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5A76" w:rsidRPr="005440D4" w:rsidRDefault="00AA5A76" w:rsidP="00F57B3F">
      <w:pPr>
        <w:jc w:val="center"/>
        <w:rPr>
          <w:noProof/>
          <w:sz w:val="56"/>
          <w:szCs w:val="56"/>
        </w:rPr>
      </w:pPr>
      <w:r w:rsidRPr="005440D4">
        <w:rPr>
          <w:noProof/>
          <w:sz w:val="56"/>
          <w:szCs w:val="56"/>
        </w:rPr>
        <w:t>Грани Агни Йоги</w:t>
      </w:r>
    </w:p>
    <w:p w:rsidR="00AA5A76" w:rsidRPr="005440D4" w:rsidRDefault="00AA5A76" w:rsidP="00F57B3F">
      <w:pPr>
        <w:jc w:val="center"/>
        <w:rPr>
          <w:noProof/>
          <w:sz w:val="40"/>
          <w:szCs w:val="40"/>
        </w:rPr>
      </w:pPr>
      <w:r w:rsidRPr="005440D4">
        <w:rPr>
          <w:noProof/>
          <w:sz w:val="40"/>
          <w:szCs w:val="40"/>
        </w:rPr>
        <w:t>1955 год</w:t>
      </w:r>
    </w:p>
    <w:p w:rsidR="00AA5A76" w:rsidRPr="005440D4" w:rsidRDefault="00AA5A76" w:rsidP="00F57B3F">
      <w:pPr>
        <w:jc w:val="center"/>
        <w:rPr>
          <w:noProof/>
          <w:sz w:val="32"/>
          <w:szCs w:val="32"/>
        </w:rPr>
      </w:pPr>
      <w:r w:rsidRPr="005440D4">
        <w:rPr>
          <w:noProof/>
          <w:sz w:val="32"/>
          <w:szCs w:val="32"/>
        </w:rPr>
        <w:t>Издание второе, дополненное</w:t>
      </w:r>
    </w:p>
    <w:p w:rsidR="00F57B3F" w:rsidRPr="005440D4" w:rsidRDefault="00F57B3F" w:rsidP="00B139BA">
      <w:pPr>
        <w:rPr>
          <w:noProof/>
        </w:rPr>
      </w:pPr>
    </w:p>
    <w:p w:rsidR="00AA5A76" w:rsidRPr="005440D4" w:rsidRDefault="00AA5A76" w:rsidP="00B139BA">
      <w:pPr>
        <w:rPr>
          <w:noProof/>
        </w:rPr>
      </w:pPr>
    </w:p>
    <w:p w:rsidR="00AA5A76" w:rsidRPr="005440D4" w:rsidRDefault="00F57B3F" w:rsidP="00B139BA">
      <w:pPr>
        <w:rPr>
          <w:noProof/>
        </w:rPr>
      </w:pPr>
      <w:r w:rsidRPr="005440D4">
        <w:rPr>
          <w:rFonts w:cs="Arial"/>
          <w:b/>
          <w:noProof/>
          <w:szCs w:val="28"/>
        </w:rPr>
        <w:t xml:space="preserve">1955 г. </w:t>
      </w:r>
      <w:r w:rsidR="00AA5A76" w:rsidRPr="005440D4">
        <w:rPr>
          <w:b/>
          <w:noProof/>
        </w:rPr>
        <w:t>1. (Янв. 1).</w:t>
      </w:r>
      <w:r w:rsidR="00AA5A76" w:rsidRPr="005440D4">
        <w:rPr>
          <w:noProof/>
        </w:rPr>
        <w:t xml:space="preserve"> Нужны ли Записи эти? Нужны, ибо являют собою опыт жизни. Почему условия не облегчаются, а, наоборот, усугубляются? Масляничное семя масло дает под давлением: чем больше давление, тем больше масла. Так и сок жизненного опыта при отягощении обстоятельствами увеличивается в количестве. Трудно, но чудно</w:t>
      </w:r>
      <w:r w:rsidR="000C6C5A" w:rsidRPr="005440D4">
        <w:rPr>
          <w:noProof/>
        </w:rPr>
        <w:t xml:space="preserve"> — </w:t>
      </w:r>
      <w:r w:rsidR="00AA5A76" w:rsidRPr="005440D4">
        <w:rPr>
          <w:noProof/>
        </w:rPr>
        <w:t>тоже формула жизни. Оказаться в условиях спокойных</w:t>
      </w:r>
      <w:r w:rsidR="000C6C5A" w:rsidRPr="005440D4">
        <w:rPr>
          <w:noProof/>
        </w:rPr>
        <w:t xml:space="preserve"> — </w:t>
      </w:r>
      <w:r w:rsidR="00AA5A76" w:rsidRPr="005440D4">
        <w:rPr>
          <w:noProof/>
        </w:rPr>
        <w:t>значит утратить возможности приобретения знания. Никто из достигших не имел жизни легкой. И не сетовать надо, но извлекать из каждой трудности или неприятности опыт полезный. А главное, себя не жалеть. Если просмотреть счастливые, спокойные, сытые и обильные жизни многих людей, не найдем среди них жизней духовно-плодоносных, за редким исключением тех духов, которые слишком страдали в предшествовавших жизнях, но общее правило остается неизменным: легче веревку продеть в игольное ушко, чем богатому войти в царство духа. Испытания даются по силам. Если они тяжки, значит, силен дух, хотя, быть может, силы своей еще не осознает. Склониться и поникнуть под тяжестью испытания будет означать негодность приемника для вмещения Света. Отказ от работы Моей под давлением обстоятельств будет признаком того, что вибрации среды окружающей осилили дух и потушили огни. Ибо нет и не может быть таких условий, когда видимо или невидимо, явно или незримо нельзя бы было светить во тьме окружающей. Свет Высший глазу земному невидим. Устоявший во Мне до конца победителем называется. Убоявшийся испытаний и не устоявший снова вернется когда-то, но ему придется начать все сначала. Каждое испытание отягощает дух до полной победы над ним. И тогда оно уходит из жизни за ненадобностью. Так же и люди. И каждое испытание, и каждый человек учат чему-то. Отказаться от них</w:t>
      </w:r>
      <w:r w:rsidR="000C6C5A" w:rsidRPr="005440D4">
        <w:rPr>
          <w:noProof/>
        </w:rPr>
        <w:t xml:space="preserve"> — </w:t>
      </w:r>
      <w:r w:rsidR="00AA5A76" w:rsidRPr="005440D4">
        <w:rPr>
          <w:noProof/>
        </w:rPr>
        <w:t>значит отказаться от продвижения, и надо примирить дух с болью. Возлюбленные Мои, мужайтесь среди тягостей жизни и духа не угашайте. Тяжко, но впереди Свет. Темно, но Свет будущего ваш и вы в нем.</w:t>
      </w:r>
    </w:p>
    <w:p w:rsidR="00AA5A76" w:rsidRPr="005440D4" w:rsidRDefault="00AA5A76" w:rsidP="00B139BA">
      <w:pPr>
        <w:rPr>
          <w:noProof/>
        </w:rPr>
      </w:pPr>
    </w:p>
    <w:p w:rsidR="00AA5A76" w:rsidRPr="005440D4" w:rsidRDefault="00A61280" w:rsidP="00B139BA">
      <w:pPr>
        <w:rPr>
          <w:noProof/>
        </w:rPr>
      </w:pPr>
      <w:r w:rsidRPr="005440D4">
        <w:rPr>
          <w:rFonts w:cs="Arial"/>
          <w:b/>
          <w:noProof/>
          <w:szCs w:val="28"/>
        </w:rPr>
        <w:t xml:space="preserve">1955 г. </w:t>
      </w:r>
      <w:r w:rsidR="00AA5A76" w:rsidRPr="005440D4">
        <w:rPr>
          <w:b/>
          <w:noProof/>
        </w:rPr>
        <w:t>2.</w:t>
      </w:r>
      <w:r w:rsidR="00AA5A76" w:rsidRPr="005440D4">
        <w:rPr>
          <w:noProof/>
        </w:rPr>
        <w:t xml:space="preserve"> Торжественность утвердим в дни напряжений особых. Она, как щит, защитит от накипи жизни. Люди утеряли торжественность, и стала жизнь их базаром. Внутри человека создается волна самопорожденных волей вибраций, идущих вразрез с общей настроенностью обычной жизни. Это будет утверждением лучей самоисходящих, непохожих на то, что вибрирует и бьется вокруг, будучи продуктом людских порождений. На ключе </w:t>
      </w:r>
      <w:r w:rsidR="00AA5A76" w:rsidRPr="005440D4">
        <w:rPr>
          <w:noProof/>
        </w:rPr>
        <w:lastRenderedPageBreak/>
        <w:t>торжественности лишь сильный может настроить себя и перестать быть обывателем. Быть таким, как все</w:t>
      </w:r>
      <w:r w:rsidR="000C6C5A" w:rsidRPr="005440D4">
        <w:rPr>
          <w:noProof/>
        </w:rPr>
        <w:t xml:space="preserve"> — </w:t>
      </w:r>
      <w:r w:rsidR="00AA5A76" w:rsidRPr="005440D4">
        <w:rPr>
          <w:noProof/>
        </w:rPr>
        <w:t>это требование стандарта. Но ученик есть полная противоположность тому, чем в глазах людей должен быть человек. Но тяжесть этой своеобычности ученик несет на себе один, ибо не может отдать на растерзание людям сокровища своего. Святыня псам не бросается. И это еще более затрудняет путь, ибо по-человечеству хочется иметь признание и одобрение людей. Но опытный ученик убивает в себе желание людского признания и в одиночестве совершает путь свой. Недаром во все века подвижники бежали от людских толп в уединение. Соприкасание с людьми тяжко. И именно благодаря разнице в вибрациях. Но качества духа, особенно торжественность, служат кольчугой защитной. Потому надо жизни обывательской, безмысленной и слепой торжественность огненную противопоставить. Она много облегчит путь к победе. Люди в жизни подобны слепым котятам, готовым пищать при соприкосновении с окружающим. Но не боится герой, лишь глубже уводит сознание в глубины свои, чтобы выдержать натиск жизни. В торжественность облечься может лишь дух закаленный, ибо пламя торжественности свидетельствует об огне духа. Это пламя торжественное надо не только возжечь, но и удержать. Когда огни внутри преодолевают напряжение внешней среды, близится, близится победа. Год новый мыслью о победе начнем и победою кончим. Под знаком победы над яростью тьмы начнется год новый и трудный. Но победа начертана на щите Моем. И знайте, дети Мои, что Мы победим. На Мне удержите сознание, торжественностью усилия закрепляя. Ибо, когда со Мною, путь ляжет победно. А то, что тревожит вас, отягощает вас и терзает, уйдет из жизни вашей и путь ваш ко Мне не преградит. Победой начнем и окончим год новый и торжественностью ее закрепим.</w:t>
      </w:r>
    </w:p>
    <w:p w:rsidR="00AA5A76" w:rsidRPr="005440D4" w:rsidRDefault="00AA5A76" w:rsidP="00B139BA">
      <w:pPr>
        <w:rPr>
          <w:noProof/>
        </w:rPr>
      </w:pPr>
    </w:p>
    <w:p w:rsidR="00AA5A76" w:rsidRPr="005440D4" w:rsidRDefault="00AA5A76" w:rsidP="00A61280">
      <w:pPr>
        <w:pStyle w:val="Quote"/>
        <w:rPr>
          <w:noProof/>
        </w:rPr>
      </w:pPr>
      <w:r w:rsidRPr="005440D4">
        <w:rPr>
          <w:noProof/>
        </w:rPr>
        <w:t>Видел во сне чудесные белые пароходы речные, новые. Мечтал, что на одном поеду. Провожал &lt;...&gt;</w:t>
      </w:r>
      <w:r w:rsidR="00B139BA" w:rsidRPr="005440D4">
        <w:rPr>
          <w:rStyle w:val="FootnoteReference"/>
          <w:noProof/>
        </w:rPr>
        <w:footnoteReference w:id="1"/>
      </w:r>
      <w:r w:rsidRPr="005440D4">
        <w:rPr>
          <w:noProof/>
        </w:rPr>
        <w:t>. Кто-то еще уезжал в чистых удобных вагонах. Потом видел, что кто-то сказал, что мир наступает и можно снять напряжение. Сам я еще не ехал на пароходе.</w:t>
      </w:r>
    </w:p>
    <w:p w:rsidR="00AA5A76" w:rsidRPr="005440D4" w:rsidRDefault="00A61280" w:rsidP="00B139BA">
      <w:pPr>
        <w:rPr>
          <w:noProof/>
        </w:rPr>
      </w:pPr>
      <w:r w:rsidRPr="005440D4">
        <w:rPr>
          <w:rFonts w:cs="Arial"/>
          <w:b/>
          <w:noProof/>
          <w:szCs w:val="28"/>
        </w:rPr>
        <w:t xml:space="preserve">1955 г. </w:t>
      </w:r>
      <w:r w:rsidR="00AA5A76" w:rsidRPr="005440D4">
        <w:rPr>
          <w:b/>
          <w:noProof/>
        </w:rPr>
        <w:t>3. (Янв. 2).</w:t>
      </w:r>
      <w:r w:rsidR="00AA5A76" w:rsidRPr="005440D4">
        <w:rPr>
          <w:noProof/>
        </w:rPr>
        <w:t xml:space="preserve"> Сложность времени указуется и напряженность токов. Неотвратим взрыв. Не может пространство вокруг Земли беспредельно насыщаться энергиями. Реакция пространственных нагромождений хаотических энергий вызовет страшный обратный удар. Топор занесенный обрушится на головы занесших его. Небывалое время. Напряженное время. Время конечной расплаты. Карма готовит счета, и по ним придется платить всем, всем, нарушившим и нарушающим законы блага. Закон причинности царствует в мире. Ныне страшные причины порождаются на Земле. Обратный удар неминуем, и именно на </w:t>
      </w:r>
      <w:r w:rsidR="00AA5A76" w:rsidRPr="005440D4">
        <w:rPr>
          <w:noProof/>
        </w:rPr>
        <w:lastRenderedPageBreak/>
        <w:t>породителей сил разрушения. Кто думает об убийствах, о разрушении, тучи грозовые над собой собирает и молнии пространственного огня. Думают устоять во зле планетарном. Руку поднимают на Мою Страну. Великое строительство замыслили разрушить. Но не бывать торжеству тьмы. Терпим до времени. Но вот время приходит, и пределы Долготерпению Космическому наступают. Отдаляли удар, пока было возможно. Но вот наступает предел. Сеятели зла и энергий разрушения вызовут шквал урагана и первые станут его жертвами. Лишенные водителя своего, силы тьмы слепо и неудержимо устремляются в бездну, чтобы быть поглощенными ею. С планеты уйдут все. И не будет больше ни угнетаемых, ни угнетателей. Свобода придет на свободную Землю на радость и счастье людей. Сейчас забота о том, чтобы нити кармы обреченных отделить от судьбы тех, кому надлежит уцелеть. Задача сложнейшая. Погибнут ведь множества. Даю предупреждение, чтобы надвигающуюся катастрофу встретить стойко и подготовленным духом. Наши Лучи охранят тех, кто будет с Нами. Будут под особой защитой. Немыслимо дальше допускать распространение зла, ибо омертвение планетной ауры достигло уже угрожающих размеров. Тучи сгущаются грозно. Быть грозе.</w:t>
      </w:r>
    </w:p>
    <w:p w:rsidR="00AA5A76" w:rsidRPr="005440D4" w:rsidRDefault="00AA5A76" w:rsidP="00B139BA">
      <w:pPr>
        <w:rPr>
          <w:noProof/>
        </w:rPr>
      </w:pPr>
    </w:p>
    <w:p w:rsidR="00AA5A76" w:rsidRPr="005440D4" w:rsidRDefault="00A61280" w:rsidP="00B139BA">
      <w:pPr>
        <w:rPr>
          <w:noProof/>
        </w:rPr>
      </w:pPr>
      <w:r w:rsidRPr="005440D4">
        <w:rPr>
          <w:rFonts w:cs="Arial"/>
          <w:b/>
          <w:noProof/>
          <w:szCs w:val="28"/>
        </w:rPr>
        <w:t xml:space="preserve">1955 г. </w:t>
      </w:r>
      <w:r w:rsidR="00AA5A76" w:rsidRPr="005440D4">
        <w:rPr>
          <w:b/>
          <w:noProof/>
        </w:rPr>
        <w:t>4. (Янв. 3).</w:t>
      </w:r>
      <w:r w:rsidR="00AA5A76" w:rsidRPr="005440D4">
        <w:rPr>
          <w:noProof/>
        </w:rPr>
        <w:t xml:space="preserve"> Агония началась.</w:t>
      </w:r>
    </w:p>
    <w:p w:rsidR="00AA5A76" w:rsidRPr="005440D4" w:rsidRDefault="00AA5A76" w:rsidP="00B139BA">
      <w:pPr>
        <w:rPr>
          <w:noProof/>
        </w:rPr>
      </w:pPr>
      <w:r w:rsidRPr="005440D4">
        <w:rPr>
          <w:noProof/>
        </w:rPr>
        <w:t xml:space="preserve">Мы магнитно Устремляем Волю к явлениям нужным, и они в пространстве растут, ожидая момента для воплощения в условиях плотных. Много форм Нового Мира уже готово для утверждения. Они идут на смену старым. В этом эволюция. Все новое, даже несомненно хорошее, принимается неохотно и с противодействием. Таков уж ум человеческий. Старые туфли и удобны, и привычны, и хорошо обношены. Оно и понятно. Аура прирастает к предметам и явлениям и, сживаясь, срастается с ними. Только несвязанное сознание свободно шагает в эволюцию. Рассмотрим явление несвязанности. Все формы общественной жизни условны, и все преходящи и временны. Все заменяются новыми и видоизменяются. Изменяется все: пища, одежда, жилища, утварь, обстановка, </w:t>
      </w:r>
      <w:r w:rsidR="00160B29" w:rsidRPr="005440D4">
        <w:rPr>
          <w:noProof/>
        </w:rPr>
        <w:t>форма правления и экономическо-</w:t>
      </w:r>
      <w:r w:rsidRPr="005440D4">
        <w:rPr>
          <w:noProof/>
        </w:rPr>
        <w:t>хозяйственная жизнь. Все идет либо в гору, либо под гору. Остатки когда-то великих народов населяют острова и вымирают, вырождаясь. Другие развиваются и преуспевают. Но смена и замена идет в обоих случаях: там, где эволюция, и там, где инволюция. Можно принять стандарт жизни обычный и им удовольствоваться, можно, отбросив обычность, принять стандарт духа, и тогда условные формы момента власти над сознанием иметь уже не будут. Внешне можно быть как все, но внутренне</w:t>
      </w:r>
      <w:r w:rsidR="000C6C5A" w:rsidRPr="005440D4">
        <w:rPr>
          <w:noProof/>
        </w:rPr>
        <w:t xml:space="preserve"> — </w:t>
      </w:r>
      <w:r w:rsidRPr="005440D4">
        <w:rPr>
          <w:noProof/>
        </w:rPr>
        <w:t xml:space="preserve">неубедительность очевидности и людских условных мерок во всем становится явной и неотрицаемой, а потому и необязательной и не самодовлеющей. Видя франта, одетого по последней моде, можно мысленно представить себе все бесконечное разнообразие этих мод у всех народов во всех веках и понять, сколь </w:t>
      </w:r>
      <w:r w:rsidRPr="005440D4">
        <w:rPr>
          <w:noProof/>
        </w:rPr>
        <w:lastRenderedPageBreak/>
        <w:t>условны и относительны требования момента. И это во всем. Но спокойствие, мужество и прочие качества духа во все века у всех народов и у любого человека, с точки зрения высшей, суть явления самоценные. Сила и степень их может изменяться, но сами по себе они все же остаются ценностями непреходящими. Так огни центров зажженных всегда будут сокровищем духа, ценности своей не теряющим никогда. Так среди всего непостоянного и меняющегося искры вечного Света сияют среди жизни самоцветами неразрушимыми. Потому есть стандарт обывательский и есть стандарт духа. Один меняется с течением времени, другой непреложен и измеряется лишь силою огней, в нем уявляющихся во времени. Потому гиганты духа стоят, как нерушимые башни Света, озаряя человечество на протяжении целых столетий и тысячелетий. Дух, отдавшийся собиранию непреходящих сокровищ Света, к Вечности приобщается и выходит на просторы Беспредельности. Из омута жизни он вышел в пространство, и омут его не поглотил. Обыватели</w:t>
      </w:r>
      <w:r w:rsidR="000C6C5A" w:rsidRPr="005440D4">
        <w:rPr>
          <w:noProof/>
        </w:rPr>
        <w:t xml:space="preserve"> — </w:t>
      </w:r>
      <w:r w:rsidRPr="005440D4">
        <w:rPr>
          <w:noProof/>
        </w:rPr>
        <w:t>это люди, утонувшие в настоящем и поглощенные им. Но кроме настоящего есть будущее и вечное. Через будущее приходит дух к вечному и завоевывает себе бессмертие. Бессмертие утверждается среди жизни обычной путем победы над ней и разрушения ее иллюзий. Победитель Майи есть дух, прозревший вечное и непреходящее под ее изменчивыми покровами. К пониманию вечного во временном Призываю, дабы Чашу Бессмертия утвердить. Так несвязанность духа уявляется в утверждении вечного и непреходящего среди изменчивого потока жизни земной.</w:t>
      </w:r>
    </w:p>
    <w:p w:rsidR="00AA5A76" w:rsidRPr="005440D4" w:rsidRDefault="00AA5A76" w:rsidP="00B139BA">
      <w:pPr>
        <w:rPr>
          <w:noProof/>
        </w:rPr>
      </w:pPr>
    </w:p>
    <w:p w:rsidR="00AA5A76" w:rsidRPr="005440D4" w:rsidRDefault="00A61280" w:rsidP="00B139BA">
      <w:pPr>
        <w:rPr>
          <w:noProof/>
        </w:rPr>
      </w:pPr>
      <w:r w:rsidRPr="005440D4">
        <w:rPr>
          <w:rFonts w:cs="Arial"/>
          <w:b/>
          <w:noProof/>
          <w:szCs w:val="28"/>
        </w:rPr>
        <w:t xml:space="preserve">1955 г. </w:t>
      </w:r>
      <w:r w:rsidR="00AA5A76" w:rsidRPr="005440D4">
        <w:rPr>
          <w:b/>
          <w:noProof/>
        </w:rPr>
        <w:t>5.</w:t>
      </w:r>
      <w:r w:rsidR="00AA5A76" w:rsidRPr="005440D4">
        <w:rPr>
          <w:noProof/>
        </w:rPr>
        <w:t xml:space="preserve"> События идут. Дойдут до вас. И уже не будет места ни сомнениям, ни отрицаниям. Скоро дойдут. Идут, идут, идут, идут, события идут. Несут с собой новые ветры, долгожданные. Кто знает, где кружит ветер и что он принесет. Но Мы Знаем, ибо Видим с Горы. И вам Говорим: «Терпение имейте». Даже чтобы облако стало видимым, в атмосфере должно собраться достаточно влаги. Но предварительный процесс невидим. Но Мы Видим. Готовьтесь, готовьтесь принять обещанной сказки чудесную явь. Идет время осуществления. Вплетаю нити новых невиданных расцветок. Тьма, тьма; Свет, Свет. Исчезни, тьма! Будь, Свет! Я зароком Положу чудесное будущее на пороге событий. Я Свету Дам силы достичь сердец, предназначенных счастью. Я Сломаю затворы времен. И жатву великую Дам снять к пришествию сроков. Я руль мирового корабля Поверну в направлении нужном. Я</w:t>
      </w:r>
      <w:r w:rsidR="000C6C5A" w:rsidRPr="005440D4">
        <w:rPr>
          <w:noProof/>
        </w:rPr>
        <w:t xml:space="preserve"> — </w:t>
      </w:r>
      <w:r w:rsidR="00AA5A76" w:rsidRPr="005440D4">
        <w:rPr>
          <w:noProof/>
        </w:rPr>
        <w:t xml:space="preserve">вашего счастья Хранитель, Пошлю на вас волны счастья. Готовлю, Готовлю, Готовлю Света безбрежного утверждение в жизни. Дам знак Начала. Доспехи Осмотрю. В волну Будущего Вдвину бережно и неотвратимо. Я вам Начертал на щите Моем златокованом успех и победу во всем, что будет со Мною вершиться. Призываю в преддверии Часа духа готовность явить. Осыплю стрелами Света, как кругом защитным. И Встану за вами, как столб пламени, вас охраняющий. Большое </w:t>
      </w:r>
      <w:r w:rsidR="00AA5A76" w:rsidRPr="005440D4">
        <w:rPr>
          <w:noProof/>
        </w:rPr>
        <w:lastRenderedPageBreak/>
        <w:t>Поручение несете тем, кто предназначен вам. Их много. Ждут. Пылают ожиданием. Чудо, чудо идет. Чудо прозревших и ждущих сердец. Как их много, уже пробудившихся! Уже не тысячами и сотнями тысяч, но миллионами Буду считать. Ко Мне через вас устремятся. Будьте готовы вместить. Сохраню, Сохраню до Дня Моего, ибо нужны, ибо многие ко Мне придут через вас. Вас Охраню. Набухло пространство готовностью Часа. Чуете ли? Крылья счастья готовы взмахнуть над вами, Меня ждущими. Приду сотворить заповеданное. И будете со Мною. И творить Мною будете в Свете Моем. Глубока тьма, но зато и велик Свет вашего счастья. Пребудьте в ожидании. Я Сказал.</w:t>
      </w:r>
    </w:p>
    <w:p w:rsidR="00AA5A76" w:rsidRPr="005440D4" w:rsidRDefault="00AA5A76" w:rsidP="00B139BA">
      <w:pPr>
        <w:rPr>
          <w:noProof/>
        </w:rPr>
      </w:pPr>
    </w:p>
    <w:p w:rsidR="00AA5A76" w:rsidRPr="005440D4" w:rsidRDefault="00A61280" w:rsidP="00B139BA">
      <w:pPr>
        <w:rPr>
          <w:noProof/>
        </w:rPr>
      </w:pPr>
      <w:r w:rsidRPr="005440D4">
        <w:rPr>
          <w:rFonts w:cs="Arial"/>
          <w:b/>
          <w:noProof/>
          <w:szCs w:val="28"/>
        </w:rPr>
        <w:t xml:space="preserve">1955 г. </w:t>
      </w:r>
      <w:r w:rsidR="00AA5A76" w:rsidRPr="005440D4">
        <w:rPr>
          <w:b/>
          <w:noProof/>
        </w:rPr>
        <w:t>6. (Янв. 4).</w:t>
      </w:r>
      <w:r w:rsidR="00AA5A76" w:rsidRPr="005440D4">
        <w:rPr>
          <w:noProof/>
        </w:rPr>
        <w:t xml:space="preserve"> Говорю, оставьте пути обычного мышления. Время сейчас необычное. Необычность уявлена в пространственных условиях необычных. Пространство сейчас иное, чем было всегда. Сметены многие построения Тонкого Мира, обуславливавшие нормы жизни. На них уже нельзя опереться в мышлении. Новые только создаются. Лучи и токи иные пронизывают пространство. Сгустились многие нагромождения для неотложного уничтожения, и План эволюции, вырубленный Нами в веществе стихий, готов опуститься на Землю, как только комбинация условий позволит. Многое уже осуществляется. Но новое еще ждет утверждения земного. Сейчас переходная ступень не закончена. Потому тени смешиваются со светом. Переходное время всегда трудно, и трудно сознанию. Но трудные времена пройдут. Положенное свершится.</w:t>
      </w:r>
    </w:p>
    <w:p w:rsidR="00A61280" w:rsidRPr="005440D4" w:rsidRDefault="00A61280" w:rsidP="00B139BA">
      <w:pPr>
        <w:rPr>
          <w:noProof/>
        </w:rPr>
      </w:pPr>
    </w:p>
    <w:p w:rsidR="00AA5A76" w:rsidRPr="005440D4" w:rsidRDefault="00AA5A76" w:rsidP="00A61280">
      <w:pPr>
        <w:pStyle w:val="Quote"/>
        <w:rPr>
          <w:noProof/>
        </w:rPr>
      </w:pPr>
      <w:r w:rsidRPr="005440D4">
        <w:rPr>
          <w:noProof/>
        </w:rPr>
        <w:t>Утром, во сне, читал письмо от Матери.</w:t>
      </w:r>
    </w:p>
    <w:p w:rsidR="00AA5A76" w:rsidRPr="005440D4" w:rsidRDefault="00A61280" w:rsidP="00B139BA">
      <w:pPr>
        <w:rPr>
          <w:noProof/>
        </w:rPr>
      </w:pPr>
      <w:r w:rsidRPr="005440D4">
        <w:rPr>
          <w:rFonts w:cs="Arial"/>
          <w:b/>
          <w:noProof/>
          <w:szCs w:val="28"/>
        </w:rPr>
        <w:t xml:space="preserve">1955 г. </w:t>
      </w:r>
      <w:r w:rsidR="00AA5A76" w:rsidRPr="005440D4">
        <w:rPr>
          <w:b/>
          <w:noProof/>
        </w:rPr>
        <w:t>7.</w:t>
      </w:r>
      <w:r w:rsidR="00AA5A76" w:rsidRPr="005440D4">
        <w:rPr>
          <w:noProof/>
        </w:rPr>
        <w:t xml:space="preserve"> Коснуться мыслью Сферы Твердыни</w:t>
      </w:r>
      <w:r w:rsidR="000C6C5A" w:rsidRPr="005440D4">
        <w:rPr>
          <w:noProof/>
        </w:rPr>
        <w:t xml:space="preserve"> — </w:t>
      </w:r>
      <w:r w:rsidR="00AA5A76" w:rsidRPr="005440D4">
        <w:rPr>
          <w:noProof/>
        </w:rPr>
        <w:t>уже благо. Ее строй так не похож на условия жизни земной. Прикасание приносит обновление сознания. Притяжение Твердыни может быть очень сильным. Оно может быть столь сильным, что преодолевает притяжение окружающего. И тогда оставляет человек все и уходит в далекие поиски неведомого селения горнего. Это значит: высшие притяжения победили. Иногда доходят по Зову. Магнит духа Магнитом Высшим привлекается.</w:t>
      </w:r>
      <w:r w:rsidR="00445A19" w:rsidRPr="005440D4">
        <w:rPr>
          <w:noProof/>
        </w:rPr>
        <w:t xml:space="preserve"> </w:t>
      </w:r>
      <w:r w:rsidR="00AA5A76" w:rsidRPr="005440D4">
        <w:rPr>
          <w:noProof/>
        </w:rPr>
        <w:t>Туда можно достичь, освободившись от власти трех. Сбросив тело, человек может жить, сбросив астрал</w:t>
      </w:r>
      <w:r w:rsidR="000C6C5A" w:rsidRPr="005440D4">
        <w:rPr>
          <w:noProof/>
        </w:rPr>
        <w:t xml:space="preserve"> — </w:t>
      </w:r>
      <w:r w:rsidR="00AA5A76" w:rsidRPr="005440D4">
        <w:rPr>
          <w:noProof/>
        </w:rPr>
        <w:t>тоже, сбросив ментальное тело, жив остается. Значит, сущность жизни не в трех низших заключена, но выше. Твердыни достигают лишь те, кто власть над тремя утвердил. Путь завершения есть достижение этой ступени. Три ступени должны быть пройдены прежде.</w:t>
      </w:r>
    </w:p>
    <w:p w:rsidR="00AA5A76" w:rsidRPr="005440D4" w:rsidRDefault="00AA5A76" w:rsidP="00B139BA">
      <w:pPr>
        <w:rPr>
          <w:noProof/>
        </w:rPr>
      </w:pPr>
    </w:p>
    <w:p w:rsidR="00AA5A76" w:rsidRPr="005440D4" w:rsidRDefault="00AA5A76" w:rsidP="00445A19">
      <w:pPr>
        <w:pStyle w:val="Quote"/>
        <w:rPr>
          <w:noProof/>
        </w:rPr>
      </w:pPr>
      <w:r w:rsidRPr="005440D4">
        <w:rPr>
          <w:noProof/>
        </w:rPr>
        <w:t>Не могу ни читать, ни писать, ни работать.</w:t>
      </w:r>
    </w:p>
    <w:p w:rsidR="00AA5A76" w:rsidRPr="005440D4" w:rsidRDefault="00445A19" w:rsidP="00B139BA">
      <w:pPr>
        <w:rPr>
          <w:noProof/>
        </w:rPr>
      </w:pPr>
      <w:r w:rsidRPr="005440D4">
        <w:rPr>
          <w:rFonts w:cs="Arial"/>
          <w:b/>
          <w:noProof/>
          <w:szCs w:val="28"/>
        </w:rPr>
        <w:t xml:space="preserve">1955 г. </w:t>
      </w:r>
      <w:r w:rsidR="00AA5A76" w:rsidRPr="005440D4">
        <w:rPr>
          <w:b/>
          <w:noProof/>
        </w:rPr>
        <w:t>8. (Янв. 5).</w:t>
      </w:r>
      <w:r w:rsidR="00AA5A76" w:rsidRPr="005440D4">
        <w:rPr>
          <w:noProof/>
        </w:rPr>
        <w:t xml:space="preserve"> Тяжкие токи пройдут и сменятся гармоническими и легкими. И снова запылает сердце очувствованными возможностями. Отрезки пути бывают разные. И те, и другие надо пройти. Ибо и те, и другие лишь есть принадлежность </w:t>
      </w:r>
      <w:r w:rsidR="00AA5A76" w:rsidRPr="005440D4">
        <w:rPr>
          <w:noProof/>
        </w:rPr>
        <w:lastRenderedPageBreak/>
        <w:t>самого пути, но не путника. Случайности пути проходимого есть свойство пути, но не того, кто по нему следует. Путь будет пройден, и знаки его останутся позади и заменятся новыми. Нужно лишь озаботиться о том, чтобы не попасть под власть их временного воздействия. Тем движение и прекрасно, что движущееся сознание совершает его по отношению к тому, мимо чего оно проходит. В самой сущности движения заключается освобождение и отрыв от среды окружающей. В нем, в движении</w:t>
      </w:r>
      <w:r w:rsidR="000C6C5A" w:rsidRPr="005440D4">
        <w:rPr>
          <w:noProof/>
        </w:rPr>
        <w:t xml:space="preserve"> — </w:t>
      </w:r>
      <w:r w:rsidR="00AA5A76" w:rsidRPr="005440D4">
        <w:rPr>
          <w:noProof/>
        </w:rPr>
        <w:t>спасение. Лишь застой страшен, ибо держит сознание связанным нитями притяжения к условиям временным и случайным, которые не должны удерживать сознание на месте, в неподвижности застоя. Движется время и тоже помогает сознанию оставлять позади пройденные вехи. Можно находить утешение в беге времени, оставляющем позади пройденные этапы пути. И как бы настоящее ни властвовало над сознанием, все же течению времени придется ему уступить и уйти в забвение прошлого. В этом тоже спасение. Можно даже сказать: настоящее, как бы тяжко или страшно ты ни было, не боюсь тебя, ибо уйдешь из жизни моей и освободишь меня от лика твоего. Будущее сотрет тебя и сбросит со счета. Ты обречено на уничтожение и исчезновение, как бы ни пыталось ты утвердить власть свою надо мною. Все пройдет, все забудется, все заменится новым. И тяжкие токи пройдут, Лучи рассеют сгущение, отступит Майя, и будущее снова вспыхнет огнями новых возможностей.</w:t>
      </w:r>
    </w:p>
    <w:p w:rsidR="00AA5A76" w:rsidRPr="005440D4" w:rsidRDefault="00AA5A76" w:rsidP="00B139BA">
      <w:pPr>
        <w:rPr>
          <w:noProof/>
        </w:rPr>
      </w:pPr>
    </w:p>
    <w:p w:rsidR="00AA5A76" w:rsidRPr="005440D4" w:rsidRDefault="00445A19" w:rsidP="00B139BA">
      <w:pPr>
        <w:rPr>
          <w:noProof/>
        </w:rPr>
      </w:pPr>
      <w:r w:rsidRPr="005440D4">
        <w:rPr>
          <w:rFonts w:cs="Arial"/>
          <w:b/>
          <w:noProof/>
          <w:szCs w:val="28"/>
        </w:rPr>
        <w:t xml:space="preserve">1955 г. </w:t>
      </w:r>
      <w:r w:rsidR="00AA5A76" w:rsidRPr="005440D4">
        <w:rPr>
          <w:b/>
          <w:noProof/>
        </w:rPr>
        <w:t>9.</w:t>
      </w:r>
      <w:r w:rsidR="00AA5A76" w:rsidRPr="005440D4">
        <w:rPr>
          <w:noProof/>
        </w:rPr>
        <w:t xml:space="preserve"> Формула «Где сердце ваше, там и сокровище ваше» остается жизненной, как и раньше. Сердце предайте Мне, и</w:t>
      </w:r>
      <w:r w:rsidR="000C6C5A" w:rsidRPr="005440D4">
        <w:rPr>
          <w:noProof/>
        </w:rPr>
        <w:t xml:space="preserve"> — </w:t>
      </w:r>
      <w:r w:rsidR="00AA5A76" w:rsidRPr="005440D4">
        <w:rPr>
          <w:noProof/>
        </w:rPr>
        <w:t xml:space="preserve">всецело, тогда и сознание легко установит контакт. Но если сознание утопает в мыслях обычных, то контакт невозможен. Сердце устремляет сознание к желанному объекту не насильственно, но любовью. Но если любовь засохла, то что же будет двигать устремлением? Истинная любовь постоянна, но не по настроениям, и она не зависит от токов пространства. Следовательно, и Общение, вызываемое любовью, от них не зависит. Многое зависит от состояния пространства, но не любовь. Так поймем основы связи с Учителем. Ты хочешь быть близок и преуспеть? Люби! Люби, когда восходишь. И предстояние постоянное, и памятование непрерывное без любви невозможны. Когда она есть, из нее вытекают явления указанные естественно и просто. Ибо где сокровище наше, там и сердце наше. Свет достигается сердцем. И Царство Божие, то есть Мир Высший, тоже достигается сердцем. Любовь к Нему, как магнитом, влечет к себе дух. Любовью можно и победить, и достигнуть. Шире надо понять любовь, нежели как любовь к ближнему. Любовью к желаемой цели достигается цель. Значит, ни одно достижение не может обойтись без сердца. Потому дается Учение Сердца, то есть путь к Высшему кратчайший. Сердце можно воспитать. Сердце можно направить. Уговорить можно сердце действовать в направлении желанном. Но им надо заняться, но ему </w:t>
      </w:r>
      <w:r w:rsidR="00AA5A76" w:rsidRPr="005440D4">
        <w:rPr>
          <w:noProof/>
        </w:rPr>
        <w:lastRenderedPageBreak/>
        <w:t>надо уделить внимание. Самому важному хотя бы какое-то время и заботу следует уделять. Уделяем желудку, и не малую. Почему же не уделить сердцу? По линии сердца идет и притяжение, и получение, то есть восприятие. Сердце в усилии приблизиться ко Мне надо напрячь. И сердце, ко Мне напряженное, нужную весть принесет.</w:t>
      </w:r>
    </w:p>
    <w:p w:rsidR="00AA5A76" w:rsidRPr="005440D4" w:rsidRDefault="00AA5A76" w:rsidP="00B139BA">
      <w:pPr>
        <w:rPr>
          <w:noProof/>
        </w:rPr>
      </w:pPr>
    </w:p>
    <w:p w:rsidR="00AA5A76" w:rsidRPr="005440D4" w:rsidRDefault="00AD43BC" w:rsidP="00B139BA">
      <w:pPr>
        <w:rPr>
          <w:noProof/>
        </w:rPr>
      </w:pPr>
      <w:r w:rsidRPr="005440D4">
        <w:rPr>
          <w:rFonts w:cs="Arial"/>
          <w:b/>
          <w:noProof/>
          <w:szCs w:val="28"/>
        </w:rPr>
        <w:t xml:space="preserve">1955 г. </w:t>
      </w:r>
      <w:r w:rsidR="00AA5A76" w:rsidRPr="005440D4">
        <w:rPr>
          <w:b/>
          <w:noProof/>
        </w:rPr>
        <w:t>10. (Янв. 6).</w:t>
      </w:r>
      <w:r w:rsidR="00AA5A76" w:rsidRPr="005440D4">
        <w:rPr>
          <w:noProof/>
        </w:rPr>
        <w:t xml:space="preserve"> Сын Мой, нужно пересмотреть понятие любви к Учителю. Бывает преданность условная, бывает ученичество условное, и бывает условной любовь. Никто не хочет быть названным условным учеником. Так же и любовь условная не многого стоит. Если знаки даются, если все хорошо, если сердце полно мыслями, посланными Учителем, и пылает любовь к Нему, то это</w:t>
      </w:r>
      <w:r w:rsidR="000C6C5A" w:rsidRPr="005440D4">
        <w:rPr>
          <w:noProof/>
        </w:rPr>
        <w:t xml:space="preserve"> — </w:t>
      </w:r>
      <w:r w:rsidR="00AA5A76" w:rsidRPr="005440D4">
        <w:rPr>
          <w:noProof/>
        </w:rPr>
        <w:t>одно. Но если нет знаков, если условия тяжки невыносимо и не чувствуется Близость Учителя, но та же пылает любовь, то это заслуга большая и несравнимая с первой. Но если при всех неблагоприятных условиях любовь потухает, и сердце Учителем не наполнено, и мысли от Него далеки, и Дело Его не творится, то такая любовь, находящаяся в зависимости от внешних меняющихся и случайных условий, и будет любовью условной. Немного стоит условный ученик, и немного стоит условная любовь. Надо сурово проверить себя, взвесить чувства свои нелицеприятно и определить степень и качество любви своей к Учителю, и если она захромала, сурово и немедля возжечь степень нужных огней. Без любви к Учителю нет продвижения. Любовь эта проявляется не на словах, а на деле. При честном самоанализе качество ее можно легко и быстро определить. Но по созвучию получаете, ибо какою мерою мерите, такой и отмерится вам. Мерою любви идет получение и в полной согласованности с ее силой и качеством. Скудна любовь</w:t>
      </w:r>
      <w:r w:rsidR="000C6C5A" w:rsidRPr="005440D4">
        <w:rPr>
          <w:noProof/>
        </w:rPr>
        <w:t xml:space="preserve"> — </w:t>
      </w:r>
      <w:r w:rsidR="00AA5A76" w:rsidRPr="005440D4">
        <w:rPr>
          <w:noProof/>
        </w:rPr>
        <w:t>скудно и получение. Засохла любовь</w:t>
      </w:r>
      <w:r w:rsidR="000C6C5A" w:rsidRPr="005440D4">
        <w:rPr>
          <w:noProof/>
        </w:rPr>
        <w:t xml:space="preserve"> — </w:t>
      </w:r>
      <w:r w:rsidR="00AA5A76" w:rsidRPr="005440D4">
        <w:rPr>
          <w:noProof/>
        </w:rPr>
        <w:t>поникает и приемник восприятия. Через сердце идет восприятие, и не электричеством, как в радио, но любовью приводится оно в готовность. Испытания тем хороши, что позволяют вдумчивому ученику познать самого себя и определить те данные, которые ему нужны для продвижения и достижений. Силы свои, способности свои, качества свои надо точно учесть и не самообольщаться воображаемыми свойствами и достоинствами. Лучше сурово перечислить свои недостатки и приняться за исправление их, чем утопать в обладании воображаемых качеств, которых нет. Недостающее качество можно восполнить, но воображаемое</w:t>
      </w:r>
      <w:r w:rsidR="000C6C5A" w:rsidRPr="005440D4">
        <w:rPr>
          <w:noProof/>
        </w:rPr>
        <w:t xml:space="preserve"> — </w:t>
      </w:r>
      <w:r w:rsidR="00AA5A76" w:rsidRPr="005440D4">
        <w:rPr>
          <w:noProof/>
        </w:rPr>
        <w:t xml:space="preserve">никогда. Оно, как запущенное бельмо на глазу, не позволит увидеть пути. Нет печальнее зрелища, нежели самообман, самообольщение воображаемыми качествами, которых в действительности нет. Но тогда испытания могут помочь увидеть себя в действительном свете и, увидев, приняться за утверждение захромавших качеств. Так каждое испытание может принести пользу большую. Было Сказано возлюбить Господа твоего всем сердцем, всем разумением твоим. Но Господь не есть неведомый Абсолют без формы и образа, но Владыка, Отец и Защитник, живой и реальный, </w:t>
      </w:r>
      <w:r w:rsidR="00AA5A76" w:rsidRPr="005440D4">
        <w:rPr>
          <w:noProof/>
        </w:rPr>
        <w:lastRenderedPageBreak/>
        <w:t>ощущаемый в сердце и не раз Свидетельствовавший о Близости Своей. Вот о любви к Нему и говорилось. Спаситель Своего Владыку Называл Отцом и о Любви к Нему Говорил людям. Цепь Иерархии неразрывна. Его Отец будет Отцом и Владыкой каждого, кто признал и принял Сына, то есть принял Христа и свидетельство Его о Себе и об Отце, который в Нем. Следовательно, формула любви к Отцу Небесному, то есть Владыке, остается незыблемой. Нужно лишь неясное и туманное представление об Отце свести к живому и конкретному жизненному Облику Учителя, Владыки, Заступника и Предстателя перед Высшим. Нужно вдуматься в понятие Космического Отца, утверждаемого по принадлежности к Лучу и Светилу. Нужно понять, что никто не свидетельствовал по предстоянии Высшему Началу Начал. Нужно принять, что за Самым Высшим, что только может представить себе человек и назвать Богом, следует еще более Высочайшее и Несказуемое. Но реален Облик Владыки и является Вратами к Высшим Ступеням Иерархическим. Само слово «Господи» означает Господин, то есть Владыка. Нет такой звезды, на которой бы восседал Бог Вседержитель, Творец Космоса, но есть звезды</w:t>
      </w:r>
      <w:r w:rsidR="000C6C5A" w:rsidRPr="005440D4">
        <w:rPr>
          <w:noProof/>
        </w:rPr>
        <w:t xml:space="preserve"> — </w:t>
      </w:r>
      <w:r w:rsidR="00AA5A76" w:rsidRPr="005440D4">
        <w:rPr>
          <w:noProof/>
        </w:rPr>
        <w:t>обиталища Планетных Духов, Дхиани, Логосов сияющих, которых знающие Зовут Владыками Света. Говорим о том, что есть и что Видим, и путь к Высшему Указуем.</w:t>
      </w:r>
    </w:p>
    <w:p w:rsidR="00AA5A76" w:rsidRPr="005440D4" w:rsidRDefault="00AA5A76" w:rsidP="00B139BA">
      <w:pPr>
        <w:rPr>
          <w:noProof/>
        </w:rPr>
      </w:pPr>
    </w:p>
    <w:p w:rsidR="00AA5A76" w:rsidRPr="005440D4" w:rsidRDefault="00F87D29" w:rsidP="00B139BA">
      <w:pPr>
        <w:rPr>
          <w:noProof/>
        </w:rPr>
      </w:pPr>
      <w:r w:rsidRPr="005440D4">
        <w:rPr>
          <w:rFonts w:cs="Arial"/>
          <w:b/>
          <w:noProof/>
          <w:szCs w:val="28"/>
        </w:rPr>
        <w:t xml:space="preserve">1955 г. </w:t>
      </w:r>
      <w:r w:rsidR="00AA5A76" w:rsidRPr="005440D4">
        <w:rPr>
          <w:b/>
          <w:noProof/>
        </w:rPr>
        <w:t>11.</w:t>
      </w:r>
      <w:r w:rsidR="00AA5A76" w:rsidRPr="005440D4">
        <w:rPr>
          <w:noProof/>
        </w:rPr>
        <w:t xml:space="preserve"> Друг Мой, течению времени неизбежному противопоставим себя, смотрящего на все, что проходит перед глазами. И неизбежному, но временному, найдем противовес в духе своем, который стоит над временем. Что-то происходит с человеком, а он смотрит, переживает, страдает, и смотрит, и смотрит из глубины своей на внешние явления, с ним происходящие. И пять, и десять, и двадцать лет тому назад он так же смотрел на вещи, происходящие с ним, но другие: на других людей, другие условия, другие явления. Но смотрел Он, все тот же Смотрящий, но изнутри. Следует различать три потока идущих мимо явлений: поток внешних событий, поток чувств и эмоций, поток мыслей</w:t>
      </w:r>
      <w:r w:rsidR="000C6C5A" w:rsidRPr="005440D4">
        <w:rPr>
          <w:noProof/>
        </w:rPr>
        <w:t xml:space="preserve"> — </w:t>
      </w:r>
      <w:r w:rsidR="00AA5A76" w:rsidRPr="005440D4">
        <w:rPr>
          <w:noProof/>
        </w:rPr>
        <w:t>все они текут, как фильма, через экран сознания, который созерцает Он, Смотрящий внутри, Безмолвный Рекордер. И все дело в том, с чем себя отождествить: с ним ли, Молчаливым Свидетелем потоков жизни, или с одним из потоков, или сразу со всеми тремя, во власть им отдавшись. Трудно выйти из потока, трудно с Безмолвным Свидетелем себя отождествить. Но как же иначе освободиться от Майи? Только встав вне ее можно понять великую иллюзию жизни. Логически ее легко доказать, представив себе, сколь различны и индивидуальны эти потоки восприятий, текущие через экран сознания. Нет ни одного схожего</w:t>
      </w:r>
      <w:r w:rsidR="000C6C5A" w:rsidRPr="005440D4">
        <w:rPr>
          <w:noProof/>
        </w:rPr>
        <w:t xml:space="preserve"> — </w:t>
      </w:r>
      <w:r w:rsidR="00AA5A76" w:rsidRPr="005440D4">
        <w:rPr>
          <w:noProof/>
        </w:rPr>
        <w:t xml:space="preserve">разнятся все, разнятся, как Небо и Земля. Мир бушмена, мир тасманийца, мир шахтера, мир летчика, мир философа и мир пьяницы или наркомана, мир прокаженного и боксера столь различны, что ум может потеряться в этих мирках человеческих. И </w:t>
      </w:r>
      <w:r w:rsidR="00AA5A76" w:rsidRPr="005440D4">
        <w:rPr>
          <w:noProof/>
        </w:rPr>
        <w:lastRenderedPageBreak/>
        <w:t>все же едина жизнь, и все же едина Иерархия, и все же дух человеческий стоит поверх всех личных мирков. За завесу иллюзий Зовет Учитель, чтобы, вместив все, синтезом Космос объять. Великое понимание жизни утверждается на знании ее неизменных законов, которые являются формою выражения Вечной Истины. Законы жизни</w:t>
      </w:r>
      <w:r w:rsidR="000C6C5A" w:rsidRPr="005440D4">
        <w:rPr>
          <w:noProof/>
        </w:rPr>
        <w:t xml:space="preserve"> — </w:t>
      </w:r>
      <w:r w:rsidR="00AA5A76" w:rsidRPr="005440D4">
        <w:rPr>
          <w:noProof/>
        </w:rPr>
        <w:t>это рамки, в которых проявляется жизнь и которым она подчиняется. Зная эти Законы, можно предугадать течение потоков, любого из трех. Закон спирали, закон циклов, закон семеричности</w:t>
      </w:r>
      <w:r w:rsidR="000C6C5A" w:rsidRPr="005440D4">
        <w:rPr>
          <w:noProof/>
        </w:rPr>
        <w:t xml:space="preserve"> — </w:t>
      </w:r>
      <w:r w:rsidR="00AA5A76" w:rsidRPr="005440D4">
        <w:rPr>
          <w:noProof/>
        </w:rPr>
        <w:t>много этих вечных неизменных форм выражения космической жизни, подчиняясь которым, течет Великий жизненный поток, река жизни Мира. Вечное во временном будем искать в выражении космических законов, ибо законом обнимается все и все проявляется, подчиняясь ему.</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12. (Янв. 7).</w:t>
      </w:r>
      <w:r w:rsidR="00AA5A76" w:rsidRPr="005440D4">
        <w:rPr>
          <w:noProof/>
        </w:rPr>
        <w:t xml:space="preserve"> Друзья, День Прихода Моего так же неотвратим, как и день завтрашний. Он настанет. Можно вычеркнуть из сознания отрезок времени, отделяющий настоящее от Часа Прихода, и тогда реальность Его встанет во всей своей значимости. Приду, и Приход Мой будет днем торжества Света. Элементы тьмы и элементы Света ныне находятся в состоянии борьбы и противостояния. Стихии утратили равновесие. Неспокойно пространство, и антагонистичны токи, и люди безумствуют. Но придет День Мой, и волны победного Света зальют ауру планеты, и настанет время великого равновесия. И Царству Света не будет конца. Снова настанет Золотой Век человечества. Пусть День Мой будет символом Рождества Нового Века, Новой Светлой Эпохи, Новой Земли и Нового Неба. Будем почитать его Днем рождения Света, ибо Принес в мир Свет Мой. Нет счастья в мире, но оно будет. Нет мира на Земле, но будет мир. Нет единения и согласия между народами и нет братства, но братство народов осуществится, и мечи будут перекованы на орала. Сатия Юга несет человечеству совершенно новые условия жизни. Тяжек переход и сложен необычайно. Многие страдают при этом. Но печаль ваша будет в радость, ибо радость духа будет царствовать на свободных просторах Земли. Трудно даже представить себе, насколько изменится жизнь. Конечно, люди не станут совершенными, но кончится время распятий, убийств и насилия. И лучшие будут у руля. Эпоху Сатия Юги можно назвать Эпохой свободы человечества. Ныне человек живет в великом рабстве у всевозможных выдуманных им самим ограничений, предрассудков, условностей, обычаев, традиций, изуверств, мнений, привычек.</w:t>
      </w:r>
      <w:r w:rsidRPr="005440D4">
        <w:rPr>
          <w:noProof/>
        </w:rPr>
        <w:t xml:space="preserve"> </w:t>
      </w:r>
      <w:r w:rsidR="00AA5A76" w:rsidRPr="005440D4">
        <w:rPr>
          <w:noProof/>
        </w:rPr>
        <w:t xml:space="preserve">Многие из них утверждались десятками и сотнями лет. Человек их даже не замечает, как не замечает давление атмосферы, но они давят на его сознание, лишая дух крыльев. Но все же можно представить себе человечество свободным от них. Но прежде темные должны уйти с планеты, ибо цепи рабства наложены ими. Учителя Несли миру свободу, давая Учение Жизни, но темные быстро накладывали свою руку, и Учения свободы делались </w:t>
      </w:r>
      <w:r w:rsidR="00AA5A76" w:rsidRPr="005440D4">
        <w:rPr>
          <w:noProof/>
        </w:rPr>
        <w:lastRenderedPageBreak/>
        <w:t>религиями рабства и насилия. Так темные искажали все. Но уйдут Исказители. Чист и светел горизонт будущего. Непреложен шаг его приближения. И День светлый, День торжества Света, День Прихода Моего, воистину, будет. Я Сказал.</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13. (Янв. 8).</w:t>
      </w:r>
      <w:r w:rsidR="00AA5A76" w:rsidRPr="005440D4">
        <w:rPr>
          <w:noProof/>
        </w:rPr>
        <w:t xml:space="preserve"> Будем писать о Неисповедимых Путях Космических, перед которыми бессильна человеческая воля. Свобода выбора остается, но только выбора из узких и непреложных условий. Горбатый урод тоже может выбирать, но с горбом за плечами и печатью уродства на лице. И не может человек прибавить себе роста ни единого локтя. Жестки и узки те рамки, в которые карма ставит человека, и свобода выбора ограничена жесткостью неизменных условий. Ломоносов преодолел препятствия среды окружающей и стал великим ученым. Но если бы кармические сочетания сканд не дали бы ему способностей к наукам, все его усилия оказались бы тщетными. Слабость и ограниченность плоти надо понять. Ограничения заключаются в трех. Но от них зависят поступления отложений в сферу Бессмертной Индивидуальности. И если они скудны, то даже Высшая Триада, накоплений мало имеющая, не может на Высших Планах выявиться широко. И все же, какими бы условиями ни была ограничена жизнь земная, почерпать опыт полезный можно из жизни всегда. Можно постоянно и учиться, и наблюдать, то есть приобретать опытное знание. Великий Закон равновесия предусматривает все, и если в чем-то одном человек чего-то лишен или в чем-то урезан, то тем самым он приобретает возможность преуспевать в чем-то другом. Слепота физическая</w:t>
      </w:r>
      <w:r w:rsidR="000C6C5A" w:rsidRPr="005440D4">
        <w:rPr>
          <w:noProof/>
        </w:rPr>
        <w:t xml:space="preserve"> — </w:t>
      </w:r>
      <w:r w:rsidR="00AA5A76" w:rsidRPr="005440D4">
        <w:rPr>
          <w:noProof/>
        </w:rPr>
        <w:t>великое несчастье, но слепые развивают в себе тонкое зрение до такой остроты, а также и другие чувства, что закон равновесия компенсирует утрату и полное возмещение осуществляется. И так во всем. Поэтому можно сознательно перестать сетовать на судьбу и на трудные условия жизни. Эти трудности и лишения создают те самые условия, которые когда-то и где-то явятся явным благословением с радостью для испытавшего их. Дело в том, что в мире двойственных противоположностей один полюс явлений всегда служит причиной и обуславливает рождение, или манифестации, другого. Потому в земной радости уже скрыто горе, в благополучии</w:t>
      </w:r>
      <w:r w:rsidR="000C6C5A" w:rsidRPr="005440D4">
        <w:rPr>
          <w:noProof/>
        </w:rPr>
        <w:t xml:space="preserve"> — </w:t>
      </w:r>
      <w:r w:rsidR="00AA5A76" w:rsidRPr="005440D4">
        <w:rPr>
          <w:noProof/>
        </w:rPr>
        <w:t>лишение, в жизни</w:t>
      </w:r>
      <w:r w:rsidR="000C6C5A" w:rsidRPr="005440D4">
        <w:rPr>
          <w:noProof/>
        </w:rPr>
        <w:t xml:space="preserve"> — </w:t>
      </w:r>
      <w:r w:rsidR="00AA5A76" w:rsidRPr="005440D4">
        <w:rPr>
          <w:noProof/>
        </w:rPr>
        <w:t>смерть, в молодости</w:t>
      </w:r>
      <w:r w:rsidR="000C6C5A" w:rsidRPr="005440D4">
        <w:rPr>
          <w:noProof/>
        </w:rPr>
        <w:t xml:space="preserve"> — </w:t>
      </w:r>
      <w:r w:rsidR="00AA5A76" w:rsidRPr="005440D4">
        <w:rPr>
          <w:noProof/>
        </w:rPr>
        <w:t>старость, в расцвете</w:t>
      </w:r>
      <w:r w:rsidR="000C6C5A" w:rsidRPr="005440D4">
        <w:rPr>
          <w:noProof/>
        </w:rPr>
        <w:t xml:space="preserve"> — </w:t>
      </w:r>
      <w:r w:rsidR="00AA5A76" w:rsidRPr="005440D4">
        <w:rPr>
          <w:noProof/>
        </w:rPr>
        <w:t>увядание, в славе</w:t>
      </w:r>
      <w:r w:rsidR="000C6C5A" w:rsidRPr="005440D4">
        <w:rPr>
          <w:noProof/>
        </w:rPr>
        <w:t xml:space="preserve"> — </w:t>
      </w:r>
      <w:r w:rsidR="00AA5A76" w:rsidRPr="005440D4">
        <w:rPr>
          <w:noProof/>
        </w:rPr>
        <w:t>забвение, в утрате</w:t>
      </w:r>
      <w:r w:rsidR="000C6C5A" w:rsidRPr="005440D4">
        <w:rPr>
          <w:noProof/>
        </w:rPr>
        <w:t xml:space="preserve"> — </w:t>
      </w:r>
      <w:r w:rsidR="00AA5A76" w:rsidRPr="005440D4">
        <w:rPr>
          <w:noProof/>
        </w:rPr>
        <w:t xml:space="preserve">получение, и так без конца. И это следует понять хорошо, чтобы, будучи уявленным на нежелательном полюсе условий, знать, что закон равновесия обязательно вызовет к жизни условия противоположные. Итак, лишение в одном является ручательством получения в чем-то другом, и в степени, равной силе лишения. Можно ли потому огорчаться чем бы то ни было, если ведом закон компенсации и возмещения. Правда, это не избавляет от страданий и печали. Но печаль будет в радость, а страдание есть неизменнейшее условие возжжения огней, этой высшей радости и высшего достижения человека. В мире страданий приобретает себе </w:t>
      </w:r>
      <w:r w:rsidR="00AA5A76" w:rsidRPr="005440D4">
        <w:rPr>
          <w:noProof/>
        </w:rPr>
        <w:lastRenderedPageBreak/>
        <w:t>человек и строит себе сияющий доспех духа, неразрушимый и вечный, в огне закаленный, в котором и будет он пребывать в Мирах Высших период времени, по протяженности своей с жизнями на Земле несоизмеримый. Наградой человеку является пространственная жизнь в теле Света на просторах Беспредельности. Но тело Света надо построить самому из отложений Высших энергий, порожденных и вызванных к жизни в условиях земных. И в этом цель жизни. Можно пострадать и можно потрудиться, ибо величественна и прекрасна далекая цель. Вырастить огненные крылья, чтобы летать в пространствах Света</w:t>
      </w:r>
      <w:r w:rsidR="000C6C5A" w:rsidRPr="005440D4">
        <w:rPr>
          <w:noProof/>
        </w:rPr>
        <w:t xml:space="preserve"> — </w:t>
      </w:r>
      <w:r w:rsidR="00AA5A76" w:rsidRPr="005440D4">
        <w:rPr>
          <w:noProof/>
        </w:rPr>
        <w:t>это ли не достижение, достойное приложенных усилий и оправдывающее любые трудности жизни, любые испытания. В мире двойственности один полюс явления уравновешивается другим. Но несоизмеримы радость и возможности Высших Миров с радостями и утехами земными. Ибо тусклы и убоги краски Земли и грубы ее песни и красоты по сравнению с великолепием огненным сияющего Мира Света. И можно ли сравнить с ним краткую земную жизнь безногого калеки, если он, благодаря своему увечию, в неподвижности, научился летать в духе, и долгие, долгие годы в Мире Надземном проводит, свободно летая в его безбрежных просторах, в то время как другие, ходившие на двух ногах и в благополучии утопавшие, могут простоять надземную жизнь каменными истуканами, недвижными и застывшими. Закон равновесия</w:t>
      </w:r>
      <w:r w:rsidR="000C6C5A" w:rsidRPr="005440D4">
        <w:rPr>
          <w:noProof/>
        </w:rPr>
        <w:t xml:space="preserve"> — </w:t>
      </w:r>
      <w:r w:rsidR="00AA5A76" w:rsidRPr="005440D4">
        <w:rPr>
          <w:noProof/>
        </w:rPr>
        <w:t>великая сила. И ни одно страдание, ни одно лишение, ни один ущерб не остается без пользы, если дух знает свой путь. Потому порадуемся жизни трудной, порадуемся гонениям, умалениям, ущемлениям и лишениям, порадуемся всему, что приближает нас к Чертогу Света, что крылья растит, что дает возможность вырасти духом на все обстоятельства противодействующие. Помыслим о трудностях Тех, Кто Идет впереди нас, нам путь указуя. Запомните: лишение здесь есть обретение там и утверждение это возможности новой. Великий Закон равновесия управляет миром. За тяжкие жизни земные великое будущее ожидает человечество. Человечество</w:t>
      </w:r>
      <w:r w:rsidR="000C6C5A" w:rsidRPr="005440D4">
        <w:rPr>
          <w:noProof/>
        </w:rPr>
        <w:t xml:space="preserve"> — </w:t>
      </w:r>
      <w:r w:rsidR="00AA5A76" w:rsidRPr="005440D4">
        <w:rPr>
          <w:noProof/>
        </w:rPr>
        <w:t>сирота земная</w:t>
      </w:r>
      <w:r w:rsidR="000C6C5A" w:rsidRPr="005440D4">
        <w:rPr>
          <w:noProof/>
        </w:rPr>
        <w:t xml:space="preserve"> — </w:t>
      </w:r>
      <w:r w:rsidR="00AA5A76" w:rsidRPr="005440D4">
        <w:rPr>
          <w:noProof/>
        </w:rPr>
        <w:t>великого космического наследия наследником станет. Великие сокровища Света суждены духу в пространствах Беспредельности. Таков План Эволюции Космической жизни.</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14.</w:t>
      </w:r>
      <w:r w:rsidR="00AA5A76" w:rsidRPr="005440D4">
        <w:rPr>
          <w:noProof/>
        </w:rPr>
        <w:t xml:space="preserve"> В радости о Владыке найдешь спасение от земных радостей и горей, чередующихся, но двойственных по природе своей. Сама Земля являет собою ярое выражение двойственности и все, что на ней. Конечное освобождение духа означает освобождение от цепей двойственности. Прилив и отлив волнами чередуются. Таковы же и волны жизни</w:t>
      </w:r>
      <w:r w:rsidR="000C6C5A" w:rsidRPr="005440D4">
        <w:rPr>
          <w:noProof/>
        </w:rPr>
        <w:t xml:space="preserve"> — </w:t>
      </w:r>
      <w:r w:rsidR="00AA5A76" w:rsidRPr="005440D4">
        <w:rPr>
          <w:noProof/>
        </w:rPr>
        <w:t>текут, сменяясь одна другой. Так же сменяются Циклы и Юги, Круги и Манвантары. И цель всего</w:t>
      </w:r>
      <w:r w:rsidR="000C6C5A" w:rsidRPr="005440D4">
        <w:rPr>
          <w:noProof/>
        </w:rPr>
        <w:t xml:space="preserve"> — </w:t>
      </w:r>
      <w:r w:rsidR="00AA5A76" w:rsidRPr="005440D4">
        <w:rPr>
          <w:noProof/>
        </w:rPr>
        <w:t xml:space="preserve">освобождение. Но освободиться можно, накопив, и достигнув, и поднявшись над сферой двойственности плотной, астральной и тонкой. В Царстве Света, где нет теней, кончается власть ее над сознанием. Но в мирах ниже все </w:t>
      </w:r>
      <w:r w:rsidR="00AA5A76" w:rsidRPr="005440D4">
        <w:rPr>
          <w:noProof/>
        </w:rPr>
        <w:lastRenderedPageBreak/>
        <w:t>уявляется по светотени. Зеркало тайну хранит, давая полное, но обратное отражение того, что есть, в том, чего нет. То, что рождает отражение, есть, но само отражение бытия не имеет. Мир обычного человека, мир отраженной действительности, есть мир Майи и бытия не имеет. Снами Земли Называем жизни земные. От них просыпается человек после смерти, ибо смерть есть освобождение от иллюзий земных. Затем следуют иллюзии астральные и ментальные. Лишь Огненный Мир, Мир Света, реален, ибо первые три преходящи и временны, хотя и длительны очень. Зажженные центры суть органы познавания Огненного Мира, Мира действительно сущего. Время имеет начало и конец, то есть оно двойственно. Но в Высших Мирах нет времени. Многих понятий земных, ограничивающих, нет в Высших Мирах. Мое и твое, здесь и там, верх и низ, близко и далеко в Мире Огненном не существуют. Меры иные, видоизмененные, прилагаются к явлениям Света: все здесь, все ныне, все во мне и вне меня, и все Я, и Я во всем, Я, не имеющее формы, цвета и числа, Я</w:t>
      </w:r>
      <w:r w:rsidR="000C6C5A" w:rsidRPr="005440D4">
        <w:rPr>
          <w:noProof/>
        </w:rPr>
        <w:t xml:space="preserve"> — </w:t>
      </w:r>
      <w:r w:rsidR="00AA5A76" w:rsidRPr="005440D4">
        <w:rPr>
          <w:noProof/>
        </w:rPr>
        <w:t>Он, Безмолвный Смотрящий, Молчаливый Свидетель, Бессмертный Рекордер, ставший единственным выражением сокровенной сущности человеческого духа.</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15. (Янв. 9).</w:t>
      </w:r>
      <w:r w:rsidR="00AA5A76" w:rsidRPr="005440D4">
        <w:rPr>
          <w:noProof/>
        </w:rPr>
        <w:t xml:space="preserve"> Трудные времена пусть будут благословенными, ибо они рождают героев духа. Из ничего не рождается ничего. Так и при жизни обычной, привычной и гладкой не могут вспыхнуть огни духа. Поймем условия, творящие сильных духов. Если таких условий не дает жизнь, то сильный дух создает их сам, изменяя течение ее в корне. Многие преобразователи родились в спокойных условиях жизни тихой и устоявшейся. Но дух их с этим мириться не мог. И они творили жизнь заново. Много примеров знаем из истории. Много ведомо жизней, когда человек, изменял их волей, создавая трудности для победного их преодоления. Можно большую радость находить, развивая приспособляемость сознания к любым условиям и любым положениям жизни. Даже на мелочах можно заметить, как поддаются они усилиям воли, когда для всего находится какое-то решение и выход. Потому на все вопросы, проблемы и трудности можно смотреть как на нечто, подлежащее решению и имеющее какой-то способ их лучшего приложения на практике. Неразрешимых обстоятельств нет. И если закрыты все выходы в мире плотном, остаются они открытыми в Мире Тонком. Направление наименьшего сопротивления надо всегда иметь в виду при обстоятельствах, которые люди считают безвыходными. Кроме трех измерений есть измерения выше, кроме обычных решений есть решения необычные. Путь Йоги есть путь необычности. Йога Огня необычна по природе своей, ибо природа Огня не в мерах земных.</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16.</w:t>
      </w:r>
      <w:r w:rsidR="00AA5A76" w:rsidRPr="005440D4">
        <w:rPr>
          <w:noProof/>
        </w:rPr>
        <w:t xml:space="preserve"> Сын Мой, Свидетельство Мое правильности восприятия твоего получаешь. Потому спокоен будь в вере в </w:t>
      </w:r>
      <w:r w:rsidR="00AA5A76" w:rsidRPr="005440D4">
        <w:rPr>
          <w:noProof/>
        </w:rPr>
        <w:lastRenderedPageBreak/>
        <w:t>прочность связи твоей со Мною. Вера</w:t>
      </w:r>
      <w:r w:rsidR="000C6C5A" w:rsidRPr="005440D4">
        <w:rPr>
          <w:noProof/>
        </w:rPr>
        <w:t xml:space="preserve"> — </w:t>
      </w:r>
      <w:r w:rsidR="00AA5A76" w:rsidRPr="005440D4">
        <w:rPr>
          <w:noProof/>
        </w:rPr>
        <w:t>великий воспламенитель духа. Из веры рождается знание. Веру в Близость Мою Утверждаю и Буду утверждать, пока не перейдет она в знание непреложное и непоколебимое. Не сомнение это, но чудовищная пропасть между очевидностью и действительностью, когда последняя нуждается в утверждении наперекор рычанию тьмы и обманчивости Майи. Сын Мой, ведь надо не только устоять, но и двигаться мощно, огнем духа побеждая и угашая сгустившийся мрак. Сложность времени необычайна. Стой один, как сто тысяч, воином, как столб пламени, как фокус Света, Мои Лучи собравший. Мне нужны эти устои Света, эти башни духа, среди низин, покрытых мраком. Ты нужен Мне. Пойми значимость невидимого, но мощного действия Света. Значение Великого Делания пойми. Через Моих Посылаю Свет и Моим Посылаю, дабы питали и насыщали сферы, их окружающие, невидимые и видимые, пространство чтобы насыщали. Наполнение пространства Светом</w:t>
      </w:r>
      <w:r w:rsidR="000C6C5A" w:rsidRPr="005440D4">
        <w:rPr>
          <w:noProof/>
        </w:rPr>
        <w:t xml:space="preserve"> — </w:t>
      </w:r>
      <w:r w:rsidR="00AA5A76" w:rsidRPr="005440D4">
        <w:rPr>
          <w:noProof/>
        </w:rPr>
        <w:t>важная и ответственная задача, хотя и незримая внешне, хотя и неприметная. На немногие плечи ложится она. И плечи эти должны быть сильными, выносливыми, устойчивыми. О преданности не Говорю</w:t>
      </w:r>
      <w:r w:rsidR="000C6C5A" w:rsidRPr="005440D4">
        <w:rPr>
          <w:noProof/>
        </w:rPr>
        <w:t xml:space="preserve"> — </w:t>
      </w:r>
      <w:r w:rsidR="00AA5A76" w:rsidRPr="005440D4">
        <w:rPr>
          <w:noProof/>
        </w:rPr>
        <w:t>без нее нет сотрудничества, без нее нет Близости, без нее нет и не может быть Великого Служения. О Великом Служении Говорю, выпавшем на долю сына. Сын Мой, не в том дело, чтобы будущее заповеданное состоялось. Оно состоится неотменно, а в том, чтобы Близость Мою в сознании своем сохранить, несмотря и вопреки ополчившейся тьме. Те, противодействующие, тебя умаляющие, против тебя идущие</w:t>
      </w:r>
      <w:r w:rsidR="000C6C5A" w:rsidRPr="005440D4">
        <w:rPr>
          <w:noProof/>
        </w:rPr>
        <w:t xml:space="preserve"> — </w:t>
      </w:r>
      <w:r w:rsidR="00AA5A76" w:rsidRPr="005440D4">
        <w:rPr>
          <w:noProof/>
        </w:rPr>
        <w:t>Мои враги. По этому признаку и определяй. Не против тебя, но против Меня ополчаются, ибо чуют благословение Света Моего, на тебе пребывающее. Не надо тратить на них свои чувства, ибо участь свою уготовили себе противодействием Свету и к стану врагов Моих сопричислились. Не требуй от них ни помощи, ни сочувствия, ни понимания, ибо это скрытые враги Света, которым свет твой непереносим. Молчи, и знай, и помни, что сочтены дни их и кратки возможности их вредительствовать избранным Моим. Смотри не на величину или малость явления, но на сущность его, и скрытую тьму распознаешь по реакции ее на свет твой. Вы</w:t>
      </w:r>
      <w:r w:rsidR="000C6C5A" w:rsidRPr="005440D4">
        <w:rPr>
          <w:noProof/>
        </w:rPr>
        <w:t xml:space="preserve"> — </w:t>
      </w:r>
      <w:r w:rsidR="00AA5A76" w:rsidRPr="005440D4">
        <w:rPr>
          <w:noProof/>
        </w:rPr>
        <w:t>Мои лакмусовые бумажки для распознавания Моих врагов. Много их еще засоряют Землю. Но сочтены дни их, но сосчитано число их, но отмечены все печатью осуждения, последнего, непоправимого. И все же Свет будущего сужден, и все же Свет этот есть. И все же тьма погибнет. Перед лицом мрака Свидетельствую о Свете и перед ликом тьмы</w:t>
      </w:r>
      <w:r w:rsidR="000C6C5A" w:rsidRPr="005440D4">
        <w:rPr>
          <w:noProof/>
        </w:rPr>
        <w:t xml:space="preserve"> — </w:t>
      </w:r>
      <w:r w:rsidR="00AA5A76" w:rsidRPr="005440D4">
        <w:rPr>
          <w:noProof/>
        </w:rPr>
        <w:t>об уничтожении ее полном и окончательном. Я, Владыка Шамбалы, через сына Свидетельствую о полной и близкой победе Света. Сын Мой, непреложности будущего порадуемся духом и в духе. Идет Свет победно и мощно.</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17. (Янв. 10).</w:t>
      </w:r>
      <w:r w:rsidR="00AA5A76" w:rsidRPr="005440D4">
        <w:rPr>
          <w:noProof/>
        </w:rPr>
        <w:t xml:space="preserve"> (Со сна). Камень дает искру, понимание</w:t>
      </w:r>
      <w:r w:rsidR="000C6C5A" w:rsidRPr="005440D4">
        <w:rPr>
          <w:noProof/>
        </w:rPr>
        <w:t xml:space="preserve"> — </w:t>
      </w:r>
      <w:r w:rsidR="00AA5A76" w:rsidRPr="005440D4">
        <w:rPr>
          <w:noProof/>
        </w:rPr>
        <w:t>свет.</w:t>
      </w:r>
    </w:p>
    <w:p w:rsidR="00AA5A76" w:rsidRPr="005440D4" w:rsidRDefault="00AA5A76" w:rsidP="00B139BA">
      <w:pPr>
        <w:rPr>
          <w:noProof/>
        </w:rPr>
      </w:pPr>
      <w:r w:rsidRPr="005440D4">
        <w:rPr>
          <w:noProof/>
        </w:rPr>
        <w:lastRenderedPageBreak/>
        <w:t>Недостаточно осознать постоянство Близости Учителя. Надо удержаться в ней. Она есть всегда, но при условии сознательного и постоянного устремления ее сохранить, ее удержать и в ней пребыть неотменно. Мало достичь, надо удержать достигнутое. Мало взойти на следующую ступень, на ней нужно устоять. За достижением всегда следует длительный испытательный период на прочность, устойчивость и постоянство того, что было завоевано. Удержаться на высоте завоеванной</w:t>
      </w:r>
      <w:r w:rsidR="000C6C5A" w:rsidRPr="005440D4">
        <w:rPr>
          <w:noProof/>
        </w:rPr>
        <w:t xml:space="preserve"> — </w:t>
      </w:r>
      <w:r w:rsidRPr="005440D4">
        <w:rPr>
          <w:noProof/>
        </w:rPr>
        <w:t>задача нелегкая, ибо лунная сущность, еще не изжитая полностью, влечет вспять, в прошлое. Потому время, следующее за достижением, самое опасное. Многие, не нашедшие в себе сил удержаться, отступают, лишая себя результатов достигнутых. Так, пока со Мною, пока сердце полно устремлением ко Мне, возможности завоеванные не только охранены, но и возрастают без меры. Убережемся от равнодушия и безразличия, насылаемого тушителями света, пристально следящими за каждой возможностью угасить свет. И мысли, и людей, и условия подсылают такие, чтобы свет ваш потух под натиском нудной обычности. Свет утвержденный следует охранять зорко, настороженно и постоянно. Много врагов Света, и много личин, и много спин, за которыми они прячутся. Подойти не смеют, ибо знают, что вы охранены, и боятся обжечься. Но подсылают сознательных и бессознательных помощников своих. Будьте всегда на дозоре и при всех условиях. Свет светит всем, но светильник охраняется зорко и бдительно от чьих бы то ни было рук. В святилище не допускается никто, даже близкие. Таинство Общения Учителя с учеником оберегается всеми силами духа. Умеет человек хранить земные сокровища и ценности. Сокровище духа нуждается еще в более лучшей охране. Сокровеннейшее оберегите.</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18.</w:t>
      </w:r>
      <w:r w:rsidR="00AA5A76" w:rsidRPr="005440D4">
        <w:rPr>
          <w:noProof/>
        </w:rPr>
        <w:t xml:space="preserve"> Сын Мой, Свет очей Владык светом очей твоих станет. Очи</w:t>
      </w:r>
      <w:r w:rsidR="000C6C5A" w:rsidRPr="005440D4">
        <w:rPr>
          <w:noProof/>
        </w:rPr>
        <w:t xml:space="preserve"> — </w:t>
      </w:r>
      <w:r w:rsidR="00AA5A76" w:rsidRPr="005440D4">
        <w:rPr>
          <w:noProof/>
        </w:rPr>
        <w:t>окна души, свет ее из сущности ее через аппарат глаз изливают. Луч глаза</w:t>
      </w:r>
      <w:r w:rsidR="000C6C5A" w:rsidRPr="005440D4">
        <w:rPr>
          <w:noProof/>
        </w:rPr>
        <w:t xml:space="preserve"> — </w:t>
      </w:r>
      <w:r w:rsidR="00AA5A76" w:rsidRPr="005440D4">
        <w:rPr>
          <w:noProof/>
        </w:rPr>
        <w:t xml:space="preserve">явление психофизическое. Он так же реален, как и луч Солнца. Он несет в себе свет или тьму, жизнь или смерть, радость или горе, бодрость или уныние, улыбку или слезы, благословение или проклятие, благо или зло в степенях разных, по силе мыслителя, дающего луч. Под взглядом добрым, жизнедательным расцветают цветы, но вянут от темных излучений. Конечно, вся аура представляет собою излучения. Но аура ограничена сферой своей, луч же глаза, подобно лучу прожектора, действует на расстояние своей видимости. Луч же глаза духовного расстояний не знает и может творить и разить на пространствах огромных. Когда в сознании нашем представляем себе предмет или человека, к нему протягивается невидимый луч, несущий ему эманации, или энергии, его непосредственно касающиеся и на него воздействующие. Ни одно воздействие такого рода не остается без последствий. Потому Говорю: мыслите осмотрительно и четко. Человек наделен и вооружен мощными невидимыми энергиями, не знающими ни препятствий, ни расстояний и явно воздействующими </w:t>
      </w:r>
      <w:r w:rsidR="00AA5A76" w:rsidRPr="005440D4">
        <w:rPr>
          <w:noProof/>
        </w:rPr>
        <w:lastRenderedPageBreak/>
        <w:t>на все окружающее. Когда же они, подобно собранным в фокусе лучам прожектора, бросаются даже на далекие расстояния, сознательно и сосредоточенно, то сила их воздействия особенно велика. Важно породить причину, следствия соответствующего не может не быть. О нем можно не заботиться, если причина порождена. Следствие будет в той или иной форме, в том или ином измерении, но следствия не может не быть. Люди, сеятели Света или тьмы, постоянно зерна их из глаз своих излучают и оставляют в пространстве вокруг и на предметах, на которые взгляд их направлен. Сеятели тьмы или Света, подумайте о посевах своих. Их придется изживать по силе сознания. Хорошо иметь глаз добрый. Он творит, но во благо. Он возвышает людей, он делает их лучше в их собственных глазах. Лучше худого человека взглядом улучшить, чем хорошего сделать хуже. Потому осуждено осуждение. Мысля плохо о человеке, делаем его еще хуже. А луч незримый психический помогает углубить творимое зло. Но не пытайтесь тратить энергию зря на служителей темных. Кроме вреда ничего не получится. Мудрость и соизмеримость требуется и в раздаче света. Нельзя раздавать бездумно. Бережно несите светильник духа, от рук, тянущихся к нему отовсюду, его охранив. Даже мошки летят на свет. Свет магнетичен, влечет и притягивает к себе и светлых, и темных духов, только с целями разными подходящих к нему. Сокровеннейшее обережем бдительно.</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19.</w:t>
      </w:r>
      <w:r w:rsidR="00AA5A76" w:rsidRPr="005440D4">
        <w:rPr>
          <w:noProof/>
        </w:rPr>
        <w:t xml:space="preserve"> Друг Мой, Близость Владыки утверждается сердцем. Не мозгом, но сердцем и чувством создается она. Когда сердце полно Владыкою, то и мозг послушно идет за велением сердца. И ночью, когда мозг отдыхает, сердце, к Нему устремленное, приносит бодрствующему дневному сознанию свои дальние вести. Мысль легко повинуется воле, когда мысль сердцем ведется. Потому чувство сильнее деятельности интеллекта, и любовью достигается то, что невозможно достигнуть мозгом. Стойкое сердце и волю, и мозг делает устойчивыми. Почему же так трудно со Мной постоянно пребыть? И что мешает? Что заполняет свободные минуты? И почему труд нельзя посвятить Мне? И почему Мне нельзя посвятить каждую мысль, каждое движение, каждое дыхание свое? Почему? Неужели призраки предпочитаются действительности и призраки интереснее? Нельзя ведь, погружаясь в объятия Майи, действительность видеть. Служение действительности и служение Майе</w:t>
      </w:r>
      <w:r w:rsidR="000C6C5A" w:rsidRPr="005440D4">
        <w:rPr>
          <w:noProof/>
        </w:rPr>
        <w:t xml:space="preserve"> — </w:t>
      </w:r>
      <w:r w:rsidR="00AA5A76" w:rsidRPr="005440D4">
        <w:rPr>
          <w:noProof/>
        </w:rPr>
        <w:t>что предпочтем? И можно ли при этой половинчатости, при этом раздвоении дома, то есть сознания в самом себе, когда часть времени уделяется Мне, а часть времени</w:t>
      </w:r>
      <w:r w:rsidR="000C6C5A" w:rsidRPr="005440D4">
        <w:rPr>
          <w:noProof/>
        </w:rPr>
        <w:t xml:space="preserve"> — </w:t>
      </w:r>
      <w:r w:rsidR="00AA5A76" w:rsidRPr="005440D4">
        <w:rPr>
          <w:noProof/>
        </w:rPr>
        <w:t xml:space="preserve">призракам, мимо плывущим, получить продвижение быстрое, успешное и плодоносное? И можно ли устоять при половинчатом служении? Полнопреданности, полноустремленности Хочет Учитель. И Хочет не для Себя, но для успеха восхождения. Ибо, какою мерою мерите, такой и отмерится вам. И мера полнопреданности и </w:t>
      </w:r>
      <w:r w:rsidR="00AA5A76" w:rsidRPr="005440D4">
        <w:rPr>
          <w:noProof/>
        </w:rPr>
        <w:lastRenderedPageBreak/>
        <w:t>полноустремления будет наиболее плодоносной. Значит, эти качества надо снова напрячь, помня, что основой качеств является их беспредельность. Ключи от дверей преуспеяния даны, следовательно, преуспеть можно полно и неумаленно. Итак, будем углублять начатое, будем усовершенствовать путь приближения к Владыке, будем, будем утончать качества нужные. Не в чьих-то руках успех и победа, но в своих собственных. И даже нельзя на условия внешние попенять, ибо причем тут какие-то условия, когда основное соблюдено и Владыка безраздельно Царствует в преданном сердце. Так надо стать еще ближе, ведь Сказано же, что «кроме нити сердца нет ничего». Сын Мой, борись с иллюзиями, обманом и обольщениями Майи настойчиво и упорно, не складывая оружия ни на миг, ибо побежденные в одной форме, они тотчас же возникают в другой и дурманом своим окутывают сознание. Победить Майю есть задача Архата. Вся жизнь земная есть великая иллюзия, и Учение Жизни дает те Основы действительности, на которые можно прочно опереться, чтобы начать развивать в себе чудесный дар распознавания. И тогда, раскрывая его, властно может сказать победитель: «Майя, отступи!» Так Лик Мой как основание жизни пусть встанет навсегда между тобою и потоком майявических явлений, чтобы отделить действительность от очевидности. Я Есть действительность жизни, являющая собою Лик Истины. Утверждая Меня в себе, Истину утверждаешь. Говорю: «Наполнитесь Мною, ибо Аз Есть Путь, Истина и Жизнь».</w:t>
      </w:r>
    </w:p>
    <w:p w:rsidR="00AA5A76" w:rsidRPr="005440D4" w:rsidRDefault="00AA5A76" w:rsidP="00B139BA">
      <w:pPr>
        <w:rPr>
          <w:noProof/>
        </w:rPr>
      </w:pPr>
    </w:p>
    <w:p w:rsidR="00AA5A76" w:rsidRPr="005440D4" w:rsidRDefault="00F10D92" w:rsidP="00B139BA">
      <w:pPr>
        <w:rPr>
          <w:noProof/>
        </w:rPr>
      </w:pPr>
      <w:r w:rsidRPr="005440D4">
        <w:rPr>
          <w:rFonts w:cs="Arial"/>
          <w:b/>
          <w:noProof/>
          <w:szCs w:val="28"/>
        </w:rPr>
        <w:t xml:space="preserve">1955 г. </w:t>
      </w:r>
      <w:r w:rsidR="00AA5A76" w:rsidRPr="005440D4">
        <w:rPr>
          <w:b/>
          <w:noProof/>
        </w:rPr>
        <w:t>20. (Янв. 11).</w:t>
      </w:r>
      <w:r w:rsidR="00AA5A76" w:rsidRPr="005440D4">
        <w:rPr>
          <w:noProof/>
        </w:rPr>
        <w:t xml:space="preserve"> Сын Мой, Считаю, что нет в мире большего счастья, чем счастье послужить Свету. Служение это возможно всегда, при всяких условиях жизни. Служение Свету заключается в таком состоянии ауры, когда ее гармонические и светлые излучения взаимодействуют с окружающим пространством, преображая его; и не только с пространством, но и со всем, что в нем</w:t>
      </w:r>
      <w:r w:rsidR="000C6C5A" w:rsidRPr="005440D4">
        <w:rPr>
          <w:noProof/>
        </w:rPr>
        <w:t xml:space="preserve"> — </w:t>
      </w:r>
      <w:r w:rsidR="00AA5A76" w:rsidRPr="005440D4">
        <w:rPr>
          <w:noProof/>
        </w:rPr>
        <w:t>с аурами людей, живых существ, растений и предметов. Частицы света, наслаиваясь на всем, с чем аура носителя Света входит в соприкосновение, благо миру несут. Не столько слова, поступки и мысли, сколько светоносное состояние ауры светом своим нерукотворным благо творит. Слова, поступки и мысли будут логическим и неизбежным следствием ауры благой, или света, носимого в сердце. Носители Камня, преобразив оболочки свои, мир, окружающий их, мощью его излучений преображают. Творят не сами по себе, но связью с Иерархией. Потому главная забота</w:t>
      </w:r>
      <w:r w:rsidR="000C6C5A" w:rsidRPr="005440D4">
        <w:rPr>
          <w:noProof/>
        </w:rPr>
        <w:t xml:space="preserve"> — </w:t>
      </w:r>
      <w:r w:rsidR="00AA5A76" w:rsidRPr="005440D4">
        <w:rPr>
          <w:noProof/>
        </w:rPr>
        <w:t>о должном состоянии ауры. Качества мощное воздействие на ауру имеют. Если взять, для примера, ауру спокойствия и ауру беспокойства и сравнить воздействия их на людей, можно видеть, что первая несет в себе благословение, вторая</w:t>
      </w:r>
      <w:r w:rsidR="000C6C5A" w:rsidRPr="005440D4">
        <w:rPr>
          <w:noProof/>
        </w:rPr>
        <w:t xml:space="preserve"> — </w:t>
      </w:r>
      <w:r w:rsidR="00AA5A76" w:rsidRPr="005440D4">
        <w:rPr>
          <w:noProof/>
        </w:rPr>
        <w:t xml:space="preserve">зло и разрушение людям. И прочие качества тоже воздействуют мощно. Так и ходят люди среди людей, излучая вокруг себя энергии света или тьмы. Потому утверждение качеств в себе не есть дело личное, но пространственное. Потому </w:t>
      </w:r>
      <w:r w:rsidR="00AA5A76" w:rsidRPr="005440D4">
        <w:rPr>
          <w:noProof/>
        </w:rPr>
        <w:lastRenderedPageBreak/>
        <w:t>ответственен человек перед людьми за качество излучений ауры своей, за свет или тьму, носимую им в себе. Спасение не в словах, но в приложении Учения к жизни, ибо слово, приложенное и примененное, порождает в микрокосме человеческом энергии утвержденные, рождающиеся в излучениях явных. И так как много серых кругом, то не их воздействиям следует подчиняться, но порождать свои, то есть свет свой нести непоколеблемым тусклыми и дисгармоничными излучениями окружающих. Окружающее и люди свет носителя Света алчно и вампирически пожирают. Потому мудро следует оберечь светильник от рук, тянущихся к нему, чтобы сознательно или бессознательно его потушить. Борьба за свет не прекращается ни на мгновение. Героями духа можно назвать их, свет в ауре своей миру несущих. Невидим и неприметен этот подвиг, но тяжек для сердца и труден. Больно сердцу от яда, вбираемого им в себя для трансмутации его в энергии света. Тяжек и труден подвиг внесения в жизнь Света. Но это и есть Великое Служение. Надо дать себе ясный отчет, в чем заключается его сущность. Уже не костры, не растерзание зверями, но постоянное, каждодневное распятие сердца на кресте жизни. И кто может сказать, где требуется больше мужества, стойкости и терпения. Трудность подвига современного носителя Света заключается в его длительности и в том, что совершается он среди жизни, причем совершает его герой духа, не удаляясь из жизни. Но тем славнее победа, тем ближе Владыка, который все Видит, все Знает и Любит воителей своих. Послал вас в мир, дабы миру Свет Мой явили. Миссия ваша</w:t>
      </w:r>
      <w:r w:rsidR="000C6C5A" w:rsidRPr="005440D4">
        <w:rPr>
          <w:noProof/>
        </w:rPr>
        <w:t xml:space="preserve"> — </w:t>
      </w:r>
      <w:r w:rsidR="00AA5A76" w:rsidRPr="005440D4">
        <w:rPr>
          <w:noProof/>
        </w:rPr>
        <w:t>Свет Мой в ауре своей миру незатемненно нести. Учитель за вами Стоит и Смотрит, как Свет Его в ауре вашей в излучениях, уже самоисходящих, преломляется. Несите, несите, родные Мои, Мой Свет, свет ваш миру на преображение.</w:t>
      </w:r>
    </w:p>
    <w:p w:rsidR="00AA5A76" w:rsidRPr="005440D4" w:rsidRDefault="00AA5A76" w:rsidP="00B139BA">
      <w:pPr>
        <w:rPr>
          <w:noProof/>
        </w:rPr>
      </w:pPr>
    </w:p>
    <w:p w:rsidR="00AA5A76" w:rsidRPr="005440D4" w:rsidRDefault="004A5569" w:rsidP="00B139BA">
      <w:pPr>
        <w:rPr>
          <w:noProof/>
        </w:rPr>
      </w:pPr>
      <w:r w:rsidRPr="005440D4">
        <w:rPr>
          <w:rFonts w:cs="Arial"/>
          <w:b/>
          <w:noProof/>
          <w:szCs w:val="28"/>
        </w:rPr>
        <w:t xml:space="preserve">1955 г. </w:t>
      </w:r>
      <w:r w:rsidR="00AA5A76" w:rsidRPr="005440D4">
        <w:rPr>
          <w:b/>
          <w:noProof/>
        </w:rPr>
        <w:t>21.</w:t>
      </w:r>
      <w:r w:rsidR="00AA5A76" w:rsidRPr="005440D4">
        <w:rPr>
          <w:noProof/>
        </w:rPr>
        <w:t xml:space="preserve"> Истинно так: Явлению Моему свидетелем станешь и будешь свидетельствовать обо Мне</w:t>
      </w:r>
      <w:r w:rsidR="000C6C5A" w:rsidRPr="005440D4">
        <w:rPr>
          <w:noProof/>
        </w:rPr>
        <w:t xml:space="preserve"> — </w:t>
      </w:r>
      <w:r w:rsidR="00AA5A76" w:rsidRPr="005440D4">
        <w:rPr>
          <w:noProof/>
        </w:rPr>
        <w:t>это миссия твоей жизни. Имеешь тому подтверждение в Записях прежних и ныне в словах Матери Агни Йоги вновь подтверждение получаешь. Вот Поручение твое</w:t>
      </w:r>
      <w:r w:rsidR="000C6C5A" w:rsidRPr="005440D4">
        <w:rPr>
          <w:noProof/>
        </w:rPr>
        <w:t xml:space="preserve"> — </w:t>
      </w:r>
      <w:r w:rsidR="00AA5A76" w:rsidRPr="005440D4">
        <w:rPr>
          <w:noProof/>
        </w:rPr>
        <w:t xml:space="preserve">свидетельствовать о Явлении Владыки и до, и после Прихода. Такое Поручение может быть дано лишь ближайшим. Сыну Даю Поручение. Каждый выполняет задание свое. Дал право говорить об Имени Моем и от Имени Моего. И слово твое силу имеет творить человеков. Знаешь ли силу Имени Моего? Сила Имени Моего для темных неодолима. Могут безумствовать, но в безумии своем поразить носителя этого огненного талисмана силы не имеют. Неуязвим Свет для тьмы. Тьма может вредить лишь тогда, когда ее элементы просачиваются в том или ином виде внутрь микрокосма человеческого. Потому так опасны трещины, даже малые, в преданности, любви и готовности. Свет, не затемненный ничем, непрободаем и неуязвим тьмою. Потому благо, если ученик может сказать: «Вот ополчилась на меня тьма, но не боюсь ее, ибо не имеет </w:t>
      </w:r>
      <w:r w:rsidR="00AA5A76" w:rsidRPr="005440D4">
        <w:rPr>
          <w:noProof/>
        </w:rPr>
        <w:lastRenderedPageBreak/>
        <w:t>во мне ничего». Темные могут вредить по созвучию. Но Охраняю Моих, пока доспех свой огненный завершают. Дети Мои, любимые</w:t>
      </w:r>
      <w:r w:rsidRPr="005440D4">
        <w:rPr>
          <w:noProof/>
        </w:rPr>
        <w:t xml:space="preserve"> Мои дети, пройдет ядовитое вре</w:t>
      </w:r>
      <w:r w:rsidR="00AA5A76" w:rsidRPr="005440D4">
        <w:rPr>
          <w:noProof/>
        </w:rPr>
        <w:t>мя, и вы, во Мне утвержденные, к радости духа безоблачной приобщитесь. Да! Да! Да! Говорю о полной и окончательной победе Света, во всех Мирах уже утвержденной. Лишь плотный один ее еще не утвердил. Торжество Света над тьмою будет полное и совершенное во всех трех Мирах. К тому и Говорю уявить еще немного терпения. Идет, идет радость. Идет, идет сказка чудесная, Светом повитая, чтобы в жизни земной воплотиться победною явью. Порадуемся трудным условиям жизни, если трудности ко Мне приближают. Имеете свидетельство Близости Моей, и незримое, и видимое, Матерью Агни Йоги подтверждаемое. В Лучах Моих пребываете, и Лучами Моими питаетесь, и ими насыщаете голод духа. Но Близость еще углубите, но Общение усильте, но все сердце вложите в то, чтобы стать ближе, как можно ближе к Владыке, к Отцу вашему, к Другу вашему и Заступнику. Я Сказал.</w:t>
      </w:r>
    </w:p>
    <w:p w:rsidR="00AA5A76" w:rsidRPr="005440D4" w:rsidRDefault="00AA5A76" w:rsidP="00B139BA">
      <w:pPr>
        <w:rPr>
          <w:noProof/>
        </w:rPr>
      </w:pPr>
    </w:p>
    <w:p w:rsidR="00AA5A76" w:rsidRPr="005440D4" w:rsidRDefault="00F3745E" w:rsidP="00B139BA">
      <w:pPr>
        <w:rPr>
          <w:noProof/>
        </w:rPr>
      </w:pPr>
      <w:r w:rsidRPr="005440D4">
        <w:rPr>
          <w:rFonts w:cs="Arial"/>
          <w:b/>
          <w:noProof/>
          <w:szCs w:val="28"/>
        </w:rPr>
        <w:t xml:space="preserve">1955 г. </w:t>
      </w:r>
      <w:r w:rsidR="00AA5A76" w:rsidRPr="005440D4">
        <w:rPr>
          <w:b/>
          <w:noProof/>
        </w:rPr>
        <w:t>22. (Янв. 12).</w:t>
      </w:r>
      <w:r w:rsidR="00AA5A76" w:rsidRPr="005440D4">
        <w:rPr>
          <w:noProof/>
        </w:rPr>
        <w:t xml:space="preserve"> Правильно, сын Мой, без преодоления напряжения сферы окружающей не может быть Общения. Излучения сердца должны победить вибрации энергий, пульсирующих вокруг. Ими наполнено все. Они создают атмосферу психическую местности, города, дома. Они властно воздействуют на сознание и заставляют его звучать в унисон с собою. Но Общение есть созвучие Высшее, не с окружающей человека сферою, но с Миром Высших Энергий, которыми насыщена сфера Духа Учителя. С ними в созвучие и надо привести сознание свое, изолировав его до предела от внешнего плотного мира. Мир Мой и мир ваш в вибрациях своих разнствуют. Потому мир свой до вибраций Мира Моего дух устремленный должен поднять. Чтобы созвучие состоялось, нужно усилие, и немалое. Иначе не зазвучит песня духа и не польется мысль. И не мозг, но сердце является толкачом в этом тонком процессе. Творчество идет через Лик Мой, в сердце введенный. Ясность представления Лика великое значение в деле Общения имеет. Потому надо стремиться, чтобы сияющий Образ Владыки был с вами всегда. Для</w:t>
      </w:r>
      <w:r w:rsidRPr="005440D4">
        <w:rPr>
          <w:noProof/>
        </w:rPr>
        <w:t xml:space="preserve"> </w:t>
      </w:r>
      <w:r w:rsidR="00AA5A76" w:rsidRPr="005440D4">
        <w:rPr>
          <w:noProof/>
        </w:rPr>
        <w:t>успешности дел каждому делу хорошо предпослать сияющий, победный Облик Владыки. Ибо со Мною</w:t>
      </w:r>
      <w:r w:rsidR="000C6C5A" w:rsidRPr="005440D4">
        <w:rPr>
          <w:noProof/>
        </w:rPr>
        <w:t xml:space="preserve"> — </w:t>
      </w:r>
      <w:r w:rsidR="00AA5A76" w:rsidRPr="005440D4">
        <w:rPr>
          <w:noProof/>
        </w:rPr>
        <w:t xml:space="preserve">Победа. Победен и мощен Блистающий Лик. Сквозь плотную стену вибраций земных пробиваются Лучи Света Блистающего Лика Владыки и зажигают Светом своим огни сердца. Так зарождается творчество по Лучу. Но требуется его осознание и применение сознательное. Психомеханика требует тонкого знания процесса. Но если он утвержден, творчество становится укладом жизни и поток мыслей Учителя наполняет новыми волнами преданное и устремленное сердце. А мозгу остается их воспринимать и запечатлевать способом наилучшим, опытом и практикой выработанным. Много упорства несломимого надо явить, чтобы Общение состоялось. Неустойчивые и преходящие </w:t>
      </w:r>
      <w:r w:rsidR="00AA5A76" w:rsidRPr="005440D4">
        <w:rPr>
          <w:noProof/>
        </w:rPr>
        <w:lastRenderedPageBreak/>
        <w:t>настроения астрала</w:t>
      </w:r>
      <w:r w:rsidR="000C6C5A" w:rsidRPr="005440D4">
        <w:rPr>
          <w:noProof/>
        </w:rPr>
        <w:t xml:space="preserve"> — </w:t>
      </w:r>
      <w:r w:rsidR="00AA5A76" w:rsidRPr="005440D4">
        <w:rPr>
          <w:noProof/>
        </w:rPr>
        <w:t>враг Общения. Не по погоде, не по настроениям, но по неуклонному, твердому, крепкому устремлению сердца творится живая нить связи серебряной с Учителем. Неуспешен будет тот, кто случайности внешних временных условий будет вдвигать между сердцем своим, между сознанием своим и Владыкою Света, к которому они устремляются волей. Если преходящему отдать предпочтение, то оно пройдет и исчезнет и ничего от него не останется, но не будет и Общения. Не будет ни того, ни другого. Но будут волны новых внешних условий, которые сменятся опять новыми. И если им отдавать сердце, то и Общению не бывать. Потому прочно во Мне стойте. Ибо Я Есть Камень Вечного Основания Жизни. О жизни Говорю, но не о смерти, которой подлежит все, что видят ваши глаза и ощущают ваши чувства. В мире торжествующей смерти Жизнь Утверждаю и Повторяю: пришедший ко Мне к жизни бессмертия приобщается, жизнь смерти отвергнув. Посмотрите на них! Как их много! Но они живут в смерти, ибо обречены смерти и забвению все дела их, все начинания их, все устремления их земные. Но Я Говорю о жизни земной, осмысленной Светом вечного понимания жизни, в которой в плотных условиях вечное пламя бессмертия утверждается в делах человеческих. Об утверждении</w:t>
      </w:r>
      <w:r w:rsidRPr="005440D4">
        <w:rPr>
          <w:noProof/>
        </w:rPr>
        <w:t xml:space="preserve"> </w:t>
      </w:r>
      <w:r w:rsidR="00AA5A76" w:rsidRPr="005440D4">
        <w:rPr>
          <w:noProof/>
        </w:rPr>
        <w:t>вечного во временном Говорю, когда сам человек становится выразителем вечного пламени духа, проявляющегося в жизни земной. Так Свет на Земле утверждается. Так временное становится формою выражения вечного и вечное во временном становится действительностью, истиной, уявляемой в плотных и преходящих формах. «Огонь» вечной жизни «Пришел Низвести Я на Землю и так бы Хотел, чтобы он возгорелся».</w:t>
      </w:r>
    </w:p>
    <w:p w:rsidR="00AA5A76" w:rsidRPr="005440D4" w:rsidRDefault="00AA5A76" w:rsidP="00B139BA">
      <w:pPr>
        <w:rPr>
          <w:noProof/>
        </w:rPr>
      </w:pPr>
    </w:p>
    <w:p w:rsidR="00AA5A76" w:rsidRPr="005440D4" w:rsidRDefault="00F3745E" w:rsidP="00B139BA">
      <w:pPr>
        <w:rPr>
          <w:noProof/>
        </w:rPr>
      </w:pPr>
      <w:r w:rsidRPr="005440D4">
        <w:rPr>
          <w:rFonts w:cs="Arial"/>
          <w:b/>
          <w:noProof/>
          <w:szCs w:val="28"/>
        </w:rPr>
        <w:t xml:space="preserve">1955 г. </w:t>
      </w:r>
      <w:r w:rsidR="00AA5A76" w:rsidRPr="005440D4">
        <w:rPr>
          <w:b/>
          <w:noProof/>
        </w:rPr>
        <w:t>23.</w:t>
      </w:r>
      <w:r w:rsidR="00AA5A76" w:rsidRPr="005440D4">
        <w:rPr>
          <w:noProof/>
        </w:rPr>
        <w:t xml:space="preserve"> Сын Мой, храни равновесие любою ценой. Неужели не видишь, как напрягается тьма, чтобы нарушить его. Им радость видеть, как поникает и гаснет свет. Невыносим для их глаз свет ровно горящего пламени. Незнающий может поддаться. Но ты знаешь и не дашь повода тьме злорадствовать. Возьми энергию от них, наступающих на тебя, и обрати ее во благо, и силу свою на противодействии тьме возрасти. Они же, лишенные энергий своих, так и останутся с пустыми руками. В этом сила равновесия. Удержавшийся в нем и его сохранивший силу над супротивниками своими приобретает. Ибо никто не устоит против равновесия. Равновесие есть высшее качество духа. Достигается упорным трудом над собою. Дается знанием. Нужно научиться хранить равновесие сперва в малом, потом в великом. Даже комариные укусы могут вывести из равновесия. Но от комаров есть сетки. Так против всего можно принять какие-то меры защитные. Хранить равновесие совсем не значит отдать себя на растерзание темным зложелателям. Как раз наоборот</w:t>
      </w:r>
      <w:r w:rsidR="000C6C5A" w:rsidRPr="005440D4">
        <w:rPr>
          <w:noProof/>
        </w:rPr>
        <w:t xml:space="preserve"> — </w:t>
      </w:r>
      <w:r w:rsidR="00AA5A76" w:rsidRPr="005440D4">
        <w:rPr>
          <w:noProof/>
        </w:rPr>
        <w:t xml:space="preserve">это значит оградиться от них так, чтобы вредоносность их сердца открытого не поразила. Ничто лучше, чем сама жизнь, не поможет укрепить и закалить это чудесное качество. Каждый раз, </w:t>
      </w:r>
      <w:r w:rsidR="00AA5A76" w:rsidRPr="005440D4">
        <w:rPr>
          <w:noProof/>
        </w:rPr>
        <w:lastRenderedPageBreak/>
        <w:t>когда жизнь окружающая стремится нарушить его, можно спокойно обдумать, как помочь делу, и если что-то возможно сделать, сделать возможное, предоставив остальное течению кармы. Главное не в том, чтобы избежать неприятности, а в том, чтобы вопреки ей равновесие сохранить. Испытания не в том, чтобы от них избавиться и их отстранить, а в том, чтобы пройти через них с честью, с достоинством и красиво. Ссориться, сердиться, волноваться, горячиться умеют все по поводам всевозможным, но остаться спокойным, несмотря на все поводы, и достоинство духа сохранить будет уже победой над тьмою. Ибо темные, натыкаясь на защитный круг, действуют мелочами и через чье-нибудь посредство. Каждого супротивника надо понять и найти ему правильное решение. Иначе не отпустит из орбиты своего воздействия. И чем больше справедливого возмущения и негодования будет он вызывать, тем крепче будут становиться нити, связывающие с ним. Выход</w:t>
      </w:r>
      <w:r w:rsidR="000C6C5A" w:rsidRPr="005440D4">
        <w:rPr>
          <w:noProof/>
        </w:rPr>
        <w:t xml:space="preserve"> — </w:t>
      </w:r>
      <w:r w:rsidR="00AA5A76" w:rsidRPr="005440D4">
        <w:rPr>
          <w:noProof/>
        </w:rPr>
        <w:t>в утверждении полного нерушимого равновесия, когда враг бессилен его взорвать. Тогда злобные энергии к породителю своему возвращаются и неизбежен обратный удар. И пусть невежда пеняет сам на себя. Равновесие есть щит непрободаемый. Други Мои, равновесие храните любою ценой.</w:t>
      </w:r>
    </w:p>
    <w:p w:rsidR="00AA5A76" w:rsidRPr="005440D4" w:rsidRDefault="00AA5A76" w:rsidP="00B139BA">
      <w:pPr>
        <w:rPr>
          <w:noProof/>
        </w:rPr>
      </w:pPr>
    </w:p>
    <w:p w:rsidR="00AA5A76" w:rsidRPr="005440D4" w:rsidRDefault="005B42F7" w:rsidP="00B139BA">
      <w:pPr>
        <w:rPr>
          <w:noProof/>
        </w:rPr>
      </w:pPr>
      <w:r w:rsidRPr="005440D4">
        <w:rPr>
          <w:rFonts w:cs="Arial"/>
          <w:b/>
          <w:noProof/>
          <w:szCs w:val="28"/>
        </w:rPr>
        <w:t xml:space="preserve">1955 г. </w:t>
      </w:r>
      <w:r w:rsidR="00AA5A76" w:rsidRPr="005440D4">
        <w:rPr>
          <w:b/>
          <w:noProof/>
        </w:rPr>
        <w:t>24. (Янв. 13).</w:t>
      </w:r>
      <w:r w:rsidR="00AA5A76" w:rsidRPr="005440D4">
        <w:rPr>
          <w:noProof/>
        </w:rPr>
        <w:t xml:space="preserve"> В Башне Моей куется будущее человечества. Ближайшие доступ в Башню имеют. Башня Моя</w:t>
      </w:r>
      <w:r w:rsidR="000C6C5A" w:rsidRPr="005440D4">
        <w:rPr>
          <w:noProof/>
        </w:rPr>
        <w:t xml:space="preserve"> — </w:t>
      </w:r>
      <w:r w:rsidR="00AA5A76" w:rsidRPr="005440D4">
        <w:rPr>
          <w:noProof/>
        </w:rPr>
        <w:t>ваше прибежище духу. Можно духом в ней быть и в духе, не в теле, но в духе. В теле</w:t>
      </w:r>
      <w:r w:rsidR="000C6C5A" w:rsidRPr="005440D4">
        <w:rPr>
          <w:noProof/>
        </w:rPr>
        <w:t xml:space="preserve"> — </w:t>
      </w:r>
      <w:r w:rsidR="00AA5A76" w:rsidRPr="005440D4">
        <w:rPr>
          <w:noProof/>
        </w:rPr>
        <w:t>потом, после завершения. Отходя ко сну, можно мысль посещению предпослать, как бы дав направление духу. Бодрствующее сознание и воля дают направление полетам ночным, и последняя мысль перед погружением в сон особенно значительна. Хорошо, когда все существо человека, подобно тарану в точке удара, направлено на одну мысль. Руководящая мысль, последняя перед засыпанием, и будет главенствовать, устремляя сердце по заданной цели. Мысль воздействует на сердце, сердце</w:t>
      </w:r>
      <w:r w:rsidR="000C6C5A" w:rsidRPr="005440D4">
        <w:rPr>
          <w:noProof/>
        </w:rPr>
        <w:t xml:space="preserve"> — </w:t>
      </w:r>
      <w:r w:rsidR="00AA5A76" w:rsidRPr="005440D4">
        <w:rPr>
          <w:noProof/>
        </w:rPr>
        <w:t xml:space="preserve">на мысль. Сердце будет действовать под влиянием мысли. Сердце воспитывается мыслью. Воспитание сердца не есть насилие над ним, но устремление энергий его по определенному направлению. Конечно, мысль должна быть дисциплинирована. Строй мысли каждого индивидуума различен. Определяется селекционной способностью сознания. Так что выбор мыслей, их характер и направление всецело зависят от человека. Но большинство людей в рабстве у мыслей своих пребывают, забывая о том, что в мире своем верховная власть над мыслью принадлежит им. Между тем как мысли можно так же спокойно выбирать, как книги или друзей. Непрошенных и нежелательных гостей можно просто не принимать. Но это можно сделать, лишь проведя мысль перед лучом сознания и осветив ее лучом света, как на экране, то есть подвергнув ее контролю. Можно принять или отбросить любую мысль, но сделав это сознательно. Мысль легко подчиняется воле, если осознан ее приоритет. Мысль </w:t>
      </w:r>
      <w:r w:rsidR="00AA5A76" w:rsidRPr="005440D4">
        <w:rPr>
          <w:noProof/>
        </w:rPr>
        <w:lastRenderedPageBreak/>
        <w:t>временна, воля постоянна, и воле принадлежит власть над мыслью. Никаких особых, а главное, вымученных усилий не надо. Требуется простой, спокойный, но решительный приказ воли. Власть человека над ментальной материей верховна и абсолютна, если это осознано. Мысль, хотя и является существом, живым существом духовного плана, но порождается она человеком и человеку же и подчиняется. Некоторые не могут управить своими мыслями, равно как и астралом. Но сумасшедшие находятся под полным контролем мыслей и эмоций, порожденных ими. И это лишь логическое завершение передачи власти своей чему-то и отказ от собственного суверенитета над внутренним миром своим. Явление недопустимое, даже в зачаточной степени. Если начать производить опыты над мыслью, то можно увидеть, как быстро и беспрекословно подчиняется она воздействию воли. Нужно, чтобы богатырь духа осознал свою силу, прежде чем он начнет действовать. К осознанию силы своей надо проснуться и власти, данной над тремя. Они могут быть разнузданными и неуемными, пока их властелин и владыка твердо не возьмет бразды правления в свои руки, поняв, что он, но никто другой, является их господином. И трем</w:t>
      </w:r>
      <w:r w:rsidR="000C6C5A" w:rsidRPr="005440D4">
        <w:rPr>
          <w:noProof/>
        </w:rPr>
        <w:t xml:space="preserve"> — </w:t>
      </w:r>
      <w:r w:rsidR="00AA5A76" w:rsidRPr="005440D4">
        <w:rPr>
          <w:noProof/>
        </w:rPr>
        <w:t>телу, астралу и менталу, остается только подчиниться. Словом, надо вступить во владение тем имуществом, которое принадлежит человеку по праву. И в этом Учитель сознание ученика Утверждает.</w:t>
      </w:r>
    </w:p>
    <w:p w:rsidR="00AA5A76" w:rsidRPr="005440D4" w:rsidRDefault="00AA5A76" w:rsidP="00B139BA">
      <w:pPr>
        <w:rPr>
          <w:noProof/>
        </w:rPr>
      </w:pPr>
    </w:p>
    <w:p w:rsidR="00AA5A76" w:rsidRPr="005440D4" w:rsidRDefault="005B42F7" w:rsidP="00B139BA">
      <w:pPr>
        <w:rPr>
          <w:noProof/>
        </w:rPr>
      </w:pPr>
      <w:r w:rsidRPr="005440D4">
        <w:rPr>
          <w:rFonts w:cs="Arial"/>
          <w:b/>
          <w:noProof/>
          <w:szCs w:val="28"/>
        </w:rPr>
        <w:t xml:space="preserve">1955 г. </w:t>
      </w:r>
      <w:r w:rsidR="00AA5A76" w:rsidRPr="005440D4">
        <w:rPr>
          <w:b/>
          <w:noProof/>
        </w:rPr>
        <w:t>25.</w:t>
      </w:r>
      <w:r w:rsidR="00AA5A76" w:rsidRPr="005440D4">
        <w:rPr>
          <w:noProof/>
        </w:rPr>
        <w:t xml:space="preserve"> Все отдается Владыке. «Нет ничего моего, все Твое, Владыка,</w:t>
      </w:r>
      <w:r w:rsidR="000C6C5A" w:rsidRPr="005440D4">
        <w:rPr>
          <w:noProof/>
        </w:rPr>
        <w:t xml:space="preserve"> — </w:t>
      </w:r>
      <w:r w:rsidR="00AA5A76" w:rsidRPr="005440D4">
        <w:rPr>
          <w:noProof/>
        </w:rPr>
        <w:t>так мыслит ученик.</w:t>
      </w:r>
      <w:r w:rsidR="000C6C5A" w:rsidRPr="005440D4">
        <w:rPr>
          <w:noProof/>
        </w:rPr>
        <w:t xml:space="preserve"> — </w:t>
      </w:r>
      <w:r w:rsidR="00AA5A76" w:rsidRPr="005440D4">
        <w:rPr>
          <w:noProof/>
        </w:rPr>
        <w:t>Все принадлежит Тебе: и мысли, и слова, и действия, и все имение мое. И мое истинное нетленное достояние, дух мой и накопленья его</w:t>
      </w:r>
      <w:r w:rsidR="000C6C5A" w:rsidRPr="005440D4">
        <w:rPr>
          <w:noProof/>
        </w:rPr>
        <w:t xml:space="preserve"> — </w:t>
      </w:r>
      <w:r w:rsidR="00AA5A76" w:rsidRPr="005440D4">
        <w:rPr>
          <w:noProof/>
        </w:rPr>
        <w:t>все Твое, Владыка. Во Имя Твое иду в жизни, и все принадлежит Тебе. Тебе посвящаю все будущее мое, все дела мои, все чувства, ибо Твое все. Научи меня, Отец мой, достойно и мудро распорядиться достоянием Твоим, дабы использовать и приложить его во Благо. Ты для меня все. К Тебе устремлены все энергии мои, и Лучи Твои наполняют сферу моего микрокосмоса. Тобою живу, Тобою дышу, Тобою имею разумение мое. От Луча Твоего</w:t>
      </w:r>
      <w:r w:rsidR="000C6C5A" w:rsidRPr="005440D4">
        <w:rPr>
          <w:noProof/>
        </w:rPr>
        <w:t xml:space="preserve"> — </w:t>
      </w:r>
      <w:r w:rsidR="00AA5A76" w:rsidRPr="005440D4">
        <w:rPr>
          <w:noProof/>
        </w:rPr>
        <w:t>самосознание мое, ибо, воистину, Ты Отец мой, жизнь разумения самосознающую мне давший. Тебя признаю и Тебя утверждаю в сердце своем как Светоч жизни Единый, Непреложный и обнимающий Собою все мое. Я в Тебе, Ты во мне, и едины мы от начала веков. Из тьмы бессознания Ты Вывел меня на арену самосознательной жизни и сделал меня самосознающей сущностью</w:t>
      </w:r>
      <w:r w:rsidR="000C6C5A" w:rsidRPr="005440D4">
        <w:rPr>
          <w:noProof/>
        </w:rPr>
        <w:t xml:space="preserve"> — </w:t>
      </w:r>
      <w:r w:rsidR="00AA5A76" w:rsidRPr="005440D4">
        <w:rPr>
          <w:noProof/>
        </w:rPr>
        <w:t>человеком. Потому говорю Тебе, Мой Владыка, что все мое</w:t>
      </w:r>
      <w:r w:rsidR="000C6C5A" w:rsidRPr="005440D4">
        <w:rPr>
          <w:noProof/>
        </w:rPr>
        <w:t xml:space="preserve"> — </w:t>
      </w:r>
      <w:r w:rsidR="00AA5A76" w:rsidRPr="005440D4">
        <w:rPr>
          <w:noProof/>
        </w:rPr>
        <w:t>Твое. Отныне все силы мои, все разумение мое и сердце мое безвозвратно, навеки Тебе отдаю. Ибо все</w:t>
      </w:r>
      <w:r w:rsidR="000C6C5A" w:rsidRPr="005440D4">
        <w:rPr>
          <w:noProof/>
        </w:rPr>
        <w:t xml:space="preserve"> — </w:t>
      </w:r>
      <w:r w:rsidR="00AA5A76" w:rsidRPr="005440D4">
        <w:rPr>
          <w:noProof/>
        </w:rPr>
        <w:t xml:space="preserve">Твое, мой Владыка, любимый, единственный для меня и мой, мой Отец, мой Заступник и Поручитель мой перед Высшим. Тебе воздаю по разумению моему и Тебе приношу дары моего сердца. Творчество духа моего посвящаю Тебе, ибо творю во Имя Твое. Именем Твоим иду через жизнь и Именем Твоим побеждаю. Отец мой, Возлюбленный мой, прими </w:t>
      </w:r>
      <w:r w:rsidR="00AA5A76" w:rsidRPr="005440D4">
        <w:rPr>
          <w:noProof/>
        </w:rPr>
        <w:lastRenderedPageBreak/>
        <w:t>достояние мое для приношения его на алтарь Света. В Великом Служении посвящаю себя Тебе, дабы Свет Твой нести людям неумаленно. И Свет Твой перед людьми да будет блистающим и неумаленным, когда придет час мой Имя Твое перед людьми утверждать. Отец мой, дух мой Тебе предаю, в Твои Руки. И пусть будет отныне и до века Воля Твоя в воле моей утверждаться незапятнанной и незатемненной ограничениями самости моей. Владыка, печать Духа Твоего на челе моем да пребудет, ибо Твой есть. Дай силы, Великий Владыка, в Свете Твоем пребыть неуклонно и утвердить мощь Предстояния Постоянного. Любимый Владыка, сердце мое в руках Твоих, дабы Мог Ты оформить его по Воле Твоей. Изъявлением свободной воли моей дух свой Тебе предаю. Твори его, Отче, по Воле Своей. Отцовство Свое Утверди в сыновстве моем, ибо Твой сын аз есмь. Прими, Владыка, дар сердца моего отныне и навсегда. Ныне и в Мирах, везде и всюду сознательно я связан с Тобою неразрывными узами любви и Света, ибо Ты</w:t>
      </w:r>
      <w:r w:rsidR="000C6C5A" w:rsidRPr="005440D4">
        <w:rPr>
          <w:noProof/>
        </w:rPr>
        <w:t xml:space="preserve"> — </w:t>
      </w:r>
      <w:r w:rsidR="00AA5A76" w:rsidRPr="005440D4">
        <w:rPr>
          <w:noProof/>
        </w:rPr>
        <w:t>мой Владыка, Заступник, и Друг, и Отец».</w:t>
      </w:r>
    </w:p>
    <w:p w:rsidR="00AA5A76" w:rsidRPr="005440D4" w:rsidRDefault="00AA5A76" w:rsidP="00B139BA">
      <w:pPr>
        <w:rPr>
          <w:noProof/>
        </w:rPr>
      </w:pPr>
    </w:p>
    <w:p w:rsidR="00AA5A76" w:rsidRPr="005440D4" w:rsidRDefault="005B42F7" w:rsidP="00B139BA">
      <w:pPr>
        <w:rPr>
          <w:noProof/>
        </w:rPr>
      </w:pPr>
      <w:r w:rsidRPr="005440D4">
        <w:rPr>
          <w:rFonts w:cs="Arial"/>
          <w:b/>
          <w:noProof/>
          <w:szCs w:val="28"/>
        </w:rPr>
        <w:t xml:space="preserve">1955 г. </w:t>
      </w:r>
      <w:r w:rsidR="00AA5A76" w:rsidRPr="005440D4">
        <w:rPr>
          <w:b/>
          <w:noProof/>
        </w:rPr>
        <w:t>26. (Янв. 14).</w:t>
      </w:r>
      <w:r w:rsidR="00AA5A76" w:rsidRPr="005440D4">
        <w:rPr>
          <w:noProof/>
        </w:rPr>
        <w:t xml:space="preserve"> Сын Мой, между всем угрожающим, тревожным, устрашающим, беспокойным, огорчающим, неприятным, искушающим, злым, мешающим, вводящим в обман, печальным и раздражающим, между всем, что вовне, и тобою поставь Лик Мой. Меня поставь между собой и потоком жизни. Сперва Я, а потом все прочее. Через Меня, через Лик Мой смотри на жизнь, и будешь защищен от тенет Майи. И если увидишь что-то, вторгающееся в сознание, чтобы нарушить его равновесие, Меня поставь между и через Меня, как сквозь линзу, наблюдай и смотри на жизнь. Люди носят очки, чтобы видеть лучше. Пусть Лик Мой будет духовной линзой твоей, через которую приучись смотреть на все. Пусть через Сущность Мою в сознании твоем явления жизни земной преломляются. Думай Моими мыслями и жизнь созерцай Моими глазами. Сливаясь со Мною, себя теряешь и становишься Мною; и, став Мною и душу свою потеряв, бессмертную Индивидуальность свою обретаешь, которая сияет в Свете Моем вечным пламенем духа. И если Встану прежде дел и мыслей твоих, то и главенствовать будет то, что от Меня исходит, но не порождения твои. Когда сердце наполнено Владыкой так, что Стоит Он прежде всего, главенствует в сердце Владыка. Тогда Могу в сердце твоем Обитель Свою сотворить. И станет тогда сердце твое, истинно, вместилищем Света. В жизни земной во Мне устоять и сознанием на Мне удержаться</w:t>
      </w:r>
      <w:r w:rsidR="000C6C5A" w:rsidRPr="005440D4">
        <w:rPr>
          <w:noProof/>
        </w:rPr>
        <w:t xml:space="preserve"> — </w:t>
      </w:r>
      <w:r w:rsidR="00AA5A76" w:rsidRPr="005440D4">
        <w:rPr>
          <w:noProof/>
        </w:rPr>
        <w:t>задача нелегкая. Немногие в ней преуспели. Сметают вихри земные из сознания построения духа. И надо явить упорство необычайное. Среди неустойчивой и быстро меняющейся фантасмагории жизни обычной да будет Лик Мой тебе Даром жизни Надземной и Высшей.</w:t>
      </w:r>
    </w:p>
    <w:p w:rsidR="00AA5A76" w:rsidRPr="005440D4" w:rsidRDefault="00AA5A76" w:rsidP="00B139BA">
      <w:pPr>
        <w:rPr>
          <w:noProof/>
        </w:rPr>
      </w:pPr>
    </w:p>
    <w:p w:rsidR="00AA5A76" w:rsidRPr="005440D4" w:rsidRDefault="006D34AF" w:rsidP="00B139BA">
      <w:pPr>
        <w:rPr>
          <w:noProof/>
        </w:rPr>
      </w:pPr>
      <w:r w:rsidRPr="005440D4">
        <w:rPr>
          <w:rFonts w:cs="Arial"/>
          <w:b/>
          <w:noProof/>
          <w:szCs w:val="28"/>
        </w:rPr>
        <w:t xml:space="preserve">1955 г. </w:t>
      </w:r>
      <w:r w:rsidR="00AA5A76" w:rsidRPr="005440D4">
        <w:rPr>
          <w:b/>
          <w:noProof/>
        </w:rPr>
        <w:t>27.</w:t>
      </w:r>
      <w:r w:rsidR="00AA5A76" w:rsidRPr="005440D4">
        <w:rPr>
          <w:noProof/>
        </w:rPr>
        <w:t xml:space="preserve"> Посмотрим на них, Меня не знающих и вне стоящих. Куда идут, зачем живут, к кому могут обратиться, кого спросить, кто </w:t>
      </w:r>
      <w:r w:rsidR="00AA5A76" w:rsidRPr="005440D4">
        <w:rPr>
          <w:noProof/>
        </w:rPr>
        <w:lastRenderedPageBreak/>
        <w:t>направит, кто укажет</w:t>
      </w:r>
      <w:r w:rsidR="000C6C5A" w:rsidRPr="005440D4">
        <w:rPr>
          <w:noProof/>
        </w:rPr>
        <w:t xml:space="preserve"> — </w:t>
      </w:r>
      <w:r w:rsidR="00AA5A76" w:rsidRPr="005440D4">
        <w:rPr>
          <w:noProof/>
        </w:rPr>
        <w:t>не знают. Но вы знаете, и путь свой знаете, и знаете, как углублять и расширять сознание свое беспредельно. В этом различие: вы знаете, они нет. Хотите приблизиться ко Мне? Знаете, как это сделать, и как Общение со Мной установить, и Совет получить и Указания. Но они ничего не знают. И не к кому им обратиться, и пуст их путь, ибо цели не видят. Думают обойтись без Меня. Но даже они, незнающие, импульсы свои лучшие от Меня получают и, не ведая того, Дело Мое творят. Так идет строительство жизни новой, и не знают строители величия воздвигаемого ими строения. Но почему же вы, признавшие Меня, медлите, почему неуверен шаг ваш? И что вам мешает? Имеете Высшее. Почему не берете даров, вам принесенных? Вы, знающие путь, не задерживайтесь в ущельях жизни. Вы знаете, а они нет. Со знающего спросится. Лучше не знать, чем знать и не приложить в жизни. Дней попусту не теряйте, ибо коротко время.</w:t>
      </w:r>
    </w:p>
    <w:p w:rsidR="00AA5A76" w:rsidRPr="005440D4" w:rsidRDefault="00AA5A76" w:rsidP="00B139BA">
      <w:pPr>
        <w:rPr>
          <w:noProof/>
        </w:rPr>
      </w:pPr>
    </w:p>
    <w:p w:rsidR="00AA5A76" w:rsidRPr="005440D4" w:rsidRDefault="006D34AF" w:rsidP="00B139BA">
      <w:pPr>
        <w:rPr>
          <w:noProof/>
        </w:rPr>
      </w:pPr>
      <w:r w:rsidRPr="005440D4">
        <w:rPr>
          <w:rFonts w:cs="Arial"/>
          <w:b/>
          <w:noProof/>
          <w:szCs w:val="28"/>
        </w:rPr>
        <w:t xml:space="preserve">1955 г. </w:t>
      </w:r>
      <w:r w:rsidR="00AA5A76" w:rsidRPr="005440D4">
        <w:rPr>
          <w:b/>
          <w:noProof/>
        </w:rPr>
        <w:t>27 А.</w:t>
      </w:r>
      <w:r w:rsidR="00AA5A76" w:rsidRPr="005440D4">
        <w:rPr>
          <w:noProof/>
        </w:rPr>
        <w:t xml:space="preserve"> Пришедший ко Мне Мне да последует. Иначе зачем приходить, не затем же, чтобы остаться прежним. Жизнь</w:t>
      </w:r>
      <w:r w:rsidR="000C6C5A" w:rsidRPr="005440D4">
        <w:rPr>
          <w:noProof/>
        </w:rPr>
        <w:t xml:space="preserve"> — </w:t>
      </w:r>
      <w:r w:rsidR="00AA5A76" w:rsidRPr="005440D4">
        <w:rPr>
          <w:noProof/>
        </w:rPr>
        <w:t xml:space="preserve">это то, что развивается и растет само из себя. Гибнет колос пшеницы и само растение, но каждый год миллионы акров покрываются новыми, ибо не прекращается жизнь. Смена форм есть процесс непрекращающейся жизни. Сознательным вмешательством в этот процесс формы выражения жизни можно улучшать и совершенствовать бесконечно, а также и формы жизни людей и формы выражения человеческого духа, в которые он облекается. Формы духа, физическая, астральная и ментальная, могут усовершенствоваться и утончаться. Высшая форма их выражения проявляется в принципе красоты, на Земле утвержденной, а также и в сферах их соответственного проявления. Красоту оболочек можно назвать гармонией элементов, входящих в них и сочетающихся в ней красиво, как, например, запах, цвет и форма в розе цветущей. Форма выражения сущности духа соответствует его оболочкам. Риши может благоухать, в то время как порочник испускает зловоние эманациями своими. Излучения тела могут быть благоуханны или зловонны в зависимости от состояния сознания. Много можно улучшить оболочки человеческие соответствующей культурой и дисциплиной духа. Ароматическое значение качеств велико. Велико их и фотопсихическое значение, то есть влияние на цветовые излучения ауры всех трех тел. Говорят о каком-то наказании за так называемые грехи или даже возмездии Сил Высших, но это детские сказки, ибо печать, или клеймо, всех своих мыслей, слов, чувств, действий и поступков человек несет в себе в излучениях своих и кристаллах неуничтожаемых отложений, накопляемых им в своей собственной сущности. Ничто не проходит бесследно, не оставив на ауре следа. Человек сам свой собственный осудитель и плательщик по счетам. Если о простом моторе любовно заботиться и ухаживать за ним, он будет работать без отказа. Так же и аппарат человеческого духа </w:t>
      </w:r>
      <w:r w:rsidR="00AA5A76" w:rsidRPr="005440D4">
        <w:rPr>
          <w:noProof/>
        </w:rPr>
        <w:lastRenderedPageBreak/>
        <w:t>требует заботы, но более внимательной и утонченной. Когда злобствуют, раздражаются, предаются порокам</w:t>
      </w:r>
      <w:r w:rsidR="000C6C5A" w:rsidRPr="005440D4">
        <w:rPr>
          <w:noProof/>
        </w:rPr>
        <w:t xml:space="preserve"> — </w:t>
      </w:r>
      <w:r w:rsidR="00AA5A76" w:rsidRPr="005440D4">
        <w:rPr>
          <w:noProof/>
        </w:rPr>
        <w:t>себя отравляют явно и тайно. Что думают алкоголики, наркоманы, курильщики ярые и прочие самоотравители? Кого обманывают? Видим на многих внешне заметный процесс разложения. В трупе он протекает быстро, в них замедленно, но сущность процесса одинакова. Только эти заживо разлагаются, отравляя зловонием невидимых эманаций все окружающее: и воздух, и людей, и предметы, и растения и даже животных. Печать преступлений против духа своего несут на себе и</w:t>
      </w:r>
      <w:r w:rsidR="000C6C5A" w:rsidRPr="005440D4">
        <w:rPr>
          <w:noProof/>
        </w:rPr>
        <w:t xml:space="preserve"> — </w:t>
      </w:r>
      <w:r w:rsidR="00AA5A76" w:rsidRPr="005440D4">
        <w:rPr>
          <w:noProof/>
        </w:rPr>
        <w:t>чудовищно явно для тех, кто видит. Воздаяние за грехи, то есть за нарушение законов красоты и гармонии, совершается тут же и тотчас же путем введения в свой собственный микрокосм элементов, им соответствующих, которые по линиям магнитного притяжения притянут из пространства формы выражения себя, им созвучные. Чудовищны, безобразны, отвратительны и отталкивающи тонкие тела этих нарушителей законов жизни, да и физическая форма их, под старость особенно, становится очень некрасивой. Внутренняя сущность выпирает сквозь физическую оболочку, обезображивая ее. Потому Сказано: «Каждый имеет судию в себе». И еще: «Не обманывайтесь, Бог поругаем не бывает. Что посеешь, то и пожнешь». Так непонятые слова Священных Писаний становятся жизнью, уявляемой в каждом движении человека: в мыслях, словах и поступках, за которые несет ответственность он сам мерою полной.</w:t>
      </w:r>
    </w:p>
    <w:p w:rsidR="00AA5A76" w:rsidRPr="005440D4" w:rsidRDefault="00AA5A76" w:rsidP="00B139BA">
      <w:pPr>
        <w:rPr>
          <w:noProof/>
        </w:rPr>
      </w:pPr>
    </w:p>
    <w:p w:rsidR="00AA5A76" w:rsidRPr="005440D4" w:rsidRDefault="006D34AF" w:rsidP="00B139BA">
      <w:pPr>
        <w:rPr>
          <w:noProof/>
        </w:rPr>
      </w:pPr>
      <w:r w:rsidRPr="005440D4">
        <w:rPr>
          <w:rFonts w:cs="Arial"/>
          <w:b/>
          <w:noProof/>
          <w:szCs w:val="28"/>
        </w:rPr>
        <w:t xml:space="preserve">1955 г. </w:t>
      </w:r>
      <w:r w:rsidR="00AA5A76" w:rsidRPr="005440D4">
        <w:rPr>
          <w:b/>
          <w:noProof/>
        </w:rPr>
        <w:t>28. (Янв. 15).</w:t>
      </w:r>
      <w:r w:rsidR="00AA5A76" w:rsidRPr="005440D4">
        <w:rPr>
          <w:noProof/>
        </w:rPr>
        <w:t xml:space="preserve"> Жизнь трудна, путь труден, люди трудны. Где же оно, легкое? И не есть ли легкость такое состояние сознания, когда энергии духа не уявляются, то есть наступает бездеятельность? Бездеятельность не свойственна Космосу. В нем в постоянном напряженном движении все. Жизнь и есть движение. И чем оно напряженнее, тем больше в нем жизни. Сильный человек, то есть способный к тому, чтобы дать напряжение, легко преодолевает то, что не под силу слабому. Не о силе мускулов Говорю, но о духе. Потому надо безропотно приучаться к тому, чтобы быть в напряжении постоянном, именно, как натянутая стрела или лук. Этому-то часто и способствует жизнь, не давая возможности ослабить струны арфы духа. И тогда струны ее звучат. И хорошо, когда звучание это стройно и гармонично. Можно звучать и в расстроенном тоне. Но диссонанс уже сам по себе разрушителен. Потому, арфы Мои, звучите согласно, каждая на строе своем нерушимом, или в своем ключе. И пусть ключ вашего строя находится в ваших руках, а не чужих. Ключ от него храните зорко и бережно, особенно от посторонних глаз. Настройщик каждый сам, но никак не встречные, или прохожие, или кто бы то ни было посторонний, другой, близкий или дальний. Доступ открыт лишь Владыке и тем, кого Он Избрал посредником между Собою и вами, если таковой имеется. Но Общение с Владыкой</w:t>
      </w:r>
      <w:r w:rsidR="000C6C5A" w:rsidRPr="005440D4">
        <w:rPr>
          <w:noProof/>
        </w:rPr>
        <w:t xml:space="preserve"> — </w:t>
      </w:r>
      <w:r w:rsidR="00AA5A76" w:rsidRPr="005440D4">
        <w:rPr>
          <w:noProof/>
        </w:rPr>
        <w:t>непосредственно, и</w:t>
      </w:r>
      <w:r w:rsidR="000C6C5A" w:rsidRPr="005440D4">
        <w:rPr>
          <w:noProof/>
        </w:rPr>
        <w:t xml:space="preserve"> — </w:t>
      </w:r>
      <w:r w:rsidR="00AA5A76" w:rsidRPr="005440D4">
        <w:rPr>
          <w:noProof/>
        </w:rPr>
        <w:t xml:space="preserve">в духе, и в посредниках не нуждается. Не Говорю о Матери Агни </w:t>
      </w:r>
      <w:r w:rsidR="00AA5A76" w:rsidRPr="005440D4">
        <w:rPr>
          <w:noProof/>
        </w:rPr>
        <w:lastRenderedPageBreak/>
        <w:t>Йоги. Здесь связь крепкая и непосредственная. Также и Гуру Было поручено весть передать и приблизить ко Мне. Говорю о стоящих вне цепи и ниже по линии Иерархии, но особенно о вредящих. В руки чужие, в руки враждебные ключ давать нельзя, или даже показывать его, или даже обнаружить, что действия и поступки недоброжелателей ваших какое-то движение в сущности вашей вызывают, то есть обнаруживать, что равновесие ваше нарушено. Зачем злопыхателям давать власть над собою и палку в руки погонять вас. Каждое выявление внутреннего эмоционального состояния как бы предоставляет, или открывает, место для вражеского удара. Потому замкнитесь на все застежки. Ибо не знаете, где и под какой личиной скрывается враг. Зоркость умножьте. Много их, ждущих, чтобы вред нанести. Храните равновесие, ибо это лучший панцирь для духа. Им защититесь от самых губительных темных попыток. Кончился Армагеддон, но темные продолжают вредить</w:t>
      </w:r>
      <w:r w:rsidR="000C6C5A" w:rsidRPr="005440D4">
        <w:rPr>
          <w:noProof/>
        </w:rPr>
        <w:t xml:space="preserve"> — </w:t>
      </w:r>
      <w:r w:rsidR="00AA5A76" w:rsidRPr="005440D4">
        <w:rPr>
          <w:noProof/>
        </w:rPr>
        <w:t>такова уж их природа. Исправить нельзя: потому и осуждены бесповоротно. В Тонком Мире разгула того не имеют, ибо нет им доступа в слои запретные. Светлые и светляки, не огражденные от них здесь, крепко ограждены там, если Закон Иерархии в порядке. Защита и здесь, но воины Света сражаются с тьмою, хотя и защищены. При ударах со стороны темных прежде всего нужно проследить за тем, чтобы равновесие не нарушалось, а потом уже о мерах противодействия. Противодействие при нарушенном равновесии не эффективно. Потому прежде всего равновесие. А Учитель Поможет коготки укоротить. Ибо обратный удар неминуем. Злая, коптящая свеча с факелом Моим соприкасается и начинает таять. Много вреда приносят себе идущие против вас. Особенно болезненен обратный удар энергий, толкнувшихся о броню равновесия. Потому равновесие прежде всего. И все же жизнь</w:t>
      </w:r>
      <w:r w:rsidR="000C6C5A" w:rsidRPr="005440D4">
        <w:rPr>
          <w:noProof/>
        </w:rPr>
        <w:t xml:space="preserve"> — </w:t>
      </w:r>
      <w:r w:rsidR="00AA5A76" w:rsidRPr="005440D4">
        <w:rPr>
          <w:noProof/>
        </w:rPr>
        <w:t>это лучший учитель. Все же опыт приносит она. Учителя все: и друзья, и враги.</w:t>
      </w:r>
    </w:p>
    <w:p w:rsidR="00AA5A76" w:rsidRPr="005440D4" w:rsidRDefault="00AA5A76" w:rsidP="00B139BA">
      <w:pPr>
        <w:rPr>
          <w:noProof/>
        </w:rPr>
      </w:pPr>
    </w:p>
    <w:p w:rsidR="00AA5A76" w:rsidRPr="005440D4" w:rsidRDefault="00CF0676" w:rsidP="00B139BA">
      <w:pPr>
        <w:rPr>
          <w:noProof/>
        </w:rPr>
      </w:pPr>
      <w:r w:rsidRPr="005440D4">
        <w:rPr>
          <w:rFonts w:cs="Arial"/>
          <w:b/>
          <w:noProof/>
          <w:szCs w:val="28"/>
        </w:rPr>
        <w:t xml:space="preserve">1955 г. </w:t>
      </w:r>
      <w:r w:rsidR="00AA5A76" w:rsidRPr="005440D4">
        <w:rPr>
          <w:b/>
          <w:noProof/>
        </w:rPr>
        <w:t>29.</w:t>
      </w:r>
      <w:r w:rsidR="00AA5A76" w:rsidRPr="005440D4">
        <w:rPr>
          <w:noProof/>
        </w:rPr>
        <w:t xml:space="preserve"> Следует обратить внимание на то, что Указание, немедленно приложенное, немедленные результаты и приносит. Нужно лишь огненно внедрить их в сознание и запомнить, запомнить, запомнить для применения и в будущем, а не только в частном случае, ради которого Указание было дано. К сожалению, очень велика разница между тем, что дано, и тем, что раз-два применено и забыто. Осуждена забывчивость. Весь смысл Учения</w:t>
      </w:r>
      <w:r w:rsidR="000C6C5A" w:rsidRPr="005440D4">
        <w:rPr>
          <w:noProof/>
        </w:rPr>
        <w:t xml:space="preserve"> — </w:t>
      </w:r>
      <w:r w:rsidR="00AA5A76" w:rsidRPr="005440D4">
        <w:rPr>
          <w:noProof/>
        </w:rPr>
        <w:t>в приложении даваемых Указаний в жизни. Применение можно назвать быстрейшим способом накопления кристаллов отлагаемых в Чаше энергий. Именно утверждение мысли в действии вызывает кристаллизацию энергий в микрокосме человеческом. Потому предоставляется человеку действие. Учение говорит о действиях полезных, о действиях блага. Если хотите преуспеть и продвинуться, согласимся о действиях. Указаниями и Советами не оставлены. Но все можно усугубля</w:t>
      </w:r>
      <w:r w:rsidR="00160B29" w:rsidRPr="005440D4">
        <w:rPr>
          <w:noProof/>
        </w:rPr>
        <w:t>ть и расширять. Когда надо что-</w:t>
      </w:r>
      <w:r w:rsidR="00AA5A76" w:rsidRPr="005440D4">
        <w:rPr>
          <w:noProof/>
        </w:rPr>
        <w:t xml:space="preserve">либо углубить и </w:t>
      </w:r>
      <w:r w:rsidR="00AA5A76" w:rsidRPr="005440D4">
        <w:rPr>
          <w:noProof/>
        </w:rPr>
        <w:lastRenderedPageBreak/>
        <w:t>расширить, Вызываю порой такие условия или обстоятельства, которые дают наглядный урок. Как только он понят, выучен и Указания применены, надобность в нем отпадает. Урок сыграл свою роль. Испытание выдержано. Учение Жизни постигается в жизни. Потому так оно и названо. И можно ли сетовать на то, что жизнь дает такой богатый опыт под мудрым руководством Учителя. Сердцем испивается яд жизни, чтобы лотос вспыхнул яркими огнями всех лепестков. Яд дает наиболее ценную окраску. Это и будет трансмутацией огней. Это путь превращения горчайшего в сладчайшее. Путь Бодхисаттвы есть путь превращения терниев жизни в редчайшие цветы духа. Это нужно сердцем понять, ибо трансмутация происходит в сердце, сердцем и через сердце. Потому и бьется бедное сердце, и тоскует в темнице плотного мира по огненной родине своей, по просторам беспредельного мира. У вас, пришедших ко Мне,</w:t>
      </w:r>
      <w:r w:rsidR="000C6C5A" w:rsidRPr="005440D4">
        <w:rPr>
          <w:noProof/>
        </w:rPr>
        <w:t xml:space="preserve"> — </w:t>
      </w:r>
      <w:r w:rsidR="00AA5A76" w:rsidRPr="005440D4">
        <w:rPr>
          <w:noProof/>
        </w:rPr>
        <w:t>путь кратчайший и потому труднейший. Время сейчас особое, и спешно надо подготовить к выполнению Поручения. Трудно будет готовить, когда настанет время Прихода. Отсюда столько трудностей, препятствий, ущемлений и темных воздействий препятствующих. Быстро надо доспех закалить. Ждут. Неужели посланных Моих Пошлю к ним, к ждущим, не осмотрев, не укрепив, не закалив клинок духа? Посев предстоит большой, и нужен опыт великий. Но самое главное</w:t>
      </w:r>
      <w:r w:rsidR="000C6C5A" w:rsidRPr="005440D4">
        <w:rPr>
          <w:noProof/>
        </w:rPr>
        <w:t xml:space="preserve"> — </w:t>
      </w:r>
      <w:r w:rsidR="00AA5A76" w:rsidRPr="005440D4">
        <w:rPr>
          <w:noProof/>
        </w:rPr>
        <w:t>твердыню сердца надо на Мне утвердить непоколеблемо и прочно, как на скале</w:t>
      </w:r>
      <w:r w:rsidR="000C6C5A" w:rsidRPr="005440D4">
        <w:rPr>
          <w:noProof/>
        </w:rPr>
        <w:t xml:space="preserve"> — </w:t>
      </w:r>
      <w:r w:rsidR="00AA5A76" w:rsidRPr="005440D4">
        <w:rPr>
          <w:noProof/>
        </w:rPr>
        <w:t>основание башни. В башнях духа спасение, и к ним ринутся ищущие его. Сурово Хочу пояснить о нужности крепкой закалки. Броню духа надо закалить на все случаи жизни. Потому так часты и разнообразны испытания. Но каждое пользу приносит, и каждое учит чему-то, и именно тому, что Имел в виду Учитель. Потому к каждому событию жизни, к каждому испытанию надо подходить с вопросом: чему оно учит или научило, каково его значение, зачем дано, что из него можно извлечь и как использовать наилучшим образом? Нужно отношение к испытаниям изменить в корне. Не наказание, не плата за долги, не мучения, но очередной урок жизни, опыт неотложно нужный дающий, который иным путем приобрести невозможно. Этот процесс можно назвать извлечением сока опыта из встречных явлений жизни, посылаемых или допускаемых Учителем с целью быстрейшего прохождения пути. Каждое явление жизни чему-то полезному учит. Чела, ученик, и означает учащийся на жизни в жизненной школе. Мудрость надо явить в отношении своем к урокам жизни. Учитель Радуется победно и правильно пройденному испытанию и хорошо усвоенному и понятому уроку. Учитель Наблюдает. Учитель Видит и Знает.</w:t>
      </w:r>
    </w:p>
    <w:p w:rsidR="00AA5A76" w:rsidRPr="005440D4" w:rsidRDefault="00AA5A76" w:rsidP="00B139BA">
      <w:pPr>
        <w:rPr>
          <w:noProof/>
        </w:rPr>
      </w:pPr>
    </w:p>
    <w:p w:rsidR="00AA5A76" w:rsidRPr="005440D4" w:rsidRDefault="009E4BD3" w:rsidP="00B139BA">
      <w:pPr>
        <w:rPr>
          <w:noProof/>
        </w:rPr>
      </w:pPr>
      <w:r w:rsidRPr="005440D4">
        <w:rPr>
          <w:rFonts w:cs="Arial"/>
          <w:b/>
          <w:noProof/>
          <w:szCs w:val="28"/>
        </w:rPr>
        <w:t xml:space="preserve">1955 г. </w:t>
      </w:r>
      <w:r w:rsidR="00AA5A76" w:rsidRPr="005440D4">
        <w:rPr>
          <w:b/>
          <w:noProof/>
        </w:rPr>
        <w:t>30. (Янв. 16).</w:t>
      </w:r>
      <w:r w:rsidR="00AA5A76" w:rsidRPr="005440D4">
        <w:rPr>
          <w:noProof/>
        </w:rPr>
        <w:t xml:space="preserve"> И все же созвучие мало понимается и мало прикладывается в жизни. Чтобы получить весть с далекой звезды, нужно мыслью о ней наполнить сознание, исключив все прочее, и устремить ее к избранному светилу. Это и будет настраиванием </w:t>
      </w:r>
      <w:r w:rsidR="00AA5A76" w:rsidRPr="005440D4">
        <w:rPr>
          <w:noProof/>
        </w:rPr>
        <w:lastRenderedPageBreak/>
        <w:t>сознания в определенном ключе. Так же устанавливается и созвучие с Учителем, то есть гармоническая связь. Конечно, из сознания исключается все стороннее мышление, и лишь мысли, относящиеся к цели устремленной, одни остаются. Созвучать в соответствии, или гармонии, с Миром Учителя</w:t>
      </w:r>
      <w:r w:rsidR="000C6C5A" w:rsidRPr="005440D4">
        <w:rPr>
          <w:noProof/>
        </w:rPr>
        <w:t xml:space="preserve"> — </w:t>
      </w:r>
      <w:r w:rsidR="00AA5A76" w:rsidRPr="005440D4">
        <w:rPr>
          <w:noProof/>
        </w:rPr>
        <w:t>значит слиться с Ним сердцем. Все-таки двигателем устремляющим, импульс дающим, остается сердце. Мозг несет подслужебную роль сторожа и исполнителя механической работы, но лишь в необходимых пределах</w:t>
      </w:r>
      <w:r w:rsidR="000C6C5A" w:rsidRPr="005440D4">
        <w:rPr>
          <w:noProof/>
        </w:rPr>
        <w:t xml:space="preserve"> — </w:t>
      </w:r>
      <w:r w:rsidR="00AA5A76" w:rsidRPr="005440D4">
        <w:rPr>
          <w:noProof/>
        </w:rPr>
        <w:t xml:space="preserve">вся прочая активность интеллекта исключается. Сердце может действовать, лишь будучи зажжено пламенем любви и устремленной преданности, готовности и прочими чувствами, дающими полноту аккорда. Чем он полнее и совершеннее, тем глубже Общение и ближе Слияние. И нельзя успокоиться, какой бы успешной ни казалась степень достигнутого Контакта, ибо это только ступень сближения, за которой следует другая, высшая и более совершенная. Сущность Учителя сияет, как грани многоцветного драгоценного камня. И если сознание ученика коснулось одной грани более или менее полно, неисчерпаемость других граней остается еще неизвестной. И даже для того, чтобы исчерпать сияние только одной грани сознания Учителя, надо подняться до Его высоты, а от этой высоты отделяет ученика Круг или два больших Круга эволюции. Потому можно сказать: неисчерпаем Учитель и недостижим, хотя Он и Насыщает сознание и Дает ему все, что вместить оно в состоянии. Откуда богатство мыслей бесконечное? От Учителя. Будет ли им конец? Нет, конца нет. Океан неисчерпаемого, вечно нового знания вливается в сознание ученика, установившего с Учителем своим степень нужного созвучия. Это и будет проводом одиночным, связывающим сознание ученика с сознанием Учителя. При наличии непосредственного и близкого контакта можно, в случае нужды, обойтись и без книг. Ибо широкой волной вливаются в сознание мысли Учителя по каналу созвучия утвержденного. Чем ближе, тем совершеннее, точнее и глубже степень получаемого знания. Ограниченность и недостаточность его не в Учителе, а в ученике. В случае неудовлетворения получаемым материалом надо в себе посмотреть и улучшить и утончить провод. Степень развития утонченности аппарата духа и светимости центров имеет решающее значение. Насиловать раскрытие центров нельзя, но ускорить можно, но в пределах законности. Дается обычно все, что в состоянии воспринять ученик, если сознание его от понятия Учителя не отвлекается и не увлекается делами посторонними. Можно заниматься делами жизни обычной, можно делать то, что делают люди, но сердце Владыке отдав. И сердце будет тогда не в делах земных, но в Делах Учителя. Но и земные дела можно делать, посвящая работу Владыке. И тогда внешнее и внутреннее сливаются в едином устремлении к Свету. Это и будет полносогласованностью, когда дом стоит прочно и твердо, в себе неразделенный. И тогда не страшны никакие бури, ибо все отдано Учителю и нет ничего своего. Потому Говорю: «Отдайте Мне </w:t>
      </w:r>
      <w:r w:rsidR="00AA5A76" w:rsidRPr="005440D4">
        <w:rPr>
          <w:noProof/>
        </w:rPr>
        <w:lastRenderedPageBreak/>
        <w:t>все, дабы Мог переплавить достояние ваше в Сокровища Света». Кто ко Мне устремлен, вниманием не оставлен. Ибо даже малое ко Мне устремление по линии магнитного притяжения груз ценный приносит. Потому Говорю: «Устремитесь». Кто-то жалуется на одиночество. Но разве можно быть одиноким, когда Владыка живет в сердце? Кто-то жалуется на отсутствие книг. Но разве мысли Учителя не могут заменить книги, если Общение состоялось? Ведь в Мир Тонкий книг с собой не возьмем. Потому лучше иметь доступ к рекордам пространственной мысли и черпать оттуда без конца и предела. Океан мыслей пространства открывается преданному ученику и становится явно доступным. Лучше иметь доступ к пространственным книгохранилищам, чем зависеть от библиотек людских. Вход в них разрешается по созвучию. Созвучие устанавливается волею устремленной в контакте с Учителем. Провод пространственный допускает и самостоятельные устремления, но под Лучом. Учитель Усиливает степень сближения, как только состояние перерождающего организма позволяет. Знание Общения опасно тем, что Близость не должна переходить допустимой степени напряженности огненных проводов духа. Иначе аппарат перегорит. Поэтому опытный ученик не сетует, если ему кажется, что Учитель в данный момент не слишком близок. Бережно, заботливо и осторожно касается Рука Учителя струн арфы духа ученика</w:t>
      </w:r>
      <w:r w:rsidR="000C6C5A" w:rsidRPr="005440D4">
        <w:rPr>
          <w:noProof/>
        </w:rPr>
        <w:t xml:space="preserve"> — </w:t>
      </w:r>
      <w:r w:rsidR="00AA5A76" w:rsidRPr="005440D4">
        <w:rPr>
          <w:noProof/>
        </w:rPr>
        <w:t>так, чтобы не оборвать и не повредить ни одной струны. Ученик помогает своей полной и непоколебимой верой в мудрость Руки Водящей. Но Учителю нужна полнопреданная, полносердечная устремленность. По этому каналу идет насыщение устремлений. От сердца ученика идут устремленные импульсы духа. Невозможно иначе. Иначе свобода воли была бы нарушена. Потому и Сказано: «Ищите, просите, стучите». Но стучите и ищите сами, своею свободною волей. В этом тайна исканий. Ибо только ищущий находит и стучащемуся Открывают. В этом кроется ошибка их, ничего не нашедших и стоящих перед глухими дверями. Думали, что кто-то придет и даст, когда надо прийти и взять. Царствие Божие устремлением берется, и пылающий устремлением находит врата в сияющие Сферы Света. Мир тонких огненных энергий становится доступным, и огненный аппарат человека начинает звучать на них, приобщаясь к чудесной величественной симфонии жизни.</w:t>
      </w:r>
    </w:p>
    <w:p w:rsidR="00AA5A76" w:rsidRPr="005440D4" w:rsidRDefault="00AA5A76" w:rsidP="00B139BA">
      <w:pPr>
        <w:rPr>
          <w:noProof/>
        </w:rPr>
      </w:pPr>
    </w:p>
    <w:p w:rsidR="00AA5A76" w:rsidRPr="005440D4" w:rsidRDefault="009E4BD3" w:rsidP="00B139BA">
      <w:pPr>
        <w:rPr>
          <w:noProof/>
        </w:rPr>
      </w:pPr>
      <w:r w:rsidRPr="005440D4">
        <w:rPr>
          <w:rFonts w:cs="Arial"/>
          <w:b/>
          <w:noProof/>
          <w:szCs w:val="28"/>
        </w:rPr>
        <w:t xml:space="preserve">1955 г. </w:t>
      </w:r>
      <w:r w:rsidR="00AA5A76" w:rsidRPr="005440D4">
        <w:rPr>
          <w:b/>
          <w:noProof/>
        </w:rPr>
        <w:t>31.</w:t>
      </w:r>
      <w:r w:rsidR="00AA5A76" w:rsidRPr="005440D4">
        <w:rPr>
          <w:noProof/>
        </w:rPr>
        <w:t xml:space="preserve"> Сын Мой любимый, Учитель доволен, когда Чует полное предание сердца твоего твоему Отцу, Учителю и Другу. Легкой, как крылья, становится ноша мира, когда первенствует в сознании Владыка. И тогда можно вызывать мир на бой и чувствовать, что победа над миром не далекая сказка, но близкая и возможная реальность. Ибо со Мною легко победить. Насколько со Мною легко побеждать, настолько же трудно со Мною быть вместе всегда сердцу, в любви и преданности неумаленных не утвердившемуся. Но когда доволен Учитель, чуешь ли, сын Мой, как </w:t>
      </w:r>
      <w:r w:rsidR="00AA5A76" w:rsidRPr="005440D4">
        <w:rPr>
          <w:noProof/>
        </w:rPr>
        <w:lastRenderedPageBreak/>
        <w:t>крылья растут, крылья, неслышно несущие к вершинам духа. Сын Мой, говорят об оккультных способностях, о магической силе, о всевозможных долгих и трудных упражнениях, и не знают эти самоявленные волхвы и кудесники, что самою мощною силой, силой, не знающей преград и поражений, есть сила любви к своему Владыке, все силы дающая, и все способности открывающая, и заставляющая гореть невидимые центры чудесным незримым огнем. Любовью к Владыке побеждаешь все трудности и любовью к Владыке восходишь. И легко победному сердцу, когда чудесный пламень любви в его глубинах пылает. Сумей любить, если восходишь. Связанные могучими нитями любви, мы мир победим. Осознай всею силою духа этот мощный двигатель жизни. Любовь, несмотря ни на что и вопреки всему, уже будет победой. Ибо нелегко победить тьму, нашептывающую ложь логикой очевидности. Любовь-победительницу, любовь торжествующую, крылатое счастье сумей удержать. Не к каждому дому подлетает и не к каждому окну садится. Удерживается силой взаимности. Сын Мой, Шлю Мое благословение и в новой ступени Утверждаю. Любимому сыну пространственный Дар в далеких Лучах Посылаю. А ты Дар прими и смело восходи бодрым и пламенным духом. Дар Сердца М. во тьме светит. «Нельзя» тем, кто не знает, но дух освобожденный говорит: все можно. Поистине, возможно все, когда вместе. Чуешь ли, сын Мой, как крылья растут? Крылья орлиные духу Даю, чтоб мог облетать ты над миром. Уже луч твой не знает расстояний, ибо уже победил их. Уже близкие сердца далеких друзей явно его ощущают. Растущую мощь осознай и укрепи. Сила роста лучей предела не знает. Луч ли далекий посылаешь, сам ли уносишься в духе, не все ли равно, как побеждается пространство. Посылки лучей усиль. На известной ступени мысль становится лучом, неся с собою окраску свою и частицы духа. Три луча Утвердил. Ныне утвержденное осуществляется. Сыну три луча Утвердил для применения силы их в жизни. Даны для Служения. Великое Действо планетное Вершит Владыка Лучами Своими. Сын Самому Владыке в приложении силы лучей своих, Им утвержденных, уподобляется. Сын Мой, Именем Моим во Имя Мое лучами своими твори. Из малых посылок для блага друзей великие дела вырастают. Из крупиц блага складываются горы беспредельных возможностей духа. Пусть эти крупицы начального приложения в жизни Великих Законов будут ручательством деяний великих. Все начинается с малого и становится большим, даже великим. Любимому сыну напутствие Шлю всю силу свою осознать, силу свою, слитую с силой Моею. Сын Мой, в силе трех лучей предреченных тебя Утверждаю на новой ступени осознания сужденного сияющего будущего твоего. Я Сказал.</w:t>
      </w:r>
    </w:p>
    <w:p w:rsidR="00AA5A76" w:rsidRPr="005440D4" w:rsidRDefault="00AA5A76" w:rsidP="00B139BA">
      <w:pPr>
        <w:rPr>
          <w:noProof/>
        </w:rPr>
      </w:pPr>
    </w:p>
    <w:p w:rsidR="00AA5A76" w:rsidRPr="005440D4" w:rsidRDefault="009E4BD3" w:rsidP="00B139BA">
      <w:pPr>
        <w:rPr>
          <w:noProof/>
        </w:rPr>
      </w:pPr>
      <w:r w:rsidRPr="005440D4">
        <w:rPr>
          <w:rFonts w:cs="Arial"/>
          <w:b/>
          <w:noProof/>
          <w:szCs w:val="28"/>
        </w:rPr>
        <w:t xml:space="preserve">1955 г. </w:t>
      </w:r>
      <w:r w:rsidR="00AA5A76" w:rsidRPr="005440D4">
        <w:rPr>
          <w:b/>
          <w:noProof/>
        </w:rPr>
        <w:t>32. (Янв. 17).</w:t>
      </w:r>
      <w:r w:rsidR="00AA5A76" w:rsidRPr="005440D4">
        <w:rPr>
          <w:noProof/>
        </w:rPr>
        <w:t xml:space="preserve"> Если Учение и Учитель являются основою жизни, то без них и нельзя обойтись ни в одной беседе. Жизнь понимается в рамках Учения Беспредельности и осознается </w:t>
      </w:r>
      <w:r w:rsidR="00AA5A76" w:rsidRPr="005440D4">
        <w:rPr>
          <w:noProof/>
        </w:rPr>
        <w:lastRenderedPageBreak/>
        <w:t>синтетически. И нет такого явления жизни, которое не охватывалось бы Учением, ибо все существует в Беспредельности. Так Учение обнимает собою все. Кто-то думает обойтись без Учения. Но кто-то даже живет без сердца, ибо умерло его сердце и разлагается. Сердцами смердящими Зовем их, убивших сердце в себе. Но Мы Говорим о жизни. Жизнь насыщается и одухотворяется Учением и оплодотворяется им, как пашня лучами Солнца. И если до сих пор человечество как-то продвигалось вперед и не уничтожило само себя, то это лишь благодаря Учению, фрагменты которого в разные эпохи в различных формах поддерживали людей. Идти можно, зная лишь направление. Народы, утерявшие направление, погибли или вырождаются, являя жалкие остатки когда-то великих рас. Бушмены, австралийцы, племена Океании являются тому примером. Это не новые племена нарождающиеся, но вымирающие и впавшие в младенчество дряхлости. Но даже и им можно было бы много помочь, если бы человечество объединилось. И помогут, когда Знамя Владыки будет реять над миром. Так без Учения не пройти ни человеку, ни народам. Вход в будущее без Учения невозможен. Когда была Кали Юга, жили, отвергая Учение, и пожирали друг друга, но в Эпоху Света единое спасение будет в Учении Жизни. План эволюции планеты Намечается Нами, и Мы же Указываем пути. На переломе Эпох ведущее Знамя дается народу, духовный потенциал которого выше других. Потому лучший Рок Мы Дали Стране лучшей.</w:t>
      </w:r>
    </w:p>
    <w:p w:rsidR="00AA5A76" w:rsidRPr="005440D4" w:rsidRDefault="00AA5A76" w:rsidP="00B139BA">
      <w:pPr>
        <w:rPr>
          <w:noProof/>
        </w:rPr>
      </w:pPr>
    </w:p>
    <w:p w:rsidR="00AA5A76" w:rsidRPr="005440D4" w:rsidRDefault="009E4BD3" w:rsidP="00B139BA">
      <w:pPr>
        <w:rPr>
          <w:noProof/>
        </w:rPr>
      </w:pPr>
      <w:r w:rsidRPr="005440D4">
        <w:rPr>
          <w:rFonts w:cs="Arial"/>
          <w:b/>
          <w:noProof/>
          <w:szCs w:val="28"/>
        </w:rPr>
        <w:t xml:space="preserve">1955 г. </w:t>
      </w:r>
      <w:r w:rsidR="00AA5A76" w:rsidRPr="005440D4">
        <w:rPr>
          <w:b/>
          <w:noProof/>
        </w:rPr>
        <w:t>33.</w:t>
      </w:r>
      <w:r w:rsidR="00AA5A76" w:rsidRPr="005440D4">
        <w:rPr>
          <w:noProof/>
        </w:rPr>
        <w:t xml:space="preserve"> Кажется, просто: перешел человек в Тот мир, умер, и живи там, не зная земных ограничений и условий. Но это только кажется. Если человеку никто не сказал о том мире и если сам он о нем никогда не думал, то даже в случае признания бессмертия он будет продолжать там делать все то, что он делал на Земле. Когда он будет садиться, он будет садиться на воображаемый стул или на стул</w:t>
      </w:r>
      <w:r w:rsidR="000C6C5A" w:rsidRPr="005440D4">
        <w:rPr>
          <w:noProof/>
        </w:rPr>
        <w:t xml:space="preserve"> — </w:t>
      </w:r>
      <w:r w:rsidR="00AA5A76" w:rsidRPr="005440D4">
        <w:rPr>
          <w:noProof/>
        </w:rPr>
        <w:t>отражение плотного стула</w:t>
      </w:r>
      <w:r w:rsidR="000C6C5A" w:rsidRPr="005440D4">
        <w:rPr>
          <w:noProof/>
        </w:rPr>
        <w:t xml:space="preserve"> — </w:t>
      </w:r>
      <w:r w:rsidR="00AA5A76" w:rsidRPr="005440D4">
        <w:rPr>
          <w:noProof/>
        </w:rPr>
        <w:t>его астральное соответствие, ложиться</w:t>
      </w:r>
      <w:r w:rsidR="000C6C5A" w:rsidRPr="005440D4">
        <w:rPr>
          <w:noProof/>
        </w:rPr>
        <w:t xml:space="preserve"> — </w:t>
      </w:r>
      <w:r w:rsidR="00AA5A76" w:rsidRPr="005440D4">
        <w:rPr>
          <w:noProof/>
        </w:rPr>
        <w:t>на кровать, есть, пить, спать</w:t>
      </w:r>
      <w:r w:rsidR="000C6C5A" w:rsidRPr="005440D4">
        <w:rPr>
          <w:noProof/>
        </w:rPr>
        <w:t xml:space="preserve"> — </w:t>
      </w:r>
      <w:r w:rsidR="00AA5A76" w:rsidRPr="005440D4">
        <w:rPr>
          <w:noProof/>
        </w:rPr>
        <w:t>словом, все, что он делал на Земле. И не так просто отучиться от земных привычек, как это кажется. Походка, голос, манеры</w:t>
      </w:r>
      <w:r w:rsidR="000C6C5A" w:rsidRPr="005440D4">
        <w:rPr>
          <w:noProof/>
        </w:rPr>
        <w:t xml:space="preserve"> — </w:t>
      </w:r>
      <w:r w:rsidR="00AA5A76" w:rsidRPr="005440D4">
        <w:rPr>
          <w:noProof/>
        </w:rPr>
        <w:t>все остается таким же, как это было на Земле. Можно увидеть точную репродукцию в тонких формах условий земных, созданных творчеством человеческого воображения. Обеды, ужины, карты, курение, вино</w:t>
      </w:r>
      <w:r w:rsidR="000C6C5A" w:rsidRPr="005440D4">
        <w:rPr>
          <w:noProof/>
        </w:rPr>
        <w:t xml:space="preserve"> — </w:t>
      </w:r>
      <w:r w:rsidR="00AA5A76" w:rsidRPr="005440D4">
        <w:rPr>
          <w:noProof/>
        </w:rPr>
        <w:t>все то же и все так же, как было когда-то. Жизнью Тонкого Мира при жизни мало кто интересуется, и поэтому трудно ожидать, чтобы и там люди сразу поняли сущность и законы новых тонких условий. Даже малое знание освобождает там от необходимости продолжать жить призрачной жизнью Земли. Не слушали здесь и так же не слушают там, когда им пытаются разъяснить необычность послесмертного существования: ходят, когда могут летать, пьют и едят, когда питание там носит совершенно иной характер, строят дом кирпич за кирпичом, когда мгновенно воображением своим могут создать чудесный дворец. Мир астральный</w:t>
      </w:r>
      <w:r w:rsidR="000C6C5A" w:rsidRPr="005440D4">
        <w:rPr>
          <w:noProof/>
        </w:rPr>
        <w:t xml:space="preserve"> — </w:t>
      </w:r>
      <w:r w:rsidR="00AA5A76" w:rsidRPr="005440D4">
        <w:rPr>
          <w:noProof/>
        </w:rPr>
        <w:t xml:space="preserve">это мир сказочных возможностей, в котором, как в </w:t>
      </w:r>
      <w:r w:rsidR="00AA5A76" w:rsidRPr="005440D4">
        <w:rPr>
          <w:noProof/>
        </w:rPr>
        <w:lastRenderedPageBreak/>
        <w:t>сказке волшебной, силою духа чудесной можно создать все, пользуясь магическим жезлом человеческой мысли. И так же носятся с собой, со своими маленькими интересами и переживаниями, сидя в своей скорлупе, когда весь Мир беспредельный открыт свободному духу. Сколько ограничений здесь, на Земле, имеет человек, находясь в своем теле. Его надо поить и кормить, одевать, обувать, передвигать, ему надо жилище, деньги и прочее, прочее и прочее, которому нет ни конца, ни края. А там ничего этого не надо, если человек это знает. Там он может учиться без конца, не платя за это, и</w:t>
      </w:r>
      <w:r w:rsidR="000C6C5A" w:rsidRPr="005440D4">
        <w:rPr>
          <w:noProof/>
        </w:rPr>
        <w:t xml:space="preserve"> — </w:t>
      </w:r>
      <w:r w:rsidR="00AA5A76" w:rsidRPr="005440D4">
        <w:rPr>
          <w:noProof/>
        </w:rPr>
        <w:t>наглядно видя воплощение изучаемых законов в формах. Как трудно путешествовать на Земле. Сколько надо денег и документов, багажа и средств передвижения, гостиниц, отелей, палаток и так далее. Но там, в этом мире чудесном, мысль поднимает и переносит обладателя своего в любые условия, страны, места, и даже на далекие звезды, если сознание позволяет. Там все открыто, все доступно, все можно исследовать, все изучать, все видеть, если сознание дозволяет, если оно знает, что оно может хотеть и получать желаемое, и если узы земных привычек не сковали его своими тяжкими железными цепями. Там невозможно все, чего не может допустить или представить себе сознание. Ибо каждая мысль о невозможности тотчас же становится реальностью, заковывающей сознание в свою форму. Если человек, будучи на Земле слепым, умрет, то и в том мире он будет сидеть слепым, пока кто-то ему не скажет: «Открой глаза свои, видь, ты можешь видеть, ибо духовные очи не зависят от земной слепоты». В этом весь ужас и рабство тонких условий, в этом вся свобода и радость послесмертной жизни. Имеем по вере своей, и именно то, во что верим, или признаем, или утверждаем в сознании своем как modus Vivendi</w:t>
      </w:r>
      <w:r w:rsidR="00CE531E" w:rsidRPr="005440D4">
        <w:rPr>
          <w:rStyle w:val="FootnoteReference"/>
          <w:noProof/>
        </w:rPr>
        <w:footnoteReference w:id="2"/>
      </w:r>
      <w:r w:rsidR="00AA5A76" w:rsidRPr="005440D4">
        <w:rPr>
          <w:noProof/>
        </w:rPr>
        <w:t xml:space="preserve"> в Незримых мирах. Все Учения говорят о свободе духа, но заковав самих себя в оковы здесь, люди продолжают в этих оковах духа и мыслей пребывать и там. Не понимают, не знают, не хотят знать, что смерть</w:t>
      </w:r>
      <w:r w:rsidR="000C6C5A" w:rsidRPr="005440D4">
        <w:rPr>
          <w:noProof/>
        </w:rPr>
        <w:t xml:space="preserve"> — </w:t>
      </w:r>
      <w:r w:rsidR="00AA5A76" w:rsidRPr="005440D4">
        <w:rPr>
          <w:noProof/>
        </w:rPr>
        <w:t>это освобождение, великое освобождение духа от тяжких оков плотного существования. Что смерть</w:t>
      </w:r>
      <w:r w:rsidR="000C6C5A" w:rsidRPr="005440D4">
        <w:rPr>
          <w:noProof/>
        </w:rPr>
        <w:t xml:space="preserve"> — </w:t>
      </w:r>
      <w:r w:rsidR="00AA5A76" w:rsidRPr="005440D4">
        <w:rPr>
          <w:noProof/>
        </w:rPr>
        <w:t>это радость, это возможность осуществления самых смелых, самых дерзновенных полетов духа. Но люди бескрылыми прожили на Земле, бескрылыми остаются и там. Царственная, могучая, всесильная мысль-освободительница, мысль, мощно творящая и ничем не ограниченная по природе своей, ограничивается жалким, слепым и тупым пониманием бывшей жизни земной, цепляется за нее и заставляет сознание ютиться по жалким лачугам и подвалам низших слоев Тонкого Мира, в призрачных жилищах, являющихся, по большей части, точным воспроизведением последней земной жизни. Убогое и тусклое существование! И это тогда, когда все сокровища, все дары Беспредельности открыты и доступны человеку</w:t>
      </w:r>
      <w:r w:rsidR="000C6C5A" w:rsidRPr="005440D4">
        <w:rPr>
          <w:noProof/>
        </w:rPr>
        <w:t xml:space="preserve"> — </w:t>
      </w:r>
      <w:r w:rsidR="00AA5A76" w:rsidRPr="005440D4">
        <w:rPr>
          <w:noProof/>
        </w:rPr>
        <w:t xml:space="preserve">духу, сбросившему с себя свое тело-тюрьму. К пониманию надземной свободы Зовет Учитель, указуя, что границы </w:t>
      </w:r>
      <w:r w:rsidR="00AA5A76" w:rsidRPr="005440D4">
        <w:rPr>
          <w:noProof/>
        </w:rPr>
        <w:lastRenderedPageBreak/>
        <w:t>возможностей определяются широтой понимания. К духам, связанным ныне на Земле, Обращается Учитель, дабы стали они свободными там. Но путы свои надо снять здесь, ибо, что свяжете на Земле, будет связано и на Небесах, то есть в Мире Тонком, где живет человек после смерти жизнью полной, жизнью долгой, жизнью красочной и свободной, если сознание дозволяет.</w:t>
      </w:r>
    </w:p>
    <w:p w:rsidR="00AA5A76" w:rsidRPr="005440D4" w:rsidRDefault="00AA5A76" w:rsidP="00B139BA">
      <w:pPr>
        <w:rPr>
          <w:noProof/>
        </w:rPr>
      </w:pPr>
    </w:p>
    <w:p w:rsidR="00AA5A76" w:rsidRPr="005440D4" w:rsidRDefault="009E4BD3" w:rsidP="00B139BA">
      <w:pPr>
        <w:rPr>
          <w:noProof/>
        </w:rPr>
      </w:pPr>
      <w:r w:rsidRPr="005440D4">
        <w:rPr>
          <w:rFonts w:cs="Arial"/>
          <w:b/>
          <w:noProof/>
          <w:szCs w:val="28"/>
        </w:rPr>
        <w:t xml:space="preserve">1955 г. </w:t>
      </w:r>
      <w:r w:rsidR="00AA5A76" w:rsidRPr="005440D4">
        <w:rPr>
          <w:b/>
          <w:noProof/>
        </w:rPr>
        <w:t>34. (Янв. 18).</w:t>
      </w:r>
      <w:r w:rsidR="00AA5A76" w:rsidRPr="005440D4">
        <w:rPr>
          <w:noProof/>
        </w:rPr>
        <w:t xml:space="preserve"> Творите со Мною. Творчество, насыщенное энергиями Моими, особую силу имеет воздействия на людей. Трудно по-земному учесть пределы и силу этого воздействия. Но оно несомненно, и именно на сознаниях, еще мало ассимилировавших высшие воздействия. На них оно явно заметно. Этим совместное, то есть объединенное творчество с Учителем особенно ценно</w:t>
      </w:r>
      <w:r w:rsidR="000C6C5A" w:rsidRPr="005440D4">
        <w:rPr>
          <w:noProof/>
        </w:rPr>
        <w:t xml:space="preserve"> — </w:t>
      </w:r>
      <w:r w:rsidR="00AA5A76" w:rsidRPr="005440D4">
        <w:rPr>
          <w:noProof/>
        </w:rPr>
        <w:t>силой воздействия на людей. Энергии Света кристаллизуются в самих словосочетаниях, влияя на нервную систему и центры. Первым признаком совместного творчества с Учителем будет его необычность и своеобразие, вторым</w:t>
      </w:r>
      <w:r w:rsidR="000C6C5A" w:rsidRPr="005440D4">
        <w:rPr>
          <w:noProof/>
        </w:rPr>
        <w:t xml:space="preserve"> — </w:t>
      </w:r>
      <w:r w:rsidR="00AA5A76" w:rsidRPr="005440D4">
        <w:rPr>
          <w:noProof/>
        </w:rPr>
        <w:t>неисчерпаемость, третьим</w:t>
      </w:r>
      <w:r w:rsidR="000C6C5A" w:rsidRPr="005440D4">
        <w:rPr>
          <w:noProof/>
        </w:rPr>
        <w:t xml:space="preserve"> — </w:t>
      </w:r>
      <w:r w:rsidR="00AA5A76" w:rsidRPr="005440D4">
        <w:rPr>
          <w:noProof/>
        </w:rPr>
        <w:t>новизна, четвертым</w:t>
      </w:r>
      <w:r w:rsidR="000C6C5A" w:rsidRPr="005440D4">
        <w:rPr>
          <w:noProof/>
        </w:rPr>
        <w:t xml:space="preserve"> — </w:t>
      </w:r>
      <w:r w:rsidR="00AA5A76" w:rsidRPr="005440D4">
        <w:rPr>
          <w:noProof/>
        </w:rPr>
        <w:t>огненность, пятым</w:t>
      </w:r>
      <w:r w:rsidR="000C6C5A" w:rsidRPr="005440D4">
        <w:rPr>
          <w:noProof/>
        </w:rPr>
        <w:t xml:space="preserve"> — </w:t>
      </w:r>
      <w:r w:rsidR="00AA5A76" w:rsidRPr="005440D4">
        <w:rPr>
          <w:noProof/>
        </w:rPr>
        <w:t>сила, возвышающая дух, шестым</w:t>
      </w:r>
      <w:r w:rsidR="000C6C5A" w:rsidRPr="005440D4">
        <w:rPr>
          <w:noProof/>
        </w:rPr>
        <w:t xml:space="preserve"> — </w:t>
      </w:r>
      <w:r w:rsidR="00AA5A76" w:rsidRPr="005440D4">
        <w:rPr>
          <w:noProof/>
        </w:rPr>
        <w:t>многогранность и седьмым</w:t>
      </w:r>
      <w:r w:rsidR="000C6C5A" w:rsidRPr="005440D4">
        <w:rPr>
          <w:noProof/>
        </w:rPr>
        <w:t xml:space="preserve"> — </w:t>
      </w:r>
      <w:r w:rsidR="00AA5A76" w:rsidRPr="005440D4">
        <w:rPr>
          <w:noProof/>
        </w:rPr>
        <w:t>устремленность в будущее пламенная. Если этими свойствами проникнуто творчество, знайте, что оно под Лучом. Конечно, все творчество идет под знаком Общего Блага. Ребенок, подходя к сложной машине, не знает ее назначения, но Архат, творящий под Лучом Владыки и использующий энергии чудесного и сложнейшего аппарата человеческого духа, знает. Творчество идет сознательно связью с Владыкой. Самое главное</w:t>
      </w:r>
      <w:r w:rsidR="000C6C5A" w:rsidRPr="005440D4">
        <w:rPr>
          <w:noProof/>
        </w:rPr>
        <w:t xml:space="preserve"> — </w:t>
      </w:r>
      <w:r w:rsidR="00AA5A76" w:rsidRPr="005440D4">
        <w:rPr>
          <w:noProof/>
        </w:rPr>
        <w:t>вложить огонь в продукты творчества духа. Ценится оно по силе огней, в нем заложенных, и по силе же огней и воздействует на сердце созвучное. Творчество и сила его определяются по огням. Страна Новая процветет искусством, ибо сила проснувшегося духа народного огненно в творчестве проявится. И не только в искусстве, но и во всем. Искусство будет мерилом высоты духа как явление высшее, связующее с Высшими Мирами. Уже указывалось, и не раз, что преобразующее значение искусства огромно. Песня сильнее воздействует на дух, чем лекция, ибо воздействие идет не на мозг, но на сердце. Говорим о священном искусстве, дух человеческий возвышающем и поднимающем его в Сферы Надземные. Мощь искусства в смысле воспитания духа народного еще мало понимается и мало используется. Но страна, поставившая искусство высоко, выше других и станет. Оно разовьет творческие силы народа, которые проявятся во всех видах труда. С песней будет трудиться народ, и плоды такого труда будут замечательны. Творчеством будет проникнута вся жизнь, преобразуясь сверху донизу. В древних религиях можно найти высокие образцы художественного творчества. Новая религия их тоже даст. Песня воскресшего духа коснется всех сторон жизни. И проявится она в творчестве огненном.</w:t>
      </w:r>
    </w:p>
    <w:p w:rsidR="00AA5A76" w:rsidRPr="005440D4" w:rsidRDefault="00AA5A76" w:rsidP="00B139BA">
      <w:pPr>
        <w:rPr>
          <w:noProof/>
        </w:rPr>
      </w:pPr>
    </w:p>
    <w:p w:rsidR="00AA5A76" w:rsidRPr="005440D4" w:rsidRDefault="00DF312D" w:rsidP="00B139BA">
      <w:pPr>
        <w:rPr>
          <w:noProof/>
        </w:rPr>
      </w:pPr>
      <w:r w:rsidRPr="005440D4">
        <w:rPr>
          <w:rFonts w:cs="Arial"/>
          <w:b/>
          <w:noProof/>
          <w:szCs w:val="28"/>
        </w:rPr>
        <w:lastRenderedPageBreak/>
        <w:t xml:space="preserve">1955 г. </w:t>
      </w:r>
      <w:r w:rsidR="00AA5A76" w:rsidRPr="005440D4">
        <w:rPr>
          <w:b/>
          <w:noProof/>
        </w:rPr>
        <w:t>35.</w:t>
      </w:r>
      <w:r w:rsidR="00AA5A76" w:rsidRPr="005440D4">
        <w:rPr>
          <w:noProof/>
        </w:rPr>
        <w:t xml:space="preserve"> Утверждаю ненужность всего, что не имеет отношения к пути восхождения духа. Именно в этом смысле и было Сказано, что «все суета и томление духа». В смысле</w:t>
      </w:r>
      <w:r w:rsidR="000C6C5A" w:rsidRPr="005440D4">
        <w:rPr>
          <w:noProof/>
        </w:rPr>
        <w:t xml:space="preserve"> — </w:t>
      </w:r>
      <w:r w:rsidR="00AA5A76" w:rsidRPr="005440D4">
        <w:rPr>
          <w:noProof/>
        </w:rPr>
        <w:t>ценно не само по себе, не о самом себе, но лишь как средство к цели. Как только цель достигнута, то то, что было средством к ней, становится ненужным и уходит. Когда человечество достигнет конечной цели своей, не нужна будет и Земля. Духу потребуются другие обители. Потому разрушаются миры, выполнившие свое назначение. Потому и на малой Земле мы только гости, как и в любом доме, где живем. Земля</w:t>
      </w:r>
      <w:r w:rsidR="000C6C5A" w:rsidRPr="005440D4">
        <w:rPr>
          <w:noProof/>
        </w:rPr>
        <w:t xml:space="preserve"> — </w:t>
      </w:r>
      <w:r w:rsidR="00AA5A76" w:rsidRPr="005440D4">
        <w:rPr>
          <w:noProof/>
        </w:rPr>
        <w:t>наш дом, долгий, но все же временный. Пока в нем, обязаны заботиться о нем, ибо ответственны за него. Дом этот не простой, но о семи покоях разной степени уплотненности. Каждому покою соответствует или будет соответствовать определенная оболочка, или тело. Покои один в другом, как воздух в кирпиче, но невидимы: более тонкий невидим для более плотного, как Мир Тонкий для физического. Люди живут в трех, немногие в четвертом, Владыки</w:t>
      </w:r>
      <w:r w:rsidR="000C6C5A" w:rsidRPr="005440D4">
        <w:rPr>
          <w:noProof/>
        </w:rPr>
        <w:t xml:space="preserve"> — </w:t>
      </w:r>
      <w:r w:rsidR="00AA5A76" w:rsidRPr="005440D4">
        <w:rPr>
          <w:noProof/>
        </w:rPr>
        <w:t>выше. Как человек при смерти сбрасывает физическое тело</w:t>
      </w:r>
      <w:r w:rsidR="000C6C5A" w:rsidRPr="005440D4">
        <w:rPr>
          <w:noProof/>
        </w:rPr>
        <w:t xml:space="preserve"> — </w:t>
      </w:r>
      <w:r w:rsidR="00AA5A76" w:rsidRPr="005440D4">
        <w:rPr>
          <w:noProof/>
        </w:rPr>
        <w:t>смерть первая, астральное</w:t>
      </w:r>
      <w:r w:rsidR="000C6C5A" w:rsidRPr="005440D4">
        <w:rPr>
          <w:noProof/>
        </w:rPr>
        <w:t xml:space="preserve"> — </w:t>
      </w:r>
      <w:r w:rsidR="00AA5A76" w:rsidRPr="005440D4">
        <w:rPr>
          <w:noProof/>
        </w:rPr>
        <w:t>вторая, тонкое</w:t>
      </w:r>
      <w:r w:rsidR="000C6C5A" w:rsidRPr="005440D4">
        <w:rPr>
          <w:noProof/>
        </w:rPr>
        <w:t xml:space="preserve"> — </w:t>
      </w:r>
      <w:r w:rsidR="00AA5A76" w:rsidRPr="005440D4">
        <w:rPr>
          <w:noProof/>
        </w:rPr>
        <w:t>третья, ментальная</w:t>
      </w:r>
      <w:r w:rsidR="000C6C5A" w:rsidRPr="005440D4">
        <w:rPr>
          <w:noProof/>
        </w:rPr>
        <w:t xml:space="preserve"> — </w:t>
      </w:r>
      <w:r w:rsidR="00AA5A76" w:rsidRPr="005440D4">
        <w:rPr>
          <w:noProof/>
        </w:rPr>
        <w:t>четвертая, так и Земля, когда придет ее час, начнет сбрасывать с себя одну за другой свои оболочки. Человечество же будет подниматься все выше и выше. Плотность будет сбрасываться путем утончения.</w:t>
      </w:r>
    </w:p>
    <w:p w:rsidR="00AA5A76" w:rsidRPr="005440D4" w:rsidRDefault="00AA5A76" w:rsidP="00DF312D">
      <w:pPr>
        <w:pStyle w:val="Quote"/>
        <w:rPr>
          <w:noProof/>
        </w:rPr>
      </w:pPr>
      <w:r w:rsidRPr="005440D4">
        <w:rPr>
          <w:noProof/>
        </w:rPr>
        <w:t>Запись прервана звуком...</w:t>
      </w:r>
    </w:p>
    <w:p w:rsidR="00AA5A76" w:rsidRPr="005440D4" w:rsidRDefault="00AA5A76" w:rsidP="00B139BA">
      <w:pPr>
        <w:rPr>
          <w:noProof/>
        </w:rPr>
      </w:pPr>
    </w:p>
    <w:p w:rsidR="00AA5A76" w:rsidRPr="005440D4" w:rsidRDefault="00DF312D" w:rsidP="00B139BA">
      <w:pPr>
        <w:rPr>
          <w:noProof/>
        </w:rPr>
      </w:pPr>
      <w:r w:rsidRPr="005440D4">
        <w:rPr>
          <w:rFonts w:cs="Arial"/>
          <w:b/>
          <w:noProof/>
          <w:szCs w:val="28"/>
        </w:rPr>
        <w:t xml:space="preserve">1955 г. </w:t>
      </w:r>
      <w:r w:rsidR="00AA5A76" w:rsidRPr="005440D4">
        <w:rPr>
          <w:b/>
          <w:noProof/>
        </w:rPr>
        <w:t>36. (Янв. 19).</w:t>
      </w:r>
      <w:r w:rsidR="00AA5A76" w:rsidRPr="005440D4">
        <w:rPr>
          <w:noProof/>
        </w:rPr>
        <w:t xml:space="preserve"> Уйдут, уйдут, все уйдут, все без исключения. Негодные уйдут. Ведь даже для смены поколения всего несколько десятков лет требуется. Но если Владыки Кармы кого-то задержат дольше, кого-то пошлют раньше и кого-то уберут скорее, поле жизни будет расчищено. Сметались целые материки. Неужели мешающих, противоборствующих и разрушителей Замедлим убрать, когда придет время. Пока нужны, чтобы противоположный и нужный полюс явлений мог удержаться и окрепнуть. Тактика Adverse</w:t>
      </w:r>
      <w:r w:rsidR="000C6C5A" w:rsidRPr="005440D4">
        <w:rPr>
          <w:noProof/>
        </w:rPr>
        <w:t xml:space="preserve"> — </w:t>
      </w:r>
      <w:r w:rsidR="00AA5A76" w:rsidRPr="005440D4">
        <w:rPr>
          <w:noProof/>
        </w:rPr>
        <w:t>в применении. Когда нужность врагов минует, их Уберем. Пока нужны. Не окрепнет сила без противодействия, как мускулы руки</w:t>
      </w:r>
      <w:r w:rsidR="000C6C5A" w:rsidRPr="005440D4">
        <w:rPr>
          <w:noProof/>
        </w:rPr>
        <w:t xml:space="preserve"> — </w:t>
      </w:r>
      <w:r w:rsidR="00AA5A76" w:rsidRPr="005440D4">
        <w:rPr>
          <w:noProof/>
        </w:rPr>
        <w:t>без сопротивления внешнего. Законы физические управляют ростом и тела, и духа. Законы физические касаются материи, а материя во всем. Без сопротивления нет роста силы. И если препятствий нет и сила не может расти, их надо создать искусственно, иначе бессилие силу заменит. И даже понимая это, и даже знающие втайне желают препятствий и противодействия избежать, тем самым лишая себя возможности скорейшего продвижения. Кто хочет быть сильным, тот должен всегда к препятствиям трудным стремиться и полюбить процесс преодоления ради возрастания духа, и не на словах, но сердцем. Скисание перед противными обстоятельствами указывает на слабость и непригодность духа. Девиз «поборемся» есть мотто</w:t>
      </w:r>
      <w:r w:rsidR="00CE531E" w:rsidRPr="005440D4">
        <w:rPr>
          <w:rStyle w:val="FootnoteReference"/>
          <w:noProof/>
        </w:rPr>
        <w:footnoteReference w:id="3"/>
      </w:r>
      <w:r w:rsidR="00AA5A76" w:rsidRPr="005440D4">
        <w:rPr>
          <w:noProof/>
        </w:rPr>
        <w:t xml:space="preserve"> </w:t>
      </w:r>
      <w:r w:rsidR="00AA5A76" w:rsidRPr="005440D4">
        <w:rPr>
          <w:noProof/>
        </w:rPr>
        <w:lastRenderedPageBreak/>
        <w:t>победного духа. Как же иначе стать победителем всегда, если не понять, в чем заключается сущность борьбы и победы. Верьте в мощь Сил Света. Ведут вас к полной конечной победе. Уж если Сатана поражен, то как же устоят его слуги, когда он был духом великим когда-то. Он много знал и был много сильнее своих помощников</w:t>
      </w:r>
      <w:r w:rsidR="000C6C5A" w:rsidRPr="005440D4">
        <w:rPr>
          <w:noProof/>
        </w:rPr>
        <w:t xml:space="preserve"> — </w:t>
      </w:r>
      <w:r w:rsidR="00AA5A76" w:rsidRPr="005440D4">
        <w:rPr>
          <w:noProof/>
        </w:rPr>
        <w:t>темных иерофантов. Кончено их дело и безнадежно. И что бы они ни пытались свершить, все против них обернется. Начнут войну</w:t>
      </w:r>
      <w:r w:rsidR="000C6C5A" w:rsidRPr="005440D4">
        <w:rPr>
          <w:noProof/>
        </w:rPr>
        <w:t xml:space="preserve"> — </w:t>
      </w:r>
      <w:r w:rsidR="00AA5A76" w:rsidRPr="005440D4">
        <w:rPr>
          <w:noProof/>
        </w:rPr>
        <w:t>сами же погибнут и все дела свои погубят, не начнут войны</w:t>
      </w:r>
      <w:r w:rsidR="000C6C5A" w:rsidRPr="005440D4">
        <w:rPr>
          <w:noProof/>
        </w:rPr>
        <w:t xml:space="preserve"> — </w:t>
      </w:r>
      <w:r w:rsidR="00AA5A76" w:rsidRPr="005440D4">
        <w:rPr>
          <w:noProof/>
        </w:rPr>
        <w:t>принуждены будут уйти силою развития общего хода событий. Что бы они ни делали, что бы ни предпринимали, всюду их ждет конец и поражение. Ибо темны, и деяния их осуждены. И конец Кали Юги будет и их концом. Надо понять неотвратимость событий, предначертанных Иерархией, и надо понять тактику Adverse и не считать победою тьмы условия, порождающие ее поражение. Сложность времени обычным умом не охватить. В круговорот событий вовлечены все сферы. Сумейте во всем усмотреть Руку Владыки, грядущего в Свете победном. Не устрашайтесь кажущимся торжеством тьмы. Осталась ведь лишь ее плотная видимость. В Мире Тонком основания она уже не имеет. Оно разрушено дотла. Пыжилась лягушка в басне и лопнула, так же лопнет и тьма разбухшая. И останется «ничего». Не Остановимся перед уничтожением полчищ адовых, хотя бы и были они в плотных телах. Не может быть жалости к тем, кто хотел уничтожить планету и лишить человечество дома Космического. Осуждена тьма и слуги ее.</w:t>
      </w:r>
    </w:p>
    <w:p w:rsidR="00AA5A76" w:rsidRPr="005440D4" w:rsidRDefault="00AA5A76" w:rsidP="00B03C7D">
      <w:pPr>
        <w:rPr>
          <w:noProof/>
        </w:rPr>
      </w:pPr>
      <w:r w:rsidRPr="005440D4">
        <w:rPr>
          <w:noProof/>
        </w:rPr>
        <w:t>(Со сна): Под знаком сегодняшнего дня большие события. Немедленно собрать всю подвижность сознания, дабы противостать им. Что пользы червю в знании сроков! Сияющий Образ Владыки откроется лишь тому, кто Владыку в жизни превыше всего поставил. Уйдут, уйдут, все уйдут...</w:t>
      </w:r>
    </w:p>
    <w:p w:rsidR="00AA5A76" w:rsidRPr="005440D4" w:rsidRDefault="00AA5A76" w:rsidP="00B139BA">
      <w:pPr>
        <w:rPr>
          <w:noProof/>
        </w:rPr>
      </w:pPr>
    </w:p>
    <w:p w:rsidR="00AA5A76" w:rsidRPr="005440D4" w:rsidRDefault="00B03C7D" w:rsidP="00B139BA">
      <w:pPr>
        <w:rPr>
          <w:noProof/>
        </w:rPr>
      </w:pPr>
      <w:r w:rsidRPr="005440D4">
        <w:rPr>
          <w:rFonts w:cs="Arial"/>
          <w:b/>
          <w:noProof/>
          <w:szCs w:val="28"/>
        </w:rPr>
        <w:t xml:space="preserve">1955 г. </w:t>
      </w:r>
      <w:r w:rsidR="00AA5A76" w:rsidRPr="005440D4">
        <w:rPr>
          <w:b/>
          <w:noProof/>
        </w:rPr>
        <w:t>37.</w:t>
      </w:r>
      <w:r w:rsidR="00AA5A76" w:rsidRPr="005440D4">
        <w:rPr>
          <w:noProof/>
        </w:rPr>
        <w:t xml:space="preserve"> И вот, когда сможете сказать, что «не я сам по себе, но Отец</w:t>
      </w:r>
      <w:r w:rsidR="000C6C5A" w:rsidRPr="005440D4">
        <w:rPr>
          <w:noProof/>
        </w:rPr>
        <w:t xml:space="preserve"> — </w:t>
      </w:r>
      <w:r w:rsidR="00AA5A76" w:rsidRPr="005440D4">
        <w:rPr>
          <w:noProof/>
        </w:rPr>
        <w:t>Владыка, пребывающий во мне, Он Творит», как Сказал когда-то Сам Владыка, когда ветхий человек в вас будет вытеснен сияющим Образом Учителя, тогда, и только тогда умрет ваше малое «я», тогда, и только тогда Войдет Владыка в сердце ваше и обитель в нем Сотворит. Борьба за утверждение в сердце Владыки</w:t>
      </w:r>
      <w:r w:rsidR="000C6C5A" w:rsidRPr="005440D4">
        <w:rPr>
          <w:noProof/>
        </w:rPr>
        <w:t xml:space="preserve"> — </w:t>
      </w:r>
      <w:r w:rsidR="00AA5A76" w:rsidRPr="005440D4">
        <w:rPr>
          <w:noProof/>
        </w:rPr>
        <w:t xml:space="preserve">борьба не на жизнь, но на смерть, ибо прежнее «я» действительно должно умереть, чтобы новое, светозарное «Я» восстало из праха его, как феникс из пепла. Но живуч ветхий человек в человеке, и преображение, а главное, перерождение сущности человеческой требует времени. Раньше думали, что озарение может быть мгновенным и в нем и заключается преображение. Но Агни Йога указывает на центры, на их развитие, возжжение и приведение в движение огненных чакр. Процесс перерождения организма долог и мучителен и сопровождается острыми и мучительными болями. В муках рождает человеческий организм тело Света, сияющее огнями зажженных центров. Центры пробуждаются с болью, причиняя </w:t>
      </w:r>
      <w:r w:rsidR="00AA5A76" w:rsidRPr="005440D4">
        <w:rPr>
          <w:noProof/>
        </w:rPr>
        <w:lastRenderedPageBreak/>
        <w:t>физические страдания. Нужны особые условия, нужен покой, нужна некоторая изолированность от жизни и людей, нужен чистый горный воздух, нужен режим холода, диета, омовения. Много чего нужно, и процесс сложен необычайно. Думают приобрести могущество и силы духа упражнениями в концентрации и какими-то окольными путями, забывая о том, что к вершине могущества духа ведет долгий тернистый путь страданий, борьбы и нескончаемых побед над тем, что обнимает собою малое «я» человека. Но путь лежит через Владыку, ибо Владыка есть Путь, Истина и Жизнь, и нельзя утвердить Его в сердце до тех пор, пока полностью не подчинены рождающейся могучей воле духа все три низшие оболочки. Чтобы утвердить в себе свет, надо слиться с этим Светом и стать самому светом. Надо, чтобы сердце зажглось в огнях утвержденного Света. Надо, чтобы сердце пылало огнями зажженных центров. Очень велики должны быть накопления, чтобы процесс был быстр. Но озарение еще не означает постоянного раскрытия центров. Явление раскрытых центров есть явление редчайшее в этой расе. Состояние открытых сокровищ есть явление на Земле редчайшее.</w:t>
      </w:r>
    </w:p>
    <w:p w:rsidR="00B03C7D" w:rsidRPr="005440D4" w:rsidRDefault="00B03C7D" w:rsidP="00B139BA">
      <w:pPr>
        <w:rPr>
          <w:noProof/>
        </w:rPr>
      </w:pPr>
    </w:p>
    <w:p w:rsidR="00AA5A76" w:rsidRPr="005440D4" w:rsidRDefault="00B03C7D" w:rsidP="00B139BA">
      <w:pPr>
        <w:rPr>
          <w:noProof/>
        </w:rPr>
      </w:pPr>
      <w:r w:rsidRPr="005440D4">
        <w:rPr>
          <w:rFonts w:cs="Arial"/>
          <w:b/>
          <w:noProof/>
          <w:szCs w:val="28"/>
        </w:rPr>
        <w:t xml:space="preserve">1955 г. </w:t>
      </w:r>
      <w:r w:rsidR="00AA5A76" w:rsidRPr="005440D4">
        <w:rPr>
          <w:b/>
          <w:noProof/>
        </w:rPr>
        <w:t>38. (Янв. 20).</w:t>
      </w:r>
      <w:r w:rsidR="00AA5A76" w:rsidRPr="005440D4">
        <w:rPr>
          <w:noProof/>
        </w:rPr>
        <w:t xml:space="preserve"> Схоластиками Зовем Мы вас, ибо слова заменяют жизнь.</w:t>
      </w:r>
    </w:p>
    <w:p w:rsidR="00AA5A76" w:rsidRPr="005440D4" w:rsidRDefault="00AA5A76" w:rsidP="00B139BA">
      <w:pPr>
        <w:rPr>
          <w:noProof/>
        </w:rPr>
      </w:pPr>
      <w:r w:rsidRPr="005440D4">
        <w:rPr>
          <w:noProof/>
        </w:rPr>
        <w:t>Почувствуешь облегчение с другой стороны. (Со сна).</w:t>
      </w:r>
    </w:p>
    <w:p w:rsidR="00AA5A76" w:rsidRPr="005440D4" w:rsidRDefault="00AA5A76" w:rsidP="00B139BA">
      <w:pPr>
        <w:rPr>
          <w:noProof/>
        </w:rPr>
      </w:pPr>
      <w:r w:rsidRPr="005440D4">
        <w:rPr>
          <w:noProof/>
        </w:rPr>
        <w:t>Пиши о том, что не знаешь.</w:t>
      </w:r>
    </w:p>
    <w:p w:rsidR="00AA5A76" w:rsidRPr="005440D4" w:rsidRDefault="00AA5A76" w:rsidP="00B139BA">
      <w:pPr>
        <w:rPr>
          <w:noProof/>
        </w:rPr>
      </w:pPr>
      <w:r w:rsidRPr="005440D4">
        <w:rPr>
          <w:noProof/>
        </w:rPr>
        <w:t xml:space="preserve">Аура человеческая постоянно вибрирует на ключе, задаваемом мыслью. Мысль имеет окраску, окрашивая и ауру своим цветом. Цвета распределяются по цветовой шкале. Комбинации цветов ауры могут быть всевозможные. Гармонические встречаются реже. Симфония аурических цветов указывает на достижения духа. Обычно цвета изменяются и варьируются (самотеком) самопроизвольно, без сознательного вмешательства воли. Если мыслью окрашивается аура в определенный цвет или сочетание цветов, то и мысленное представление тех или иных цветов воздействует на ауру, окрашивая ее соответственно. Но представление цвета должно быть живым и ярким. Таким образом, на ауру человека, животного и растения может быть оказано очень сильное воздействие путем окутывания объекта лучом мысли определенного цвета. Разные цвета разное влияние имеют на нервную систему человека. Цветовое воздействие мощно. Лаборатория человеческого организма, порождая лучи различной расцветки и силы, может оказывать сильное воздействие не только на отдельных людей, но и целые собрания и округу. Владыка Лучами Своими Управляет миром. При помощи Лучей совершается это управление. Лучи посылаются как отдельным лицам, так и целым странам. В корне их лежит мощь их цветового воздействия на ауры человеческие. Синим лучом можно мгновенно потушить алое пламя гнева. Воздействие происходит по принципу: подобное усиливается подобным и нейтрализуется противоположным. Надо лишь уметь создать цветовой луч нужной </w:t>
      </w:r>
      <w:r w:rsidRPr="005440D4">
        <w:rPr>
          <w:noProof/>
        </w:rPr>
        <w:lastRenderedPageBreak/>
        <w:t>силы, окраски и напряженности. Яркое мысленное представление различных цветов необходимо, прежде чем возможно получение желаемых результатов. Так же и на свою собственную ауру можно воздействовать путем яркого представления в сознании нужного цвета. Состояние сознания и цветная окраска ауры настолько тесно связаны между собой, что одно от другого неотделимо</w:t>
      </w:r>
      <w:r w:rsidR="000C6C5A" w:rsidRPr="005440D4">
        <w:rPr>
          <w:noProof/>
        </w:rPr>
        <w:t xml:space="preserve"> — </w:t>
      </w:r>
      <w:r w:rsidRPr="005440D4">
        <w:rPr>
          <w:noProof/>
        </w:rPr>
        <w:t>соответствие полное. По цвету ауры определяется состояние сознания, здоровье и характер психической энергии. Аура</w:t>
      </w:r>
      <w:r w:rsidR="000C6C5A" w:rsidRPr="005440D4">
        <w:rPr>
          <w:noProof/>
        </w:rPr>
        <w:t xml:space="preserve"> — </w:t>
      </w:r>
      <w:r w:rsidRPr="005440D4">
        <w:rPr>
          <w:noProof/>
        </w:rPr>
        <w:t>это паспорт человека, точный и безошибочный. Синтетический белый луч</w:t>
      </w:r>
      <w:r w:rsidR="000C6C5A" w:rsidRPr="005440D4">
        <w:rPr>
          <w:noProof/>
        </w:rPr>
        <w:t xml:space="preserve"> — </w:t>
      </w:r>
      <w:r w:rsidRPr="005440D4">
        <w:rPr>
          <w:noProof/>
        </w:rPr>
        <w:t>мощное средство против темных и серых излучений. Будучи синтетическим, то есть имея в себе все положительные основные и дополнительные тона, он оказывает всегда сильное общее воздействие на ауру. Лучи же определенной окраски действуют по принципу противоположения, о котором уже было сказано. Возбужденно-нервного человека легко успокоить синим или голубым лучом, унылого взбодрить золотым, уставшего от людской злобы и недоброжелательства</w:t>
      </w:r>
      <w:r w:rsidR="000C6C5A" w:rsidRPr="005440D4">
        <w:rPr>
          <w:noProof/>
        </w:rPr>
        <w:t xml:space="preserve"> — </w:t>
      </w:r>
      <w:r w:rsidRPr="005440D4">
        <w:rPr>
          <w:noProof/>
        </w:rPr>
        <w:t xml:space="preserve">розовым. Так каждое состояние ауры, выраженное в определенных цветах, можно усилить или ослабить созвучным или противоположным по цвету лучом мысли. Как пианист играет на рояле, ударяя по определенным клавишам и вызывая нужные звуки, так и человек может играть лучами на нервных центрах своих или другого человека, вызывая желаемую реакцию. Центры очень легко подчиняются цветовому воздействию луча мысли. Лучами цветными, мысленно посылаемыми, можно успешно лечить. Процесс можно усилить, если пациент помогает сам, мысленно представляя такой же цвет в своем сознании, или в нужном центре, или в заболевшем органе. Как прожектор направляет луч света на нужный объект, так и сознание через пространство может направить свой луч на нужного человека, или местность, или страну. Групповая посылка синих лучей в местность, угрожаемую землетрясением, может его предотвратить, если посылающие сознания достаточно сильны. Напряженность посылаемого луча должна быть равной силе того явления, которое хотят потушить или нейтрализовать, равной и противоположной. Для усиления явления желательного и уже существующего хотя бы в зачаточной степени, посылается луч того же цвета. Это будет воздействием по созвучию. Воздействие по созвучию свободной воли не нарушает и потому предпочтительнее. Воздействие лучами, будучи действием тонкого порядка, не влечет за собою грубого подавления воли. Аура ассимилирует посылаемые лучи путем гармонического законного процесса. Но, конечно, бывают случаи, когда сильный и точный приказ сопровождает луч. Сфера воздействия лучей мысли широка и увлекательна. Лаборатория цветных лучей-мыслей находится в том или ином, и часто лишь в зачаточном, состоянии в распоряжении каждого человека. Но пользоваться ею, за исключением учеников, сознательно никто не умеет. Опыт и практика усиливают лучи. К овладению тремя сказанными лучами надо подойти сознательно и на </w:t>
      </w:r>
      <w:r w:rsidRPr="005440D4">
        <w:rPr>
          <w:noProof/>
        </w:rPr>
        <w:lastRenderedPageBreak/>
        <w:t>применение их в жизни не упустить времени. Ныне Владыка Управляет миром, вооруженный всеми лучами невидимой, но мощной лаборатории духа. Подражанием Владыке можно хотя бы в малой степени Ему уподобиться. От мысленного представления луча и до действительног</w:t>
      </w:r>
      <w:r w:rsidR="00B03C7D" w:rsidRPr="005440D4">
        <w:rPr>
          <w:noProof/>
        </w:rPr>
        <w:t>о обладания лучами рас</w:t>
      </w:r>
      <w:r w:rsidRPr="005440D4">
        <w:rPr>
          <w:noProof/>
        </w:rPr>
        <w:t>стояние огромно. Ибо настоящий луч, находящийся в распоряжении Архата, окрашивается цветом его зажженных центров. Но даже и простой луч мысли воздействует явно.</w:t>
      </w:r>
    </w:p>
    <w:p w:rsidR="00AA5A76" w:rsidRPr="005440D4" w:rsidRDefault="00AA5A76" w:rsidP="00B139BA">
      <w:pPr>
        <w:rPr>
          <w:noProof/>
        </w:rPr>
      </w:pPr>
    </w:p>
    <w:p w:rsidR="00AA5A76" w:rsidRPr="005440D4" w:rsidRDefault="00B03C7D" w:rsidP="00B139BA">
      <w:pPr>
        <w:rPr>
          <w:noProof/>
        </w:rPr>
      </w:pPr>
      <w:r w:rsidRPr="005440D4">
        <w:rPr>
          <w:rFonts w:cs="Arial"/>
          <w:b/>
          <w:noProof/>
          <w:szCs w:val="28"/>
        </w:rPr>
        <w:t xml:space="preserve">1955 г. </w:t>
      </w:r>
      <w:r w:rsidR="00AA5A76" w:rsidRPr="005440D4">
        <w:rPr>
          <w:b/>
          <w:noProof/>
        </w:rPr>
        <w:t>39.</w:t>
      </w:r>
      <w:r w:rsidR="00AA5A76" w:rsidRPr="005440D4">
        <w:rPr>
          <w:noProof/>
        </w:rPr>
        <w:t xml:space="preserve"> Полагаю, что полезно лишь знание примененное, иначе к чему загромождаться. Так, нужно стремиться к тому, чтобы все даваемое приложить на опыте хоть в какой-нибудь мере. Приложенное и испытанное знание становится неотъемлемым достоянием, ибо кристаллизуется в виде отложенных в Чаше энергий. Слова на языке и останутся, если не применены. Потому Мы так Восстаем против абстрактных знаний, не имеющих места в жизни. Этим Учение Жизни отличается от всех отвлеченных и неприложимых к жизни учений. Опытное знание незаменимо. Учитель, на опыте жизни утвердивший то, чему учит, имеет право учить. В противном случае имеет себе осуждение. Современные учителя самоявленные, оккультные и прочие, жизнью своей того, чему учат, не утвердившие, права учить не имеют. Учу, ибо знаю и опытом своим подтвердил. Если такая печать утверждения лежит на всем, что дается, придут и будут слушать. Когда огненная печать утверждения поставлена на всех действиях ученика, влияние его на людей и окружающее велико. Примененное им силу ему даст творить мощью порожденных энергий. Так мысль, утвержденная в действии, является источником неуничтожаемой энергии, внедренной в микрокосм человека в виде отложенных в нем кристаллов. Надо приучить себя к тому, чтобы каждое даваемое указание тотчас же прилагать в жизни. Это поможет и запоминанию. Потому Требую приложения получаемых Знаний в жизни.</w:t>
      </w:r>
    </w:p>
    <w:p w:rsidR="00AA5A76" w:rsidRPr="005440D4" w:rsidRDefault="00AA5A76" w:rsidP="00B139BA">
      <w:pPr>
        <w:rPr>
          <w:noProof/>
        </w:rPr>
      </w:pPr>
    </w:p>
    <w:p w:rsidR="00AA5A76" w:rsidRPr="005440D4" w:rsidRDefault="00C237A9" w:rsidP="00B139BA">
      <w:pPr>
        <w:rPr>
          <w:noProof/>
        </w:rPr>
      </w:pPr>
      <w:r w:rsidRPr="005440D4">
        <w:rPr>
          <w:rFonts w:cs="Arial"/>
          <w:b/>
          <w:noProof/>
          <w:szCs w:val="28"/>
        </w:rPr>
        <w:t xml:space="preserve">1955 г. </w:t>
      </w:r>
      <w:r w:rsidR="00AA5A76" w:rsidRPr="005440D4">
        <w:rPr>
          <w:b/>
          <w:noProof/>
        </w:rPr>
        <w:t>40. (Янв. 21).</w:t>
      </w:r>
      <w:r w:rsidR="00AA5A76" w:rsidRPr="005440D4">
        <w:rPr>
          <w:noProof/>
        </w:rPr>
        <w:t xml:space="preserve"> Если можно начинать каждую Запись, держа перед собою в сознании Лик Учителя, то так же точно можно начинать и каждую работу, стараясь удлинить предстояние и удержать Его перед собою возможно дольше. Расширяя эти периоды, можно дойти и до постоянного представления в третьем глазу Свет дающего Облика Учителя. Как бы врата открываются в Его Мир. И к жизни пространственной, и к мировым событиям легче через Него прикоснуться. Стремительно надвигаются события. Энергии пространственные мощно их нагнетают. Неспокойно в мире. Сознание разрывается на части антагонистическими токами. И трудно устоять. Многие не выдерживают. Явления перегорания организмов усилились. Многие внутри раздираемы мятущимися энергиями духа. В микрокосме своем человек или владыка, или раб. Если раб, внутренние силы, не обузданные волей, под влиянием </w:t>
      </w:r>
      <w:r w:rsidR="00AA5A76" w:rsidRPr="005440D4">
        <w:rPr>
          <w:noProof/>
        </w:rPr>
        <w:lastRenderedPageBreak/>
        <w:t>токов пространственных, тяжких и дисгармоничных, его раздирают. Если</w:t>
      </w:r>
      <w:r w:rsidR="000C6C5A" w:rsidRPr="005440D4">
        <w:rPr>
          <w:noProof/>
        </w:rPr>
        <w:t xml:space="preserve"> — </w:t>
      </w:r>
      <w:r w:rsidR="00AA5A76" w:rsidRPr="005440D4">
        <w:rPr>
          <w:noProof/>
        </w:rPr>
        <w:t>владыка, энергии восстающие воля приводит к молчанию и подчиняет себе. Эти энергии похожи на взбунтовавшихся солдат, когда военачальник уже не может управить ими и дотоле сосредоточенная сила войска разлагается. Так равнодействующая внутренних энергий, направленных в разные стороны и парализующих одна другую, может стать равной нулю. Но приведенные в порядок и повернутые в указанном волею направлении могут дать в результате силу неодолимую. Так овладение собою, внутренняя гармония и знание избранного направления к цели единой дают великую силу духу. Так два человека с равным запасом внутренних энергий могут явить психическое состояние прямо противоположное: один</w:t>
      </w:r>
      <w:r w:rsidR="000C6C5A" w:rsidRPr="005440D4">
        <w:rPr>
          <w:noProof/>
        </w:rPr>
        <w:t xml:space="preserve"> — </w:t>
      </w:r>
      <w:r w:rsidR="00AA5A76" w:rsidRPr="005440D4">
        <w:rPr>
          <w:noProof/>
        </w:rPr>
        <w:t>бессилия, другой</w:t>
      </w:r>
      <w:r w:rsidR="000C6C5A" w:rsidRPr="005440D4">
        <w:rPr>
          <w:noProof/>
        </w:rPr>
        <w:t xml:space="preserve"> — </w:t>
      </w:r>
      <w:r w:rsidR="00AA5A76" w:rsidRPr="005440D4">
        <w:rPr>
          <w:noProof/>
        </w:rPr>
        <w:t>мощи. К овладению собою надо приступать сознательно, понимая, какую внутреннюю силу оно дает человеку. Каждая утрата спокойствия, каждая невозможность или нежелание управить собою является потерей внутренней силы и опустошением сокровищницы психической энергии. Можно при неуравновесии значительном опустошить себя полностью. Потому спокойствие</w:t>
      </w:r>
      <w:r w:rsidR="000C6C5A" w:rsidRPr="005440D4">
        <w:rPr>
          <w:noProof/>
        </w:rPr>
        <w:t xml:space="preserve"> — </w:t>
      </w:r>
      <w:r w:rsidR="00AA5A76" w:rsidRPr="005440D4">
        <w:rPr>
          <w:noProof/>
        </w:rPr>
        <w:t>любою ценой. Надо управить во что бы то ни стало энергиями, мятущимися внутри. Безобидная, казалось бы, неспособность что-то в себе подавить, что-то успокоить, чему-то не дать вспыхнуть губительные следствия часто имеет. А также и здоровье сильно страдает. При растущих энергиях духа неуравновесие становится совершенно недопустимым, ибо растущие силы могут растерзать своего носителя. Поэтому при росте потенциала духа</w:t>
      </w:r>
      <w:r w:rsidR="000C6C5A" w:rsidRPr="005440D4">
        <w:rPr>
          <w:noProof/>
        </w:rPr>
        <w:t xml:space="preserve"> — </w:t>
      </w:r>
      <w:r w:rsidR="00AA5A76" w:rsidRPr="005440D4">
        <w:rPr>
          <w:noProof/>
        </w:rPr>
        <w:t xml:space="preserve">равновесие прежде всего. Утрата его хотя бы временно, хотя бы ненадолго простительна для обывателя, но недопустима в ученике и является преступлением, если допущена Архатом. Потеря равновесия у Нас вызвала бы нарушение равновесия стихий и катастрофу. Так по лестнице Иерархии увеличивается ответственность перед планетой и человечеством за внутреннее состояние сознания. Ответственность Владыки велика. Нужно сердцем понять губительные следствия потери власти над собою и неумения или нежелания собою владеть. Всякая степень их вредоносна безусловно. Что бы ни творилось вокруг, как бы ни были тяжки токи, спокойствие можно хранить, если осознать губительный вред нарушения равновесия. Ничем и никак нельзя себя оправдать, если должная ступень овладения собою не явлена. Пусть будет радостно или тяжко на душе, весело или тоскливо, но пусть состояния духа в спокойствии уявляются. Ведь через то, что непреложно определено кармой, придется все равно пройти. А раз иного выхода нет, то лучше всего через все неизбежное пройти в спокойствии духа. Дается возможность близкого подхода к овладению этим великим качеством. Пусть все действия и душевные движения в спокойствии уявляются. Действуйте, ищите, творите, чувствуйте и переживайте, но храните равновесие нерушимое. Многое допустимо и многое губительных последствий не имеет, если </w:t>
      </w:r>
      <w:r w:rsidR="00AA5A76" w:rsidRPr="005440D4">
        <w:rPr>
          <w:noProof/>
        </w:rPr>
        <w:lastRenderedPageBreak/>
        <w:t>сохранено спокойствие. Вихри, порождаемые неуравновесием в движениях астральной оболочки, приходится горько искупать в Мире Надземном. Во имя хотя бы своего надземного существования надо хранить равновесие. Всякое страстное нарушение его создает астральные вихри, которые рвут дыры в пространстве и вовлекают в воронки свои породившее их сознание, когда дух освобождается от тела. Потому Говорю: «Храните равновесие любою ценой». Лучше потерять то, ради чего теряется равновесие, и остаться спокойным, чем потерять само равновесие. Потерянное можно вернуть, но ущерб, нанесенный духу, оставляет глиф на ауре и вихревые кольца в пространстве. Невидимый ущерб больше и значительнее видимого. Храните равновесие. Нет ничего в мире, ради чего стоило бы его утерять. Власть над собою есть высшая власть, которой возможно достичь человеку. И эта власть неотъемлема. И эта власть не зависит от произвола людского. И эта власть огненную силу дает вершить Дело Учителя. Без этой власти нет Великого Служения.</w:t>
      </w:r>
    </w:p>
    <w:p w:rsidR="00AA5A76" w:rsidRPr="005440D4" w:rsidRDefault="00AA5A76" w:rsidP="00B139BA">
      <w:pPr>
        <w:rPr>
          <w:noProof/>
        </w:rPr>
      </w:pPr>
    </w:p>
    <w:p w:rsidR="00AA5A76" w:rsidRPr="005440D4" w:rsidRDefault="00C237A9" w:rsidP="00B139BA">
      <w:pPr>
        <w:rPr>
          <w:noProof/>
        </w:rPr>
      </w:pPr>
      <w:r w:rsidRPr="005440D4">
        <w:rPr>
          <w:rFonts w:cs="Arial"/>
          <w:b/>
          <w:noProof/>
          <w:szCs w:val="28"/>
        </w:rPr>
        <w:t xml:space="preserve">1955 г. </w:t>
      </w:r>
      <w:r w:rsidR="00AA5A76" w:rsidRPr="005440D4">
        <w:rPr>
          <w:b/>
          <w:noProof/>
        </w:rPr>
        <w:t>41.</w:t>
      </w:r>
      <w:r w:rsidR="00AA5A76" w:rsidRPr="005440D4">
        <w:rPr>
          <w:noProof/>
        </w:rPr>
        <w:t xml:space="preserve"> Сын Мой, Записи эти останутся людям памятником и свидетельством Близости ученика к своему невидимому Учителю и руководства ритмичного и постоянного. Трудно будет отрицать богатство записанного материала, его необычность и своеобразие, а также живую и непосредственную связь с Учением Живой Этики и Евангелием как ступенью, предшествовавшей Учению Жизни. Пусть почитают и пусть подумают. И если сами ничего не могут дать, пусть послушают тех, кто может. Могущих давать мало. Государства Будущего должны их ценить. Много всяких специалистов. Но где они, духовно дающие и питающие сознания масс огнями накопленного синтеза? Придут к вам, и поклонятся вам, и попросят с почетом занять место, приличествующее избранным Моим в Эпоху торжества и победы Света. И богатства набранные можно будет широко и свободно раздавать. Тогда утеснений не будет. Широко откроются врата возможностей раздачи Высшего Знания. Настанут благословенные времена. К ним и Готовлю.</w:t>
      </w:r>
    </w:p>
    <w:p w:rsidR="00AA5A76" w:rsidRPr="005440D4" w:rsidRDefault="00AA5A76" w:rsidP="00B139BA">
      <w:pPr>
        <w:rPr>
          <w:noProof/>
        </w:rPr>
      </w:pPr>
    </w:p>
    <w:p w:rsidR="00AA5A76" w:rsidRPr="005440D4" w:rsidRDefault="00C237A9" w:rsidP="00B139BA">
      <w:pPr>
        <w:rPr>
          <w:noProof/>
        </w:rPr>
      </w:pPr>
      <w:r w:rsidRPr="005440D4">
        <w:rPr>
          <w:rFonts w:cs="Arial"/>
          <w:b/>
          <w:noProof/>
          <w:szCs w:val="28"/>
        </w:rPr>
        <w:t xml:space="preserve">1955 г. </w:t>
      </w:r>
      <w:r w:rsidR="00AA5A76" w:rsidRPr="005440D4">
        <w:rPr>
          <w:b/>
          <w:noProof/>
        </w:rPr>
        <w:t>42. (Янв. 22).</w:t>
      </w:r>
      <w:r w:rsidR="00AA5A76" w:rsidRPr="005440D4">
        <w:rPr>
          <w:noProof/>
        </w:rPr>
        <w:t xml:space="preserve"> В мире земном человек, вообразивший себя счастливым, несчастным, умным и красивым в своем воображении и в своем представлении становится таковым вне зависимости от действительности, часто вопреки действительности. Часто человек наделяет себя воображаемыми качествами. В Мире Тонком, где все творится мыслью и мысленные образы и картины столь же реальны, как реальны предметы земные в мире земном, мысль может облекать своего творца и создатель мысли становится ее носителем, или выражением. Например, если вообразить себя на Земле рыцарем, закованным в латы, человек внешне от этого не изменится, но если сделать это в Мире Тонком, то обычный облик человека исчезнет и вместо него перед вами будет стоять рыцарь, закованный в латы. Конечно, воображение должно быть достаточно ярким. Так </w:t>
      </w:r>
      <w:r w:rsidR="00AA5A76" w:rsidRPr="005440D4">
        <w:rPr>
          <w:noProof/>
        </w:rPr>
        <w:lastRenderedPageBreak/>
        <w:t>можно мысленно представить себя в любом виде, и созданный мыслеобраз тотчас же облечет своего творца в созданную им форму. Можно представить себе себя деревом, растением, цветком, животным, птицей и даже любым предметом, выбросив из сознания обычное представление себя. Можно изменить свое лицо до неузнаваемости. Хороший артист даже без грима меняет выражение лица, но в Мире Тонком это все проще и легче. Там много самоявленных актеров, вводящих в заблуждение неопытных людей. Там можно принять любое обличье, если человек это знает. Многие ничего не знают и потому часто становятся жертвами обмана и мистификации. Злоба облекает злобное существо часто в безобразные или даже звериные формы, и это уже без желания своего обладателя. По закону созвучия внешняя форма выражения соответствует внутреннему состоянию. Так что там можно встретить невольных и вольных носителей различных форм выражения своей сущности. Волею сознательно можно облечь себя в любую форму. Можно даже вообразить себя самолетом и летать по воздуху. Все сказки об оборотнях и чудесных превращениях сказочных героев, о шапке-невидимке и всем прочем, какими бы фантастическими и невероятными они ни казались, выражают собою действительность Тонкого Мира, законами которого свободно пользуется тот, кто знает. Обычный отрицатель, приходя в тот мир, живет в своих обычных представлениях о вещах, и мыслит по-земному, и часто становится жертвой тех безответственных духов, которые знают больше его. Человек с более сильной волей может, подобно сказочному волшебнику, превратить другого человека в животное, дерево, камень силой своего творческого воображения и приказать ему не двигаться. Подобно гипнотизеру или колдуну он может проделывать это над беззащитными духами. Потому там есть охранители духов, охранители различных степеней и уровня, по слоям. И произвол темных сущностей сильно ограничен. Но по созвучию они могут вредить, и особенно тем, кто с ними находится в одних и тех же сферах. Даже некоторое знание освобождает дух от многих опасностей. Но незнающих приходится охранять и защищать. Конечно, эти явления могут иметь место лишь в низших слоях. Высшим слоям обман не свойственен. Но в средних он часто уявлен. И там можно встретить даже самозваных учителей, выдающих себя за Учителя Света. Нужно большое знание, чтобы разобраться во всем этом. Маска подлинной сущности низкого духа почти нестираема. Но он может временно чем-то и как-то прикрыться. Но образов светлой красоты нельзя ждать от сущности темной. Ибо тьма и безобразие</w:t>
      </w:r>
      <w:r w:rsidR="000C6C5A" w:rsidRPr="005440D4">
        <w:rPr>
          <w:noProof/>
        </w:rPr>
        <w:t xml:space="preserve"> — </w:t>
      </w:r>
      <w:r w:rsidR="00AA5A76" w:rsidRPr="005440D4">
        <w:rPr>
          <w:noProof/>
        </w:rPr>
        <w:t xml:space="preserve">синонимы. Там можно сделать себя невидимым или же принять форму любого предмета, о которой и в голову никому не придет, что это живой человек. Люди, предававшиеся на Земле порокам, пребывают в тех формах, в которых они выражали себя на Земле, или даже еще хуже, невероятнее и резче. Способность творчества, которую обретает человек в том мире, часто принимает </w:t>
      </w:r>
      <w:r w:rsidR="00AA5A76" w:rsidRPr="005440D4">
        <w:rPr>
          <w:noProof/>
        </w:rPr>
        <w:lastRenderedPageBreak/>
        <w:t>очень своеобразные формы, и всегда по созвучию. Редко, как и на Земле, люди творят красиво. Американского индейца можно увидеть в перьях, северянина в мехах, ксендза в рясе, матроса в бескозырке. Каждый творит по разумению своему и земному опыту. Также и живут в условиях, земные напоминающих. Мало свободных сознаний, освободившихся от земных пережитков. Массы утопают в творимых или уже сотворенных земных нагромождениях. Легче для тех, кто любил красоты природы. Они ближе к действительности, ибо там природа красива изумительно. Уныло существование любителей городов и городских развлечений. Цепи земные тяжко и плотно сковывают дух. И в мире великой свободы люди пребывают в великом рабстве. Основа этого рабства в том, что мыслями о Земле к Земле и земному привязывают себя. На Земле вне рамок земных никогда не мыслили и в тех же рамках и там пребывают. Сознания, не находившиеся в плену у предрассудков и слепо всему не подчинявшиеся, там более свободны и быстрее сбрасывают земную накипь жизни. Так Мир Тонкий, мир величайшей свободы, может стать миром величайшего рабства. Евангельская формула жизни остается в силе. Она гласит: «Что свяжете на Земле, будет связано на небесах», то есть в Мире Незримом.</w:t>
      </w:r>
    </w:p>
    <w:p w:rsidR="00AA5A76" w:rsidRPr="005440D4" w:rsidRDefault="00AA5A76" w:rsidP="00B139BA">
      <w:pPr>
        <w:rPr>
          <w:noProof/>
        </w:rPr>
      </w:pPr>
    </w:p>
    <w:p w:rsidR="00AA5A76" w:rsidRPr="005440D4" w:rsidRDefault="00C237A9" w:rsidP="00B139BA">
      <w:pPr>
        <w:rPr>
          <w:noProof/>
        </w:rPr>
      </w:pPr>
      <w:r w:rsidRPr="005440D4">
        <w:rPr>
          <w:rFonts w:cs="Arial"/>
          <w:b/>
          <w:noProof/>
          <w:szCs w:val="28"/>
        </w:rPr>
        <w:t xml:space="preserve">1955 г. </w:t>
      </w:r>
      <w:r w:rsidR="00AA5A76" w:rsidRPr="005440D4">
        <w:rPr>
          <w:b/>
          <w:noProof/>
        </w:rPr>
        <w:t>42 А.</w:t>
      </w:r>
      <w:r w:rsidR="00AA5A76" w:rsidRPr="005440D4">
        <w:rPr>
          <w:noProof/>
        </w:rPr>
        <w:t xml:space="preserve"> Сын Мой, Учитель Считает нужным указать, что непонятное явление надо бережно отложить в сторону впредь до разъяснения. Если каждое непонятное явление будет рождать сомнение, значит, не сильна вера в Учителя. Обычными мерами Мир Новый построить нельзя. И если ближайшие страдали и страдают, если Сам назван Жертвою Великою и ныне еще распинаемою, то, значит, без страданий нет восхождения. Усиленный подъем обостряет явление страдания. Через врата страдания входит сознание в Мир Новый. К чему страдать тем, чье время еще не пришло и кто первый в эти врата не войдет? Бесцельных и бессмысленных страданий нет. Цель, достигаемая ими, велика. Власть Гога потрясена в основании и будет рушиться. Новый Мир без золота обойдется. Не они, но Мы Направляем события. Не они, но Мы Победили и Победим.</w:t>
      </w:r>
    </w:p>
    <w:p w:rsidR="00AA5A76" w:rsidRPr="005440D4" w:rsidRDefault="00AA5A76" w:rsidP="00B139BA">
      <w:pPr>
        <w:rPr>
          <w:noProof/>
        </w:rPr>
      </w:pPr>
    </w:p>
    <w:p w:rsidR="00AA5A76" w:rsidRPr="005440D4" w:rsidRDefault="00C237A9" w:rsidP="00B139BA">
      <w:pPr>
        <w:rPr>
          <w:noProof/>
        </w:rPr>
      </w:pPr>
      <w:r w:rsidRPr="005440D4">
        <w:rPr>
          <w:rFonts w:cs="Arial"/>
          <w:b/>
          <w:noProof/>
          <w:szCs w:val="28"/>
        </w:rPr>
        <w:t xml:space="preserve">1955 г. </w:t>
      </w:r>
      <w:r w:rsidR="00AA5A76" w:rsidRPr="005440D4">
        <w:rPr>
          <w:b/>
          <w:noProof/>
        </w:rPr>
        <w:t>43. (Янв. 23).</w:t>
      </w:r>
      <w:r w:rsidR="00AA5A76" w:rsidRPr="005440D4">
        <w:rPr>
          <w:noProof/>
        </w:rPr>
        <w:t xml:space="preserve"> Сомнение закрывает каналы восприятия. Можно его допустить в такой степени, что прием посылок совершенно прекратится. Сомнением можно обрезать все провода и снова остаться глухим и слепым. Что же хорошего получалось когда-либо из сомнения? С ним легко потерять Близость достигнутую. Можно сомневаться в чем или в ком угодно. Но пусть яд сомнения никогда не коснется Учителя. Сомнение</w:t>
      </w:r>
      <w:r w:rsidR="000C6C5A" w:rsidRPr="005440D4">
        <w:rPr>
          <w:noProof/>
        </w:rPr>
        <w:t xml:space="preserve"> — </w:t>
      </w:r>
      <w:r w:rsidR="00AA5A76" w:rsidRPr="005440D4">
        <w:rPr>
          <w:noProof/>
        </w:rPr>
        <w:t>тушитель огней. Сомнение</w:t>
      </w:r>
      <w:r w:rsidR="000C6C5A" w:rsidRPr="005440D4">
        <w:rPr>
          <w:noProof/>
        </w:rPr>
        <w:t xml:space="preserve"> — </w:t>
      </w:r>
      <w:r w:rsidR="00AA5A76" w:rsidRPr="005440D4">
        <w:rPr>
          <w:noProof/>
        </w:rPr>
        <w:t xml:space="preserve">пожиратель психической энергии. Сомнение есть ложь воплощенная, ибо идет против Истины. Не о делах житейских, но о Высшем Говорю. Потому пусть не коснется сомнение Сферы Учения и всего, связанного с ним. Можно допустить незнание и непонимание, но </w:t>
      </w:r>
      <w:r w:rsidR="00AA5A76" w:rsidRPr="005440D4">
        <w:rPr>
          <w:noProof/>
        </w:rPr>
        <w:lastRenderedPageBreak/>
        <w:t>недопустимо сомнение. Оберегитесь от сомнений, как от ядовитейших гадов. Много путей, блестяще начатых, пресекло оно безвозвратно. Пусть сомнение никогда не коснется Владыки. И надо понять, что не внешние факты, но червь сомнения вызывает самое явление недоверия. Факты, уже как следствие, окрашиваются его цветом. При доверии всегда можно найти правильное решение, было бы желание. И размышление, и анализ вызвавшего сомнение явления надо начинать с доверия Владыке. Также и Основы не должны быть колеблемы, а также и вера в конечное торжество и победу Света. Если соблюдены эти три предпосылки, о них разобьется волна любого сомнения. Не следует невежество свое и непонимание свое приписывать Иерархии Света. Она остается незапятнанной, пятна</w:t>
      </w:r>
      <w:r w:rsidR="000C6C5A" w:rsidRPr="005440D4">
        <w:rPr>
          <w:noProof/>
        </w:rPr>
        <w:t xml:space="preserve"> — </w:t>
      </w:r>
      <w:r w:rsidR="00AA5A76" w:rsidRPr="005440D4">
        <w:rPr>
          <w:noProof/>
        </w:rPr>
        <w:t>на сознании усумнившегося. Сквозь призраки сомнений надо пройти и их победить. Зарождение их надо искать в собственном непонимании, но не в мудрости Учителя. Можно сомневаться в себе, но не в Нем. Сомнением крылья свои обрезаем. Гробовому гвоздю уподобляется сомнение. Верить надо до конца, все поставив на карту. Из малого недоверия большие следствия вытекают. Удава сомнения из сердца надо убрать. Иначе путь закрыт.</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44.</w:t>
      </w:r>
      <w:r w:rsidR="00AA5A76" w:rsidRPr="005440D4">
        <w:rPr>
          <w:noProof/>
        </w:rPr>
        <w:t xml:space="preserve"> Логикой бороться с сомнением нельзя, ибо ложь очевидности сильнее правды действительности для пошатнувшегося сознания. И то, что перед глазами, победит то, что скрыто от глаз. Потому против сомнения доказательства бессильны. Несомненно и очевидно лишь одно: это то, что огни потухают, творчество прекращается и падение духа становится неотрицаемым. Казалось бы, все правильно, все верно, все доводы сомнения неотрицаемы и логичны, все факты налицо, казалось бы, надо радоваться, что заблуждение рассеялось и можно преуспевать, но это только кажется. На деле же сознание опустошено, огни погасли и незадачливому ученику двигаться больше уже некуда. Корабли сожжены, остается сидеть на берегу и ждать у моря погоды. А для чего? Не все ли равно теперь, какая погода, когда плыть уже более некуда. Так неудачный ученик наказывает себя сам, предпочитая ложь обманчивой и мелочной очевидности правде действительности. Майя победила. Восхождение кончилось. Начинается сползание вниз и потеря одного достижения за другим. И когда потеряно все, остается разбитое корыто разбитых и исчезнувших надежд. Было все, не осталось ничего. Потому Говорю: если допустимо сомнение в себе, то недопустимо сомнение в Учителе. Если допустимо сомнение в своих силах, то недопустимо сомнение в мощи Владыки. И если можно сомневаться в людях, то Иерархия Света должна стоять вне сомнений. Но лучше сомнений не допускать ни в чем и ни в ком: можно просто заменить сомнение словами «знаю» или «не знаю», «понимаю» или «не понимаю», «ошибусь» или «не ошибусь». Сомнение во всем плохой советник. Сомнению ни в чем не Даем </w:t>
      </w:r>
      <w:r w:rsidR="00AA5A76" w:rsidRPr="005440D4">
        <w:rPr>
          <w:noProof/>
        </w:rPr>
        <w:lastRenderedPageBreak/>
        <w:t>ходу. Учеников Напитываем, не отравляя их сомнением. В крайнем случае, просто, Верим или не Верим. Друзья, от сомнений уберегитесь решительно и твердо и не входите в соприкосновение с этим чудовищем. Ставьте знаки вопросов над всем неясным и непонятным, но сомнения не допускайте. Не забывайте, что логикой очевидности бороться с ним невозможно, ибо оно сидит в сознании, но не в явлениях, которые оно окрашивает своим цветом. Сомнение просто вышвыривается из сознания, как вредное и ядовитое постороннее тело. С верой до конца дойдете до назначенного.</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45. (Янв. 24).</w:t>
      </w:r>
      <w:r w:rsidR="00AA5A76" w:rsidRPr="005440D4">
        <w:rPr>
          <w:noProof/>
        </w:rPr>
        <w:t xml:space="preserve"> Надо найти в себе достаточно знания и мудрости, чтобы отвратиться от своего личного мира, являющегося обманчивым и призрачным миром Майи. Не в нем правда, но в Мире Моем. Потому и Говорю: «Отвергнись от себя, если Мне хочешь последовать». Душу свою, себя самого, самость свою, свое малое «я», личность свою, ветхого человека в себе должен человек потерять, чтобы обрести свою истинную Индивидуальность и Меня в сердце ее утвердить. В личном мире сплошного обмана, ограничений и нагромождений Правды Моей, Истины Мира Моего не найти. В жизни сверхличной надо искать решение. Так, отвергнув себя, к Дням Моим в днях ваших можете приобщиться. Нужно же, наконец, понять не на словах, а на самой жизни, что всякий личный мир ограничен эпохой, народностью, классом, семьей, образованием, специальностью, полом, личными качествами, способностями и воспитанием. Все, что заключает сознание в круг безысходности, из которого может вывести его лишь Тот, Кто Стоит вне его, то есть Учитель. И нить, связывающая сердце ученика с сердцем Учителя, есть единственная возможность вырваться из круга обреченности одного воплощения и одной малой временной личности. Сколько личностей жило на Земле, и умерли все, и следа о себе не оставили. Из мира смерти Зовет Учитель выйти, отвергнув его, и войти в мир жизни, где нет уже места малому «я», на смерть осужденному силой вещей. Умерли все. Умрете и вы, если не поймете жизнь смерти и от жизни смерти не отречетесь, отвергнув душу свою, выражающую себя в малой личности, временной и ограниченной одним земным воплощением. Потому Говорю о бессмертии и о жизни вечной. Ни бессмертия, ни вечности нет в жизни личной, ибо она не идет за пределы 60-70 лет и этим сроком и заканчивается. Нить жизни надо протянуть из бесконечного прошлого в бесконечность будущего и понять, что малая земная жизнь есть лишь малый отрезок одной бесконечной жизни, на протяжении которой умирают и сменяются ее отдельные проявления</w:t>
      </w:r>
      <w:r w:rsidR="000C6C5A" w:rsidRPr="005440D4">
        <w:rPr>
          <w:noProof/>
        </w:rPr>
        <w:t xml:space="preserve"> — </w:t>
      </w:r>
      <w:r w:rsidR="00AA5A76" w:rsidRPr="005440D4">
        <w:rPr>
          <w:noProof/>
        </w:rPr>
        <w:t xml:space="preserve">личности, но бессмертной остается Индивидуальность человека, временным выражением которой и является личность земная. Объединиться с этой Индивидуальностью, слиться с нею в сознании, можно, лишь личность свою, то есть душу свою, то есть себя, отвергнув. Отвергнуть себя значит понять смысл, цель, сущность и назначение </w:t>
      </w:r>
      <w:r w:rsidR="00AA5A76" w:rsidRPr="005440D4">
        <w:rPr>
          <w:noProof/>
        </w:rPr>
        <w:lastRenderedPageBreak/>
        <w:t xml:space="preserve">личности как инструмента, или орудия Индивидуальности, посылаемого этой Индивидуальностью в мир земной для прохождения, приобретения и накопления опыта, нужного для роста и обогащения Индивидуальности. Бессмертная Индивидуальность человека растет, расширяется и собирает Сокровище Света путем отложения в Чаше высших нетленных энергий, накапливаемых в ней в виде кристаллов огня. Индивидуальность человека с накопленным огненным Сокровищем в Чаше есть действительность, истинно сущая, в то время как личность земная умирает и исчезает, закончив цикл отдельной земной жизни. Римский легионер, умерший две тысячи лет тому назад, умер действительно, ибо римский легионер не есть явление космическое. Его время прошло, и нет ему больше на Земле места. В космосе нет легионеров. Легионер, вооруженный мечом, копьем и щитом, живущий в Космосе, есть нелепость. Хроника Акаши не нелепость, но фильма жизни Земли. Но это нечто иное. Мы Говорим о переживании личности после смерти. Некоторые переживают, сохранив все особенности жизни земной, но это есть нарушение закона и загромождение Тонкого Мира фантомами творческой мысли. Но Мы Говорим о жизни, но не о мире призраков, творимых развоплощенными духами. Кому нужны жалкие лохмотья изжитых форм жизни и сметенных с Земли ходом эволюции. Но те, жившие в мире сверхличных уявлений, в мире высших идей и мыслей, в мире духа, не ограниченные временными условными формами своего века, те, Индивидуальность Бессмертную свою на Земле уявившие, те живут и живы, как жив Дух Спасителя и Учение, данное Им. Степени бессмертия бывают разные. Степень его зависит от того, насколько человек отошел от своего малого «я» и приобщился к своей высшей Индивидуальности, к своему высшему «Я». Где сердце ваше, там и сокровище ваше. Отдавший сердце Высшему, с Высшим и пребывает. Высшее, что есть на Земле </w:t>
      </w:r>
      <w:r w:rsidRPr="005440D4">
        <w:rPr>
          <w:noProof/>
        </w:rPr>
        <w:t>–</w:t>
      </w:r>
      <w:r w:rsidR="00AA5A76" w:rsidRPr="005440D4">
        <w:rPr>
          <w:noProof/>
        </w:rPr>
        <w:t xml:space="preserve"> это</w:t>
      </w:r>
      <w:r w:rsidRPr="005440D4">
        <w:rPr>
          <w:noProof/>
        </w:rPr>
        <w:t xml:space="preserve"> </w:t>
      </w:r>
      <w:r w:rsidR="00AA5A76" w:rsidRPr="005440D4">
        <w:rPr>
          <w:noProof/>
        </w:rPr>
        <w:t>Владыка. Сердце Владыке отдавший бессмертие свое утвердил.</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46. (Янв. 25).</w:t>
      </w:r>
      <w:r w:rsidR="00AA5A76" w:rsidRPr="005440D4">
        <w:rPr>
          <w:noProof/>
        </w:rPr>
        <w:t xml:space="preserve"> (Со сна). § 413 МО III.</w:t>
      </w:r>
    </w:p>
    <w:p w:rsidR="00AA5A76" w:rsidRPr="005440D4" w:rsidRDefault="00AA5A76" w:rsidP="00B139BA">
      <w:pPr>
        <w:rPr>
          <w:noProof/>
        </w:rPr>
      </w:pPr>
      <w:r w:rsidRPr="005440D4">
        <w:rPr>
          <w:noProof/>
        </w:rPr>
        <w:t xml:space="preserve">Сын Мой, знаешь ли ты, какую тяжесть берет на себя Учитель, устанавливая контакт с учеником? По тому, как отягощают тебя люди, можешь судить, каково бывает это обременение. При спокойствии и равновесии ученика, даже при многих недостатках, они не колеблют провода и не вносят столько дисгармонии, как в том случае, если спокойствие отсутствует. Следует помнить, что каждое страстное неуравновесие вносит содрогание в огненный провод и причиняет боль сердцу Учителя. Спокойствие нужно хотя бы для того, чтобы охранить Учителя от беспорядочных и хаотических вибраций. Нужно иметь всегда в виду, чего стоят Учителю неизжитые чувства в ученике. И так как неуравновесие и беспокойства еще никогда ничему не помогали и по природе своей бесполезны и бесцельны, то чем скорее от них освободиться, тем лучше. Надо расчищать путь. Сор продвижению мешает. Песчинка может остановить машину. Чем </w:t>
      </w:r>
      <w:r w:rsidRPr="005440D4">
        <w:rPr>
          <w:noProof/>
        </w:rPr>
        <w:lastRenderedPageBreak/>
        <w:t>больше мыслей отдано Учителю, тем легче идет освобождение. Погружаемся в плотное, чтобы от власти плоти освободиться. И отягощаемся тяжко обстоятельствами земными, чтобы отвратиться от Земли. Если бы не это, цепи земные разорвать было бы невозможно. Смотри и знай, что все суета и томление духа. Но томленый дуб особенно крепок. Даже топор с трудом его берет. Потому найдем еще один повод порадоваться терниям жизни, ибо все служит мудрому для конечного освобождения духа. Учись опыт жизни проходить в великом спокойствии. Это будет лучшим путем накопления психической энергии. Подумай о возможности накопления огненной мощи, неотъемлемой и неотчуждаемой ни в жизни, ни в смерти, если обладатель ее знает, как охранить Сокровище свое от расхищения. Носитель Камня Сокровище свое постоянно приумножает, причем все обстоятельства, и благоприятные, и противные, служат ему на пользу.</w:t>
      </w:r>
      <w:r w:rsidR="009028E4" w:rsidRPr="005440D4">
        <w:rPr>
          <w:noProof/>
        </w:rPr>
        <w:t xml:space="preserve"> </w:t>
      </w:r>
      <w:r w:rsidRPr="005440D4">
        <w:rPr>
          <w:noProof/>
        </w:rPr>
        <w:t>Любой ветер можно использовать для ветряного двигателя, повернув крылья под нужным углом. Так, если известны цель и назначение жизни земной, можно смело смотреть вперед, собирая неустанно сокровища духа и сокровище энергии своей умножая. Не для удовольствия и наслаждения пришли мы на Землю, но для того, чтобы, собрав достаточный запас огненных энергий в виде отложенных в Чаше кристаллов огня, в Мирах Высших утвердить свое бытие. Земля</w:t>
      </w:r>
      <w:r w:rsidR="000C6C5A" w:rsidRPr="005440D4">
        <w:rPr>
          <w:noProof/>
        </w:rPr>
        <w:t xml:space="preserve"> — </w:t>
      </w:r>
      <w:r w:rsidRPr="005440D4">
        <w:rPr>
          <w:noProof/>
        </w:rPr>
        <w:t>лишь средство к цели, но не сама цель, а также и все земное. Даже одна земная жизнь, но богатая духовным опытом и накоплениями, в Мире Тонком открывает широкие возможности. А так как сроки пребывания здесь и там несравнимы по своей длительности, ибо кратко земное пребывание, то и полезность нужных накоплений нельзя отрицать. Цель всех и всяких переживаний, испытаний и трудностей</w:t>
      </w:r>
      <w:r w:rsidR="000C6C5A" w:rsidRPr="005440D4">
        <w:rPr>
          <w:noProof/>
        </w:rPr>
        <w:t xml:space="preserve"> — </w:t>
      </w:r>
      <w:r w:rsidRPr="005440D4">
        <w:rPr>
          <w:noProof/>
        </w:rPr>
        <w:t>опыт. Если опыт из них не извлекается, они бессмысленны и напрасны и нет от них никакой пользы. Все тогда пережито и испытано попусту. И снова, и снова придется катить в гору те же старые тяжкие камни своего неразумия. Потому живите, испытуя и используя каждый опыт, каждое обстоятельство, извлекая из него все, что оно может дать. Для того и живем. Не думайте спрятаться от жизни в призрачных укрытиях; жизнь все равно найдет и нужный урок заставит выучить. Не лучше ли идти ей навстречу, никого и ничего не боясь. Ведь идем вместе, а со Мною не страшно ничто. Помогу, Поддержу и решение Укажу правильное. Идем к победе над всем, чем овладеть надлежит. И овладеем, и победим. Все</w:t>
      </w:r>
      <w:r w:rsidR="000C6C5A" w:rsidRPr="005440D4">
        <w:rPr>
          <w:noProof/>
        </w:rPr>
        <w:t xml:space="preserve"> — </w:t>
      </w:r>
      <w:r w:rsidRPr="005440D4">
        <w:rPr>
          <w:noProof/>
        </w:rPr>
        <w:t>ничто, когда крепка связь с Учителем. Огни связи преодолевают огни земные. Много уже вместе прошли, накопляя опыт чудесный. Долог наш путь, и отрезки пути, проходимые и неизменно оставляемые позади, не будем считать самоцелью. Наша цель</w:t>
      </w:r>
      <w:r w:rsidR="000C6C5A" w:rsidRPr="005440D4">
        <w:rPr>
          <w:noProof/>
        </w:rPr>
        <w:t xml:space="preserve"> — </w:t>
      </w:r>
      <w:r w:rsidRPr="005440D4">
        <w:rPr>
          <w:noProof/>
        </w:rPr>
        <w:t xml:space="preserve">достичь Огненного Мира, оставив все позади и расставшись со всем, что было внизу, навсегда. На Луне жили и с Луною расстались. На Земле живем и с Землею расстанемся тоже. И новые </w:t>
      </w:r>
      <w:r w:rsidRPr="005440D4">
        <w:rPr>
          <w:noProof/>
        </w:rPr>
        <w:lastRenderedPageBreak/>
        <w:t>миры, новые планеты, чудесные и высшие, будут уделом бессмертного и вечно восходящего духа человека.</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47.</w:t>
      </w:r>
      <w:r w:rsidR="00AA5A76" w:rsidRPr="005440D4">
        <w:rPr>
          <w:noProof/>
        </w:rPr>
        <w:t xml:space="preserve"> Друг Мой, правильно мыслишь, считая, что полагаться можно только на Нас. Вот перед тобою жизнь, посылающая свои встречные переменные волны. На якоре Иерархии можно спокойно держаться. Изменчивы люди и людские отношения, но неизменен Владыка. Потому во Мне можешь чувствовать себя твердо среди волн бурного моря житейского. Верующий в Меня, надеющийся на Меня, непоколебимый во Мне не погибнет. Никакие бури не страшны, если закон Иерархии в порядке. Ключи к качеству спокойствия имеешь. Удержись в нем, что бы там ни было, чудесный пламень равновесия храни</w:t>
      </w:r>
      <w:r w:rsidR="000C6C5A" w:rsidRPr="005440D4">
        <w:rPr>
          <w:noProof/>
        </w:rPr>
        <w:t xml:space="preserve"> — </w:t>
      </w:r>
      <w:r w:rsidR="00AA5A76" w:rsidRPr="005440D4">
        <w:rPr>
          <w:noProof/>
        </w:rPr>
        <w:t>великая сила. Ведь что такое состояние духа, когда энергии его находятся в полном подчинении воле и когда дух властно может ими распоряжаться. Так будем все противодействующее, все преграды препятствующие разбивать тараном равновесия. Казалось бы, качество нейтрального порядка, однако против равновесия никто и ничто не устоит. Так важно усвоить на деле и в жизни, что утрата равновесия лишает силы, ничего взамен не давая. Тебе Говорю, посмотри на орлиные крылья, сколько в них силы, годны для дальних полетов, но действуют в равновесии, ибо не может быть полет прям, если одно из крыльев будет работать сильнее или слабее. В равновесии действия скрыта огромная сила. Мы мир победим в равновесии духа: ты и Я, который в тебе. Ты тайну могущества должен понять. Расти же могучие крылья</w:t>
      </w:r>
      <w:r w:rsidR="000C6C5A" w:rsidRPr="005440D4">
        <w:rPr>
          <w:noProof/>
        </w:rPr>
        <w:t xml:space="preserve"> — </w:t>
      </w:r>
      <w:r w:rsidR="00AA5A76" w:rsidRPr="005440D4">
        <w:rPr>
          <w:noProof/>
        </w:rPr>
        <w:t>будем летать далеко. Обрати внимание на то, как внешние явления вызывают внутреннее пламя, но большего огненного потенциала, которое уже легко побеждает волны внешних воздействий. В этом рост духа, который должен дать пламя сильнее противных, идущих извне, явлений. Так сознательно возрастай духом на все, идущее против, но в равновесии пламени духа. Благословение Шлю.</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48. (Янв. 26).</w:t>
      </w:r>
      <w:r w:rsidR="00AA5A76" w:rsidRPr="005440D4">
        <w:rPr>
          <w:noProof/>
        </w:rPr>
        <w:t xml:space="preserve"> Тело человеческое, а также и каждый физический предмет, занимают на Земле определенное место и время. Дух же Вневременен и местом не связан. Дух не ограничен пространством земным и расстояниями. Потому в духе можно летать и передвигаться беспрепятственно. Двигателем духа в пространстве является мысль. Прежде чем научиться летать в духе, в ядре духа в действительности, надо приобрести полную свободу движения в мыслях, движения мысленного, то есть в воображении. Полеты духа в мыслях силою воображения, полеты в воображении будут необходимым преддверием полетов действительных. Но даже и в мыслях летать нелегко. Очень трудно представить себе себя в каком-нибудь отдаленном пункте, всецело перенеся туда свое сознание, ярко ощущая себя не в своей комнате, на своей улице, в своем городе, но именно там, в другом месте, в другом доме и другом окружении, и оттуда уже смотреть на то место, где находится </w:t>
      </w:r>
      <w:r w:rsidR="00AA5A76" w:rsidRPr="005440D4">
        <w:rPr>
          <w:noProof/>
        </w:rPr>
        <w:lastRenderedPageBreak/>
        <w:t>оставленное духом и сознанием физическое тело. Очень трудно в сознании отделиться от тела и его непосредственного окружения. Но в этом можно упорно и ритмично упражняться. Но самое интересное то, что в этом далеком месте, куда мысленно в воображении своем перенесся дух, люди, там находящиеся, могут увидеть, или почувствовать, или ярко подумать о человеке, к ним прилетевшем в духе и сильно подумавшем о них, далеких. Благодаря делимости духа посланные части духа как-то достигают далекого назначения, и то, что казалось туманным процессом воображения, оказывается действительностью, подтверждаемою фактами. Значит, даже в начальных стадиях этого мысленного полета духа в воображении уже кроется врожденная и неодолимая способность духа иметь проявления вне трехмерного пространства и обычного времени. Движения духа вневременны и потому не могут измеряться с часами в руках, но несомненно одно: как-то и в какой-то степени дух назначения своего достигает, какое-то воздействие на окружающее производит и даже может оставить следы полученных от полета впечатлений на земном сознании своего обладателя. Мысль, атрибут духа, не ограниченная земными измерениями, совершает дальние полеты, и частицы духа, посланные в пространство и вернувшиеся обратно, дальние вести приносят. Но процесс тонок и требует сосредоточенности, внимания, тренировки и утонченности восприятия. Часто посланные части духа творят большие дела, в то время как обладатель его даже и не подозревает о совершаемой работе. Так называемые отсутствия в бодрствующем состоянии являются указанием делимости духа и дальней работы. Можно мыслью облетать мир, совершенно в воображении своем оторвавшись от местонахождения физического тела. Это очень полезное и нужное предварительное упражнение. Это не есть выход астрала, но нечто гораздо большее и значительное, вернее, подготовка к нему. Полеты в ядре духа, полеты сознательные есть очень большое достижение. К осуществлению их надо уметь приступить. Указываемый опыт и будет предварительной ступенью. Можно внимательно следить за реакцией от дальнего соприкосновения с людьми, имеющими для духа особое значение, и с людьми, близкими по духу. И, конечно, в эти опыты надо вложить сердце, ибо сердце</w:t>
      </w:r>
      <w:r w:rsidR="000C6C5A" w:rsidRPr="005440D4">
        <w:rPr>
          <w:noProof/>
        </w:rPr>
        <w:t xml:space="preserve"> — </w:t>
      </w:r>
      <w:r w:rsidR="00AA5A76" w:rsidRPr="005440D4">
        <w:rPr>
          <w:noProof/>
        </w:rPr>
        <w:t xml:space="preserve">обитель духа, летает. Не нужно каких-то особых усилий или напряжений, и особенно нервных или физических, нужно просто ощутить себя в желаемом месте и с желаемым человеком и представить себя в нем так, как представляем себя в своей собственной комнате с закрытыми глазами со всеми условиями вокруг. Так можно почувствовать не только настроение далеких отсутствующих, но и настроение городов, стран и тонус явлений или событий, в них происходящих. Надо только отметить реакцию полета в духе на сознание и дать себе отчет в полученных тонких впечатлениях. В духе все просто, но трудно перевести язык духа на шершавый и грубый язык земной. Обычный выход в астральном теле </w:t>
      </w:r>
      <w:r w:rsidR="00AA5A76" w:rsidRPr="005440D4">
        <w:rPr>
          <w:noProof/>
        </w:rPr>
        <w:lastRenderedPageBreak/>
        <w:t>не рекомендуется, ибо может привести к нежелательному усилению медиумистических способностей. Но полеты мысленные в духе могут дать много полезного, а главное, научат отрываться от окружающих условий, к которым так плотно приросло сознание. Эти опыты могут стать путем освобождения духа от плотных условий, в которые он врастает. Полеты в духе, полеты мысленные, полеты в воображении желательны, ибо являются необходимой ступенью к свободному полету в ядре духа и освобождают сознание от цепей трехмерного мира.</w:t>
      </w:r>
    </w:p>
    <w:p w:rsidR="00AA5A76" w:rsidRPr="005440D4" w:rsidRDefault="00AA5A76" w:rsidP="00B139BA">
      <w:pPr>
        <w:rPr>
          <w:noProof/>
        </w:rPr>
      </w:pPr>
    </w:p>
    <w:p w:rsidR="00AA5A76" w:rsidRPr="005440D4" w:rsidRDefault="009028E4" w:rsidP="00B139BA">
      <w:pPr>
        <w:rPr>
          <w:noProof/>
        </w:rPr>
      </w:pPr>
      <w:r w:rsidRPr="005440D4">
        <w:rPr>
          <w:rFonts w:cs="Arial"/>
          <w:b/>
          <w:noProof/>
          <w:szCs w:val="28"/>
        </w:rPr>
        <w:t xml:space="preserve">1955 г. </w:t>
      </w:r>
      <w:r w:rsidR="00AA5A76" w:rsidRPr="005440D4">
        <w:rPr>
          <w:b/>
          <w:noProof/>
        </w:rPr>
        <w:t>49.</w:t>
      </w:r>
      <w:r w:rsidR="00AA5A76" w:rsidRPr="005440D4">
        <w:rPr>
          <w:noProof/>
        </w:rPr>
        <w:t xml:space="preserve"> Итак, стоим перед лицом событий. Они будут, они должны быть, но не ранее срока. А сроки подходят все ближе и ближе. И мечутся люди. Особенно тяжко сердцу. Нет радости. И неудивительно, было бы странно, если бы в преддверии грозных событий радовалось сердце. Тревога и беспокойство охватывают мир. Тяжки токи пространственные. Надо усилить единение сердец. С Сердцем Великим Единение надо держать нерушимое. В единении устоите и Единением. В эти тяжкие дни трудно мыслить о мощи Света, ибо темно. Даю Совет: «Сердце ко Мне напрягите». По нити связи можно получить всяческий иммунитет и сделать светлее вокруг. Чем были сильны они, чьи имена записаны на скрижалях Света? Мною. Так и вы учитесь, как Мною быть сильным. Питаться хаотическими и беспокойными вибрациями окружающего долго нельзя, не выдержит сердце, лучше скорее всецело обратиться ко Мне и во Мне искать решение всего. Во время урагана планетных событий устоять можно лишь Мною, и если Я с вами всегда, то и вы всегда должны быть со Мною. Иначе не дойдем. Пусть все происходящее лишь ко Мне приближает, ибо трудно сознанию сохранить равновесие в вихрях мятущихся энергий. А устоять надо, и</w:t>
      </w:r>
      <w:r w:rsidR="000C6C5A" w:rsidRPr="005440D4">
        <w:rPr>
          <w:noProof/>
        </w:rPr>
        <w:t xml:space="preserve"> — </w:t>
      </w:r>
      <w:r w:rsidR="00AA5A76" w:rsidRPr="005440D4">
        <w:rPr>
          <w:noProof/>
        </w:rPr>
        <w:t>сохранив равновесие. Мои лампы светят в час нужды и когда темно. Всем светят, кто нуждается в Свете. Спасение лишь в башнях духа. Но чтобы башни духа собою явить, надо прочно на Мне утвердиться. И ночью и днем, и здесь и там, и среди этих и тех, но все о Владыке. Все сердце, все мысли, все устремление Ему отдаются. В час планетной ответственности можно отложить мысли и интересы обычные. Можно с Владыкою пободрствовать на дозоре. Не нужны толпы людские, не нужны ни опасения, ни страхи о будущем. Со Мною не нужны обычные мысли. Со Мною Мое пусть наполняет сознание, и тогда крепка будет связь. Когда становится темно и тревога стучится в сердце, надо быть вместе. Так вместе и пройдем через жизнь и дойдем до положенного.</w:t>
      </w:r>
    </w:p>
    <w:p w:rsidR="00AA5A76" w:rsidRPr="005440D4" w:rsidRDefault="00AA5A7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50. (Янв. 27).</w:t>
      </w:r>
      <w:r w:rsidR="00AA5A76" w:rsidRPr="005440D4">
        <w:rPr>
          <w:noProof/>
        </w:rPr>
        <w:t xml:space="preserve"> (Со сна). Надо жить волей.</w:t>
      </w:r>
    </w:p>
    <w:p w:rsidR="00AA5A76" w:rsidRPr="005440D4" w:rsidRDefault="00AA5A76" w:rsidP="00B139BA">
      <w:pPr>
        <w:rPr>
          <w:noProof/>
        </w:rPr>
      </w:pPr>
      <w:r w:rsidRPr="005440D4">
        <w:rPr>
          <w:noProof/>
        </w:rPr>
        <w:t xml:space="preserve">Страх да не войдет в преданное сердце. Страх всегда означает боязнь чего-либо лишиться. Но если ничто не принадлежит нам, даже тело, и если в конечном итоге рано или поздно придется расстаться со всем, и даже со своим телом, то не все ли равно, когда наступит </w:t>
      </w:r>
      <w:r w:rsidRPr="005440D4">
        <w:rPr>
          <w:noProof/>
        </w:rPr>
        <w:lastRenderedPageBreak/>
        <w:t>этот момент, если пришло тому время. Неизбежного не избежать, и надо быть готовым всегда ко всему. Владыка Допустит свершиться лишь тому, чему надлежит и что Он считает полезным для возрастания духа, но не больше того. И если весь мир ополчится на избранных Моих, то все же без Воли Моей волос не упадет с головы. Я щит Подниму. Привязанность к вещам, условиям и оболочкам порождает боязнь их утраты. Но все они временны, и ничто не принадлежит нам. Мы временные гости в мире земном. Пожил путник в гостинице и уезжает, оставив все не свое. Берет с собой лишь свое, ему принадлежащее. Не свое все оставляет, хотя и пользуется им временно. Так и в жизни земной: оставляем все, что не наше, и, уходя из нее, берем лишь то, с чем пришли. Плюс опыт накопленный и знания. Нашего достояния нас никто не в силах лишить. А о чужом, о том, что нам не принадлежит и чего с собой не возьмем, тужить не будем. Так что главная причина страха за текущее состояние свое отпадает. Накоплять же жизненный опыт и знания ничто помешать не может, ибо жизнь и есть школа, и пока человек живет, он может постоянно учиться, и в любых условиях. Потому Моих Называю учениками, ибо учатся везде, всегда и всюду, используя всякие и все условия. Рука Водящая пребывает над духом, и лучшие условия для восхождения создаются. Лучшие условия не значит условия легкие или те, которые нам нравятся. И те, и другие обычно не являются лучшими. Учитель Говорит о лучших условиях, которые продвигают дух. Также не следует забывать и о том, что периоды испытаний по характеру своему чередуются. Закалка брони духа идет со всех сторон. При внимательности можно заметить места слабые и их укрепить. Самодеятельность в этом направлении весьма полезна. Знайте, что одних, без призора, не Оставлю, и с вами может случиться не больше того, что допущено Волей Моею. Это надо твердо усвоить, чтобы найти основание для спокойствия. Очевидность мешает, но ведь мы реалисты-действительники. Ученик не по видимости судит, но знает сердцем. Так пусть каждый знает в сердце своем, что близок Владыка. Это знание поможет перейти через. Постоянно переходим через невидимый мост, ведущий в будущее, и постоянно оставляем позади условия текущего часа. И сколько их, плохих и хороших, опасных и трудных осталось там, позади. А мы все так же целы и невредимы в Длани Учителя. Дети Мои, любимые дети, щит Мой над вами простерт. Покойны будьте в вере в непобедимую мощь вашего Владыки, вашего Друга, Отца и Заступника. Я Сказал.</w:t>
      </w:r>
    </w:p>
    <w:p w:rsidR="00AA5A76" w:rsidRPr="005440D4" w:rsidRDefault="00AA5A7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51.</w:t>
      </w:r>
      <w:r w:rsidR="00AA5A76" w:rsidRPr="005440D4">
        <w:rPr>
          <w:noProof/>
        </w:rPr>
        <w:t xml:space="preserve"> Да! Да! Все проходит, и все пройдет. И нет возврата ничему прошедшему. И ничто не может остановить бега времени. И хорошее и плохое, и легкое и трудное</w:t>
      </w:r>
      <w:r w:rsidR="000C6C5A" w:rsidRPr="005440D4">
        <w:rPr>
          <w:noProof/>
        </w:rPr>
        <w:t xml:space="preserve"> — </w:t>
      </w:r>
      <w:r w:rsidR="00AA5A76" w:rsidRPr="005440D4">
        <w:rPr>
          <w:noProof/>
        </w:rPr>
        <w:t>все, все уйдет в бесконечность прошлого. Лишь будущее принадлежит нам. Ему и отдадим свои мысли и устремления.</w:t>
      </w:r>
    </w:p>
    <w:p w:rsidR="00F844F6" w:rsidRPr="005440D4" w:rsidRDefault="00F844F6" w:rsidP="00B139BA">
      <w:pPr>
        <w:rPr>
          <w:noProof/>
        </w:rPr>
      </w:pPr>
    </w:p>
    <w:p w:rsidR="00AA5A76" w:rsidRPr="005440D4" w:rsidRDefault="00AA5A76" w:rsidP="00F844F6">
      <w:pPr>
        <w:pStyle w:val="Quote"/>
        <w:rPr>
          <w:noProof/>
        </w:rPr>
      </w:pPr>
      <w:r w:rsidRPr="005440D4">
        <w:rPr>
          <w:noProof/>
        </w:rPr>
        <w:lastRenderedPageBreak/>
        <w:t>Хворал два дня.</w:t>
      </w:r>
    </w:p>
    <w:p w:rsidR="00AA5A76" w:rsidRPr="005440D4" w:rsidRDefault="00F844F6" w:rsidP="00B139BA">
      <w:pPr>
        <w:rPr>
          <w:noProof/>
        </w:rPr>
      </w:pPr>
      <w:r w:rsidRPr="005440D4">
        <w:rPr>
          <w:rFonts w:cs="Arial"/>
          <w:b/>
          <w:noProof/>
          <w:szCs w:val="28"/>
        </w:rPr>
        <w:t xml:space="preserve">1955 г. </w:t>
      </w:r>
      <w:r w:rsidR="00AA5A76" w:rsidRPr="005440D4">
        <w:rPr>
          <w:b/>
          <w:noProof/>
        </w:rPr>
        <w:t>52. (Янв. 29).</w:t>
      </w:r>
      <w:r w:rsidR="00AA5A76" w:rsidRPr="005440D4">
        <w:rPr>
          <w:noProof/>
        </w:rPr>
        <w:t xml:space="preserve"> Если одна и та же цель достигается разными путями, то и пути эти хороши, если они соответствуют характеру и особенностям идущего по ним. Для каждого его особый путь будет наилучшим, и Учитель Выбирает всегда путь наилучший. Два путника могут одновременно оказаться у цели, придя к ней совершенно разными путями, а также и ученики одного Учителя. Путь духа индивидуален. Ни завидовать чужому пути, ни сетовать на свой не годится. Ибо Учитель Изыскивает ближайшие пути подхода. Конечно, путь ускоряется, если ему отдано все сердце. Ведь, в конце концов, жизнь и есть путь. И когда осознается, что жизнь есть путь приближения к Свету и утверждения Света в себе, то сама жизнь и становится этим путем. И оба эти явления сливаются, более уже не разделяясь. Превращение жизни в явление пути будет знаком высшего понимания. Это будет мудростью, утвержденной в применении. Когда жизнь становится путем восхождения духа и приближением к Учителю, то отношение к ней и ко всему происходящему в ней совершенно меняется. Все происходящее теряет свое самодовлеющее значение и становится лишь средством достижения цели конечной. Целесообразность становится ведущим началом. Ценно лишь то, что продвигает, полезно и нужно только способствующее восхождению. Так же познается временность и ненужность вещей. Ценности духа приобретают особое значение, ибо их можно удержать, взяв с собою в путь дальний, и донести до конца, пронеся через всю жизнь. Ни нарядов, ни одежды, ни обуви не пронести: износятся и превратятся в хлам, но мужество, но стойкость, но знание, но любовь, но преданность, но способности духовные</w:t>
      </w:r>
      <w:r w:rsidR="000C6C5A" w:rsidRPr="005440D4">
        <w:rPr>
          <w:noProof/>
        </w:rPr>
        <w:t xml:space="preserve"> — </w:t>
      </w:r>
      <w:r w:rsidR="00AA5A76" w:rsidRPr="005440D4">
        <w:rPr>
          <w:noProof/>
        </w:rPr>
        <w:t>можно, и не только пронести, но и приумножить. Сказано: «Не собирайте себе сокровищ на Земле...», ибо земные сокровища и вещи земные все временны и их с собой в Мир Высший не взять. «Но собирайте сокровища на Небесах», то есть незримые ценности духа собирайте в себе, в своем высшем «Я», в Бессмертной Триаде своей, которая является символом Наивысшего в человеке или тем, что является в нем небесным, непреходящим, бессмертным и что соответствует Высшему Миру, или Небесам евангельским. Эти сокровища духа собираются для себя, но не для низшего, преходящего и смертного «я», но для Высшей Триады, для небесного человека, который пребывает в каждом, и нуждам и потребностям которого люди так мало уделяют времени и внимания, ибо заняты человеком земным, низшим, желудком своим и потребностями жизни плотной. Собравший сокровища и ценности земные, умирая, оставляет их на Земле и уходит в Мир Высший безо всего, нищим, нищим духовно, с пустыми руками. Собравший на Земле сокровища духа и качества свои</w:t>
      </w:r>
      <w:r w:rsidR="000C6C5A" w:rsidRPr="005440D4">
        <w:rPr>
          <w:noProof/>
        </w:rPr>
        <w:t xml:space="preserve"> — </w:t>
      </w:r>
      <w:r w:rsidR="00AA5A76" w:rsidRPr="005440D4">
        <w:rPr>
          <w:noProof/>
        </w:rPr>
        <w:t xml:space="preserve">носителей кристаллов высших огней, приумноживший, идет туда богачом, со всеми своими накопленными сокровищами. Его Бессмертная Триада, небесный человек в нем, имеет в этом случае богатый материал и бесценные </w:t>
      </w:r>
      <w:r w:rsidR="00AA5A76" w:rsidRPr="005440D4">
        <w:rPr>
          <w:noProof/>
        </w:rPr>
        <w:lastRenderedPageBreak/>
        <w:t>накопления, дающие ему возможность ярко, полно и сознательно проявляться в Высших Мирах, где земной богач, но в духе ничего не накопивший, не имеет ничего для проявления, то есть для жизни сознательной. Для жизни на Земле нужно тело и все его способности, так же и для жизни на Высших Планах бытия нужно тело Света и его способности. И если на Земле телу Света не было уделено ни времени, ни внимания, ни усилий и не было отложено в него кристаллов нужных энергий, тело Света после смерти сознательно проявиться не может. Можно блестящую жизнь провести на Земле и людьми быть отмеченным, ничего не отложив в свое высшее «Я», то есть, оставшись духовно нищим. Можно прожить самую скромную и незаметную жизнь, духовные сокровища накопив и умножив. Все в духе, и все решает дух. Но нет человеку никакой пользы, если он весь мир приобретет, но высших энергий в Чаше своей не отложит, то есть утратит возможность жизни сознательной в Высшей Триаде своей, то есть душу свою потеряет. Высшее без низшего жить может и быть бессмертным. Но низшее без высшего может жить лишь на Земле и со смертью утрачивает сознание, всецело ограниченный земными желаниями и устремлениями, которым место есть лишь на Земле. Законы кристаллизации высших энергий в Чаше имеют прямое и непосредственное отношение к бессмертию человека, и собирающий их сознательно знает путь, ведущий в жизнь. Потому Говорю: «Собирайте себе Сокровища на Небе, где ни моль, ни ржа не истребляет, и где воры не подкапывают и не крадут. В духе сокровища собирайте».</w:t>
      </w:r>
    </w:p>
    <w:p w:rsidR="00AA5A76" w:rsidRPr="005440D4" w:rsidRDefault="00AA5A7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53.</w:t>
      </w:r>
      <w:r w:rsidR="00AA5A76" w:rsidRPr="005440D4">
        <w:rPr>
          <w:noProof/>
        </w:rPr>
        <w:t xml:space="preserve"> Что такое земная жизнь? Земная жизнь есть путь в Беспредельность вечной жизни.</w:t>
      </w:r>
    </w:p>
    <w:p w:rsidR="00F844F6" w:rsidRPr="005440D4" w:rsidRDefault="00F844F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54.</w:t>
      </w:r>
      <w:r w:rsidR="00AA5A76" w:rsidRPr="005440D4">
        <w:rPr>
          <w:noProof/>
        </w:rPr>
        <w:t xml:space="preserve"> И если спросят, почему все время к Учению Христа возвращаетесь, ответьте: ступени, ведущие в Храм Жизни, должны быть чистыми. Люди ухитрились сделать их непроходимыми, загромоздив наносными наслоениями маломудрия.</w:t>
      </w:r>
    </w:p>
    <w:p w:rsidR="00AA5A76" w:rsidRPr="005440D4" w:rsidRDefault="00AA5A7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55.</w:t>
      </w:r>
      <w:r w:rsidR="00AA5A76" w:rsidRPr="005440D4">
        <w:rPr>
          <w:noProof/>
        </w:rPr>
        <w:t xml:space="preserve"> Думаем ли мы, говоря, что проходит все, о том, что ничто не проходит, ничто не исчезает, но что все прошлое всегда существует около нас, но в других измерениях, но будучи связано с нами неразрывными незримыми нитями причин и следствий. Вот опять перед нами два противоположных явления, пара противоположностей, которую надо примирить и сгармонизировать в сознании. Настоящее отличается от прошлого тем, что в нем всегда можно что-то изменить для будущего, породив другие причины. В прошлом изменить ничего уже нельзя. Порожденные в прошлом причины по роду своему приносят следствия в будущем. Сам человек есть не что иное, как кристаллизованное в настоящем следствие прошлого. В этом смысле наше прошлое с нами всегда в настоящем. Так же и фильма жизней прошедших запечатлена в Чаше, откуда ее </w:t>
      </w:r>
      <w:r w:rsidR="00AA5A76" w:rsidRPr="005440D4">
        <w:rPr>
          <w:noProof/>
        </w:rPr>
        <w:lastRenderedPageBreak/>
        <w:t>можно вызвать на экран сознания. Но на экране сознания можно запечатлеть также и прошлое людей, стран, городов и вещей, в Чаше не запечатленных. Это архивы планеты, также существующие в пространстве, но уже не трехмерном. В трехмерном мире явления подчинены спирали времени. Но время есть свойство трехмерного мира, вернее, трехмерного сознания. В нашем сознании дерево существует во времени, но времени для дерева не существует. Тела высших измерений, не влезающие в рамки трех, мы втискиваем в рамки времени и говорим тогда о том, что дерево живет 30, 40, сто, тысячу лет. Так же и относительно прочих явлений. Непостижимую сущность протяженности явлений в пространстве временем мы измеряем условными мерами часов, дней и годов и на этом успокаиваемся. Тайна времени велика есть. Постичь ее дано лишь огненному сознанию. Познавшие говорят: времени нет, что время</w:t>
      </w:r>
      <w:r w:rsidR="000C6C5A" w:rsidRPr="005440D4">
        <w:rPr>
          <w:noProof/>
        </w:rPr>
        <w:t xml:space="preserve"> — </w:t>
      </w:r>
      <w:r w:rsidR="00AA5A76" w:rsidRPr="005440D4">
        <w:rPr>
          <w:noProof/>
        </w:rPr>
        <w:t>иллюзия, и они правы. Древняя мудрость говорит о циклах протяженностью в сотни миллиардов лет, и она права. Опять пара непостижимых противоположностей. Мерилом времени является сознание, ибо человек есть мера вещей. Трехмерное время и время Тонкого Мира в выявлениях своих разнятся. И в этом мире, и в том мире дух обладает зрением, но и это зрение тоже разнится от зрения земного. Плоскостью сознания и сущностью оболочек обуславливаются особенности зрения, этим же обуславливается и отношение к явлению времени и его интерпретация. Мир Огненный и меры духа вневременны, ибо дух Вневременен. Мир мыслей и чувств не подчинен секундомеру. В некоторых психических состояниях даже на Земле останавливается для сознания обычный бег времени. Но сны вневременны, даже если они стройны и дают последовательность впечатлений. В одно мгновение по земным часам можно пережить массу событий в сновидениях. Тонкое состояние сознания во время сна вневременно и измеряется уже другими мерами. Время как будто бы и остается, но мерки его иные. Поэтому будем считать, что всякое земное утверждение может быть правильным лишь для Земли и материального мира. Но относительность времени очевидна даже астрономически. Но непреложно течение светил и неповторяемость их угловых сочетаний. Следовательно, движение и ритм при всех условиях остаются выражением жизни Космоса. И если бы нашлось великое огненное сознание, которое было бы в состоянии вместить все прошлое и все будущее, вытянутое во времени как одно огромное целое, существующее в великом и вечном ныне, проблема и тайна времени была бы решена. В словах «Прежде начала времен, Аз Есмь» кроются ключи к решению этой проблемы, ибо в этих словах «ныне» отделяется от понятия времени и как бы ставится вне его. Поэтому прошедшее, настоящее и будущее правильнее считать аспектами великого вечного «ныне», аспектом Вечности, или Беспредельности в ее бесконечных формах проявления, постепенно раскрывающихся восходящему сознанию.</w:t>
      </w:r>
    </w:p>
    <w:p w:rsidR="00AA5A76" w:rsidRPr="005440D4" w:rsidRDefault="00AA5A76" w:rsidP="00B139BA">
      <w:pPr>
        <w:rPr>
          <w:noProof/>
        </w:rPr>
      </w:pPr>
    </w:p>
    <w:p w:rsidR="00AA5A76" w:rsidRPr="005440D4" w:rsidRDefault="00F844F6" w:rsidP="00B139BA">
      <w:pPr>
        <w:rPr>
          <w:noProof/>
        </w:rPr>
      </w:pPr>
      <w:r w:rsidRPr="005440D4">
        <w:rPr>
          <w:rFonts w:cs="Arial"/>
          <w:b/>
          <w:noProof/>
          <w:szCs w:val="28"/>
        </w:rPr>
        <w:t xml:space="preserve">1955 г. </w:t>
      </w:r>
      <w:r w:rsidR="00AA5A76" w:rsidRPr="005440D4">
        <w:rPr>
          <w:b/>
          <w:noProof/>
        </w:rPr>
        <w:t>56. (Янв. 30).</w:t>
      </w:r>
      <w:r w:rsidR="00AA5A76" w:rsidRPr="005440D4">
        <w:rPr>
          <w:noProof/>
        </w:rPr>
        <w:t xml:space="preserve"> Когда Говорю: «Духа не угашайте»,</w:t>
      </w:r>
      <w:r w:rsidR="000C6C5A" w:rsidRPr="005440D4">
        <w:rPr>
          <w:noProof/>
        </w:rPr>
        <w:t xml:space="preserve"> — </w:t>
      </w:r>
      <w:r w:rsidR="00AA5A76" w:rsidRPr="005440D4">
        <w:rPr>
          <w:noProof/>
        </w:rPr>
        <w:t>Имею в виду постоянное горение сердца. Неугасимый огонь в святилищах древних храмов был символом неугасимого пламени сердца. Угашение огня храма каралось смертью. Угашение огня сердца означает смерть духа, ибо без огня умирает сердце, хотя человек и являет собою все внешние признаки живого существа. Живые мертвецы, или люди, умершие в духе, являются позором человечества. Священный пламень в святилище сердца должен гореть всегда. Стан воинов Света есть стан горящих сердец. Сердце остается символом жизни, и особенно духовной. Сердца согласные, сливаясь в согласии с Сердцем Великим, являют собою огромную силу. Не могут силе их объединенного пламени противостать разрозненные попытки несогласных сердец. Идем единым фронтом и им Побеждаем. Побеждаем объединенным сердцем. Нужны Нам нуклеусы объединенных сердец. Слитые в устремлении с Нами, они могут собою явить опорные устои Света, куда спокойно Можем посылать Лучи для поддержания узлов сети планетной. Чем больше сердец сливаются в согласии, тем большей мощности Лучи могут они воспринять. Потому и Говорим о единениях содружеских. Особенно нужны они пространственно. Не о делах земных идет единение, но о Делах Учителя и духовных. Не о делах личных, но делах Общего Блага, не о делах тьмы, но</w:t>
      </w:r>
      <w:r w:rsidR="000C6C5A" w:rsidRPr="005440D4">
        <w:rPr>
          <w:noProof/>
        </w:rPr>
        <w:t xml:space="preserve"> — </w:t>
      </w:r>
      <w:r w:rsidR="00AA5A76" w:rsidRPr="005440D4">
        <w:rPr>
          <w:noProof/>
        </w:rPr>
        <w:t>Света. Так снова Говорю о Единении во имя Света, во Имя Владыки, во имя Учения Жизни, во имя идущей победы Света. Но многие заняты делами своими и о Делах Учителя позабыли. Но дела свои прежде Дел Учителя поставивший в Свете не преуспеет. Потому Напоминаю о Единении сердец во Имя Учителя, которое является Зовом текущего часа. В Единении против волн идущих событий устоите. И если кто-то в этот опасный момент в ослеплении себеслужения отъединяется, поступает не мудро. Можно отделиться совсем. Дела личные, какими бы важными и значительными они ни казались, не могут сравниться с Делами Учителя. И тот, кто в жизни руководствуется делами личного блага, не преуспеет и в единении. Чем заняты, други Мои, в преддверии грозных событий: Делами Моими или делами своими? Сейчас Мне нужно единение ваших сердец. Хочу видеть монолит согласных сердец, слитых в единении добром. И если в теле сидите по своим углам, то в духе объединитесь. Подходит то время, когда устоять можно будет лишь в единении. Пусть формула жизни «Я в вас, вы во Мне, Я в Отце, и мы едины» станет, действительно, жизнью для вас. Ибо Хаос угрожает отовсюду. Но Хаос есть антипод жизни. В единении устоите. Единение вверх по линии Иерархии, и единение вниз по линии согласных сердец. Помните, велика сила двенадцатигранника, объединенного огнями горящих сердец. Но силен даже нуклеус из двух сердец, пылающих любовью и преданностью Учителю Света. Сидящие по углам, подумайте о единении пламенном.</w:t>
      </w:r>
    </w:p>
    <w:p w:rsidR="00AA5A76" w:rsidRPr="005440D4" w:rsidRDefault="00AA5A76" w:rsidP="00B139BA">
      <w:pPr>
        <w:rPr>
          <w:noProof/>
        </w:rPr>
      </w:pPr>
    </w:p>
    <w:p w:rsidR="00AA5A76" w:rsidRPr="005440D4" w:rsidRDefault="005E6F1E" w:rsidP="00B139BA">
      <w:pPr>
        <w:rPr>
          <w:noProof/>
        </w:rPr>
      </w:pPr>
      <w:r w:rsidRPr="005440D4">
        <w:rPr>
          <w:rFonts w:cs="Arial"/>
          <w:b/>
          <w:noProof/>
          <w:szCs w:val="28"/>
        </w:rPr>
        <w:t xml:space="preserve">1955 г. </w:t>
      </w:r>
      <w:r w:rsidR="00AA5A76" w:rsidRPr="005440D4">
        <w:rPr>
          <w:b/>
          <w:noProof/>
        </w:rPr>
        <w:t>57.</w:t>
      </w:r>
      <w:r w:rsidR="00AA5A76" w:rsidRPr="005440D4">
        <w:rPr>
          <w:noProof/>
        </w:rPr>
        <w:t xml:space="preserve"> Сын Мой, Явил свидетельство Близости Моей, и все же она в должной степени еще не осознана. Что же препятствует? Все те же враги: Майя очевидности и занятость самости собою. Уже ведомо то, что в космическом нет места личному, и все-таки личность затмевает собою горизонт жизни. Рассмотрим явление личное. Даже двое, рядом живущих, каждый живет в своем, отличном, личном мирке. Сколько голов, столько умов, и столько же личных мирков, и все они разные. Но един Космос. Как же получилось, что Космос единый в сознании миллиардов людей разбился на миллиарды личных и ложных о нем представлений? Корень будем искать в ограничениях физического тела, мозга и интеллекта, с ними связанного тесно. Материя ограничена материей, плотное</w:t>
      </w:r>
      <w:r w:rsidR="000C6C5A" w:rsidRPr="005440D4">
        <w:rPr>
          <w:noProof/>
        </w:rPr>
        <w:t xml:space="preserve"> — </w:t>
      </w:r>
      <w:r w:rsidR="00AA5A76" w:rsidRPr="005440D4">
        <w:rPr>
          <w:noProof/>
        </w:rPr>
        <w:t>плотным. Но дух</w:t>
      </w:r>
      <w:r w:rsidR="000C6C5A" w:rsidRPr="005440D4">
        <w:rPr>
          <w:noProof/>
        </w:rPr>
        <w:t xml:space="preserve"> — </w:t>
      </w:r>
      <w:r w:rsidR="00AA5A76" w:rsidRPr="005440D4">
        <w:rPr>
          <w:noProof/>
        </w:rPr>
        <w:t>вне. Если сознание поднять в сферу той оболочки духа, которая не связана пределами возможностей пяти физических чувств и пределами личности, то можно войти в ритм жизни Космоса. Значит, задача в том, чтобы вырваться из цепких объятий своей собственной личности и ее интересов, из замкнутого круга своего малого «я». Любовь настоящая, не замыкающая в себе любовь, устремляя сознание к любимым вещам, людям, природе, звездам, искусству, уже выводит сознание из тесного круга личности. Человек, любящий свое дело, свою работу, уже побеждает самость свою, становясь вне ее. Так каждое отделение от себя, каждое забвение своего малого «я» будет шагом на пути освобождения духа от цепей личности, обреченной на смерть в силу Космических Законов. Личность умирает со сменой оболочек. Личность есть ярый центр и средоточие всего того, что обречено смерти. Чем более яро живет человек в своей малой личности, чем более любит ее и служит ей, тем более вовлекает он себя в круг обреченности, подлежащей уничтожению и смерти. Можно вспомнить, что, положим, двадцать лет тому назад сознание яро было наполнено какими-то интересами и переживаниями, которые ныне совершенно забылись. Они умерли для сознания сегодняшнего дня. Так же умрут и сегодняшние ярые переживания. Так же умрут и все, составляющие мир личный. Но останется человек</w:t>
      </w:r>
      <w:r w:rsidR="000C6C5A" w:rsidRPr="005440D4">
        <w:rPr>
          <w:noProof/>
        </w:rPr>
        <w:t xml:space="preserve"> — </w:t>
      </w:r>
      <w:r w:rsidR="00AA5A76" w:rsidRPr="005440D4">
        <w:rPr>
          <w:noProof/>
        </w:rPr>
        <w:t xml:space="preserve">носитель бессмертного духа. Останется дух, проходящий сквозь Майю личных переживаний. Если считать эти личные явления своим «Я», то с исчезновением их надо и умирать. Но не умираем, сменив старые одежды на новые. Так же не умрем, сменив мир личных чувств и явлений на мир явлений сверхличных, а лишь малое сделаем большим и, утеряв в нем малое, сами станем большими. Зову в Мир Мой, чтобы, приняв в сознание Учение, к Миру Моему приобщиться. Потому хорошо все, что выводит человека из его малого личного мира на просторы пространственные. Надо понять мир личный как мир смерти и обреченности и мир сверхличный как мир жизни и бессмертия. Потому забота Риши не о себе, но о мире. Потому Учитель личного малого «я» не Имеет. Потому Учение Наше называется Учением Жизни. Убивший свое </w:t>
      </w:r>
      <w:r w:rsidR="00AA5A76" w:rsidRPr="005440D4">
        <w:rPr>
          <w:noProof/>
        </w:rPr>
        <w:lastRenderedPageBreak/>
        <w:t>малое «я», душу свою, ее обретает, но душу свою потерявший, личность свою утративший и тем смерть в себе победивший вступает в Сферы Космического сознания и к жизни бессмертия приобщается.</w:t>
      </w:r>
    </w:p>
    <w:p w:rsidR="00AA5A76" w:rsidRPr="005440D4" w:rsidRDefault="00AA5A76" w:rsidP="00B139BA">
      <w:pPr>
        <w:rPr>
          <w:noProof/>
        </w:rPr>
      </w:pPr>
    </w:p>
    <w:p w:rsidR="00AA5A76" w:rsidRPr="005440D4" w:rsidRDefault="005E6F1E" w:rsidP="00B139BA">
      <w:pPr>
        <w:rPr>
          <w:noProof/>
        </w:rPr>
      </w:pPr>
      <w:r w:rsidRPr="005440D4">
        <w:rPr>
          <w:rFonts w:cs="Arial"/>
          <w:b/>
          <w:noProof/>
          <w:szCs w:val="28"/>
        </w:rPr>
        <w:t xml:space="preserve">1955 г. </w:t>
      </w:r>
      <w:r w:rsidR="00AA5A76" w:rsidRPr="005440D4">
        <w:rPr>
          <w:b/>
          <w:noProof/>
        </w:rPr>
        <w:t>58. (Янв. 31).</w:t>
      </w:r>
      <w:r w:rsidR="00AA5A76" w:rsidRPr="005440D4">
        <w:rPr>
          <w:noProof/>
        </w:rPr>
        <w:t xml:space="preserve"> Могут спросить, как определить степень готовности духа к Служению. Ответьте: по огням сердца. На Служении может быть лишь сердце горящее. Служение означает даяние, а давать может только тот, чьи огни зажжены. Служением называется светоносное состояние сердца, постоянно излучающего свет свой в пространство вокруг себя. Служитель Света уподобляется светильнику, всегда горящему. Спит ли он или бодрствует, говорит или молчалив, работает или в глубоком размышлении, сердце постоянно излучает свои дары в пространство. Эти излучения являются благословением для всех и всего, кто и что с ними соприкасается. Обычно носитель Света не признается окружающими его людьми, ибо они просто даже не понимают, в чем заключается его отличие от обычных людей. Светоносная аура явление столь редкое, что уже само по себе является необычным. Обычные деления людские на людей хороших и плохих признаку служителя Света не отвечают. Конечно, в общем смысле он является человеком хорошим, но на этом дальнейшая аналогия и заканчивается, ибо много так называемых хороших людей не знают Служения и служителями Света не являются. Все дело в состоянии ауры, насыщающей сферы тонкими энергиями духа. Надо быть носителем Света, чтобы излучать свет и находиться на Служении. Служению всегда сопутствует сознательная связь с Иерархией Света. Связь иерархическая, всегда предполагающая Руководителя, будет неизменным и непременным условием Служения. Не потухнет светильник духа и не иссякнет в нем масло, если питается он Лучами Иерархии. Невозможно устоять против жизни, если за спиною нет поддержки иерархической. Отсюда столько благих начинаний, кончающихся ничем. Но сердце, знающее Учителя, в Служении не престанет. При должном состоянии ауры все действия окрашиваются ее светом, но при отсутствии света даже внешне хорошие поступки остаются бесцветными или серыми. Ценность сущности человека определяется его светимостью. Ауры людей тусклы. Служители Света составляют одну семью иерархическую и подлежат Нашей Заботе и вниманию. Все имена их у Нас, и записаны не одна, но многие жизни. Судьба их особая, отличная от судьбы обычных людей. Их воплощения определяются Нами, и они находятся под Лучами Иерархии. Приходят и уходят из жизни по Лучу. И под охраной особой. И там, в Мире Незримом, связь не прерывается, а, наоборот, усиливается многократно. Как общее правило, их жизнь земная нелегка. Но зато Близость Учителей, состояние ауры обусловливают пригодность к Служению. Должное ее состояние можно поддерживать сознательно и волею. О качествах уже говорилось. Но качества напрягаются и усиливаются устремлением к </w:t>
      </w:r>
      <w:r w:rsidR="00AA5A76" w:rsidRPr="005440D4">
        <w:rPr>
          <w:noProof/>
        </w:rPr>
        <w:lastRenderedPageBreak/>
        <w:t>Учителю. Так Учитель Является порогом к Свету, путем к Свету и целью конечной слияния сознаний.</w:t>
      </w:r>
    </w:p>
    <w:p w:rsidR="00AA5A76" w:rsidRPr="005440D4" w:rsidRDefault="00AA5A76" w:rsidP="00B139BA">
      <w:pPr>
        <w:rPr>
          <w:noProof/>
        </w:rPr>
      </w:pPr>
    </w:p>
    <w:p w:rsidR="00AA5A76" w:rsidRPr="005440D4" w:rsidRDefault="005E6F1E" w:rsidP="00B139BA">
      <w:pPr>
        <w:rPr>
          <w:noProof/>
        </w:rPr>
      </w:pPr>
      <w:r w:rsidRPr="005440D4">
        <w:rPr>
          <w:rFonts w:cs="Arial"/>
          <w:b/>
          <w:noProof/>
          <w:szCs w:val="28"/>
        </w:rPr>
        <w:t xml:space="preserve">1955 г. </w:t>
      </w:r>
      <w:r w:rsidR="00AA5A76" w:rsidRPr="005440D4">
        <w:rPr>
          <w:b/>
          <w:noProof/>
        </w:rPr>
        <w:t>59.</w:t>
      </w:r>
      <w:r w:rsidR="00AA5A76" w:rsidRPr="005440D4">
        <w:rPr>
          <w:noProof/>
        </w:rPr>
        <w:t xml:space="preserve"> Сын Мой, видел намерения темных. (Видел во сне, что сверху в подвал, где я сидел, бросился через отверстие тигр. Я был как раз под ним. Я смотрел ему в глаза и повторял Имя Владыки). Уничтожили бы давно, если бы могли. Но Рука Моя над тобою. Даже прыгнув, ударятся о защитную броню Луча. Когтям не достать, не Допущу. От попыток даже Мы не избавлены. Но будешь, как в хрустальном яйце. По его гладкой каменной поверхности будут скользить когти. Предупреждение об опасности Даем, дабы стал ближе, еще ближе и теснее. Надо войти в Луч неотрывно и прочно и из круга защитного не выходить. Пусть все угрожающее лишь ко Мне приближает для более тесного слияния сознаний. В тесных, и узких, и опасных переходах, когда сгущается тьма, без Водителя не пройти. Надо встать еще ближе. Надо в сознании не разделяться. Надо Мной оградиться. Со Мною в духе через многие опасности прошли, и волос с головы не упал. Владыка на страже. Ручательство защиты Даю. Тьма наступает повсюду, пользуясь распространением коричневого газа в атмосфере Земли. Посылаю волну защиты. И Испепелю грозящих тебе. Я Руку Свою Подниму. Я мощь Уявлю над силою людских построений. И Вырву когти из мохнатых лап, и зубы Обломаю. Сын Мой, покоен будь в вере. Владыка Сказал.</w:t>
      </w:r>
    </w:p>
    <w:p w:rsidR="00AA5A76" w:rsidRPr="005440D4" w:rsidRDefault="00AA5A76" w:rsidP="00B139BA">
      <w:pPr>
        <w:rPr>
          <w:noProof/>
        </w:rPr>
      </w:pPr>
    </w:p>
    <w:p w:rsidR="00AA5A76" w:rsidRPr="005440D4" w:rsidRDefault="005E6F1E" w:rsidP="00B139BA">
      <w:pPr>
        <w:rPr>
          <w:noProof/>
        </w:rPr>
      </w:pPr>
      <w:r w:rsidRPr="005440D4">
        <w:rPr>
          <w:rFonts w:cs="Arial"/>
          <w:b/>
          <w:noProof/>
          <w:szCs w:val="28"/>
        </w:rPr>
        <w:t xml:space="preserve">1955 г. </w:t>
      </w:r>
      <w:r w:rsidR="00AA5A76" w:rsidRPr="005440D4">
        <w:rPr>
          <w:b/>
          <w:noProof/>
        </w:rPr>
        <w:t>60. (Фев. 1).</w:t>
      </w:r>
      <w:r w:rsidR="00AA5A76" w:rsidRPr="005440D4">
        <w:rPr>
          <w:noProof/>
        </w:rPr>
        <w:t xml:space="preserve"> Являю защиту на верных путях. Шатание во тьме ко Мне не приводит. Быть в Луче</w:t>
      </w:r>
      <w:r w:rsidR="000C6C5A" w:rsidRPr="005440D4">
        <w:rPr>
          <w:noProof/>
        </w:rPr>
        <w:t xml:space="preserve"> — </w:t>
      </w:r>
      <w:r w:rsidR="00AA5A76" w:rsidRPr="005440D4">
        <w:rPr>
          <w:noProof/>
        </w:rPr>
        <w:t>значит быть в Свете Моем. Свет тьмою да не осквернится. Со Мною, со Мною, со Мною в Единении тесном пройдем трудную полосу жизни. Учение претворяется в огни ауры путем прохождения сознания через жизненный опыт, и мудрость Учения становится мудростью ученика. Именно, надо пройти и, именно, не поникнуть духом. Где взять силы? Во Мне. Как устоять? Мною. В нужде не Оставлю. И в минуты испытаний Буду около. Руки, о помощи просящие, не Оставлю пустыми. Явлю силу Мою над делами человеческими. Силу Щита Явлю.</w:t>
      </w:r>
    </w:p>
    <w:p w:rsidR="00AA5A76" w:rsidRPr="005440D4" w:rsidRDefault="00AA5A76" w:rsidP="00B139BA">
      <w:pPr>
        <w:rPr>
          <w:noProof/>
        </w:rPr>
      </w:pPr>
    </w:p>
    <w:p w:rsidR="00AA5A76" w:rsidRPr="005440D4" w:rsidRDefault="00095146" w:rsidP="00B139BA">
      <w:pPr>
        <w:rPr>
          <w:noProof/>
        </w:rPr>
      </w:pPr>
      <w:r w:rsidRPr="005440D4">
        <w:rPr>
          <w:rFonts w:cs="Arial"/>
          <w:b/>
          <w:noProof/>
          <w:szCs w:val="28"/>
        </w:rPr>
        <w:t xml:space="preserve">1955 г. </w:t>
      </w:r>
      <w:r w:rsidR="00AA5A76" w:rsidRPr="005440D4">
        <w:rPr>
          <w:b/>
          <w:noProof/>
        </w:rPr>
        <w:t>61.</w:t>
      </w:r>
      <w:r w:rsidR="00AA5A76" w:rsidRPr="005440D4">
        <w:rPr>
          <w:noProof/>
        </w:rPr>
        <w:t xml:space="preserve"> Оттого и сердцу тяжко, что в мире неблагополучно. Не хочет человек понять, что ответственность за всеобщее неблагополучие несет сердце. Человек дело делает, а сердце отвечает. Оно чувствует яд нехороших дел, разлитый в пространстве. Чем больше таких дел, тем больше яда и тем больнее сердцу. Служители Света всегда были мучениками за мир, ибо утонченное состояние их сердца тяжко реагировало на мировое зло. Чем выше, больше и утонченнее сердце, тем большую тяжесть несет. Несущих земной груз за других Называем жертвами. Отсюда понятие Великой Жертвы. Искупители человечества сердцем много пространственного яда испивают. Так же и люди тяжко платят за деяния свои. Мало </w:t>
      </w:r>
      <w:r w:rsidR="00AA5A76" w:rsidRPr="005440D4">
        <w:rPr>
          <w:noProof/>
        </w:rPr>
        <w:lastRenderedPageBreak/>
        <w:t>стало счастливых людей. Не может радоваться сердце, когда сгущается тьма. И не может отговориться человек, что он не сторож своему брату, ибо ему дано сердце. Сердце можно заставить молчать, но только в мире плотном и только в бодрствующем состоянии сознания, но и то до известного предела. Только черное сердце пределов погружения во тьму не знает. Но сердце, не предавшееся тьме, в конце концов должно проснуться. Век Майтрейи и есть век пробудившихся сердец. Это есть век сердца. Сердце питается Светом, как цветок. Когда Солнце жизни засияет над миром, проснутся сердца человеческие. Владыка Света Придет.</w:t>
      </w:r>
    </w:p>
    <w:p w:rsidR="00AA5A76" w:rsidRPr="005440D4" w:rsidRDefault="00AA5A76" w:rsidP="00B139BA">
      <w:pPr>
        <w:rPr>
          <w:noProof/>
        </w:rPr>
      </w:pPr>
    </w:p>
    <w:p w:rsidR="00AA5A76" w:rsidRPr="005440D4" w:rsidRDefault="00AA47CC" w:rsidP="00B139BA">
      <w:pPr>
        <w:rPr>
          <w:noProof/>
        </w:rPr>
      </w:pPr>
      <w:r w:rsidRPr="005440D4">
        <w:rPr>
          <w:rFonts w:cs="Arial"/>
          <w:b/>
          <w:noProof/>
          <w:szCs w:val="28"/>
        </w:rPr>
        <w:t xml:space="preserve">1955 г. </w:t>
      </w:r>
      <w:r w:rsidR="00AA5A76" w:rsidRPr="005440D4">
        <w:rPr>
          <w:b/>
          <w:noProof/>
        </w:rPr>
        <w:t>62. (Фев. 2).</w:t>
      </w:r>
      <w:r w:rsidR="00AA5A76" w:rsidRPr="005440D4">
        <w:rPr>
          <w:noProof/>
        </w:rPr>
        <w:t xml:space="preserve"> Если бы все темные попытки и угрозы приводились в исполнение, то Стан Света и воины его были бы стерты с лица Земли. Но против Моих угрозы темные бессильны. Могут вредить, но по мелочам и будучи ограничены. Их цель</w:t>
      </w:r>
      <w:r w:rsidR="000C6C5A" w:rsidRPr="005440D4">
        <w:rPr>
          <w:noProof/>
        </w:rPr>
        <w:t xml:space="preserve"> — </w:t>
      </w:r>
      <w:r w:rsidR="00AA5A76" w:rsidRPr="005440D4">
        <w:rPr>
          <w:noProof/>
        </w:rPr>
        <w:t>уничтожить очаги Света и носителей его и распространение его пресечь всеми мерами. Темные удары Разбиваем по мелочам, дабы уменьшить вред. И враги человеку домашние его. Были всегда. Враги и ныне. Темные действуют всеми способами, лишь бы потушить сознание. Страх перед ними недопустим. Бьют по нему, как по больному месту. На вредящих надо смотреть как на врага. Кто знает, во что обернется настроение человеческое. Испытуем друзей и испытанным сердцам Верим. Все прочее остается под знаком вопроса, ибо Знаем сердца человеческие. Темные нападки отражаются на ауре и на состоянии равновесия, нарушая его. В это время надо держаться особенно близко, чтобы удары пришлись в Щит.</w:t>
      </w:r>
    </w:p>
    <w:p w:rsidR="00AA5A76" w:rsidRPr="005440D4" w:rsidRDefault="00AA5A76" w:rsidP="00B139BA">
      <w:pPr>
        <w:rPr>
          <w:noProof/>
        </w:rPr>
      </w:pPr>
    </w:p>
    <w:p w:rsidR="00AA5A76" w:rsidRPr="005440D4" w:rsidRDefault="00AA47CC" w:rsidP="00B139BA">
      <w:pPr>
        <w:rPr>
          <w:noProof/>
        </w:rPr>
      </w:pPr>
      <w:r w:rsidRPr="005440D4">
        <w:rPr>
          <w:rFonts w:cs="Arial"/>
          <w:b/>
          <w:noProof/>
          <w:szCs w:val="28"/>
        </w:rPr>
        <w:t xml:space="preserve">1955 г. </w:t>
      </w:r>
      <w:r w:rsidR="00AA5A76" w:rsidRPr="005440D4">
        <w:rPr>
          <w:b/>
          <w:noProof/>
        </w:rPr>
        <w:t>63.</w:t>
      </w:r>
      <w:r w:rsidR="00AA5A76" w:rsidRPr="005440D4">
        <w:rPr>
          <w:noProof/>
        </w:rPr>
        <w:t xml:space="preserve"> Так идет жизнь, поворачиваясь своими гранями и заставляя учить уроки, приносящие опыт. Каждый день приносит какой-то опыт. Хорошо, если этот опыт служит возрастанию огней. Все зависит от того, как его встретить. Раньше говорили о том, что из всех явлений жизни, из всего происходящего следует извлекать сок опыта. Теперь Говорю о том, чтобы из всего, приносящего опыт, извлекать огни. Удар о кремень стали дает искру. Пусть удары жизни высекают огни духа. Но дух должен быть крепок, как камень, иначе искры не получится. Одно и то же явление в слабом духе вызывает уныние, страх и поникание огней, в другом, наоборот, от внешних ударов вспыхивает мощное пламя духа. Все зависит от духа и от того, как встречает волны противных ударов. Если мокрой кисее подобно,</w:t>
      </w:r>
      <w:r w:rsidR="000C6C5A" w:rsidRPr="005440D4">
        <w:rPr>
          <w:noProof/>
        </w:rPr>
        <w:t xml:space="preserve"> — </w:t>
      </w:r>
      <w:r w:rsidR="00AA5A76" w:rsidRPr="005440D4">
        <w:rPr>
          <w:noProof/>
        </w:rPr>
        <w:t>это одно, если как кремень,</w:t>
      </w:r>
      <w:r w:rsidR="000C6C5A" w:rsidRPr="005440D4">
        <w:rPr>
          <w:noProof/>
        </w:rPr>
        <w:t xml:space="preserve"> — </w:t>
      </w:r>
      <w:r w:rsidR="00AA5A76" w:rsidRPr="005440D4">
        <w:rPr>
          <w:noProof/>
        </w:rPr>
        <w:t xml:space="preserve">другое. И тогда Камень, носимый внутри, будет огнями сиять, которые от повторных ударов жизни будут разгораться все ярче и ярче. Так попеременно или все сразу будут пылать огни мужества, бесстрашия, преданности, любви, спокойствия и все прочие огни качеств, утверждающихся на жизни. Если явление вызвало огонь, значит, явление правильно принято, если угашение огней и затухание ауры, значит, испытание не </w:t>
      </w:r>
      <w:r w:rsidR="00AA5A76" w:rsidRPr="005440D4">
        <w:rPr>
          <w:noProof/>
        </w:rPr>
        <w:lastRenderedPageBreak/>
        <w:t>выдержано и надо начинать сначала. Огненная реакция духа на события жизни будет служить мерилом успеха. Пусть ничто не будет в состоянии убить огней. Поникшая и потухшая аура</w:t>
      </w:r>
      <w:r w:rsidR="000C6C5A" w:rsidRPr="005440D4">
        <w:rPr>
          <w:noProof/>
        </w:rPr>
        <w:t xml:space="preserve"> — </w:t>
      </w:r>
      <w:r w:rsidR="00AA5A76" w:rsidRPr="005440D4">
        <w:rPr>
          <w:noProof/>
        </w:rPr>
        <w:t>плохой признак. Без огня нет продвижения. Мертвое сердце не горит. Но даже временное угашение огней духа опасно. По огням определяем ценность духа. Человек, потухший в духе, не может быть учеником. Что бы ни происходило, священный огонь духа должен гореть всегда. Огней духа не угашайте и не позволяйте никому и ничему угасить их. Это вопрос жизни или смерти духа. Лучше все потерять, до жизни тела включительно, но сохранить огонь духа, чем иметь все, но огни утеряв. Их можно прикрыть от посторонних глаз. Но прикрыть и охранить совсем не значит угасить. И качества нужны лишь постольку, поскольку они являются носителями огней. Все дело в огнях, в духе зажженных. Носители Камня, Сокровище свое оберегите. Никто не может лишить его вас, кроме вас самих. Волны жизни будут устремляться на вас, но от вас, и только от вас зависит, как их встретить и под каким углом в сердце принять, как преломить в себе вибрации внешних воздействий. Тот, в ком встречные волны, каковы бы они ни были, пламень сердца не тушат, а, наоборот, заставляют его разгораться, правильно их встречает. Чья аура никнет под внешними ударами, и излучения ее опускаются книзу, как перья намокшей курицы,</w:t>
      </w:r>
      <w:r w:rsidR="000C6C5A" w:rsidRPr="005440D4">
        <w:rPr>
          <w:noProof/>
        </w:rPr>
        <w:t xml:space="preserve"> — </w:t>
      </w:r>
      <w:r w:rsidR="00AA5A76" w:rsidRPr="005440D4">
        <w:rPr>
          <w:noProof/>
        </w:rPr>
        <w:t>не воин, не ученик и не победитель, но побежденный и раб внешних условий. А Я Учу вас быть сильными духом и в духе. В теле могут убить вас, но горе вам, если дух ваш убьют. Ибо смерть тела не есть смерть духа, но смерть духа есть худшее, что может постичь человека. Потому духом и в духе ни перед чем и ни перед кем не склоняйтесь. Кесарево воздается Кесарю, то есть земное</w:t>
      </w:r>
      <w:r w:rsidR="000C6C5A" w:rsidRPr="005440D4">
        <w:rPr>
          <w:noProof/>
        </w:rPr>
        <w:t xml:space="preserve"> — </w:t>
      </w:r>
      <w:r w:rsidR="00AA5A76" w:rsidRPr="005440D4">
        <w:rPr>
          <w:noProof/>
        </w:rPr>
        <w:t>земному, но в духе</w:t>
      </w:r>
      <w:r w:rsidR="000C6C5A" w:rsidRPr="005440D4">
        <w:rPr>
          <w:noProof/>
        </w:rPr>
        <w:t xml:space="preserve"> — </w:t>
      </w:r>
      <w:r w:rsidR="00AA5A76" w:rsidRPr="005440D4">
        <w:rPr>
          <w:noProof/>
        </w:rPr>
        <w:t>лишь Мне, и хотя, быть может, и незримо для посторонних глаз, но огненно мощно.</w:t>
      </w:r>
    </w:p>
    <w:p w:rsidR="00AA5A76" w:rsidRPr="005440D4" w:rsidRDefault="00AA5A76" w:rsidP="00B139BA">
      <w:pPr>
        <w:rPr>
          <w:noProof/>
        </w:rPr>
      </w:pPr>
    </w:p>
    <w:p w:rsidR="00AA5A76" w:rsidRPr="005440D4" w:rsidRDefault="00AA47CC" w:rsidP="00B139BA">
      <w:pPr>
        <w:rPr>
          <w:noProof/>
        </w:rPr>
      </w:pPr>
      <w:r w:rsidRPr="005440D4">
        <w:rPr>
          <w:rFonts w:cs="Arial"/>
          <w:b/>
          <w:noProof/>
          <w:szCs w:val="28"/>
        </w:rPr>
        <w:t xml:space="preserve">1955 г. </w:t>
      </w:r>
      <w:r w:rsidR="00AA5A76" w:rsidRPr="005440D4">
        <w:rPr>
          <w:b/>
          <w:noProof/>
        </w:rPr>
        <w:t>64. (Фев. 3).</w:t>
      </w:r>
      <w:r w:rsidR="00AA5A76" w:rsidRPr="005440D4">
        <w:rPr>
          <w:noProof/>
        </w:rPr>
        <w:t xml:space="preserve"> Друг Мой, если врагов будем считать по противодействиям, то друзей</w:t>
      </w:r>
      <w:r w:rsidR="000C6C5A" w:rsidRPr="005440D4">
        <w:rPr>
          <w:noProof/>
        </w:rPr>
        <w:t xml:space="preserve"> — </w:t>
      </w:r>
      <w:r w:rsidR="00AA5A76" w:rsidRPr="005440D4">
        <w:rPr>
          <w:noProof/>
        </w:rPr>
        <w:t>по огням сердца. Но сердце сердцу весть подает. Друга сердце укажет. По нитям сердца идет сближение. Наши враги</w:t>
      </w:r>
      <w:r w:rsidR="000C6C5A" w:rsidRPr="005440D4">
        <w:rPr>
          <w:noProof/>
        </w:rPr>
        <w:t xml:space="preserve"> — </w:t>
      </w:r>
      <w:r w:rsidR="00AA5A76" w:rsidRPr="005440D4">
        <w:rPr>
          <w:noProof/>
        </w:rPr>
        <w:t xml:space="preserve">враги Нового Мира и эволюции, но кто за, уже в стане строителей, каким бы заскорузлым он ни казался. Барс прыгнет не сейчас, но на пороге конечных сроков. А они близки, ожидать надо спокойно и с верою, не пугаясь ничем. Когда спокойно внутри, не все ли равно, что вовне. Но когда мир внутренний и равновесие нарушены, то даже внешняя тишина и мир не помогут. Потому лучше явить заботу о сохранении равновесия внутри, предоставив течению жизни идти своим чередом. В этом смысле и надо положиться на Волю Владыки, предав судьбу свою в Его Руки. Делается то, что зависит от нас, но все остальное предоставляется Воле Высшей. Надо понять, насколько ограничен разум земной, чтобы увидеть, от скольких опасностей избавлены благодаря Заботе. Потому лучше положиться на Водителя. В случае надобности предупреждения даются всегда. Как и было недавно. Учитель Видит, и Знает, и на </w:t>
      </w:r>
      <w:r w:rsidR="00AA5A76" w:rsidRPr="005440D4">
        <w:rPr>
          <w:noProof/>
        </w:rPr>
        <w:lastRenderedPageBreak/>
        <w:t>Страже. По-человечеству это трудно представить. Но это так. Много темных попыток Рука Моя пресекла. Не успокаиваются тушители Света. Трудные времена. Но все же дойдем. Победим и дойдем. Но куда дойдут они, враги Света? Поэтому знайте свой путь и темными нападениями не смущайтесь. Но если они подвинут вас ближе ко Мне, почувствуйте полезность врагов. И друзья, и враги нужны для продвижения духа. Нужность врагов Утверждаю, а также и неизбежность. Они иногда лучше учат, чем друзья. Но страх да не войдет в преданное сердце. Без Воли Владыки волос с головы не упадет. Вас Сохраню до Дня Моего.</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t xml:space="preserve">1955 г. </w:t>
      </w:r>
      <w:r w:rsidR="00AA5A76" w:rsidRPr="005440D4">
        <w:rPr>
          <w:b/>
          <w:noProof/>
        </w:rPr>
        <w:t>65.</w:t>
      </w:r>
      <w:r w:rsidR="00AA5A76" w:rsidRPr="005440D4">
        <w:rPr>
          <w:noProof/>
        </w:rPr>
        <w:t xml:space="preserve"> Казните страхами собственный астрал, если он страх уявляет. Казните и мучайте его представлениями еще больших ужасов, пока он не поймет, что нет ничего страшнее страха. Нагромождайте страхи один на другой, пока сердце не увидит бессмысленность боязни. Через страх придется пройти, и именно через то, чего человек боится больше всего. Нет ничего на свете страшнее страха. Но через то, через что надлежит пройти, пройти придется. Не лучше ли пройти через это, сохранив достоинство духа? Унизителен страх, ибо отрицает самое высшее, что есть в человеке. Страх магнетичен, ибо привлекает к осуществлению именно то, чего человек боится. Страх есть тушитель огней. Где же уверенность в Учителе, если страх в сердце гнездится? Страх самый сильный огнетушитель. Несовместимы страх и достоинство духа. Ехидну страха надо убить. Не имеет значения то, что пугает человека. Способность, или свойство астрала пугаться, или вибрировать на волне страха, указывает на угнездившуюся язву духа. Надо дать себе ясный отчет в недостатке своем. Никакие самооправдания и самообман не скроют серые эманации страха. Под воздействием страха сердце становится подобным сморщенному плоду. И делается человек аурой своей беззащитным как раз против того, чего он боится. Заградительная сеть поникает. Гордый человек, бессмертный дух, владыка и царь природы, которому дана власть над всякою плотию, стоит, дрожа как осиновый лист, подобный ощипанной курице, серо-пепельно-синий и неприглядный. Безобразен страх. Лучше погибнуть, чем быть трусом. Смотрите, как люди презирают трусов. Они инстинктивно чувствуют, что происходит нечто очень некрасивое и неубедительное. Осторожность, осмотрительность, зоркость не есть страх. Страх есть пепельно-серое состояние сердца, утерявшего свои светлые излучения. Страх есть предание себя тьме и власти ее. Страх властно скачет на многих спинах, крепко их оседлав. Друзья, в сердце свое смотрите, не подвержено ли оно страху. Даже подвижники подвергались страхованиям, ибо бесстрашие есть качество духа, без которого дальше известной ступени не пройти. С причиной, вызывающей это чувство, надо бороться не вовне, но внутри, ибо корень страха в астрале.</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t xml:space="preserve">1955 г. </w:t>
      </w:r>
      <w:r w:rsidR="00AA5A76" w:rsidRPr="005440D4">
        <w:rPr>
          <w:b/>
          <w:noProof/>
        </w:rPr>
        <w:t>66. (Фев. 4).</w:t>
      </w:r>
      <w:r w:rsidR="00AA5A76" w:rsidRPr="005440D4">
        <w:rPr>
          <w:noProof/>
        </w:rPr>
        <w:t xml:space="preserve"> Утверждаю Свет среди мрака, Утверждаю спокойствие среди смятения, Утверждаю бесстрашие перед лицом опасности. Утверждаю эти состояния духа, волею допущенные вопреки тяжким и противным условиям земной жизни. Улыбка бедняка для Нас ценнее смеха довольства и достатка. Итак, человек, светлый лик духа сохранивший, несмотря ни на что, уже победитель. Все время Хочу указать и пояснить, что лаборатория человеческого духа должна выработать свой иммунитет от ядовитых условий окружающего. Свет мира внутри от тьмы мира вовне надо отделить, дабы избежать омрачения обстоятельствами. Трудно победить мир вовне и избежать его воздействий, но Я Победил мир и вас Учу идти по стопам Моим. Нельзя не испытывать боли, когда терзают тело или душу, но ощущать боль и страдание</w:t>
      </w:r>
      <w:r w:rsidR="000C6C5A" w:rsidRPr="005440D4">
        <w:rPr>
          <w:noProof/>
        </w:rPr>
        <w:t xml:space="preserve"> — </w:t>
      </w:r>
      <w:r w:rsidR="00AA5A76" w:rsidRPr="005440D4">
        <w:rPr>
          <w:noProof/>
        </w:rPr>
        <w:t>это одно, а быть побежденным и в духе склониться</w:t>
      </w:r>
      <w:r w:rsidR="000C6C5A" w:rsidRPr="005440D4">
        <w:rPr>
          <w:noProof/>
        </w:rPr>
        <w:t xml:space="preserve"> — </w:t>
      </w:r>
      <w:r w:rsidR="00AA5A76" w:rsidRPr="005440D4">
        <w:rPr>
          <w:noProof/>
        </w:rPr>
        <w:t>нечто совершенно другое. Многих терзали, и били, и жгли, но духа Моих не сломили. Можно кости сломать, но не дух. Говорю о силе духа, ничем несломимой. Жизнь может сломить дух. Но Мы Говорим о победе над жизнью, она может быть одержана в любых условиях. И эта победа над миром будет прежде всего победой над собою. Это победа тройная, дающая три луча: победа над телом, победа над астралом и победа над менталом</w:t>
      </w:r>
      <w:r w:rsidR="000C6C5A" w:rsidRPr="005440D4">
        <w:rPr>
          <w:noProof/>
        </w:rPr>
        <w:t xml:space="preserve"> — </w:t>
      </w:r>
      <w:r w:rsidR="00AA5A76" w:rsidRPr="005440D4">
        <w:rPr>
          <w:noProof/>
        </w:rPr>
        <w:t>над физической оболочкой, эмоциями и умом. Все три подчиняются воле. Они уже подчинены и у обычных людей, но степени подчинения этого бесконечно различны</w:t>
      </w:r>
      <w:r w:rsidR="000C6C5A" w:rsidRPr="005440D4">
        <w:rPr>
          <w:noProof/>
        </w:rPr>
        <w:t xml:space="preserve"> — </w:t>
      </w:r>
      <w:r w:rsidR="00AA5A76" w:rsidRPr="005440D4">
        <w:rPr>
          <w:noProof/>
        </w:rPr>
        <w:t>от едва зачаточных до весьма высоких. Даже у животных тело подчиняется их желаниям. Но воля должна господствовать над всем. Для достижения этого сознание над царством трех поднимается в сферу Бессмертной Индивидуальности человека, возвышающейся над тремя, и уже оттуда себя уявляет владыкою трех. Так укрепляются три луча победителя трех. Можно наблюдать, как каждая новая волна тяжелых внешних воздействий постепенно теряет в своей силе и утрачивает свою власть над сознанием, если оно не желает перед нею склониться. Именно следует всегда сохранять победительное состояние сознания. Пусть будет, что будет, но дух мой ни перед какими обстоятельствами не поникнет. С улыбкой духа опасностям смотреть в лицо уже будет победой. Не над чем-то внешним будет победа, но над собою. А все внешнее придет и уйдет, украсив чело победителя огнями света, либо лишив побежденного и того, что имел. Потому не внешние условия значение имеют сами по себе, но лишь как силы, вызывающие реакцию сознания. Не будем ни сетовать, ни горевать, если жизнь дает нам возможность проверить себя и укрепить свои силы в обстоятельствах трудных. Пусть каждая неудача себя победить вызывает лишь повторные попытки, и до тех пор, пока победа не утвердится. Эту жизнь на Земле надо пройти победно. Иначе к чему жить?</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lastRenderedPageBreak/>
        <w:t xml:space="preserve">1955 г. </w:t>
      </w:r>
      <w:r w:rsidR="00AA5A76" w:rsidRPr="005440D4">
        <w:rPr>
          <w:b/>
          <w:noProof/>
        </w:rPr>
        <w:t>67.</w:t>
      </w:r>
      <w:r w:rsidR="00AA5A76" w:rsidRPr="005440D4">
        <w:rPr>
          <w:noProof/>
        </w:rPr>
        <w:t xml:space="preserve"> Сын Мой, кто знает, где нужна наша помощь больше всего и какое семя дает лучшие всходы? Потому, когда просят помочь, помогайте, но помогайте целесообразно. Не мудро опустошить силы свои попусту и нужное дело не сделать. Соизмеримость во всем. А мерилом пусть будет сердце. В случае неуверенности можно обратиться к Учителю. Но принцип таков: помогайте везде и всегда по мере сил.</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t xml:space="preserve">1955 г. </w:t>
      </w:r>
      <w:r w:rsidR="00AA5A76" w:rsidRPr="005440D4">
        <w:rPr>
          <w:b/>
          <w:noProof/>
        </w:rPr>
        <w:t>68. (Фев. 5).</w:t>
      </w:r>
      <w:r w:rsidR="00AA5A76" w:rsidRPr="005440D4">
        <w:rPr>
          <w:noProof/>
        </w:rPr>
        <w:t xml:space="preserve"> Жизнь сознания заключается в непрестанном движении. Такое же движение происходит и во всех оболочках. Чувства и мысли постоянно сменяют друг друга. Чем сильнее чувство или эмоция, тем они менее продолжительны. Не может чувство гнева или страха долго потрясать тело, ибо оболочки не выдержат. По закону ритма, или чередования, они сменяются, как волны прибоя. Стержень сознания все время находится в их центре. Как бы ни была сильна эмоция, или движение в астрале, и как бы ни было оно тяжко или неприятно, можно всегда твердо знать, что эта волна пойдет на убыль, схлынет и заменится другой. В этом можно найти силу, противопоставив постоянство воспринимающего центра с непостоянством чередующихся волн. Так дух человеческий, бороздящий океан мыслей, чувств и материи плотной, может не связывать себя с тем, через что он проходит. Прошел корабль через океан и оставил его позади. И океан проходимый, и волны встречные уходят с его пути, оставляя корабль невредимым. Так проходит ладья духа жизнь земную и жизнь в Надземных Мирах, чтобы снова вернуться на Землю за новым опытом и знанием. Отрыв от Земли труден. Но это ступень духа. Не оторваться от жизни приятной и легкой. Она засасывает сознание, как зыбучий песок. Потому по мере восхождения становится жизнь все труднее и труднее. И тогда начинает отвращаться дух от тягостей плоти и плотного существования. Тяжкая и продолжительная болезнь перед смертью для многих является благословением, ибо помогает легче сбросить оковы плотного мира, а главное, тело. Кому хочется расстаться со здоровым и сильным телом, когда самый процесс жизни доставляет радость? То же и с прочим земным окружением. Правильно, пока на Земле, отделить в самом себе временное и текущее мимо от постоянного, пребывающего внутри. Вечному и непреходящему в себе можно отдать любовь, заботу и внимание, внешнему же</w:t>
      </w:r>
      <w:r w:rsidR="000C6C5A" w:rsidRPr="005440D4">
        <w:rPr>
          <w:noProof/>
        </w:rPr>
        <w:t xml:space="preserve"> — </w:t>
      </w:r>
      <w:r w:rsidR="00AA5A76" w:rsidRPr="005440D4">
        <w:rPr>
          <w:noProof/>
        </w:rPr>
        <w:t xml:space="preserve">лишь то, что оно заслуживает, но не больше, памятуя, что листья сменяются каждый год. Потому прежде всего забота о непреходящем. Тогда и все остальное займет свое место и найдет правильное соотношение сознания. От жизненного пути не уйти, но истинные соотношения между явлениями должны быть установлены. Соизмеримость и весы Беспредельности могут в этом много помочь. Хорошо научиться рассматривать явления жизни в аспекте Беспредельности не в теории, но на практике. Хорошо применять масштаб времени, зная, как изменяют лик свой события </w:t>
      </w:r>
      <w:r w:rsidR="00AA5A76" w:rsidRPr="005440D4">
        <w:rPr>
          <w:noProof/>
        </w:rPr>
        <w:lastRenderedPageBreak/>
        <w:t>сегодняшнего дня и события хотя бы двадцатилетней давности. Хочу укрепить дух в осознании нерушимости его сущности. Это возможно лишь при условии, если он не отождествляет себя с явлениями мимо текущей жизни, и не сливается с ними, и не становится, благодаря этому, и не почитает себя временным тоже. Текут наши ощущения, мысли и чувства, как волны реки, текут настроения, состояния людей и события, и мы в этом постоянном потоке. Но дух</w:t>
      </w:r>
      <w:r w:rsidR="000C6C5A" w:rsidRPr="005440D4">
        <w:rPr>
          <w:noProof/>
        </w:rPr>
        <w:t xml:space="preserve"> — </w:t>
      </w:r>
      <w:r w:rsidR="00AA5A76" w:rsidRPr="005440D4">
        <w:rPr>
          <w:noProof/>
        </w:rPr>
        <w:t>как скала средь огромной реки, как Солнце над Землею, как орел в поднебесье. Так поймем, что спасение в осознании вечной жизни духа, в осознании Вечности.</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t xml:space="preserve">1955 г. </w:t>
      </w:r>
      <w:r w:rsidR="00AA5A76" w:rsidRPr="005440D4">
        <w:rPr>
          <w:b/>
          <w:noProof/>
        </w:rPr>
        <w:t>69.</w:t>
      </w:r>
      <w:r w:rsidR="00AA5A76" w:rsidRPr="005440D4">
        <w:rPr>
          <w:noProof/>
        </w:rPr>
        <w:t xml:space="preserve"> Пиши. Правильно, пока ритм не войдет в жизнь, в работе, посвящаемой Учению, достижение будет непрочным. Работа по настроениям недалека от порхания мотыльков. Читающий по настроениям с ними и остается, но не с Учением. На прочной основе возводится твердыня духа, и случайным настроениям и состояниям астрала в ней нет места. Великое Служение совершается всегда, а не по настроениям. Рабов астрала не нужно. Мы идем в Царство Света, и если движению будут мешать настроения и прекращать его, то можно и не дойти. Горький опыт с начинающими хорош тем, что учит познанию человека. Можно вспомнить, как был насторожен Гуру с приходящими. Пуда соли мало, чтобы узнать человека. Так же и в ученики можно брать только по велению сердца. И если у Нас пальцев на руке слишком много, чтобы перечесть их, то не указывает ли это на то, что явление годности в ученике редчайшее? И если в жизни кому-то удастся иметь хотя бы одного преданного и любящего ученика, то это уже хорошо. Смотрите не на тех, кто хочет взять, но на тех, кто хочет дать. И таких мало, но много берущих. Сложна жизнь, и сложны человеческие взаимоотношения, недаром отшельники удалялись от людей, чтобы наедине окрепнуть. Жестокость людская поразительна. И все же сквозь строй человекообразных приходится проходить. Пройти сквозь строй человеконенавистничества</w:t>
      </w:r>
      <w:r w:rsidR="000C6C5A" w:rsidRPr="005440D4">
        <w:rPr>
          <w:noProof/>
        </w:rPr>
        <w:t xml:space="preserve"> — </w:t>
      </w:r>
      <w:r w:rsidR="00AA5A76" w:rsidRPr="005440D4">
        <w:rPr>
          <w:noProof/>
        </w:rPr>
        <w:t>нелегкое дело. Жертва познается по размерам креста. Явите понимание сложности жизни. Ведь Свет во тьме зажигается. Но тяжки вибрации тьмы. И все же Свет будет.</w:t>
      </w:r>
    </w:p>
    <w:p w:rsidR="00AA5A76" w:rsidRPr="005440D4" w:rsidRDefault="00AA5A76" w:rsidP="00B139BA">
      <w:pPr>
        <w:rPr>
          <w:noProof/>
        </w:rPr>
      </w:pPr>
    </w:p>
    <w:p w:rsidR="00AA5A76" w:rsidRPr="005440D4" w:rsidRDefault="00946F4D" w:rsidP="00B139BA">
      <w:pPr>
        <w:rPr>
          <w:noProof/>
        </w:rPr>
      </w:pPr>
      <w:r w:rsidRPr="005440D4">
        <w:rPr>
          <w:rFonts w:cs="Arial"/>
          <w:b/>
          <w:noProof/>
          <w:szCs w:val="28"/>
        </w:rPr>
        <w:t xml:space="preserve">1955 г. </w:t>
      </w:r>
      <w:r w:rsidR="00AA5A76" w:rsidRPr="005440D4">
        <w:rPr>
          <w:b/>
          <w:noProof/>
        </w:rPr>
        <w:t>70. (Фев. 6).</w:t>
      </w:r>
      <w:r w:rsidR="00AA5A76" w:rsidRPr="005440D4">
        <w:rPr>
          <w:noProof/>
        </w:rPr>
        <w:t xml:space="preserve"> Встреча с Матерью отдаляется и, быть может, надолго. Очень тяжкое состояние. Что делать?</w:t>
      </w:r>
    </w:p>
    <w:p w:rsidR="00AA5A76" w:rsidRPr="005440D4" w:rsidRDefault="00AA5A76" w:rsidP="00B139BA">
      <w:pPr>
        <w:rPr>
          <w:noProof/>
        </w:rPr>
      </w:pPr>
      <w:r w:rsidRPr="005440D4">
        <w:rPr>
          <w:noProof/>
        </w:rPr>
        <w:t>И все же и через это придется пройти. С неизбежностью проходимого пути надо примириться. Возмущение и непримиримость с кармою ни к чему не приведет, но может получиться разрушение. Так же и тупое и безрадостное подчинение судьбе</w:t>
      </w:r>
      <w:r w:rsidR="000C6C5A" w:rsidRPr="005440D4">
        <w:rPr>
          <w:noProof/>
        </w:rPr>
        <w:t xml:space="preserve"> — </w:t>
      </w:r>
      <w:r w:rsidRPr="005440D4">
        <w:rPr>
          <w:noProof/>
        </w:rPr>
        <w:t xml:space="preserve">не выход. Правильное решение в гармонической и благостной настроенности сознания, вопреки всем и всяким условиям. И когда внутри неблагополучно, но вовне хорошо, нет человеку в том никакой пользы. Но когда кругом неблагополучно, но внутри сохраняется равновесие, то путь жизни не пресечен. Нужно, нужно устоять, </w:t>
      </w:r>
      <w:r w:rsidRPr="005440D4">
        <w:rPr>
          <w:noProof/>
        </w:rPr>
        <w:lastRenderedPageBreak/>
        <w:t>несмотря ни на что. Следовательно, решение в том, чтобы сохранить спокойствие. Пусть будет, что будет, Учитель</w:t>
      </w:r>
      <w:r w:rsidR="00946F4D" w:rsidRPr="005440D4">
        <w:rPr>
          <w:noProof/>
        </w:rPr>
        <w:t xml:space="preserve"> </w:t>
      </w:r>
      <w:r w:rsidRPr="005440D4">
        <w:rPr>
          <w:noProof/>
        </w:rPr>
        <w:t>Знает и Допустит не больше того, что может выдержать сердце. Испытания всегда идут на пределе выносливости. Какая польза порвать струну или сломать лук. Цель</w:t>
      </w:r>
      <w:r w:rsidR="000C6C5A" w:rsidRPr="005440D4">
        <w:rPr>
          <w:noProof/>
        </w:rPr>
        <w:t xml:space="preserve"> — </w:t>
      </w:r>
      <w:r w:rsidRPr="005440D4">
        <w:rPr>
          <w:noProof/>
        </w:rPr>
        <w:t>не сломать сознание, но закалить. Помните о пределе напрягающем. Нельзя сломиться в духе. Но если обстоятельства изменились, надо соответственно настроить сознание. И лучше жить в Вечности, но не во временном. Вечное не изменит и от временного не зависит. А временное пусть течет своим чередом, занимая в сознании второстепенное место. Тогда и ожидание будущего не будет мучительным. Ведь и будущее временно, даже желанное и жданное. Лишь Вечность верна неизменно постоянством своего бытия. А в ней</w:t>
      </w:r>
      <w:r w:rsidR="000C6C5A" w:rsidRPr="005440D4">
        <w:rPr>
          <w:noProof/>
        </w:rPr>
        <w:t xml:space="preserve"> — </w:t>
      </w:r>
      <w:r w:rsidRPr="005440D4">
        <w:rPr>
          <w:noProof/>
        </w:rPr>
        <w:t>мелькающие огоньки преходящих ощущений, чувств и впечатлений, которые сегодня есть, а завтра уходят со сцены, заменяясь новыми. Живите в вечном. Оно не изменит и не обманет, ибо находится над.</w:t>
      </w:r>
    </w:p>
    <w:p w:rsidR="00AA5A76" w:rsidRPr="005440D4" w:rsidRDefault="00AA5A76" w:rsidP="00B139BA">
      <w:pPr>
        <w:rPr>
          <w:noProof/>
        </w:rPr>
      </w:pPr>
    </w:p>
    <w:p w:rsidR="00AA5A76" w:rsidRPr="005440D4" w:rsidRDefault="00E531C2" w:rsidP="00B139BA">
      <w:pPr>
        <w:rPr>
          <w:noProof/>
        </w:rPr>
      </w:pPr>
      <w:r w:rsidRPr="005440D4">
        <w:rPr>
          <w:rFonts w:cs="Arial"/>
          <w:b/>
          <w:noProof/>
          <w:szCs w:val="28"/>
        </w:rPr>
        <w:t xml:space="preserve">1955 г. </w:t>
      </w:r>
      <w:r w:rsidR="00AA5A76" w:rsidRPr="005440D4">
        <w:rPr>
          <w:b/>
          <w:noProof/>
        </w:rPr>
        <w:t>71.</w:t>
      </w:r>
      <w:r w:rsidR="00AA5A76" w:rsidRPr="005440D4">
        <w:rPr>
          <w:noProof/>
        </w:rPr>
        <w:t xml:space="preserve"> За исключением самоубийц, живут все. Худо ли, хорошо ли, но живут. Закона жизни нарушить нельзя. Значит, жить надо. Значит, иного выхода, как жить, нет. И если жить надо, то не лучше ли пройти через жизнь не забитым, сгорбленным существом, но с гордо поднятою головою, как подобает это духу, хранящему достоинство свое. Лучше быть одинаковым и в счастье и несчастье, и в радости и горе, чем быть флюгером для различных ветров. И все же, несмотря на все, данное ранее, сущность уявления равновесия в жизни не понимается. Как объяснить, чтобы это дошло до сознания и впиталось в плоть и кровь, что равновесием держится все, что нарушение принципа равновесия разрушительно даже для чурбана, что дезинтеграция материи происходит благодаря выведению явления или вещи из состояния равновесия. Нарушение равновесия являет собою полную беззащитность ауры. Никакие обстоятельства не могут служить оправданием утери этого драгоценного качества. Известная степень утраты равновесия будет означать гибель сознания. Бессильным становится человек, равновесие потерявший. Но</w:t>
      </w:r>
      <w:r w:rsidRPr="005440D4">
        <w:rPr>
          <w:noProof/>
        </w:rPr>
        <w:t xml:space="preserve"> </w:t>
      </w:r>
      <w:r w:rsidR="00AA5A76" w:rsidRPr="005440D4">
        <w:rPr>
          <w:noProof/>
        </w:rPr>
        <w:t>качества духа во Мне утверждаются и Мною. Утративший веру в Меня становится шелухою пустою. Лучше все потерять и лишиться всего, чем Учителя. Нужно научиться доверию вопреки и наперекор очевидности. Так называемые факты</w:t>
      </w:r>
      <w:r w:rsidR="000C6C5A" w:rsidRPr="005440D4">
        <w:rPr>
          <w:noProof/>
        </w:rPr>
        <w:t xml:space="preserve"> — </w:t>
      </w:r>
      <w:r w:rsidR="00AA5A76" w:rsidRPr="005440D4">
        <w:rPr>
          <w:noProof/>
        </w:rPr>
        <w:t>не доказательства. Истина лежит в сущности явлений, но не на поверхности, видимой глазу. Вера в Учителя должна быть в сердце, но не в видимости кажущихся условий жизни. Веру в Меня имейте неколеблемую. И тогда можно смело идти через жизнь, какова бы она ни была.</w:t>
      </w:r>
    </w:p>
    <w:p w:rsidR="00AA5A76" w:rsidRPr="005440D4" w:rsidRDefault="00AA5A76" w:rsidP="00B139BA">
      <w:pPr>
        <w:rPr>
          <w:noProof/>
        </w:rPr>
      </w:pPr>
    </w:p>
    <w:p w:rsidR="00AA5A76" w:rsidRPr="005440D4" w:rsidRDefault="00E531C2" w:rsidP="00B139BA">
      <w:pPr>
        <w:rPr>
          <w:noProof/>
        </w:rPr>
      </w:pPr>
      <w:r w:rsidRPr="005440D4">
        <w:rPr>
          <w:rFonts w:cs="Arial"/>
          <w:b/>
          <w:noProof/>
          <w:szCs w:val="28"/>
        </w:rPr>
        <w:t xml:space="preserve">1955 г. </w:t>
      </w:r>
      <w:r w:rsidR="00AA5A76" w:rsidRPr="005440D4">
        <w:rPr>
          <w:b/>
          <w:noProof/>
        </w:rPr>
        <w:t>72. (Фев. 7).</w:t>
      </w:r>
      <w:r w:rsidR="00AA5A76" w:rsidRPr="005440D4">
        <w:rPr>
          <w:noProof/>
        </w:rPr>
        <w:t xml:space="preserve"> Друг Мой, испытания могут быть очень многообразны. Каждое выявляет неизжитые свойства. Если испытание пройдено успешно, надобность в нем отпадает. Испытания будут продолжаться до тех пор и в разных видах, пока не </w:t>
      </w:r>
      <w:r w:rsidR="00AA5A76" w:rsidRPr="005440D4">
        <w:rPr>
          <w:noProof/>
        </w:rPr>
        <w:lastRenderedPageBreak/>
        <w:t>будет достигнута нужная на данной ступени степень требуемого качества. Ступени восхождения не имеют конца, а также беспредельны и качества в потенциале своем. Жизнь развивает и закаляет в человеке качества нужные, и если процесс происходит сознательно, то развитие идет быстро. Владыка озабочен тем, чтобы каждый ученик преуспевал в накоплении нужных качеств духа. Цель Учения сосредоточена на этом. Без развития качеств нет продвижения. Без развития и углубления качеств бесцельной является жизнь. Ибо эволюция сущего в конечном итоге представляет собою и имеет целью утверждение в духе человеческом качеств высших огней. Ибо качества и есть огни, выкристаллизованные в Ego человека и горящие огнями тончайших энергий. Следовательно, огненное преображение человека и заключается в трансмутации его качеств</w:t>
      </w:r>
      <w:r w:rsidR="000C6C5A" w:rsidRPr="005440D4">
        <w:rPr>
          <w:noProof/>
        </w:rPr>
        <w:t xml:space="preserve"> — </w:t>
      </w:r>
      <w:r w:rsidR="00AA5A76" w:rsidRPr="005440D4">
        <w:rPr>
          <w:noProof/>
        </w:rPr>
        <w:t>носителей различных форм пламени. Каждое качество пылает своим цветом. Характер, сила и окраска огней зависят от свойств и утонченности качеств. Качества духа уявляются в вибрациях ауры и ее окраске. В качествах выражается сущность человека. Человек есть носитель своих качеств и огней, ими выражаемых. Подобно тому, как раскаленный металл под ударами молота принимает желаемую форму, так и качества человека, волею управляемые, под ударами жизни принимают нужные формы уявления заключающихся в них огней. Сознательная работа над развитием в себе необходимых качеств является неотложнейшей задачей каждого ученика. Нужно лишь внимательно следить за тем, какое именно качество стремится выработать и закалить допущенное Учителем испытание. Сознательное отношение к испытаниям очень ускоряет процесс, подталкиваемый с двух сторон: со стороны ученика и со стороны Учителя. Так путь становится быстрым и избегаются ненужные повторения, а главное, замедление движения через непонятое очередное испытание. На испытания будем смотреть как на быстрейший способ и метод восхождения духа, но не как на причину для огорчений, уныния и сетований. Хочу видеть вас бодрыми, радостными и светлыми в огнях испытаний. Это и будет подвиг. Путь радостного подвига есть путь скорейший. На все, идущее навстречу, надо смотреть, устою ли? Выдержу ли очередное испытание? Дам ли нужную степень напряжения огней? Не сломлюсь ли духом? Идущий со Мною</w:t>
      </w:r>
      <w:r w:rsidR="000C6C5A" w:rsidRPr="005440D4">
        <w:rPr>
          <w:noProof/>
        </w:rPr>
        <w:t xml:space="preserve"> — </w:t>
      </w:r>
      <w:r w:rsidR="00AA5A76" w:rsidRPr="005440D4">
        <w:rPr>
          <w:noProof/>
        </w:rPr>
        <w:t>победитель всегда, даже в труднейших испытаниях: одному не дойти. Пусть каждая трудность и испытание лишь сближают нас. Вместе идем, сын Мой, к конечной победе.</w:t>
      </w:r>
    </w:p>
    <w:p w:rsidR="00AA5A76" w:rsidRPr="005440D4" w:rsidRDefault="00AA5A76" w:rsidP="00B139BA">
      <w:pPr>
        <w:rPr>
          <w:noProof/>
        </w:rPr>
      </w:pPr>
    </w:p>
    <w:p w:rsidR="00AA5A76" w:rsidRPr="005440D4" w:rsidRDefault="00E531C2" w:rsidP="00B139BA">
      <w:pPr>
        <w:rPr>
          <w:noProof/>
        </w:rPr>
      </w:pPr>
      <w:r w:rsidRPr="005440D4">
        <w:rPr>
          <w:rFonts w:cs="Arial"/>
          <w:b/>
          <w:noProof/>
          <w:szCs w:val="28"/>
        </w:rPr>
        <w:t xml:space="preserve">1955 г. </w:t>
      </w:r>
      <w:r w:rsidR="00AA5A76" w:rsidRPr="005440D4">
        <w:rPr>
          <w:b/>
          <w:noProof/>
        </w:rPr>
        <w:t>73.</w:t>
      </w:r>
      <w:r w:rsidR="00AA5A76" w:rsidRPr="005440D4">
        <w:rPr>
          <w:noProof/>
        </w:rPr>
        <w:t xml:space="preserve"> Быть вместе со Мною всегда</w:t>
      </w:r>
      <w:r w:rsidR="000C6C5A" w:rsidRPr="005440D4">
        <w:rPr>
          <w:noProof/>
        </w:rPr>
        <w:t xml:space="preserve"> — </w:t>
      </w:r>
      <w:r w:rsidR="00AA5A76" w:rsidRPr="005440D4">
        <w:rPr>
          <w:noProof/>
        </w:rPr>
        <w:t xml:space="preserve">значит быть сердцем и в мыслях со Мною. Когда вместе крепко и нераздельно, спаянные преданностью и устремлением ко Мне, ничто не страшно, все легко преодолевается и видно будущее, неотъемлемое от Нас и от Нас неотделимое. И легко вмещаются огни. Но лишь ослабевает связь, как чудища мрака выползают из всех нор и окружают сознание </w:t>
      </w:r>
      <w:r w:rsidR="00AA5A76" w:rsidRPr="005440D4">
        <w:rPr>
          <w:noProof/>
        </w:rPr>
        <w:lastRenderedPageBreak/>
        <w:t>безысходностью, страхами, ненужностью и бесцельностью пути, пытаясь нанести удар там, где поникли огни защитные. Ибо огни неизбежно поникают при отходе от Учителя. Допустим, что лярвы сомнения победили, что они прочно и цепко повисли на ауре. Допустим, что их логика очевидности верна, допустим, что нет Учителя. А дальше что? Куда пойти, к кому обратиться за помощью и поддержкой, кого спросить, в чем найти цель жизни и для чего вообще тогда жить, когда все ушло и ничего взамен не осталось? И помогут ли эти страшные твари, подобно упырям, повисшие на ауре и высасывающие последние соки жизни? Пусто станет кругом и беспросветно. И будущего не будет. Ведь без Учителя нет и Учения, нет и всего, ради чего стоило жить. Потому Говорю: «В сети, тщательно и хитро расставляемые темными руками, не попадитесь». Можно запутаться и, запутавшись, не выбраться. Ощущение облегчения после ночного страхования, когда лярвы страха были сброшены, было правильным. Утверждение Учителя, вопреки логике очевидности и призракам лживой обычности, утверждение сильное, сердечное и победное, тварей лишило силы, и они отпали, освободив ауру. Много прилипчивых тварей толпится вокруг, ждущих, в кого бы вцепиться и чьими бы излучениями питаться. Если качества светлые являют собою огни Света, то качества темные темных сущностей, питающихся темными эманациями в ауре носителя, их допускают. И горе допустившему заразу или омрачение духа. Твари, или лярвы страха, сомнения, зависти, злобы и всех прочих отрицательных качеств могут окружить породителя своего непроницаемым кольцом тьмы, и горе тому, кто вступит с ними в связь. Можно заметить, как омрачают и обессиливают темные мысли. Мысль, являясь существом Тонкого Мира, пульсирует около своего создателя. И если она от мрака, то тьмою своей она по силе своей нейтрализует тот свет, который имеется еще у породившего ее человека. И если человек, неосторожно породивший темную мысль или допустивший чужую в свое сознание, не найдет силы выбросить ее оттуда, то она будет биться и трепетать около, пока не исчерпает своего заряда на породителе своем или на том сознании, которое позволило чужой мысли захватить поле его проявления. Дозор от мыслей должен быть особенно силен. Но вместе с Учителем любое явление можно понять и вооружиться духом своевременно. Но горе незнающим и горе Учителя отстранившим. Неизбежны усугубленные волны темных воздействий, против которых защиты уже нет, и некому объяснить процесса происходящего. Коснувшемуся знания без Учителя уже нет пути и нет жизни. Потому Допускаем в ученики лишь тех, кому назад возврата нет. Но зато о них и забота. И хотя трудны испытания и тяжек путь, но идущий со Мною</w:t>
      </w:r>
      <w:r w:rsidR="000C6C5A" w:rsidRPr="005440D4">
        <w:rPr>
          <w:noProof/>
        </w:rPr>
        <w:t xml:space="preserve"> — </w:t>
      </w:r>
      <w:r w:rsidR="00AA5A76" w:rsidRPr="005440D4">
        <w:rPr>
          <w:noProof/>
        </w:rPr>
        <w:t xml:space="preserve">победитель всегда. Не нужно лишь трудности испытания принимать за безысходность. Выход есть всегда, и он всегда открыт к Учителю, Который, хотя и невидим, но близок всегда. Знает ли о том ученик или нет, ощущает, чувствует ли это или не чувствует, Учитель близок всегда, во всякий момент </w:t>
      </w:r>
      <w:r w:rsidR="00AA5A76" w:rsidRPr="005440D4">
        <w:rPr>
          <w:noProof/>
        </w:rPr>
        <w:lastRenderedPageBreak/>
        <w:t>вашей жизни. Но Учитель близок в духе. Значит, к Учителю в духе и надо устремиться и быть в духе же близким.</w:t>
      </w:r>
    </w:p>
    <w:p w:rsidR="00AA5A76" w:rsidRPr="005440D4" w:rsidRDefault="00AA5A76" w:rsidP="00B139BA">
      <w:pPr>
        <w:rPr>
          <w:noProof/>
        </w:rPr>
      </w:pPr>
    </w:p>
    <w:p w:rsidR="00AA5A76" w:rsidRPr="005440D4" w:rsidRDefault="00AA5A76" w:rsidP="00E531C2">
      <w:pPr>
        <w:pStyle w:val="Quote"/>
        <w:rPr>
          <w:noProof/>
        </w:rPr>
      </w:pPr>
      <w:r w:rsidRPr="005440D4">
        <w:rPr>
          <w:noProof/>
        </w:rPr>
        <w:t>Видел во сне Деду</w:t>
      </w:r>
      <w:r w:rsidR="00CE531E" w:rsidRPr="005440D4">
        <w:rPr>
          <w:rStyle w:val="FootnoteReference"/>
          <w:noProof/>
        </w:rPr>
        <w:footnoteReference w:id="4"/>
      </w:r>
      <w:r w:rsidRPr="005440D4">
        <w:rPr>
          <w:noProof/>
        </w:rPr>
        <w:t>. Показывал ему, что умею подниматься на воздух. Летал по комнате, потом проходил сквозь стены туда и обратно. Помнил, что он был где-то около, но меня не хотел видеть. &lt;...&gt;</w:t>
      </w:r>
      <w:r w:rsidR="00A35AE1">
        <w:rPr>
          <w:rStyle w:val="FootnoteReference"/>
          <w:noProof/>
        </w:rPr>
        <w:footnoteReference w:id="5"/>
      </w:r>
      <w:r w:rsidRPr="005440D4">
        <w:rPr>
          <w:noProof/>
        </w:rPr>
        <w:t xml:space="preserve"> Очень горевал.</w:t>
      </w:r>
    </w:p>
    <w:p w:rsidR="00AA5A76" w:rsidRPr="005440D4" w:rsidRDefault="00E531C2" w:rsidP="00B139BA">
      <w:pPr>
        <w:rPr>
          <w:noProof/>
        </w:rPr>
      </w:pPr>
      <w:r w:rsidRPr="005440D4">
        <w:rPr>
          <w:rFonts w:cs="Arial"/>
          <w:b/>
          <w:noProof/>
          <w:szCs w:val="28"/>
        </w:rPr>
        <w:t xml:space="preserve">1955 г. </w:t>
      </w:r>
      <w:r w:rsidR="00AA5A76" w:rsidRPr="005440D4">
        <w:rPr>
          <w:b/>
          <w:noProof/>
        </w:rPr>
        <w:t>74. (Фев. 8).</w:t>
      </w:r>
      <w:r w:rsidR="00AA5A76" w:rsidRPr="005440D4">
        <w:rPr>
          <w:noProof/>
        </w:rPr>
        <w:t xml:space="preserve"> Сын Мой, магнит притягивает железные опилки. Магнит человеческой ауры притягивает из окружающей сферы и сфер те элементы, которые соответствуют характеру и степени ее излучений. Магнит духа постоянно притягивает к себе что-то по закону сродства и соответствия. То, о чем думает человек, и то, что он чувствует, является в нем полюсом притяжения тех же эмоций, мыслей и чувств из окружающих его сфер. Радость притягивает радость, слезы</w:t>
      </w:r>
      <w:r w:rsidR="000C6C5A" w:rsidRPr="005440D4">
        <w:rPr>
          <w:noProof/>
        </w:rPr>
        <w:t xml:space="preserve"> — </w:t>
      </w:r>
      <w:r w:rsidR="00AA5A76" w:rsidRPr="005440D4">
        <w:rPr>
          <w:noProof/>
        </w:rPr>
        <w:t>слезы, страх</w:t>
      </w:r>
      <w:r w:rsidR="000C6C5A" w:rsidRPr="005440D4">
        <w:rPr>
          <w:noProof/>
        </w:rPr>
        <w:t xml:space="preserve"> — </w:t>
      </w:r>
      <w:r w:rsidR="00AA5A76" w:rsidRPr="005440D4">
        <w:rPr>
          <w:noProof/>
        </w:rPr>
        <w:t>страх, мужество</w:t>
      </w:r>
      <w:r w:rsidR="000C6C5A" w:rsidRPr="005440D4">
        <w:rPr>
          <w:noProof/>
        </w:rPr>
        <w:t xml:space="preserve"> — </w:t>
      </w:r>
      <w:r w:rsidR="00AA5A76" w:rsidRPr="005440D4">
        <w:rPr>
          <w:noProof/>
        </w:rPr>
        <w:t>мужество и так до бесконечности. Что бы ни помыслил или ни прочувствовал человек, тотчас же его аура усиливается притяжением из пространства элементов, родственных его переживаниям. Раздраженная аура, полная империла, как магнит опилки, соберет из среды, в которой она находится, разлитую в ней добавочную заразу аэроперила. Так можно ходить по Земле, наращивая и увеличивая радость, бесстрашие, страх, уныние и любое качество, допущенное к существованию в своем собственном микрокосме. Магнит ауры действует постоянно и непрерывно. Но он подчинен воле. Лаборатория человеческая допускает волевое сознательное усиление или ослабление любого качества, особенно если к утверждению или уничтожению качества призывается сердце. Магнит ауры действует, но рычаги от его энергий находятся в руках человека. Ими управляет воля. Магнит своей сущности можно волею настроить на любой лад, на любую волну, на любое созвучие. Так уявление качеств зависит от настроенности магнита ауры. Все можно или усилить, или ослабить. Внешние воздействия постоянно стремятся вызвать в наших оболочках движение, или вибрации, по созвучию. И если аура склонна звучать на ноте радости, раздражения или уныния, то она и будет звучать на привычной ноте, извлекая из пространства родственные элементы и все время усиливаясь ими. Пространственные воздействия на слабые волею ауры очень сильны и заразительны. Массовые эпидемии или массовый психоз</w:t>
      </w:r>
      <w:r w:rsidR="000C6C5A" w:rsidRPr="005440D4">
        <w:rPr>
          <w:noProof/>
        </w:rPr>
        <w:t xml:space="preserve"> — </w:t>
      </w:r>
      <w:r w:rsidR="00AA5A76" w:rsidRPr="005440D4">
        <w:rPr>
          <w:noProof/>
        </w:rPr>
        <w:t xml:space="preserve">явление, подтверждаемое фактами. Поэтому магнитное состояние ауры, ее характер и настроенность важны черезвычайно. Это как бы сеть, забрасываемая в пространство для привлечения улова по созвучию. Многие сознательные сущности привлекаются так же и усиливают этим допущенное состояние ауры. В уявлении отрицательных качеств человек может перейти все границы </w:t>
      </w:r>
      <w:r w:rsidR="00AA5A76" w:rsidRPr="005440D4">
        <w:rPr>
          <w:noProof/>
        </w:rPr>
        <w:lastRenderedPageBreak/>
        <w:t>допустимого и кончить одержанием и сумасшествием. Это будет логическим завершением распущенности сознания и нежелания взять рычаги управления в собственные руки. Магнетичность ауры проявляется как в большом, так и в малом. Потому никакое, даже малое ощущение, мысль или эмоция, не избавлены от своего свойства</w:t>
      </w:r>
      <w:r w:rsidR="000C6C5A" w:rsidRPr="005440D4">
        <w:rPr>
          <w:noProof/>
        </w:rPr>
        <w:t xml:space="preserve"> — </w:t>
      </w:r>
      <w:r w:rsidR="00AA5A76" w:rsidRPr="005440D4">
        <w:rPr>
          <w:noProof/>
        </w:rPr>
        <w:t>притягивать тождественные элементы отовсюду. Так постоянно и непрерывно служит человек тьме или Свету одним лишь состоянием своей ауры на каждый данный момент. Все светлое и положительное в нем служит Свету, притягивая элементы созвучные, все темное, серое, отрицательное</w:t>
      </w:r>
      <w:r w:rsidR="000C6C5A" w:rsidRPr="005440D4">
        <w:rPr>
          <w:noProof/>
        </w:rPr>
        <w:t xml:space="preserve"> — </w:t>
      </w:r>
      <w:r w:rsidR="00AA5A76" w:rsidRPr="005440D4">
        <w:rPr>
          <w:noProof/>
        </w:rPr>
        <w:t>тьме. И коснувшийся Света не может не знать, чему в данный момент он служит, ибо служение определяется и обуславливается состоянием аурических излучений. Многие говорят о Великом Служении, поднимая глаза кверху, и устремляясь к небесам. Но Служение совершается на Земле. И состояние и настроенность магнита человеческого или допускает Служение, или делает его невозможным, как бы высоко ни закатывались глаза. По ауре и ее излучениям Судим и Оцениваем приходящих к Нам, а также степень и характер Служения. Ни слова, ни поступки, ни характер не имеют значения, если светлая аура свет излучает, а темная</w:t>
      </w:r>
      <w:r w:rsidR="000C6C5A" w:rsidRPr="005440D4">
        <w:rPr>
          <w:noProof/>
        </w:rPr>
        <w:t xml:space="preserve"> — </w:t>
      </w:r>
      <w:r w:rsidR="00AA5A76" w:rsidRPr="005440D4">
        <w:rPr>
          <w:noProof/>
        </w:rPr>
        <w:t>тьму излучений черных огней. В этом и заключается сущность темного или светлого Служения. И что пользы человеку, или людям, или пространству, если человек говорит о Свете, а излучает тьму. Красивые слова, и высокие изречения, и священные тексты не помогут, если в ауре своей несет человек излучения злые. Ибо добрый из сокровища сердца своего выносит доброе, а злой</w:t>
      </w:r>
      <w:r w:rsidR="000C6C5A" w:rsidRPr="005440D4">
        <w:rPr>
          <w:noProof/>
        </w:rPr>
        <w:t xml:space="preserve"> — </w:t>
      </w:r>
      <w:r w:rsidR="00AA5A76" w:rsidRPr="005440D4">
        <w:rPr>
          <w:noProof/>
        </w:rPr>
        <w:t>злое. Так деление людей на светлых и темных глубже и трагичнее, чем это кажется с первого взгляда: и не каждый, говорящий «Господи, Господи», войдет в Царство Света, ибо слова не имеют никакого значения, если они не подтверждены сердцем и аурой и не насыщены их излучениями. Слова лжи и лицемерия, не соответствующие своей форме, раздирают пространство диссонансом, порождая вихри разрушения. Гармоническое, светлое и спокойное состояние ауры есть бесценный вклад в светлое строительство Нового Мира. Хочу видеть Моих строителями светлыми. И в каждом усилии к Свету прибавить Помогу. Явите заботу о состоянии ауры вашей. Ее магнетичность делает вас ответственными перед пространством, ибо, усиливая свет свой, уничтожает тьму, но и наоборот, темные излучения усиливают тьму вокруг и вызывают ее набухание, если достаточно сильны. Чему человек служит</w:t>
      </w:r>
      <w:r w:rsidR="000C6C5A" w:rsidRPr="005440D4">
        <w:rPr>
          <w:noProof/>
        </w:rPr>
        <w:t xml:space="preserve"> — </w:t>
      </w:r>
      <w:r w:rsidR="00AA5A76" w:rsidRPr="005440D4">
        <w:rPr>
          <w:noProof/>
        </w:rPr>
        <w:t>Свету или тьме</w:t>
      </w:r>
      <w:r w:rsidR="000C6C5A" w:rsidRPr="005440D4">
        <w:rPr>
          <w:noProof/>
        </w:rPr>
        <w:t xml:space="preserve"> — </w:t>
      </w:r>
      <w:r w:rsidR="00AA5A76" w:rsidRPr="005440D4">
        <w:rPr>
          <w:noProof/>
        </w:rPr>
        <w:t>в этом должен быть себе отдан ясный отчет.</w:t>
      </w:r>
    </w:p>
    <w:p w:rsidR="00AA5A76" w:rsidRPr="005440D4" w:rsidRDefault="00AA5A76" w:rsidP="00B139BA">
      <w:pPr>
        <w:rPr>
          <w:noProof/>
        </w:rPr>
      </w:pPr>
    </w:p>
    <w:p w:rsidR="00AA5A76" w:rsidRPr="005440D4" w:rsidRDefault="00AA5A76" w:rsidP="008D657F">
      <w:pPr>
        <w:pStyle w:val="Quote"/>
        <w:rPr>
          <w:noProof/>
        </w:rPr>
      </w:pPr>
      <w:r w:rsidRPr="005440D4">
        <w:rPr>
          <w:noProof/>
        </w:rPr>
        <w:t xml:space="preserve">Сон. На сцену должны были привести тигров, которые должны были показывать с укротителем свои фокусы. Зрители вошли в зал. Сцена была открытой. В публику вошли несколько человек, вооруженные ручным </w:t>
      </w:r>
      <w:r w:rsidRPr="005440D4">
        <w:rPr>
          <w:noProof/>
        </w:rPr>
        <w:lastRenderedPageBreak/>
        <w:t>автоматическим оружием, защищать их на случай неповиновения тигров. Один встал около меня.</w:t>
      </w:r>
    </w:p>
    <w:p w:rsidR="00AA5A76" w:rsidRPr="005440D4" w:rsidRDefault="008D657F" w:rsidP="00B139BA">
      <w:pPr>
        <w:rPr>
          <w:noProof/>
        </w:rPr>
      </w:pPr>
      <w:r w:rsidRPr="005440D4">
        <w:rPr>
          <w:rFonts w:cs="Arial"/>
          <w:b/>
          <w:noProof/>
          <w:szCs w:val="28"/>
        </w:rPr>
        <w:t xml:space="preserve">1955 г. </w:t>
      </w:r>
      <w:r w:rsidR="00AA5A76" w:rsidRPr="005440D4">
        <w:rPr>
          <w:b/>
          <w:noProof/>
        </w:rPr>
        <w:t>75.</w:t>
      </w:r>
      <w:r w:rsidR="00AA5A76" w:rsidRPr="005440D4">
        <w:rPr>
          <w:noProof/>
        </w:rPr>
        <w:t xml:space="preserve"> (Со сна). Вода превращается в кровь.</w:t>
      </w:r>
    </w:p>
    <w:p w:rsidR="00AA5A76" w:rsidRPr="005440D4" w:rsidRDefault="00AA5A76" w:rsidP="00B139BA">
      <w:pPr>
        <w:rPr>
          <w:noProof/>
        </w:rPr>
      </w:pPr>
      <w:r w:rsidRPr="005440D4">
        <w:rPr>
          <w:noProof/>
        </w:rPr>
        <w:t>Друг Мой, правильно! Именно, жизнь</w:t>
      </w:r>
      <w:r w:rsidR="000C6C5A" w:rsidRPr="005440D4">
        <w:rPr>
          <w:noProof/>
        </w:rPr>
        <w:t xml:space="preserve"> — </w:t>
      </w:r>
      <w:r w:rsidRPr="005440D4">
        <w:rPr>
          <w:noProof/>
        </w:rPr>
        <w:t>это поле боя Индивидуальности, в материи сущей, за бытие свое и развитие. И опасности взвешены, и не устрашен дух. Лишь такое понимание отвечает напряжению момента. Окончился Армагеддон, но борьба за усовершенствование свое остается. И опасность будет по-прежнему спутником воплощенного бытия. Не об опасностях думает воин, но о победе. И победа может быть лишь над собою. Ибо себя победивший побеждает мир. Кажущаяся внешняя победа врага не должна вводить в заблуждение. Распятый на кресте Учитель Победил мир, но не распявшие Его и не тот, кто Его предал. Но даже и распятие было допущено Силами Света. Силы Света непобедимы. Беспредельна их мощь. Миры движимы ею. И не кучке темных на малой планете противостать Им. Кажущаяся медлительность эволюции зависит от свободной воли человечества и медленного развития сознания. Ступени эволюции обуславливаются продвижением сознания. Ускорить сверх меры нельзя: сознание может сломиться. Учение дает и указывает нужные условия, без которых восхождение невозможно. Основою остается Учитель и применение Учения в жизни.</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76.</w:t>
      </w:r>
      <w:r w:rsidR="00AA5A76" w:rsidRPr="005440D4">
        <w:rPr>
          <w:noProof/>
        </w:rPr>
        <w:t xml:space="preserve"> Если отягощаться жизнью в размере ударов, ею наносимых, то нельзя и жить. Поэтому лучше подняться над нею и созерцать, или глядеть на нее сверху. Так же лучше смотреть и на самого себя, стоящего в середине ее. При проекции тонкого тела физическое остается на месте и на него можно смотреть издалека. Так же можно смотреть и на все прочие тела, когда остается лишь один Смотрящий, отделенный от них. Это отделение высшего «Я» от исполнителей роли земной и тонкой поможет подняться над жизнью и научит жить не в настоящем и будущем, но в вечном. Но опыт показывает, как трудно отделиться от тела даже в мыслях и представить себе себя стоящим в стороне от него. Не менее трудно облетать мыслью мир, несясь с мыслью и представляя себя в любом месте земного шара так же ярко, как в своей комнате. И это помогает победе над пространством и разделению оболочек. Все совершается внутри и в духе. Внутренняя жизнь духа полна чудес. Открыты двери Тонкого Мира. Можно жить в двух мирах, сохраняя память о Мире Незримом. Сперва будут лишь проблески, но потом они станут становиться все ярче и ярче, пока соединение миров в сознании не совершится. Учитель Стремится повернуть жизнь всеми гранями, дабы опыт умножить. И если трудно порой, то зато чудно. За каждым испытанием, за каждой трудностью в случае победы следует расширение сознания и приобретение новых знаний. За платой идет получение. Потому не следует огорчаться, что бесплатно ничего не дается. Кто же захочет быть тунеядцем? Трудности дают опыт, опыт </w:t>
      </w:r>
      <w:r w:rsidR="00AA5A76" w:rsidRPr="005440D4">
        <w:rPr>
          <w:noProof/>
        </w:rPr>
        <w:lastRenderedPageBreak/>
        <w:t>дает знание. Потому и трудна жизнь ученика, что знание течет в Чашу широкой волной. Но победитель жизни не останавливается ни перед чем, лишь бы познавание не прекратилось. Так доверим челн свой мудрой Водящей Руке Учителя. Он Знает, в какой последовательности развивать сознание и не утрудить его черезмерно. Помните: за победой идет получение.</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77. (Фев. 9).</w:t>
      </w:r>
      <w:r w:rsidR="00AA5A76" w:rsidRPr="005440D4">
        <w:rPr>
          <w:noProof/>
        </w:rPr>
        <w:t xml:space="preserve"> Принцип передвижения в Тонком Мире очень прост: где мысль, там и сознание. Сознание следует за мыслью. Мысль движется и на Земле с быстротою невероятной, но сознание приковано к телу. Тонкое тело легкое и движется вместе с сознанием. Значит, все дело в мысли. Представим себе человека,</w:t>
      </w:r>
      <w:r w:rsidRPr="005440D4">
        <w:rPr>
          <w:noProof/>
        </w:rPr>
        <w:t xml:space="preserve"> </w:t>
      </w:r>
      <w:r w:rsidR="00AA5A76" w:rsidRPr="005440D4">
        <w:rPr>
          <w:noProof/>
        </w:rPr>
        <w:t>никогда не покидавшего свою деревню, довольствовавшегося таким положением вещей и не желавшего его изменить. Представим себе, что он никогда не мечтал о том, чтобы куда-нибудь съездить. В Тонком Мире он, никогда не мечтавший о движении, и там будет двигаться в тех же пределах, как он это делал на Земле, если неподвижное сознание не сделает из него спящего истукана. Имея крылья духа и возможность летать с быстротой мысли, он будет в духе так же недвижен, как был на Земле. Даже простые переезды и путешествия сильно освобождают сознание. По созданному на Земле трафарету человек будет двигаться свободно. Хорошо летчикам. Им летать легко. Но тот, кто знает значение мысли для движения, ограничен лишь ею и ее дерзаниями. Многим помогают разобраться в новых условиях, если у перешедших есть желание слушать и верить. Инертность сознания многому мешает и там, как мешала она на Земле. Но даже когда в теле, движение в мыслях очень полезно. Хорошо осознать, что даже на Земле ничто не может препятствовать полету мысли. И если сознание не успевает, то все же частицы духа улетают за мыслью, принося часто неосознанные тонкие впечатления. Несомненно одно: и на Земле сознание связывается прямою связью с тем, к кому или к чему устремлена мысль. Всего легче передвигаться в ментальном теле, ибо оно и есть тело мысли. Астральное</w:t>
      </w:r>
      <w:r w:rsidR="000C6C5A" w:rsidRPr="005440D4">
        <w:rPr>
          <w:noProof/>
        </w:rPr>
        <w:t xml:space="preserve"> — </w:t>
      </w:r>
      <w:r w:rsidR="00AA5A76" w:rsidRPr="005440D4">
        <w:rPr>
          <w:noProof/>
        </w:rPr>
        <w:t>не столь подвижно. Тело огненное границ не знает. В Тонком Мире могут быть удовлетворены все устремления духа, если они не носят физического характера и желаний телесных. Состояние в том Мире</w:t>
      </w:r>
      <w:r w:rsidR="000C6C5A" w:rsidRPr="005440D4">
        <w:rPr>
          <w:noProof/>
        </w:rPr>
        <w:t xml:space="preserve"> — </w:t>
      </w:r>
      <w:r w:rsidR="00AA5A76" w:rsidRPr="005440D4">
        <w:rPr>
          <w:noProof/>
        </w:rPr>
        <w:t>по сознанию. Богач и нищий, царь и раб равноправны в своих возможностях, которые в духе. К возможностям Тонкого Мира надо приучить себя на Земле, изучив его условия и законы. Там возможно и осуществимо все, что допускает сознание. Тот, кто сознания своего не раскрепостил на Земле, узником в Мир Высший приходит. Потому Учение Наше можно назвать Учением Свободы. Оно стремится освободить дух от всех уз и цепей, которыми он скован. Самые страшные оковы</w:t>
      </w:r>
      <w:r w:rsidR="000C6C5A" w:rsidRPr="005440D4">
        <w:rPr>
          <w:noProof/>
        </w:rPr>
        <w:t xml:space="preserve"> — </w:t>
      </w:r>
      <w:r w:rsidR="00AA5A76" w:rsidRPr="005440D4">
        <w:rPr>
          <w:noProof/>
        </w:rPr>
        <w:t xml:space="preserve">это догмы, предрассудки, застывшие, выкристаллизовавшиеся веками массовые заблуждения и ложные верования и представления. Человечество живет погруженным в них, даже не замечая их власти над сознанием. Вот </w:t>
      </w:r>
      <w:r w:rsidR="00AA5A76" w:rsidRPr="005440D4">
        <w:rPr>
          <w:noProof/>
        </w:rPr>
        <w:lastRenderedPageBreak/>
        <w:t>жили миллионы людей и думали, что Земля плоская. И ныне миллионы полагают, что после смерти нет жизни, что человек живет на Земле лишь один раз. Много подобных искажений истины, и сознание в них, как в тисках. В них живет и в них уходит в Мир Незримый, Мир безграничной свободы, скованной его собственным невежеством. Земные устремления человека создают ему пределы возможностей в Мире Надземном. Потому Мы Говорим: «Устремитесь в Беспредельность и устремитесь беспредельно». Беспредельность со всеми ее возможностями есть поле проявления сознания. Примите Беспредельность духом и в духе. В духе мы беспредельные, но не в теле. Как от Земли видны звезды, так и от тела</w:t>
      </w:r>
      <w:r w:rsidR="000C6C5A" w:rsidRPr="005440D4">
        <w:rPr>
          <w:noProof/>
        </w:rPr>
        <w:t xml:space="preserve"> — </w:t>
      </w:r>
      <w:r w:rsidR="00AA5A76" w:rsidRPr="005440D4">
        <w:rPr>
          <w:noProof/>
        </w:rPr>
        <w:t>Беспредельность. Тело не тюрьма, но лаборатория чудесных возможностей. Тело</w:t>
      </w:r>
      <w:r w:rsidR="000C6C5A" w:rsidRPr="005440D4">
        <w:rPr>
          <w:noProof/>
        </w:rPr>
        <w:t xml:space="preserve"> — </w:t>
      </w:r>
      <w:r w:rsidR="00AA5A76" w:rsidRPr="005440D4">
        <w:rPr>
          <w:noProof/>
        </w:rPr>
        <w:t>тюрьма для слепых. В теле зажигаются центры. Тело огнями преображается, чтобы служить духу. В теле заключены чудесные возможности. Тело не тюрьма, но инструмент духа.</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78.</w:t>
      </w:r>
      <w:r w:rsidR="00AA5A76" w:rsidRPr="005440D4">
        <w:rPr>
          <w:noProof/>
        </w:rPr>
        <w:t xml:space="preserve"> Нужно же, наконец, понять, что все, что касается Учителя и Дела Его, выводит сознание из сферы земного и временного в сферу непреходящего. Над мельканием дней и ночей, над сменяющимся потоком явлений протянута нить жизни, на которую нанизаны отдельные воплощения, как бусы. Из века в век, из тысячелетия в тысячелетие идет связь с Учителем, укрепляясь и возрастая в силе своей. Можно назвать ее мостом в Беспредельность. Можно назвать ее путем вечной жизни или путем к постижению вечного бытия. Можно назвать ее стезею достижения бессмертия. Потому среди всех условий и превратностей судьбы, угрожающих отовсюду, в Общении с Учителем можно найти спасение. О спасении Говорю, ибо грозно время и сложно. Служение в трудных условиях ценится Нами особо. И когда напрягается нить связи с Сердцем Великим, в пространстве звучит сияющая струна Света, прорезая его через просторы земные. Сеть Света планетная крепнет. Дозорное сердце на страже тогда. И Радуется Учитель победному звучанию Света. Не может звучать струна, не будучи укреплена другим концом в преданном сердце ученика. Но когда она связана крепко, передаются по ней вибрации Великого Сердца. Крепко держите нить жизни, протянутую Учителем. Кроме нее нет ничего. И мрак предрассветного часа перед Великим Приходом не осилит и не потушит огней сердца, пылающего любовью к Позвавшему его на путь жизни. Так важно устоять и так трудно. Мир плотный ополчается на носителя Света. Но спасение во Мне, но близок Учитель, но не победить тьме сердце, предавшееся Свету. Среди невыносимых условий жизни помните: устоите Владыкой!</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79. (Фев. 10).</w:t>
      </w:r>
      <w:r w:rsidR="00AA5A76" w:rsidRPr="005440D4">
        <w:rPr>
          <w:noProof/>
        </w:rPr>
        <w:t xml:space="preserve"> Да, Да, Да, представление перед духовным оком Лика Учителя имеет громадное влияние на всю жизнь человека. Но люди предпочтут остаться нищими в духе, чем подумать о </w:t>
      </w:r>
      <w:r w:rsidR="00AA5A76" w:rsidRPr="005440D4">
        <w:rPr>
          <w:noProof/>
        </w:rPr>
        <w:lastRenderedPageBreak/>
        <w:t>наинужнейшем. Казалось бы, легко и просто следовать данному указанию, но даже знающие, даже прикоснувшиеся к Учению часто проходят мимо. Луч посылаемый несет в себе Образ Владыки. Лик принявший устанавливает связь с Лучом и по Лучу получает. Когда Приходил, Говорил о Царстве и сокровищах драгоценнейших, но люди хотели видеть во Мне земного царя, и думали о богатствах земных, и земного благополучия домогались. Но это было давно. А теперь? К сожалению, даже и ныне многие подходят к Учению с корыстными или личными целями, думая преуспеть в делах земных, но не надземных. Многие бессознательно ищут и домогаются благополучия земного, но не преуспеяния в духе. И многих ждет жестокое разочарование. Труден путь духа, и не сулит он спокоя. Наоборот, отягощение обстоятельствами усиливается по мере роста духа. По силе и испытания. Чем сильнее дух, тем труднее испытания. Рост трудностей указывает на рост духа. И не может мудрый сетовать на то, что растет его дух и что он имеет к тому доказательства явные в росте трудностей жизни. По духу и жизнь. Заботы растут, а с ними и сложности. Опасности следуют по пятам. Но нерушим дух и неуязвим явлениями плотного мира. Люди полагают, что с разрушениями внешними терпит ущерб и дух, но Ego человека не может быть разрушено изменениями на физическом плане. Оно состоит из материи более тонкой. Даже если целую жизнь земную, целое неудачное воплощение вычеркнуть из книги его жизни, Ego остается нерушимым. Это надо понять. Должен сказать себе человек: «В сферах земных, плотных, нет ничего моего и нет ничего прочного, от меня неотъемлемого. Все не мое. Ничто не принадлежит мне. Я лишь гость в мире земных снов и иллюзий». Плотный мир утверждает себя и значимость свою для человека, но мудрый говорит, что физический мир со всем, что в нем, лишь опытное поле для сознания, всходы которого меняются ежегодно. Мир плотный не самодовлеющ и не самоцель. Ибо прейдет и Земля, и Луна, и Солнце. Мир плотный лишь ступень к Высшим Мирам, а Земля</w:t>
      </w:r>
      <w:r w:rsidR="000C6C5A" w:rsidRPr="005440D4">
        <w:rPr>
          <w:noProof/>
        </w:rPr>
        <w:t xml:space="preserve"> — </w:t>
      </w:r>
      <w:r w:rsidR="00AA5A76" w:rsidRPr="005440D4">
        <w:rPr>
          <w:noProof/>
        </w:rPr>
        <w:t>к Высшим Планетам. Но вечен и безвременен дух. Странники вечные, путь проходящие горькой стезею Земли, жизни бессмертной, огнями сияющей, вам на Земле не найти. Потому Говорю: птицы имеют гнезда, и звери</w:t>
      </w:r>
      <w:r w:rsidR="000C6C5A" w:rsidRPr="005440D4">
        <w:rPr>
          <w:noProof/>
        </w:rPr>
        <w:t xml:space="preserve"> — </w:t>
      </w:r>
      <w:r w:rsidR="00AA5A76" w:rsidRPr="005440D4">
        <w:rPr>
          <w:noProof/>
        </w:rPr>
        <w:t xml:space="preserve">норы, но Сын Человеческий не Имеет места, где Преклонит главу. Надо сердцем почуять тщетность жизни земной. Эволюция заключается не в том, чтобы что-то построить или создать, но в том, чтобы, создав или построив, тотчас же идти дальше, идти без конца к новым и новым достижениям, не останавливаясь и не успокаиваясь ни на чем. Потому Мы Приветствуем строительство Нового Мира как новую мощную ступень эволюции, уявляющейся в новых формах жизни. Пусть постоянно старое заменяется новым. Каким бы хорошим ни было это старое, оно не хорошо уже по одному тому, что оно старое, следовательно, нуждающееся в усовершенствовании. Старая ступень эволюции всегда будет защищать, и отстаивать себя, и бороться за свое существование, но </w:t>
      </w:r>
      <w:r w:rsidR="00AA5A76" w:rsidRPr="005440D4">
        <w:rPr>
          <w:noProof/>
        </w:rPr>
        <w:lastRenderedPageBreak/>
        <w:t>Мы всегда с новой. Учитель нов каждое мгновение, и утверждение вечно нового в жизни является Его основной задачей.</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80.</w:t>
      </w:r>
      <w:r w:rsidR="00AA5A76" w:rsidRPr="005440D4">
        <w:rPr>
          <w:noProof/>
        </w:rPr>
        <w:t xml:space="preserve"> Нераздельность устремления</w:t>
      </w:r>
      <w:r w:rsidR="000C6C5A" w:rsidRPr="005440D4">
        <w:rPr>
          <w:noProof/>
        </w:rPr>
        <w:t xml:space="preserve"> — </w:t>
      </w:r>
      <w:r w:rsidR="00AA5A76" w:rsidRPr="005440D4">
        <w:rPr>
          <w:noProof/>
        </w:rPr>
        <w:t>непременное условие успеха. Может ли корабль идти к цели, если нос устремляется вперед, а корма назад? Так и перед погружением в сон корабль, или челн духа, должен иметь или выбрать одно устремление, не будучи раздираемым противоположными и отвлекающими от цели мыслями. Мысль устремляется к Учителю, а разные чувства, желания и интересы текущих дел отвлекают сознание к себе, прихватывая и сердце. Получаете дом, разделенный в себе. И желание извлечь из состояния сна впечатления нужные не осуществляется. Когда стрела летит к цели, все ее части участвуют в полете, иначе она разломится на лету и упадет. Так же и с устремлением нашим перед погружением в сон. Если микрокосм наш собой монолита не являет и устремление изломано внутри по линиям различных интересов и эмоций протекшего дня, то и устремление, подобно поломанной стреле, разламывается в пространстве, увлекая нашу сущность по родственным им слоям. Монолит устремления требует однородности, цельности и участия в нем всего сердца. Именно, надо устремиться всем сердцем, не оставляя лазеек для яро звучащих устремлений земных. Сознание тонкое, раздираемое в себе, цели достигнуть не может. Так что неудаче в этом направлении можно не удивляться, если условие нераздельности устремления не соблюдено. Это условие первое. Вторая трудность заключается в том, что транспонирование тонких впечатлений мозгом земным требует большего опыта и навыка. Многое зависит от степени оформления высших проводников. Ведь цель</w:t>
      </w:r>
      <w:r w:rsidR="000C6C5A" w:rsidRPr="005440D4">
        <w:rPr>
          <w:noProof/>
        </w:rPr>
        <w:t xml:space="preserve"> — </w:t>
      </w:r>
      <w:r w:rsidR="00AA5A76" w:rsidRPr="005440D4">
        <w:rPr>
          <w:noProof/>
        </w:rPr>
        <w:t>это достичь степени отдельного и сознательного проявления в каждом на соответствующих им планах. Учитель терпеливо Ведет долгую работу, постепенно подготовляя тонкое и ментальное тела для их раздельного выявления. Многие условия современной жизни, и особенно жизни в городах, этому яро препятствуют. Но в той или иной форме устремление к Учителю перед сном следствия явные приносит. Ночью Мы Учим. Днем это знание просачивается в бодрствующее сознание. Сознательная кооперация со стороны устремляющегося духа значительно помогает. Кооперация с Учителем есть сотрудничество двустороннее. Даже простой телефон требует кооперации двух сознаний, прежде чем разговор состоится. И, слушая, человек стремится изолировать себя от всех внешних восприятий. Чтобы книгу понять, надо на ней сосредоточиться. Законы во всем одинаковы. Восприятие требует изолированности впечатлений в нужном канале. Несомненно одно: желающий достигает.</w:t>
      </w:r>
    </w:p>
    <w:p w:rsidR="00AA5A76" w:rsidRPr="005440D4" w:rsidRDefault="00AA5A76" w:rsidP="00B139BA">
      <w:pPr>
        <w:rPr>
          <w:noProof/>
        </w:rPr>
      </w:pPr>
    </w:p>
    <w:p w:rsidR="00AA5A76" w:rsidRPr="005440D4" w:rsidRDefault="00AA5A76" w:rsidP="008D657F">
      <w:pPr>
        <w:pStyle w:val="Quote"/>
        <w:rPr>
          <w:noProof/>
        </w:rPr>
      </w:pPr>
      <w:r w:rsidRPr="005440D4">
        <w:rPr>
          <w:noProof/>
        </w:rPr>
        <w:t>Видел во сне</w:t>
      </w:r>
      <w:r w:rsidR="000C6C5A" w:rsidRPr="005440D4">
        <w:rPr>
          <w:noProof/>
        </w:rPr>
        <w:t xml:space="preserve"> — </w:t>
      </w:r>
      <w:r w:rsidRPr="005440D4">
        <w:rPr>
          <w:noProof/>
        </w:rPr>
        <w:t xml:space="preserve">ловил рыбу. А в воде был Преподобный. Он кому-то Говорил о том, что Дело, во Имя Его творимое, </w:t>
      </w:r>
      <w:r w:rsidRPr="005440D4">
        <w:rPr>
          <w:noProof/>
        </w:rPr>
        <w:lastRenderedPageBreak/>
        <w:t>значение особое имеет. А я подумал, что об этом у меня уже есть Запись.</w:t>
      </w:r>
    </w:p>
    <w:p w:rsidR="00AA5A76" w:rsidRPr="005440D4" w:rsidRDefault="008D657F" w:rsidP="00B139BA">
      <w:pPr>
        <w:rPr>
          <w:noProof/>
        </w:rPr>
      </w:pPr>
      <w:r w:rsidRPr="005440D4">
        <w:rPr>
          <w:rFonts w:cs="Arial"/>
          <w:b/>
          <w:noProof/>
          <w:szCs w:val="28"/>
        </w:rPr>
        <w:t xml:space="preserve">1955 г. </w:t>
      </w:r>
      <w:r w:rsidR="00AA5A76" w:rsidRPr="005440D4">
        <w:rPr>
          <w:b/>
          <w:noProof/>
        </w:rPr>
        <w:t>81. (Фев. 11).</w:t>
      </w:r>
      <w:r w:rsidR="00AA5A76" w:rsidRPr="005440D4">
        <w:rPr>
          <w:noProof/>
        </w:rPr>
        <w:t xml:space="preserve"> Истинно, так! Все творят во имя свое. И потому малоуспешны дела их. Но во Имя Мое творящий имеет силу исполнения и благословение Мое над делами свершаемыми. Нужно разделять Мое от своего, Общее Благо от личного. И когда своего, когда личного не останется и все будет твориться Именем Моим и во Имя Мое, тогда путь жизни сделается полным. Многие идут путями своими, путями, ведущими в смерть, путями смерти, но Я Говорю о непреходящем и вечном и о пути, в Беспредельность ведущем. Можно жить так, чтобы каждый шаг по пути жизни, во Имя Мое совершаемый, вел к этой огненной цели утверждения бессмертия духа. Не Мыслю того, чтобы пришедший ко Мне в пище духовной нуждался, если выбор сделан и путь решен. Путь со Мною есть путь освобождения духа от наростов земных. Все в себе взвешивается на весах Беспредельности и отбирается лишь то, что нужно в путь долгий. Кто нагружен поклажей тяжелой, тяжко и медленно ступает. И другие, не перегруженные, могут легко его обогнать и быстрее идти. Нужно освободиться от неполезной ноши и с собою взять лишь необходимейшее. Долог путь, зачем утруждать себя понапрасну? Если большинство мыслей, бороздящих поверхность сознания, за их полной ненужностью выбросить, не будет от того человеку никакого ущерба. Сознание человеческое засорено ненужными, бесцельными и вредными мыслями. Хорошо научиться допускать лишь полезные и светлые мысли. Такими мыслями будут сверхличные мысли, мысли Общего Блага, мысли о Свете и к Свету устремленные. Много ценной энергии тратится напрасно, в то время как она нужна для построения жизни. Помыслим о том, как мыслями своими лучше управить, чтобы мысли творились во Имя Мое.</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82.</w:t>
      </w:r>
      <w:r w:rsidR="00AA5A76" w:rsidRPr="005440D4">
        <w:rPr>
          <w:noProof/>
        </w:rPr>
        <w:t xml:space="preserve"> (Со сна). Не учесть всех явлений, связанных с явлением позора.</w:t>
      </w:r>
    </w:p>
    <w:p w:rsidR="00AA5A76" w:rsidRPr="005440D4" w:rsidRDefault="00AA5A76" w:rsidP="00B139BA">
      <w:pPr>
        <w:rPr>
          <w:noProof/>
        </w:rPr>
      </w:pPr>
      <w:r w:rsidRPr="005440D4">
        <w:rPr>
          <w:noProof/>
        </w:rPr>
        <w:t>Земное дозволено в пределах законности и соблюдая меру потребную. Все прочее подлежит изживанию. Но главное, чтобы ничто не имело власти над сознанием. И обжора, и воздержанный человек</w:t>
      </w:r>
      <w:r w:rsidR="000C6C5A" w:rsidRPr="005440D4">
        <w:rPr>
          <w:noProof/>
        </w:rPr>
        <w:t xml:space="preserve"> — </w:t>
      </w:r>
      <w:r w:rsidRPr="005440D4">
        <w:rPr>
          <w:noProof/>
        </w:rPr>
        <w:t>оба едят, но по-разному. В этом различии</w:t>
      </w:r>
      <w:r w:rsidR="000C6C5A" w:rsidRPr="005440D4">
        <w:rPr>
          <w:noProof/>
        </w:rPr>
        <w:t xml:space="preserve"> — </w:t>
      </w:r>
      <w:r w:rsidRPr="005440D4">
        <w:rPr>
          <w:noProof/>
        </w:rPr>
        <w:t>все. И змея, и орел на земле гнезда имеют и могут двигаться по земле. Но у змеи нет крыльев. И орел опускается на землю, но его стихия</w:t>
      </w:r>
      <w:r w:rsidR="000C6C5A" w:rsidRPr="005440D4">
        <w:rPr>
          <w:noProof/>
        </w:rPr>
        <w:t xml:space="preserve"> — </w:t>
      </w:r>
      <w:r w:rsidRPr="005440D4">
        <w:rPr>
          <w:noProof/>
        </w:rPr>
        <w:t>воздух, а жизнь</w:t>
      </w:r>
      <w:r w:rsidR="000C6C5A" w:rsidRPr="005440D4">
        <w:rPr>
          <w:noProof/>
        </w:rPr>
        <w:t xml:space="preserve"> — </w:t>
      </w:r>
      <w:r w:rsidRPr="005440D4">
        <w:rPr>
          <w:noProof/>
        </w:rPr>
        <w:t xml:space="preserve">в полетах. От всего, привязывающего к Земле, рано или поздно придется освободиться, и чем раньше, тем лучше. Освобождение заключается в изживании, но не подавлении. Ребенок оставляет детские игры по мере своего роста. Они ему становятся ненужными. Всякое насильственное подавление влечет рецидив. Но потворство, распущенность и попустительство укрепляют корни того, что подлежит выкорчевке. А с корнем выдирать болезненно, потому не следует предаваться в мыслях тому, что подлежит искоренению. Корни явления, лишенных питания соками мыслей, будут сохнуть и </w:t>
      </w:r>
      <w:r w:rsidRPr="005440D4">
        <w:rPr>
          <w:noProof/>
        </w:rPr>
        <w:lastRenderedPageBreak/>
        <w:t>умрут. Растет и крепнет в микрокосме то, что питается мыслями. Не следует тратить энергии мыслей на то, что подлежит изживанию в духе. Нежелательное явление сначала надо в духе изжить, чтобы исчезло оно из жизни. Так на все явления внутри можно наложить печать осуждения или печать утверждения, и последнее будет жить. Будем осмотрительны с тем, на чем лежит утверждающая печать духа, дабы не вырастить сорняков.</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83.</w:t>
      </w:r>
      <w:r w:rsidR="00AA5A76" w:rsidRPr="005440D4">
        <w:rPr>
          <w:noProof/>
        </w:rPr>
        <w:t xml:space="preserve"> Явления угрожающие висят над сознанием, подобно чугунной плите, и давят. Могут в землю вдавить. Надо учиться освобождаться от явлений, каменной тяжестью лежащих на сердце. Ведь птица даже в клетке поет. Не выше ли дух? И нет тех тюремных стен, которые могли бы заглушить песнь восставшего духа. Тяжко давят низины, но зато на вершинах легко. В духе поднявшийся на вершины от давления низших слоев освобождается. Подняться! Подняться Зову к блистающим духа высотам. На них лишь поднявшись, можно выйти из потока жизни обычной. Духом прозревших за Мною Зову в беспредельные выси Вселенной. Что нам тяжкие годы всей жизни земной, когда Вечность лежит перед нами. Все выше и выше взвивается дух над малой планетою плотной. За ней Беспредельность, за нею миры и звездных глубин Бесконечность.</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84.</w:t>
      </w:r>
      <w:r w:rsidR="00AA5A76" w:rsidRPr="005440D4">
        <w:rPr>
          <w:noProof/>
        </w:rPr>
        <w:t xml:space="preserve"> Тот, кто духом устремляется к Нашей Твердыне, должен понять, что условия ее бытия освобождают сознание от рамок трехмерной обычности. Твердыня стоит над жизнью текущей земной, как замок на высокой скале над рекою. С Башен виден поток жизни, стремящийся внизу. На скале Вечности стоит Твердыня. Волны трехмерных явлений не могут ее смыть: им до Нее не подняться. Из Твердыни и с Башен может созерцать дух явления жизни, не будучи увлекаем ими в вихревые воронки ее водоворотов. Свободным может осознавать себя дух, пребывая мыслью в Твердыне. Твердыня</w:t>
      </w:r>
      <w:r w:rsidR="000C6C5A" w:rsidRPr="005440D4">
        <w:rPr>
          <w:noProof/>
        </w:rPr>
        <w:t xml:space="preserve"> — </w:t>
      </w:r>
      <w:r w:rsidR="00AA5A76" w:rsidRPr="005440D4">
        <w:rPr>
          <w:noProof/>
        </w:rPr>
        <w:t>обитель духа. Твердыня</w:t>
      </w:r>
      <w:r w:rsidR="000C6C5A" w:rsidRPr="005440D4">
        <w:rPr>
          <w:noProof/>
        </w:rPr>
        <w:t xml:space="preserve"> — </w:t>
      </w:r>
      <w:r w:rsidR="00AA5A76" w:rsidRPr="005440D4">
        <w:rPr>
          <w:noProof/>
        </w:rPr>
        <w:t>защита от накипи жизни земной. Твердыня</w:t>
      </w:r>
      <w:r w:rsidR="000C6C5A" w:rsidRPr="005440D4">
        <w:rPr>
          <w:noProof/>
        </w:rPr>
        <w:t xml:space="preserve"> — </w:t>
      </w:r>
      <w:r w:rsidR="00AA5A76" w:rsidRPr="005440D4">
        <w:rPr>
          <w:noProof/>
        </w:rPr>
        <w:t>символ свободы. Твердыня</w:t>
      </w:r>
      <w:r w:rsidR="000C6C5A" w:rsidRPr="005440D4">
        <w:rPr>
          <w:noProof/>
        </w:rPr>
        <w:t xml:space="preserve"> — </w:t>
      </w:r>
      <w:r w:rsidR="00AA5A76" w:rsidRPr="005440D4">
        <w:rPr>
          <w:noProof/>
        </w:rPr>
        <w:t>прообраз далеких огненных достижений человечества. Твердыня</w:t>
      </w:r>
      <w:r w:rsidR="000C6C5A" w:rsidRPr="005440D4">
        <w:rPr>
          <w:noProof/>
        </w:rPr>
        <w:t xml:space="preserve"> — </w:t>
      </w:r>
      <w:r w:rsidR="00AA5A76" w:rsidRPr="005440D4">
        <w:rPr>
          <w:noProof/>
        </w:rPr>
        <w:t>последняя ступень и завершение для тех, кто счеты с Землею покончил. Твердыня</w:t>
      </w:r>
      <w:r w:rsidR="000C6C5A" w:rsidRPr="005440D4">
        <w:rPr>
          <w:noProof/>
        </w:rPr>
        <w:t xml:space="preserve"> — </w:t>
      </w:r>
      <w:r w:rsidR="00AA5A76" w:rsidRPr="005440D4">
        <w:rPr>
          <w:noProof/>
        </w:rPr>
        <w:t>дом духа.</w:t>
      </w:r>
    </w:p>
    <w:p w:rsidR="00AA5A76" w:rsidRPr="005440D4" w:rsidRDefault="00AA5A76" w:rsidP="00B139BA">
      <w:pPr>
        <w:rPr>
          <w:noProof/>
        </w:rPr>
      </w:pPr>
    </w:p>
    <w:p w:rsidR="00AA5A76" w:rsidRPr="005440D4" w:rsidRDefault="008D657F" w:rsidP="00B139BA">
      <w:pPr>
        <w:rPr>
          <w:noProof/>
        </w:rPr>
      </w:pPr>
      <w:r w:rsidRPr="005440D4">
        <w:rPr>
          <w:rFonts w:cs="Arial"/>
          <w:b/>
          <w:noProof/>
          <w:szCs w:val="28"/>
        </w:rPr>
        <w:t xml:space="preserve">1955 г. </w:t>
      </w:r>
      <w:r w:rsidR="00AA5A76" w:rsidRPr="005440D4">
        <w:rPr>
          <w:b/>
          <w:noProof/>
        </w:rPr>
        <w:t>85. (Фев. 12).</w:t>
      </w:r>
      <w:r w:rsidR="00AA5A76" w:rsidRPr="005440D4">
        <w:rPr>
          <w:noProof/>
        </w:rPr>
        <w:t xml:space="preserve"> Ускорение событий идет в прогрессии. Чем дальше, тем быстрее. Но все к той же заповеданной цели. И кто может сказать, когда наступит кульминация, разрешающая напряжение. Ждать лучше нежданно. Придет время, когда народы сойдутся под Знаменем Мира, но не войны. И будет оно Нашим Знаменем Мира. А теперь о другом, о близком. Решаются судьбы стран, а с ними и наша судьба, личная каждого. Жизнь дана для восхождения. Назначение духа</w:t>
      </w:r>
      <w:r w:rsidR="000C6C5A" w:rsidRPr="005440D4">
        <w:rPr>
          <w:noProof/>
        </w:rPr>
        <w:t xml:space="preserve"> — </w:t>
      </w:r>
      <w:r w:rsidR="00AA5A76" w:rsidRPr="005440D4">
        <w:rPr>
          <w:noProof/>
        </w:rPr>
        <w:t>подниматься. Все, что способствует этому</w:t>
      </w:r>
      <w:r w:rsidR="000C6C5A" w:rsidRPr="005440D4">
        <w:rPr>
          <w:noProof/>
        </w:rPr>
        <w:t xml:space="preserve"> — </w:t>
      </w:r>
      <w:r w:rsidR="00AA5A76" w:rsidRPr="005440D4">
        <w:rPr>
          <w:noProof/>
        </w:rPr>
        <w:t>благо, препятствует</w:t>
      </w:r>
      <w:r w:rsidR="000C6C5A" w:rsidRPr="005440D4">
        <w:rPr>
          <w:noProof/>
        </w:rPr>
        <w:t xml:space="preserve"> — </w:t>
      </w:r>
      <w:r w:rsidR="00AA5A76" w:rsidRPr="005440D4">
        <w:rPr>
          <w:noProof/>
        </w:rPr>
        <w:t xml:space="preserve">зло. Но решает </w:t>
      </w:r>
      <w:r w:rsidR="00AA5A76" w:rsidRPr="005440D4">
        <w:rPr>
          <w:noProof/>
        </w:rPr>
        <w:lastRenderedPageBreak/>
        <w:t>характер воздействия, степень его и направление воля. Когда Говорю: все Обращу на пользу, этим Хочу указать, что любые условия и обстоятельства можно использовать во благо. Нет обстоятельств противных. Все помогает восхождению, если идете со Мною. И друзья и враги, и хорошее и плохое</w:t>
      </w:r>
      <w:r w:rsidR="000C6C5A" w:rsidRPr="005440D4">
        <w:rPr>
          <w:noProof/>
        </w:rPr>
        <w:t xml:space="preserve"> — </w:t>
      </w:r>
      <w:r w:rsidR="00AA5A76" w:rsidRPr="005440D4">
        <w:rPr>
          <w:noProof/>
        </w:rPr>
        <w:t>все восхождению служит. Сетуют и жалуются на жизнь те, кто не знает, что со Мною победа всегда, и, когда со Мною, все служит на пользу. Высока ступень, когда стихии и стихийные духи начинают служить человеку. Все служит и подчиняется огню. Огненная воля повелевает стихиями. Огонь центров зажженных дает власть. Властью огненной наделяется Света носитель. Для феноменов нужны условия. Стихии нельзя искушать. Стихии нельзя тревожить без крайней нужды. Напрасное чудо равно преступлению. Феноменальная сторона должна войти в жизнь ученика естественно как неизбежное следствие его пламенного устремления. Истинное достижение входит в жизнь, не нарушая равновесия ни стихий, ни самого организма. Слежу за нормальным развитием нужных способностей и каждой Способствую ко времен. Легко приобщаться к жизни Твердыни, если личность свою оставлять за порогом ее. Нужно учиться сбрасывать одеяние личное, когда с Нами. Оно временно, как костюмы актера на сцене. Мы же Имеем дело с истинной, непреходящей Индивидуальностью человека. Личность Нам нужна, и Мы ее Ценим лишь постольку, поскольку она верно и устремленно готова служить индивидуальному Ego</w:t>
      </w:r>
      <w:r w:rsidR="000C6C5A" w:rsidRPr="005440D4">
        <w:rPr>
          <w:noProof/>
        </w:rPr>
        <w:t xml:space="preserve"> — </w:t>
      </w:r>
      <w:r w:rsidR="00AA5A76" w:rsidRPr="005440D4">
        <w:rPr>
          <w:noProof/>
        </w:rPr>
        <w:t>своему владыке и повелителю. Потому надо оставить жену, и детей, и все имение свое, и все дела свои и, отвергнувшись от себя, отбросить личность свою, чтобы в свободе в Башне Моей к Дням Жизни Моей приобщиться. Но люди предпочитают понимать слова Мои буквально и... не преуспевают. В духе оставляется все и в духе ко Мне происходит приобщение. Это и есть приобщение к Тайне. Но люди и из этого сделали образ и форму, которая утратила свое содержание. Иначе</w:t>
      </w:r>
      <w:r w:rsidR="000C6C5A" w:rsidRPr="005440D4">
        <w:rPr>
          <w:noProof/>
        </w:rPr>
        <w:t xml:space="preserve"> — </w:t>
      </w:r>
      <w:r w:rsidR="00AA5A76" w:rsidRPr="005440D4">
        <w:rPr>
          <w:noProof/>
        </w:rPr>
        <w:t>жили бы. Но не живут, а барахтаются в объятиях смерти и всего, что обречено ей. Во временном утопают, когда суждено вечное. Собою, личностью, самостью заполнены, когда бессмертно лишь высшее, сверхличное «Я». Придите ко Мне, но оставив все временное и личное перед порогом. Я порог духу, и путь лишь через Меня, но без тяжести ноши ненужной. Если в свободе от земных оков ко Мне обратитесь, велика будет ваша награда. Потому Говорю: «Оставьте все мешающее». И ты, стоящий передо Мною в осознании свободы своей, благо тебе! В Башне Приму и устремления твои яро Насыщу. Дам благо. Но величина блага не измеряется благами земными. Благо от духа и в духе дается. Дать благо, дать благодать и получить благодать</w:t>
      </w:r>
      <w:r w:rsidR="000C6C5A" w:rsidRPr="005440D4">
        <w:rPr>
          <w:noProof/>
        </w:rPr>
        <w:t xml:space="preserve"> — </w:t>
      </w:r>
      <w:r w:rsidR="00AA5A76" w:rsidRPr="005440D4">
        <w:rPr>
          <w:noProof/>
        </w:rPr>
        <w:t>счастье духа. Дары Духа Приношу Земле. Где вы, желающие получить их?</w:t>
      </w:r>
    </w:p>
    <w:p w:rsidR="00AA5A76" w:rsidRPr="005440D4" w:rsidRDefault="00AA5A76" w:rsidP="00B139BA">
      <w:pPr>
        <w:rPr>
          <w:noProof/>
        </w:rPr>
      </w:pPr>
    </w:p>
    <w:p w:rsidR="00AA5A76" w:rsidRPr="005440D4" w:rsidRDefault="00AA5A76" w:rsidP="008D657F">
      <w:pPr>
        <w:pStyle w:val="Quote"/>
        <w:rPr>
          <w:noProof/>
        </w:rPr>
      </w:pPr>
      <w:r w:rsidRPr="005440D4">
        <w:rPr>
          <w:noProof/>
        </w:rPr>
        <w:t>Утром видел свечу горящую. Воспринял мысль от друга и тотчас же ее забыл. Потом было еще несколько мыслей.</w:t>
      </w:r>
    </w:p>
    <w:p w:rsidR="00AA5A76" w:rsidRPr="005440D4" w:rsidRDefault="006E573B" w:rsidP="00B139BA">
      <w:pPr>
        <w:rPr>
          <w:noProof/>
        </w:rPr>
      </w:pPr>
      <w:r w:rsidRPr="005440D4">
        <w:rPr>
          <w:rFonts w:cs="Arial"/>
          <w:b/>
          <w:noProof/>
          <w:szCs w:val="28"/>
        </w:rPr>
        <w:lastRenderedPageBreak/>
        <w:t xml:space="preserve">1955 г. </w:t>
      </w:r>
      <w:r w:rsidR="00AA5A76" w:rsidRPr="005440D4">
        <w:rPr>
          <w:b/>
          <w:noProof/>
        </w:rPr>
        <w:t>86.</w:t>
      </w:r>
      <w:r w:rsidR="00AA5A76" w:rsidRPr="005440D4">
        <w:rPr>
          <w:noProof/>
        </w:rPr>
        <w:t xml:space="preserve"> Сын Мой! Степень отрешенности от себя есть степень восприятия. Это касается одинаково как объективных, так и субъективных впечатлений. На чем бы ни сосредоточилось сознание, все остальные каналы восприятия по возможности закрываются. Даже слушая внимательно песню, обо всем остальном забываем. Можно слушать песню и в ней о себе позабыть, можно слушать биение сердца и уже больше ничего не видеть и не слышать, можно на Мне сосредоточиться, весь мир остальной исключив. Рычаг воли устанавливает канал восприятия, и впечатления начинают притекать по нему. Повернув рычаг, сознание удерживают в нужном направлении, дабы приток не прекращался. Полная изоляция сознания от мыслей посторонних, мешающих, трудна необычайно. Потому чистота, то есть цельность восприятия</w:t>
      </w:r>
      <w:r w:rsidR="000C6C5A" w:rsidRPr="005440D4">
        <w:rPr>
          <w:noProof/>
        </w:rPr>
        <w:t xml:space="preserve"> — </w:t>
      </w:r>
      <w:r w:rsidR="00AA5A76" w:rsidRPr="005440D4">
        <w:rPr>
          <w:noProof/>
        </w:rPr>
        <w:t>явление редкое. Словно через лесную чащу, надо продраться мысли или впечатлению, чтобы дойти. Процесс восприятия сложен. Всего труднее изолировать мысль в одном канале.</w:t>
      </w:r>
    </w:p>
    <w:p w:rsidR="00AA5A76" w:rsidRPr="005440D4" w:rsidRDefault="00AA5A76" w:rsidP="00B139BA">
      <w:pPr>
        <w:rPr>
          <w:noProof/>
        </w:rPr>
      </w:pPr>
      <w:r w:rsidRPr="005440D4">
        <w:rPr>
          <w:noProof/>
        </w:rPr>
        <w:t>Восприятие утром от далекого друга было правильным. И сердце верно подсказало источник посылки, начало положено, значит, можно углубить и обострить. Записывать надо немедленно, так как посланная мысль или впечатление тотчас же забывается и вспомнить уже невозможно. Это первый признак посланной</w:t>
      </w:r>
      <w:r w:rsidR="000C6C5A" w:rsidRPr="005440D4">
        <w:rPr>
          <w:noProof/>
        </w:rPr>
        <w:t xml:space="preserve"> — </w:t>
      </w:r>
      <w:r w:rsidRPr="005440D4">
        <w:rPr>
          <w:noProof/>
        </w:rPr>
        <w:t>подтверждение работы зажженного центра. Процесс можно повторить, накопляя навык и опыт. Везде труд и работа.</w:t>
      </w:r>
    </w:p>
    <w:p w:rsidR="00AA5A76" w:rsidRPr="005440D4" w:rsidRDefault="00AA5A76" w:rsidP="006E573B">
      <w:pPr>
        <w:pStyle w:val="Quote"/>
        <w:rPr>
          <w:noProof/>
        </w:rPr>
      </w:pPr>
      <w:r w:rsidRPr="005440D4">
        <w:rPr>
          <w:noProof/>
        </w:rPr>
        <w:t>На днях (11 фев. утром) видел во сне Преподобного (стоял в схиме в воде). Я около ловил небольшую рыбу. Болит спина.</w:t>
      </w:r>
    </w:p>
    <w:p w:rsidR="00AA5A76" w:rsidRPr="005440D4" w:rsidRDefault="00AA5A76" w:rsidP="00B139BA">
      <w:pPr>
        <w:rPr>
          <w:noProof/>
        </w:rPr>
      </w:pPr>
    </w:p>
    <w:p w:rsidR="00AA5A76" w:rsidRPr="005440D4" w:rsidRDefault="006E573B" w:rsidP="00B139BA">
      <w:pPr>
        <w:rPr>
          <w:noProof/>
        </w:rPr>
      </w:pPr>
      <w:r w:rsidRPr="005440D4">
        <w:rPr>
          <w:rFonts w:cs="Arial"/>
          <w:b/>
          <w:noProof/>
          <w:szCs w:val="28"/>
        </w:rPr>
        <w:t xml:space="preserve">1955 г. </w:t>
      </w:r>
      <w:r w:rsidR="00AA5A76" w:rsidRPr="005440D4">
        <w:rPr>
          <w:b/>
          <w:noProof/>
        </w:rPr>
        <w:t>87. (Фев. 13).</w:t>
      </w:r>
      <w:r w:rsidR="00AA5A76" w:rsidRPr="005440D4">
        <w:rPr>
          <w:noProof/>
        </w:rPr>
        <w:t xml:space="preserve"> Освобождение в духе. Освободиться от тягости жизни не значит избавиться от этих тягостей и устранить их, но, имея их и неся крест жизни, быть в духе от их воздействия свободным. Все заключается в осознании, а весь процесс освобождения</w:t>
      </w:r>
      <w:r w:rsidR="000C6C5A" w:rsidRPr="005440D4">
        <w:rPr>
          <w:noProof/>
        </w:rPr>
        <w:t xml:space="preserve"> — </w:t>
      </w:r>
      <w:r w:rsidR="00AA5A76" w:rsidRPr="005440D4">
        <w:rPr>
          <w:noProof/>
        </w:rPr>
        <w:t>внутри. Вовне все остается без изменения, но отношение ко всему, что прежде тяготило и омрачало или влияло, меняется в корне. Наводнения, обвалы, пропасти, звери</w:t>
      </w:r>
      <w:r w:rsidR="000C6C5A" w:rsidRPr="005440D4">
        <w:rPr>
          <w:noProof/>
        </w:rPr>
        <w:t xml:space="preserve"> — </w:t>
      </w:r>
      <w:r w:rsidR="00AA5A76" w:rsidRPr="005440D4">
        <w:rPr>
          <w:noProof/>
        </w:rPr>
        <w:t>внизу, на вершине этих опасностей нет. В духе надо подняться и в сознании отрешиться от отождествления духа и сознания с жизнью низин. Все делать, как прежде, выполняя свой долг и обязательства перед жизнью и людьми, но духом быть вне жизни низинной. Быть в мире, но не от мира сего. Ведь Царство Мое тоже не от мира сего. И Дни Мои не от мира земного. И дух не от Земли. Сбросить с себя этот плотный клубок явлений земных, охвативших сознание, будет победою духа. Надо тщательней найти и рассмотреть те цепи, которые привязывают сознание к Земле. Их много, и больших и малых, заметных и незаметных, но чаще всего невидимых глазу. Дом, вещи, люди, книги, условия разные</w:t>
      </w:r>
      <w:r w:rsidR="000C6C5A" w:rsidRPr="005440D4">
        <w:rPr>
          <w:noProof/>
        </w:rPr>
        <w:t xml:space="preserve"> — </w:t>
      </w:r>
      <w:r w:rsidR="00AA5A76" w:rsidRPr="005440D4">
        <w:rPr>
          <w:noProof/>
        </w:rPr>
        <w:t xml:space="preserve">все держит и закрепощает сознание, а также и привычки, мысли и чувства. Все это гнездится в трех низших оболочках. Значит, надо освободиться от власти трех. Выйдя из физического тела, уже ощущаем свободу и радость. Но как </w:t>
      </w:r>
      <w:r w:rsidR="00AA5A76" w:rsidRPr="005440D4">
        <w:rPr>
          <w:noProof/>
        </w:rPr>
        <w:lastRenderedPageBreak/>
        <w:t>велико чувство свободы и радости, когда сброшены оковы всех трех. Духом надо над тремя подняться. Это может сделать лишь дух, и это можно сделать лишь в духе. Сперва следует осознать тягости плоти и астрала, а потом уже делать попытки вырваться из-под их тиранической власти. Это и будет воскресением духа к осознанию внеземной, вневременной, вечной своей сущности. Это и будет освобождением. Чтобы достичь, надо знать цель, к которой нужно устремиться. И надо знать, в чем заключается сущность освобождения. Многие совершают ошибку, полагая, что надо освободиться от кого-то или чего-то вовне, когда надо освободиться от деспотической тирании трех. И самый тяжкий из трех</w:t>
      </w:r>
      <w:r w:rsidR="000C6C5A" w:rsidRPr="005440D4">
        <w:rPr>
          <w:noProof/>
        </w:rPr>
        <w:t xml:space="preserve"> — </w:t>
      </w:r>
      <w:r w:rsidR="00AA5A76" w:rsidRPr="005440D4">
        <w:rPr>
          <w:noProof/>
        </w:rPr>
        <w:t>астрал. Это наш палач и мучитель. И если один, потеряв кошелек, плачет, а другой спокоен и даже улыбается, то разве в кошельке дело? И так во всем. Гордиев узел неразрешимых жизнесплетений земных можно разрубить лишь мечом духа. Хочу видеть свободными идущих со Мною. Когда ноша станет непомерной и выхода не будет, придется меч духа поднять и одним ударом рассечь клубок явлений, поработивших сознание. Отрешение от земного, отрешение от своего «я», уявляющегося в трех, будет тем же путем освобождения. Сынами свободы Хочу вас назвать, со Мною идущих за Светом.</w:t>
      </w:r>
    </w:p>
    <w:p w:rsidR="00AA5A76" w:rsidRPr="005440D4" w:rsidRDefault="00AA5A76" w:rsidP="00B139BA">
      <w:pPr>
        <w:rPr>
          <w:noProof/>
        </w:rPr>
      </w:pPr>
    </w:p>
    <w:p w:rsidR="00AA5A76" w:rsidRPr="005440D4" w:rsidRDefault="00D20569" w:rsidP="00B139BA">
      <w:pPr>
        <w:rPr>
          <w:noProof/>
        </w:rPr>
      </w:pPr>
      <w:r w:rsidRPr="005440D4">
        <w:rPr>
          <w:rFonts w:cs="Arial"/>
          <w:b/>
          <w:noProof/>
          <w:szCs w:val="28"/>
        </w:rPr>
        <w:t xml:space="preserve">1955 г. </w:t>
      </w:r>
      <w:r w:rsidR="00AA5A76" w:rsidRPr="005440D4">
        <w:rPr>
          <w:b/>
          <w:noProof/>
        </w:rPr>
        <w:t>88.</w:t>
      </w:r>
      <w:r w:rsidR="00AA5A76" w:rsidRPr="005440D4">
        <w:rPr>
          <w:noProof/>
        </w:rPr>
        <w:t xml:space="preserve"> Невесомы дары и сокровища духа и незримы. Нельзя ни продать, ни купить. Можно ничего не иметь, но владеть ими, и можно владеть всем земным, но их не иметь. Двое сидят рядом и даже одеты одинаково: у одного нет, а другой их имеет. И кто знает, имеешь ли их ты, если ты о них умолчишь? Как определить их величину и ценность? И у кого есть весы, чтобы их взвесить? Но могут они проявиться в творчестве. И потому путь искусства есть путь выявления сокровищ накопленных. Это есть кристаллизация в плотных формах огня духа. Так же в поступках, чувствах и мыслях уявляются огни духа, и выносит человек из сокровища сердца своего на свет дня свет, который в нем есть. Светом своим светите, и свет ваш перед мраком Земли да не угаснет.</w:t>
      </w:r>
    </w:p>
    <w:p w:rsidR="00AA5A76" w:rsidRPr="005440D4" w:rsidRDefault="00AA5A76" w:rsidP="00B139BA">
      <w:pPr>
        <w:rPr>
          <w:noProof/>
        </w:rPr>
      </w:pPr>
    </w:p>
    <w:p w:rsidR="00AA5A76" w:rsidRPr="005440D4" w:rsidRDefault="00D20569" w:rsidP="00B139BA">
      <w:pPr>
        <w:rPr>
          <w:noProof/>
        </w:rPr>
      </w:pPr>
      <w:r w:rsidRPr="005440D4">
        <w:rPr>
          <w:rFonts w:cs="Arial"/>
          <w:b/>
          <w:noProof/>
          <w:szCs w:val="28"/>
        </w:rPr>
        <w:t xml:space="preserve">1955 г. </w:t>
      </w:r>
      <w:r w:rsidR="00AA5A76" w:rsidRPr="005440D4">
        <w:rPr>
          <w:b/>
          <w:noProof/>
        </w:rPr>
        <w:t>89. (Фев. 15).</w:t>
      </w:r>
      <w:r w:rsidR="00AA5A76" w:rsidRPr="005440D4">
        <w:rPr>
          <w:noProof/>
        </w:rPr>
        <w:t xml:space="preserve"> Лучше искать причины ошибок и неправильных выводов в своем собственном мышлении, чем приписывать их Учителю. Течение событий идет не по вашим предположениям, но по руслу целесообразности. Их направляет Рука Учителя. Подвижность Плана дает главное направление, но не меняющиеся и подлежащие переменам детали. И не личные дела, интересы или жизни, но Общее Благо является целью происходящего. Нельзя исходить из себя в прогнозах на будущее и этими неправильными предпосылками руководствоваться. И лучше крепко верить и нежданно ждать, чем терять веру в неизбежное будущее. А наступит оно десятком лет раньше или позже</w:t>
      </w:r>
      <w:r w:rsidR="000C6C5A" w:rsidRPr="005440D4">
        <w:rPr>
          <w:noProof/>
        </w:rPr>
        <w:t xml:space="preserve"> — </w:t>
      </w:r>
      <w:r w:rsidR="00AA5A76" w:rsidRPr="005440D4">
        <w:rPr>
          <w:noProof/>
        </w:rPr>
        <w:t xml:space="preserve">в общем ходе вещей значения не имеет. Имеет это значение в личной жизни, </w:t>
      </w:r>
      <w:r w:rsidR="00AA5A76" w:rsidRPr="005440D4">
        <w:rPr>
          <w:noProof/>
        </w:rPr>
        <w:lastRenderedPageBreak/>
        <w:t>но фантомы личной жизни не относятся к миру действительности. Лучше переключить сознание с личного блага на Общее.</w:t>
      </w:r>
    </w:p>
    <w:p w:rsidR="00AA5A76" w:rsidRPr="005440D4" w:rsidRDefault="00AA5A76" w:rsidP="00B139BA">
      <w:pPr>
        <w:rPr>
          <w:noProof/>
        </w:rPr>
      </w:pPr>
    </w:p>
    <w:p w:rsidR="00AA5A76" w:rsidRPr="005440D4" w:rsidRDefault="00783E1C" w:rsidP="00B139BA">
      <w:pPr>
        <w:rPr>
          <w:noProof/>
        </w:rPr>
      </w:pPr>
      <w:r w:rsidRPr="005440D4">
        <w:rPr>
          <w:rFonts w:cs="Arial"/>
          <w:b/>
          <w:noProof/>
          <w:szCs w:val="28"/>
        </w:rPr>
        <w:t xml:space="preserve">1955 г. </w:t>
      </w:r>
      <w:r w:rsidR="00AA5A76" w:rsidRPr="005440D4">
        <w:rPr>
          <w:b/>
          <w:noProof/>
        </w:rPr>
        <w:t>90.</w:t>
      </w:r>
      <w:r w:rsidR="00AA5A76" w:rsidRPr="005440D4">
        <w:rPr>
          <w:noProof/>
        </w:rPr>
        <w:t xml:space="preserve"> Сын Мой, улыбнись, когда трудно. Улыбка</w:t>
      </w:r>
      <w:r w:rsidR="000C6C5A" w:rsidRPr="005440D4">
        <w:rPr>
          <w:noProof/>
        </w:rPr>
        <w:t xml:space="preserve"> — </w:t>
      </w:r>
      <w:r w:rsidR="00AA5A76" w:rsidRPr="005440D4">
        <w:rPr>
          <w:noProof/>
        </w:rPr>
        <w:t>лучшее оружие духа. Светоносна улыбка блага. Когда улыбается дитя, вокруг него свет, когда плачет, тускнеет и омрачается его аура. Суровость похвальна, но и улыбка часто освещает потемки. Улыбка показывает на известное состояние духа. И когда опасности в глаза смотрят с улыбкой, ведь это уже геройство. Даже смерть можно встретить с улыбкой. Заменить гримасу раздражения, злобы или страха улыбкой будет уже победой. Много слез в мире и много мрака; когда слезы заменятся улыбкой, просветлеет мрак. Мрачное выражение лица и мрачное состояние духа не есть признак духовности. И животное, и растение реагируют на улыбку человека соответственно. Им становится теплее. Улыбка</w:t>
      </w:r>
      <w:r w:rsidR="000C6C5A" w:rsidRPr="005440D4">
        <w:rPr>
          <w:noProof/>
        </w:rPr>
        <w:t xml:space="preserve"> — </w:t>
      </w:r>
      <w:r w:rsidR="00AA5A76" w:rsidRPr="005440D4">
        <w:rPr>
          <w:noProof/>
        </w:rPr>
        <w:t>не насильственная гримаса или маска условности, но движение сердца. Встретить спокойно нападение темных хорошо, но с улыбкой</w:t>
      </w:r>
      <w:r w:rsidR="000C6C5A" w:rsidRPr="005440D4">
        <w:rPr>
          <w:noProof/>
        </w:rPr>
        <w:t xml:space="preserve"> — </w:t>
      </w:r>
      <w:r w:rsidR="00AA5A76" w:rsidRPr="005440D4">
        <w:rPr>
          <w:noProof/>
        </w:rPr>
        <w:t>вдвое лучше. Можно, улыбаясь, и врага поразить смертельно, злобы на сердце не имея. Когда очень горько или очень больно, попробуйте улыбнуться. Это тоже будет победой духа. Улыбкою трудности побеждаем. Дурак часто улыбается, но редка и победна улыбка мудрости. Кажущейся безысходности Майи, зложелателям темным, замкнувшим свое кольцо вокруг вас, улыбнитесь бесстрашно. Учитесь улыбкою или с улыбкою побеждать и преодолевать непреодолимое.</w:t>
      </w:r>
    </w:p>
    <w:p w:rsidR="00AA5A76" w:rsidRPr="005440D4" w:rsidRDefault="00AA5A76" w:rsidP="00B139BA">
      <w:pPr>
        <w:rPr>
          <w:noProof/>
        </w:rPr>
      </w:pPr>
    </w:p>
    <w:p w:rsidR="00AA5A76" w:rsidRPr="005440D4" w:rsidRDefault="008800A6" w:rsidP="00B139BA">
      <w:pPr>
        <w:rPr>
          <w:noProof/>
        </w:rPr>
      </w:pPr>
      <w:r w:rsidRPr="005440D4">
        <w:rPr>
          <w:rFonts w:cs="Arial"/>
          <w:b/>
          <w:noProof/>
          <w:szCs w:val="28"/>
        </w:rPr>
        <w:t xml:space="preserve">1955 г. </w:t>
      </w:r>
      <w:r w:rsidR="00AA5A76" w:rsidRPr="005440D4">
        <w:rPr>
          <w:b/>
          <w:noProof/>
        </w:rPr>
        <w:t>91. (Фев. 16).</w:t>
      </w:r>
      <w:r w:rsidR="00AA5A76" w:rsidRPr="005440D4">
        <w:rPr>
          <w:noProof/>
        </w:rPr>
        <w:t xml:space="preserve"> Циклы проявления сознания подлежат ритмам. Пульсация сознания</w:t>
      </w:r>
      <w:r w:rsidR="000C6C5A" w:rsidRPr="005440D4">
        <w:rPr>
          <w:noProof/>
        </w:rPr>
        <w:t xml:space="preserve"> — </w:t>
      </w:r>
      <w:r w:rsidR="00AA5A76" w:rsidRPr="005440D4">
        <w:rPr>
          <w:noProof/>
        </w:rPr>
        <w:t>явление законное. Огонь не всегда пылает. Горит всегда, но степени напряжения колеблются. Сознание насиловать нельзя. Птица духа чудесная не всегда поет, огорчаться этим не следует. Также и чувства и качества духа пульсируют в своих выражениях, выдвигаясь на авансцену и усиливаясь или отходя на задний план и в напряжении своем уменьшаясь. Закон ритма означает и чередование. Чередование и смена явлений</w:t>
      </w:r>
      <w:r w:rsidR="000C6C5A" w:rsidRPr="005440D4">
        <w:rPr>
          <w:noProof/>
        </w:rPr>
        <w:t xml:space="preserve"> — </w:t>
      </w:r>
      <w:r w:rsidR="00AA5A76" w:rsidRPr="005440D4">
        <w:rPr>
          <w:noProof/>
        </w:rPr>
        <w:t>закон природы. Однообразие порождает монотонность, усыпляющую сознание. Перемена явлений нужна для поддержания жизни сознания. Иначе заснет и погаснет огонь. Так же и Учитель приближается в нужные сроки. И в этом также надо на Него положиться. Одного нельзя убивать</w:t>
      </w:r>
      <w:r w:rsidR="000C6C5A" w:rsidRPr="005440D4">
        <w:rPr>
          <w:noProof/>
        </w:rPr>
        <w:t xml:space="preserve"> — </w:t>
      </w:r>
      <w:r w:rsidR="00AA5A76" w:rsidRPr="005440D4">
        <w:rPr>
          <w:noProof/>
        </w:rPr>
        <w:t>это устремление. Путь остается только вперед и только к Учителю. Другого направления нет. Быстро ли, тихо ли, шаг или десять, но</w:t>
      </w:r>
      <w:r w:rsidR="000C6C5A" w:rsidRPr="005440D4">
        <w:rPr>
          <w:noProof/>
        </w:rPr>
        <w:t xml:space="preserve"> — </w:t>
      </w:r>
      <w:r w:rsidR="00AA5A76" w:rsidRPr="005440D4">
        <w:rPr>
          <w:noProof/>
        </w:rPr>
        <w:t>в правильном направлении. Даже отдыхать надо лицом к восходу. Все будет, все придет в должное время, и с новою силою запылают огни духа.</w:t>
      </w:r>
    </w:p>
    <w:p w:rsidR="00AA5A76" w:rsidRPr="005440D4" w:rsidRDefault="00AA5A76" w:rsidP="00B139BA">
      <w:pPr>
        <w:rPr>
          <w:noProof/>
        </w:rPr>
      </w:pPr>
    </w:p>
    <w:p w:rsidR="00AA5A76" w:rsidRPr="005440D4" w:rsidRDefault="008800A6" w:rsidP="00B139BA">
      <w:pPr>
        <w:rPr>
          <w:noProof/>
        </w:rPr>
      </w:pPr>
      <w:r w:rsidRPr="005440D4">
        <w:rPr>
          <w:rFonts w:cs="Arial"/>
          <w:b/>
          <w:noProof/>
          <w:szCs w:val="28"/>
        </w:rPr>
        <w:t xml:space="preserve">1955 г. </w:t>
      </w:r>
      <w:r w:rsidR="00AA5A76" w:rsidRPr="005440D4">
        <w:rPr>
          <w:b/>
          <w:noProof/>
        </w:rPr>
        <w:t>92.</w:t>
      </w:r>
      <w:r w:rsidR="00AA5A76" w:rsidRPr="005440D4">
        <w:rPr>
          <w:noProof/>
        </w:rPr>
        <w:t xml:space="preserve"> Как сохранить Близость? Постоянным осознанием ее. Почему сознание наполняется всем, чем угодно, за исключением самонужнейшего, и именно тогда, когда время напряжено? Все суета, за исключением Дел Владыки. Все не нужно, нужно лишь то, что </w:t>
      </w:r>
      <w:r w:rsidR="00AA5A76" w:rsidRPr="005440D4">
        <w:rPr>
          <w:noProof/>
        </w:rPr>
        <w:lastRenderedPageBreak/>
        <w:t>нужно Ему. Ему нужны дела Света. Делами Света называется все, что в Свете творится и светлыми излучениями сопровождается. Без Света</w:t>
      </w:r>
      <w:r w:rsidR="000C6C5A" w:rsidRPr="005440D4">
        <w:rPr>
          <w:noProof/>
        </w:rPr>
        <w:t xml:space="preserve"> — </w:t>
      </w:r>
      <w:r w:rsidR="00AA5A76" w:rsidRPr="005440D4">
        <w:rPr>
          <w:noProof/>
        </w:rPr>
        <w:t>тьма и служение тьме. Светите собою, излучениями своими, и тогда каждое ваше делание будет делом Света. Что думает он, за Светом ко Мне пришедший, когда сознание его тонет в мелькающих волнах потока жизни? Доступ ко Мне не закрыт. Доступ ко Мне идет через открытое ко Мне сердце. И как может вливаться Свет, если сердце открыто во тьму? Откройте сердце Владыке, дабы Он Мог войти туда. Но закройте его для мутного потока впечатлений обывательской жизни. Жизнь обывателя кончилась. Сердце ко Мне открытым держать, несмотря ни на что</w:t>
      </w:r>
      <w:r w:rsidR="000C6C5A" w:rsidRPr="005440D4">
        <w:rPr>
          <w:noProof/>
        </w:rPr>
        <w:t xml:space="preserve"> — </w:t>
      </w:r>
      <w:r w:rsidR="00AA5A76" w:rsidRPr="005440D4">
        <w:rPr>
          <w:noProof/>
        </w:rPr>
        <w:t>уже подвиг. Кто хочет в восприятии посылок Наших преуспеть, мирские голоса должен замкнуть, хотя бы на время восприятия. Волею утверждается и удерживается осознание Близости Учителя. Волею изолируется сознание от всего мешающего, внешнего и внутреннего. Мало установить связь, ее надо удержать напряженно во все время контакта. Кругом не сумерки, но ураган тьмы, и вихри, и водовороты, увлекающие сознание в бездну. Сохранить Близость в этих условиях будет немалой победой духа. Тени мрака спустились на Землю. Жутко в пространстве вокруг. И все же надо себя сохранить до Дня Моего и провода не пережечь. Вам нелегко! Но каково же Несущим всю тягость и ответственность за Землю? И если Нам трудно, то почему должно быть легко вам, разделяющим труды и Ношу Владыки. Воины Мои, станьте ко Мне еще ближе.</w:t>
      </w:r>
    </w:p>
    <w:p w:rsidR="008800A6" w:rsidRPr="005440D4" w:rsidRDefault="008800A6" w:rsidP="00B139BA">
      <w:pPr>
        <w:rPr>
          <w:noProof/>
        </w:rPr>
      </w:pPr>
    </w:p>
    <w:p w:rsidR="00AA5A76" w:rsidRPr="005440D4" w:rsidRDefault="00AA5A76" w:rsidP="008800A6">
      <w:pPr>
        <w:pStyle w:val="Quote"/>
        <w:rPr>
          <w:noProof/>
        </w:rPr>
      </w:pPr>
      <w:r w:rsidRPr="005440D4">
        <w:rPr>
          <w:noProof/>
        </w:rPr>
        <w:t>Ночью во сне одолевали темные.</w:t>
      </w:r>
    </w:p>
    <w:p w:rsidR="00AA5A76" w:rsidRPr="005440D4" w:rsidRDefault="008800A6" w:rsidP="00B139BA">
      <w:pPr>
        <w:rPr>
          <w:noProof/>
        </w:rPr>
      </w:pPr>
      <w:r w:rsidRPr="005440D4">
        <w:rPr>
          <w:rFonts w:cs="Arial"/>
          <w:b/>
          <w:noProof/>
          <w:szCs w:val="28"/>
        </w:rPr>
        <w:t xml:space="preserve">1955 г. </w:t>
      </w:r>
      <w:r w:rsidR="00AA5A76" w:rsidRPr="005440D4">
        <w:rPr>
          <w:b/>
          <w:noProof/>
        </w:rPr>
        <w:t>93. (Фев. 17).</w:t>
      </w:r>
      <w:r w:rsidR="00AA5A76" w:rsidRPr="005440D4">
        <w:rPr>
          <w:noProof/>
        </w:rPr>
        <w:t xml:space="preserve"> Сын Мой, Учитель, давая испытания, не истерзать Хочет, но укрепить. Терзаемся по недомыслию. Терзания бессмысленны, ибо бесцельны и не имеют в себе ничего конструктивного. Можно приказать себе не реагировать на целый ряд явлений. Если по приказу воли реакцией на какое-либо явление будет отсутствие всякой реакции, волею утвержденное сознательно, то это будет большим достижением. Человек слишком привык рефлективно реагировать на все. И по мере усиления рефлекторной деятельности сознания утрачивал он власть над собою. Многие виды этой деятельности хороши и положительны, но когда одобрены они и утверждены волей. В противном случае получается рабство у привычек и рефлексов, худшее из всех возможных. Сумасшедшие живут исключительно рефлексами, двигаясь по заведенному или принятому ранее направлению. Они не могут себе сказать, почему они делают что-то, они просто делают, потому что так когда-то решили, и действия их текут по каналу ранее принятой мысли. Власть над собою утверждается волей. Рефлексы берутся под ее контроль, непроизвольные и самовольные состояния сознания не допускаются. Особенно касается это чувств и эмоций. Нельзя допускать, чтобы они самовольно возникали и терзали сознание человека. У этих чувств и эмоций нет ни сознания, ни воли: они возникают стихийно, </w:t>
      </w:r>
      <w:r w:rsidR="00AA5A76" w:rsidRPr="005440D4">
        <w:rPr>
          <w:noProof/>
        </w:rPr>
        <w:lastRenderedPageBreak/>
        <w:t>развиваясь и усиливаясь по принятому направлению. Вмешательство воли в рефлекторный процесс чувств, эмоций и переживаний необходимо и нужно всегда. Разве можно допустить, чтобы в доме моем кто-то другой распоряжался и устанавливал для меня порядок жизни, кто-то, со стороны пришедший, посторонний, случайный и временный. Все наши эмоции временны, и давать им власть над собою недопустимо. Их крайним полюсом распущенности будет психическое неуравновесие, а за ним ненормальность. Ибо рожден человек, чтобы властвовать над собою. Зачем тратить время на душевные движения, не имеющие смысла. Целесообразность во всем, и тогда душевным спокойствием можно насладиться при всяких условиях, даже при самых тревожных и беспокойных. Конечно, это спокойствие будет спокойствием напряжения. Итак, терзания, беспокойства и переживания оставляются за ненадобностью. При охоте на опасного хищника волнения и переживания излишни. От них может задрожать рука и глаз потерять меткость. Да будет напутствием в жизни тебе спокойствие любою ценою.</w:t>
      </w:r>
    </w:p>
    <w:p w:rsidR="00AA5A76" w:rsidRPr="005440D4" w:rsidRDefault="00AA5A76" w:rsidP="00B139BA">
      <w:pPr>
        <w:rPr>
          <w:noProof/>
        </w:rPr>
      </w:pPr>
    </w:p>
    <w:p w:rsidR="00AA5A76" w:rsidRPr="005440D4" w:rsidRDefault="00F94A4A" w:rsidP="00B139BA">
      <w:pPr>
        <w:rPr>
          <w:noProof/>
        </w:rPr>
      </w:pPr>
      <w:r w:rsidRPr="005440D4">
        <w:rPr>
          <w:rFonts w:cs="Arial"/>
          <w:b/>
          <w:noProof/>
          <w:szCs w:val="28"/>
        </w:rPr>
        <w:t xml:space="preserve">1955 г. </w:t>
      </w:r>
      <w:r w:rsidR="00AA5A76" w:rsidRPr="005440D4">
        <w:rPr>
          <w:b/>
          <w:noProof/>
        </w:rPr>
        <w:t>94. (Фев. 18).</w:t>
      </w:r>
      <w:r w:rsidR="00AA5A76" w:rsidRPr="005440D4">
        <w:rPr>
          <w:noProof/>
        </w:rPr>
        <w:t xml:space="preserve"> Провод закрепляется с двух сторон. Если хотя бы с одной закрепление слабое, ток действовать не может. Я с вами всегда. Если контакт слаб и восприятие нарушается, ищите ближе, ищите около себя, ищите в себе. Луч посылаемый должен закрепиться в сознании воспринимающего его. Состояние сознания может быть таково, что Луч лишь скользнет по поверхности, внутрь его не проникнув. Частокол самости может мешать, отрицания, сомнения, страх, раздражение и все прочие темные качества тоже. Все зависит от чистоты приемника сознания. Конечно, Луч может преодолеть любое сопротивление и препятствия, но трата сил велика и не отвечает соизмеримости. Устремление и восприятие добровольны. Но когда сознание открывается Лучу, как цветок навстречу Солнцу, следствия не замедлят, ибо процесс восприятия идет законно. Учитель Настаивает на том, что в устремлении должна уявиться свободная воля ученика. Из сердца, открытого Владыке, исходят нити устремления, которые и насыщаются Лучами Учителя. Потому и говорится о дерзании. Что могут получить сидящие тупо и главу свою отвратившие? Кто-то боится посягательства на свою свободу. Опасения напрасны. Пока свободная воля человека не уявится в настойчивом, постоянном и твердом решении устремиться к Свету и за Светом, не может быть получения. Нельзя тащить за уши в рай. Зазванные насильно</w:t>
      </w:r>
      <w:r w:rsidR="000C6C5A" w:rsidRPr="005440D4">
        <w:rPr>
          <w:noProof/>
        </w:rPr>
        <w:t xml:space="preserve"> — </w:t>
      </w:r>
      <w:r w:rsidR="00AA5A76" w:rsidRPr="005440D4">
        <w:rPr>
          <w:noProof/>
        </w:rPr>
        <w:t xml:space="preserve">самое печальное явление. Обычно они начинают неистовствовать и набрасываться на зазвавшего их. Опасайтесь насилия над волею человека, и особенно в делах духа. Учение Мое есть Учение свободы. Все делается свободно и добровольно. Каждое насилие отзвучит яро и тяжко. Многие религии против этого закона погрешали и потому разрушились. Царство Майтрейи будет Царством свободы. Дела, совершаемые в свободе, плодоноснее дел, свершаемых против воли. Царство свободы </w:t>
      </w:r>
      <w:r w:rsidR="00AA5A76" w:rsidRPr="005440D4">
        <w:rPr>
          <w:noProof/>
        </w:rPr>
        <w:lastRenderedPageBreak/>
        <w:t>победит царство насилия. Кали Юга была веком насилия. Но Кали Юга кончается. Закон свободы воли будет основным законом жизни человеческого общества, и нарушителям его не будет места среди свободных людей.</w:t>
      </w:r>
    </w:p>
    <w:p w:rsidR="00AA5A76" w:rsidRPr="005440D4" w:rsidRDefault="00AA5A76" w:rsidP="00B139BA">
      <w:pPr>
        <w:rPr>
          <w:noProof/>
        </w:rPr>
      </w:pPr>
    </w:p>
    <w:p w:rsidR="00AA5A76" w:rsidRPr="005440D4" w:rsidRDefault="00971A92" w:rsidP="00B139BA">
      <w:pPr>
        <w:rPr>
          <w:noProof/>
        </w:rPr>
      </w:pPr>
      <w:r w:rsidRPr="005440D4">
        <w:rPr>
          <w:rFonts w:cs="Arial"/>
          <w:b/>
          <w:noProof/>
          <w:szCs w:val="28"/>
        </w:rPr>
        <w:t xml:space="preserve">1955 г. </w:t>
      </w:r>
      <w:r w:rsidR="00AA5A76" w:rsidRPr="005440D4">
        <w:rPr>
          <w:b/>
          <w:noProof/>
        </w:rPr>
        <w:t>95.</w:t>
      </w:r>
      <w:r w:rsidR="00AA5A76" w:rsidRPr="005440D4">
        <w:rPr>
          <w:noProof/>
        </w:rPr>
        <w:t xml:space="preserve"> Истинным называется такое устремление, когда при всех состояниях духа сердце устремлено к Учителю. Мало ли какое может быть настроение. Если в одном настроении человек с Нами, а в другом</w:t>
      </w:r>
      <w:r w:rsidR="000C6C5A" w:rsidRPr="005440D4">
        <w:rPr>
          <w:noProof/>
        </w:rPr>
        <w:t xml:space="preserve"> — </w:t>
      </w:r>
      <w:r w:rsidR="00AA5A76" w:rsidRPr="005440D4">
        <w:rPr>
          <w:noProof/>
        </w:rPr>
        <w:t>нет, мало от него пользы. Настроенность сознания не есть проходящие и меняющиеся настроения астрала. Человеку с настроениями, рабу настроений, лучше Учения не касаться.</w:t>
      </w:r>
    </w:p>
    <w:p w:rsidR="00971A92" w:rsidRPr="005440D4" w:rsidRDefault="00971A92" w:rsidP="00B139BA">
      <w:pPr>
        <w:rPr>
          <w:rFonts w:cs="Arial"/>
          <w:b/>
          <w:noProof/>
          <w:szCs w:val="28"/>
        </w:rPr>
      </w:pPr>
    </w:p>
    <w:p w:rsidR="00AA5A76" w:rsidRPr="005440D4" w:rsidRDefault="00971A92" w:rsidP="00B139BA">
      <w:pPr>
        <w:rPr>
          <w:noProof/>
        </w:rPr>
      </w:pPr>
      <w:r w:rsidRPr="005440D4">
        <w:rPr>
          <w:rFonts w:cs="Arial"/>
          <w:b/>
          <w:noProof/>
          <w:szCs w:val="28"/>
        </w:rPr>
        <w:t xml:space="preserve">1955 г. </w:t>
      </w:r>
      <w:r w:rsidR="00AA5A76" w:rsidRPr="005440D4">
        <w:rPr>
          <w:b/>
          <w:noProof/>
        </w:rPr>
        <w:t>96. (Фев. 19).</w:t>
      </w:r>
      <w:r w:rsidR="00AA5A76" w:rsidRPr="005440D4">
        <w:rPr>
          <w:noProof/>
        </w:rPr>
        <w:t xml:space="preserve"> Встреча с Матерью Агни Йоги будет. Срок ее наступит неожиданно.</w:t>
      </w:r>
    </w:p>
    <w:p w:rsidR="00AA5A76" w:rsidRPr="005440D4" w:rsidRDefault="00AA5A76" w:rsidP="00B139BA">
      <w:pPr>
        <w:rPr>
          <w:noProof/>
        </w:rPr>
      </w:pPr>
      <w:r w:rsidRPr="005440D4">
        <w:rPr>
          <w:noProof/>
        </w:rPr>
        <w:t>Если течение Общего Блага не совпадает с личным и личное терпит ущерб, будем ли радоваться, если Общее Благо преуспевает? Что предпочтем</w:t>
      </w:r>
      <w:r w:rsidR="000C6C5A" w:rsidRPr="005440D4">
        <w:rPr>
          <w:noProof/>
        </w:rPr>
        <w:t xml:space="preserve"> — </w:t>
      </w:r>
      <w:r w:rsidRPr="005440D4">
        <w:rPr>
          <w:noProof/>
        </w:rPr>
        <w:t>Чашу Общего Блага или чашу личного блага? Впоследствии они сольются вместе и антагонизма не будет. Но личные интересы все же придется ставить после интересов общих. Проблема личного и общего глубока. Великая Жертва называется таковой потому, что Индивидуальность Ее всегда находилась на Великом Служении человечеству и личного ничего не было в Жизни Ее. Все совершалось во имя эволюции человечества. Каждое воплощение имело свою сверхличную задачу. Эта задача не совпадала с интересами личности. Обычно личность страдала. В этом случае личность надо понимать не как самость, которая убита, но как земное выражение, как форму человеческую</w:t>
      </w:r>
      <w:r w:rsidR="000C6C5A" w:rsidRPr="005440D4">
        <w:rPr>
          <w:noProof/>
        </w:rPr>
        <w:t xml:space="preserve"> — </w:t>
      </w:r>
      <w:r w:rsidRPr="005440D4">
        <w:rPr>
          <w:noProof/>
        </w:rPr>
        <w:t>носителя Высшей Индивидуальности на Земле. Плоть тяжко страдала при исполнении некоторых задач. Тело терзали. Личность приносилась в жертву Общему Благу. В этом заключается сущность Великого Служения. Личность, распятая на кресте материи, приносится в жертву интересам общечеловеческим. Служение надо понимать широко. Светлое излучение ауры даже при полном отсутствии внешней активности будет уже служением Свету. А самая ярая деятельность при излучениях темных не будет сознательным сослужением Свету. И темные служат эволюции, когда того Хочет Учитель, но это не есть служение сознательное. На известной ступени происходит борьба личного с общечеловеческим. Дальнейшее продвижение зависит от того, что победит. Культ себеслужения самый распространенный. Архат служение личному благу заменил служением Благу Общему.</w:t>
      </w:r>
    </w:p>
    <w:p w:rsidR="00AA5A76" w:rsidRPr="005440D4" w:rsidRDefault="00AA5A76" w:rsidP="00B139BA">
      <w:pPr>
        <w:rPr>
          <w:noProof/>
        </w:rPr>
      </w:pPr>
    </w:p>
    <w:p w:rsidR="00AA5A76" w:rsidRPr="005440D4" w:rsidRDefault="00971A92" w:rsidP="00B139BA">
      <w:pPr>
        <w:rPr>
          <w:noProof/>
        </w:rPr>
      </w:pPr>
      <w:r w:rsidRPr="005440D4">
        <w:rPr>
          <w:rFonts w:cs="Arial"/>
          <w:b/>
          <w:noProof/>
          <w:szCs w:val="28"/>
        </w:rPr>
        <w:t xml:space="preserve">1955 г. </w:t>
      </w:r>
      <w:r w:rsidR="00AA5A76" w:rsidRPr="005440D4">
        <w:rPr>
          <w:b/>
          <w:noProof/>
        </w:rPr>
        <w:t>97. (Фев. 20).</w:t>
      </w:r>
      <w:r w:rsidR="00AA5A76" w:rsidRPr="005440D4">
        <w:rPr>
          <w:noProof/>
        </w:rPr>
        <w:t xml:space="preserve"> Ждали Вестника двадцать лет, а накануне прихода ждать перестали. Но вестник приходит лишь к тем, кто ждет. Состояние правильного ожидания означает состояние постоянной готовности и открытости сознания к Учителю. У людей, которым нечего ждать, нет будущего. Убить в себе надежду на будущее</w:t>
      </w:r>
      <w:r w:rsidR="000C6C5A" w:rsidRPr="005440D4">
        <w:rPr>
          <w:noProof/>
        </w:rPr>
        <w:t xml:space="preserve"> — </w:t>
      </w:r>
      <w:r w:rsidR="00AA5A76" w:rsidRPr="005440D4">
        <w:rPr>
          <w:noProof/>
        </w:rPr>
        <w:lastRenderedPageBreak/>
        <w:t>значит обрубить корни жизни. Надо ждать и надо надеяться, несмотря ни на что. И надо понять, что точные сроки выданы быть не могут. Все решает Час Прихода, но «не весте ни дня, ни часа, в онь же Сын Человеческий Приидет». Закон сокровенности сроков нарушить нельзя, даже если у кого-то и не хватает терпения. Многие ничего не знают, и ничего не ждут, и все же живут. Но знающим следовало бы уявить больше устойчивости. Трудно ждать, когда огни поникают. Тысячи оправданий найдет себе потускневший ум. Осуществление Плана Владык совершается явно. Тяжкая ноша на плечах строителей Нового Мира, часто даже не знающих конечной цели и величия построения. И все же строят, и все же с энтузиазмом и вдохновенно. И все же создают условия для возможности Прихода. Но ждущие сложа руки оправдания не имеют. Ожидание означает, что ждущий уже что-то знает. Но именно знание обязывает к самодеятельности. И если друзья скажут: «Сперва ждали и делали, потом и ждать, и делать перестали»,</w:t>
      </w:r>
      <w:r w:rsidR="000C6C5A" w:rsidRPr="005440D4">
        <w:rPr>
          <w:noProof/>
        </w:rPr>
        <w:t xml:space="preserve"> — </w:t>
      </w:r>
      <w:r w:rsidR="00AA5A76" w:rsidRPr="005440D4">
        <w:rPr>
          <w:noProof/>
        </w:rPr>
        <w:t>будет ли это убедительно? Конечно, построят и без них. Но хорошо ли оказаться негодными и ненужными? Ценим пришедших по огням духа. Когда они потухнут, критерия для оценки нет. Тяжелую полосу неизвестности надо бережно переждать, не делая непоправимых выводов и не вынося решений. Снова взойдет Солнце, засияют огни духа, и снова далекое станет близким и непреложным.</w:t>
      </w:r>
    </w:p>
    <w:p w:rsidR="00AA5A76" w:rsidRPr="005440D4" w:rsidRDefault="00AA5A76" w:rsidP="00B139BA">
      <w:pPr>
        <w:rPr>
          <w:noProof/>
        </w:rPr>
      </w:pPr>
    </w:p>
    <w:p w:rsidR="00AA5A76" w:rsidRPr="005440D4" w:rsidRDefault="00971A92" w:rsidP="00B139BA">
      <w:pPr>
        <w:rPr>
          <w:noProof/>
        </w:rPr>
      </w:pPr>
      <w:r w:rsidRPr="005440D4">
        <w:rPr>
          <w:rFonts w:cs="Arial"/>
          <w:b/>
          <w:noProof/>
          <w:szCs w:val="28"/>
        </w:rPr>
        <w:t xml:space="preserve">1955 г. </w:t>
      </w:r>
      <w:r w:rsidR="00AA5A76" w:rsidRPr="005440D4">
        <w:rPr>
          <w:b/>
          <w:noProof/>
        </w:rPr>
        <w:t>98.</w:t>
      </w:r>
      <w:r w:rsidR="00AA5A76" w:rsidRPr="005440D4">
        <w:rPr>
          <w:noProof/>
        </w:rPr>
        <w:t xml:space="preserve"> Хорошо писать, но еще лучше исполнять. Читателей много, и писатели есть, но исполнителей мало. Исполнители добровольной миссии жизнью своею написанное ими подтверждают. Если нет какого-то соответствия между писанием и применением, значит, что-то обстоит неблагополучно и написанные страницы теряют свою убедительность, то есть огонь, вызванный утверждением и применением Учения в жизни. Наши Писания силу имеют, ибо запечатлены печатью утверждения, то есть приложением в жизни того, что дано, Тем, Кто Дает. То, что говорится или пишется, должно слиться с тем, что делается и применяется, если пишущий и говорящий хочет, чтобы слушали слово его. В этом Тайна того, что Учение, в разное время Владыками даваемое, не забывалось людьми. Часто жизнью своею Запечатлевали Они Слово Завета. Учения, Ими даваемые, выражали собою часть Истины, доступную людям, и Сами Дающие жизнью своею Являли эту Истину. Они Выражали собою то Учение, которое Они Несли людям. В этом была их сила. Говорить об Истине и являть собою Истину</w:t>
      </w:r>
      <w:r w:rsidR="000C6C5A" w:rsidRPr="005440D4">
        <w:rPr>
          <w:noProof/>
        </w:rPr>
        <w:t xml:space="preserve"> — </w:t>
      </w:r>
      <w:r w:rsidR="00AA5A76" w:rsidRPr="005440D4">
        <w:rPr>
          <w:noProof/>
        </w:rPr>
        <w:t xml:space="preserve">явления разные. И многие ошибаются, полагая, что говоря об Истине, они имеют какое-то право на что-то. Право дает приложение Учения или истин его в жизни. Говорение не дает ничего ни говорящему, ни слушающему. Но применяющий, то есть власть над собою путем применения Учения в жизни утвердивший, имеет ее и над другими. Он может влиять на людей, он может вести их за собою к победному светлому будущему. Потому каждый поступок, совершенный вопреки </w:t>
      </w:r>
      <w:r w:rsidR="00AA5A76" w:rsidRPr="005440D4">
        <w:rPr>
          <w:noProof/>
        </w:rPr>
        <w:lastRenderedPageBreak/>
        <w:t>приобретенному знанию и в противоречии с ним, поступок, не соответствующий степени понимания Учения, будет явлением, лишающим допустившего его какой-то части достигнутой власти. Если бы ученик знал, сколько теряет он, уклоняясь от применения Учения в жизни, теряет незаметно, незримо и безвозвратно, он стал бы думать над каждым своим действием усиленно. Каждое действие ученика или приближает к Учителю, или от него отдаляет, а также и каждая мысль, и каждое чувство. Когда все творится во Имя Мое, опасности нет. Но когда жизнь течет во имя свое и во имя свое вершатся дела, неизбежно отдаление от Учителя. Мало найти путь, мало найти Учителя, мало подняться на очередную ступень</w:t>
      </w:r>
      <w:r w:rsidR="000C6C5A" w:rsidRPr="005440D4">
        <w:rPr>
          <w:noProof/>
        </w:rPr>
        <w:t xml:space="preserve"> — </w:t>
      </w:r>
      <w:r w:rsidR="00AA5A76" w:rsidRPr="005440D4">
        <w:rPr>
          <w:noProof/>
        </w:rPr>
        <w:t>на ней надо еще удержаться. Сползание вниз мучительно и тяжко. Шедшие за Мною и отошедшие от Меня печальное зрелище собою являют. В самом понятии отступничества кроется что-то унижающее и позорное. Слабосильным лучше не подходить. Слабоумных не надо. Нужны сильные, испытанные и преданные сердца. Печальное зрелище, когда пошатнувшийся начинает посылать стрелы сомнения и недоверия Тому, в чьей Заботе находится. Так можно отвратить нужную и срочную стрелу помощи. И не на кого будет пенять. Разве на самого себя, неразумием своим себя самого оставившего без защиты. Предупреждаю: в моменты планетного напряжения и нагнетения пространственного надо быть вместе неотрывно и нераздельно. Все непонятное и ложное в очевидности отложить на будущее. А самому встать, плотно примкнув к Щиту</w:t>
      </w:r>
      <w:r w:rsidR="000C6C5A" w:rsidRPr="005440D4">
        <w:rPr>
          <w:noProof/>
        </w:rPr>
        <w:t xml:space="preserve"> — </w:t>
      </w:r>
      <w:r w:rsidR="00AA5A76" w:rsidRPr="005440D4">
        <w:rPr>
          <w:noProof/>
        </w:rPr>
        <w:t>единственной защите и опоре, возможной на Земле.</w:t>
      </w:r>
    </w:p>
    <w:p w:rsidR="00971A92" w:rsidRPr="005440D4" w:rsidRDefault="00971A92" w:rsidP="00B139BA">
      <w:pPr>
        <w:rPr>
          <w:noProof/>
        </w:rPr>
      </w:pPr>
    </w:p>
    <w:p w:rsidR="00AA5A76" w:rsidRPr="005440D4" w:rsidRDefault="00AA5A76" w:rsidP="00971A92">
      <w:pPr>
        <w:pStyle w:val="Quote"/>
        <w:rPr>
          <w:noProof/>
        </w:rPr>
      </w:pPr>
      <w:r w:rsidRPr="005440D4">
        <w:rPr>
          <w:noProof/>
        </w:rPr>
        <w:t>Видел во сне изображение Владыки. Поставил его за стеклом в весы. Потом увидел Его Самого стоящим в углу. Сказал я, что у Соломона было много детей, которые дали потом гениальное потомство.</w:t>
      </w:r>
    </w:p>
    <w:p w:rsidR="00AA5A76" w:rsidRPr="005440D4" w:rsidRDefault="00971A92" w:rsidP="00B139BA">
      <w:pPr>
        <w:rPr>
          <w:noProof/>
        </w:rPr>
      </w:pPr>
      <w:r w:rsidRPr="005440D4">
        <w:rPr>
          <w:rFonts w:cs="Arial"/>
          <w:b/>
          <w:noProof/>
          <w:szCs w:val="28"/>
        </w:rPr>
        <w:t xml:space="preserve">1955 г. </w:t>
      </w:r>
      <w:r w:rsidR="00AA5A76" w:rsidRPr="005440D4">
        <w:rPr>
          <w:b/>
          <w:noProof/>
        </w:rPr>
        <w:t>99. (Фев. 21).</w:t>
      </w:r>
      <w:r w:rsidR="00AA5A76" w:rsidRPr="005440D4">
        <w:rPr>
          <w:noProof/>
        </w:rPr>
        <w:t xml:space="preserve"> Сын Мой, жизнь не скупится на предоставленье опыта тяжкого. Вижу и Знаю. Помог бы, если бы не был он столь неотложно нужен. Учат все: и друзья, и враги. И от друзей много огорчений бывает. Бремя их ошибок горько ложится на плечи. Горечи жизни не избежать. Но ведь цель жизни земной и есть именно накопление опыта. И если самый ценный опыт трудно достается, то что же ценное дается легко? Бережно и продуманно будем откладывать в Чашу плоды опыта жизни. Они нужны навсегда, а не только на одну краткую жизнь. Глубокое познание людей</w:t>
      </w:r>
      <w:r w:rsidR="000C6C5A" w:rsidRPr="005440D4">
        <w:rPr>
          <w:noProof/>
        </w:rPr>
        <w:t xml:space="preserve"> — </w:t>
      </w:r>
      <w:r w:rsidR="00AA5A76" w:rsidRPr="005440D4">
        <w:rPr>
          <w:noProof/>
        </w:rPr>
        <w:t xml:space="preserve">необходимое условие Архатства. Нужно знать и добрых и злых, друзей и врагов и понимать их. Трудно познание человека. Обманчива внешность. И то, что говорит человек, и во что верит сам, и что считает правдой, еще совсем не значит, что это так, ибо не знает сам, что будет думать завтра. Одно можно сказать: «Не надейтесь на сынов человеческих, ибо как можно поручиться за кого-то, если он сам за себя ручаться не может». Личные симпатии и антипатии непрочны. На личных чувствах основываться нельзя. </w:t>
      </w:r>
      <w:r w:rsidR="00AA5A76" w:rsidRPr="005440D4">
        <w:rPr>
          <w:noProof/>
        </w:rPr>
        <w:lastRenderedPageBreak/>
        <w:t>Объединить может лишь Учение, и общая цель, и работа. Пляска личных чувств нарушает гармоничность взаимоотношений. Лучше без них, помня, что настоящих друзей неслыханно мало.</w:t>
      </w:r>
    </w:p>
    <w:p w:rsidR="00AA5A76" w:rsidRPr="005440D4" w:rsidRDefault="00AA5A76" w:rsidP="00B139BA">
      <w:pPr>
        <w:rPr>
          <w:noProof/>
        </w:rPr>
      </w:pPr>
    </w:p>
    <w:p w:rsidR="00AA5A76" w:rsidRPr="005440D4" w:rsidRDefault="002C579B" w:rsidP="00B139BA">
      <w:pPr>
        <w:rPr>
          <w:noProof/>
        </w:rPr>
      </w:pPr>
      <w:r w:rsidRPr="005440D4">
        <w:rPr>
          <w:rFonts w:cs="Arial"/>
          <w:b/>
          <w:noProof/>
          <w:szCs w:val="28"/>
        </w:rPr>
        <w:t xml:space="preserve">1955 г. </w:t>
      </w:r>
      <w:r w:rsidR="00AA5A76" w:rsidRPr="005440D4">
        <w:rPr>
          <w:b/>
          <w:noProof/>
        </w:rPr>
        <w:t>100.</w:t>
      </w:r>
      <w:r w:rsidR="00AA5A76" w:rsidRPr="005440D4">
        <w:rPr>
          <w:noProof/>
        </w:rPr>
        <w:t xml:space="preserve"> Когда Говорю: «Оставьте жену, и детей, и всех домашних своих, и все имение свое, и все дела свои и ко Мне приходите»,</w:t>
      </w:r>
      <w:r w:rsidR="000C6C5A" w:rsidRPr="005440D4">
        <w:rPr>
          <w:noProof/>
        </w:rPr>
        <w:t xml:space="preserve"> — </w:t>
      </w:r>
      <w:r w:rsidR="00AA5A76" w:rsidRPr="005440D4">
        <w:rPr>
          <w:noProof/>
        </w:rPr>
        <w:t>Имею в виду, чтобы вы в духе от них, от всего земного были свободны. Трудно следовать за Мною, если сознание наполнено до предела делами и интересами момента. Нужна какая-то степень отрешенности, или отделения от дел земных. Люди настолько погружаются в них, что ни для чего иного места уже не остается. Но формула «Кесарево</w:t>
      </w:r>
      <w:r w:rsidR="000C6C5A" w:rsidRPr="005440D4">
        <w:rPr>
          <w:noProof/>
        </w:rPr>
        <w:t xml:space="preserve"> — </w:t>
      </w:r>
      <w:r w:rsidR="00AA5A76" w:rsidRPr="005440D4">
        <w:rPr>
          <w:noProof/>
        </w:rPr>
        <w:t>Кесарю, а богово</w:t>
      </w:r>
      <w:r w:rsidR="000C6C5A" w:rsidRPr="005440D4">
        <w:rPr>
          <w:noProof/>
        </w:rPr>
        <w:t xml:space="preserve"> — </w:t>
      </w:r>
      <w:r w:rsidR="00AA5A76" w:rsidRPr="005440D4">
        <w:rPr>
          <w:noProof/>
        </w:rPr>
        <w:t>Богу, то есть земное</w:t>
      </w:r>
      <w:r w:rsidR="000C6C5A" w:rsidRPr="005440D4">
        <w:rPr>
          <w:noProof/>
        </w:rPr>
        <w:t xml:space="preserve"> — </w:t>
      </w:r>
      <w:r w:rsidR="00AA5A76" w:rsidRPr="005440D4">
        <w:rPr>
          <w:noProof/>
        </w:rPr>
        <w:t>земному, но высшее</w:t>
      </w:r>
      <w:r w:rsidR="000C6C5A" w:rsidRPr="005440D4">
        <w:rPr>
          <w:noProof/>
        </w:rPr>
        <w:t xml:space="preserve"> — </w:t>
      </w:r>
      <w:r w:rsidR="00AA5A76" w:rsidRPr="005440D4">
        <w:rPr>
          <w:noProof/>
        </w:rPr>
        <w:t>Высшему» остается в силе. Земное все остается, но сознание от привязанности к нему освобождается. Владеть чем-то совсем не значит быть в рабстве и подчинении у вещей, которыми человек владеет. Разрешается иметь и семью, и вещи. Все дело в состоянии сознания и в отношении к ним. Но главная опасность, когда поток жизни земной захватывает сознание и оно погружается в мутные волны материи плотной, исключая другие миры. Говорю: «Имейте все, владейте всем, но смотря на все сквозь стекла Беспредельности». Лишь только тогда вещи, и предметы, и явления плотного мира займут должное место в сознании. Люди утеряли перспективу, и мир видимости исказился. Получилось отражение, как бы в кривом зеркале. Все то же, но правильные соотношения нарушены. Ничтожный предмет может показаться большим и занять все поле видимости, а явление значительное измениться и уменьшиться до неузнаваемости. Хорошо приучиться смотреть на мир через Лик Мой: сперва Лик, а потом рассматриваемое явление. Весы Беспредельности</w:t>
      </w:r>
      <w:r w:rsidR="000C6C5A" w:rsidRPr="005440D4">
        <w:rPr>
          <w:noProof/>
        </w:rPr>
        <w:t xml:space="preserve"> — </w:t>
      </w:r>
      <w:r w:rsidR="00AA5A76" w:rsidRPr="005440D4">
        <w:rPr>
          <w:noProof/>
        </w:rPr>
        <w:t>Наши весы, а также и стекло Беспредельности. Учитель</w:t>
      </w:r>
      <w:r w:rsidR="000C6C5A" w:rsidRPr="005440D4">
        <w:rPr>
          <w:noProof/>
        </w:rPr>
        <w:t xml:space="preserve"> — </w:t>
      </w:r>
      <w:r w:rsidR="00AA5A76" w:rsidRPr="005440D4">
        <w:rPr>
          <w:noProof/>
        </w:rPr>
        <w:t>это врата в Беспредельность. Если явления дня и явления жизни земной примерять, сравнивать и соизмерять с Беспредельностью, власть суеты над сознанием уменьшится явно. Поймите: все, что вокруг, и все, что так яро захватывает ныне сознание ваше, обречено на полное уничтожение и погружение в прошлое, ибо пройдет все.</w:t>
      </w:r>
    </w:p>
    <w:p w:rsidR="00AA5A76" w:rsidRPr="005440D4" w:rsidRDefault="00AA5A76" w:rsidP="00B139BA">
      <w:pPr>
        <w:rPr>
          <w:noProof/>
        </w:rPr>
      </w:pPr>
    </w:p>
    <w:p w:rsidR="00AA5A76" w:rsidRPr="005440D4" w:rsidRDefault="006D578C" w:rsidP="00B139BA">
      <w:pPr>
        <w:rPr>
          <w:noProof/>
        </w:rPr>
      </w:pPr>
      <w:r w:rsidRPr="005440D4">
        <w:rPr>
          <w:rFonts w:cs="Arial"/>
          <w:b/>
          <w:noProof/>
          <w:szCs w:val="28"/>
        </w:rPr>
        <w:t xml:space="preserve">1955 г. </w:t>
      </w:r>
      <w:r w:rsidR="00AA5A76" w:rsidRPr="005440D4">
        <w:rPr>
          <w:b/>
          <w:noProof/>
        </w:rPr>
        <w:t>101. (Фев. 22).</w:t>
      </w:r>
      <w:r w:rsidR="00AA5A76" w:rsidRPr="005440D4">
        <w:rPr>
          <w:noProof/>
        </w:rPr>
        <w:t xml:space="preserve"> Сын Мой, не Может Учитель погружаться в туман осколочного мышления обывательского и пребывать в нем. Твоя мысль должна вырваться из сферы обычности земной, обывательской, ко Мне устремиться и удержаться со Мною, в сфере Моей, в Мире Моем. И Образ Учителя, и Твердыня, и Гора Моя служат объектами притяжения сознания. Но иногда пространственные условия бывают столь тяжки, что обычные меры и методы не помогают сознанию оторваться. Вижу, как терзаемы вы условиями отягчающими. Хотел бы помочь. Но всему свое время. Спасется претерпевший до конца. Значит, надо претерпеть. Претерпевали все, идущие за Мною, все крест свой несли. </w:t>
      </w:r>
      <w:r w:rsidR="00AA5A76" w:rsidRPr="005440D4">
        <w:rPr>
          <w:noProof/>
        </w:rPr>
        <w:lastRenderedPageBreak/>
        <w:t>Нежелающий принять крест следовать не может. Крест есть сознательное изжитие прошлых нагромождений и безоговорочное принятие на себя испытаний, налагаемых Учителем. Чем выше дух, тем тяжелее ноша, ибо тягость креста усугубляется нагружением пространственным. Тяжесть Дел Моих близкие Мои со Мной разделяют. Тяжко вам, ибо Мне помогаете бремя Мое нести. Кто говорил, что легко? Кто говорил, что легок путь йоги? Наоборот, всегда утверждалось, что это путь сильных. Слабосильных не следует приближать. Им не удержаться. Отсюда столько отпадений. Сильных Хочу видеть еще сильнее. Победителей Хочу видеть среди подошедших ко Мне. Сын Мой, нужно удержаться и нужно устоять. Велико пространственное смятение, и токи яро антагонистичны. Надо стать еще ближе. Иначе не выдержать.</w:t>
      </w:r>
    </w:p>
    <w:p w:rsidR="00AA5A76" w:rsidRPr="005440D4" w:rsidRDefault="00AA5A76" w:rsidP="00B139BA">
      <w:pPr>
        <w:rPr>
          <w:noProof/>
        </w:rPr>
      </w:pPr>
    </w:p>
    <w:p w:rsidR="00AA5A76" w:rsidRPr="005440D4" w:rsidRDefault="00AA5A76" w:rsidP="00443811">
      <w:pPr>
        <w:pStyle w:val="Quote"/>
        <w:rPr>
          <w:noProof/>
        </w:rPr>
      </w:pPr>
      <w:r w:rsidRPr="005440D4">
        <w:rPr>
          <w:noProof/>
        </w:rPr>
        <w:t>Дни тяжкие, писать не хочется. Сомнения в себе. Сомнения в том, что увижу будущее в этой жизни и Матерь.</w:t>
      </w:r>
    </w:p>
    <w:p w:rsidR="00AA5A76" w:rsidRPr="005440D4" w:rsidRDefault="00443811" w:rsidP="00B139BA">
      <w:pPr>
        <w:rPr>
          <w:noProof/>
        </w:rPr>
      </w:pPr>
      <w:r w:rsidRPr="005440D4">
        <w:rPr>
          <w:rFonts w:cs="Arial"/>
          <w:b/>
          <w:noProof/>
          <w:szCs w:val="28"/>
        </w:rPr>
        <w:t xml:space="preserve">1955 г. </w:t>
      </w:r>
      <w:r w:rsidR="00AA5A76" w:rsidRPr="005440D4">
        <w:rPr>
          <w:b/>
          <w:noProof/>
        </w:rPr>
        <w:t>102. (Фев. 23).</w:t>
      </w:r>
      <w:r w:rsidR="00AA5A76" w:rsidRPr="005440D4">
        <w:rPr>
          <w:noProof/>
        </w:rPr>
        <w:t xml:space="preserve"> Можно представить Лик Учителя в сердце своем, но можно также представить и себя в Сердце Учителя, и Его, как бронею, закрывающего Собою ученика. Это представление будет мощной защитой от тьмы, от темных и от ярости внешних дисгармонических и тяжких условий. Сознание свое в Сердце Владыки представить имеющим там место будет могучей нитью связи и щитом. Ибо Сказано: «Я в вас, вы во Мне». Не столь важно представить себя тут или там, ибо расстояния есть условия трехмерного мира, сколь нужно утвердить представление нераздельности и слияния с Учителем. И если оно достигнуто, то уже не имеет значения, представляет ли себя ученик в Твердыне или у себя дома. Важно ощутить явление Близости. Великое Сердце потому и называется Великим, что вмещает пришедших, признавших и обратившихся к Нему в устремлении непреклонном. Когда Говорю: «Во Мне устоите»,</w:t>
      </w:r>
      <w:r w:rsidR="000C6C5A" w:rsidRPr="005440D4">
        <w:rPr>
          <w:noProof/>
        </w:rPr>
        <w:t xml:space="preserve"> — </w:t>
      </w:r>
      <w:r w:rsidR="00AA5A76" w:rsidRPr="005440D4">
        <w:rPr>
          <w:noProof/>
        </w:rPr>
        <w:t>формулу эту можно понимать буквально. Все хорошо, что утверждает явление Света. Арфа Духа Владыки звучит Лучами Света, и к какому-то из них в какой-то степени по созвучию можно приобщиться. Но какую-то степень этого созвучия надо прежде в себе утвердить. Иначе соответствия не получится и восприятие не будет иметь места. Учитель Ответствует всегда, но на должное обращение сердца. Именно сердцем, но не мозгом следует обращаться. Физические излучения мозга ограничены пространственно. Но токи сердца не знают расстояний. Потому стучитесь, просите и ищите не мозгом, но сердцем. Мозг</w:t>
      </w:r>
      <w:r w:rsidR="000C6C5A" w:rsidRPr="005440D4">
        <w:rPr>
          <w:noProof/>
        </w:rPr>
        <w:t xml:space="preserve"> — </w:t>
      </w:r>
      <w:r w:rsidR="00AA5A76" w:rsidRPr="005440D4">
        <w:rPr>
          <w:noProof/>
        </w:rPr>
        <w:t>добрый работник, но в своей сфере. Когда сгущается тьма и огни вокруг тухнут, устоять можно лишь в Единении с Сердцем Великим. Потому Говорю о Единении. В Единении будет спасение. Сомнение, неуверенность, страхи, встречу</w:t>
      </w:r>
      <w:r w:rsidR="000C6C5A" w:rsidRPr="005440D4">
        <w:rPr>
          <w:noProof/>
        </w:rPr>
        <w:t xml:space="preserve"> — </w:t>
      </w:r>
      <w:r w:rsidR="00AA5A76" w:rsidRPr="005440D4">
        <w:rPr>
          <w:noProof/>
        </w:rPr>
        <w:t>все надо отложить и думать лишь о том, как бы в сознании от Учителя не оторваться. Но обычно в таких случаях люди поступают как раз наоборот, и когда наступает час испытания, начинают метаться в смятении. Говорю вам: Единение</w:t>
      </w:r>
      <w:r w:rsidR="000C6C5A" w:rsidRPr="005440D4">
        <w:rPr>
          <w:noProof/>
        </w:rPr>
        <w:t xml:space="preserve"> — </w:t>
      </w:r>
      <w:r w:rsidR="00AA5A76" w:rsidRPr="005440D4">
        <w:rPr>
          <w:noProof/>
        </w:rPr>
        <w:lastRenderedPageBreak/>
        <w:t>великая сила. Нет ничего, что могло бы противостать мощи объединенных сердец. Вам трудно, вам невыносимо, колеблется ум, и Хаос показывает лик свой... Объединитесь сердцем со Мною, отбросив все мешающее и все, разделяющее нас, отстранив все нагромождения и всю накипь жизни текущей. И тогда победите натиск противных условий. Как бабочка, сбросившая кокон, сбросьте со своих плеч все, препятствующее Единению с Учителем: все мысли, все чувства, все настроения. Для Единения прочного нужна любовь, преданность и устремление. И главное из них</w:t>
      </w:r>
      <w:r w:rsidR="000C6C5A" w:rsidRPr="005440D4">
        <w:rPr>
          <w:noProof/>
        </w:rPr>
        <w:t xml:space="preserve"> — </w:t>
      </w:r>
      <w:r w:rsidR="00AA5A76" w:rsidRPr="005440D4">
        <w:rPr>
          <w:noProof/>
        </w:rPr>
        <w:t>любовь. Пусть тяжкие внешние условия ко Мне лишь теснят и толкают. Чем труднее, тем ближе к Владыке. Чем темнее вокруг, тем ярче разгорается свет внутри. Помните: Единением победите и лишь в Единении. Итак, Единение поверх всего, поверх всех случайностей временных внешних условий, поверх всех сочетаний и обстоятельств жизни земной, поверх всего и над всем. И что бы ни происходило вовне, Единение остается нерушимым. Радость</w:t>
      </w:r>
      <w:r w:rsidR="000C6C5A" w:rsidRPr="005440D4">
        <w:rPr>
          <w:noProof/>
        </w:rPr>
        <w:t xml:space="preserve"> — </w:t>
      </w:r>
      <w:r w:rsidR="00AA5A76" w:rsidRPr="005440D4">
        <w:rPr>
          <w:noProof/>
        </w:rPr>
        <w:t>в Единении безусловном, то есть не зависящем ни от каких условий. Так и запомните: Единение безусловное.</w:t>
      </w:r>
    </w:p>
    <w:p w:rsidR="00AA5A76" w:rsidRPr="005440D4" w:rsidRDefault="00AA5A76" w:rsidP="00B139BA">
      <w:pPr>
        <w:rPr>
          <w:noProof/>
        </w:rPr>
      </w:pPr>
    </w:p>
    <w:p w:rsidR="00AA5A76" w:rsidRPr="005440D4" w:rsidRDefault="00AE5095" w:rsidP="00B139BA">
      <w:pPr>
        <w:rPr>
          <w:noProof/>
        </w:rPr>
      </w:pPr>
      <w:r w:rsidRPr="005440D4">
        <w:rPr>
          <w:rFonts w:cs="Arial"/>
          <w:b/>
          <w:noProof/>
          <w:szCs w:val="28"/>
        </w:rPr>
        <w:t xml:space="preserve">1955 г. </w:t>
      </w:r>
      <w:r w:rsidR="00AA5A76" w:rsidRPr="005440D4">
        <w:rPr>
          <w:b/>
          <w:noProof/>
        </w:rPr>
        <w:t>103.</w:t>
      </w:r>
      <w:r w:rsidR="00AA5A76" w:rsidRPr="005440D4">
        <w:rPr>
          <w:noProof/>
        </w:rPr>
        <w:t xml:space="preserve"> Явите соответствие хотя бы в малом, дабы большее могло в вас утвердиться. В Космосе все продвигается вперед и развивается в правильном или неправильном направлении, в сторону разрушения или созидания, дезинтеграции или нарастания. Созвучие с Учителем даже в малой степени дает результаты благие. Учитель Изыскивает все способы, чтобы как-то дать импульс и продвинуть сознание. Трудность в том, что воля не должна быть подавлена и чтобы действия сознания вдохновляемого были самоисходящими. Подъем сознания, вызванный насильственно, всегда кончается печальным падением. Поэтому каждое собственное усилие углубить созвучие Нами приветствуется. Мы Рады ответствовать и утвердить импульс самоисходящий. Когда движение идет из сердца, от самого человека, насыщение устремления Нами происходит законно. Созвучие укрепляется обоюдно. Также важно посылку принять без противодействия, принять сердцем открытым. Всякое противодействие Иерархии происходит благодаря утрате созвучия. Признак очень опасный. Несогласие, протест, ожесточение</w:t>
      </w:r>
      <w:r w:rsidR="000C6C5A" w:rsidRPr="005440D4">
        <w:rPr>
          <w:noProof/>
        </w:rPr>
        <w:t xml:space="preserve"> — </w:t>
      </w:r>
      <w:r w:rsidR="00AA5A76" w:rsidRPr="005440D4">
        <w:rPr>
          <w:noProof/>
        </w:rPr>
        <w:t>из одного гнезда. Потому и Говорим о Единении поверх всего, дабы земное не вторгалось диссонансом. И на костре, и в темнице, и на троне, и во главе войска, и за плугом или рабочим станком</w:t>
      </w:r>
      <w:r w:rsidR="000C6C5A" w:rsidRPr="005440D4">
        <w:rPr>
          <w:noProof/>
        </w:rPr>
        <w:t xml:space="preserve"> — </w:t>
      </w:r>
      <w:r w:rsidR="00AA5A76" w:rsidRPr="005440D4">
        <w:rPr>
          <w:noProof/>
        </w:rPr>
        <w:t xml:space="preserve">везде можно сохранить Единение нерушимое и созвучие гармоническое. Если сохранить Единение в жизни земной поверх всего, сохранено будет оно и поверх смерти. И будет оно Единением, не прерываемым ни жизнью, ни смертью. Говорю, ибо Хочу указать вечный путь жизни, ибо идем в Беспредельность, в которой жизнь и смерть подобны дням и ночам вашей малой планеты и не нарушают царства ее, царства беспредельного Света. В это царство можно войти, но со Мною. Иначе не на кого опереться. Могучие космические течения </w:t>
      </w:r>
      <w:r w:rsidR="00AA5A76" w:rsidRPr="005440D4">
        <w:rPr>
          <w:noProof/>
        </w:rPr>
        <w:lastRenderedPageBreak/>
        <w:t>могут унести. Куда? Иерархия Света есть прочная скала, у которой можно найти опору в пространстве, которое не имеет ни верха ни низа, ни конца ни начала. Скала Иерархии непоколебима. Около нее можно прочно обосноваться и не потеряться в мирах.</w:t>
      </w:r>
    </w:p>
    <w:p w:rsidR="00AA5A76" w:rsidRPr="005440D4" w:rsidRDefault="00AA5A76" w:rsidP="00B139BA">
      <w:pPr>
        <w:rPr>
          <w:noProof/>
        </w:rPr>
      </w:pPr>
    </w:p>
    <w:p w:rsidR="00AA5A76" w:rsidRPr="005440D4" w:rsidRDefault="00AE5095" w:rsidP="00B139BA">
      <w:pPr>
        <w:rPr>
          <w:noProof/>
        </w:rPr>
      </w:pPr>
      <w:r w:rsidRPr="005440D4">
        <w:rPr>
          <w:rFonts w:cs="Arial"/>
          <w:b/>
          <w:noProof/>
          <w:szCs w:val="28"/>
        </w:rPr>
        <w:t xml:space="preserve">1955 г. </w:t>
      </w:r>
      <w:r w:rsidR="00AA5A76" w:rsidRPr="005440D4">
        <w:rPr>
          <w:b/>
          <w:noProof/>
        </w:rPr>
        <w:t>104. (Фев. 24).</w:t>
      </w:r>
      <w:r w:rsidR="00AA5A76" w:rsidRPr="005440D4">
        <w:rPr>
          <w:noProof/>
        </w:rPr>
        <w:t xml:space="preserve"> Нехорошо в мире. Всюду противодействие. Упрямо и тупо встает атавизм человеческий на пути осуществления Великого Плана. Осла хотят вывести из горящего стойла, а он упирается на все четыре ноги. Косность сознания настолько велика, что даже крайние меры не дают результатов. Гордиев узел можно разрубить мечом, но сколько же при этом пострадает? К принятию Учения не готовы. Дать раньше времени</w:t>
      </w:r>
      <w:r w:rsidR="000C6C5A" w:rsidRPr="005440D4">
        <w:rPr>
          <w:noProof/>
        </w:rPr>
        <w:t xml:space="preserve"> — </w:t>
      </w:r>
      <w:r w:rsidR="00AA5A76" w:rsidRPr="005440D4">
        <w:rPr>
          <w:noProof/>
        </w:rPr>
        <w:t>значит просыпать сокровища в бездну. Ярость непринятия Света хуже невежества. На вопрос</w:t>
      </w:r>
      <w:r w:rsidR="000C6C5A" w:rsidRPr="005440D4">
        <w:rPr>
          <w:noProof/>
        </w:rPr>
        <w:t xml:space="preserve"> — </w:t>
      </w:r>
      <w:r w:rsidR="00AA5A76" w:rsidRPr="005440D4">
        <w:rPr>
          <w:noProof/>
        </w:rPr>
        <w:t>когда же?</w:t>
      </w:r>
      <w:r w:rsidR="000C6C5A" w:rsidRPr="005440D4">
        <w:rPr>
          <w:noProof/>
        </w:rPr>
        <w:t xml:space="preserve"> — </w:t>
      </w:r>
      <w:r w:rsidR="00AA5A76" w:rsidRPr="005440D4">
        <w:rPr>
          <w:noProof/>
        </w:rPr>
        <w:t>можно ответить: когда сознание будет готово хотя бы в Ведущей Стране. Приход потребует сознательного сотрудничества. Бесцелен будет Приход, если сердца не зазвучат. Дается пространственно много, но воспринимается лишь ничтожная часть, и то лишь немногими. Если бы не Владыки, началось бы чудовищное самоистребление. Ужасен самый факт заготовки средств массового уничтожения. Никакие соображения не могут оправдать этого сатанинского действа. Разве можно чем-либо остановить победное шествие народов? Новый Мир состоится, как бы ни неистовствовали обезглавленные полчища адовы. Ручательство непреложности утверждения Новой Эпохи Даю. Свидетельствую Сам. Указ воинам</w:t>
      </w:r>
      <w:r w:rsidR="000C6C5A" w:rsidRPr="005440D4">
        <w:rPr>
          <w:noProof/>
        </w:rPr>
        <w:t xml:space="preserve"> — </w:t>
      </w:r>
      <w:r w:rsidR="00AA5A76" w:rsidRPr="005440D4">
        <w:rPr>
          <w:noProof/>
        </w:rPr>
        <w:t>явить терпение и понимание момента. Нетерпением даже лёта аэроплана нельзя ускорить. События уже идут быстрее быстрого, хотя и не видны на поверхности. Говорят: трудно ждать, но Мы Ждали тысячелетия. Великий План осуществляется, и единственной преградой на его пути лежит человеческое непроснувшееся сердце. Но будет и молния, и гром, и глас трубный, и мощные раскаты подземных взрывов подземного огня, уже не сдерживаемого более Нами, как раньше, ибо придет время прорваться и ему. Знающих Предупреждаем: небывалое время, не думайте прожить его обычно. И если где-то жизнь еще течет обычно, то неужели полагаете, что Великий Приход не поколеблет обывательской обычности? И перед потопом ели, пили, женились и веселились. Но делали это слепые и во тьме невежества. Зрячие уже видели. А вы знаете. Потому бодрствуйте в ожидании Прихода Владыки. Оставьте пути обычного мышления. В готовности пребудьте. Ибо не весте ни дня, ни часа. Путям слепцов не завидуйте. Тускла их участь. Вы</w:t>
      </w:r>
      <w:r w:rsidR="000C6C5A" w:rsidRPr="005440D4">
        <w:rPr>
          <w:noProof/>
        </w:rPr>
        <w:t xml:space="preserve"> — </w:t>
      </w:r>
      <w:r w:rsidR="00AA5A76" w:rsidRPr="005440D4">
        <w:rPr>
          <w:noProof/>
        </w:rPr>
        <w:t>дети огня, у вас Свет впереди. А у них</w:t>
      </w:r>
      <w:r w:rsidR="000C6C5A" w:rsidRPr="005440D4">
        <w:rPr>
          <w:noProof/>
        </w:rPr>
        <w:t xml:space="preserve"> — </w:t>
      </w:r>
      <w:r w:rsidR="00AA5A76" w:rsidRPr="005440D4">
        <w:rPr>
          <w:noProof/>
        </w:rPr>
        <w:t>ничего.</w:t>
      </w:r>
    </w:p>
    <w:p w:rsidR="00AA5A76" w:rsidRPr="005440D4" w:rsidRDefault="00AA5A76" w:rsidP="00B139BA">
      <w:pPr>
        <w:rPr>
          <w:noProof/>
        </w:rPr>
      </w:pPr>
    </w:p>
    <w:p w:rsidR="00AA5A76" w:rsidRPr="005440D4" w:rsidRDefault="00AE5095" w:rsidP="00B139BA">
      <w:pPr>
        <w:rPr>
          <w:noProof/>
        </w:rPr>
      </w:pPr>
      <w:r w:rsidRPr="005440D4">
        <w:rPr>
          <w:rFonts w:cs="Arial"/>
          <w:b/>
          <w:noProof/>
          <w:szCs w:val="28"/>
        </w:rPr>
        <w:t xml:space="preserve">1955 г. </w:t>
      </w:r>
      <w:r w:rsidR="00AA5A76" w:rsidRPr="005440D4">
        <w:rPr>
          <w:b/>
          <w:noProof/>
        </w:rPr>
        <w:t>105.</w:t>
      </w:r>
      <w:r w:rsidR="00AA5A76" w:rsidRPr="005440D4">
        <w:rPr>
          <w:noProof/>
        </w:rPr>
        <w:t xml:space="preserve"> Полагаю, что если ничто не принадлежит нам и что все, даже тело и другие оболочки, даются лишь на время, то и расставаться со всем, что имеем и чем временно владеем, и даже с телом, будет много легче, чем при обычном ко всему отношении. Мы </w:t>
      </w:r>
      <w:r w:rsidR="00AA5A76" w:rsidRPr="005440D4">
        <w:rPr>
          <w:noProof/>
        </w:rPr>
        <w:lastRenderedPageBreak/>
        <w:t>гости на этой планете. Мы путники вечные в цепи миров бесконечной. Дух собирает вокруг себя магнитом своим атомы и энергии различных видов. Но разве атомы и энергии могут принадлежать человеку? Они текут через его проводники в постоянном потоке обмена. Так даже небольшое размышление показывает истинную сущность понятия собственности. Но это не исключает право человека на то, чтобы разумно пользоваться своими оболочками и одухотворять материю, их составляющую. Ведь цель человечества не только подняться самому, но и одухотворить и утончить все тела обитаемой им планеты, то есть нашей Земли. Все оболочки Земли так же должны быть оформлены, как и тело человека, до огненного тела планеты включительно. Эволюционирует все живое, а также и обитаемые миры. Звезда от Звезды разнствует во славе, то есть звезды находятся на различных ступенях эволюционной лестницы. Есть звезды такой высоты, о которой ум человеческий не может составить себе представления. Есть человечество, средний уровень сознания которого равен ступени Владык. Необъятна и непостигаема Беспредельность. Включает в себе все. И сыны Земли знают лишь ничтожно малую часть Великой Космической Жизни, и то лишь в своем ограниченном представлении. И если человек улучшает Землю с собою, то можно представить себе улучшенные условия жизни той планеты, где среднее сознание равно сознанию людей, скажем, шестого Круга. Но ведь за шестым Кругом идет седьмой, а за ним</w:t>
      </w:r>
      <w:r w:rsidR="000C6C5A" w:rsidRPr="005440D4">
        <w:rPr>
          <w:noProof/>
        </w:rPr>
        <w:t xml:space="preserve"> — </w:t>
      </w:r>
      <w:r w:rsidR="00AA5A76" w:rsidRPr="005440D4">
        <w:rPr>
          <w:noProof/>
        </w:rPr>
        <w:t>Цикл новый. Вселенная стремительно несется в эволюцию. И даже нисходящее движение</w:t>
      </w:r>
      <w:r w:rsidR="000C6C5A" w:rsidRPr="005440D4">
        <w:rPr>
          <w:noProof/>
        </w:rPr>
        <w:t xml:space="preserve"> — </w:t>
      </w:r>
      <w:r w:rsidR="00AA5A76" w:rsidRPr="005440D4">
        <w:rPr>
          <w:noProof/>
        </w:rPr>
        <w:t>не что иное, как движение точки колеса сверху вниз в его постоянном беге, да и то лишь временное, чтобы, достигнув низшей точки, тотчас же начать подниматься. Эволюция бесконечна, и поле уявления ее</w:t>
      </w:r>
      <w:r w:rsidR="000C6C5A" w:rsidRPr="005440D4">
        <w:rPr>
          <w:noProof/>
        </w:rPr>
        <w:t xml:space="preserve"> — </w:t>
      </w:r>
      <w:r w:rsidR="00AA5A76" w:rsidRPr="005440D4">
        <w:rPr>
          <w:noProof/>
        </w:rPr>
        <w:t>Беспредельность, не ограниченная ничем и не имеющая конца.</w:t>
      </w:r>
    </w:p>
    <w:p w:rsidR="00AA5A76" w:rsidRPr="005440D4" w:rsidRDefault="00AA5A76" w:rsidP="00B139BA">
      <w:pPr>
        <w:rPr>
          <w:noProof/>
        </w:rPr>
      </w:pPr>
    </w:p>
    <w:p w:rsidR="00AA5A76" w:rsidRPr="005440D4" w:rsidRDefault="00415716" w:rsidP="00B139BA">
      <w:pPr>
        <w:rPr>
          <w:noProof/>
        </w:rPr>
      </w:pPr>
      <w:r w:rsidRPr="005440D4">
        <w:rPr>
          <w:rFonts w:cs="Arial"/>
          <w:b/>
          <w:noProof/>
          <w:szCs w:val="28"/>
        </w:rPr>
        <w:t xml:space="preserve">1955 г. </w:t>
      </w:r>
      <w:r w:rsidR="00AA5A76" w:rsidRPr="005440D4">
        <w:rPr>
          <w:b/>
          <w:noProof/>
        </w:rPr>
        <w:t>106. (Фев. 25).</w:t>
      </w:r>
      <w:r w:rsidR="00AA5A76" w:rsidRPr="005440D4">
        <w:rPr>
          <w:noProof/>
        </w:rPr>
        <w:t xml:space="preserve"> Надо вместить каждое Слово Владыки, каждое Указание.</w:t>
      </w:r>
    </w:p>
    <w:p w:rsidR="00AA5A76" w:rsidRPr="005440D4" w:rsidRDefault="00AA5A76" w:rsidP="00B139BA">
      <w:pPr>
        <w:rPr>
          <w:noProof/>
        </w:rPr>
      </w:pPr>
      <w:r w:rsidRPr="005440D4">
        <w:rPr>
          <w:noProof/>
        </w:rPr>
        <w:t xml:space="preserve">Кажущихся повторений не бойтесь. Не повторение, но углубление. Не бывает двух дней одинаковых, ибо один отличается от другого по спирали времени. Даже ритм волн приносит каждый раз волну новую. Иначе как же запечатлеть нужные идеи в сознании? Коротка память людей, потому приходится возвращаться к пройденному ранее. Но вода долбит камень. Уже Говорил: «В Сердце Владыки ищите». К сердцу и нужно обратиться, и в Сердце Великом искать, и место себе в Нем утвердить. Сердце по сокровенной сущности своей в субстанции своей односущно с субстанцией Великого Сердца: отсюда возможность созвучия. Не наносными наслоениями, но именно сокровенной сущностью своей может созвучать сердце человеческое с Сердцем Иерарха. Единение ищите по линии напряжения сердца. Не будет утешения в нагромождениях мозга. Но сердце дозорное, ко Мне напряженное, радостную весть принесет. В сфере получения сокровенного знания надо больше жить </w:t>
      </w:r>
      <w:r w:rsidRPr="005440D4">
        <w:rPr>
          <w:noProof/>
        </w:rPr>
        <w:lastRenderedPageBreak/>
        <w:t>сердцем. Интеллект</w:t>
      </w:r>
      <w:r w:rsidR="000C6C5A" w:rsidRPr="005440D4">
        <w:rPr>
          <w:noProof/>
        </w:rPr>
        <w:t xml:space="preserve"> — </w:t>
      </w:r>
      <w:r w:rsidRPr="005440D4">
        <w:rPr>
          <w:noProof/>
        </w:rPr>
        <w:t>регистратор получаемых впечатлений, идущих изнутри через сердце. Можно сердце просто послать для слияния с Сердцем Великим, дабы могло оно приобщиться к Его ритму. Жить пульсацией Великого Сердца</w:t>
      </w:r>
      <w:r w:rsidR="000C6C5A" w:rsidRPr="005440D4">
        <w:rPr>
          <w:noProof/>
        </w:rPr>
        <w:t xml:space="preserve"> — </w:t>
      </w:r>
      <w:r w:rsidRPr="005440D4">
        <w:rPr>
          <w:noProof/>
        </w:rPr>
        <w:t>великое достижение. Оно требует полного слияния сознаний и безусловной отдачи себя Воле Ведущей, отдачи без рассуждений, без колебаний и без сомнений. И поверх всего отдача эта</w:t>
      </w:r>
      <w:r w:rsidR="000C6C5A" w:rsidRPr="005440D4">
        <w:rPr>
          <w:noProof/>
        </w:rPr>
        <w:t xml:space="preserve"> — </w:t>
      </w:r>
      <w:r w:rsidRPr="005440D4">
        <w:rPr>
          <w:noProof/>
        </w:rPr>
        <w:t>безусловная и навсегда. Многие приходят, ставя свои условия: вот, если то-то и то-то, я, пожалуй, и смогу принять Учение и Учителя. Много этих «если» разбросано на пути неутвердившихся сознаний. Если, если, если... Нам тяжко от них. Не нужны Нам ни «если», ни «есликающие». Условность подхода заменяется безусловностью Служения. («Еслики» для настоящей работы не годятся). Хочу указать, что надо всецело положиться на мудрость Учителя Ведущего. Что может видеть и предусмотреть обычное сознание? Мало черезвычайно. Но Мы Видим. Потому пребывайте в доверии к мудрости Учителя, и будет вам благо.</w:t>
      </w:r>
    </w:p>
    <w:p w:rsidR="00AA5A76" w:rsidRPr="005440D4" w:rsidRDefault="00AA5A76" w:rsidP="00B139BA">
      <w:pPr>
        <w:rPr>
          <w:noProof/>
        </w:rPr>
      </w:pPr>
    </w:p>
    <w:p w:rsidR="00AA5A76" w:rsidRPr="005440D4" w:rsidRDefault="00415716" w:rsidP="00B139BA">
      <w:pPr>
        <w:rPr>
          <w:noProof/>
        </w:rPr>
      </w:pPr>
      <w:r w:rsidRPr="005440D4">
        <w:rPr>
          <w:rFonts w:cs="Arial"/>
          <w:b/>
          <w:noProof/>
          <w:szCs w:val="28"/>
        </w:rPr>
        <w:t xml:space="preserve">1955 г. </w:t>
      </w:r>
      <w:r w:rsidR="00AA5A76" w:rsidRPr="005440D4">
        <w:rPr>
          <w:b/>
          <w:noProof/>
        </w:rPr>
        <w:t>107.</w:t>
      </w:r>
      <w:r w:rsidR="00AA5A76" w:rsidRPr="005440D4">
        <w:rPr>
          <w:noProof/>
        </w:rPr>
        <w:t xml:space="preserve"> Друг Мой, печалей земных не избыть. Не выдержать сердцу нагружения, если не научиться подниматься духом, или в духе, над явлениями, вызывающими земные радости и печали. Многие охотно готовы отказаться от печали, но цепко держаться за радости, лишая этим самым себя возможности освобождения. Каждое явление двойственно, и быть свободным от его воздействия можно лишь при условии отказа от обоих полюсов. Удерживая один полюс явления, желательный, тем самым привязываем себя и к другому, нежелательному. Ключ от врат свободы лежит в сознании. Но если воспринимать желательный полюс явления при условии сохранения равновесия, то и другой полюс не причинит ни страдания, ни печали. В этом сила и значение равновесия. Это основа власти сознания над биполярностью явлений, вызывающих в нас печали и радости земные. Не может быть власти ни над собою, ни над материей, ни над энергиями тонкими, пока не понята мощь равновесия и не утверждена в применении. Растущая обостренность восприятий и чувствований возможна только при условии утверждения какой-то степени власти над ними, то есть над воздействием их на сознание. Иначе придется усиленно реагировать на все, и это приведет к психическому истощению, неуравновесию и потере умения владеть собою. Хорошо и полезно мысленно представить себе, как проходит сознание сквозь строй этих земных радостей и печалей, не нарушая своего спокойствия. Можно часто и подолгу мечтать об этом, репетируя, как на сцене, должный подход и отношение к невзгодам и радостям жизни земной. Можно радоваться цветам и красотам природы, но не следует делать этого, задравши хвост и скачками. Достоинство духа надо хранить, а также и равновесие. Не будем ни радоваться, ни печаловаться. Радость, о которой говорится как об особой мудрости, иная, она не от Земли и </w:t>
      </w:r>
      <w:r w:rsidR="00AA5A76" w:rsidRPr="005440D4">
        <w:rPr>
          <w:noProof/>
        </w:rPr>
        <w:lastRenderedPageBreak/>
        <w:t>не от мира сего. Она от духа и в духе. Но даже познавший мудрость радости не освобождается от пространственной тоски, но это уже сфера сверхличных явлений, указывающих на то, что арфа духа начинает звучать на космическую ноту. Стать в духе пространственно звучным</w:t>
      </w:r>
      <w:r w:rsidR="000C6C5A" w:rsidRPr="005440D4">
        <w:rPr>
          <w:noProof/>
        </w:rPr>
        <w:t xml:space="preserve"> — </w:t>
      </w:r>
      <w:r w:rsidR="00AA5A76" w:rsidRPr="005440D4">
        <w:rPr>
          <w:noProof/>
        </w:rPr>
        <w:t>уже достижение. Учитель же Говорит о двойственности явлений земных, терзающих сознание в сфере личных чувств и эмоций. Над ними утверждается власть путем понимания их двухполюсной сущности и сознательного погашения энергий одного из полюсов, дабы противоположный не имел силы для проявления.</w:t>
      </w:r>
    </w:p>
    <w:p w:rsidR="00AA5A76" w:rsidRPr="005440D4" w:rsidRDefault="00AA5A76" w:rsidP="00B139BA">
      <w:pPr>
        <w:rPr>
          <w:noProof/>
        </w:rPr>
      </w:pPr>
    </w:p>
    <w:p w:rsidR="00AA5A76" w:rsidRPr="005440D4" w:rsidRDefault="00EA0192" w:rsidP="00B139BA">
      <w:pPr>
        <w:rPr>
          <w:noProof/>
        </w:rPr>
      </w:pPr>
      <w:r w:rsidRPr="005440D4">
        <w:rPr>
          <w:rFonts w:cs="Arial"/>
          <w:b/>
          <w:noProof/>
          <w:szCs w:val="28"/>
        </w:rPr>
        <w:t xml:space="preserve">1955 г. </w:t>
      </w:r>
      <w:r w:rsidR="00AA5A76" w:rsidRPr="005440D4">
        <w:rPr>
          <w:b/>
          <w:noProof/>
        </w:rPr>
        <w:t>108. (Фев. 26).</w:t>
      </w:r>
      <w:r w:rsidR="00AA5A76" w:rsidRPr="005440D4">
        <w:rPr>
          <w:noProof/>
        </w:rPr>
        <w:t xml:space="preserve"> Жду идущих ко Мне, чтобы встретить. Что делать вам? Ждать в устремлении Часа свершения.</w:t>
      </w:r>
    </w:p>
    <w:p w:rsidR="00AA5A76" w:rsidRPr="005440D4" w:rsidRDefault="00AA5A76" w:rsidP="00EA0192">
      <w:pPr>
        <w:pStyle w:val="Quote"/>
        <w:rPr>
          <w:noProof/>
        </w:rPr>
      </w:pPr>
      <w:r w:rsidRPr="005440D4">
        <w:rPr>
          <w:noProof/>
        </w:rPr>
        <w:t>День все время невыносимо тяжкий: не могу ни сосредоточиться, ни писать. Утром запись не кончена. Давит безысходно. Все ушло. И нет просвета. Тяжко.</w:t>
      </w:r>
    </w:p>
    <w:p w:rsidR="00AA5A76" w:rsidRPr="005440D4" w:rsidRDefault="00AA5A76" w:rsidP="00B139BA">
      <w:pPr>
        <w:rPr>
          <w:noProof/>
        </w:rPr>
      </w:pPr>
      <w:r w:rsidRPr="005440D4">
        <w:rPr>
          <w:noProof/>
        </w:rPr>
        <w:t>Сын Мой, жизнь ученика часто идет под знаком. На краю пропасти Ставим не для того, чтобы низвергнуть в нее, но чтобы научить зоркости, настороженности, осторожности и осмотрительности. Жизнь идет под знаком. Угрожаемы отовсюду. Решение не в том, чтобы опасности исчезли, а в том, чтобы, несмотря на все эти опасности угрожающие, равновесие сохранить, доверие к Учителю не утратить и смело идти вперед, презирая все угрожающее. Надо в жизни понять, что, действительно, можно ничего не бояться, когда за спиною Владыка. Опасности научат щит ощущать как нечто реальное и мощное. В ныне создавшихся условиях одна опора</w:t>
      </w:r>
      <w:r w:rsidR="000C6C5A" w:rsidRPr="005440D4">
        <w:rPr>
          <w:noProof/>
        </w:rPr>
        <w:t xml:space="preserve"> — </w:t>
      </w:r>
      <w:r w:rsidRPr="005440D4">
        <w:rPr>
          <w:noProof/>
        </w:rPr>
        <w:t>Учитель. Но шататься нельзя. Даже собака бросается на труса. Так и обстоятельства набрасываются на пошатнувшегося. Единый щит</w:t>
      </w:r>
      <w:r w:rsidR="000C6C5A" w:rsidRPr="005440D4">
        <w:rPr>
          <w:noProof/>
        </w:rPr>
        <w:t xml:space="preserve"> — </w:t>
      </w:r>
      <w:r w:rsidRPr="005440D4">
        <w:rPr>
          <w:noProof/>
        </w:rPr>
        <w:t>Иерархия. Когда темно, когда угрожаемы со всех сторон, когда кажется, что нет выхода, обратимся к Иерархии всем сердцем, всем устремлением, всем духом. Но часто бывает наоборот. И на шатающееся «я» обрушивается целый ливень кармы. Надо знать, что жизнь под знаком очень близка по своим ощущениям к действительным событиям. Потому стойкость требуется не меньшая. Во всяком случае, мужество требуется такое же, как и перед лицом действительной опасности. Но если Учитель Допускает такое испытание, значит, надо что-то еще укрепить и улучшить. Сетовать не будем, но деятельно примемся за восполнение требуемого качества. Мускулы укрепляются сопротивлением, а качества</w:t>
      </w:r>
      <w:r w:rsidR="000C6C5A" w:rsidRPr="005440D4">
        <w:rPr>
          <w:noProof/>
        </w:rPr>
        <w:t xml:space="preserve"> — </w:t>
      </w:r>
      <w:r w:rsidRPr="005440D4">
        <w:rPr>
          <w:noProof/>
        </w:rPr>
        <w:t xml:space="preserve">противодействием. У сильного, способного восходить духа они растут и крепнут, у слабого разрушаются, и лишается слабый дух даже того, что имел, то есть у неимущего отнимается. Учитель Советует мужество держать готовым на все случаи жизни. Искореняется всякий страх. Лучше умереть, с улыбкой смотря в лицо смерти, чем в страхе пресмыкаться перед ужасами жизни. Мы смелых Любим. Учитель Шлет свое благословение и осознание того, что, когда за спиной Братство, можно ничего не страшиться. Угрожающие останутся при угрозах. </w:t>
      </w:r>
      <w:r w:rsidRPr="005440D4">
        <w:rPr>
          <w:noProof/>
        </w:rPr>
        <w:lastRenderedPageBreak/>
        <w:t>Дальше угроз протянуться рукам не Дам. Но и вы чуйте Заботу и Защиту Учителя. Огонь признательности Ценим. Не Оставлю и не Покину. Майя, отступи.</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109. (Фев. 27).</w:t>
      </w:r>
      <w:r w:rsidR="00AA5A76" w:rsidRPr="005440D4">
        <w:rPr>
          <w:noProof/>
        </w:rPr>
        <w:t xml:space="preserve"> Сын Мой, уже сам видишь, что учишься на жизни. Это и есть Наш метод. Жизнь и ее проблемы ставят вопросы для разрешения. Жизненные комбинации различных условий вызывают нужные мысли. Учитель Вносит свой корректив. И тогда можно сказать, что наглядный урок состоялся. Теоретическое знание может быть от мозга и потому трудно усваивается. Когда оно утверждается в применении и на опыте, происходит кристаллизация и отложение в Чаше нужных энергий. Потому без опыта не обойтись. Лучше даже испытания называть опытом, знание приносящим. От слова «испытание» пахнет чем-то судейским, в то время как жизненный опыт исключает экзаменаторов и служит основой практического познавания. Без соответствующего опыта нужных качеств не приобрести и без обработки на огне</w:t>
      </w:r>
      <w:r w:rsidR="000C6C5A" w:rsidRPr="005440D4">
        <w:rPr>
          <w:noProof/>
        </w:rPr>
        <w:t xml:space="preserve"> — </w:t>
      </w:r>
      <w:r w:rsidR="00AA5A76" w:rsidRPr="005440D4">
        <w:rPr>
          <w:noProof/>
        </w:rPr>
        <w:t>не закалить. И огни опыта, и удары, формующие клинок духа, нужны и неизбежны, если дух восходит. Конечно, можно было бы обойтись и без них, и без опыта и жить тихой, спокойной и беззаботной жизнью, но при условии отказа от восхождения. Надо осознать бессмысленность сетований и недовольства на трудности жизни, ибо они-то и являются условиями подъема, толкающими дух кверху. Под давлением струя воды бьет высоко вверх. Так и огненные энергии духа под давлением снизу устремляются в Высшие Сферы. Следует и сознание настроить так, чтобы все земное, давящее сознание, устремляло его в Высшие Сферы. Хорошо на Земле иметь дом, обжитый, удобный и приспособленный для особых условий жизни ученика. Но все же и через бездомие земное надо пройти. Надо достичь того состояния сознания, когда оно может чувствовать себя «дома» везде. Это надо для Тонкого Мира, чтобы быть несвязанным там. Конечно, ученику легче освободиться при переходе туда от дома-тюрьмы. Но в случае обычных сознаний дело обстоит очень печально и безнадежно. Сознание, сжившееся с привычными стенами, прочно выкристаллизовавшимися, не в состоянии покинуть их, так и освободиться от них. И через опыт освобождения духа от дома-тюрьмы приходится проходить практически и в жизни. Оккультное значение путешествий огромно. Перемену привычных условий жизни можно приветствовать всегда. Иными путями очень трудно разрушить привычные построения сознания и затвердевшие представления обычного окружения. Можно иметь какой-то необходимый минимум нужных для работы вещей и необходимых удобств даже в путешествиях. Но когда</w:t>
      </w:r>
      <w:r w:rsidRPr="005440D4">
        <w:rPr>
          <w:noProof/>
        </w:rPr>
        <w:t xml:space="preserve"> </w:t>
      </w:r>
      <w:r w:rsidR="00AA5A76" w:rsidRPr="005440D4">
        <w:rPr>
          <w:noProof/>
        </w:rPr>
        <w:t xml:space="preserve">Учитель Пришел издалека к Рассулу М., у Него не было даже тыквы для воды. Первые странствующие монахи ходили без вещей. И некоторые наставники, отправляя учеников в путь дальний, остерегали от избытка поклажи, ограничивая ее небольшим количеством пищи. Конечно, во всем </w:t>
      </w:r>
      <w:r w:rsidR="00AA5A76" w:rsidRPr="005440D4">
        <w:rPr>
          <w:noProof/>
        </w:rPr>
        <w:lastRenderedPageBreak/>
        <w:t>целесообразность и соизмеримость, и в некоторых условиях, особенно современных, нельзя обузой возлагаться на кого-то. Лучше самому о себе позаботиться и не быть в тяжесть. Но культа ненужных вещей создавать не следует. И все же древний философ был прав, когда сказал «Omnea mea mecum porto»</w:t>
      </w:r>
      <w:r w:rsidR="00D8096D" w:rsidRPr="005440D4">
        <w:rPr>
          <w:rStyle w:val="FootnoteReference"/>
          <w:noProof/>
        </w:rPr>
        <w:footnoteReference w:id="6"/>
      </w:r>
      <w:r w:rsidR="00AA5A76" w:rsidRPr="005440D4">
        <w:rPr>
          <w:noProof/>
        </w:rPr>
        <w:t>. Сознание от связанности вещами должно быть свободно. Сознание должно быть свободно от всего, что задерживает его рост.</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110.</w:t>
      </w:r>
      <w:r w:rsidR="00AA5A76" w:rsidRPr="005440D4">
        <w:rPr>
          <w:noProof/>
        </w:rPr>
        <w:t xml:space="preserve"> ...Я твоя радость... Я твоя смелость. Я твоя крепость. Следовательно, когда со Мною, можно настроить себя на волне любого качества, во Мне воплощенного. Для этого надо сердцем соединиться со Мною и представить себе желаемое качество уявляемым сознанием в жизни. Качества не рождаются мгновенно даже при желании, но какую-то степень каждого качества при соответствующем напряжении воли можно явить. Когда это делается совместно с Учителем, то можно явить довольно высокую степень вмещения качества пламени. Рука Учителя готова помочь. Зов вызывает отклик и насыщение по магниту устремления. Но надо быть вместе. Невыносимые условия жизни неизбежно должны толкать к Учителю, ибо вокруг не за что ухватиться. Призывайте Меня чаще. Сердцем призывайте. Когда условия становятся тесными, Учитель делается особенно нужным. Без Меня не пройти. Потому Говорю: «Пойдем вместе». Так, даже при многих недостатках возможно продвижение, если Закон Иерархии в порядке. Ради вас, ко Мне устремленных и Мне предназначенных, Бодрствует Владыка в Башне Своей, готовый каждую минуту на помощь. И, смотря по нужде, Посылаю Луч мужества, Луч бесстрашия, Луч спокойствия, Луч радости и так далее</w:t>
      </w:r>
      <w:r w:rsidR="000C6C5A" w:rsidRPr="005440D4">
        <w:rPr>
          <w:noProof/>
        </w:rPr>
        <w:t xml:space="preserve"> — </w:t>
      </w:r>
      <w:r w:rsidR="00AA5A76" w:rsidRPr="005440D4">
        <w:rPr>
          <w:noProof/>
        </w:rPr>
        <w:t>по созвучию с зовом. Осознание невидимого Присутствия много способствует успешному прохождению жизненного опыта. Надо, надо осознать Присутствие Учителя в духе и, осознав, от этого ощущения уже не отрываться. Но вихри земные сметают следы Высших касаний. Потому осознание Близости оберегается волею. А теперь уже не вихри, но ураган, и все же устоять надо. Дети Мои, пусть тьма настоящего будет ручательством Света и радости будущего. По противоположениям судим, ибо закон двойственности действует. Утвердитесь сознанием на Мне в постоянном памятовании. Хаос пространственный яро нарушает струны созвучия и мешает сосредоточиться, но призовем сердце, и всю любовь, и всю преданность, на которые оно способно. И сердцем, в Единении с Сердцем Великим, устоим против тьмы.</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111. (Фев. 28).</w:t>
      </w:r>
      <w:r w:rsidR="00AA5A76" w:rsidRPr="005440D4">
        <w:rPr>
          <w:noProof/>
        </w:rPr>
        <w:t xml:space="preserve"> Контакт осуществляется, когда луч мысли ученика, устремленный к Учителю, встречаясь, сливается с Его Лучом. Среди обязанностей ученика самой главной будет забота о том, чтобы приемник духа был в постоянной готовности и порядке. </w:t>
      </w:r>
      <w:r w:rsidR="00AA5A76" w:rsidRPr="005440D4">
        <w:rPr>
          <w:noProof/>
        </w:rPr>
        <w:lastRenderedPageBreak/>
        <w:t>Для этого требуется состояние известной внутренней согласованности всего организма и равновесия. Отсюда следует, что или надо нужные качества утвердить, или отказаться от продвижения. Указания, даваемые Учителем, есть те условия восхождения, без которых оно становится невозможным. Их можно выполнить или не выполнить. Это дело самого ученика. Но невыполнение влечет за собой утрату возможности, заключенной в Указании. К сожалению, не все Указания применяются в жизни, этим упускаются новые возможности. Потому к выполнению Указаний надо приложить особое внимание. Непосильных задач не дается. В какой-то мере Совет можно применить всегда. Заботливое и внимательное отношение к Указаниям Учителя</w:t>
      </w:r>
      <w:r w:rsidR="000C6C5A" w:rsidRPr="005440D4">
        <w:rPr>
          <w:noProof/>
        </w:rPr>
        <w:t xml:space="preserve"> — </w:t>
      </w:r>
      <w:r w:rsidR="00AA5A76" w:rsidRPr="005440D4">
        <w:rPr>
          <w:noProof/>
        </w:rPr>
        <w:t>необходимейшее условие подъема. Обстоятельства мира и пространства являют большую сложность. Это надо учесть. Личная карма зависит от общей. Владыка Ведет корабль человеческий, и в ритм его бега надо войти. Надо почуять процесс осуществления Великого Плана и уявления его в условиях плотных. Великое дело творится. Участником его надо почуять себя и стать его выполнителем в сферах доступных. Сейчас нельзя стоять в стороне. Духом надо войти в Дела Учителя. В ритм проведения Плана в жизнь надо войти. Нельзя отрываться от великих планетных задач. Единение требуется во всем.</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112.</w:t>
      </w:r>
      <w:r w:rsidR="00AA5A76" w:rsidRPr="005440D4">
        <w:rPr>
          <w:noProof/>
        </w:rPr>
        <w:t xml:space="preserve"> Главная трудность в том, что неслыханно мало готовых сознаний. Это и тормозит эволюцию. Дано Учение, но сколько их, в нем утвердившихся? Потому приходится применять особые меры для пробуждения духа. Мы очень часто Пользуемся тактикой Adverse, чтобы вызвать к жизни противоположный полюс явления, Нам нужного. Мы Хотим утвердить мир на Земле. Мы Хотим, чтобы мир победил. И мир победит. Но, чтобы победило стремление к миру и победил мир, угроза уничтожения человечества друг другом должна встать перед глазами людей во всем своем ужасе. И так во многом. Идем от противного. Верно отметили, что судьба отдельных людей тонет в величии Плана. И к Великому Плану нельзя применять мерки короткой отдельной человеческой жизни. Нужно научиться шагать сперва через трехлетие, а потом уже через столетия и тысячелетия. Лучше жить в больших отрезках времени, чем сегодняшним или завтрашним днем. Малые расстояния теряют смысл, когда человек поднимается на вершину. С высот видны дали. И еще лучше видны они на полете. Надо выйти из круга малой земной личности, надо подняться над ней, тогда и Великий План станет видимой явью, осуществляемой в гигантском масштабе. Когда сознание начинает жить в вечном, большие циклы времени становятся доступными пониманию. Уже всего лишь через несколько десятков лет, после ухода с Земли, все текущие земные интересы потеряют свою актуальность. Через двести-триста лет, когда, быть может, человек снова вернется на</w:t>
      </w:r>
      <w:r w:rsidRPr="005440D4">
        <w:rPr>
          <w:noProof/>
        </w:rPr>
        <w:t xml:space="preserve"> </w:t>
      </w:r>
      <w:r w:rsidR="00AA5A76" w:rsidRPr="005440D4">
        <w:rPr>
          <w:noProof/>
        </w:rPr>
        <w:t xml:space="preserve">Землю, они просто перестанут существовать. Такова участь дел земных и интересов земных, </w:t>
      </w:r>
      <w:r w:rsidR="00AA5A76" w:rsidRPr="005440D4">
        <w:rPr>
          <w:noProof/>
        </w:rPr>
        <w:lastRenderedPageBreak/>
        <w:t>обывательских. Но великие дела Великого Плана живут тысячелетия и больше. Жить в них</w:t>
      </w:r>
      <w:r w:rsidR="000C6C5A" w:rsidRPr="005440D4">
        <w:rPr>
          <w:noProof/>
        </w:rPr>
        <w:t xml:space="preserve"> — </w:t>
      </w:r>
      <w:r w:rsidR="00AA5A76" w:rsidRPr="005440D4">
        <w:rPr>
          <w:noProof/>
        </w:rPr>
        <w:t>значит вкладывать капитал духа в предприятие прочное, длительное и устойчивое, большие доходы приносящее. Кому нужно все то, чем жили деды и прадеды в своей личной жизни? Где все это? Куда ушло? Но живут деяния духа, дела героические, имена великих людей и борцов за счастье всего человечества. Хорошо подумать о том, чему отдаем энергии свои</w:t>
      </w:r>
      <w:r w:rsidR="000C6C5A" w:rsidRPr="005440D4">
        <w:rPr>
          <w:noProof/>
        </w:rPr>
        <w:t xml:space="preserve"> — </w:t>
      </w:r>
      <w:r w:rsidR="00AA5A76" w:rsidRPr="005440D4">
        <w:rPr>
          <w:noProof/>
        </w:rPr>
        <w:t>делам обывательским, обреченным на забвение, или Делу Общего Блага, являющегося целью Великого Плана. Владыки Зовут сотрудничать с Ними в деле проведения в жизнь Великого Плана, решающего судьбы мира и судьбы людей.</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113. (Март 1).</w:t>
      </w:r>
      <w:r w:rsidR="00AA5A76" w:rsidRPr="005440D4">
        <w:rPr>
          <w:noProof/>
        </w:rPr>
        <w:t xml:space="preserve"> Предметы Тонкого Мира, являющиеся отражением предметов мира плотного, имеют ту же форму и окраску, но не имеют той плотности и того же веса. Они тоже имеют вес, но бесконечно более легкий. По внешнему виду обычный дом и его астральный двойник ничем не различаются. Тонкие формы старинных сооружений устойчивее, чем новые. С разрушением физической формы тонкая сможет еще сама по себе существовать, но с разрушением тонкой разрушается быстро и земная, ибо исчезает сила, связующая атомы и молекулы ее воедино. Астральная копия города является точным воспроизведением его земного вида. Для уничтожения явлений земных сперва уничтожают их астральные двойники, без которых плотные формы существовать не могут. Это касается не только предметов и вещей, но также и явлений. Уничтожая образ болезни, созданный психикой человека, можно искоренить и самую болезнь. Надо лишь учесть то, чтобы воля, создавшая подлежащее уничтожению явление, была слабее воли, применяемой в этом процессе. Предметы, являющиеся астральными двойниками предметов земных, и мыслеобразы, созданные человеком, отличаются между собою по плотности и характеру построения. Мыслеобразы часто бывают подвижны и неустойчивы. Ментальное представление какого-либо образа в сознании художника и обычного человека различаются тем, что образы художника ярки и устойчивы, в то время как мыслеобразы обывателя туманны, расплывчаты и часто искажены. Адепт может создать астральную форму, ничем не отличающуюся от обычного астрального отражения предмета земного. Но для этого должно быть сильно развито творческое воображение. Духи ушедших с Земли, то есть умерших, творят, ибо получают творчество духа, но формы, ими творимые, очень несовершенны, хотя и дают иллюзию действительности. Видимость и яркость форм тонких зависит от яркости освещения, которое смотрящий несет в своей сущности, то есть от света, заключенного в самом человеке. Темный творит вокруг себя потемки, и видимость создается очень слабая. Есть сферы, заполненные исключительно продуктами творческой деятельности их обитателей. Они разделяются по слоям и созвучию. Низшее тяготеет </w:t>
      </w:r>
      <w:r w:rsidR="00AA5A76" w:rsidRPr="005440D4">
        <w:rPr>
          <w:noProof/>
        </w:rPr>
        <w:lastRenderedPageBreak/>
        <w:t>к низшему, высшее</w:t>
      </w:r>
      <w:r w:rsidR="000C6C5A" w:rsidRPr="005440D4">
        <w:rPr>
          <w:noProof/>
        </w:rPr>
        <w:t xml:space="preserve"> — </w:t>
      </w:r>
      <w:r w:rsidR="00AA5A76" w:rsidRPr="005440D4">
        <w:rPr>
          <w:noProof/>
        </w:rPr>
        <w:t>к высшему. Нужно научиться различать сущность видимых в Тонком Мире явлений. Многими можно управлять. Людское невежество делает тонких обитателей беспомощными там, где бы они могли властно своей волей творить. Мыслят от Земли и по-земному и прилагают земные навыки, способы и усилия, и... толкутся на месте в прежнем убожестве и потемках. Продолжают, например, ходить, когда могут свободно летать, или довольствоваться привычной комнатой, когда весь мир мог бы быть для них домом. Двигать в Том Мире легко мыслеобразы, но труднее</w:t>
      </w:r>
      <w:r w:rsidR="000C6C5A" w:rsidRPr="005440D4">
        <w:rPr>
          <w:noProof/>
        </w:rPr>
        <w:t xml:space="preserve"> — </w:t>
      </w:r>
      <w:r w:rsidR="00AA5A76" w:rsidRPr="005440D4">
        <w:rPr>
          <w:noProof/>
        </w:rPr>
        <w:t>двойники предметов. Тонкие формы для сознания проницаемы, но обычно об этом не знают. Связавший себя на Земле какими бы то ни было представлениями или обязательствами под их воздействием пребывает и в Мире Тонком. Так сын будет беспрекословно исполнять волю своего родителя, если делал это на Земле, а солдат</w:t>
      </w:r>
      <w:r w:rsidR="000C6C5A" w:rsidRPr="005440D4">
        <w:rPr>
          <w:noProof/>
        </w:rPr>
        <w:t xml:space="preserve"> — </w:t>
      </w:r>
      <w:r w:rsidR="00AA5A76" w:rsidRPr="005440D4">
        <w:rPr>
          <w:noProof/>
        </w:rPr>
        <w:t>приказание начальника, подданные, сохранившие верность короне</w:t>
      </w:r>
      <w:r w:rsidR="000C6C5A" w:rsidRPr="005440D4">
        <w:rPr>
          <w:noProof/>
        </w:rPr>
        <w:t xml:space="preserve"> — </w:t>
      </w:r>
      <w:r w:rsidR="00AA5A76" w:rsidRPr="005440D4">
        <w:rPr>
          <w:noProof/>
        </w:rPr>
        <w:t>своему королю и т.д. Уходя туда, надо в мыслях освободиться от всяких связей, обязательств, подчинения, страха перед людьми и осознать, что все общественные, гражданские и государственные взаимоотношения и обязательства кончаются со смертью. Туда пережитки земные нельзя уносить, ибо они становятся оковами для духа. Остаются сердечные чувствования: любовь или ненависть и другие. Но хорошо потушить все личные чувства как источник заблуждений. Конечно, любовь к Учителю остается и служит могучим двигателем к восхождению. Переживают смерть и истинная любовь, и привязанность к близким духам. Условия тонкие требуют большей зоркости и стойкости сознания. Если трудно на Земле, то там все обостряется многократно. Но и там Учитель Является прочной опорой.</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114.</w:t>
      </w:r>
      <w:r w:rsidR="00AA5A76" w:rsidRPr="005440D4">
        <w:rPr>
          <w:noProof/>
        </w:rPr>
        <w:t xml:space="preserve"> Сын Мой, значение ритма велико тем, что если вначале, при его утверждении, требовалась затрата энергии, то потом, когда он установился, уже сам, силой своей инерции, несет сознание, как течение могучей реки, к океану далеких достижений. Но утверждение ритма уже само по себе является достижением. Говорю о явлениях духовных. Ритмической работой можно достичь результатов чудесных. Хорошо, если ритм установленный не прерывается, несмотря ни на какие условия. Ритмам надо учиться у самой природы. Жизнь Космоса основана на ритме. Ритмична пульсация электронов. Великий Цикл есть не что иное, как ритм движения необычайной длительности, ибо один такой Цикл сменяется неизбежно другим. Ритм совсем не означает однообразия или монотонности. От явления до явления идет шкала в двенадцать ступеней с ее семью основными и пятью дополнительными тонами. Плюс заканчивается минусом с тем, чтобы в новом цикле, или шкале, начать с нового плюса и закончить своим противоположением. Ничто не повторяется, ибо движение во времени идет спирально. Тем же ритмам подлежит и развитие духа. Остановка и застой </w:t>
      </w:r>
      <w:r w:rsidR="00AA5A76" w:rsidRPr="005440D4">
        <w:rPr>
          <w:noProof/>
        </w:rPr>
        <w:lastRenderedPageBreak/>
        <w:t>противоестественны, ибо ритмы космические не знают состояния покоя, то есть отсутствия движения. Многие предсказания основывались на знании циклов и ритма. Астрофизика, астрохимия, астрономия и астрология целиком базируются на знании космических ритмов движения небесных тел. А ведь от этого движения зависит вся жизнь на Земле и в пространстве. Хорошо войти в ритмы природы, хорошо приобщиться к ритмам космическим и, войдя в них, жизнь сознания координировать с ними, то есть в созвучии с циклическими процессами жизни планеты. Век Рыб, век Водолея</w:t>
      </w:r>
      <w:r w:rsidR="000C6C5A" w:rsidRPr="005440D4">
        <w:rPr>
          <w:noProof/>
        </w:rPr>
        <w:t xml:space="preserve"> — </w:t>
      </w:r>
      <w:r w:rsidR="00AA5A76" w:rsidRPr="005440D4">
        <w:rPr>
          <w:noProof/>
        </w:rPr>
        <w:t>каждый несет в себе человечеству свои ступени эволюции, являющиеся выражением сущности духа человечества. Судьбы мира зависят от ритмов Космоса, то есть от Циклов. Каждый несет свой зов и свой знак, и в рамках его уявляется свобода воли человека творить свою судьбу.</w:t>
      </w:r>
    </w:p>
    <w:p w:rsidR="00AA5A76" w:rsidRPr="005440D4" w:rsidRDefault="00AA5A76" w:rsidP="00B139BA">
      <w:pPr>
        <w:rPr>
          <w:noProof/>
        </w:rPr>
      </w:pPr>
    </w:p>
    <w:p w:rsidR="00AA5A76" w:rsidRPr="005440D4" w:rsidRDefault="00A96254" w:rsidP="00B139BA">
      <w:pPr>
        <w:rPr>
          <w:noProof/>
        </w:rPr>
      </w:pPr>
      <w:r w:rsidRPr="00232505">
        <w:rPr>
          <w:rFonts w:cs="Arial"/>
          <w:b/>
          <w:noProof/>
          <w:szCs w:val="28"/>
        </w:rPr>
        <w:t xml:space="preserve">1955 г. </w:t>
      </w:r>
      <w:r w:rsidR="00AA5A76" w:rsidRPr="00232505">
        <w:rPr>
          <w:b/>
          <w:noProof/>
        </w:rPr>
        <w:t>115. (Март 2).</w:t>
      </w:r>
      <w:r w:rsidR="00AA5A76" w:rsidRPr="005440D4">
        <w:rPr>
          <w:noProof/>
        </w:rPr>
        <w:t xml:space="preserve"> Дух бессмертен. Кончится земная жизнь, какова бы она ни была, а дух будет продолжать путь свой в Мирах Надземных. В страхе ли, в бесстрашии ли, но все едино</w:t>
      </w:r>
      <w:r w:rsidR="000C6C5A" w:rsidRPr="005440D4">
        <w:rPr>
          <w:noProof/>
        </w:rPr>
        <w:t xml:space="preserve"> — </w:t>
      </w:r>
      <w:r w:rsidR="00AA5A76" w:rsidRPr="005440D4">
        <w:rPr>
          <w:noProof/>
        </w:rPr>
        <w:t>через жизнь придется пройти. Все кончится смертью. Не лучше ли пройти жизнь без страха? Страх ничему не поможет, ничто не улучшит, но вреда может принести много. Есть явления отрицательные в самой сущности своей. Таков страх. Страх не конструктивен. Отречемся от всякого страха перед чем бы то ни было. Научимся с улыбкой смотреть в лицо опасности. Человек привык бояться всего, не отдавая себе отчета в разрушительности этого чувства. Человек, потерявший разум, то есть психическое равновесие, совершает ряд бессмысленных и бесцельных поступков. Бесцелен страх. Он именно и указывает на потерю равновесия. Иногда люди просто сходят с ума от страха. Сколько всяких страхов испытывает обычный человек за свою жизнь. Вот стоит он, столько страхов переживший, и все же стоит, и все же жив, и все страхи пережиты напрасно. Чему надлежало случиться, случилось, и страхи не помогли; чего не было и не произошло, указывает на беспочвенность многих опасений. Так что лучше пройти жизнь в спокойствии бесстрашия, чем дрожать от каждой призрачной тени, как пугливая лошадь</w:t>
      </w:r>
      <w:r w:rsidR="000C6C5A" w:rsidRPr="005440D4">
        <w:rPr>
          <w:noProof/>
        </w:rPr>
        <w:t xml:space="preserve"> — </w:t>
      </w:r>
      <w:r w:rsidR="00AA5A76" w:rsidRPr="005440D4">
        <w:rPr>
          <w:noProof/>
        </w:rPr>
        <w:t>от каждого пня. Со страхом надо покончить раз и навсегда. И когда пугало страха покажется неожиданно из-за угла, можно даже улыбнуться ему, как старому знакомому, уже ненужному, уже потерявшему всякий интерес, уже исчерпавшему энергии старой кармической связи, знакомому, с которым покончено все. Надо проститься со страхом.</w:t>
      </w:r>
    </w:p>
    <w:p w:rsidR="00AA5A76" w:rsidRPr="005440D4" w:rsidRDefault="00AA5A76" w:rsidP="00B139BA">
      <w:pPr>
        <w:rPr>
          <w:noProof/>
        </w:rPr>
      </w:pPr>
    </w:p>
    <w:p w:rsidR="00AA5A76" w:rsidRPr="005440D4" w:rsidRDefault="00A96254" w:rsidP="00B139BA">
      <w:pPr>
        <w:rPr>
          <w:noProof/>
        </w:rPr>
      </w:pPr>
      <w:r w:rsidRPr="00232505">
        <w:rPr>
          <w:rFonts w:cs="Arial"/>
          <w:b/>
          <w:noProof/>
          <w:szCs w:val="28"/>
        </w:rPr>
        <w:t xml:space="preserve">1955 г. </w:t>
      </w:r>
      <w:r w:rsidR="00AA5A76" w:rsidRPr="00232505">
        <w:rPr>
          <w:b/>
          <w:noProof/>
        </w:rPr>
        <w:t>116. (Март 3).</w:t>
      </w:r>
      <w:r w:rsidR="00AA5A76" w:rsidRPr="005440D4">
        <w:rPr>
          <w:noProof/>
        </w:rPr>
        <w:t xml:space="preserve"> Тот, кто пришел ко Мне и стал единым со Мною, оставляет все земное внизу. В Моей Башне нет места делам обывательским. Все, что касается Общего Блага, доступ свободный имеет, но личное, малое не допускается. Именно, надо освободиться от наростов земных. Наши мосты перекинуты над суетою сегодняшнего дня в будущее, и по ним идут Наши люди. Мы Стоим </w:t>
      </w:r>
      <w:r w:rsidR="00AA5A76" w:rsidRPr="005440D4">
        <w:rPr>
          <w:noProof/>
        </w:rPr>
        <w:lastRenderedPageBreak/>
        <w:t>над мелочностью дел человеческой самости, дел малой протяженности. Дела Наши протянуты в далекое будущее, за пределы тех малых кругов, которыми во времени ограничили себя люди. Замыкаясь сегодняшним днем или одной жизнью, люди пресекают свои возможности. Нельзя подняться над временем кратким, обрезав крылья возможностей невежеством. Нужно просто знать, что ничто не кончается и все</w:t>
      </w:r>
      <w:r w:rsidR="000C6C5A" w:rsidRPr="005440D4">
        <w:rPr>
          <w:noProof/>
        </w:rPr>
        <w:t xml:space="preserve"> — </w:t>
      </w:r>
      <w:r w:rsidR="00AA5A76" w:rsidRPr="005440D4">
        <w:rPr>
          <w:noProof/>
        </w:rPr>
        <w:t>лишь начало бесконечной ленты явлений, уходящих в будущее. Как Наша Твердыня высится над миром и делами его, так и сознание ваше должно подняться над малым кругом одной краткой жизни земной и увидеть за ними другие круги, нанизанные на бесконечную нить истинной жизни, не имеющей ни начала, ни конца. Высоты Твердыни и высоты духа соприкасаются в верхних слоях пространства. Нужно, чтобы творчество ваше включало в себя элементы непреходящего, вечно устремленного в Беспредельность. Пусть творчество это не проявляется в видимых формах земных, пусть будет оно хотя бы только мысленным, но даже и в этом случае пространственное значение его велико. Мир двигается в будущее мыслью. Эти мысли-двигатели, касаясь сознания человеческого, незримо и неслышно поднимают его и устремляют за пределы обычности. Невидимое влияние мировой мысли огромно. Смотрите, как насыщено ныне человечество идеями новыми. Как рвется оно из старых окаменевших условий жизни на просторы иные. Как мысли Наши победно шествуют по миру, освобождая народы от вековых цепей рабства. Так мысли Наши прочно входят в жизнь, господствуя над миром силою несломимой убедительности. Разве можно сейчас человека, ставшего свободным, загнать в прежнее стойло или народы в прошлое рабское состояние и зависимость от своих поработителей. Народы проснулись, и Мы у руля. Мы Ведем их в великое светлое лучшее будущее. Пробуждение народов</w:t>
      </w:r>
      <w:r w:rsidR="000C6C5A" w:rsidRPr="005440D4">
        <w:rPr>
          <w:noProof/>
        </w:rPr>
        <w:t xml:space="preserve"> — </w:t>
      </w:r>
      <w:r w:rsidR="00AA5A76" w:rsidRPr="005440D4">
        <w:rPr>
          <w:noProof/>
        </w:rPr>
        <w:t>это Наша победа, а также и движение женщин, и многое, многое другое, Нами творимое. Мы Победили, Мы Побеждаем, и Мы Будем побеждать, несмотря на то, что все силы старого мира восстали против Нас. Мы Побеждаем мыслью.</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117.</w:t>
      </w:r>
      <w:r w:rsidR="00AA5A76" w:rsidRPr="005440D4">
        <w:rPr>
          <w:noProof/>
        </w:rPr>
        <w:t xml:space="preserve"> Победа достигается постоянством. Иначе ветхого человека в себе не преодолеть. Он упорен и живуч, ибо древен. Но перед постоянством упорства отступают даже самые вкоренившиеся свойства атавизма. Новый Мир требует новых людей, то есть нового сознания. Самое трудное</w:t>
      </w:r>
      <w:r w:rsidR="000C6C5A" w:rsidRPr="005440D4">
        <w:rPr>
          <w:noProof/>
        </w:rPr>
        <w:t xml:space="preserve"> — </w:t>
      </w:r>
      <w:r w:rsidR="00AA5A76" w:rsidRPr="005440D4">
        <w:rPr>
          <w:noProof/>
        </w:rPr>
        <w:t>это обновить сознание. Откуда взять новое, когда мир стар? Новое родится при устремлении в будущее и усовершенствовании духа. Новое родится в мыслях устремленного духа. Мысли Посылаем Мы. Твердыня есть оплот Нового Мира и кузница эволюционных мыслей. Идеи управляют миром. Но эти идеи Даем миру Мы. Мы Даем людям возможности восприятия мыслей новых, которые ведут человечество новыми путями к его великой конечной цели, развертывая перед ним новые грани огненной мысли.</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lastRenderedPageBreak/>
        <w:t xml:space="preserve">1955 г. </w:t>
      </w:r>
      <w:r w:rsidR="00AA5A76" w:rsidRPr="005440D4">
        <w:rPr>
          <w:b/>
          <w:noProof/>
        </w:rPr>
        <w:t>118. (Март 4).</w:t>
      </w:r>
      <w:r w:rsidR="00AA5A76" w:rsidRPr="005440D4">
        <w:rPr>
          <w:noProof/>
        </w:rPr>
        <w:t xml:space="preserve"> Эволюция делает ставку не на личности, но на бессмертную перевоплощающуюся Индивидуальность человека. Как форма является носителем личности, так и личность, в свою очередь, является носителем Индивидуальности. Все формы</w:t>
      </w:r>
      <w:r w:rsidR="000C6C5A" w:rsidRPr="005440D4">
        <w:rPr>
          <w:noProof/>
        </w:rPr>
        <w:t xml:space="preserve"> — </w:t>
      </w:r>
      <w:r w:rsidR="00AA5A76" w:rsidRPr="005440D4">
        <w:rPr>
          <w:noProof/>
        </w:rPr>
        <w:t>носители жизни, умирают, немыслимо количество их, но жизнь остается, жизнь, которая в виде духо-монады одухотворяла эти формы. Форма умирает, искра жизни, индивидуализированная в определенной незримой форме, или душа этой формы, духо-форма, продолжает существовать, то есть даже в животных, даже в растениях она остается бессмертной, хотя она и не достигла степени Индивидуальности человеческой сущности. Иными словами, все формы жизни на Земле обречены кругом своего проявления на смерть, но бессмертно то, что заключено в них. Но в таком вопросе, как явление человека, сознание его, в отличие от всех более низких, чем он, форм жизни, может привязать себя не к внешней смертной оболочке и выявлениям на Земле, но к бессмертной сущности духа, в ней заключенного. Все в том, к чему себя привязать в сознании. Много трудов и усилий надо потратить, чтобы переключить сознание с временного и смертного на бессмертное внутри. Если бы не это бессмертное, заключенное в человеке, не Индивидуальность его, переживающая форму и тело, если бы человек ограничивался только внешним своим выявлением, то оно могло бы исчезнуть с лица Земли без всякого вреда для эволюции. Но умирает зерно, чтобы дать жизнь новой форме, но умирает человек, чтобы воплотится снова в новое тело, в новую форму. И задача земная воплощенного на Земле</w:t>
      </w:r>
      <w:r w:rsidR="000C6C5A" w:rsidRPr="005440D4">
        <w:rPr>
          <w:noProof/>
        </w:rPr>
        <w:t xml:space="preserve"> — </w:t>
      </w:r>
      <w:r w:rsidR="00AA5A76" w:rsidRPr="005440D4">
        <w:rPr>
          <w:noProof/>
        </w:rPr>
        <w:t>бессмертие свое утвердить, соединив сознание свое с тем, что в нем не подлежит смерти и разрушению временем. Семя есть смертная форма бессмертной индивидуальной жизни, в нем заключенной. Так же и оболочки человека. Но жизнь его, смерти не подлежащая, не в теле, но в духе. В духе найдете себя, и в духе ищите. В нем все.</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119.</w:t>
      </w:r>
      <w:r w:rsidR="00AA5A76" w:rsidRPr="005440D4">
        <w:rPr>
          <w:noProof/>
        </w:rPr>
        <w:t xml:space="preserve"> Почему принято считать, что накопление жизненного опыта и испытания являются особенностью человеческой эволюции, когда на испытании весь Космос и все живое и вся материя обладают свойством накапливать опыт. Перед нами две собаки, но сколь различен и своеобразен характер каждой из них. В каждой ярко выражена ее собачья индивидуальность. Это касается всех животных. Помимо общей характеристики вида, каждый его представитель несет на себе определенную печать своей индивидуальности. Конечно, это индивидуальность не в смысле Индивидуальности человеческой, но ниже по ступеням. Самосознание отсутствует. Так же и растения: каждое обладает, помимо общих, своей характеристикой. Даже нет двух мохов схожих, не говоря уже о самом растении. Даже химические свойства элементов и различных соединений несут в себе способность реагировать при определенных условиях определенным образом. </w:t>
      </w:r>
      <w:r w:rsidR="00AA5A76" w:rsidRPr="005440D4">
        <w:rPr>
          <w:noProof/>
        </w:rPr>
        <w:lastRenderedPageBreak/>
        <w:t>Индивидуальность элементов выражена ярко. Каждый атом</w:t>
      </w:r>
      <w:r w:rsidR="000C6C5A" w:rsidRPr="005440D4">
        <w:rPr>
          <w:noProof/>
        </w:rPr>
        <w:t xml:space="preserve"> — </w:t>
      </w:r>
      <w:r w:rsidR="00AA5A76" w:rsidRPr="005440D4">
        <w:rPr>
          <w:noProof/>
        </w:rPr>
        <w:t>индивид со своими особыми свойствами. Свойства эти во всем, что проявлено, выработаны в процессе долгой эволюции, опыта и приспособления, то есть тех же испытаний. Почему чутки, зорки и осторожны звери? Сколько опасностей и испытаний должны были они претерпеть, чтобы выработалось в них это свойство. Сколько испытаний прошли орлиные крылья, чтобы поднять орла в поднебесье. Скажем: все проявленное на испытании и все аккумулирует в различных формах тот жизненный опыт, через который оно проходит. Конечно, опыт морской ракушки, кита и слона различен, но принцип испытания, опыта и накоплений един для всего сущего. Потенциальный зародыш Индивидуальности уже скрыт в духо-монаде при первом ее проявлении в виде искры. И от этого момента начинается наслоение вокруг нее энергий откладываемых, или кристаллизуемых вокруг ее сущности. Почему устойчива против морозов северная сова или против зноя сухостойкие травы полупустынь</w:t>
      </w:r>
      <w:r w:rsidR="000C6C5A" w:rsidRPr="005440D4">
        <w:rPr>
          <w:noProof/>
        </w:rPr>
        <w:t xml:space="preserve"> — </w:t>
      </w:r>
      <w:r w:rsidR="00AA5A76" w:rsidRPr="005440D4">
        <w:rPr>
          <w:noProof/>
        </w:rPr>
        <w:t>благодаря опыту, пройденному ими в процессе их существования. И так во всем. Ничто не пропадает из того, через что прошла духо-монада на бесконечном пути своего эволюционного развития. Все сущее на испытании, накапливая, аккумулируя и откладывая кристаллы наслаиваемых вокруг духо-монады энергий. Разница лишь в том, что со ступенью человека начинается эволюция сознательная.</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120. (Март 5).</w:t>
      </w:r>
      <w:r w:rsidR="00AA5A76" w:rsidRPr="005440D4">
        <w:rPr>
          <w:noProof/>
        </w:rPr>
        <w:t xml:space="preserve"> Утверждаю ненужность всего того, чего нельзя взять с собою в путь долгий. Весь внутренний багаж следует пересмотреть с точки зрения пригодности для пути. Быстрая приспособляемость сознания к среде окружающей хороша и нужна всегда. Полезное качество. Но для чего нужна забитая робость боязни, или неуверенность, или смущение? Хороша также уверенность в своих силах и знание того, что на себя можно положиться. Кто знает свой путь, за тем идут другие. Но куда идет незнающий и те, кто с ним? Путь в будущее самый верный. В нем можно наметить себе любое качество, бросив зерно нужное в пространство. Можно даже не смущаться, если оно мало. Всходы даст, а там уже можно и умножать. Когда настоящее не созвучит духу, можно энергии его ринуть в будущее и в нем строить и создавать желаемые формы проявления как окружающего, так и самого себя. Это не мечтание беспочвенное, но творчество духа. Творческие энергии духа не ограничиваются самим человеком, но мощно взаимодействуют с пространством и энергиями планеты. Животворит свет, который в человеке, и убивает окружающая тьма. Среда воздействует на человека, и человек на нее. Получается постоянный обмен энергий. Мощь коллективного воздействия человечества на планету велика. Не разгневанное Божество карает людей, но дисгармоничные излучения человеческого организма вызывают такие же непорядки в теле планеты. Отсюда бури, засухи, </w:t>
      </w:r>
      <w:r w:rsidR="00AA5A76" w:rsidRPr="005440D4">
        <w:rPr>
          <w:noProof/>
        </w:rPr>
        <w:lastRenderedPageBreak/>
        <w:t>наводнения, и землетрясения, и всякие болезни. Впрочем, болезни в значительной мере вызываются в нем непосредственно, прямым воздействием на себя. Творящему зло нет утешения. Поле будущего для него</w:t>
      </w:r>
      <w:r w:rsidR="000C6C5A" w:rsidRPr="005440D4">
        <w:rPr>
          <w:noProof/>
        </w:rPr>
        <w:t xml:space="preserve"> — </w:t>
      </w:r>
      <w:r w:rsidR="00AA5A76" w:rsidRPr="005440D4">
        <w:rPr>
          <w:noProof/>
        </w:rPr>
        <w:t>лишь сфера расплаты. Потому хорошо сеять семена добрые. Всходы дают и плохие, но к чему же засорять путь свой. Будущее в наших руках. Для будущего потрудимся.</w:t>
      </w:r>
    </w:p>
    <w:p w:rsidR="00AA5A76" w:rsidRPr="005440D4" w:rsidRDefault="00AA5A76" w:rsidP="00B139BA">
      <w:pPr>
        <w:rPr>
          <w:noProof/>
        </w:rPr>
      </w:pPr>
    </w:p>
    <w:p w:rsidR="00AA5A76" w:rsidRPr="005440D4" w:rsidRDefault="00A96254" w:rsidP="00B139BA">
      <w:pPr>
        <w:rPr>
          <w:noProof/>
        </w:rPr>
      </w:pPr>
      <w:r w:rsidRPr="005440D4">
        <w:rPr>
          <w:rFonts w:cs="Arial"/>
          <w:b/>
          <w:noProof/>
          <w:szCs w:val="28"/>
        </w:rPr>
        <w:t xml:space="preserve">1955 г. </w:t>
      </w:r>
      <w:r w:rsidR="00AA5A76" w:rsidRPr="005440D4">
        <w:rPr>
          <w:b/>
          <w:noProof/>
        </w:rPr>
        <w:t>121.</w:t>
      </w:r>
      <w:r w:rsidR="00AA5A76" w:rsidRPr="005440D4">
        <w:rPr>
          <w:noProof/>
        </w:rPr>
        <w:t xml:space="preserve"> Считаю, что нет никаких оснований к тому, чтобы думать, что сроки откладываются. Они могут откладываться в малом, но Большой План связан с созвездиями и потому непреложен. Космические энергии к Срокам достигают Землю, и дело человечества</w:t>
      </w:r>
      <w:r w:rsidR="000C6C5A" w:rsidRPr="005440D4">
        <w:rPr>
          <w:noProof/>
        </w:rPr>
        <w:t xml:space="preserve"> — </w:t>
      </w:r>
      <w:r w:rsidR="00AA5A76" w:rsidRPr="005440D4">
        <w:rPr>
          <w:noProof/>
        </w:rPr>
        <w:t>принять их или отвергнуть. Отвергнутые, они обратятся в огонь поядающий. Наша Забота о том, чтобы возможно большее количество сознаний приняло их созвучно. Великие открытия будут сопровождать Сроки. При неготовых сердцах они обратятся на разрушение. Так, зависит от человека</w:t>
      </w:r>
      <w:r w:rsidR="000C6C5A" w:rsidRPr="005440D4">
        <w:rPr>
          <w:noProof/>
        </w:rPr>
        <w:t xml:space="preserve"> — </w:t>
      </w:r>
      <w:r w:rsidR="00AA5A76" w:rsidRPr="005440D4">
        <w:rPr>
          <w:noProof/>
        </w:rPr>
        <w:t>обратить Дар Неба в благословение или проклятие. Мы Стремимся к тому, чтобы новые формы жизни соответствовали идущим энергиям и потому Пробуждаем сознания. Отсюда великие планетные перемены во взаимоотношениях народов. Наши враги все, кто идут явно или тайно против этих перемен. Не думайте, что от эволюции можно спрятаться в прошлое. Оно умерло. В дереве сгнила сердцевина. И хотя на нем еще есть зеленые листья и даже появляются новые, оно не жилец. Первый сильный порыв ветра</w:t>
      </w:r>
      <w:r w:rsidR="000C6C5A" w:rsidRPr="005440D4">
        <w:rPr>
          <w:noProof/>
        </w:rPr>
        <w:t xml:space="preserve"> — </w:t>
      </w:r>
      <w:r w:rsidR="00AA5A76" w:rsidRPr="005440D4">
        <w:rPr>
          <w:noProof/>
        </w:rPr>
        <w:t>и рухнет гнилое дерево. Так рухнет и мир старый, который уже трещит по всем швам. Переходное время тяжко. В Тонком Мире у старого мира разрушено основание, то есть его астральный двойник. Кто оборачивается к прошлому, живет призраками. Мы Зовем вперед. Кто с нами</w:t>
      </w:r>
      <w:r w:rsidR="000C6C5A" w:rsidRPr="005440D4">
        <w:rPr>
          <w:noProof/>
        </w:rPr>
        <w:t xml:space="preserve"> — </w:t>
      </w:r>
      <w:r w:rsidR="00AA5A76" w:rsidRPr="005440D4">
        <w:rPr>
          <w:noProof/>
        </w:rPr>
        <w:t>дойдет, но кто против</w:t>
      </w:r>
      <w:r w:rsidR="000C6C5A" w:rsidRPr="005440D4">
        <w:rPr>
          <w:noProof/>
        </w:rPr>
        <w:t xml:space="preserve"> — </w:t>
      </w:r>
      <w:r w:rsidR="00AA5A76" w:rsidRPr="005440D4">
        <w:rPr>
          <w:noProof/>
        </w:rPr>
        <w:t>идет к бездне. И если не остановится, неотвратимо падение. Раньше говорили о гневе Господнем, Мы же Скажем: все, идущее против эволюции, будет сметено с лица Земли мощью огненных Космических Энергий, идущих неодолимой волною. Потому Говорю: «Примите Огонь, иначе сожжет».</w:t>
      </w:r>
    </w:p>
    <w:p w:rsidR="00AA5A76" w:rsidRPr="005440D4" w:rsidRDefault="00AA5A76" w:rsidP="00B139BA">
      <w:pPr>
        <w:rPr>
          <w:noProof/>
        </w:rPr>
      </w:pPr>
    </w:p>
    <w:p w:rsidR="00AA5A76" w:rsidRPr="005440D4" w:rsidRDefault="004141B9" w:rsidP="00B139BA">
      <w:pPr>
        <w:rPr>
          <w:noProof/>
        </w:rPr>
      </w:pPr>
      <w:r w:rsidRPr="005440D4">
        <w:rPr>
          <w:rFonts w:cs="Arial"/>
          <w:b/>
          <w:noProof/>
          <w:szCs w:val="28"/>
        </w:rPr>
        <w:t xml:space="preserve">1955 г. </w:t>
      </w:r>
      <w:r w:rsidR="00AA5A76" w:rsidRPr="005440D4">
        <w:rPr>
          <w:b/>
          <w:noProof/>
        </w:rPr>
        <w:t>122. (Март 6).</w:t>
      </w:r>
      <w:r w:rsidR="00AA5A76" w:rsidRPr="005440D4">
        <w:rPr>
          <w:noProof/>
        </w:rPr>
        <w:t xml:space="preserve"> Можно обратить внимание на то, что астральное, ментальное и физическое тела все время находятся в состоянии движения</w:t>
      </w:r>
      <w:r w:rsidR="000C6C5A" w:rsidRPr="005440D4">
        <w:rPr>
          <w:noProof/>
        </w:rPr>
        <w:t xml:space="preserve"> — </w:t>
      </w:r>
      <w:r w:rsidR="00AA5A76" w:rsidRPr="005440D4">
        <w:rPr>
          <w:noProof/>
        </w:rPr>
        <w:t xml:space="preserve">они вибрируют. Вибрации эти происходят не только тогда, когда они заняты какой-то работой, но и во время относительного покоя они продолжают вибрировать постоянно и напряженно. Вот эту-то постоянную напряженность проводников и надо успокоить. Проще начать с тела. Пусть оно побудет в покое, пусть прекратятся физические движения, и особенно нервные, пусть тело ощутит состояние физического покоя, или спокойствия, или неподвижности. Нужно пользоваться всяким моментом, когда нет работы, чтобы тело побыло в неподвижности. Антиподом физического спокойствия будет поведение сидящего без дела нервного человечка, у которого ходуном ходит все тело: голова, руки, </w:t>
      </w:r>
      <w:r w:rsidR="00AA5A76" w:rsidRPr="005440D4">
        <w:rPr>
          <w:noProof/>
        </w:rPr>
        <w:lastRenderedPageBreak/>
        <w:t>ноги, лицо и так далее. Сперва следует научиться соблюдать спокойствие в покое, а потом уже и в действии, не допуская лишних движений. В таком же состоянии беспрерывного движения находится и астрал. Он тоже вибрирует и пульсирует, даже если отсутствуют какие-либо конкретные эмоции. Он привык волноваться просто так, сам по себе. Это надо прекратить. Надо вывести его из состояния постоянной вибрации и привести в состояние покоя. Будучи в непрерывном возбуждении, он уже не знает удержу и яро бросается на все, что дает ему повод или возможность переживать и волноваться. Это надо остановить тем же путем. Сперва быть просто спокойным, когда все спокойно вокруг, а потом уже и в действии, когда его самопроизвольные движения обуздываются волею. Итак, сперва спокойствие в состоянии покоя, потом спокойствие в действии, когда эмоция и ее проявление сводятся к минимуму. Зачем тратить попусту силы на ненужные и вредные явления? Оболочки должны вибрировать лишь по приказу или с соизволения воли и лишь только в дозволенных пределах. Нельзя предоставлять их самим себе и давать свободу. Или они властвуют над человеком, или человек над ними. Все сказанное относится также и к ментальному телу. Трудно обуздать своеволие блуждающего ума. Потому-то он так и не любит сосредоточиваться. Он привык носиться, как молодой жеребенок по лугу, куда и когда вздумается. И он тоже не знает покоя. Ум не может ни мгновения оставаться бездеятельным. Мысли не останавливаются, следовательно, его надо занять, дав ему для продумывания определенную задачу. Блуждание ума надо прекратить, ибо это первая ступень к психическому неуравновесию, а затем уже и расстройству. Пусть ум будет всегда чем-нибудь занят, не отвлекаясь по сторонам. У сумасшедших мысли часто несутся бешеным потоком без всякой последовательности, порождая движение и в других проводниках. Не уподобимся. Владеть собою надо всегда, власть над тремя утвердив. Через эту ступень овладения все равно придется пройти. Не лучше ли начать это немедленно. Основная задача</w:t>
      </w:r>
      <w:r w:rsidR="000C6C5A" w:rsidRPr="005440D4">
        <w:rPr>
          <w:noProof/>
        </w:rPr>
        <w:t xml:space="preserve"> — </w:t>
      </w:r>
      <w:r w:rsidR="00AA5A76" w:rsidRPr="005440D4">
        <w:rPr>
          <w:noProof/>
        </w:rPr>
        <w:t>утверждение спокойствия как в состоянии покоя, так и в действии. Бездеятельность еще совсем не означает спокойствия, а часто даже наоборот. Человек без работы часто больше устает от своих мыслей и переживаний, чем человек, находящийся в действии. Нужно ощутить это особое чувство внутреннего покоя и равновесия, чтобы почувствовать его благо. Мощь равновесия</w:t>
      </w:r>
      <w:r w:rsidR="000C6C5A" w:rsidRPr="005440D4">
        <w:rPr>
          <w:noProof/>
        </w:rPr>
        <w:t xml:space="preserve"> — </w:t>
      </w:r>
      <w:r w:rsidR="00AA5A76" w:rsidRPr="005440D4">
        <w:rPr>
          <w:noProof/>
        </w:rPr>
        <w:t xml:space="preserve">могучая сила. Спокойствие есть венец достижения духа. Спокойствие будем утверждать всею силою духа. Учитель Поможет его утвердить. Но Учителю надо навстречу пойти и явить самодействие, дабы было к чему приложить. Помогу, Помогу, но приложите усилие. Когда человек спокоен и сила трех объединена в одно, тогда, и только тогда может явить он мощь действия. Курица может кудахтать без толку и носиться по двору. Не уподобимся. Обезьяна постоянно в движении и строит гримасы. Не уподобимся. Достоинство духа пусть будет мерилом поведения. Кто над собою не </w:t>
      </w:r>
      <w:r w:rsidR="00AA5A76" w:rsidRPr="005440D4">
        <w:rPr>
          <w:noProof/>
        </w:rPr>
        <w:lastRenderedPageBreak/>
        <w:t>властен, не может мечтать ни о какой власти над чем и над кем бы то ни было. Власть, данная человеку в силу внешних обстоятельств или положения, не есть настоящая власть, ибо кончается с изменением положения или условий. Говорю об истинной власти над материей и ее элементами, которая приобретается путем утверждения власти над материей и элементами, входящими в микрокосм человеческий, эту вселенную в миниатюре, в которой заключено все. К утверждению этой власти над собой Ведет Владыка. Ибо сказано: «И дана человеку власть над всякою плотию». Эту власть Утверждаю.</w:t>
      </w:r>
    </w:p>
    <w:p w:rsidR="00AA5A76" w:rsidRPr="005440D4" w:rsidRDefault="00AA5A76" w:rsidP="00B139BA">
      <w:pPr>
        <w:rPr>
          <w:noProof/>
        </w:rPr>
      </w:pPr>
    </w:p>
    <w:p w:rsidR="00AA5A76" w:rsidRPr="005440D4" w:rsidRDefault="006951FB" w:rsidP="00B139BA">
      <w:pPr>
        <w:rPr>
          <w:noProof/>
        </w:rPr>
      </w:pPr>
      <w:r w:rsidRPr="005440D4">
        <w:rPr>
          <w:rFonts w:cs="Arial"/>
          <w:b/>
          <w:noProof/>
          <w:szCs w:val="28"/>
        </w:rPr>
        <w:t xml:space="preserve">1955 г. </w:t>
      </w:r>
      <w:r w:rsidR="00AA5A76" w:rsidRPr="005440D4">
        <w:rPr>
          <w:b/>
          <w:noProof/>
        </w:rPr>
        <w:t>123.</w:t>
      </w:r>
      <w:r w:rsidR="00AA5A76" w:rsidRPr="005440D4">
        <w:rPr>
          <w:noProof/>
        </w:rPr>
        <w:t xml:space="preserve"> Сын Мой, если сохранишь до конца устремление к Владыке, куда приведет тебя путь твой? Ко Мне. Ибо все преходяще и временно в суетной жизни твоей, но вечен Владыка. Так, если строишь на Мне, который Есть Камень Вечного Основания Жизни, построение твое нерушимо. Так среди калейдоскопа преходящих явлений слагаешь ступени вечной жизни, ведущей в Беспредельность. Среди неизбывного горя людского, среди непрекращающихся страданий и ужасов Я Говорю: человек создан для счастья. Конечная цель его бытия</w:t>
      </w:r>
      <w:r w:rsidR="000C6C5A" w:rsidRPr="005440D4">
        <w:rPr>
          <w:noProof/>
        </w:rPr>
        <w:t xml:space="preserve"> — </w:t>
      </w:r>
      <w:r w:rsidR="00AA5A76" w:rsidRPr="005440D4">
        <w:rPr>
          <w:noProof/>
        </w:rPr>
        <w:t>счастье. Радость, которая есть особая мудрость, достижима. Высшие состояния сознания радость несут. Трудно вместить их в рамки земные, но они есть. И рамки земные не всегда будут такими, как ныне. Рамки Кали Юги и рамки Сатия Юги уже различны по существу. Сказано: Приду. И сказано, что Царствию Моему не будет конца, ибо, воистину, утвердится на Земле Царство Света. С его утверждением закончится тяжкая карма общечеловеческая. Светло будущее, к которому ныне верно и неуклонно приближаемся. Прейдет царство тьмы, но не прейдет Царство Света. И детям Света в Царстве Света место обеспечено по сознанию. Радуйтесь, дети, грядущим годам, сияющим Светом Надземным.</w:t>
      </w:r>
    </w:p>
    <w:p w:rsidR="00AA5A76" w:rsidRPr="005440D4" w:rsidRDefault="00AA5A76" w:rsidP="00B139BA">
      <w:pPr>
        <w:rPr>
          <w:noProof/>
        </w:rPr>
      </w:pPr>
    </w:p>
    <w:p w:rsidR="00AA5A76" w:rsidRPr="005440D4" w:rsidRDefault="00AA5A76" w:rsidP="00B139BA">
      <w:pPr>
        <w:rPr>
          <w:noProof/>
        </w:rPr>
      </w:pPr>
      <w:r w:rsidRPr="005440D4">
        <w:rPr>
          <w:b/>
          <w:noProof/>
        </w:rPr>
        <w:t>124. (Март 7).</w:t>
      </w:r>
      <w:r w:rsidRPr="005440D4">
        <w:rPr>
          <w:noProof/>
        </w:rPr>
        <w:t xml:space="preserve"> Даю свидетельство реальности Мира Моего и быстротечной изменчивости мира личного, обывательского. То, что кажется физическим чувствам прочным и стабильным, оказывается лишь фильмой жизни, постоянно уходящей в прошлое, в то время как Мир Мой незримый и неземной устойчивее и реальнее мирков человеческих, в сознании людей существующих. Аз есмь, и Мир Мой есть, Мир сущий, бытие имеющий и покоящийся на огненном основании. Говорю к тому, чтобы знали, на что устремить мысль. Мир победить сперва надо в себе, и тогда лишь можно говорить о победе над миром. И, победив в себе мир земной, личный и временный, можно войти в Мир Мой облеченным властью, победой над собою достигнутой.</w:t>
      </w:r>
      <w:r w:rsidR="002910A5" w:rsidRPr="005440D4">
        <w:rPr>
          <w:noProof/>
        </w:rPr>
        <w:t xml:space="preserve"> </w:t>
      </w:r>
      <w:r w:rsidRPr="005440D4">
        <w:rPr>
          <w:noProof/>
        </w:rPr>
        <w:t xml:space="preserve">Можно не утомиться в беге за достижением этим, если ясно осознана цель и путь к ней неуклонен. Хорошо осознать это прочное основание жизни за кажущимися явлениями призрачной жизни людской. Нельзя отрицать жизни плотной, ибо она есть, но природу ее явлений надо понять и видеть ее отраженной в </w:t>
      </w:r>
      <w:r w:rsidRPr="005440D4">
        <w:rPr>
          <w:noProof/>
        </w:rPr>
        <w:lastRenderedPageBreak/>
        <w:t>миллионах сознаний, и в каждом по-разному, и в каждом по-своему. Владыка Обнимает в понимании своем миллионы мирков человеческих, ибо над ними Стоит. Чем шире сознание, тем больше сердец обнимает оно любовью. Любовь</w:t>
      </w:r>
      <w:r w:rsidR="000C6C5A" w:rsidRPr="005440D4">
        <w:rPr>
          <w:noProof/>
        </w:rPr>
        <w:t xml:space="preserve"> — </w:t>
      </w:r>
      <w:r w:rsidRPr="005440D4">
        <w:rPr>
          <w:noProof/>
        </w:rPr>
        <w:t>это великий магнит понимания душ человеческих. В ее руках ключи к ним. Они думают преуспеть ненавистью, а Мы</w:t>
      </w:r>
      <w:r w:rsidR="000C6C5A" w:rsidRPr="005440D4">
        <w:rPr>
          <w:noProof/>
        </w:rPr>
        <w:t xml:space="preserve"> — </w:t>
      </w:r>
      <w:r w:rsidRPr="005440D4">
        <w:rPr>
          <w:noProof/>
        </w:rPr>
        <w:t>любовью. Не плаксива Наша любовь и не сентиментальна. Сурова она и требовательна, и прежде всего, к самому себе. Она говорит: «Первый из вас да будет всем слугою». Служитель Общего Блага</w:t>
      </w:r>
      <w:r w:rsidR="000C6C5A" w:rsidRPr="005440D4">
        <w:rPr>
          <w:noProof/>
        </w:rPr>
        <w:t xml:space="preserve"> — </w:t>
      </w:r>
      <w:r w:rsidRPr="005440D4">
        <w:rPr>
          <w:noProof/>
        </w:rPr>
        <w:t>слуга всего человечества. В этом</w:t>
      </w:r>
      <w:r w:rsidR="000C6C5A" w:rsidRPr="005440D4">
        <w:rPr>
          <w:noProof/>
        </w:rPr>
        <w:t xml:space="preserve"> — </w:t>
      </w:r>
      <w:r w:rsidRPr="005440D4">
        <w:rPr>
          <w:noProof/>
        </w:rPr>
        <w:t>Служение.</w:t>
      </w:r>
    </w:p>
    <w:p w:rsidR="00AA5A76" w:rsidRPr="005440D4" w:rsidRDefault="00AA5A76" w:rsidP="00B139BA">
      <w:pPr>
        <w:rPr>
          <w:noProof/>
        </w:rPr>
      </w:pPr>
    </w:p>
    <w:p w:rsidR="00AA5A76" w:rsidRPr="005440D4" w:rsidRDefault="002910A5" w:rsidP="00B139BA">
      <w:pPr>
        <w:rPr>
          <w:noProof/>
        </w:rPr>
      </w:pPr>
      <w:r w:rsidRPr="005440D4">
        <w:rPr>
          <w:rFonts w:cs="Arial"/>
          <w:b/>
          <w:noProof/>
          <w:szCs w:val="28"/>
        </w:rPr>
        <w:t xml:space="preserve">1955 г. </w:t>
      </w:r>
      <w:r w:rsidR="00AA5A76" w:rsidRPr="005440D4">
        <w:rPr>
          <w:b/>
          <w:noProof/>
        </w:rPr>
        <w:t>125.</w:t>
      </w:r>
      <w:r w:rsidR="00AA5A76" w:rsidRPr="005440D4">
        <w:rPr>
          <w:noProof/>
        </w:rPr>
        <w:t xml:space="preserve"> Космическое и личное не уживаются. Одно исключает другое. Личное должно раствориться в космическом. Должно восторжествовать или личное, или космическое. Чаша Общего Блага имеет не личное, но планетно-космическое значение. Индивидуальность живет вне личности. Личность может быть выражением Индивидуальности, если подчинена духу. Дисциплина духа есть власть Индивидуальности над личностью. В людях она выражается лишь частично, в Великих Духах</w:t>
      </w:r>
      <w:r w:rsidR="000C6C5A" w:rsidRPr="005440D4">
        <w:rPr>
          <w:noProof/>
        </w:rPr>
        <w:t xml:space="preserve"> — </w:t>
      </w:r>
      <w:r w:rsidR="00AA5A76" w:rsidRPr="005440D4">
        <w:rPr>
          <w:noProof/>
        </w:rPr>
        <w:t>полностью, ибо в них нет личного элемента, нет самости, нет личных мыслей и устремлений. Все личные построения ограничены циклом жизни земной, ибо личное прекращает свое существование со смертью тела. Все, что простирается за пределы земного существования, относится уже к Индивидуальности. Говорю о нормальных обычных людях. Человек, признающий перевоплощения, уже выходит из круга, ограниченного данной личностью. Даже признающий бессмертие духа уже не мыслит себя, скажем, Сидором Петровичем Ивановым, отцом многочисленного семейства и служащим того или иного учреждения с таким-то стажем, зарплатой и так далее. Дела личности не вяжутся и не совпадают с явлением бессмертия и жизни в Мире Надземном. Все, что смертно в себе, надо твердо отделить от того, что бессмертно, и одно не смешивать с другим. Тогда и личное, и индивидуальное найдут свое место. Первое</w:t>
      </w:r>
      <w:r w:rsidR="000C6C5A" w:rsidRPr="005440D4">
        <w:rPr>
          <w:noProof/>
        </w:rPr>
        <w:t xml:space="preserve"> — </w:t>
      </w:r>
      <w:r w:rsidR="00AA5A76" w:rsidRPr="005440D4">
        <w:rPr>
          <w:noProof/>
        </w:rPr>
        <w:t>для изжития, второе</w:t>
      </w:r>
      <w:r w:rsidR="000C6C5A" w:rsidRPr="005440D4">
        <w:rPr>
          <w:noProof/>
        </w:rPr>
        <w:t xml:space="preserve"> — </w:t>
      </w:r>
      <w:r w:rsidR="00AA5A76" w:rsidRPr="005440D4">
        <w:rPr>
          <w:noProof/>
        </w:rPr>
        <w:t>для утверждения. Разграничить надо теперь, на Земле, чтобы тем легче было расстаться со всем личным, смертным и временным и сознание свое прикрепить к высшим принципам своей сущности. Цепляющийся за личное в себе с ним и погаснет, ибо ему нет места в Мирах Надземных. Помыслим о значении личного и о значении Индивидуальности в жизни земной человека и в условиях послесмертного существования.</w:t>
      </w:r>
    </w:p>
    <w:p w:rsidR="00AA5A76" w:rsidRPr="005440D4" w:rsidRDefault="00AA5A76" w:rsidP="00B139BA">
      <w:pPr>
        <w:rPr>
          <w:noProof/>
        </w:rPr>
      </w:pPr>
    </w:p>
    <w:p w:rsidR="00AA5A76" w:rsidRPr="005440D4" w:rsidRDefault="001578E1" w:rsidP="00B139BA">
      <w:pPr>
        <w:rPr>
          <w:noProof/>
        </w:rPr>
      </w:pPr>
      <w:r w:rsidRPr="005440D4">
        <w:rPr>
          <w:rFonts w:cs="Arial"/>
          <w:b/>
          <w:noProof/>
          <w:szCs w:val="28"/>
        </w:rPr>
        <w:t xml:space="preserve">1955 г. </w:t>
      </w:r>
      <w:r w:rsidR="00AA5A76" w:rsidRPr="005440D4">
        <w:rPr>
          <w:b/>
          <w:noProof/>
        </w:rPr>
        <w:t>126. (Март 8).</w:t>
      </w:r>
      <w:r w:rsidR="00AA5A76" w:rsidRPr="005440D4">
        <w:rPr>
          <w:noProof/>
        </w:rPr>
        <w:t xml:space="preserve"> (Со сна). Три Луча зазвучали.</w:t>
      </w:r>
    </w:p>
    <w:p w:rsidR="00AA5A76" w:rsidRPr="005440D4" w:rsidRDefault="00AA5A76" w:rsidP="00B139BA">
      <w:pPr>
        <w:rPr>
          <w:noProof/>
        </w:rPr>
      </w:pPr>
      <w:r w:rsidRPr="005440D4">
        <w:rPr>
          <w:noProof/>
        </w:rPr>
        <w:t xml:space="preserve">Сын Мой, Владыка Ответствует по созвучию и соответствию. Каков зов, таков и отклик. Поэтому говорится о полноте раскрытии сердца при обращении к Учителю. Если мысли земные, мысли обычные засоряют сознание, вторгаясь в него, значит, полноты сердечного обращения не было и любовь к Учителю уявилась на </w:t>
      </w:r>
      <w:r w:rsidRPr="005440D4">
        <w:rPr>
          <w:noProof/>
        </w:rPr>
        <w:lastRenderedPageBreak/>
        <w:t>словах, но не на деле. Ко многому приходится возвращаться снова и снова, дабы утвердилось понимание и применение нужное. То, что любим, держим близко у сердца. Любовь приближает, и любовь сближает, и нет тех преград, через которые не может проникнуть луч любви. Через расстояния огромные сердца устремленные соединяются любовью и объединяются в ней. Владыка Любит Своих учеников, и связаны они с Ним любовью. Хорошо иногда обновить чувство любви сознательно. Под наносными наслоениями жизни низин, под осколками мыслей земных преходящих не горит, но лишь тлеет это спасительное чувство. Но, освобожденное от наслоений плотного мира и земной суеты, разгорается оно мощным пламенем жизни, возвышая сознание и сближая его с Наивысшим. Можно ли беседовать с Учителем на расстоянии? Можно, если любовь к Учителю достаточно сильна, чтобы преодолеть вибрации среды окружающей и напряжение энергий плотных слоев. Любовь</w:t>
      </w:r>
      <w:r w:rsidR="000C6C5A" w:rsidRPr="005440D4">
        <w:rPr>
          <w:noProof/>
        </w:rPr>
        <w:t xml:space="preserve"> — </w:t>
      </w:r>
      <w:r w:rsidRPr="005440D4">
        <w:rPr>
          <w:noProof/>
        </w:rPr>
        <w:t>это ключ от Сердца Учителя. Имеющий этот ключ и доступ к Сердцу Великому имеет. Казалось бы, просто: любите и получайте от Владыки дары духа мерою полною, но... Где они, где те, которые могут любить? Многие говорят о любви, но слова их и остаются на языке. А любовь живет не на языке, но в сердце. Для сердца, пылающего любовью ко Мне, нет пределов и ограничений в получении сокровищ Высшего Знания. Умейте любить, если идете к Владыке. Иные ищут книжного знания, иные</w:t>
      </w:r>
      <w:r w:rsidR="000C6C5A" w:rsidRPr="005440D4">
        <w:rPr>
          <w:noProof/>
        </w:rPr>
        <w:t xml:space="preserve"> — </w:t>
      </w:r>
      <w:r w:rsidRPr="005440D4">
        <w:rPr>
          <w:noProof/>
        </w:rPr>
        <w:t>в святилищах храмов, иные стремятся к тому, чтобы Гуру найти, но не знают, что все это и многое больше достигается великим магнитом любви. Если он действует, все усилия будут плодоносны, если нет</w:t>
      </w:r>
      <w:r w:rsidR="000C6C5A" w:rsidRPr="005440D4">
        <w:rPr>
          <w:noProof/>
        </w:rPr>
        <w:t xml:space="preserve"> — </w:t>
      </w:r>
      <w:r w:rsidRPr="005440D4">
        <w:rPr>
          <w:noProof/>
        </w:rPr>
        <w:t>бесплоден затраченный труд. И если хотите знать, как достигли они, преуспевшие, знайте: они достигли любовью. Посмотрите на них, отошедших и порвавших серебряную нить,</w:t>
      </w:r>
      <w:r w:rsidR="000C6C5A" w:rsidRPr="005440D4">
        <w:rPr>
          <w:noProof/>
        </w:rPr>
        <w:t xml:space="preserve"> — </w:t>
      </w:r>
      <w:r w:rsidRPr="005440D4">
        <w:rPr>
          <w:noProof/>
        </w:rPr>
        <w:t xml:space="preserve">они не знали, что такое любовь к Учителю. И засохли дела их, и потух огонь сердца, и копошатся они в пыли придорожной, оставаясь на месте, в то время как другие, священный пламень любви к Учителю позвавшему не угасившие, продолжают твердо и уверенно идти по пути жизни. Когда любовь к Владыке ярко пылает в сердце, власть условий земных, окружающих, теряет свою силу над сознанием. Пламень духа побеждает напряжение окружающей среды, и дух поднимается над пучиной жизни. Владыка Ценит дар сердца, Ему приносимый, и Воздает во сто крат. Много ли их, в лучах утра Владыке своему дар сердца своего в любви приносящих? Приношение усиленное и отзвук усиленный вызывает. Сын Мой, процесс духовного обмена тончайшими энергиями с Сердцем Великим радость духу с собою несет. Когда близок Владыка, ничто не страшно, и пятятся и отступают колеблющиеся призраки и пугалы страха, беспокойств и сомнений, выползающие из тьмы, как только начинают гаснуть огни сердца. Говорю об огне священном, неугасимом, который в святилище преданного сердца зажигается любовью и ею же и поддерживается. Каждый знак преданности, любви и заботы Учитель </w:t>
      </w:r>
      <w:r w:rsidRPr="005440D4">
        <w:rPr>
          <w:noProof/>
        </w:rPr>
        <w:lastRenderedPageBreak/>
        <w:t>внимательно Принимает, ибо много берущих, но несказанно мало тех, кто стремится давать. Когда напряжены весы Владыки для поддержания равновесия мира, дар малый порой великую цену имеет. Но как мало, как мало их, дающих и приносящих. У многих сложилось твердое и укоренившееся убеждение, что от Учителя надо брать, брать и брать. Но о помощи Учителю, о том, чтобы дать, не мыслят. Того, кто в минуту нужды Мне помогает Великую Ношу ответственности за Землю нести, не Забуду никогда. Наши Дела в нужде не всегда. Называю сыном того, чью преданность испытанную Знаю. Свойство обычных людей</w:t>
      </w:r>
      <w:r w:rsidR="000C6C5A" w:rsidRPr="005440D4">
        <w:rPr>
          <w:noProof/>
        </w:rPr>
        <w:t xml:space="preserve"> — </w:t>
      </w:r>
      <w:r w:rsidRPr="005440D4">
        <w:rPr>
          <w:noProof/>
        </w:rPr>
        <w:t>приближаться и отходить и оставлять в минуту нужды, когда помощь особенно ценна. Потому так Ценим преданность. Сын Мой, дар сердца, принесенный Владыке, расцветает чудесными огненными цветами духа и умножает Сокровище Камня отложениями кристаллов новых энергий. Правильно! Правильно! Правильно! Что нам все, если Близость с Владыкой достигнута. Я знанию духа ручательство Дам, коль сердце любовью к Великому Сердцу пылает. Любите Владыку, и остальное приложится вам. Я Сказал.</w:t>
      </w:r>
    </w:p>
    <w:p w:rsidR="00AA5A76" w:rsidRPr="005440D4" w:rsidRDefault="00AA5A76" w:rsidP="00B139BA">
      <w:pPr>
        <w:rPr>
          <w:noProof/>
        </w:rPr>
      </w:pPr>
    </w:p>
    <w:p w:rsidR="00AA5A76" w:rsidRPr="005440D4" w:rsidRDefault="00353F54" w:rsidP="00B139BA">
      <w:pPr>
        <w:rPr>
          <w:noProof/>
        </w:rPr>
      </w:pPr>
      <w:r w:rsidRPr="005440D4">
        <w:rPr>
          <w:rFonts w:cs="Arial"/>
          <w:b/>
          <w:noProof/>
          <w:szCs w:val="28"/>
        </w:rPr>
        <w:t xml:space="preserve">1955 г. </w:t>
      </w:r>
      <w:r w:rsidR="00AA5A76" w:rsidRPr="005440D4">
        <w:rPr>
          <w:b/>
          <w:noProof/>
        </w:rPr>
        <w:t>127.</w:t>
      </w:r>
      <w:r w:rsidR="00AA5A76" w:rsidRPr="005440D4">
        <w:rPr>
          <w:noProof/>
        </w:rPr>
        <w:t xml:space="preserve"> «Мудрость приходит с наследством, и особенно для видящих Солнце»,</w:t>
      </w:r>
      <w:r w:rsidR="000C6C5A" w:rsidRPr="005440D4">
        <w:rPr>
          <w:noProof/>
        </w:rPr>
        <w:t xml:space="preserve"> — </w:t>
      </w:r>
      <w:r w:rsidR="00AA5A76" w:rsidRPr="005440D4">
        <w:rPr>
          <w:noProof/>
        </w:rPr>
        <w:t>так Говорил Соломон. Солнце это</w:t>
      </w:r>
      <w:r w:rsidR="000C6C5A" w:rsidRPr="005440D4">
        <w:rPr>
          <w:noProof/>
        </w:rPr>
        <w:t xml:space="preserve"> — </w:t>
      </w:r>
      <w:r w:rsidR="00AA5A76" w:rsidRPr="005440D4">
        <w:rPr>
          <w:noProof/>
        </w:rPr>
        <w:t>Солнце Великого Сердца, а мудрость</w:t>
      </w:r>
      <w:r w:rsidR="000C6C5A" w:rsidRPr="005440D4">
        <w:rPr>
          <w:noProof/>
        </w:rPr>
        <w:t xml:space="preserve"> — </w:t>
      </w:r>
      <w:r w:rsidR="00AA5A76" w:rsidRPr="005440D4">
        <w:rPr>
          <w:noProof/>
        </w:rPr>
        <w:t xml:space="preserve">прошлые накопления, позволяющие черпать сияние Его Лучей. Энергия Луча, претворенная в сознании, становится мыслью оформленной и законченной. Так идет творчество по Высшему Лучу. Доступно немногим. Не ограничено в объеме. При желании можно творить обильно и плодоносно. Мысли будут рождаться непрерывным потоком. И не хватит листов, чтобы запечатлеть их. Это указывает на щедрость Высших энергий. И то, что возможно и просто для видящего Солнце, недоступно обычному сознанию, хотя бы человек целый год просидел, пытаясь писать. Говорю о Высшем знании и процессе постижения его путем чувствознания. Знание это называется сокровенным, ибо достигается необычным путем. Солнце Великого Сердца светит для всех, но принять Лучи Его в сердце свое могут лишь те, кто видит и слышит. Тепло могут многие уловить, но нужно осознание. Так Луч становится реальностью. Так жизнь сознания насыщается им. Так невидимое входит в уклад дня, и невидимое приобретает конкретные формы запечатленных и оформленных мыслей. Конечно, дается все это не на потребу одного человека, но для многих, идущих потом. Творится дело Общего Блага в тиши уединения перед Ликом Великим. Нужно понять пространственное значение Служения. Пространство видит и слышит. И фильма мыслей, запечатленных в нем, послужит множествам для насыщения их духовного голода. Записи мыслей помогают их четкому оформлению. Без Записей многое осталось бы расплывчатым, неопределенным и незаконченным. В этом и кроется второе и очень глубокое значение мыслей записанных. Конечно, прочесть записанное и легче, и доступнее, и в этом их первая цель. </w:t>
      </w:r>
      <w:r w:rsidR="00AA5A76" w:rsidRPr="005440D4">
        <w:rPr>
          <w:noProof/>
        </w:rPr>
        <w:lastRenderedPageBreak/>
        <w:t>Но пространственные рекорды мыслей открыты для всех. Записи же лишь для тех, в чьи счастливые руки они попадают. Конечно, пространственная мысль влияет, но нелегко осознать ее четко. Те, кому открыт океан пространственной мысли, могут обойтись и без книг, ибо им открыта великая книга природы в ее видимых и невидимых аспектах. Переворачиваю ее страницы и Наполняю Чашу знанием. Советую заботливо отделить сферу Общения с Учителем и касания к Миру Его от суетной жизни текущего дня, дабы оберечь и охранить Сокровенное. Пусть земное не вторгается в Высшее, ибо кесарево</w:t>
      </w:r>
      <w:r w:rsidR="000C6C5A" w:rsidRPr="005440D4">
        <w:rPr>
          <w:noProof/>
        </w:rPr>
        <w:t xml:space="preserve"> — </w:t>
      </w:r>
      <w:r w:rsidR="00AA5A76" w:rsidRPr="005440D4">
        <w:rPr>
          <w:noProof/>
        </w:rPr>
        <w:t>Кесарю, но Мое Мне. Так, прилежа сердцем Лучу Моему, в мыслях светоносных не оскудеем и голода духа не будем знать. Ибо Говорю: «Придите ко Мне, алчущие и жаждущие, и Аз Напою и Насыщу вас». Но Солнце Мое, над Землею немеркнущее, надо прежде в духе увидеть.</w:t>
      </w:r>
    </w:p>
    <w:p w:rsidR="00AA5A76" w:rsidRPr="005440D4" w:rsidRDefault="00AA5A76" w:rsidP="00B139BA">
      <w:pPr>
        <w:rPr>
          <w:noProof/>
        </w:rPr>
      </w:pPr>
    </w:p>
    <w:p w:rsidR="00AA5A76" w:rsidRPr="005440D4" w:rsidRDefault="00AA5A76" w:rsidP="007D2CF5">
      <w:pPr>
        <w:pStyle w:val="Quote"/>
        <w:rPr>
          <w:noProof/>
        </w:rPr>
      </w:pPr>
      <w:r w:rsidRPr="005440D4">
        <w:rPr>
          <w:noProof/>
        </w:rPr>
        <w:t>Времена тяжкие. Не было еще такого напряжения никогда раньше. Состояние духа угнетенное.</w:t>
      </w:r>
    </w:p>
    <w:p w:rsidR="00AA5A76" w:rsidRPr="005440D4" w:rsidRDefault="007D2CF5" w:rsidP="00B139BA">
      <w:pPr>
        <w:rPr>
          <w:noProof/>
        </w:rPr>
      </w:pPr>
      <w:r w:rsidRPr="005440D4">
        <w:rPr>
          <w:rFonts w:cs="Arial"/>
          <w:b/>
          <w:noProof/>
          <w:szCs w:val="28"/>
        </w:rPr>
        <w:t xml:space="preserve">1955 г. </w:t>
      </w:r>
      <w:r w:rsidRPr="005440D4">
        <w:rPr>
          <w:b/>
          <w:noProof/>
        </w:rPr>
        <w:t>128. (Март 9).</w:t>
      </w:r>
      <w:r w:rsidRPr="005440D4">
        <w:rPr>
          <w:noProof/>
        </w:rPr>
        <w:t xml:space="preserve"> </w:t>
      </w:r>
      <w:r w:rsidR="00AA5A76" w:rsidRPr="005440D4">
        <w:rPr>
          <w:noProof/>
        </w:rPr>
        <w:t>Формула «Я сам по себе ничто, но Отец</w:t>
      </w:r>
      <w:r w:rsidR="000C6C5A" w:rsidRPr="005440D4">
        <w:rPr>
          <w:noProof/>
        </w:rPr>
        <w:t xml:space="preserve"> — </w:t>
      </w:r>
      <w:r w:rsidR="00AA5A76" w:rsidRPr="005440D4">
        <w:rPr>
          <w:noProof/>
        </w:rPr>
        <w:t>Владыка, пребывающий во мне, Он творит» является формулой жизни каждого сознательного восходящего духа. Когда Луч Учителя не касался сознания, огонь творчества не горел. В ученике творческий импульс возжигается Учителем.</w:t>
      </w:r>
    </w:p>
    <w:p w:rsidR="00AA5A76" w:rsidRPr="005440D4" w:rsidRDefault="00AA5A76" w:rsidP="00B139BA">
      <w:pPr>
        <w:rPr>
          <w:noProof/>
        </w:rPr>
      </w:pPr>
    </w:p>
    <w:p w:rsidR="00AA5A76" w:rsidRPr="005440D4" w:rsidRDefault="00B87122" w:rsidP="00B139BA">
      <w:pPr>
        <w:rPr>
          <w:noProof/>
        </w:rPr>
      </w:pPr>
      <w:r w:rsidRPr="005440D4">
        <w:rPr>
          <w:rFonts w:cs="Arial"/>
          <w:b/>
          <w:noProof/>
          <w:szCs w:val="28"/>
        </w:rPr>
        <w:t xml:space="preserve">1955 г. </w:t>
      </w:r>
      <w:r w:rsidR="00AA5A76" w:rsidRPr="005440D4">
        <w:rPr>
          <w:b/>
          <w:noProof/>
        </w:rPr>
        <w:t>129.</w:t>
      </w:r>
      <w:r w:rsidR="00AA5A76" w:rsidRPr="005440D4">
        <w:rPr>
          <w:noProof/>
        </w:rPr>
        <w:t xml:space="preserve"> Сын Мой, ощущение пространственной тягости есть реакция сознания на трагическое состояние планеты. Ощущение это правильно. Не избыть его никакими искусственными мерами. Положение мира действительно катастрофично, и сердце остро чует ужас, нависший над Землей. Все дело в том, что утрачено равновесие стихий. Утрачено оно и людьми. Немного надо качаний аритмичных, чтобы разрушить каменный дом. Когда неуравновесие начинает проникать во все стороны жизни, это очень опасно, ведь это есть вторжение Хаоса</w:t>
      </w:r>
      <w:r w:rsidR="000C6C5A" w:rsidRPr="005440D4">
        <w:rPr>
          <w:noProof/>
        </w:rPr>
        <w:t xml:space="preserve"> — </w:t>
      </w:r>
      <w:r w:rsidR="00AA5A76" w:rsidRPr="005440D4">
        <w:rPr>
          <w:noProof/>
        </w:rPr>
        <w:t>антипода жизни. Мы Предостерегаем воздерживаться от всяких уклонений от состояния равновесия утвержденного. Твердыня для Земли есть центр равновесия, или стержень устоя. Полюсов в магните два, но центр один. И полюса держатся центром. Дисгармонические действия человеческие часто вызывают корректив природы в виде болезней, эпидемий и всевозможных бедствий. Ныне же положение осложняется применением новых энергий. Положение мира ухудшается. Здание раскачивается. Угол раскачивания имеет свой предел безопасности. Он может быть достигнут. Стараемся сдержать безумие народов. И кто знает, может быть, придется применить разящие Лучи в широком масштабе. Ведь на карту ставится само существование планеты. Грозные тучи собираются над головами служителей зла.</w:t>
      </w:r>
    </w:p>
    <w:p w:rsidR="00AA5A76" w:rsidRPr="005440D4" w:rsidRDefault="00AA5A76" w:rsidP="00B139BA">
      <w:pPr>
        <w:rPr>
          <w:noProof/>
        </w:rPr>
      </w:pPr>
    </w:p>
    <w:p w:rsidR="00AA5A76" w:rsidRPr="005440D4" w:rsidRDefault="003F4A74" w:rsidP="00B139BA">
      <w:pPr>
        <w:rPr>
          <w:noProof/>
        </w:rPr>
      </w:pPr>
      <w:r w:rsidRPr="005440D4">
        <w:rPr>
          <w:rFonts w:cs="Arial"/>
          <w:b/>
          <w:noProof/>
          <w:szCs w:val="28"/>
        </w:rPr>
        <w:t xml:space="preserve">1955 г. </w:t>
      </w:r>
      <w:r w:rsidR="00AA5A76" w:rsidRPr="005440D4">
        <w:rPr>
          <w:b/>
          <w:noProof/>
        </w:rPr>
        <w:t>130. (Март 10).</w:t>
      </w:r>
      <w:r w:rsidR="00AA5A76" w:rsidRPr="005440D4">
        <w:rPr>
          <w:noProof/>
        </w:rPr>
        <w:t xml:space="preserve"> Не нужно быть пророком или ясновидцем, чтобы понять, что эволюция сущего продвигается во времени через </w:t>
      </w:r>
      <w:r w:rsidR="00AA5A76" w:rsidRPr="005440D4">
        <w:rPr>
          <w:noProof/>
        </w:rPr>
        <w:lastRenderedPageBreak/>
        <w:t>рождение, расцвет и умирание форм рожденных. В какой-то из этих трех фаз находится на Земле в каждый данный момент каждая данная форма жизни. Конечно, молодость лучше старости, но без старости, смерти и нового рождения и молодости быть не может. И неопытность юности не может заменить мудрость седин. Дух не знает ни молодости, ни старости, но оболочки мешают духу себя осознавать. Потому утверждается духознание, или знание духа. Оно стоит над ограничениями временности меняющихся форм</w:t>
      </w:r>
      <w:r w:rsidR="000C6C5A" w:rsidRPr="005440D4">
        <w:rPr>
          <w:noProof/>
        </w:rPr>
        <w:t xml:space="preserve"> — </w:t>
      </w:r>
      <w:r w:rsidR="00AA5A76" w:rsidRPr="005440D4">
        <w:rPr>
          <w:noProof/>
        </w:rPr>
        <w:t>носителей духа. Нужно пробить их толщу и искать в ядре духа. Потому так Настаиваем на том, чтобы самовольная активность оболочек не вторгалась в Общение. Они могут проявляться, но лишь настолько, насколько это необходимо для процесса, вся же излишняя и сторонняя деятельность их настойчиво погашается. Экран сознания должен быть чист. Что получится, если Луч, отбрасываемый на экран, будет одновременно проходить не через одну, а через несколько фильм? Изображение или отпечатки их на экране смешаются, поэтому Настаиваем на монолитности неразбросанного, сосредоточенного мышления. Мысль, приобретая устойчивую и четкую форму, удерживает на себе сознание. Потому следует мыслить напряженно, картинно и ярко, когда устанавливается контакт, чтобы в создаваемых формах пребыть, творящих канал связи. Можно эти формы, или представляемую в сознании картину, сделать настолько жизненной и яркой, что ее вибрации окажутся сильнее вибраций окружающей среды и перенесут сознание в сферу его устремления. Мыслеобразы явно воздействуют на весь микрокосм человеческий. Представление куска сочного кислого лимона во рту вызывает не только чувство удовольствия или наоборот, но и чисто физиологическую реакцию. Процесс идет через все проводники, заставляя их реагировать соответственно. Точно так же и представление Башни далекой, и Владыки, и себя в ней, внимающим Учителю Света, создает нужную реакцию и условия для восприятия. Чем ярче, глубже и картиннее представление, тем легче оно преодолевает вибрации непосредственного окружения жизни обычной, в котором находится тело. Если даже это представление и не соответствует Башне далекой, все же результат налицо: контакт установлен, Луч воспринят, и мысли в сознании претворены и запечатлены. Представление Лика перед духовным оком великую силу имеет. Научимся творчеству высшему перед Ликом Владыки. Процесс тонок и для обычного сознания не убедителен. Но Мы Идем путем необычности. Но самое главное</w:t>
      </w:r>
      <w:r w:rsidR="000C6C5A" w:rsidRPr="005440D4">
        <w:rPr>
          <w:noProof/>
        </w:rPr>
        <w:t xml:space="preserve"> — </w:t>
      </w:r>
      <w:r w:rsidR="00AA5A76" w:rsidRPr="005440D4">
        <w:rPr>
          <w:noProof/>
        </w:rPr>
        <w:t xml:space="preserve">нужно в сознании ощутить себя в Башне. Перенесение сознания в другое место и представление себя в этом месте, но не там, где находится физическое тело, очень важно во всем этом процессе. Оно достигается опытом и тренировкой, позволяя нарушать привычную связь с телом и освобождаться от него. Чем ярче создана картина желаемого места, тем легче в нее войти и представить себя частью, или себя в ней. Так переносимся в духе туда, куда дух устремлен. Так </w:t>
      </w:r>
      <w:r w:rsidR="00AA5A76" w:rsidRPr="005440D4">
        <w:rPr>
          <w:noProof/>
        </w:rPr>
        <w:lastRenderedPageBreak/>
        <w:t>побеждаем пространство и время. Так приобщаемся к Учителю в Башне Его. И формула «Отвергнись от себя» остается в силе и помогает осуществлению Близости. Если хотите достичь, приложите усилие, чтобы было к чему Мне силу Мою приложить.</w:t>
      </w:r>
    </w:p>
    <w:p w:rsidR="00AA5A76" w:rsidRPr="005440D4" w:rsidRDefault="00AA5A76" w:rsidP="00B139BA">
      <w:pPr>
        <w:rPr>
          <w:noProof/>
        </w:rPr>
      </w:pPr>
    </w:p>
    <w:p w:rsidR="00AA5A76" w:rsidRPr="005440D4" w:rsidRDefault="004D5036" w:rsidP="00B139BA">
      <w:pPr>
        <w:rPr>
          <w:noProof/>
        </w:rPr>
      </w:pPr>
      <w:r w:rsidRPr="005440D4">
        <w:rPr>
          <w:rFonts w:cs="Arial"/>
          <w:b/>
          <w:noProof/>
          <w:szCs w:val="28"/>
        </w:rPr>
        <w:t xml:space="preserve">1955 г. </w:t>
      </w:r>
      <w:r w:rsidR="00AA5A76" w:rsidRPr="005440D4">
        <w:rPr>
          <w:b/>
          <w:noProof/>
        </w:rPr>
        <w:t>131.</w:t>
      </w:r>
      <w:r w:rsidR="00AA5A76" w:rsidRPr="005440D4">
        <w:rPr>
          <w:noProof/>
        </w:rPr>
        <w:t xml:space="preserve"> Сын Мой, ритм перенесет через, когда не будет сил человеческих двигаться дальше. Как непрочно, как нетвердо, как непостоянно все, что творится вокруг. В постоянном непостоянстве окружающего найди силы для утверждения постоянства в себе и устремления к Вечному. Идут дни, идут годы, столетие сменяется столетием, но дух, пребывающий в нас, времени не знает. Смотри, смотри внимательно на калейдоскоп быстролетящих мгновений, складывающих явления жизни, и помни, что ты, Смотрящий на них, не от мира сего. Ты не от мира сего, и родина духа твоя тоже не от мира земного. Земное останется с Землею, земное с Землею окончится. Но ты, что из Мира Иного пришел, в Мире Ином и пребудешь. Не смущайся</w:t>
      </w:r>
      <w:r w:rsidR="00433887" w:rsidRPr="005440D4">
        <w:rPr>
          <w:noProof/>
        </w:rPr>
        <w:t xml:space="preserve"> </w:t>
      </w:r>
      <w:r w:rsidR="00AA5A76" w:rsidRPr="005440D4">
        <w:rPr>
          <w:noProof/>
        </w:rPr>
        <w:t>явлениями жизни. Что они тебе, когда все это не твое, тебе не принадлежащее? Почему Владыка Христос ничего не Имел своего? Не потому ли, что Знал, что ничто не принадлежит нам. Люди копят богатство, вещи, забывая всю тщетность работы своей, усилий своих сохранить накопленное навсегда. Хорошо всегда чувствовать себя гостем в этом мире, пришедшим в него на некоторое время, чтобы выполнить определенную задачу и снова вернуться туда, откуда пришел. Прийти и уйти. Придти с тем же, с чем и уйти, то есть без вещей и предметов земных. Ибо все богатство свое дух с собою и в себе носит. Время, затраченное на приобретение вещей земных,</w:t>
      </w:r>
      <w:r w:rsidR="000C6C5A" w:rsidRPr="005440D4">
        <w:rPr>
          <w:noProof/>
        </w:rPr>
        <w:t xml:space="preserve"> — </w:t>
      </w:r>
      <w:r w:rsidR="00AA5A76" w:rsidRPr="005440D4">
        <w:rPr>
          <w:noProof/>
        </w:rPr>
        <w:t>время, затраченное попусту. Время, затраченное на Земле на приобретение знаний, опыта и, главное, способностей, качеств и свойств, вырабатываемых жизнью, есть время, затраченное с пользою и мудро. Так будем же в жизни земной собирать Сокровища вечные духа.</w:t>
      </w:r>
    </w:p>
    <w:p w:rsidR="00AA5A76" w:rsidRPr="005440D4" w:rsidRDefault="00AA5A76" w:rsidP="00B139BA">
      <w:pPr>
        <w:rPr>
          <w:noProof/>
        </w:rPr>
      </w:pPr>
    </w:p>
    <w:p w:rsidR="00AA5A76" w:rsidRPr="005440D4" w:rsidRDefault="00433887" w:rsidP="00B139BA">
      <w:pPr>
        <w:rPr>
          <w:noProof/>
        </w:rPr>
      </w:pPr>
      <w:r w:rsidRPr="005440D4">
        <w:rPr>
          <w:rFonts w:cs="Arial"/>
          <w:b/>
          <w:noProof/>
          <w:szCs w:val="28"/>
        </w:rPr>
        <w:t xml:space="preserve">1955 г. </w:t>
      </w:r>
      <w:r w:rsidR="00AA5A76" w:rsidRPr="005440D4">
        <w:rPr>
          <w:b/>
          <w:noProof/>
        </w:rPr>
        <w:t>132. (Март 11).</w:t>
      </w:r>
      <w:r w:rsidR="00AA5A76" w:rsidRPr="005440D4">
        <w:rPr>
          <w:noProof/>
        </w:rPr>
        <w:t xml:space="preserve"> (Со сна). О мое тело, о мое тонкое тело, мое тонкое прекрасное тело, прозрачное тело.</w:t>
      </w:r>
    </w:p>
    <w:p w:rsidR="00AA5A76" w:rsidRPr="005440D4" w:rsidRDefault="00AA5A76" w:rsidP="00433887">
      <w:pPr>
        <w:pStyle w:val="Quote"/>
        <w:rPr>
          <w:noProof/>
        </w:rPr>
      </w:pPr>
      <w:r w:rsidRPr="005440D4">
        <w:rPr>
          <w:noProof/>
        </w:rPr>
        <w:t>Много раз повторял «Прозрачное тело». Во сне кто-то пытался войти в мое физическое тело. Оградился Именем. Было что-то много о теле прозрачном, но забыл.</w:t>
      </w:r>
    </w:p>
    <w:p w:rsidR="00AA5A76" w:rsidRPr="005440D4" w:rsidRDefault="00AA5A76" w:rsidP="00B139BA">
      <w:pPr>
        <w:rPr>
          <w:noProof/>
        </w:rPr>
      </w:pPr>
      <w:r w:rsidRPr="005440D4">
        <w:rPr>
          <w:noProof/>
        </w:rPr>
        <w:t xml:space="preserve">Представление о лучах надо довести до крайней степени жизненности и яркости. Чтобы действовать тремя лучами, в представлении своем их надо видеть. Лучи есть оружие Света. Оружием надо научиться владеть. Луч усиливает созвучные энергии в организме человека и нейтрализует противоположные. Поэтому три луча сказанных есть благо и действие на все, на что они направляются, светоносно, так как они или умножают свет, или погашают тьму. Не светоносен в работе своей луч зла. Мы Действуем Лучами. Воздействие ауры магнитно, но луч посылается через ауру мыслью на расстояния дальние, неся на себе ее окраску. Ученик на </w:t>
      </w:r>
      <w:r w:rsidRPr="005440D4">
        <w:rPr>
          <w:noProof/>
        </w:rPr>
        <w:lastRenderedPageBreak/>
        <w:t>известной ступени достигает степени лученосца. Сознательную работу лучей утверждаемых надо усилить. Уже не мысль насыщается, но луч, режущий пространство и несущий свет духа тому, кому послан. Посланные лучи остаются в пространстве, укрепляя планетную сеть Света. Ритм посылок укрепляет действие лучей и усиливает их. Можно представить его белым или цветным, смотря по заданию. Белый луч</w:t>
      </w:r>
      <w:r w:rsidR="000C6C5A" w:rsidRPr="005440D4">
        <w:rPr>
          <w:noProof/>
        </w:rPr>
        <w:t xml:space="preserve"> — </w:t>
      </w:r>
      <w:r w:rsidRPr="005440D4">
        <w:rPr>
          <w:noProof/>
        </w:rPr>
        <w:t>синтетический. Действует как бы в зависимости от обстановки, выделяя из октавы своей нужные на месте элементы. Воздействие цветного луча происходит по сущности цвета. Сознательное их применение и приказ воли воздействие сил умножает. Ученик во всем подражает Учителю, а также и в применении лучей. Малое начало следствие может иметь великое. Потому никогда не следует смущаться малым зерном первых попыток утверждения в микрокосме своем лучей светоносных. Большое всегда вырастает из малого, и великое тоже когда-то с малого начиналось. Лишь вдвигая явление в будущее, видим его настоящую ценность или негодность. Малость начинания может казаться нереальной и потому неясной, но, увеличив его через стекло будущего, безусловно можем судить о его сущности. Будем взвешивать явления для анализа их на весах будущего. Но Беспредельность включает в себя все будущее. Значит, весы Беспредельности и весы будущего по сущности близки. Масштаб времени полезно прилагать ко многим явлениям, ибо туман настоящего часто мешает. Кто-то когда-то и где-то ко всему этому придет так же просто, как ныне подходят к явлениям химии или физики. Но кто-то должен положить начало и пройти впереди. Мои идут впереди официальной науки, как алхимики шли впереди химии и заложили фундамент для нее. Итак, лучи, о которых говорится, есть энергии человеческого организма, достигшего определенной ступени утонченности и интенсивности. Они так же воздействуют на другие сознания, как и мысль, но много сильнее. Но можно сказать: луч мысли. Значит, различие не в мысли, но в цвете, окрашивающем мысль цветом ауры ее породителя. Учитель Объясняет принцип, по которому действует луч. Практику применения ученик должен выработать сам. Для лучей духа ни видимых, ни невидимых преград не существует. Разве что тупость невежественного отрицания может изломать посланный луч. Говорю для имеющих уши. Познающий и применяющий познаваемое, благо тебе.</w:t>
      </w:r>
    </w:p>
    <w:p w:rsidR="0013600A" w:rsidRPr="005440D4" w:rsidRDefault="0013600A" w:rsidP="00B139BA">
      <w:pPr>
        <w:rPr>
          <w:noProof/>
        </w:rPr>
      </w:pPr>
    </w:p>
    <w:p w:rsidR="00AA5A76" w:rsidRPr="005440D4" w:rsidRDefault="00AA5A76" w:rsidP="0013600A">
      <w:pPr>
        <w:pStyle w:val="Quote"/>
        <w:rPr>
          <w:noProof/>
        </w:rPr>
      </w:pPr>
      <w:r w:rsidRPr="005440D4">
        <w:rPr>
          <w:noProof/>
        </w:rPr>
        <w:t>Сегодняшний сон был очень интересен тонкими впечатлениями. Летал. Близких видел.</w:t>
      </w:r>
    </w:p>
    <w:p w:rsidR="00AA5A76" w:rsidRPr="005440D4" w:rsidRDefault="0013600A" w:rsidP="00B139BA">
      <w:pPr>
        <w:rPr>
          <w:noProof/>
        </w:rPr>
      </w:pPr>
      <w:r w:rsidRPr="005440D4">
        <w:rPr>
          <w:rFonts w:cs="Arial"/>
          <w:b/>
          <w:noProof/>
          <w:szCs w:val="28"/>
        </w:rPr>
        <w:t xml:space="preserve">1955 г. </w:t>
      </w:r>
      <w:r w:rsidR="00AA5A76" w:rsidRPr="005440D4">
        <w:rPr>
          <w:b/>
          <w:noProof/>
        </w:rPr>
        <w:t>132 А.</w:t>
      </w:r>
      <w:r w:rsidR="00AA5A76" w:rsidRPr="005440D4">
        <w:rPr>
          <w:noProof/>
        </w:rPr>
        <w:t xml:space="preserve"> Утром со сна были слова: «Впереди нечто страшное. (Уловил приблизительно). Потом еще слова «Удивительное сообщение».</w:t>
      </w:r>
    </w:p>
    <w:p w:rsidR="00AA5A76" w:rsidRPr="005440D4" w:rsidRDefault="00AA5A76" w:rsidP="00B139BA">
      <w:pPr>
        <w:rPr>
          <w:noProof/>
        </w:rPr>
      </w:pPr>
      <w:r w:rsidRPr="005440D4">
        <w:rPr>
          <w:noProof/>
        </w:rPr>
        <w:t xml:space="preserve">Друг Мой, если устремление считать по огням сердца, то и достижение тоже огнями же измеряется. Одно порождает другое. Причина и следствие. Поэтому Утверждаем устремление как причину, </w:t>
      </w:r>
      <w:r w:rsidRPr="005440D4">
        <w:rPr>
          <w:noProof/>
        </w:rPr>
        <w:lastRenderedPageBreak/>
        <w:t>следствие приносящую. Мы</w:t>
      </w:r>
      <w:r w:rsidR="000C6C5A" w:rsidRPr="005440D4">
        <w:rPr>
          <w:noProof/>
        </w:rPr>
        <w:t xml:space="preserve"> — </w:t>
      </w:r>
      <w:r w:rsidRPr="005440D4">
        <w:rPr>
          <w:noProof/>
        </w:rPr>
        <w:t>Создатели целого мира причин. Иногда они простираются в будущее на огромные расстояния, иногда на близкие, но они всегда направлены в будущее. Наши построения можно назвать Храмом будущего. И каждое законченное построение Наше не есть завершение, но лишь ступень к более совершенному. Мы никогда не Останавливаемся на достигнутом, каким бы прекрасным оно ни казалось. Этим Мы Утверждаем Беспредельность во всем. Конечно, построения Наши идут вверх. И какое бы явление Мы ни Взяли, оно возрастает в напряжении своей вибрационности, ибо в Мире Огненном напряжение сфер огромно и несравнимо с явлениями плотными. Но вся эволюция земная есть приуготовление к условиям Огненного Мира. Потому восходящему духу надо готовить сознание свое к ступеням высших напряжений. Тот, кто стремиться к покою</w:t>
      </w:r>
      <w:r w:rsidR="000C6C5A" w:rsidRPr="005440D4">
        <w:rPr>
          <w:noProof/>
        </w:rPr>
        <w:t xml:space="preserve"> — </w:t>
      </w:r>
      <w:r w:rsidRPr="005440D4">
        <w:rPr>
          <w:noProof/>
        </w:rPr>
        <w:t>не Наш. Нирвана</w:t>
      </w:r>
      <w:r w:rsidR="000C6C5A" w:rsidRPr="005440D4">
        <w:rPr>
          <w:noProof/>
        </w:rPr>
        <w:t xml:space="preserve"> — </w:t>
      </w:r>
      <w:r w:rsidRPr="005440D4">
        <w:rPr>
          <w:noProof/>
        </w:rPr>
        <w:t>не покой, но состояние напряжения огненного, несказуемого. Религии, учащие упокоению, не на верном пути. Упокой этот относителен и касается лишь состояния Девачана</w:t>
      </w:r>
      <w:r w:rsidR="000C6C5A" w:rsidRPr="005440D4">
        <w:rPr>
          <w:noProof/>
        </w:rPr>
        <w:t xml:space="preserve"> — </w:t>
      </w:r>
      <w:r w:rsidRPr="005440D4">
        <w:rPr>
          <w:noProof/>
        </w:rPr>
        <w:t>временного и иллюзорного. Но конечное назначение человека</w:t>
      </w:r>
      <w:r w:rsidR="000C6C5A" w:rsidRPr="005440D4">
        <w:rPr>
          <w:noProof/>
        </w:rPr>
        <w:t xml:space="preserve"> — </w:t>
      </w:r>
      <w:r w:rsidRPr="005440D4">
        <w:rPr>
          <w:noProof/>
        </w:rPr>
        <w:t>выше. Цель эволюции духа</w:t>
      </w:r>
      <w:r w:rsidR="000C6C5A" w:rsidRPr="005440D4">
        <w:rPr>
          <w:noProof/>
        </w:rPr>
        <w:t xml:space="preserve"> — </w:t>
      </w:r>
      <w:r w:rsidRPr="005440D4">
        <w:rPr>
          <w:noProof/>
        </w:rPr>
        <w:t>творчество. Не может творец упокоиться, как бы ни старались уверить в этом людей Исказители великих религий. Человек</w:t>
      </w:r>
      <w:r w:rsidR="000C6C5A" w:rsidRPr="005440D4">
        <w:rPr>
          <w:noProof/>
        </w:rPr>
        <w:t xml:space="preserve"> — </w:t>
      </w:r>
      <w:r w:rsidRPr="005440D4">
        <w:rPr>
          <w:noProof/>
        </w:rPr>
        <w:t>творец, и его удел</w:t>
      </w:r>
      <w:r w:rsidR="000C6C5A" w:rsidRPr="005440D4">
        <w:rPr>
          <w:noProof/>
        </w:rPr>
        <w:t xml:space="preserve"> — </w:t>
      </w:r>
      <w:r w:rsidRPr="005440D4">
        <w:rPr>
          <w:noProof/>
        </w:rPr>
        <w:t>творчество: сперва земное, потом Космическое. Жизнь, сама жизнь</w:t>
      </w:r>
      <w:r w:rsidR="000C6C5A" w:rsidRPr="005440D4">
        <w:rPr>
          <w:noProof/>
        </w:rPr>
        <w:t xml:space="preserve"> — </w:t>
      </w:r>
      <w:r w:rsidRPr="005440D4">
        <w:rPr>
          <w:noProof/>
        </w:rPr>
        <w:t>не покой, а движение. Нелепо говорить о покое. В Космосе покоя нет. В Космосе есть сферы, где затихают шумные дисгармоничные и грубые звуки Земли, но их заменяют звуки иные. Бессмертие сознания прежде всего означает жизнь, то есть движение, то есть напряжение тонких высших энергий. Упокой</w:t>
      </w:r>
      <w:r w:rsidR="000C6C5A" w:rsidRPr="005440D4">
        <w:rPr>
          <w:noProof/>
        </w:rPr>
        <w:t xml:space="preserve"> — </w:t>
      </w:r>
      <w:r w:rsidRPr="005440D4">
        <w:rPr>
          <w:noProof/>
        </w:rPr>
        <w:t>в гробу, но там черви и тлен разложения. А Мы Говорим о жизни. Поймем жизнь как уявления той или иной степени напряжения энергий, заключенных в форме, которая служит ее выражением. Не умерших Называем мертвыми</w:t>
      </w:r>
      <w:r w:rsidR="000C6C5A" w:rsidRPr="005440D4">
        <w:rPr>
          <w:noProof/>
        </w:rPr>
        <w:t xml:space="preserve"> — </w:t>
      </w:r>
      <w:r w:rsidRPr="005440D4">
        <w:rPr>
          <w:noProof/>
        </w:rPr>
        <w:t>они могут быть живы, а людей, умерших в духе, живых мертвецов, должную степень напряжения энергий своих угасивших. Так поймем, что есть застой, смерть и разложение и что есть жизнь. Доктрина напряжения, одна из Основ Учения Жизни, утверждает фундаментальный Закон Космоса, закон сущего, закон эволюции, когда говорит о том, что принцип жизни уявляется в напряжении, которое соответствует ступени ее выражения. Доктрина напряжения есть доктрина уложения Огненного Мира. Это</w:t>
      </w:r>
      <w:r w:rsidR="000C6C5A" w:rsidRPr="005440D4">
        <w:rPr>
          <w:noProof/>
        </w:rPr>
        <w:t xml:space="preserve"> — </w:t>
      </w:r>
      <w:r w:rsidRPr="005440D4">
        <w:rPr>
          <w:noProof/>
        </w:rPr>
        <w:t>область Учения, лишь в малой части своей обнародованная. Это</w:t>
      </w:r>
      <w:r w:rsidR="000C6C5A" w:rsidRPr="005440D4">
        <w:rPr>
          <w:noProof/>
        </w:rPr>
        <w:t xml:space="preserve"> — </w:t>
      </w:r>
      <w:r w:rsidRPr="005440D4">
        <w:rPr>
          <w:noProof/>
        </w:rPr>
        <w:t>Учение будущего, которое будет раскрываться человечеству по мере его продвижения вперед. Можно заметить, как убыстряются темпы жизни, напрягая сознание и способности человека. А потом жизнь потечет еще быстрее и еще напряженнее, подготовляя сознание к условиям Высших Миров. Доктрина напряжения есть Учение, подготавливающее сознание к условиям Огненного Мира.</w:t>
      </w:r>
    </w:p>
    <w:p w:rsidR="00AA5A76" w:rsidRPr="005440D4" w:rsidRDefault="00AA5A76" w:rsidP="00B139BA">
      <w:pPr>
        <w:rPr>
          <w:noProof/>
        </w:rPr>
      </w:pPr>
    </w:p>
    <w:p w:rsidR="00AA5A76" w:rsidRPr="005440D4" w:rsidRDefault="00426B8E" w:rsidP="00B139BA">
      <w:pPr>
        <w:rPr>
          <w:noProof/>
        </w:rPr>
      </w:pPr>
      <w:r w:rsidRPr="005440D4">
        <w:rPr>
          <w:rFonts w:cs="Arial"/>
          <w:b/>
          <w:noProof/>
          <w:szCs w:val="28"/>
        </w:rPr>
        <w:t xml:space="preserve">1955 г. </w:t>
      </w:r>
      <w:r w:rsidR="00AA5A76" w:rsidRPr="005440D4">
        <w:rPr>
          <w:b/>
          <w:noProof/>
        </w:rPr>
        <w:t>133. (Март 12).</w:t>
      </w:r>
      <w:r w:rsidR="00AA5A76" w:rsidRPr="005440D4">
        <w:rPr>
          <w:noProof/>
        </w:rPr>
        <w:t xml:space="preserve"> Постоянное и ритмическое Общение с Учителем неуклонно и непрерывно преображает всю сущность </w:t>
      </w:r>
      <w:r w:rsidR="00AA5A76" w:rsidRPr="005440D4">
        <w:rPr>
          <w:noProof/>
        </w:rPr>
        <w:lastRenderedPageBreak/>
        <w:t xml:space="preserve">ученика. Таким образом, Общение становится путем преображения духа. Преображается самая природа человека и все его оболочки. Без прошлых накоплений мгновенного преображения не бывает. На все нужно время. Ведь человек представляет собою сферу аккумулированных в течение очень длительного процесса жизни энергий. И изживание нежелательных свойств не может совершиться в одночасье. Потому крест свой, то есть несовершенство свое и карму накопленную, приходится брать с собою для погашения. Также не следует смущаться своими недостатками и ни в коем случае не считать, что вследствие этих несовершенств путь восхождения и сближения с Учителем закрыт. Кто сказал, что Берем в ученики праведников? Кто лучше: устремленный к совершенствованию так называемый грешник, или стоящий на месте и успокоившийся на совершенствах своих праведник? Как думаете? Наши мерки пригодности духа к восхождению иные и не похожие на мерки человеческие. Видите около Учителя мытарей, грешников, блудницу и разбойника, следующих или хотящих следовать за Ним. Один праведник, благочестивый Никодим, был трусом, а другие благочестивые фарисеи были врагами и служителями тьмы. Потому старое деление на праведников и грешников, истлевшее и устарелое, заменяется ныне новым, заменяется делением человечества на людей, пригодных к эволюции, и на людей негодных. Первые с Нами, знают они это или нет, вторые не с Нами, значит, против Нас. И если человек пригоден для эволюции и полезен, то как бы ни был он несовершенен, он все же идет вперед и все же пользу Общему Благу приносит. Поэтому отношение к людям и деление их на плохих и хороших надо пересмотреть заново. Знали многих выдающихся деятелей Общего Блага, много продвинувших эволюцию, но имевших свои несовершенства. Судим их по полезности Общему Делу. Иной праведник, замкнувшийся в себе, трутню подобен. Особенно опасайтесь румяной добродетели, гордой совершенствами своими. Это не Наши люди. Также и длинные молитвы не помогают, если в сердце огонь не горит. Все хорошо, что с огнями, и все мертво там, где огней нет. Новое деление людей по светотени, или огням духа, войдет в жизнь и будет подтверждено снимками аурических излучений. И уже не будет сомнений, годен ли данный человек для эволюции или же является паразитом на здоровом теле человечества. Для многих новое деление людей и паспорта по светотени с отметками их пригодности для общественной работы будет трагедией, ибо поставит их на должное место и пресечет возможность вредить или занять не принадлежащее им по праву место. И слова уже не спасут. Спасет лишь истинное преображение сущности и изживание недопустимых в общежитии свойств, ибо излучений подделать нельзя. Паспорт с отметкой степени светоносности ауры будет служить указателем, какое место на общественной лестнице может быть дано его обладателю. И место будет дано, но не выше того, на которое по праву светотени своей </w:t>
      </w:r>
      <w:r w:rsidR="00AA5A76" w:rsidRPr="005440D4">
        <w:rPr>
          <w:noProof/>
        </w:rPr>
        <w:lastRenderedPageBreak/>
        <w:t>ауры имеет его владелец. Многие школьные учителя не будут допущены к детям за непригодностью. Многие пострадают от несоответствия ауры своей с выполняемой работой. Многие снизятся, многие повышены будут. Новое деление пройдет сверху донизу, оздоровляя жизнь. Преступники духа изолированы будут, ибо не место им среди здоровых людей. Многие тайные отравители, яд разносящие ныне безнаказанно, найдут себе место в должных условиях. Очищение пространства, очищение планеты и очищение человечества</w:t>
      </w:r>
      <w:r w:rsidR="000C6C5A" w:rsidRPr="005440D4">
        <w:rPr>
          <w:noProof/>
        </w:rPr>
        <w:t xml:space="preserve"> — </w:t>
      </w:r>
      <w:r w:rsidR="00AA5A76" w:rsidRPr="005440D4">
        <w:rPr>
          <w:noProof/>
        </w:rPr>
        <w:t>вот будущие задачи, лежащие перед Нами.</w:t>
      </w:r>
    </w:p>
    <w:p w:rsidR="00AA5A76" w:rsidRPr="005440D4" w:rsidRDefault="00AA5A76" w:rsidP="00B139BA">
      <w:pPr>
        <w:rPr>
          <w:noProof/>
        </w:rPr>
      </w:pPr>
    </w:p>
    <w:p w:rsidR="00AA5A76" w:rsidRPr="005440D4" w:rsidRDefault="00792799" w:rsidP="00B139BA">
      <w:pPr>
        <w:rPr>
          <w:noProof/>
        </w:rPr>
      </w:pPr>
      <w:r w:rsidRPr="005440D4">
        <w:rPr>
          <w:rFonts w:cs="Arial"/>
          <w:b/>
          <w:noProof/>
          <w:szCs w:val="28"/>
        </w:rPr>
        <w:t xml:space="preserve">1955 г. </w:t>
      </w:r>
      <w:r w:rsidR="00AA5A76" w:rsidRPr="005440D4">
        <w:rPr>
          <w:b/>
          <w:noProof/>
        </w:rPr>
        <w:t>134.</w:t>
      </w:r>
      <w:r w:rsidR="00AA5A76" w:rsidRPr="005440D4">
        <w:rPr>
          <w:noProof/>
        </w:rPr>
        <w:t xml:space="preserve"> Луг один, но травы на нем растут разные. Каково семя, такова и трава, хотя питающая среда и Солнце и одинаковы для различных видов трав. Следовательно, при одних и тех же условиях вид жизни зависит от зерна, дающего жизнь. Зерно</w:t>
      </w:r>
      <w:r w:rsidR="000C6C5A" w:rsidRPr="005440D4">
        <w:rPr>
          <w:noProof/>
        </w:rPr>
        <w:t xml:space="preserve"> — </w:t>
      </w:r>
      <w:r w:rsidR="00AA5A76" w:rsidRPr="005440D4">
        <w:rPr>
          <w:noProof/>
        </w:rPr>
        <w:t>центр магнитного притяжения соответствующих элементов и энергий, обуславливает жизнь и развитие формы. И водяная лилия, и зеленая тина могут расти на одном и том же болоте, и фиалка и мухомор</w:t>
      </w:r>
      <w:r w:rsidR="000C6C5A" w:rsidRPr="005440D4">
        <w:rPr>
          <w:noProof/>
        </w:rPr>
        <w:t xml:space="preserve"> — </w:t>
      </w:r>
      <w:r w:rsidR="00AA5A76" w:rsidRPr="005440D4">
        <w:rPr>
          <w:noProof/>
        </w:rPr>
        <w:t>в одном и том же лесу, и гений и ничтожество</w:t>
      </w:r>
      <w:r w:rsidR="000C6C5A" w:rsidRPr="005440D4">
        <w:rPr>
          <w:noProof/>
        </w:rPr>
        <w:t xml:space="preserve"> — </w:t>
      </w:r>
      <w:r w:rsidR="00AA5A76" w:rsidRPr="005440D4">
        <w:rPr>
          <w:noProof/>
        </w:rPr>
        <w:t>в одной и той же семье. В случае человека тоже зерно, зерно духа обуславливает сущность и характер индивида. В Ego человеческом заключены элементы в виде кристаллических невидимых образований, которые по линиям магнитного притяжения создают его оболочки, а также и окружения из плотных условий. Называют это кармой, эту способность из определенной среды окружающей создавать разное для каждого человека окружение. В одном доме живут люди, но живут они часто совершенно в различных мирах. Условия внешние создаются зерном духа из энергий внешней среды. Видимое внешнее не обходится без невидимого внутреннего. Но зерно притягивает к себе условия по соответствию. Селекционная способность человека создавать свое окружение изумительна. Чем выше и сильнее дух, тем более мощно проявляется это свойство. Великие Духи могут создавать целые эпохи в истории народов и даже планеты. Дух</w:t>
      </w:r>
      <w:r w:rsidR="000C6C5A" w:rsidRPr="005440D4">
        <w:rPr>
          <w:noProof/>
        </w:rPr>
        <w:t xml:space="preserve"> — </w:t>
      </w:r>
      <w:r w:rsidR="00AA5A76" w:rsidRPr="005440D4">
        <w:rPr>
          <w:noProof/>
        </w:rPr>
        <w:t>Водитель планеты</w:t>
      </w:r>
      <w:r w:rsidR="000C6C5A" w:rsidRPr="005440D4">
        <w:rPr>
          <w:noProof/>
        </w:rPr>
        <w:t xml:space="preserve"> — </w:t>
      </w:r>
      <w:r w:rsidR="00AA5A76" w:rsidRPr="005440D4">
        <w:rPr>
          <w:noProof/>
        </w:rPr>
        <w:t xml:space="preserve">Творит ее эволюцию. Эта творческая сила создавать вокруг себя сферу воздействия определенного характера в разной степени принадлежит всем людям. И каждый творит по себе. Эти сферы творимые отражают мощность своего творца независимо от того, велик он или ничтожен. Миры пьяницы, наркомана, поэта, художника, философа, подвижника, героя различны. Различны миры двух пьяниц, двух поэтов и двух художников, если бы даже жили они все в одном доме. Творческая сила духа огромна, если даже она творит ничтожный мир падшего сознания. Чтобы из прекрасного мира земного и его возможностей создать страшный мир наркомана, тоже нужна творческая способность, правда, устремленная во тьму. Жалуются люди на трудности жизни, не замечая того, что сами творят жизнь. Жизнь человечества творится человеческим духом. И не сила творческая духа ответственна за то, что творчество это не всегда удачно, но тьма перед глазами, обратившая светлое </w:t>
      </w:r>
      <w:r w:rsidR="00AA5A76" w:rsidRPr="005440D4">
        <w:rPr>
          <w:noProof/>
        </w:rPr>
        <w:lastRenderedPageBreak/>
        <w:t>творчество в темное. Творчество светлое радость творит. Но что же творит тьма?</w:t>
      </w:r>
    </w:p>
    <w:p w:rsidR="00AA5A76" w:rsidRPr="005440D4" w:rsidRDefault="00AA5A76" w:rsidP="00B139BA">
      <w:pPr>
        <w:rPr>
          <w:noProof/>
        </w:rPr>
      </w:pPr>
    </w:p>
    <w:p w:rsidR="00AA5A76" w:rsidRPr="005440D4" w:rsidRDefault="00D322C1" w:rsidP="00B139BA">
      <w:pPr>
        <w:rPr>
          <w:noProof/>
        </w:rPr>
      </w:pPr>
      <w:r w:rsidRPr="005440D4">
        <w:rPr>
          <w:rFonts w:cs="Arial"/>
          <w:b/>
          <w:noProof/>
          <w:szCs w:val="28"/>
        </w:rPr>
        <w:t xml:space="preserve">1955 г. </w:t>
      </w:r>
      <w:r w:rsidR="00AA5A76" w:rsidRPr="005440D4">
        <w:rPr>
          <w:b/>
          <w:noProof/>
        </w:rPr>
        <w:t>135. (Март 13).</w:t>
      </w:r>
      <w:r w:rsidR="00AA5A76" w:rsidRPr="005440D4">
        <w:rPr>
          <w:noProof/>
        </w:rPr>
        <w:t xml:space="preserve"> Будем, как дети, будем просто больше верить Владыке. Нужно отбросить земное мудрствование, чтобы быть ближе к Нему. Быть ближе... Не в этом ли смысл жизни ученика? Когда все существо ученика, все его</w:t>
      </w:r>
      <w:r w:rsidR="00C05253" w:rsidRPr="005440D4">
        <w:rPr>
          <w:noProof/>
        </w:rPr>
        <w:t xml:space="preserve"> чувства и все оболочки напряга</w:t>
      </w:r>
      <w:r w:rsidR="00AA5A76" w:rsidRPr="005440D4">
        <w:rPr>
          <w:noProof/>
        </w:rPr>
        <w:t>ются в устремлении к Учителю, к тому, чтобы ощутить Его в духе, становится ближе Учитель. Близость можно удержать, и Близость можно отдалить. Приближение и отдаление ее творится мыслями, чувствами и поступками. Все это или приближает, или отдаляет. Нет действий безразличных. Так и будем считать: правильный путь с огнем</w:t>
      </w:r>
      <w:r w:rsidR="000C6C5A" w:rsidRPr="005440D4">
        <w:rPr>
          <w:noProof/>
        </w:rPr>
        <w:t xml:space="preserve"> — </w:t>
      </w:r>
      <w:r w:rsidR="00AA5A76" w:rsidRPr="005440D4">
        <w:rPr>
          <w:noProof/>
        </w:rPr>
        <w:t>приближение к Учителю.</w:t>
      </w:r>
    </w:p>
    <w:p w:rsidR="00AA5A76" w:rsidRPr="005440D4" w:rsidRDefault="00AA5A76" w:rsidP="00C05253">
      <w:pPr>
        <w:pStyle w:val="Quote"/>
        <w:rPr>
          <w:noProof/>
        </w:rPr>
      </w:pPr>
      <w:r w:rsidRPr="005440D4">
        <w:rPr>
          <w:noProof/>
        </w:rPr>
        <w:t>Пишется плохо. Вчера видел во сне Гуру и дядю Володю. Сна не понял. С дядей шутил. &lt;...&gt;</w:t>
      </w:r>
      <w:r w:rsidR="00D8096D" w:rsidRPr="005440D4">
        <w:rPr>
          <w:rStyle w:val="FootnoteReference"/>
          <w:noProof/>
        </w:rPr>
        <w:footnoteReference w:id="7"/>
      </w:r>
      <w:r w:rsidRPr="005440D4">
        <w:rPr>
          <w:noProof/>
        </w:rPr>
        <w:t xml:space="preserve"> Сползал с земляной горы.</w:t>
      </w:r>
    </w:p>
    <w:p w:rsidR="00AA5A76" w:rsidRPr="005440D4" w:rsidRDefault="00AA5A76" w:rsidP="00B139BA">
      <w:pPr>
        <w:rPr>
          <w:noProof/>
        </w:rPr>
      </w:pPr>
    </w:p>
    <w:p w:rsidR="00AA5A76" w:rsidRPr="005440D4" w:rsidRDefault="00C05253" w:rsidP="00B139BA">
      <w:pPr>
        <w:rPr>
          <w:noProof/>
        </w:rPr>
      </w:pPr>
      <w:r w:rsidRPr="005440D4">
        <w:rPr>
          <w:rFonts w:cs="Arial"/>
          <w:b/>
          <w:noProof/>
          <w:szCs w:val="28"/>
        </w:rPr>
        <w:t xml:space="preserve">1955 г. </w:t>
      </w:r>
      <w:r w:rsidR="00AA5A76" w:rsidRPr="005440D4">
        <w:rPr>
          <w:b/>
          <w:noProof/>
        </w:rPr>
        <w:t>136.</w:t>
      </w:r>
      <w:r w:rsidR="00AA5A76" w:rsidRPr="005440D4">
        <w:rPr>
          <w:noProof/>
        </w:rPr>
        <w:t xml:space="preserve"> Каждое явление земное, которому мы отдаем свое сердце, держит нас в своей сфере по силе сердечной связи. Сознание находится в плену у вещей и явлений, которым оно себя отдает. Сколько нитей связи, столько же притяжений. Сферы притяжений этих настолько сильны, что даже после смерти духи продолжают пребывать в слоях низших, к Земле прилежащих. Можно по опыту видеть, как сильны эти притяжения. Сознание хочет улететь ввысь, но гири на ногах тяжко мешают и тянут вниз. Аура прирастает к плотному окружению и уже не может оторваться от него. Сознание в плену у Земли. Через отрыв от земного в духе рано или поздно придется пройти. Отрыв этот происходит в духе. Даже потеря всего в действительности совсем еще не означает освобождение от утраченных вещей или условий. Потому отрыв важен в духе. Лучше, имея все и владея всем, быть от всего в духе свободным, чем, не имея ничего и будучи лишенным всего, в плену у них находиться. Значит, все дело в состоянии сознания и в отношении его к явлениям, но не в самих явлениях. Потому сетовать на связанность духа значит сетовать на самого себя, ибо свобода и рабство сознания</w:t>
      </w:r>
      <w:r w:rsidR="000C6C5A" w:rsidRPr="005440D4">
        <w:rPr>
          <w:noProof/>
        </w:rPr>
        <w:t xml:space="preserve"> — </w:t>
      </w:r>
      <w:r w:rsidR="00AA5A76" w:rsidRPr="005440D4">
        <w:rPr>
          <w:noProof/>
        </w:rPr>
        <w:t>в духе. Если прилагать ко всему мерки духа, то можно найти пути к освобождению сознания от власти Земли, ибо конечная цель пребывания человека на Земле есть освобождение от власти ее над человеком.</w:t>
      </w:r>
    </w:p>
    <w:p w:rsidR="00AA5A76" w:rsidRPr="005440D4" w:rsidRDefault="00AA5A76" w:rsidP="00B139BA">
      <w:pPr>
        <w:rPr>
          <w:noProof/>
        </w:rPr>
      </w:pPr>
    </w:p>
    <w:p w:rsidR="00AA5A76" w:rsidRPr="005440D4" w:rsidRDefault="001D027F" w:rsidP="00B139BA">
      <w:pPr>
        <w:rPr>
          <w:noProof/>
        </w:rPr>
      </w:pPr>
      <w:r w:rsidRPr="005440D4">
        <w:rPr>
          <w:rFonts w:cs="Arial"/>
          <w:b/>
          <w:noProof/>
          <w:szCs w:val="28"/>
        </w:rPr>
        <w:t xml:space="preserve">1955 г. </w:t>
      </w:r>
      <w:r w:rsidR="00AA5A76" w:rsidRPr="005440D4">
        <w:rPr>
          <w:b/>
          <w:noProof/>
        </w:rPr>
        <w:t>137. (Март 14).</w:t>
      </w:r>
      <w:r w:rsidR="00AA5A76" w:rsidRPr="005440D4">
        <w:rPr>
          <w:noProof/>
        </w:rPr>
        <w:t xml:space="preserve"> Связанный дух, как связанная птица, лететь не может. Но не всегда ответственен дух за невозможность полетов. Пространственные условия могут тяжко влиять. Обостренная восприимчивость усугубляет явление. Также о ритмах </w:t>
      </w:r>
      <w:r w:rsidR="00AA5A76" w:rsidRPr="005440D4">
        <w:rPr>
          <w:noProof/>
        </w:rPr>
        <w:lastRenderedPageBreak/>
        <w:t>сознания нельзя забывать. Огонь не всегда горит в напряжении достаточном. Тогда надо спокойно переждать, не насилуя сознание.</w:t>
      </w:r>
    </w:p>
    <w:p w:rsidR="00AA5A76" w:rsidRPr="005440D4" w:rsidRDefault="00AA5A76" w:rsidP="00B139BA">
      <w:pPr>
        <w:rPr>
          <w:noProof/>
        </w:rPr>
      </w:pPr>
    </w:p>
    <w:p w:rsidR="00AA5A76" w:rsidRPr="005440D4" w:rsidRDefault="00C275FE" w:rsidP="00B139BA">
      <w:pPr>
        <w:rPr>
          <w:noProof/>
        </w:rPr>
      </w:pPr>
      <w:r w:rsidRPr="005440D4">
        <w:rPr>
          <w:rFonts w:cs="Arial"/>
          <w:b/>
          <w:noProof/>
          <w:szCs w:val="28"/>
        </w:rPr>
        <w:t xml:space="preserve">1955 г. </w:t>
      </w:r>
      <w:r w:rsidR="00AA5A76" w:rsidRPr="005440D4">
        <w:rPr>
          <w:b/>
          <w:noProof/>
        </w:rPr>
        <w:t>138.</w:t>
      </w:r>
      <w:r w:rsidR="00AA5A76" w:rsidRPr="005440D4">
        <w:rPr>
          <w:noProof/>
        </w:rPr>
        <w:t xml:space="preserve"> Отсекаем только тогда, когда перейдена черта предательства. Во всех остальных случаях Находим терпение исчерпать все возможности. Так и вы найдите терпение спокойно продолжить путь, как бы ни были тяжки условия.</w:t>
      </w:r>
    </w:p>
    <w:p w:rsidR="00AA5A76" w:rsidRPr="005440D4" w:rsidRDefault="00AA5A76" w:rsidP="00B139BA">
      <w:pPr>
        <w:rPr>
          <w:noProof/>
        </w:rPr>
      </w:pPr>
    </w:p>
    <w:p w:rsidR="00AA5A76" w:rsidRPr="005440D4" w:rsidRDefault="00C275FE" w:rsidP="00B139BA">
      <w:pPr>
        <w:rPr>
          <w:noProof/>
        </w:rPr>
      </w:pPr>
      <w:r w:rsidRPr="005440D4">
        <w:rPr>
          <w:rFonts w:cs="Arial"/>
          <w:b/>
          <w:noProof/>
          <w:szCs w:val="28"/>
        </w:rPr>
        <w:t xml:space="preserve">1955 г. </w:t>
      </w:r>
      <w:r w:rsidR="00AA5A76" w:rsidRPr="005440D4">
        <w:rPr>
          <w:b/>
          <w:noProof/>
        </w:rPr>
        <w:t>139. (Март 15).</w:t>
      </w:r>
      <w:r w:rsidR="00AA5A76" w:rsidRPr="005440D4">
        <w:rPr>
          <w:noProof/>
        </w:rPr>
        <w:t xml:space="preserve"> Хочу, чтобы преданность доверию была явлена. Говорит ли Учитель или Молчит</w:t>
      </w:r>
      <w:r w:rsidR="000C6C5A" w:rsidRPr="005440D4">
        <w:rPr>
          <w:noProof/>
        </w:rPr>
        <w:t xml:space="preserve"> — </w:t>
      </w:r>
      <w:r w:rsidR="00AA5A76" w:rsidRPr="005440D4">
        <w:rPr>
          <w:noProof/>
        </w:rPr>
        <w:t>не может быть сомнения в том, что неизменяем Учитель. И если Учитель Сказал, что не будете оставлены, то, истинно, так оно и будет. Но ритм приближения или удаления Учителя остается в Его ведении. Иногда, чтобы окрепнуть и утвердиться на собственных ногах, некоторое время надо как бы побыть одному. В период особой активности и помощь особая оказывается. Дается импульс для действия, и близок Учитель. Но всему свое время. Конечно, события идут, но совсем не так, как это рисовалось воображению, не могущему учесть всей сложности мировой обстановки. Не следует действительность смешивать с мечтаниями и принимать одно за другое, а главное, огорчаться, если Великий План осуществляется не по мыслям своим, а по Воле Владык. В этом Плане есть один фактор, являющийся неопределенной величиной. Это</w:t>
      </w:r>
      <w:r w:rsidR="000C6C5A" w:rsidRPr="005440D4">
        <w:rPr>
          <w:noProof/>
        </w:rPr>
        <w:t xml:space="preserve"> — </w:t>
      </w:r>
      <w:r w:rsidR="00AA5A76" w:rsidRPr="005440D4">
        <w:rPr>
          <w:noProof/>
        </w:rPr>
        <w:t>сознание человеческое и его возможности. Воля людей свободна. Надо, чтобы свободно приняли они в сознание свое ведущие идеи Нового Мира и свободно последовали за ними. Принуждение не сможет ускорить осознания этих идей. Эта неопределенная, но имеющая огромное значение величина</w:t>
      </w:r>
      <w:r w:rsidR="000C6C5A" w:rsidRPr="005440D4">
        <w:rPr>
          <w:noProof/>
        </w:rPr>
        <w:t xml:space="preserve"> — </w:t>
      </w:r>
      <w:r w:rsidR="00AA5A76" w:rsidRPr="005440D4">
        <w:rPr>
          <w:noProof/>
        </w:rPr>
        <w:t>свободная воля человечества</w:t>
      </w:r>
      <w:r w:rsidR="000C6C5A" w:rsidRPr="005440D4">
        <w:rPr>
          <w:noProof/>
        </w:rPr>
        <w:t xml:space="preserve"> — </w:t>
      </w:r>
      <w:r w:rsidR="00AA5A76" w:rsidRPr="005440D4">
        <w:rPr>
          <w:noProof/>
        </w:rPr>
        <w:t xml:space="preserve">и является тем фактором, с которым приходится считаться Учителям Света. Эволюция добровольна. Насилие от тьмы. У кармы же свои железные законы. Ей подчиняется воля человеческая, ибо энергия кармы порождена человеческой волей. Посеянное волей волей же и пожинается. Карма не нарушает свободы воли, но, наоборот, утверждает ее. Если что-то когда-то, может быть, даже неудачно, было порождено и утверждено волей, волей же оно должно быть и уничтожено, если сознание данное явление уже изжило. Говорит человек нежелательному свойству или явлению кармическому: «Я тебя породил, я тебя и убью». Карму свою носит человек в ауре своей, и изменить карму можно, изменив свои аурические излучения. Как часто стремятся люди изменять что-то вовне, с чем-то бороться и что-то подавлять, в то время как пульт управления тем, что вовне, лежит в самом человеке. И Владыка, и обыватель могут очутиться стоящими рядом. В то время как Владыка Управляет миром, обыватель даже собою управить не может. Ибо ключ к управлению лежит в самом человеке, но отнюдь не вовне. Мало это понять, приложить надо к жизни в новом понимании. Не управить людьми тому, кто собою управить не может, ибо путь ко всему лежит через </w:t>
      </w:r>
      <w:r w:rsidR="00AA5A76" w:rsidRPr="005440D4">
        <w:rPr>
          <w:noProof/>
        </w:rPr>
        <w:lastRenderedPageBreak/>
        <w:t>себя. Ибо сам человек и есть этот путь. Ибо не мир, но себя нужно преобразить, и тогда преобразится и мир. Многие против этого погрешают и топчутся на месте. А надо идти, и вперед, себя побеждая, себя преображая и поднимая с собою и Землю, и всех, кто на ней, и все, что ее обитает.</w:t>
      </w:r>
    </w:p>
    <w:p w:rsidR="00AA5A76" w:rsidRPr="005440D4" w:rsidRDefault="00AA5A76" w:rsidP="00B139BA">
      <w:pPr>
        <w:rPr>
          <w:noProof/>
        </w:rPr>
      </w:pPr>
    </w:p>
    <w:p w:rsidR="00AA5A76" w:rsidRPr="005440D4" w:rsidRDefault="00C275FE" w:rsidP="00B139BA">
      <w:pPr>
        <w:rPr>
          <w:noProof/>
        </w:rPr>
      </w:pPr>
      <w:r w:rsidRPr="005440D4">
        <w:rPr>
          <w:rFonts w:cs="Arial"/>
          <w:b/>
          <w:noProof/>
          <w:szCs w:val="28"/>
        </w:rPr>
        <w:t xml:space="preserve">1955 г. </w:t>
      </w:r>
      <w:r w:rsidR="00AA5A76" w:rsidRPr="005440D4">
        <w:rPr>
          <w:b/>
          <w:noProof/>
        </w:rPr>
        <w:t>140. (Март 16).</w:t>
      </w:r>
      <w:r w:rsidR="00AA5A76" w:rsidRPr="005440D4">
        <w:rPr>
          <w:noProof/>
        </w:rPr>
        <w:t xml:space="preserve"> Можно преодолеть любое препятствие волей, приведенной в действие. Воля приводится в действие сердцем, но не мозгом. Именно, когда желание или устремление, идущее из сердца, достигает нужной напряженности, оно рождает и волю, необходимую для его выполнения. И воля, и желание, и устремление есть не что иное, как напряжение огней. Значит, сознательно вызывается огонь должного напряжения. Надо его довести до известной степени напряженности и силы, и тогда воля уже легко осуществляет намеченное. Неудача есть отсутствие огня нужной степени. Управлять огнями, порождать огни, вызывать требуемую степень их нагнетения будет искусством огненной психотехники. Вложить сердце в дело, или огни сердца в начинания свои, будет залогом успеха. Половинчатость страшна тем, что разделяет волю, устремление или желание на части противоположные, противодействующие друг другу и нейтрализующие силу огней. Половинчатость разрушает монолит воли. Когда воля собрана на острие в одном пункте, таран воли неодолим и пробивает стену любого противодействия. Таран воли с заостренным ударным концом следует твердо направить на цель и держать наготове. Этого одного часто бывает уже совершенно достаточно. Острый направленный взгляд, как меч занесенный, может порой отстранить опасность. Как луч прожектора твердо и уверенно направляется спокойно в любую точку видимого перед аппаратом пространства, так и луч глаза твердо и стойко устремляется в нужном направлении. Иногда нужно прямое и видимое воздействие, чтобы потушить злобное пламя. Луч глаза, бесстрашный, и твердый, и непоколебимый, не ослабляемый никакими сомнениями и неуверенностью, часто творит чудеса. Взгляд, несущий в себе луч равновесия и спокойствия, невыносим глазу двуногих. Но не следует забывать, что за глазом стоит мысль, глаз</w:t>
      </w:r>
      <w:r w:rsidR="000C6C5A" w:rsidRPr="005440D4">
        <w:rPr>
          <w:noProof/>
        </w:rPr>
        <w:t xml:space="preserve"> — </w:t>
      </w:r>
      <w:r w:rsidR="00AA5A76" w:rsidRPr="005440D4">
        <w:rPr>
          <w:noProof/>
        </w:rPr>
        <w:t xml:space="preserve">лишь аппарат. Можно пользоваться физическим глазом, но можно оставить его в покое и привести в действие лишь глаз психический и огонь мысли. Тогда можно и не смотреть. Ток, или луч, идет через сердце. Второй способ воздействия, хотя внешне и невидим, однако более мощен и эффективен, ибо против него, внешне невидимого и внешне ничем себя не проявляющего, бессильна противодействующая ему воля. Ничтожества и беззащитных овечек собой не являйте. На тигров и других хищников нужно оружие надежное. На их милость и сострадание или сочувствие рассчитывать не приходится. Идею непротивления темным и безропотного подчинения их махинациям надо оставить. </w:t>
      </w:r>
      <w:r w:rsidR="00AA5A76" w:rsidRPr="005440D4">
        <w:rPr>
          <w:noProof/>
        </w:rPr>
        <w:lastRenderedPageBreak/>
        <w:t>Силою берется Царство Света, и силою тьма побеждается. Потому Даю в руки оружие надежное, оружие огненное, опаляющее и обжигающее мохнатые руки. Огненную силу надо в себе осознать, огненную мощь зажечь и призвать ее к действию. Надо огнем защититься и возрасти огненно духом на противодействующую тьму. Не забывается: тьма окружающая и служители ее яро и настороженно напряжены во всевозможных уловках, чтобы нанести хотя бы какой-нибудь вред любому оплоту света, большому или малому. Но если свет есть в вас и вокруг вас накоплен, если ашрам ваш сияет огнями среди обступившей его тьмы, нападения темные и противодействия тупые неизбежны. Многие окружающие вас люди избираются темными как каналы приближения к вам. Смотрите глубже на все, происходящее в вашем непосредственном окружении. Под воздействием темных находящиеся около вас люди могут явить очень странные действия и поведение. Будьте зорки на дозоре. Тьма ополчилась по всему миру на носителей Света. Стойте бесстрашно, стойте твердо, стойте спокойно: Я с вами.</w:t>
      </w:r>
    </w:p>
    <w:p w:rsidR="00AA5A76" w:rsidRPr="005440D4" w:rsidRDefault="00AA5A76" w:rsidP="00B139BA">
      <w:pPr>
        <w:rPr>
          <w:noProof/>
        </w:rPr>
      </w:pPr>
    </w:p>
    <w:p w:rsidR="00AA5A76" w:rsidRPr="005440D4" w:rsidRDefault="00AA5A76" w:rsidP="00106186">
      <w:pPr>
        <w:pStyle w:val="Quote"/>
        <w:rPr>
          <w:noProof/>
        </w:rPr>
      </w:pPr>
      <w:r w:rsidRPr="005440D4">
        <w:rPr>
          <w:noProof/>
        </w:rPr>
        <w:t>Не пишется.</w:t>
      </w:r>
    </w:p>
    <w:p w:rsidR="00AA5A76" w:rsidRPr="005440D4" w:rsidRDefault="00106186" w:rsidP="00B139BA">
      <w:pPr>
        <w:rPr>
          <w:noProof/>
        </w:rPr>
      </w:pPr>
      <w:r w:rsidRPr="005440D4">
        <w:rPr>
          <w:rFonts w:cs="Arial"/>
          <w:b/>
          <w:noProof/>
          <w:szCs w:val="28"/>
        </w:rPr>
        <w:t xml:space="preserve">1955 г. </w:t>
      </w:r>
      <w:r w:rsidR="00AA5A76" w:rsidRPr="005440D4">
        <w:rPr>
          <w:b/>
          <w:noProof/>
        </w:rPr>
        <w:t>141. (Март 17).</w:t>
      </w:r>
      <w:r w:rsidR="00AA5A76" w:rsidRPr="005440D4">
        <w:rPr>
          <w:noProof/>
        </w:rPr>
        <w:t xml:space="preserve"> Потому Радуемся всегда, когда Мыслим о непреложности и величии Плана. Земля несется в будущее со всем, что живет и страдает на ней. Этого будущего не отнять у планеты. Все ненужное останется позади, все уйдет в прошлое. Огненное величие Земле предназначено. Человечество идет в будущее силою непреложных Космических Законов. Во имя этого будущего страдания настоящего. На крыльях будущего можно подняться над мутным потоком жизни текущей. Как-то надо найти силы не только принять жизнь такой, как она есть, не только примириться с этим, но и найти мужество бороться за утверждение грядущего Света и утверждать Свет будущего в беспросветности настоящего. Это делать можно лишь в радости о непреложном. Нельзя радоваться тьме, но Свету можно. Так в радости о сужденном, о том, чему надлежит быть и чего у человека нельзя отнять, несмотря ни на что, найдем еще одно освобождение. Будет Свет, Светом и законами Света Ручаюсь. Если бы Землею начиналось и Землею кончалось! Но Земля</w:t>
      </w:r>
      <w:r w:rsidR="000C6C5A" w:rsidRPr="005440D4">
        <w:rPr>
          <w:noProof/>
        </w:rPr>
        <w:t xml:space="preserve"> — </w:t>
      </w:r>
      <w:r w:rsidR="00AA5A76" w:rsidRPr="005440D4">
        <w:rPr>
          <w:noProof/>
        </w:rPr>
        <w:t>лишь малое звено в цепи миров, а цепь миров</w:t>
      </w:r>
      <w:r w:rsidR="000C6C5A" w:rsidRPr="005440D4">
        <w:rPr>
          <w:noProof/>
        </w:rPr>
        <w:t xml:space="preserve"> — </w:t>
      </w:r>
      <w:r w:rsidR="00AA5A76" w:rsidRPr="005440D4">
        <w:rPr>
          <w:noProof/>
        </w:rPr>
        <w:t>песчинка в Беспредельности. Малые вещи земные могут заслонить Солнце, но Солнце от этого не перестает существовать. Космогония</w:t>
      </w:r>
      <w:r w:rsidR="000C6C5A" w:rsidRPr="005440D4">
        <w:rPr>
          <w:noProof/>
        </w:rPr>
        <w:t xml:space="preserve"> — </w:t>
      </w:r>
      <w:r w:rsidR="00AA5A76" w:rsidRPr="005440D4">
        <w:rPr>
          <w:noProof/>
        </w:rPr>
        <w:t>не роскошь, но оправдание жизни человеческой, дающее ей смысл и цель. В вечном и Беспредельности найдем силы для того, чтобы жить, и даже</w:t>
      </w:r>
      <w:r w:rsidR="000C6C5A" w:rsidRPr="005440D4">
        <w:rPr>
          <w:noProof/>
        </w:rPr>
        <w:t xml:space="preserve"> — </w:t>
      </w:r>
      <w:r w:rsidR="00AA5A76" w:rsidRPr="005440D4">
        <w:rPr>
          <w:noProof/>
        </w:rPr>
        <w:t>радость. Трудно радоваться, когда тьма вокруг, но ведь радость</w:t>
      </w:r>
      <w:r w:rsidR="000C6C5A" w:rsidRPr="005440D4">
        <w:rPr>
          <w:noProof/>
        </w:rPr>
        <w:t xml:space="preserve"> — </w:t>
      </w:r>
      <w:r w:rsidR="00AA5A76" w:rsidRPr="005440D4">
        <w:rPr>
          <w:noProof/>
        </w:rPr>
        <w:t>особая мудрость, мудрость, но не глупость. Глупость видит лишь сегодняшний день. Для невежества нет будущего. Но оно есть у Нас, и у Нас его никто не отнимет.</w:t>
      </w:r>
    </w:p>
    <w:p w:rsidR="00AA5A76" w:rsidRPr="005440D4" w:rsidRDefault="00AA5A76" w:rsidP="00B139BA">
      <w:pPr>
        <w:rPr>
          <w:noProof/>
        </w:rPr>
      </w:pPr>
    </w:p>
    <w:p w:rsidR="00AA5A76" w:rsidRPr="005440D4" w:rsidRDefault="0071715E" w:rsidP="00B139BA">
      <w:pPr>
        <w:rPr>
          <w:noProof/>
        </w:rPr>
      </w:pPr>
      <w:r w:rsidRPr="005440D4">
        <w:rPr>
          <w:rFonts w:cs="Arial"/>
          <w:b/>
          <w:noProof/>
          <w:szCs w:val="28"/>
        </w:rPr>
        <w:t xml:space="preserve">1955 г. </w:t>
      </w:r>
      <w:r w:rsidR="00AA5A76" w:rsidRPr="005440D4">
        <w:rPr>
          <w:b/>
          <w:noProof/>
        </w:rPr>
        <w:t>142. (Март 18).</w:t>
      </w:r>
      <w:r w:rsidR="00AA5A76" w:rsidRPr="005440D4">
        <w:rPr>
          <w:noProof/>
        </w:rPr>
        <w:t xml:space="preserve"> Так, можно замечать, как притяжения земные расцвечиваются новыми красками и как бы усиливаются </w:t>
      </w:r>
      <w:r w:rsidR="00AA5A76" w:rsidRPr="005440D4">
        <w:rPr>
          <w:noProof/>
        </w:rPr>
        <w:lastRenderedPageBreak/>
        <w:t>перед тем, как погаснуть. Последняя вспышка земного пламени часто бывает особенно сильна перед самым затуханием. За этим надо следить особенно внимательно, не давая пищи для огня. Мудрость говорит о временной природе условий земных, но самость яро цепляется за них, в них пищу себе находя. Жало у змеи собственности можно вынуть, резко очертив круг действия каждой вещи и его длительность. Хорошо что-то иметь, но лишь в известных условиях и для определенной цели. Но если условия изменяются, то и надобность даже в самых полезных вещах отпадает. Это надо понять, чтобы не иметь вещей бесполезных. Но тонкое состояние сознания в тонком теле и Тонком Мире исключает надобность в любых предметах земных, какими бы милыми ни казались они сердцу. Можно иметь любимые вещи, но лишь до Великого Порога. И это надо твердо усвоить. Другое дело с людьми. Любовь и ненависть следуют за гробом в жизнь, которая продолжается там. Верный друг есть ценное приобретение. Потому учитесь ценить людей и преданность. Мало верных друзей, мало близких людей, мало крепко связанных узами Света. Так, протянув явление в будущее, определяем его сущность и длительность и безошибочно очерчиваем круг его действия. Ценим явления Света, протянутые из жизни в жизнь через столетия и тысячелетия, через жизни и смерти земные. Ценим явления Света.</w:t>
      </w:r>
    </w:p>
    <w:p w:rsidR="00AA5A76" w:rsidRPr="005440D4" w:rsidRDefault="00AA5A76" w:rsidP="00B139BA">
      <w:pPr>
        <w:rPr>
          <w:noProof/>
        </w:rPr>
      </w:pPr>
    </w:p>
    <w:p w:rsidR="00AA5A76" w:rsidRPr="005440D4" w:rsidRDefault="0071715E" w:rsidP="00B139BA">
      <w:pPr>
        <w:rPr>
          <w:noProof/>
        </w:rPr>
      </w:pPr>
      <w:r w:rsidRPr="005440D4">
        <w:rPr>
          <w:rFonts w:cs="Arial"/>
          <w:b/>
          <w:noProof/>
          <w:szCs w:val="28"/>
        </w:rPr>
        <w:t xml:space="preserve">1955 г. </w:t>
      </w:r>
      <w:r w:rsidR="00AA5A76" w:rsidRPr="005440D4">
        <w:rPr>
          <w:b/>
          <w:noProof/>
        </w:rPr>
        <w:t>143. (Март 19).</w:t>
      </w:r>
      <w:r w:rsidR="00AA5A76" w:rsidRPr="005440D4">
        <w:rPr>
          <w:noProof/>
        </w:rPr>
        <w:t xml:space="preserve"> Надо повысить себя в своем собственном представлении и затем уже поддерживать выявления свои на утвержденном уровне. Иными словами, идеал свой выражения себя в жизни надо повысить и в соответствии с ним и держаться. Самоуничижение, умаление достоинства своего, представление себя неудачником или ничтожеством дает соответствующие результаты и не возвысит, но унизит дух. Смирение не в этом уявляется, а в том, чтобы смирить, или обуздать свое астральное начало. Приветствуем крепкое утверждение в микрокосме своем всех положительных качеств духа. Лучше считать себя сильным и стремиться к утверждению силы духа в жизни, чем думать о себе как о ничтожестве и быть ничтожеством. Скажи мне, каким ты хочешь быть, и я скажу тебе, кто ты и чего ты достоин. Будьте достойны жемчужины духа своей и стремитесь уявлять ее в жизни. Верно, мелочи жизни имеют тенденцию и человека сделать мелочным. Но разве, идя по улице, смотрим мы на то, что находится под подошвой? Много мелкого сора кругом, и много грязи, но человек этого сора с собой не берет, а, входя в дом свой, дом духа, ноги на пороге вытирает от сора. Такова же и жизнь. Лишь бы этот сор не прилип и ноги остались чистыми. Если обувь хороша и защищает от сора и уличной грязи, то можно и не тужить. Потому об обуви следует озаботиться. Хорошо так научиться идти через жизнь, чтобы накипь и пена ее в святилище духа не проникали. Для защиты сознания от внешних воздействий существует панцирь духа. Заградительная сеть </w:t>
      </w:r>
      <w:r w:rsidR="00AA5A76" w:rsidRPr="005440D4">
        <w:rPr>
          <w:noProof/>
        </w:rPr>
        <w:lastRenderedPageBreak/>
        <w:t>защищает. Она усиливается и поддерживается приказом сознания на принципе постоянства: постоянной зоркости, настороженности и дозора. Ни в коем случае рук опускать нельзя и инертно подчиняться обстоятельствам. Внешне может быть что угодно, но внутренняя цитадель остается неприступной. И тогда внутреннее, но не внешнее, будет уже давать тон, характер и направление движениям духа. Цель этих движений духа одна: пройти через жизнь победителем и пронести огонь духа неугашенным. Никто, кроме самого себя, выполнить этого не сможет. Даже Учитель бессилен, если не к чему приложить. Даже Учитель не Может подниматься по лестнице духа вместо ученика. Подниматься ученик должен сам. Опыт с пробковыми человечками достаточно убедителен. Но когда дух устремлен, помощь можно легко оказать и законно. И не надо ставить восхождение свое в зависимость от чего бы то ни было, находящегося вовне. Что пользы от того, если события мировые и события личной жизни пойдут по каналам желанным, что пользы в том, если дух останется на месте и не продвинется или даже попятится назад? Но если даже заповеданное будущее еще не наступило, если сгущается тьма и нет просвета, но дух победно и твердо восходит вопреки окружающему, то это и будет настоящей победой. Опираться на что-то внешнее не будет правильным решением вопроса. Когда все внешнее изменится или уйдет из жизни и заменится совершенно иным, то и роль его с окончанием его и закончится, но останется дух с достижениями своими, не зависимый от всего внешнего. Но если он на это внешнее полагает все упования свои, то придется остаться ни с чем. Ибо все мое, мне истинно и по праву принадлежащее, внутри меня есть,</w:t>
      </w:r>
      <w:r w:rsidR="000C6C5A" w:rsidRPr="005440D4">
        <w:rPr>
          <w:noProof/>
        </w:rPr>
        <w:t xml:space="preserve"> — </w:t>
      </w:r>
      <w:r w:rsidR="00AA5A76" w:rsidRPr="005440D4">
        <w:rPr>
          <w:noProof/>
        </w:rPr>
        <w:t>так говорит и мыслит мудрость и строит твердыню свою на Камне Вечного Основания Жизни. Воздавая кесарево Кесарю, а духовное</w:t>
      </w:r>
      <w:r w:rsidR="000C6C5A" w:rsidRPr="005440D4">
        <w:rPr>
          <w:noProof/>
        </w:rPr>
        <w:t xml:space="preserve"> — </w:t>
      </w:r>
      <w:r w:rsidR="00AA5A76" w:rsidRPr="005440D4">
        <w:rPr>
          <w:noProof/>
        </w:rPr>
        <w:t>духу, не забудем, что Кесарь умрет, но дух пребудет. Земное воздается земному, но с твердым осознанием того, что земное пройдет, а вечное пребудет вовеки.</w:t>
      </w:r>
    </w:p>
    <w:p w:rsidR="00AA5A76" w:rsidRPr="005440D4" w:rsidRDefault="00AA5A76" w:rsidP="00B139BA">
      <w:pPr>
        <w:rPr>
          <w:noProof/>
        </w:rPr>
      </w:pPr>
    </w:p>
    <w:p w:rsidR="00AA5A76" w:rsidRPr="005440D4" w:rsidRDefault="00F628C3" w:rsidP="00B139BA">
      <w:pPr>
        <w:rPr>
          <w:noProof/>
        </w:rPr>
      </w:pPr>
      <w:r w:rsidRPr="005440D4">
        <w:rPr>
          <w:rFonts w:cs="Arial"/>
          <w:b/>
          <w:noProof/>
          <w:szCs w:val="28"/>
        </w:rPr>
        <w:t xml:space="preserve">1955 г. </w:t>
      </w:r>
      <w:r w:rsidR="00AA5A76" w:rsidRPr="005440D4">
        <w:rPr>
          <w:b/>
          <w:noProof/>
        </w:rPr>
        <w:t>144.</w:t>
      </w:r>
      <w:r w:rsidR="00AA5A76" w:rsidRPr="005440D4">
        <w:rPr>
          <w:noProof/>
        </w:rPr>
        <w:t xml:space="preserve"> Конечно, продление жизни и сохранение бодрости и жизненности в организме становится возможным, если клеточки тела пробуждены полностью. Именно сознание, или ощущение сознания в них распространяется на значительно большее количество клеточек, чем это бывает в теле обыкновенного человека, у которого клеточки спят или частично проснулись наполовину. Можно достичь такой ступени, чтобы сознание легко и свободно достигало каждого органа и ярко ощущалось в нем. Одно ощущение сознания в любой части тела уже повышает тонус его и вызывает усиленный прилив крови. Сознанием можно коснуться любого органа или, вернее, можно реализовать в нем наличие сознания, наличие сознания в любой клеточке тела. Это ощущение сопровождается повышенной пульсацией и усилением огненности в данном органе, то есть и усиление его жизнедеятельности. Оккультная профилактика </w:t>
      </w:r>
      <w:r w:rsidR="00AA5A76" w:rsidRPr="005440D4">
        <w:rPr>
          <w:noProof/>
        </w:rPr>
        <w:lastRenderedPageBreak/>
        <w:t>заключается в том, чтобы все органы тела держать в состоянии известной жизнеспособности, не давая ей понижаться. Как хороший хозяин ежедневно осматривает свое хозяйство, или шофер</w:t>
      </w:r>
      <w:r w:rsidR="000C6C5A" w:rsidRPr="005440D4">
        <w:rPr>
          <w:noProof/>
        </w:rPr>
        <w:t xml:space="preserve"> — </w:t>
      </w:r>
      <w:r w:rsidR="00AA5A76" w:rsidRPr="005440D4">
        <w:rPr>
          <w:noProof/>
        </w:rPr>
        <w:t>машину и инженер</w:t>
      </w:r>
      <w:r w:rsidR="000C6C5A" w:rsidRPr="005440D4">
        <w:rPr>
          <w:noProof/>
        </w:rPr>
        <w:t xml:space="preserve"> — </w:t>
      </w:r>
      <w:r w:rsidR="00AA5A76" w:rsidRPr="005440D4">
        <w:rPr>
          <w:noProof/>
        </w:rPr>
        <w:t>свой завод, так и заботливый обладатель физического тела наблюдает за тем, чтобы клеточки не засыпали, чтобы возможно большее число их находилось в пробужденном состоянии, чтобы огонь тела функционировал всегда. Больной орган есть такой орган, клеточки которого утрачивают связь с сознанием, и сознанию трудно проникнуть в него. Легко ощутить пульсацию в напряженно работающих мускулах и повышенный приток энергии в них. Огненное состояние мускула повышается. Поэтому ощущение пульсации, или повышение жизнедеятельности данного органа или части тела служит указателем на то, что клеточки находятся в состоянии повышенной активности. В мускулах, подчиненных волевым произвольным действием, это легко достигается. Но этого можно достичь в любом органе, сосредоточив на нем сознание и стремясь к тому, чтобы ощутить его в нем, то есть все ощущения, идущие от него и связанные с ним. И в сердце, и легких, и печени, и почках</w:t>
      </w:r>
      <w:r w:rsidR="000C6C5A" w:rsidRPr="005440D4">
        <w:rPr>
          <w:noProof/>
        </w:rPr>
        <w:t xml:space="preserve"> — </w:t>
      </w:r>
      <w:r w:rsidR="00AA5A76" w:rsidRPr="005440D4">
        <w:rPr>
          <w:noProof/>
        </w:rPr>
        <w:t xml:space="preserve">везде можно вызвать повышенную пульсацию или усиленное состояние огненности. Орган начинает светиться и излучать свет. Можно таким образом напрячь светимость каждой части тела. Можно повысить светимость и излучения ауры тела физического. Можно из каждой поры тела вызвать огонь, особенно если все тела взаимодействуют. Это сознание более тонкое и более расширенное, приведенное в действие, может обновить организм и способствовать пробуждению спящих клеточек тела. Без известной степени пробужденности клеточек выход тонкого тела невозможен. Говорю не о медиумистичности, но об огненности пробужденных клеточек. В здоровый орган, находящийся в состоянии равновесия, сознанию легче проникнуть, чем в больной, и установить свой контроль. Когда сознание проникает в орган больной и реализует в нем огненную пульсацию, болезнь, то есть неуравновесие в данном органе, прекращается, ибо сознание овладевает дисгармоническим состоянием клеточек, приводя их в нормальное электрическое равновесие, и поляризует их правильно. В отмирающих тканях сознания реализовать нельзя, а тем более в тканях омертвелых. Значит, пульсация эта, или ощущение сознания в теле есть антипод смерти, есть жизнь, огонь, который может быть усилен сознанием при помощи воли. Усиленное и глубокое дыхание усиливает процесс. Светимость всей сущности человека повышается. Будить спящие клеточки надо во всем теле, а не в каком-либо одном органе, чтобы не нарушить правильной поляризации организма. Отдельные части тела индивидуально можно затрагивать в случае обнаружения в них какого-либо неблагополучия, но не забывая равновесие общее. Даже паровоз недалеко уедет на одном колесе. Жизненность тела можно поднять путем пробуждения клеточек тела и путем поддержания этого состояния длительно. Жизнь сопровождается всегда </w:t>
      </w:r>
      <w:r w:rsidR="00AA5A76" w:rsidRPr="005440D4">
        <w:rPr>
          <w:noProof/>
        </w:rPr>
        <w:lastRenderedPageBreak/>
        <w:t>пульсацией, или вибрацией. Вибрацию можно напрячь и усилить. Многое в руках самого человека, но ему недостает знания. Тело человека</w:t>
      </w:r>
      <w:r w:rsidR="000C6C5A" w:rsidRPr="005440D4">
        <w:rPr>
          <w:noProof/>
        </w:rPr>
        <w:t xml:space="preserve"> — </w:t>
      </w:r>
      <w:r w:rsidR="00AA5A76" w:rsidRPr="005440D4">
        <w:rPr>
          <w:noProof/>
        </w:rPr>
        <w:t>это крепость, которую следует защитить от врагов, то есть болезней, то есть неуравновесия, мешающего сознанию свободно проникать всюду. Волнение, лишившее человека нормального аппетита, есть уже нарушение правильной поляризации органов тела. Воля стоит на защите здоровья тела. Волею повышается огненность тела, ибо сама воля есть огонь.</w:t>
      </w:r>
    </w:p>
    <w:p w:rsidR="00AA5A76" w:rsidRPr="005440D4" w:rsidRDefault="00AA5A76" w:rsidP="00B139BA">
      <w:pPr>
        <w:rPr>
          <w:noProof/>
        </w:rPr>
      </w:pPr>
    </w:p>
    <w:p w:rsidR="00AA5A76" w:rsidRPr="005440D4" w:rsidRDefault="00AA5A76" w:rsidP="00723CDA">
      <w:pPr>
        <w:pStyle w:val="Quote"/>
        <w:rPr>
          <w:noProof/>
        </w:rPr>
      </w:pPr>
      <w:r w:rsidRPr="005440D4">
        <w:rPr>
          <w:noProof/>
        </w:rPr>
        <w:t>Во сне поднимался в гору.</w:t>
      </w:r>
    </w:p>
    <w:p w:rsidR="00AA5A76" w:rsidRPr="005440D4" w:rsidRDefault="00723CDA" w:rsidP="00B139BA">
      <w:pPr>
        <w:rPr>
          <w:noProof/>
        </w:rPr>
      </w:pPr>
      <w:r w:rsidRPr="005440D4">
        <w:rPr>
          <w:rFonts w:cs="Arial"/>
          <w:b/>
          <w:noProof/>
          <w:szCs w:val="28"/>
        </w:rPr>
        <w:t xml:space="preserve">1955 г. </w:t>
      </w:r>
      <w:r w:rsidR="00AA5A76" w:rsidRPr="005440D4">
        <w:rPr>
          <w:b/>
          <w:noProof/>
        </w:rPr>
        <w:t>145. (Март 20).</w:t>
      </w:r>
      <w:r w:rsidR="00AA5A76" w:rsidRPr="005440D4">
        <w:rPr>
          <w:noProof/>
        </w:rPr>
        <w:t xml:space="preserve"> Сознание человеческое связано с человеком. Сознание космическое связано с Космосом и может существовать независимо от сознания человека. Но человек сознанием своим может коснуться сознания космического и, став частью его, слиться с ним. Через полное огненное пробуждение сознания во всем микрокосме человеческом и во всех его оболочках можно приобщиться к сознанию космическому, ибо микрокосм человеческий есть та же вселенная, но в миниатюре. Живя лишь малой частью элементов своего собственного микрокосма, человек тем самым отрезает себя от океана космического сознания, который, будучи разлит всюду, проникает также и все тела человека в его видимой и невидимой сущности. Для полного проявления оболочек, для их раздельного и сознательного проявления на соответствующих планах сознания, они должны быть оформлены. Оформление это, а затем сознательное пребывание в них на планах их деятельности, неотделимо от ярого пробуждения осознания каждого из них в отдельности. Клеточки тела физического у большинства людей в большинстве своем спят. То же можно сказать и о «клеточках» и других оболочек, и потому при таком состоянии их об отдельном функционировании тел человека на Высших Планах в практическом их применении говорить полностью не приходится. Можно лишь указать пути к пробуждению и оформлению высших оболочек. Будем говорить о телах, ментальном и огненном, как менее оформленных у большинства. Процесс развития обоих тел длителен черезвычайно. Лишь в пятом круге Ментал будет оформлен полностью. Напряженная умственная деятельность есть процесс оформления ментального тела. Деятельность его тесно связана с мыслью. Все, что относится к области мысли и ее проявления, имеет прямое отношение к телу ментальному. Потому мысль, ее значение, ее действие, ее сущность и возможности следует изучать. Учение дает к тому материал нужный. Энергия мысли, проявляясь на всех планах, физическим миром не ограничена. Мысль соединяет сознание человека со всеми мирами, и она же ведет к слиянию его с Сознанием Космическим. Мысль есть орудие познавания и орудие достижения. Мысль не ограничена ничем. Перед нею все двери открыты. Мысль о «печном горшке» привязывает сознание к житейскому обиходу, мысль упорная, постоянная и настойчивая о </w:t>
      </w:r>
      <w:r w:rsidR="00AA5A76" w:rsidRPr="005440D4">
        <w:rPr>
          <w:noProof/>
        </w:rPr>
        <w:lastRenderedPageBreak/>
        <w:t xml:space="preserve">Дальних Мирах устремляет сознание и привязывает его к ним. Где мысль наша, с кем или с чем пребывает, с тем пребывает и сознание наше. Ибо мысль ведет человека, ибо в распоряжении его находится мысль, это великое оружие беспредельного познавания. Любому познаванию в любой сфере предпосылается устремленная мысль. Некоторые люди не мыслят познавания за пределами печатных листов. Но Учитель Говорит о мысли и непосредственном познавании путем чувствознания. В книгах тоже запечатлены мысли, истинное хранилище которых не на книжных полках и в библиотеках, которые могут сгореть, но в Космической Сокровищнице, где запечатлено все, что рождено мыслью. К этой Сокровищнице сознание доступ имеет. Из нее можно черпать, к космическому сознанию приобщившись. Это не отвлеченность, но жизнь. К этому ведут пути прямые и опытом проверенные и подтвержденные. Если человек устремляет мысль четко и определенно в избранном направлении, мысль начинает расти, как снежный ком, магнитно привлекая к себе из пространства нужные элементы, находящиеся в полном соответствии с природой заложенного в ней первоначального зерна. Зерно было порождено волею устремленной. Итак, мысль растет, развивается, накопляет вокруг себя элементы созвучные и расширяет сферу познаваемого явления. Это и есть рост духа, сознание которого расширяется по каналам мыслей, устремленных в пространство для магнитного их нарастания. Формула «Просите, и дастся вам, ищите, и обрящете, стучите, и отворят вам» имеет в себе то же незыблемое основание магнитного роста мысли, в пространство устремленной. Ибо незыблемы законы магнитного притяжения мыслей, их роста и получения мерою полною, нагнетенною и переполненной по линиям их связи магнитной и притяжения тонких энергий из Великой Космической Сокровищницы. Законы тонких энергий точны, определенны и незыблемы, независимо от того, выражены ли они евангельским языком или языком современной науки, ибо сущность явления от этого не меняется. И тот, кто может постичь эту сущность, не остановится в тупике перед формою ее выражения, облечена ли она в своеобразные и картинные образы мышления древних или в точные научные термины современности. Истина едина во всех своих выражениях. Учитесь усматривать содержание под внешними оболочками условных и временных выражений ее. Итак, мысль устремленная есть ключ от врат познавания. Как гонец, посланный за вестью дальней, приносит она знания нужные. Человек может обмануть, но мысль не обманет. Слишком привык современный человек к книге, чтобы отважиться на непосредственное познавание. Но знание духа вернее, если ключ в руках. Итак, мысль растет из зерна, в мысли заложенного. Садовник поливает цветы ежедневно. В питании нуждается и мысль. Конечно, даже мысль мимолетная, но прорезавшая сознание, принесет свой плод. Но Мы Говорим не о мыслях случайных, но об упорном, настойчивом и сознательном приобретении знаний путем волеустремленной мысли. Жатва с </w:t>
      </w:r>
      <w:r w:rsidR="00AA5A76" w:rsidRPr="005440D4">
        <w:rPr>
          <w:noProof/>
        </w:rPr>
        <w:lastRenderedPageBreak/>
        <w:t>мыслей таких</w:t>
      </w:r>
      <w:r w:rsidR="000C6C5A" w:rsidRPr="005440D4">
        <w:rPr>
          <w:noProof/>
        </w:rPr>
        <w:t xml:space="preserve"> — </w:t>
      </w:r>
      <w:r w:rsidR="00AA5A76" w:rsidRPr="005440D4">
        <w:rPr>
          <w:noProof/>
        </w:rPr>
        <w:t>велика. В руки познающего даются беспредельные возможности. Не следует всходов ждать тотчас же. На все надо время. Надо время и на то, чтобы дать мыслям созреть и возрасти в напряженности и магнетичности своей. Но сроки жатвы мыслей, сознательно устремленных в пространство, так же неизбежны, как неизбежен завтрашний день, как восход Солнца, как будущее, неотъемлемое от того, кто знает, что оно суждено непреложно.</w:t>
      </w:r>
    </w:p>
    <w:p w:rsidR="00AA5A76" w:rsidRPr="005440D4" w:rsidRDefault="00AA5A76" w:rsidP="00B139BA">
      <w:pPr>
        <w:rPr>
          <w:noProof/>
        </w:rPr>
      </w:pPr>
    </w:p>
    <w:p w:rsidR="00AA5A76" w:rsidRPr="005440D4" w:rsidRDefault="00B325D3" w:rsidP="00B139BA">
      <w:pPr>
        <w:rPr>
          <w:noProof/>
        </w:rPr>
      </w:pPr>
      <w:r w:rsidRPr="005440D4">
        <w:rPr>
          <w:rFonts w:cs="Arial"/>
          <w:b/>
          <w:noProof/>
          <w:szCs w:val="28"/>
        </w:rPr>
        <w:t xml:space="preserve">1955 г. </w:t>
      </w:r>
      <w:r w:rsidR="00AA5A76" w:rsidRPr="005440D4">
        <w:rPr>
          <w:b/>
          <w:noProof/>
        </w:rPr>
        <w:t>146. (Март 21).</w:t>
      </w:r>
      <w:r w:rsidR="00AA5A76" w:rsidRPr="005440D4">
        <w:rPr>
          <w:noProof/>
        </w:rPr>
        <w:t xml:space="preserve"> Дети Мои, если Я с вами, но потеряно все</w:t>
      </w:r>
      <w:r w:rsidR="000C6C5A" w:rsidRPr="005440D4">
        <w:rPr>
          <w:noProof/>
        </w:rPr>
        <w:t xml:space="preserve"> — </w:t>
      </w:r>
      <w:r w:rsidR="00AA5A76" w:rsidRPr="005440D4">
        <w:rPr>
          <w:noProof/>
        </w:rPr>
        <w:t>не потеряно ничего, ибо все во Мне. Но если Меня потеряете, все имея,</w:t>
      </w:r>
      <w:r w:rsidR="000C6C5A" w:rsidRPr="005440D4">
        <w:rPr>
          <w:noProof/>
        </w:rPr>
        <w:t xml:space="preserve"> — </w:t>
      </w:r>
      <w:r w:rsidR="00AA5A76" w:rsidRPr="005440D4">
        <w:rPr>
          <w:noProof/>
        </w:rPr>
        <w:t>что тогда?!! Потому знайте, что пока Владыка с вами, можно жить, можно идти вперед и можно не тревожиться за будущее. Хуже, много хуже, много трагичнее, если наоборот. О чем горевать, пока вместе? Так центр устремления переносится во Владыку, и в Нем, как в фокусе, сосредоточивается все. Во Мне найдете лекарство от всех болей, решение всех вопросов. И мир, который выше всякого разумения</w:t>
      </w:r>
      <w:r w:rsidR="000C6C5A" w:rsidRPr="005440D4">
        <w:rPr>
          <w:noProof/>
        </w:rPr>
        <w:t xml:space="preserve"> — </w:t>
      </w:r>
      <w:r w:rsidR="00AA5A76" w:rsidRPr="005440D4">
        <w:rPr>
          <w:noProof/>
        </w:rPr>
        <w:t>мир и покой, то есть спокойствие и равновесие, в сфере которых затихают земные голоса. Когда вокруг становится невыносимо, ищите во Мне и Мною утверждайтесь в нужных качествах духа. Поистине, нужна нераздельность и предстояние непрерываемое, когда условия земные становятся невыносимыми. Тогда Говорю: «Дети Мои, станьте ближе, станьте еще ближе, так, чтобы ничто стороннее не могло разделить Нас. Вот пришло время, когда Слово Мое должно стать жизнью, и пищей, и влагой последней. Меня в сердце своем с новой силою утвердите, ибо темны времена».</w:t>
      </w:r>
    </w:p>
    <w:p w:rsidR="00AA5A76" w:rsidRPr="005440D4" w:rsidRDefault="00AA5A76" w:rsidP="00B139BA">
      <w:pPr>
        <w:rPr>
          <w:noProof/>
        </w:rPr>
      </w:pPr>
    </w:p>
    <w:p w:rsidR="00AA5A76" w:rsidRPr="005440D4" w:rsidRDefault="00A55F82" w:rsidP="00B139BA">
      <w:pPr>
        <w:rPr>
          <w:noProof/>
        </w:rPr>
      </w:pPr>
      <w:r w:rsidRPr="005440D4">
        <w:rPr>
          <w:rFonts w:cs="Arial"/>
          <w:b/>
          <w:noProof/>
          <w:szCs w:val="28"/>
        </w:rPr>
        <w:t xml:space="preserve">1955 г. </w:t>
      </w:r>
      <w:r w:rsidR="00AA5A76" w:rsidRPr="005440D4">
        <w:rPr>
          <w:b/>
          <w:noProof/>
        </w:rPr>
        <w:t>147.</w:t>
      </w:r>
      <w:r w:rsidR="00AA5A76" w:rsidRPr="005440D4">
        <w:rPr>
          <w:noProof/>
        </w:rPr>
        <w:t xml:space="preserve"> Правильно, сын Мой! Если на каждое воздействие темных и попытку принести вред через кого бы то ни было отвечать тотчас же еще большим устремлением к Учителю и усилением работы, порученной Им, то результаты не замедлят сказаться. И результаты эти будут двойственны: темные попытки свои прекратят в данном направлении</w:t>
      </w:r>
      <w:r w:rsidR="000C6C5A" w:rsidRPr="005440D4">
        <w:rPr>
          <w:noProof/>
        </w:rPr>
        <w:t xml:space="preserve"> — </w:t>
      </w:r>
      <w:r w:rsidR="00AA5A76" w:rsidRPr="005440D4">
        <w:rPr>
          <w:noProof/>
        </w:rPr>
        <w:t>это первое; второе</w:t>
      </w:r>
      <w:r w:rsidR="000C6C5A" w:rsidRPr="005440D4">
        <w:rPr>
          <w:noProof/>
        </w:rPr>
        <w:t xml:space="preserve"> — </w:t>
      </w:r>
      <w:r w:rsidR="00AA5A76" w:rsidRPr="005440D4">
        <w:rPr>
          <w:noProof/>
        </w:rPr>
        <w:t>работа и связь с Учителем укрепятся. Можно даже представить себе одураченных темных старателей, добившихся результатов, противоположных тем, которых они хотели добиться. Много темных вокруг. Все меры изыскивают, чтобы повредить и внести Хаос и дисгармонию. И если плоды их стараний придутся им не по вкусу и будут жечь их огнями противодействия усиленного, придется им отойти и придумывать уже новые ухищрения. Можно сознательно использовать темных для усиления своих огней. Пусть и они потрудятся во славу Света. Не следует лишь допускать омрачения и раздражения, то есть как раз того, что им так хочется вызвать. Эта тактика сознательного усиления огней при темных попытках не нова, но ученик должен научиться применять ее с пользою и для себя, и для окружающих. Уже Говорил, как силу темного воздействия можно обращать на пользу, как мельник силу воды</w:t>
      </w:r>
      <w:r w:rsidR="000C6C5A" w:rsidRPr="005440D4">
        <w:rPr>
          <w:noProof/>
        </w:rPr>
        <w:t xml:space="preserve"> — </w:t>
      </w:r>
      <w:r w:rsidR="00AA5A76" w:rsidRPr="005440D4">
        <w:rPr>
          <w:noProof/>
        </w:rPr>
        <w:t xml:space="preserve">на жернова. Надо лишь вовремя заметить очередное ухищрение темных. Так можно возрасти духом на все </w:t>
      </w:r>
      <w:r w:rsidR="00AA5A76" w:rsidRPr="005440D4">
        <w:rPr>
          <w:noProof/>
        </w:rPr>
        <w:lastRenderedPageBreak/>
        <w:t>проделки темных и силу от них почерпать, силу противостояния злу. На каждое темное нападение надо вызвать в себе силу огней противодействующих. Иначе растопчут, обессилят и потушат огни. Но прежде всего равновесие духа храните. Страшное, тяжкое время! Планета в конвульсиях. Хаотичны токи пространства, порожденные вихрями зла. Огнями своими устоите, своих огней не угасив, несмотря ни на что. Истинно, пришло время, когда спасение лишь в башнях духа. Уже не найти опоры в делах земных. Удержаться можно и без земного, если крепко ухватиться за единую опору, за Иерархию. Земное пройдет, и быльем порастут яро звучащие дела текущего времени, но Владыка, который с вами всегда, с вами всегда и Пребудет, Пребудет и в жизни, и в смерти.</w:t>
      </w:r>
    </w:p>
    <w:p w:rsidR="00AA5A76" w:rsidRPr="005440D4" w:rsidRDefault="00AA5A76" w:rsidP="00B139BA">
      <w:pPr>
        <w:rPr>
          <w:noProof/>
        </w:rPr>
      </w:pPr>
    </w:p>
    <w:p w:rsidR="00AA5A76" w:rsidRPr="005440D4" w:rsidRDefault="00352C50" w:rsidP="00B139BA">
      <w:pPr>
        <w:rPr>
          <w:noProof/>
        </w:rPr>
      </w:pPr>
      <w:r w:rsidRPr="005440D4">
        <w:rPr>
          <w:rFonts w:cs="Arial"/>
          <w:b/>
          <w:noProof/>
          <w:szCs w:val="28"/>
        </w:rPr>
        <w:t xml:space="preserve">1955 г. </w:t>
      </w:r>
      <w:r w:rsidR="00AA5A76" w:rsidRPr="005440D4">
        <w:rPr>
          <w:b/>
          <w:noProof/>
        </w:rPr>
        <w:t>148. (Март 22).</w:t>
      </w:r>
      <w:r w:rsidR="00AA5A76" w:rsidRPr="005440D4">
        <w:rPr>
          <w:noProof/>
        </w:rPr>
        <w:t xml:space="preserve"> Поверх всего</w:t>
      </w:r>
      <w:r w:rsidR="000C6C5A" w:rsidRPr="005440D4">
        <w:rPr>
          <w:noProof/>
        </w:rPr>
        <w:t xml:space="preserve"> — </w:t>
      </w:r>
      <w:r w:rsidR="00AA5A76" w:rsidRPr="005440D4">
        <w:rPr>
          <w:noProof/>
        </w:rPr>
        <w:t>Я: и жизни и смерти, и прошлого и настоящего, и всех дел человеческих, которые творятся под Солнцем. Потому в сознании своем прежде всего и всех надо поставить Меня. Не видно этого, и не явно это во дни благополучия земного, но когда колеблется и шатается все, на Мне лишь одном может непоколебимо утвердиться надежда. Так строительство духа зиждется на Камне Вечного Основания Жизни, ибо Я Есть Альфа и Омега. Испытания и опыт даются, дабы понять всю тщету и суетность дел человеческих. Был Вавилон и пал, был Рим и пал, были народы и царства, великие и славные, и исчезли с лица Земли, ибо время погружает в забвение все, что было, все, что есть, и все, что будет творимо на Земле человеком. Потому не на делах человеческих, но на Мне следует утверждаться. Они думают, что сильны, что они</w:t>
      </w:r>
      <w:r w:rsidR="000C6C5A" w:rsidRPr="005440D4">
        <w:rPr>
          <w:noProof/>
        </w:rPr>
        <w:t xml:space="preserve"> — </w:t>
      </w:r>
      <w:r w:rsidR="00AA5A76" w:rsidRPr="005440D4">
        <w:rPr>
          <w:noProof/>
        </w:rPr>
        <w:t>соль Земли, ибо облечены властью земною. Но так же точно думали и те, имена которых безвозвратно забыты в веках. Они забыты, но Аз Есмь, и со Мною все, когда-либо пришедшие ко Мне, и признавшие Меня, и преданности своей не нарушившие. Потому ищите в Сердце Владыки. Я Прохожу через жизнь и к Моим, к тем, кто предназначен Мне в силу прошлых связей, Зов Свой Обращаю. И Мои слышат Зов Мой и на Зов устремляются. Но мало устремляться, надо в устремлении удержаться против волн и приливов бурного моря житейского. А теперь уже не буря, но ураган, сметающий все, что непрочно и не имеет крепкого основания. Задача сейчас</w:t>
      </w:r>
      <w:r w:rsidR="000C6C5A" w:rsidRPr="005440D4">
        <w:rPr>
          <w:noProof/>
        </w:rPr>
        <w:t xml:space="preserve"> — </w:t>
      </w:r>
      <w:r w:rsidR="00AA5A76" w:rsidRPr="005440D4">
        <w:rPr>
          <w:noProof/>
        </w:rPr>
        <w:t xml:space="preserve">устоять. Для устойчивости силы духа собираются внутри. В обычных условиях они разбросаны вовне и протянуты к различным вещам и явлениям. Когда колеблется все, то содрогаются и они, передавая колебания по нитям связи и делая дух неустойчивым и колеблемым тоже. Щупальца духа, от него вытянутые, надо убрать вовнутрь, как улитка залезает в раковину, и тогда панцирь духа становится непрободаемым и не потрясаемым хаосом внешних энергий и явлений. Силы свои надо собрать в себе, никому и ничему их не отдавая. Можно помогать, но из своей цитадели духа, подобно тому, как льется эта помощь из Твердыни, оставляя ее нерушимой и </w:t>
      </w:r>
      <w:r w:rsidR="00AA5A76" w:rsidRPr="005440D4">
        <w:rPr>
          <w:noProof/>
        </w:rPr>
        <w:lastRenderedPageBreak/>
        <w:t>непоколебимой, несмотря на вихри низших слоев. Спасение найдете в твердыне духа. В духе ищите решения часа текущего.</w:t>
      </w:r>
    </w:p>
    <w:p w:rsidR="00AA5A76" w:rsidRPr="005440D4" w:rsidRDefault="00AA5A76" w:rsidP="00B139BA">
      <w:pPr>
        <w:rPr>
          <w:noProof/>
        </w:rPr>
      </w:pPr>
      <w:r w:rsidRPr="005440D4">
        <w:rPr>
          <w:noProof/>
        </w:rPr>
        <w:t>Можно жить, можно соприкасаться с людьми, можно работать, но не расточая сил духа. Если из парового котла выпустить весь пар, машина не будет работать. Работать она может лишь при нагнетении и при наличии известного запаса пара. Известный запас сил духа надо в себе удерживать яро, иначе можно уподобиться выжатому лимону или пустому паровому котлу. Оберегите сокровище психической энергии от неразумной раздачи и сокровищницу</w:t>
      </w:r>
      <w:r w:rsidR="000C6C5A" w:rsidRPr="005440D4">
        <w:rPr>
          <w:noProof/>
        </w:rPr>
        <w:t xml:space="preserve"> — </w:t>
      </w:r>
      <w:r w:rsidRPr="005440D4">
        <w:rPr>
          <w:noProof/>
        </w:rPr>
        <w:t>от опустошения. Расхитители ценной энергии и яростные пожиратели ее, как волки голодные, рыщут вокруг. Оберегите огонь, с таким трудом и усилиями накопленный. Без огня становится человек шелухою пустою. Огонь охраняйте. Узду коней духа крепко держите в руках. Трудные времена. Бодрствуйте духом в состоянии зоркой и напряженной собранности. И будьте осторожны с людьми: могут легко размагнитить, и притом совершенно попусту. И в этом тоже нужна соизмеримость, как и во всем.</w:t>
      </w:r>
    </w:p>
    <w:p w:rsidR="00AA5A76" w:rsidRPr="005440D4" w:rsidRDefault="00AA5A76" w:rsidP="00B139BA">
      <w:pPr>
        <w:rPr>
          <w:noProof/>
        </w:rPr>
      </w:pPr>
    </w:p>
    <w:p w:rsidR="00AA5A76" w:rsidRPr="005440D4" w:rsidRDefault="0091504B" w:rsidP="00B139BA">
      <w:pPr>
        <w:rPr>
          <w:noProof/>
        </w:rPr>
      </w:pPr>
      <w:r w:rsidRPr="005440D4">
        <w:rPr>
          <w:rFonts w:cs="Arial"/>
          <w:b/>
          <w:noProof/>
          <w:szCs w:val="28"/>
        </w:rPr>
        <w:t xml:space="preserve">1955 г. </w:t>
      </w:r>
      <w:r w:rsidR="00AA5A76" w:rsidRPr="005440D4">
        <w:rPr>
          <w:b/>
          <w:noProof/>
        </w:rPr>
        <w:t>149. (Март 23).</w:t>
      </w:r>
      <w:r w:rsidR="00AA5A76" w:rsidRPr="005440D4">
        <w:rPr>
          <w:noProof/>
        </w:rPr>
        <w:t xml:space="preserve"> Расхождение вашего представления о будущем с тем, как это будущее воплощается в жизни, огромно. Лучше и легче думать о будущем далеком, ибо будущее близкое, служащее к нему мостом, является ступенью перехода, а потому</w:t>
      </w:r>
      <w:r w:rsidR="000C6C5A" w:rsidRPr="005440D4">
        <w:rPr>
          <w:noProof/>
        </w:rPr>
        <w:t xml:space="preserve"> — </w:t>
      </w:r>
      <w:r w:rsidR="00AA5A76" w:rsidRPr="005440D4">
        <w:rPr>
          <w:noProof/>
        </w:rPr>
        <w:t>со всеми недостатками переходного времени. Если смотреть только на них, то элементов светлого строительства можно и не увидеть. А можно смотреть и наоборот, и тогда величественное здание Нового Мира начнет выявлять свои контуры. Без шлаков, отбросов и мусора на стройке не обойтись. Но зачем же становиться в такое положение, чтобы кроме них ничего и не видеть, хотя бы даже пришлось их убирать самому. Кончится стройка, уберется все лишнее, все ненужное, весь мусор, посажены будут деревья и цветы, закончена внешняя и внутренняя отделка, и новые прекрасные формы строения во всей своей красоте предстанут перед глазами изумленного зрителя. Но надо терпение явить, но надо не огорчаться кажущейся невозможностью закончить строение и всем тем, что неизбежно сопровождает процесс всякого строительства. Везде и всюду невидимо для глаза готовятся детали, которые потом подвезут, поставят на место, украсят и отделают, и человек радостно и свободно войдет в прекрасное здание Нового Мира. Но многое, очень многое должно еще быть сделано. Строение закончено будет, но дайте время, но помогите сами, но мыслью примите участие в великом строительстве: мыслью, словом и делом. Мы далеко, но Мы Строим, Нам подражайте в деле строительства. Йог строит мыслью храм за двадцать переходов, а Мы</w:t>
      </w:r>
      <w:r w:rsidR="000C6C5A" w:rsidRPr="005440D4">
        <w:rPr>
          <w:noProof/>
        </w:rPr>
        <w:t xml:space="preserve"> — </w:t>
      </w:r>
      <w:r w:rsidR="00AA5A76" w:rsidRPr="005440D4">
        <w:rPr>
          <w:noProof/>
        </w:rPr>
        <w:t xml:space="preserve">Страну Новую. А вы, Нам помощники, тоже помогите посильно. Не критикой, не осуждением, не недовольством, жалобами и сетованием, не злобою и ожесточением, но мыслями Света, от сердца идущими. Не подтолкните и не отяжелите Того, Кто так долго Несет непосильную Ношу. За весь мир, </w:t>
      </w:r>
      <w:r w:rsidR="00AA5A76" w:rsidRPr="005440D4">
        <w:rPr>
          <w:noProof/>
        </w:rPr>
        <w:lastRenderedPageBreak/>
        <w:t>за спасение мира Несет тяжкую Ношу Великой Жертвы Великая Страна, одна за всех. И ей надо помочь. И если между долгом перед нею и будущим встает самость с мыслями о прошлом, теплом, уютном и темном, прошлое надо забыть и самость, застлавшую Свет будущего, убрать. Сужденное будущее будет, и в нем Свет. Смотрите на текущее время, как на мост над гремящим потоком</w:t>
      </w:r>
      <w:r w:rsidR="000C6C5A" w:rsidRPr="005440D4">
        <w:rPr>
          <w:noProof/>
        </w:rPr>
        <w:t xml:space="preserve"> — </w:t>
      </w:r>
      <w:r w:rsidR="00AA5A76" w:rsidRPr="005440D4">
        <w:rPr>
          <w:noProof/>
        </w:rPr>
        <w:t>так Сказал.</w:t>
      </w:r>
    </w:p>
    <w:p w:rsidR="00AA5A76" w:rsidRPr="005440D4" w:rsidRDefault="00AA5A76" w:rsidP="00B139BA">
      <w:pPr>
        <w:rPr>
          <w:noProof/>
        </w:rPr>
      </w:pPr>
      <w:r w:rsidRPr="005440D4">
        <w:rPr>
          <w:noProof/>
        </w:rPr>
        <w:t>Не будем завидовать тем странам, где мир и покой, где все тихо и по-старому, где не идет никакого строительства и где, следовательно, нет и будущего. В мертвенности застоя нет огня, творящего жизнь.</w:t>
      </w:r>
    </w:p>
    <w:p w:rsidR="00AA5A76" w:rsidRPr="005440D4" w:rsidRDefault="00AA5A76" w:rsidP="00B139BA">
      <w:pPr>
        <w:rPr>
          <w:noProof/>
        </w:rPr>
      </w:pPr>
    </w:p>
    <w:p w:rsidR="00AA5A76" w:rsidRPr="005440D4" w:rsidRDefault="00A01AA6" w:rsidP="00B139BA">
      <w:pPr>
        <w:rPr>
          <w:noProof/>
        </w:rPr>
      </w:pPr>
      <w:r w:rsidRPr="005440D4">
        <w:rPr>
          <w:rFonts w:cs="Arial"/>
          <w:b/>
          <w:noProof/>
          <w:szCs w:val="28"/>
        </w:rPr>
        <w:t xml:space="preserve">1955 г. </w:t>
      </w:r>
      <w:r w:rsidR="00AA5A76" w:rsidRPr="005440D4">
        <w:rPr>
          <w:b/>
          <w:noProof/>
        </w:rPr>
        <w:t>150.</w:t>
      </w:r>
      <w:r w:rsidR="00AA5A76" w:rsidRPr="005440D4">
        <w:rPr>
          <w:noProof/>
        </w:rPr>
        <w:t xml:space="preserve"> Не вы, но Я Вижу победу, не вы, но Я Знаю будущее и, зная о нем, Свидетельствую о непреложности сужденного Цикла. Как ночь сменяется днем, зима</w:t>
      </w:r>
      <w:r w:rsidR="000C6C5A" w:rsidRPr="005440D4">
        <w:rPr>
          <w:noProof/>
        </w:rPr>
        <w:t xml:space="preserve"> — </w:t>
      </w:r>
      <w:r w:rsidR="00AA5A76" w:rsidRPr="005440D4">
        <w:rPr>
          <w:noProof/>
        </w:rPr>
        <w:t>весною, смерть</w:t>
      </w:r>
      <w:r w:rsidR="000C6C5A" w:rsidRPr="005440D4">
        <w:rPr>
          <w:noProof/>
        </w:rPr>
        <w:t xml:space="preserve"> — </w:t>
      </w:r>
      <w:r w:rsidR="00AA5A76" w:rsidRPr="005440D4">
        <w:rPr>
          <w:noProof/>
        </w:rPr>
        <w:t>новым рождением, так и Цикл сменяется Циклом, неся с собою условия новые и новые формы жизни. Незыблемость Законов Космических служит основанием непреложности Знания Нашего. В понимании исторического процесса развития человечества применяются Нами меры больших сроков, от них зависят и малые. Звезды рисуют узоры Лучей на поверхности планеты, и по этим узорам, или узлам сгущенного звездного Света, располагаются центры цивилизаций и очаги культуры. Они, эти центры, смещаясь, двигаются по лицу Земли, изменяя карту мира исторически, географически и геологически. Когда Говорим о жребии лучшем, данном лучшей Стране, Знаем непреложность космических начертаний, то есть того, что предназначено мощью звездных Лучей. Даже на протяжении известных человечеству тысячелетий центры культуры постоянно менялись. И ныне центр звездных воздействий с особою силою сосредоточивается на избранной Роком Стране, суля ей небывалый расцвет и могущество. Истинно, Силы Небесные с Нами ныне невидимо Служат в оформлении великого будущего земного человечества и вашей малой планеты. Свет сужденный велик. Не затушить его отбросам вчерашнего дня, которые уничтожаются в огненном горниле жизни, быть может, не всегда заметно для глаза, но настойчиво, упорно и безжалостно. Эволюция не щадит отставших и не считается с жертвами регресса. Рука Создателя Нового Мира не остановится перед участью тех, кто станет на пути осуществления Великого Плана. Для знающих и незнающих выбор неизбежен: либо примкнуть к эволюции, либо быть сметенными гигантской волной новых огненных энергий, устремленных из просторов космического океана жизни. Потому Говорю: Ручательство непреложности победы идущему Свету Даем. Не в малом масштабе своем, но в великом, планетном, ждите утверждения грядущего счастья.</w:t>
      </w:r>
    </w:p>
    <w:p w:rsidR="00AA5A76" w:rsidRPr="005440D4" w:rsidRDefault="00AA5A76" w:rsidP="00B139BA">
      <w:pPr>
        <w:rPr>
          <w:noProof/>
        </w:rPr>
      </w:pPr>
    </w:p>
    <w:p w:rsidR="00AA5A76" w:rsidRPr="005440D4" w:rsidRDefault="003C02A4" w:rsidP="00B139BA">
      <w:pPr>
        <w:rPr>
          <w:noProof/>
        </w:rPr>
      </w:pPr>
      <w:r w:rsidRPr="005440D4">
        <w:rPr>
          <w:rFonts w:cs="Arial"/>
          <w:b/>
          <w:noProof/>
          <w:szCs w:val="28"/>
        </w:rPr>
        <w:t xml:space="preserve">1955 г. </w:t>
      </w:r>
      <w:r w:rsidR="00AA5A76" w:rsidRPr="005440D4">
        <w:rPr>
          <w:b/>
          <w:noProof/>
        </w:rPr>
        <w:t>151. (Март 24).</w:t>
      </w:r>
      <w:r w:rsidR="00AA5A76" w:rsidRPr="005440D4">
        <w:rPr>
          <w:noProof/>
        </w:rPr>
        <w:t xml:space="preserve"> Душа рвется на космические просторы, но прикована тяжкими цепями к острым скалам Земли, крепким, прочным и неподвижным. Символ прикованного Прометея остается </w:t>
      </w:r>
      <w:r w:rsidR="00AA5A76" w:rsidRPr="005440D4">
        <w:rPr>
          <w:noProof/>
        </w:rPr>
        <w:lastRenderedPageBreak/>
        <w:t>жизненным. Эти крепкие цепи, эти притяжения плотные болезненно и остро ощущаются духом. Что такое жизнь? Это борьба за освобождение духа от власти материи. Она нелегка. Если хоть что-то, даже одно, притягивает дух к Земле, то приходится оставаться ему в сферах и прочих земных притяжений. Пусть даже они и не действуют на него непосредственно, все же давление их на психику велико. Хорошо освободить сознание от власти Земли. Хорошо при начале нового годового цикла подняться спирально над спиралью протекших годов и, став выше прошлого на следующую ступень достижений в устремлении в будущее, найти силы для полета. Освобождение от себя не в прошлом, но в будущем. Вчерашний день прошел, и в нем ничего уже нельзя изменить, но в будущем</w:t>
      </w:r>
      <w:r w:rsidR="000C6C5A" w:rsidRPr="005440D4">
        <w:rPr>
          <w:noProof/>
        </w:rPr>
        <w:t xml:space="preserve"> — </w:t>
      </w:r>
      <w:r w:rsidR="00AA5A76" w:rsidRPr="005440D4">
        <w:rPr>
          <w:noProof/>
        </w:rPr>
        <w:t>можно. Будущее мыслью можно оформлять по желанию духа, независимо от того, что было в прошлом. В этом залог возможности освобождения. Если силу не применить, жизнь пойдет по старой колее, в полной зависимости от прошлого. Это путь обывательский. Но если прошлое предать сожжению в огнях устремлений, то силою духа, силою творческого воображения можно будущее свое создавать и творить по сияющей спирали духа. Мало ли что могло быть в прошлом, будущее в руках творческой воли пластически может быть творимо по новым путям и в новых формах, независимых от форм старых. Говорю об утверждении нового, когда сожжены старые корабли. Ведь так можно начинать новый год, ведь так можно начинать каждый новый день обновленным новым духом и по-новому. И тогда тяжкие цепи земные, приковавшие сознание к Земле, уже не покажутся нерушимыми. Сердцем надо понять, что власть прошлого и прошлых свершений кончается с прошлым же. Она кончается, как только сознание устремляется в будущее не по проторенным ранее колеям, в рабство ведущим, но по новым, не скованным призраками ушедшего дня. Мертвою хваткой берут сознание эти щупальца кармы, тянущиеся из прошлого. Освобождение от них в духе, но не в прошлом, а лишь только в будущем. Потому Учитель Зовет в будущее так настойчиво. Не в настоящее, но именно в будущее, где сосредоточены все возможности. И чем дальше устремляется сознание в будущее, тем возможности эти приобретают все более величественные и реальные формы. Разве можно идеальное общество осуществить в настоящем! Но в будущем возможно. И чем отдаленнее это будущее, тем формы эти представляются все более и более совершенными. При таком подходе настоящее будет существовать уже не само по себе, не как самоцель, но лишь как неизбежная ступень к будущему. На пороге нового цикла помыслим о том, как восходящую спираль духа сделать сияющей, в будущее устремленной.</w:t>
      </w:r>
    </w:p>
    <w:p w:rsidR="00AA5A76" w:rsidRPr="005440D4" w:rsidRDefault="00AA5A76" w:rsidP="00B139BA">
      <w:pPr>
        <w:rPr>
          <w:noProof/>
        </w:rPr>
      </w:pPr>
    </w:p>
    <w:p w:rsidR="00AA5A76" w:rsidRPr="005440D4" w:rsidRDefault="00D155B8" w:rsidP="00B139BA">
      <w:pPr>
        <w:rPr>
          <w:noProof/>
        </w:rPr>
      </w:pPr>
      <w:r w:rsidRPr="005440D4">
        <w:rPr>
          <w:rFonts w:cs="Arial"/>
          <w:b/>
          <w:noProof/>
          <w:szCs w:val="28"/>
        </w:rPr>
        <w:t xml:space="preserve">1955 г. </w:t>
      </w:r>
      <w:r w:rsidR="00AA5A76" w:rsidRPr="005440D4">
        <w:rPr>
          <w:b/>
          <w:noProof/>
        </w:rPr>
        <w:t>152. (Март 25).</w:t>
      </w:r>
      <w:r w:rsidR="00AA5A76" w:rsidRPr="005440D4">
        <w:rPr>
          <w:noProof/>
        </w:rPr>
        <w:t xml:space="preserve"> Ручательством продвижения духа будет полное, не разделенное в себе устремление. Половинчатость осуждена. С другой стороны, всякое страстное, нетерпеливое и </w:t>
      </w:r>
      <w:r w:rsidR="00AA5A76" w:rsidRPr="005440D4">
        <w:rPr>
          <w:noProof/>
        </w:rPr>
        <w:lastRenderedPageBreak/>
        <w:t>личное ожидание результатов также не даст, ибо разрушительно и бесплодно. Золотой путь равновесия неизбежен и здесь. С одной стороны, в устремление и действие вкладывается все сердце, с другой</w:t>
      </w:r>
      <w:r w:rsidR="000C6C5A" w:rsidRPr="005440D4">
        <w:rPr>
          <w:noProof/>
        </w:rPr>
        <w:t xml:space="preserve"> — </w:t>
      </w:r>
      <w:r w:rsidR="00AA5A76" w:rsidRPr="005440D4">
        <w:rPr>
          <w:noProof/>
        </w:rPr>
        <w:t>не допускается страстное и беспокойное неуравновесие. Напряжение не должно переходить в беспокойство и суетливость. Оба полюса противоположностей сдерживаются, или уравновешиваются, в должном положении. Астрал страстно стремится выйти за эти пределы, очерченные волей, и нарушить правильный, ритмический ход корабля духа. Равновесие надо удержать. Чем выше и сильнее становится дух, тем это нужнее и неизбежнее. Неполадки в машине на малой скорости могут как-то остаться незамеченными и не принести большого вреда, но на скорости большой машина может разлететься вдребезги. Потому малые обстоятельства при быстром продвижении и росте огней могут оказаться пагубными. Если бы Наша Община утеряла равновесие, это означало бы гибель планеты. Но и ваши неуравновесия не проходят для нее бесследно. Вихри порожденные несут свои разрушения, и где-то стихии ответствуют на них, кому-то принося несчастия и горе. Собою учитесь владеть не для себя, но для пространства и для планеты. Потеря равновесия одним обычным человеком, быть может, и не опасна сама по себе, но, приложенная к чудовищному неуравновесию толп, может явиться каплей последней, переполнившей чашу. Но если неуравновесие уявляет ученик, силы духа которого потенциально растут и увеличиваются, его губительный вклад в общее нагнетение планеты может оказаться фатальным. При набухании тьмы немного требуется силы черных огней, чтобы вызвать взрыв той или иной силы. Всякое неуравновесие дымные темные огни порождает, и всегда кто-то и где-то страдает от них. Так каждый приносит пространству дар свой. И пространство, этот великий собиратель излучений, идущих от человечества, реагирует на них ответно силою стихий, выведенных из равновесия и приведенных в движение энергиями человеческого духа. Потому Говорю о равновесии как о непреложном, неизбежном и необходимом условии восхождения. На какой-то ступени еще были возможны срывы, еще можно было оправдать неумение владеть собою, но за пределом известной черты равновесие уже не может быть нарушаемо ни при каких условиях, ни под каким предлогом, и оправдания не имеет. Другими словами, пагубных и трагических результатов нарушения равновесия при мощи возросших огней уже нельзя избежать. Потому Говорю об острой сознательной ответственности за свои мысли, чувства и действия и за состояние своего духа. Quod licet Jovis, non licet bovis</w:t>
      </w:r>
      <w:r w:rsidR="00D8096D" w:rsidRPr="005440D4">
        <w:rPr>
          <w:rStyle w:val="FootnoteReference"/>
          <w:noProof/>
        </w:rPr>
        <w:footnoteReference w:id="8"/>
      </w:r>
      <w:r w:rsidR="00AA5A76" w:rsidRPr="005440D4">
        <w:rPr>
          <w:noProof/>
        </w:rPr>
        <w:t xml:space="preserve">, но и наоборот: что возможно и допустимо для обывателя, недопустимо для ученика, могущего стать Архатом. Итак, дисциплина духа утверждается на знании, что дальше так продолжаться не может и что пути обычные, </w:t>
      </w:r>
      <w:r w:rsidR="00AA5A76" w:rsidRPr="005440D4">
        <w:rPr>
          <w:noProof/>
        </w:rPr>
        <w:lastRenderedPageBreak/>
        <w:t>столь свойственные всем, заменяются путем необычности, путем равновесия, единственным путем, возможным для Архата.</w:t>
      </w:r>
    </w:p>
    <w:p w:rsidR="00AA5A76" w:rsidRPr="005440D4" w:rsidRDefault="00AA5A76" w:rsidP="00B139BA">
      <w:pPr>
        <w:rPr>
          <w:noProof/>
        </w:rPr>
      </w:pPr>
    </w:p>
    <w:p w:rsidR="00AA5A76" w:rsidRPr="005440D4" w:rsidRDefault="00E626D0" w:rsidP="00B139BA">
      <w:pPr>
        <w:rPr>
          <w:noProof/>
        </w:rPr>
      </w:pPr>
      <w:r w:rsidRPr="005440D4">
        <w:rPr>
          <w:rFonts w:cs="Arial"/>
          <w:b/>
          <w:noProof/>
          <w:szCs w:val="28"/>
        </w:rPr>
        <w:t xml:space="preserve">1955 г. </w:t>
      </w:r>
      <w:r w:rsidR="00AA5A76" w:rsidRPr="005440D4">
        <w:rPr>
          <w:b/>
          <w:noProof/>
        </w:rPr>
        <w:t>153.</w:t>
      </w:r>
      <w:r w:rsidR="00AA5A76" w:rsidRPr="005440D4">
        <w:rPr>
          <w:noProof/>
        </w:rPr>
        <w:t xml:space="preserve"> Теперь уже ясно видно, что на каждое явление, неправильно понятое или вызвавшее ту или иную реакцию в недопустимой форме, Учитель Дает свой корректив. Исполняя данные указания, можно продвигаться уверенно и быстро. Школой является сама жизнь, и Учитель Следит лишь за тем, чтобы даваемые жизнью уроки были использованы и поняты правильно. Испытания и уроки Учитель Дает в пределах допустимого и по силам ученика. Глаза и уши откройте. Я Учу.</w:t>
      </w:r>
    </w:p>
    <w:p w:rsidR="00AA5A76" w:rsidRPr="005440D4" w:rsidRDefault="00AA5A76" w:rsidP="00B139BA">
      <w:pPr>
        <w:rPr>
          <w:noProof/>
        </w:rPr>
      </w:pPr>
    </w:p>
    <w:p w:rsidR="00E8769F" w:rsidRPr="005440D4" w:rsidRDefault="00E626D0" w:rsidP="00B139BA">
      <w:pPr>
        <w:rPr>
          <w:noProof/>
        </w:rPr>
      </w:pPr>
      <w:r w:rsidRPr="005440D4">
        <w:rPr>
          <w:rFonts w:cs="Arial"/>
          <w:b/>
          <w:noProof/>
          <w:szCs w:val="28"/>
        </w:rPr>
        <w:t xml:space="preserve">1955 г. </w:t>
      </w:r>
      <w:r w:rsidR="00AA5A76" w:rsidRPr="005440D4">
        <w:rPr>
          <w:b/>
          <w:noProof/>
        </w:rPr>
        <w:t>154.</w:t>
      </w:r>
      <w:r w:rsidR="00AA5A76" w:rsidRPr="005440D4">
        <w:rPr>
          <w:noProof/>
        </w:rPr>
        <w:t xml:space="preserve"> Не будем считать, подобно невеждам, что если мы не видим и не знаем, то ничего и не происходит.</w:t>
      </w:r>
      <w:r w:rsidRPr="005440D4">
        <w:rPr>
          <w:noProof/>
        </w:rPr>
        <w:t xml:space="preserve"> </w:t>
      </w:r>
      <w:r w:rsidR="00AA5A76" w:rsidRPr="005440D4">
        <w:rPr>
          <w:noProof/>
        </w:rPr>
        <w:t>Внешнее затишье еще не признак того, что гроза не собирается грянуть, а часто как раз наоборот. Потому в суждении о событиях надо полагаться на Нас. И Видим, и Знаем, и место ваше Определяем в сужденном вам будущем. Надеяться надо, но гадать о том, что и как будет, не стоит, ибо гадание ваше будет ошибочным. Воображение работает по трафарету вчерашнего дня, в то время как путь, вам предначертанный, складывается Рукою Учителя. Явите терпение, ибо доля ваша чудесна. Им нечего ждать, но вас ожидает многое, о чем даже трудно вам составить какое-либо представление. Жизнь вашу не Облегчаю, а Наполняю трудностями, чтобы подготовить скорей. И кто же может огорчаться путем скорейшим? Все, все, все Обращаю на пользу и Использую для быстрейшего восхождения. Можно явно заметить, как каждое препятствие, затруднение, неприятность и огорчение приносят тут же благие плоды и умножают знание и опыт. Огорчают и отягощают люди, но каждое соприкосновение с ними все глубже и всестороннее раскрывает природу человека. Людей надо знать. Горек путь познания человека и длинен. Не годится учитель, довольствующийся и умиляющийся масками. А вам придется учить. Многие намерения человеческие рассыпаются прахом, но то, что предначертано для вас Учителем, тому надлежит быть. Потому явите терпение и доверие к Руке Водящей. Надо крепко держаться вместе. И так же, как Я с вами всегда, так и вы всегда будьте со Мною, сердцем будьте. Ваша сила во Мне, потому гоните все, что ослабляет силу вашу и мешает осознать вам силу Мою. Малая мысль сомнения может вас силы лишить. Твердо и непоколебимо верьте в Мощь вашего Владыки. И знайте: ничто не может отделить вас от Меня, кроме вас самих. Девятый вал, последний,</w:t>
      </w:r>
      <w:r w:rsidR="000C6C5A" w:rsidRPr="005440D4">
        <w:rPr>
          <w:noProof/>
        </w:rPr>
        <w:t xml:space="preserve"> — </w:t>
      </w:r>
      <w:r w:rsidR="00AA5A76" w:rsidRPr="005440D4">
        <w:rPr>
          <w:noProof/>
        </w:rPr>
        <w:t>самый большой, и особенно темно перед рассветом; после кульма идет спад</w:t>
      </w:r>
      <w:r w:rsidR="000C6C5A" w:rsidRPr="005440D4">
        <w:rPr>
          <w:noProof/>
        </w:rPr>
        <w:t xml:space="preserve"> — </w:t>
      </w:r>
      <w:r w:rsidR="00AA5A76" w:rsidRPr="005440D4">
        <w:rPr>
          <w:noProof/>
        </w:rPr>
        <w:t>так явления идут своей чередой. Мы Видим и Предупреждаем, что не настоящее сегодняшнего дня, но будущее иное будет вашим уделом. Вы</w:t>
      </w:r>
      <w:r w:rsidR="000C6C5A" w:rsidRPr="005440D4">
        <w:rPr>
          <w:noProof/>
        </w:rPr>
        <w:t xml:space="preserve"> — </w:t>
      </w:r>
      <w:r w:rsidR="00AA5A76" w:rsidRPr="005440D4">
        <w:rPr>
          <w:noProof/>
        </w:rPr>
        <w:t xml:space="preserve">Мои, вас мало, вас Охраняю и Берегу для будущего. И если не вам, то кому же Поручу то, чему надлежит быть выполненным? Буду творить </w:t>
      </w:r>
      <w:r w:rsidR="00AA5A76" w:rsidRPr="005440D4">
        <w:rPr>
          <w:noProof/>
        </w:rPr>
        <w:lastRenderedPageBreak/>
        <w:t>через вас. К тому Готовлю. Готовность даром не дается. По плате и знание, и опыт. Потому и тяжело, и тягость эта усугубляется еще пространственными условиями. Но ведь со Мною!!! Ручательство победе Дал. Через все пройдем, все преодолеем, все победим и положенного достигнем, ибо идете со Мною. Не смущайтесь периодами борьбы, мрака, трудностей и испытаний</w:t>
      </w:r>
      <w:r w:rsidR="000C6C5A" w:rsidRPr="005440D4">
        <w:rPr>
          <w:noProof/>
        </w:rPr>
        <w:t xml:space="preserve"> — </w:t>
      </w:r>
      <w:r w:rsidR="00AA5A76" w:rsidRPr="005440D4">
        <w:rPr>
          <w:noProof/>
        </w:rPr>
        <w:t>за ними победа. Кто со Мною</w:t>
      </w:r>
      <w:r w:rsidR="000C6C5A" w:rsidRPr="005440D4">
        <w:rPr>
          <w:noProof/>
        </w:rPr>
        <w:t xml:space="preserve"> — </w:t>
      </w:r>
      <w:r w:rsidR="00AA5A76" w:rsidRPr="005440D4">
        <w:rPr>
          <w:noProof/>
        </w:rPr>
        <w:t>победитель всегда. И чудища мрака, и тяжкие токи, и призраки Майи</w:t>
      </w:r>
      <w:r w:rsidR="000C6C5A" w:rsidRPr="005440D4">
        <w:rPr>
          <w:noProof/>
        </w:rPr>
        <w:t xml:space="preserve"> — </w:t>
      </w:r>
      <w:r w:rsidR="00AA5A76" w:rsidRPr="005440D4">
        <w:rPr>
          <w:noProof/>
        </w:rPr>
        <w:t>все, все победим... Но духом склониться в часы испытаний пред сумраком жизни не может герой, герою нельзя. Уверенно, твердо навстречу всем страхам идет он бесстрашно чертою Луча. С поднятым забралом, сомнений не зная, придет победитель сужденный ко Мне.</w:t>
      </w:r>
    </w:p>
    <w:p w:rsidR="00E8769F" w:rsidRPr="005440D4" w:rsidRDefault="00E8769F" w:rsidP="00B139BA">
      <w:pPr>
        <w:rPr>
          <w:noProof/>
        </w:rPr>
      </w:pPr>
    </w:p>
    <w:p w:rsidR="00AA5A76" w:rsidRPr="005440D4" w:rsidRDefault="00AA5A76" w:rsidP="00B139BA">
      <w:pPr>
        <w:rPr>
          <w:noProof/>
        </w:rPr>
      </w:pPr>
      <w:r w:rsidRPr="00BB2B3D">
        <w:rPr>
          <w:b/>
          <w:noProof/>
        </w:rPr>
        <w:t>155. (Март 26).</w:t>
      </w:r>
      <w:r w:rsidRPr="005440D4">
        <w:rPr>
          <w:noProof/>
        </w:rPr>
        <w:t xml:space="preserve"> Дадим себе полный отчет в том, чего мы желаем. Устремление должно быть четким и нераздельным. Равнодействующая всех энергий, устремляющих человека по разным направлениям, только тогда может быть поступательной, когда главное направление превалирует над всеми прочими, то есть когда среди прочих энергий, влекущих человека в разные стороны, основной, и главной, и самой мощной будет энергия восхождения, поднимающая дух кверху. Ведущей энергии можно все сердце отдать и сознательно сделать ее наиглавнейшей. Человек живет под властью различных потенциалов. Восхождение возможно тогда, когда потенциал основной возвышающей и поднимающей дух энергии превалирует. Этой силой может быть любовь к Владыке, любовь к Иерархии Света, любовь к Высшему Миру, любовь к усовершенствованию своему и ко всему, что возвышает дух. Следует привести в порядок дом свой. При этом процессе можно заметить, что различные устремления имеют разную протяженность. Одни ограничены днями, месяцами или годами, другие идут вперед далеко, захватывая будущие жизни. Ценность высокого и чистого устремления лежит не только в его качестве, но и в его длительности. Сказано: «И Царству Его не будет конца». Истинны те устремления, которые ведут в Беспредельность или приводят к ней. Все мелкожитейское, хотя, быть может, и нужное, ограничено малостью круга своего проявления и потому самоцелью быть не может. Ценим все, ведущее к далекой огненной цели. Ведет вперед дух к Огненному Миру кристалл психической энергии, накопленный в течение долгих жизней, полных трудов и страданий. Чем он больше и ярче, тем определеннее и увереннее путь. Накоплению психической энергии и росту ее кристалла можно посвятить и отдать всю жизнь. Эта задача будет соизмеримой с назначением человека, и осуществление ее целесообразно. Огонь накопляется чувствами, мыслями и действиями, и огонь расточается ими же. Все зависит от их качества. Страдания, трудности и испытания, хотя они нам и очень не нравятся, накопляют огненную мощь; жизнь беспечальная, жизнь в довольстве и покое, наоборот, не только не способствует накоплению </w:t>
      </w:r>
      <w:r w:rsidRPr="005440D4">
        <w:rPr>
          <w:noProof/>
        </w:rPr>
        <w:lastRenderedPageBreak/>
        <w:t>огней, но их угашает. Мерки обывательские и мерки духа различны. Подвиг духа для тела и самости тяжек и неприятен. Путь долог. Поклажа за спиной, и вопрос о том, что взять с собою в дорогу дальнюю, важен необычайно. Этот груз за плечами сопровождает человека из жизни в жизнь. Берется наинужнейшее и пригодное для пути. Хорошо и полезно пересмотреть не только свои устремления, но и все, что лежит за плечами. Кто несет злобу, кто раздражение, кто ненависть, кто похоть и прочие, столь любимые обывателями вещи,</w:t>
      </w:r>
      <w:r w:rsidR="000C6C5A" w:rsidRPr="005440D4">
        <w:rPr>
          <w:noProof/>
        </w:rPr>
        <w:t xml:space="preserve"> — </w:t>
      </w:r>
      <w:r w:rsidRPr="005440D4">
        <w:rPr>
          <w:noProof/>
        </w:rPr>
        <w:t>разная бывает поклажа. Ученику не надо ненужных вещей. В дорогу берется лишь то, без чего в пути не обойтись. Многие останавливаются из-за непосильной, но ненужной ноши. Многие сидят, тупо смотря вспять, ибо жалко бросить ненужную поклажу, а поднять ее на плечи и продвигаться с нею вперед они уже не в силах. Несущие</w:t>
      </w:r>
      <w:r w:rsidR="000C6C5A" w:rsidRPr="005440D4">
        <w:rPr>
          <w:noProof/>
        </w:rPr>
        <w:t xml:space="preserve"> — </w:t>
      </w:r>
      <w:r w:rsidRPr="005440D4">
        <w:rPr>
          <w:noProof/>
        </w:rPr>
        <w:t>все, вопрос лишь в том, кто и что несет. Самая легкая ноша</w:t>
      </w:r>
      <w:r w:rsidR="000C6C5A" w:rsidRPr="005440D4">
        <w:rPr>
          <w:noProof/>
        </w:rPr>
        <w:t xml:space="preserve"> — </w:t>
      </w:r>
      <w:r w:rsidRPr="005440D4">
        <w:rPr>
          <w:noProof/>
        </w:rPr>
        <w:t>не своя, а за человечество, хотя и кажется она непомерно тяжкой. Многие несут ношу за других.</w:t>
      </w:r>
      <w:r w:rsidR="00067B93" w:rsidRPr="005440D4">
        <w:rPr>
          <w:noProof/>
        </w:rPr>
        <w:t xml:space="preserve"> </w:t>
      </w:r>
      <w:r w:rsidRPr="005440D4">
        <w:rPr>
          <w:noProof/>
        </w:rPr>
        <w:t>Наши</w:t>
      </w:r>
      <w:r w:rsidR="000C6C5A" w:rsidRPr="005440D4">
        <w:rPr>
          <w:noProof/>
        </w:rPr>
        <w:t xml:space="preserve"> — </w:t>
      </w:r>
      <w:r w:rsidRPr="005440D4">
        <w:rPr>
          <w:noProof/>
        </w:rPr>
        <w:t>среди последних. Среди вещей бесполезных много ненужных слов, мыслей, чувств и поступков по невежеству допускается. Разгрузить сознание и полезно, и необходимо. Много тогда времени останется для вещей действительно необходимых. Сколько времени тратится попусту на то, что цели огненной не соответствует! Много ненужных страданий происходит от этих несоответствий. Соизмеримость и целесообразность</w:t>
      </w:r>
      <w:r w:rsidR="000C6C5A" w:rsidRPr="005440D4">
        <w:rPr>
          <w:noProof/>
        </w:rPr>
        <w:t xml:space="preserve"> — </w:t>
      </w:r>
      <w:r w:rsidRPr="005440D4">
        <w:rPr>
          <w:noProof/>
        </w:rPr>
        <w:t>основы продвижения духа.</w:t>
      </w:r>
    </w:p>
    <w:p w:rsidR="00AA5A76" w:rsidRPr="005440D4" w:rsidRDefault="00AA5A76" w:rsidP="00B139BA">
      <w:pPr>
        <w:rPr>
          <w:noProof/>
        </w:rPr>
      </w:pPr>
    </w:p>
    <w:p w:rsidR="00AA5A76" w:rsidRPr="005440D4" w:rsidRDefault="00B56098" w:rsidP="00B139BA">
      <w:pPr>
        <w:rPr>
          <w:noProof/>
        </w:rPr>
      </w:pPr>
      <w:r w:rsidRPr="005440D4">
        <w:rPr>
          <w:rFonts w:cs="Arial"/>
          <w:b/>
          <w:noProof/>
          <w:szCs w:val="28"/>
        </w:rPr>
        <w:t xml:space="preserve">1955 г. </w:t>
      </w:r>
      <w:r w:rsidR="00AA5A76" w:rsidRPr="005440D4">
        <w:rPr>
          <w:b/>
          <w:noProof/>
        </w:rPr>
        <w:t>156.</w:t>
      </w:r>
      <w:r w:rsidR="00AA5A76" w:rsidRPr="005440D4">
        <w:rPr>
          <w:noProof/>
        </w:rPr>
        <w:t xml:space="preserve"> Сын Мой, помни, что бы ни происходило в области мыслей, чувств и действий вовне и внутри, путь твой ко Мне остается неотменным, пока осознаешь, что призраки Майи не могут состязаться с действительностью. Как только понята эфемерная сущность низших явлений и незыблемая устойчивость и реальность высших, уже не может быть опасности окончательно отклониться с Пути. Конечно, падение возможно с любой высоты, но не со Мною. Пока нераздельно со Мною, не страшна бездна. Несовершенства высших ступеней могут быть достижениями на низших, и явления, обычные на данной ступени,</w:t>
      </w:r>
      <w:r w:rsidR="000C6C5A" w:rsidRPr="005440D4">
        <w:rPr>
          <w:noProof/>
        </w:rPr>
        <w:t xml:space="preserve"> — </w:t>
      </w:r>
      <w:r w:rsidR="00AA5A76" w:rsidRPr="005440D4">
        <w:rPr>
          <w:noProof/>
        </w:rPr>
        <w:t>преступлением выше. Лишь победа и преодоление будут всегда положительно ценны, если возвышают дух. Предела утверждению сознания на Владыке нет. Ощущению слиянности с Ним можно отдать все время, как бы ни проходило оно внешне и чем бы ни было заполнено. Внутренне всегда можно быть вместе. Можно заметить, с каким трудом поддаются оболочки тренировке духа, то есть дисциплине. Желание провести в жизнь что-либо внутри себя встречает ярое противодействие их, вооруженных кристаллизованной силой атавизма. Ты хочешь, а деспот, сидящий внутри, не хочет. Ты настаиваешь, напрягаешься в делании, а он разрушает построения твои и уничтожает планы. Даже в моменты сосредоточений вторгается он в Высшее Собеседование и нарушает его, поскольку сможет. Кто твой враг? Ты сам. Сам, от самости рожденный. С кем борьба непрестанная? С собою, ко</w:t>
      </w:r>
      <w:r w:rsidR="002963D1" w:rsidRPr="005440D4">
        <w:rPr>
          <w:noProof/>
        </w:rPr>
        <w:t xml:space="preserve">торый от </w:t>
      </w:r>
      <w:r w:rsidR="002963D1" w:rsidRPr="005440D4">
        <w:rPr>
          <w:noProof/>
        </w:rPr>
        <w:lastRenderedPageBreak/>
        <w:t>прошлого и который зас</w:t>
      </w:r>
      <w:r w:rsidR="00AA5A76" w:rsidRPr="005440D4">
        <w:rPr>
          <w:noProof/>
        </w:rPr>
        <w:t>тилает свет будущего. Сын Мой, пойми, что борьба эта беспощадна. Попробуй лишь поддаться сомнениям самости, и все плоды твоих долголетних трудов разрушены будут до корня. Куда пойдешь, лишенный всего, и кому ты нужен? Призраки набухают из тьмы окружающей, но если дашь им власть над собой, растерзают тебя. Пусть нерушимой основой для духа будет любовь к Владыке и доверие беспредельное. Устоявшим считается тот, кто устоял до конца, победителем</w:t>
      </w:r>
      <w:r w:rsidR="000C6C5A" w:rsidRPr="005440D4">
        <w:rPr>
          <w:noProof/>
        </w:rPr>
        <w:t xml:space="preserve"> — </w:t>
      </w:r>
      <w:r w:rsidR="00AA5A76" w:rsidRPr="005440D4">
        <w:rPr>
          <w:noProof/>
        </w:rPr>
        <w:t>одержавший последнюю победу, и спасенным</w:t>
      </w:r>
      <w:r w:rsidR="000C6C5A" w:rsidRPr="005440D4">
        <w:rPr>
          <w:noProof/>
        </w:rPr>
        <w:t xml:space="preserve"> — </w:t>
      </w:r>
      <w:r w:rsidR="00AA5A76" w:rsidRPr="005440D4">
        <w:rPr>
          <w:noProof/>
        </w:rPr>
        <w:t>претерпевший до конца. Со Мною надо пройти через жизнь, самая сущность которой стремится нас разделить, заполнив расстояние между нами суетою. Да! Да! Да! Нельзя отделяться от Владыки в сознании. Надо в сознании быть вместе всегда. Привожу дух в состояние должной готовности, когда волны жизни уже не смогут смыть твердыню духа. Близость Мою в духе твоем силой Луча Моего Утверждаю.</w:t>
      </w:r>
    </w:p>
    <w:p w:rsidR="00AA5A76" w:rsidRPr="005440D4" w:rsidRDefault="00AA5A76" w:rsidP="00B139BA">
      <w:pPr>
        <w:rPr>
          <w:noProof/>
        </w:rPr>
      </w:pPr>
    </w:p>
    <w:p w:rsidR="00AA5A76" w:rsidRPr="005440D4" w:rsidRDefault="002963D1" w:rsidP="00B139BA">
      <w:pPr>
        <w:rPr>
          <w:noProof/>
        </w:rPr>
      </w:pPr>
      <w:r w:rsidRPr="005440D4">
        <w:rPr>
          <w:rFonts w:cs="Arial"/>
          <w:b/>
          <w:noProof/>
          <w:szCs w:val="28"/>
        </w:rPr>
        <w:t xml:space="preserve">1955 г. </w:t>
      </w:r>
      <w:r w:rsidR="00AA5A76" w:rsidRPr="005440D4">
        <w:rPr>
          <w:b/>
          <w:noProof/>
        </w:rPr>
        <w:t>157. (Март 27).</w:t>
      </w:r>
      <w:r w:rsidR="00AA5A76" w:rsidRPr="005440D4">
        <w:rPr>
          <w:noProof/>
        </w:rPr>
        <w:t xml:space="preserve"> Итак, соизмеримость и целесообразность во всем. С чем соизмерять и сообразно с чем? С целью далекой, целью огненной, с целью, сияющей вечным пламенем жизни. К этой цели ведут определенные ступени эволюции. Цель первая</w:t>
      </w:r>
      <w:r w:rsidR="000C6C5A" w:rsidRPr="005440D4">
        <w:rPr>
          <w:noProof/>
        </w:rPr>
        <w:t xml:space="preserve"> — </w:t>
      </w:r>
      <w:r w:rsidR="00AA5A76" w:rsidRPr="005440D4">
        <w:rPr>
          <w:noProof/>
        </w:rPr>
        <w:t>оформление тела физического, вторая</w:t>
      </w:r>
      <w:r w:rsidR="000C6C5A" w:rsidRPr="005440D4">
        <w:rPr>
          <w:noProof/>
        </w:rPr>
        <w:t xml:space="preserve"> — </w:t>
      </w:r>
      <w:r w:rsidR="00AA5A76" w:rsidRPr="005440D4">
        <w:rPr>
          <w:noProof/>
        </w:rPr>
        <w:t>оформление тела астрального, третья</w:t>
      </w:r>
      <w:r w:rsidR="000C6C5A" w:rsidRPr="005440D4">
        <w:rPr>
          <w:noProof/>
        </w:rPr>
        <w:t xml:space="preserve"> — </w:t>
      </w:r>
      <w:r w:rsidR="00AA5A76" w:rsidRPr="005440D4">
        <w:rPr>
          <w:noProof/>
        </w:rPr>
        <w:t>ментального и четвертая</w:t>
      </w:r>
      <w:r w:rsidR="000C6C5A" w:rsidRPr="005440D4">
        <w:rPr>
          <w:noProof/>
        </w:rPr>
        <w:t xml:space="preserve"> — </w:t>
      </w:r>
      <w:r w:rsidR="00AA5A76" w:rsidRPr="005440D4">
        <w:rPr>
          <w:noProof/>
        </w:rPr>
        <w:t>огненного. Первые три цели</w:t>
      </w:r>
      <w:r w:rsidR="000C6C5A" w:rsidRPr="005440D4">
        <w:rPr>
          <w:noProof/>
        </w:rPr>
        <w:t xml:space="preserve"> — </w:t>
      </w:r>
      <w:r w:rsidR="00AA5A76" w:rsidRPr="005440D4">
        <w:rPr>
          <w:noProof/>
        </w:rPr>
        <w:t>временные и ступени к цели последней, которая служит не средством к достижению цели, но самоцелью, ибо является целью конечной, вводящей дух в Беспредельность, в Царство вечной жизни. Вот с этой-то целью далекой, вот с этой-то целью великой и следует соизмерять и сообразовывать путь свой человеку. Подчеркиваю: все ступени, ведущие к ней, временны, и лишь в Царстве Вечности в огненном теле Света человек обретает вечное и неизменное одеяние свое, истинное одеяние духа. Это совсем не значит прекращение эволюции и дальнейшего развития, но это дает человеку оболочку не временную, но постоянную, способную к у</w:t>
      </w:r>
      <w:r w:rsidR="00FA504A" w:rsidRPr="005440D4">
        <w:rPr>
          <w:noProof/>
        </w:rPr>
        <w:t>совершенствованию, но не подле</w:t>
      </w:r>
      <w:r w:rsidR="00AA5A76" w:rsidRPr="005440D4">
        <w:rPr>
          <w:noProof/>
        </w:rPr>
        <w:t>жащую смерти. Мир Огненный есть Царство, область, или Сфера вечного Света. Там смерти не существует. Достижение его</w:t>
      </w:r>
      <w:r w:rsidR="000C6C5A" w:rsidRPr="005440D4">
        <w:rPr>
          <w:noProof/>
        </w:rPr>
        <w:t xml:space="preserve"> — </w:t>
      </w:r>
      <w:r w:rsidR="00AA5A76" w:rsidRPr="005440D4">
        <w:rPr>
          <w:noProof/>
        </w:rPr>
        <w:t>цель существования человека на Земле и в мирах. Но как согласовать земное с огненным, вечное с временным и час текущий с Беспредельностью? Соизмеримостью и целесообразностью. Человек живет и продолжает жить тою же жизнью земной. Но уже зная великую цель, к ней примеряет и прикладывает свои мысли, чувства, слова и поступки и смотрит, соответствуют ли они, ведут ли они, приближают ли они его к цели заветной. Если приближают, следовательно, они правильны, если задерживают или отдаляют</w:t>
      </w:r>
      <w:r w:rsidR="000C6C5A" w:rsidRPr="005440D4">
        <w:rPr>
          <w:noProof/>
        </w:rPr>
        <w:t xml:space="preserve"> — </w:t>
      </w:r>
      <w:r w:rsidR="00AA5A76" w:rsidRPr="005440D4">
        <w:rPr>
          <w:noProof/>
        </w:rPr>
        <w:t xml:space="preserve">ошибочны. Так утверждается в жизни человека новый критерий для его поведения. И если даже ментальное тело еще и не совсем оформлено, соизмеримость во всем с огненной целью несказанно ускорит процесс оформления ментального тела и будет способствовать быстрейшему очищению </w:t>
      </w:r>
      <w:r w:rsidR="00AA5A76" w:rsidRPr="005440D4">
        <w:rPr>
          <w:noProof/>
        </w:rPr>
        <w:lastRenderedPageBreak/>
        <w:t>низших оболочек. Оформление огненного тела совершается по принципу красоты, когда все прочие оболочки в гармоническом слиянии становятся тоже выражением этого же принципа. Все оболочки в формах своих делаются прекрасными. Весь микрокосм человека становится выражением принципа красоты. Красота есть выражение гармонического сочетания элементов, входящих в структуру формы, через которую она проявляется. Но не о том речь. Говорю о целеустремленности, о смысле жизни, о гармонизации всех исходящих из микрокосма человеческого энергий с целью единой, с целью скорейшего оформления огненного тела. Всегда, в любой момент, при каждом действии можно спрашивать себя, целесообразно ли оно, соответствует ли оно этой цели великой. Много безмысленных и много бессмысленных действий творится, и много вреда производится и себе, и людям. Если известна цель, и если решен путь и направление, то согласовать все свои действия на всех планах с утвержденною целью возможно. Множества живут, не зная, куда идут, чего хотят и к чему стремятся. Но ученик знает и согласовывает жизнь свою с избранной целью. Согласование это можно начать с малого, с тем чтобы малое это стало великим и наполнило всю жизнь, когда великая цель всецело захватывает сознание и становится ведущим началом. Что бы ни происходило на плывущем в море корабле, все, что находится на нем, устремлено в движении к далекой гавани, которой он в конце концов и достигает. Так и в микрокосме человеческом, к огненной цели устремленном, идет жизнь и происходит движение, но оно становится гармоническим, творческим и созидательным, когда весь микрокосм, без остатка, подобно кораблю в море, устремляется к берегам огненным, согласуя все энергии свои с путем утвержденным. Согласованность</w:t>
      </w:r>
      <w:r w:rsidR="000C6C5A" w:rsidRPr="005440D4">
        <w:rPr>
          <w:noProof/>
        </w:rPr>
        <w:t xml:space="preserve"> — </w:t>
      </w:r>
      <w:r w:rsidR="00AA5A76" w:rsidRPr="005440D4">
        <w:rPr>
          <w:noProof/>
        </w:rPr>
        <w:t>великая сила, ибо равнодействующая всех человеческих энергий, в данном микрокосме согласованно устремленных в одном направлении, развивает огромную мощь поступательного движения. И в то время как эти же энергии, будучи несогласованны, раздирают на части обычного человека, причиняя ему страдания и беспокойства, согласованные, они мощно несут дух к цели. Отсюда задание: явить высшую согласованность всего микрокосма и всех оболочек его в уявлении энергий микрокосмических во всех сферах его деятельности и выражения. Во сне и в бодрствовании, в работе и на отдыхе, в испытаниях и с победой, на заре утра или вечера, молодой или старый, в болезни или здоровье, с друзьями или один, признанный людьми или отвергнутый, в радости или у «стены плача», в почете или забвении, в жизни или перед лицом смерти, но всегда, неизменно в полной согласованности всего существа, устремлен ученик к заветной, чудной, далекой прекрасной огненной цели своей. Во имя ее отныне творится все, что совершает он на Земле. Это и есть путь Архата, путь согласованности материи и духа, путь высший, Владыкою указуемый.</w:t>
      </w:r>
    </w:p>
    <w:p w:rsidR="00AA5A76" w:rsidRPr="005440D4" w:rsidRDefault="00AA5A76" w:rsidP="00B139BA">
      <w:pPr>
        <w:rPr>
          <w:noProof/>
        </w:rPr>
      </w:pPr>
    </w:p>
    <w:p w:rsidR="00AA5A76" w:rsidRPr="005440D4" w:rsidRDefault="00FA504A" w:rsidP="00B139BA">
      <w:pPr>
        <w:rPr>
          <w:noProof/>
        </w:rPr>
      </w:pPr>
      <w:r w:rsidRPr="005440D4">
        <w:rPr>
          <w:rFonts w:cs="Arial"/>
          <w:b/>
          <w:noProof/>
          <w:szCs w:val="28"/>
        </w:rPr>
        <w:t xml:space="preserve">1955 г. </w:t>
      </w:r>
      <w:r w:rsidR="00AA5A76" w:rsidRPr="005440D4">
        <w:rPr>
          <w:b/>
          <w:noProof/>
        </w:rPr>
        <w:t>158.</w:t>
      </w:r>
      <w:r w:rsidR="00AA5A76" w:rsidRPr="005440D4">
        <w:rPr>
          <w:noProof/>
        </w:rPr>
        <w:t xml:space="preserve"> Да! Да! Да! Чем больше полного, несломимого, непоколебимого доверия к Владыке, тем легче идти и тем легче утверждать в применении качества нужные.</w:t>
      </w:r>
      <w:r w:rsidRPr="005440D4">
        <w:rPr>
          <w:noProof/>
        </w:rPr>
        <w:t xml:space="preserve"> </w:t>
      </w:r>
      <w:r w:rsidR="00AA5A76" w:rsidRPr="005440D4">
        <w:rPr>
          <w:noProof/>
        </w:rPr>
        <w:t xml:space="preserve">Как можно утверждать бесстрашие и отгонять мысли тревоги и беспокойства, постоянно подбрасываемые темными, если нет уверенности, что близок Владыка? Как можно спокойно идти в будущее, не зная его, если нет доверия к Руке Водящей? Как может не содрогнуться сердце среди разбушевавшегося океана хаотических энергий, когда не за что ухватиться, кроме Владыки? Так будем беспредельно растить доверие к Тому, Кто Поручился за нас перед Высшим. Поручительство поймем как акт черезвычайного и глубокого значения. Безжалостно выбросим из сознания каждую мысль, которая не согласуется с любовью, преданностью и доверием неумаленными. Жизнь с Владыкой пройти в сотрудничестве полном будет победой над нею. Поверьте всем сердцем и всем сердцем предайтесь Ему, себя предайте Ему, воле Его полностью, всецело, безвозвратно и навсегда, чтобы даже и не могло возникнуть мысли об отступлении. Ибо только тому, кто сжег свои корабли, или уничтожил мосты за собою, может быть доверен дальнейший путь и тайны его. Когда назад возврата нет, Может вести дальше Владыка за пределы известной ступени. Когда утверждается какое-либо качество, его противоположность начинает яро и упорно поднимать голову. Врага надо осознать, корни умертвить, лишив их питания мыслью. И когда нежелательное свойство уявляется в сознании в виде мысли, вот тут-то и надо этот побег, или росток мысли, лишить питания, тотчас же вышвырнув его из сознания. Этим прекращается ток, питающий данную мысль, ибо мысль питается мыслью. При повторных операциях этого рода корень мысли омертвляется и засыхает, а мысль умирает, лишенная поддержки. Но процесс надо довести до конца, иначе появятся новые побеги и все придется начинать сызнова. Достижение важно, но столь же важно и закрепление достигнутого. Не столь важно вместить, сколько удержать в сознании то, что вмещено. Лучше удержать малое, чем утерять великое. Ступень новую, достигнутую, надо еще и удержать. Это сделать легче, если выбросить из сознания то, что мешает полноте целеустремленности. Сколько энергии, времени и труда теряется на мысли ненужные, и особенно на чувства и переживания. Если от них избавиться, много места и времени освободится. Нужно научиться в каждый данный момент различать, что является наинужнейшим, чтобы все прочее, ему мешающее, из сознания убирать. Полнопреданность Учителю и в этом может успешно уявиться. Нам не нужны ваши ненужные мысли и ваши ненужные чувства, они отягощают не только вас, но и Нас. Очистите сознание от излишнего сора. Почему думать, что сор этот состоит из каких-то особенно темных или порочных мыслей? Мысли случайные, мысли житейские, не вызванные суровой необходимостью или исполнением </w:t>
      </w:r>
      <w:r w:rsidR="00AA5A76" w:rsidRPr="005440D4">
        <w:rPr>
          <w:noProof/>
        </w:rPr>
        <w:lastRenderedPageBreak/>
        <w:t>долга перед людьми, мысли самые обычные, сами собою так привычно, и просто, и постоянно текущие,</w:t>
      </w:r>
      <w:r w:rsidR="000C6C5A" w:rsidRPr="005440D4">
        <w:rPr>
          <w:noProof/>
        </w:rPr>
        <w:t xml:space="preserve"> — </w:t>
      </w:r>
      <w:r w:rsidR="00AA5A76" w:rsidRPr="005440D4">
        <w:rPr>
          <w:noProof/>
        </w:rPr>
        <w:t>все не нужны. Проследите за собой. Можно ужаснуться тому, сколько времени отдается мыслям никчемным, в то время как энергии ваши нужны Учителю. Постоянный Образ Владыки в сознании вашем (позволяет) допускает явление непрерываемого контакта, при наличии которого Луч посланный может воздействовать Светом своим на сферы, окружающие ученика, плотные и тонкие. Но для этого сознание должно быть очищено от сора и мысленных осколков, засоряющих обычное мышление. Экран сознания, долженствующий отражать Свет вибраций Луча, не может этого сделать, если он затемнен обрывками мыслей излишних, ненужных, а часто и вредных. Мутное и пыльное стекло не пропустит света, серый и грязный экран не даст отражения. Если сознание очищено и арфа духа настроена гармонично, творчество духа полно и плодоносно и близок тогда Владыка.</w:t>
      </w:r>
    </w:p>
    <w:p w:rsidR="00AA5A76" w:rsidRPr="005440D4" w:rsidRDefault="00AA5A76" w:rsidP="00B139BA">
      <w:pPr>
        <w:rPr>
          <w:noProof/>
        </w:rPr>
      </w:pPr>
    </w:p>
    <w:p w:rsidR="00AA5A76" w:rsidRPr="005440D4" w:rsidRDefault="00FA504A" w:rsidP="00B139BA">
      <w:pPr>
        <w:rPr>
          <w:noProof/>
        </w:rPr>
      </w:pPr>
      <w:r w:rsidRPr="005440D4">
        <w:rPr>
          <w:rFonts w:cs="Arial"/>
          <w:b/>
          <w:noProof/>
          <w:szCs w:val="28"/>
        </w:rPr>
        <w:t xml:space="preserve">1955 г. </w:t>
      </w:r>
      <w:r w:rsidR="00AA5A76" w:rsidRPr="005440D4">
        <w:rPr>
          <w:b/>
          <w:noProof/>
        </w:rPr>
        <w:t>159. (Март 28).</w:t>
      </w:r>
      <w:r w:rsidR="00AA5A76" w:rsidRPr="005440D4">
        <w:rPr>
          <w:noProof/>
        </w:rPr>
        <w:t xml:space="preserve"> Итак, ставка</w:t>
      </w:r>
      <w:r w:rsidR="000C6C5A" w:rsidRPr="005440D4">
        <w:rPr>
          <w:noProof/>
        </w:rPr>
        <w:t xml:space="preserve"> — </w:t>
      </w:r>
      <w:r w:rsidR="00AA5A76" w:rsidRPr="005440D4">
        <w:rPr>
          <w:noProof/>
        </w:rPr>
        <w:t>на полное безграничное доверие Учителю и веру в великую мощь Иерархии Света. В область Света и его законов переносится сознание. Мысль устремлена и овладевает постепенно тем, что дано Иерархией для продвижения.</w:t>
      </w:r>
      <w:r w:rsidR="000C2557" w:rsidRPr="005440D4">
        <w:rPr>
          <w:noProof/>
        </w:rPr>
        <w:t xml:space="preserve"> </w:t>
      </w:r>
      <w:r w:rsidR="00AA5A76" w:rsidRPr="005440D4">
        <w:rPr>
          <w:noProof/>
        </w:rPr>
        <w:t>Нужно войти в сферу мыслей Владыки и усвоить те принципы Космоса, в рамках которых существует человечество и пути его эволюции. Когда общая картина будет ясна и спираль великих Кругов, или Циклов эволюции, четко предстанет перед глазами, можно найти и свое место на этой огромной лестнице, по которой восходит во Вселенной все живое. Мертвого ничего в природе нет. Без синтеза этого не постичь. Без синтетического понимания жизни нельзя ни места своего увидеть в мирах, ни с жизнью земной примириться в аспекте ее малого отрезка времени и условий малого существования отдельного человека. И большому, и малому надо найти и место, и смысл, и оправдание. Надо, чтобы и большое, и малое, и самомалейшее в жизни человека служило все той же великой цели, ибо велико назначение жизни. Когда все пронизано и насыщено великой идеей восхождения духа в Беспредельность, все становится на свои места в синтетическом понимании жизни. Жизнь везде, и все ее формы восходят. При наличии синтеза наступает примирение с жизнью, какова бы она ни была, ибо понимает тогда человек, что и радость и горе, и жизнь и смерть, и день и ночь</w:t>
      </w:r>
      <w:r w:rsidR="000C6C5A" w:rsidRPr="005440D4">
        <w:rPr>
          <w:noProof/>
        </w:rPr>
        <w:t xml:space="preserve"> — </w:t>
      </w:r>
      <w:r w:rsidR="00AA5A76" w:rsidRPr="005440D4">
        <w:rPr>
          <w:noProof/>
        </w:rPr>
        <w:t>все служит для восхождения. Что такое земная жизнь? Земная жизнь</w:t>
      </w:r>
      <w:r w:rsidR="000C6C5A" w:rsidRPr="005440D4">
        <w:rPr>
          <w:noProof/>
        </w:rPr>
        <w:t xml:space="preserve"> — </w:t>
      </w:r>
      <w:r w:rsidR="00AA5A76" w:rsidRPr="005440D4">
        <w:rPr>
          <w:noProof/>
        </w:rPr>
        <w:t>это лестница к Свету. Что такое все, происходящее с человеком? При синтетическом понимании жизни все происходящее с человеком</w:t>
      </w:r>
      <w:r w:rsidR="000C6C5A" w:rsidRPr="005440D4">
        <w:rPr>
          <w:noProof/>
        </w:rPr>
        <w:t xml:space="preserve"> — </w:t>
      </w:r>
      <w:r w:rsidR="00AA5A76" w:rsidRPr="005440D4">
        <w:rPr>
          <w:noProof/>
        </w:rPr>
        <w:t xml:space="preserve">это ступени лестницы восхождения духа. В спирали времени поднимается дух к сияющим вершинам Света. И если труден подъем, если вихри и мрак, если скалы встают на пути и опасность кругом, то тем славнее победа и достижение завоеванное. Дух закаляется именно на преодолении. Преодолевающему, побеждающему, силою </w:t>
      </w:r>
      <w:r w:rsidR="00AA5A76" w:rsidRPr="005440D4">
        <w:rPr>
          <w:noProof/>
        </w:rPr>
        <w:lastRenderedPageBreak/>
        <w:t>Свет восхищающему дается венец победы. Вы прилагаете усилия, а Я Помогаю, и мы вместе восходим. Идите спокойно и смело за ведущим Владыкой, ибо Свет, но не тьма впереди. Вам Говорю</w:t>
      </w:r>
      <w:r w:rsidR="000C6C5A" w:rsidRPr="005440D4">
        <w:rPr>
          <w:noProof/>
        </w:rPr>
        <w:t xml:space="preserve"> — </w:t>
      </w:r>
      <w:r w:rsidR="00AA5A76" w:rsidRPr="005440D4">
        <w:rPr>
          <w:noProof/>
        </w:rPr>
        <w:t>идите.</w:t>
      </w:r>
    </w:p>
    <w:p w:rsidR="00AA5A76" w:rsidRPr="005440D4" w:rsidRDefault="00AA5A76" w:rsidP="00B139BA">
      <w:pPr>
        <w:rPr>
          <w:noProof/>
        </w:rPr>
      </w:pPr>
    </w:p>
    <w:p w:rsidR="00AA5A76" w:rsidRPr="005440D4" w:rsidRDefault="00C272E3" w:rsidP="00B139BA">
      <w:pPr>
        <w:rPr>
          <w:noProof/>
        </w:rPr>
      </w:pPr>
      <w:r w:rsidRPr="005440D4">
        <w:rPr>
          <w:rFonts w:cs="Arial"/>
          <w:b/>
          <w:noProof/>
          <w:szCs w:val="28"/>
        </w:rPr>
        <w:t xml:space="preserve">1955 г. </w:t>
      </w:r>
      <w:r w:rsidR="00AA5A76" w:rsidRPr="005440D4">
        <w:rPr>
          <w:b/>
          <w:noProof/>
        </w:rPr>
        <w:t>160.</w:t>
      </w:r>
      <w:r w:rsidR="00AA5A76" w:rsidRPr="005440D4">
        <w:rPr>
          <w:noProof/>
        </w:rPr>
        <w:t xml:space="preserve"> Сын Мой, почему ты полагаешь, что некоторые проступки людей могут оставаться без последствий? Следствия приносит все, в разных плоскостях и на разных планах. Нет явления, следствий не приносящего. Потому в каждом явлении, плохом и хорошем, можно усмотреть, что оно принесет. Плод всегда бывает по роду семени. Явления в пространстве растут и, выросши, возвращаются к тому, кто их породил. Ветер возвращается на круги своя. А также и люди. И если при возвращении своем они встречают радушный прием и желание войти с ними в соприкосновение, они получают добавочную силу, чтобы, прозвучав, снова уйти и снова вернуться. Но когда может сказать им человек: «Вот пришло явление сие, чтобы зазвучать для меня, но не имеет оно во мне ничего»,</w:t>
      </w:r>
      <w:r w:rsidR="000C6C5A" w:rsidRPr="005440D4">
        <w:rPr>
          <w:noProof/>
        </w:rPr>
        <w:t xml:space="preserve"> — </w:t>
      </w:r>
      <w:r w:rsidR="00AA5A76" w:rsidRPr="005440D4">
        <w:rPr>
          <w:noProof/>
        </w:rPr>
        <w:t>тогда становится человек свободен от его власти и оно уже не угрожает ему, подчинив себе сознание, снова и снова захватывать его в свою сферу. Но если это явление Света, явление доброе, добрые плоды приносящее, можно встретиться, и принять его, и плодам Света порадоваться. Так же изживаются и исчерпываются враги и люди, неприятные нам. Возрасти духом надо на все: на хорошее и на плохое. На первое</w:t>
      </w:r>
      <w:r w:rsidR="000C6C5A" w:rsidRPr="005440D4">
        <w:rPr>
          <w:noProof/>
        </w:rPr>
        <w:t xml:space="preserve"> — </w:t>
      </w:r>
      <w:r w:rsidR="00AA5A76" w:rsidRPr="005440D4">
        <w:rPr>
          <w:noProof/>
        </w:rPr>
        <w:t>для умножения Света и усиления его, на второе</w:t>
      </w:r>
      <w:r w:rsidR="000C6C5A" w:rsidRPr="005440D4">
        <w:rPr>
          <w:noProof/>
        </w:rPr>
        <w:t xml:space="preserve"> — </w:t>
      </w:r>
      <w:r w:rsidR="00AA5A76" w:rsidRPr="005440D4">
        <w:rPr>
          <w:noProof/>
        </w:rPr>
        <w:t xml:space="preserve">для пресечения нити кармы. И если мы возросли духом достаточно, то очередной кармический удар нейтрализуется силою духа, ибо идущее явление не имеет в нас ничего. Уметь так встретить волну зла, или бывшего врага, или очередное испытание будет знаком победы. Вот почему так нужно равновесие. Ведь это и есть освобождение от власти людей, вещей и явлений. Если могучую силу равновесия нечто не в состоянии поколебать внутри, это означает, что власть чего-то над сознанием закончилась. Если бы люди осознали все значение спокойствия и равновесия, если бы поняли, что нет ничего в мире, на что можно было бы променять или за что отдать чудесный пламенный кристалл равновесия духа! Как он могуч! Как он строителен! Как изумителен в своей силе! Спокойным, ровным, но мощным пламенем своих излучений он сжигает, он уничтожает, он испепеляет те самые вибрации зла, которые направлены к сердцу героя. Ибо, поистине, Называем героем того, кто нашел в себе силу и дерзновение мощь равновесия утверждать. Носители Камня, знайте, что чудесная сила его на равновесии зиждется. Знайте, что сокровище это, рожденное и утвержденное в мире печали, страданий и скорби, в мире материи плотной, сияет и горит чудесным огнем во всех мирах, видимых и невидимых, до самых высочайших. Истинно, стоит посвятить всю жизнь на то, чтобы его возрастить, оберечь и приумножить, чтобы было с чем вступить в Мир Иной. Без равновесия не может быть накопления психической </w:t>
      </w:r>
      <w:r w:rsidR="00AA5A76" w:rsidRPr="005440D4">
        <w:rPr>
          <w:noProof/>
        </w:rPr>
        <w:lastRenderedPageBreak/>
        <w:t>энергии. Без равновесия центры не будут открыты, ибо огнями надо уметь управлять. Вот он, собравший богатства земные, и вот тот, кто возрастил и умножил Сокровище Камня. Вот проходят они через Великий Порог, и ценность приобретений обоих становится яро очевидной: один с пустыми руками, другой</w:t>
      </w:r>
      <w:r w:rsidR="000C6C5A" w:rsidRPr="005440D4">
        <w:rPr>
          <w:noProof/>
        </w:rPr>
        <w:t xml:space="preserve"> — </w:t>
      </w:r>
      <w:r w:rsidR="00AA5A76" w:rsidRPr="005440D4">
        <w:rPr>
          <w:noProof/>
        </w:rPr>
        <w:t>с истинным приобретением, которому нет цены и которое нельзя променять на все золото мира, на все земные сокровища. Камень несущие и силу его умножающие, знайте, что творите неумирающее явление Света. Дело Иерархии творите. Утверждаю вас в явлении Камня и силу понимания творимого действа Посылаю. Владыка Сказал.</w:t>
      </w:r>
    </w:p>
    <w:p w:rsidR="00AA5A76" w:rsidRPr="005440D4" w:rsidRDefault="00AA5A76" w:rsidP="00B139BA">
      <w:pPr>
        <w:rPr>
          <w:noProof/>
        </w:rPr>
      </w:pPr>
    </w:p>
    <w:p w:rsidR="00AA5A76" w:rsidRPr="005440D4" w:rsidRDefault="000C7712" w:rsidP="00B139BA">
      <w:pPr>
        <w:rPr>
          <w:noProof/>
        </w:rPr>
      </w:pPr>
      <w:r w:rsidRPr="005440D4">
        <w:rPr>
          <w:rFonts w:cs="Arial"/>
          <w:b/>
          <w:noProof/>
          <w:szCs w:val="28"/>
        </w:rPr>
        <w:t xml:space="preserve">1955 г. </w:t>
      </w:r>
      <w:r w:rsidR="00AA5A76" w:rsidRPr="005440D4">
        <w:rPr>
          <w:b/>
          <w:noProof/>
        </w:rPr>
        <w:t>161. (Март 29).</w:t>
      </w:r>
      <w:r w:rsidR="00AA5A76" w:rsidRPr="005440D4">
        <w:rPr>
          <w:noProof/>
        </w:rPr>
        <w:t xml:space="preserve"> Сын Мой, Близость к Учителю можно углублять и усиливать беспредельно, пока не станет Он единственной пищей и жизнью. А так как в Нем все, то Может насытить Он все энергии ученика, к Нему устремленные. Чаще и больше надо думать о Нем. Надо вращать это понятие в сознании, и будет оно вместе с сознанием расти, пока не заполнит вибрациями своими всего микрокосма ученика. Сознание расширяется вместе с расширением понятия «Учитель». В Сердце Великом находится все, что надо теперь, что будет когда-либо нужно устремленному к Свету духу. Учитель</w:t>
      </w:r>
      <w:r w:rsidR="000C6C5A" w:rsidRPr="005440D4">
        <w:rPr>
          <w:noProof/>
        </w:rPr>
        <w:t xml:space="preserve"> — </w:t>
      </w:r>
      <w:r w:rsidR="00AA5A76" w:rsidRPr="005440D4">
        <w:rPr>
          <w:noProof/>
        </w:rPr>
        <w:t>это мост к Огненному Миру. Без моста не пройти: слишком далек путь и слишком много бездн на пути. Если для утверждения Учителя мало одной жизни, все свои жизни можно Ему посвятить. Как втолковать, что процесс сближения с Учителем длится тысячелетия и что начало его теряется в тумане веков ранней зари человечества. Дав искру самосознания когда-то, Учитель Ждет, когда искра эта разгорится в пламя сознательного устремления к Учителю и неукротимого желания сперва приблизиться к Нему, а потом слиться с Ним воедино. Это не утрата Индивидуальности, но, наоборот, полный расцвет всех ее возможностей, доступных на данной ступени эволюции в данном Круге. Учитель из мира обычного Поднимает сознание в Мир Свой, и становится тогда сознание озаренным. Многие живут без Учителя. И кроты, и ползающие, и прочие бескрылые тоже живут. Но попробуйте орла лишить крыльев! Духу, проснувшемуся к осознанию Учителя, без крыльев нельзя. И если крот не нуждается в крыльях, то какое до этого дело орлу? У каждого из них свои дороги: у одного</w:t>
      </w:r>
      <w:r w:rsidR="000C6C5A" w:rsidRPr="005440D4">
        <w:rPr>
          <w:noProof/>
        </w:rPr>
        <w:t xml:space="preserve"> — </w:t>
      </w:r>
      <w:r w:rsidR="00AA5A76" w:rsidRPr="005440D4">
        <w:rPr>
          <w:noProof/>
        </w:rPr>
        <w:t>в темноте, под землею, у другого</w:t>
      </w:r>
      <w:r w:rsidR="000C6C5A" w:rsidRPr="005440D4">
        <w:rPr>
          <w:noProof/>
        </w:rPr>
        <w:t xml:space="preserve"> — </w:t>
      </w:r>
      <w:r w:rsidR="00AA5A76" w:rsidRPr="005440D4">
        <w:rPr>
          <w:noProof/>
        </w:rPr>
        <w:t xml:space="preserve">в просторах неба. И то, чего не увидит в своей норе крот, увидит орел в поднебесье. А видит он много, и широк его горизонт, и полеты никуда не заказаны, и никто не скажет, куда в одиноком полете устремится орел духа. И ходячие, и ползающие не могут преградить его путь и не смогут ему доказать, что ползать под землею или даже ходить по земле лучше, чем летать. Но каждый благонамеренный двуногий обитатель планеты стремится заманить орла в свою яму и искренне уверен, что именно в ней хорошо. Каждый, кто ниже, стремится заступить путь дерзновенному, путь орлиный. Но заповедано дерзание, но заповеданы пути необычного, </w:t>
      </w:r>
      <w:r w:rsidR="00AA5A76" w:rsidRPr="005440D4">
        <w:rPr>
          <w:noProof/>
        </w:rPr>
        <w:lastRenderedPageBreak/>
        <w:t>но полеты пламенные заповеданы в сферы сияющей мысли. Да! Да! Сперва мысль дерзания, дающая направление, потом</w:t>
      </w:r>
      <w:r w:rsidR="000C6C5A" w:rsidRPr="005440D4">
        <w:rPr>
          <w:noProof/>
        </w:rPr>
        <w:t xml:space="preserve"> — </w:t>
      </w:r>
      <w:r w:rsidR="00AA5A76" w:rsidRPr="005440D4">
        <w:rPr>
          <w:noProof/>
        </w:rPr>
        <w:t>полет, потом</w:t>
      </w:r>
      <w:r w:rsidR="000C6C5A" w:rsidRPr="005440D4">
        <w:rPr>
          <w:noProof/>
        </w:rPr>
        <w:t xml:space="preserve"> — </w:t>
      </w:r>
      <w:r w:rsidR="00AA5A76" w:rsidRPr="005440D4">
        <w:rPr>
          <w:noProof/>
        </w:rPr>
        <w:t>достижение. Собирайте кристаллы осознанной мысли в Чашу Бессмертия. Мыслью создаются миры. Мыслью и дух будущее свое строит. Но мысль не имеет границ, но мысль не связана ничем, но мыслью можно созидать вне условностей ограниченного сознания, но мыслью можно творить беспредельно. Явите понимание безграничной творческой мощи мысли. Как на Земле, так и на Небе, как вверху, так и внизу. И если на Земле все творения рук человеческих созданы мыслью, то мыслью Тех, Кто тоже когда-то и где-то Были людьми, сотворены и миры. Вселенная создана мыслью. Какова же ее Мощь? И где же пределы этой Мощи? И есть предел в Беспредельности?</w:t>
      </w:r>
    </w:p>
    <w:p w:rsidR="00AA5A76" w:rsidRPr="005440D4" w:rsidRDefault="00AA5A76" w:rsidP="00B139BA">
      <w:pPr>
        <w:rPr>
          <w:noProof/>
        </w:rPr>
      </w:pPr>
    </w:p>
    <w:p w:rsidR="00AA5A76" w:rsidRPr="005440D4" w:rsidRDefault="000C7712" w:rsidP="00B139BA">
      <w:pPr>
        <w:rPr>
          <w:noProof/>
        </w:rPr>
      </w:pPr>
      <w:r w:rsidRPr="005440D4">
        <w:rPr>
          <w:rFonts w:cs="Arial"/>
          <w:b/>
          <w:noProof/>
          <w:szCs w:val="28"/>
        </w:rPr>
        <w:t xml:space="preserve">1955 г. </w:t>
      </w:r>
      <w:r w:rsidR="00AA5A76" w:rsidRPr="005440D4">
        <w:rPr>
          <w:b/>
          <w:noProof/>
        </w:rPr>
        <w:t>162.</w:t>
      </w:r>
      <w:r w:rsidR="00AA5A76" w:rsidRPr="005440D4">
        <w:rPr>
          <w:noProof/>
        </w:rPr>
        <w:t xml:space="preserve"> Сын Мой, когда же поймешь, что огни возношения мыслей и чувств, посвященных Владыке, можно усиливать беспредельно. И в них будет расти твоя сила. Ибо с расширением понимания Учителя сами растем. Это есть не что иное, как выгодное и прибыльное помещение капитала в дело верное, дело прочное и дело постоянное, постоянно растущее и приносящее доход. Даже на малом опыте можно увидеть, как плодоносно набухают возможности, когда сердце и сознание наполняются Владыкой. И радость в том, что этот опыт сияющий можно умножать и расширять без конца. Для дел земных нужны какие-то условия соответствующие, для опыта сознательного сближения с Учителем не надо ничего, кроме любви и устремления сердца. Условия земные значения не имеют. Устремиться к Учителю можно всегда. Так среди зарослей жизни намечаем пути духа, для которых даже самые непроходимые заросли не препятствие. Обратите внимание на то, что пути, Мною указуемые, пролегают поверх. Потому для Моих учеников ничто не препятствие, ибо всегда могут подняться над ним. Нужную силу духа подняться над жизнью Даю. Тому, кто Света коснулся, не захочется пресмыкаться в зловонных болотах низин. Его уже тянет к Нашим вершинам. Вершина Горы Матери Мира сияет огнями беспредельных возможностей.</w:t>
      </w:r>
    </w:p>
    <w:p w:rsidR="00AA5A76" w:rsidRPr="005440D4" w:rsidRDefault="00AA5A76" w:rsidP="00B139BA">
      <w:pPr>
        <w:rPr>
          <w:noProof/>
        </w:rPr>
      </w:pPr>
    </w:p>
    <w:p w:rsidR="00AA5A76" w:rsidRPr="005440D4" w:rsidRDefault="000C7712" w:rsidP="00B139BA">
      <w:pPr>
        <w:rPr>
          <w:noProof/>
        </w:rPr>
      </w:pPr>
      <w:r w:rsidRPr="005440D4">
        <w:rPr>
          <w:rFonts w:cs="Arial"/>
          <w:b/>
          <w:noProof/>
          <w:szCs w:val="28"/>
        </w:rPr>
        <w:t xml:space="preserve">1955 г. </w:t>
      </w:r>
      <w:r w:rsidR="00AA5A76" w:rsidRPr="005440D4">
        <w:rPr>
          <w:b/>
          <w:noProof/>
        </w:rPr>
        <w:t>163.</w:t>
      </w:r>
      <w:r w:rsidR="00AA5A76" w:rsidRPr="005440D4">
        <w:rPr>
          <w:noProof/>
        </w:rPr>
        <w:t xml:space="preserve"> Расчленение сознания предполагает полное предварительное овладение всеми тремя проводниками. Все тела подчиняются воле, то есть суровой дисциплине духа. Даже хороший конь без узды не пойдет, куда нужно. Так и оболочки без серебряной узды духа не станут повиноваться. Каждой из них можно давать задания что-либо делать, или чего-нибудь не делать, или, особенно, от чего-нибудь воздержаться. Одного желания далеко не достаточно, желание не есть исполнение. Добрыми намерениями ад устлан. Но когда желание достигает силы, достаточной для претворения его в жизнь, или применения, тогда можно сказать, что начало положено, но только начало. Для утверждения какого-либо явления или уничтожения в себе чего-либо одиночного действия недостаточно. Оно повторяется до тех пор, пока оболочки не воспримут его как форму выражения своей сущности, то есть пока данное свойство не станет как бы второй натурой. Только начать недостаточно, надо завершить начатое. Сколько уже раз делались попытки что-то в себе утвердить, и сколько раз достигнутые результаты разрушались. То, что в сущности человека утверждалось веками, не может быть уничтожено в одночасье. Надо приготовиться к длительной и упорной борьбе с самим собою, со многими своими ненужными или вредными накоплениями. Процесс болезненен, особенно при их усиленном выявлении, вызванном желанием произвести чистку внутри. Как только нежелательное свойство начинает поднимать голову или уявляется в действии против воли, тут и наступает самый удобный момент для того, чтобы подрезать его корни. Корни нежелательных качеств подрезаются ножом мысли. Своеволие астрала часто вовлекает человека в беду. Ему в этой борьбе уделяется особое внимание. Вода долбит камень. Инертную неподвижную сущность застывших привычек лишь нечеловеческой настойчивостью и упорством можно победить. Надо силы собрать на борьбу с самим собою. Один враг у человека</w:t>
      </w:r>
      <w:r w:rsidR="000C6C5A" w:rsidRPr="005440D4">
        <w:rPr>
          <w:noProof/>
        </w:rPr>
        <w:t xml:space="preserve"> — </w:t>
      </w:r>
      <w:r w:rsidR="00AA5A76" w:rsidRPr="005440D4">
        <w:rPr>
          <w:noProof/>
        </w:rPr>
        <w:t>это он сам, его прошлое низшее «я», его самость</w:t>
      </w:r>
      <w:r w:rsidR="000C6C5A" w:rsidRPr="005440D4">
        <w:rPr>
          <w:noProof/>
        </w:rPr>
        <w:t xml:space="preserve"> — </w:t>
      </w:r>
      <w:r w:rsidR="00AA5A76" w:rsidRPr="005440D4">
        <w:rPr>
          <w:noProof/>
        </w:rPr>
        <w:t>вместилище всех его недостатков и пороков. Преодолевающему себя дается непереходящий венок победы. Энергии устремления, энергии восхождения надо на самость направить, дабы ее обуздать в себе силою духа.</w:t>
      </w:r>
    </w:p>
    <w:p w:rsidR="00AA5A76" w:rsidRPr="005440D4" w:rsidRDefault="00AA5A76" w:rsidP="00B139BA">
      <w:pPr>
        <w:rPr>
          <w:noProof/>
        </w:rPr>
      </w:pPr>
    </w:p>
    <w:p w:rsidR="00AA5A76" w:rsidRPr="005440D4" w:rsidRDefault="00356D42" w:rsidP="00B139BA">
      <w:pPr>
        <w:rPr>
          <w:noProof/>
        </w:rPr>
      </w:pPr>
      <w:r w:rsidRPr="005440D4">
        <w:rPr>
          <w:rFonts w:cs="Arial"/>
          <w:b/>
          <w:noProof/>
          <w:szCs w:val="28"/>
        </w:rPr>
        <w:t xml:space="preserve">1955 г. </w:t>
      </w:r>
      <w:r w:rsidR="00AA5A76" w:rsidRPr="005440D4">
        <w:rPr>
          <w:b/>
          <w:noProof/>
        </w:rPr>
        <w:t>164. (Март 30).</w:t>
      </w:r>
      <w:r w:rsidR="00AA5A76" w:rsidRPr="005440D4">
        <w:rPr>
          <w:noProof/>
        </w:rPr>
        <w:t xml:space="preserve"> Опытное знание Считаем ценным. Отвлеченного знания, не основанного на жизни, и оторванного от нее, и не могущего быть примененным в жизни, не Признаем. Путь ученичества есть путь опытного познавания. Потому Учу на жизни. Указую каждый опыт, даваемый жизнью, использовать полностью и со всех сторон, дабы, если он горек, причин, его породивших, избежать, если они зависят от самого ученика. Многое в жизни нашей от нас самих зависит. Часто обстоятельства окружающие вызываются энергиями, заключенными в самой ауре человека. Жизненный опыт, собираемый человеком, есть единственная цель его пребывания на Земле. Люди часто отклоняются от этой цели и ищут ее в чем-то другом, делая пребывание свое в плотном мире бессмысленным. Надо жить, яро испытуя каждый опыт. Каждому опыту, столь щедро предоставляемому жизнью, можно порадоваться. Горечь уйдет, боль утихнет, но плод опытного знания останется навсегда. Не надо избегать и уклоняться от тех испытаний, которые Дает или Допускает Учитель. Но извлечь из них преподаваемый ими урок нужно, ибо ради этого и даются. Говорят об испытаниях и делают при этом постные лица. Жизнь на постном масле, постно-унылая, не приличествует ученику. Радостно, бодро и смело идет он через жизнь, радуясь опыту и испытаниям, то есть возможности бесконечно учиться. Учителя никто не отнимет, Великих Законов и принципов, по которым спирально круговращается жизнь в эонах времен, тоже не отнять; дух вечен и нерушим, и впереди Свет будущего, но не тьма прошлого; можно радоваться и спокойно и смело идти по пути вечного восхождения духа. На явлениях Вечности и вечных Великих Космических Законах надо строить свою жизнь, получая от жизни земной и обогащая жизнь духа опытом, столь нужным для расширения сознания, которое по мере роста становится способным постигать величие космического построения жизни. В аспекте земном, обывательском, человек</w:t>
      </w:r>
      <w:r w:rsidR="000C6C5A" w:rsidRPr="005440D4">
        <w:rPr>
          <w:noProof/>
        </w:rPr>
        <w:t xml:space="preserve"> — </w:t>
      </w:r>
      <w:r w:rsidR="00AA5A76" w:rsidRPr="005440D4">
        <w:rPr>
          <w:noProof/>
        </w:rPr>
        <w:t>это личность, имеющая удостоверение личности; в аспекте космическом человек</w:t>
      </w:r>
      <w:r w:rsidR="000C6C5A" w:rsidRPr="005440D4">
        <w:rPr>
          <w:noProof/>
        </w:rPr>
        <w:t xml:space="preserve"> — </w:t>
      </w:r>
      <w:r w:rsidR="00AA5A76" w:rsidRPr="005440D4">
        <w:rPr>
          <w:noProof/>
        </w:rPr>
        <w:t>это часть Космоса, это дух, это искра Божественного Пламени, когда-то исшедшая из недр Космоса и в процессе бесконечной Эволюции и восхождения устремленная туда, откуда она изошла. Путники Великого Пути есть духи, осознавшие свое космическое назначение. Ибо жизнь есть путь в Беспредельность, и всякое другое понимание жизни не будет истинным. Построение жизни только тогда приобретает свой настоящий смысл, когда зиждется оно на знании истинных, то есть космических, принципов бытия человека. Потому правильным может быть только лишь построение, устремленное в будущее. Страна, устремленная в будущее, преуспеет, а также и каждый человек, не ограничивший себя рамками настоящего или одной краткой жизни земной. Ибо во имя Великого Будущего, запечатленного в Мире Прообразов, совершается все, происходящее на планете.</w:t>
      </w:r>
    </w:p>
    <w:p w:rsidR="00AA5A76" w:rsidRPr="005440D4" w:rsidRDefault="00AA5A76" w:rsidP="00B139BA">
      <w:pPr>
        <w:rPr>
          <w:noProof/>
        </w:rPr>
      </w:pPr>
    </w:p>
    <w:p w:rsidR="00AA5A76" w:rsidRPr="005440D4" w:rsidRDefault="00737D83" w:rsidP="00B139BA">
      <w:pPr>
        <w:rPr>
          <w:noProof/>
        </w:rPr>
      </w:pPr>
      <w:r w:rsidRPr="005440D4">
        <w:rPr>
          <w:rFonts w:cs="Arial"/>
          <w:b/>
          <w:noProof/>
          <w:szCs w:val="28"/>
        </w:rPr>
        <w:t xml:space="preserve">1955 г. </w:t>
      </w:r>
      <w:r w:rsidR="00AA5A76" w:rsidRPr="005440D4">
        <w:rPr>
          <w:b/>
          <w:noProof/>
        </w:rPr>
        <w:t>165.</w:t>
      </w:r>
      <w:r w:rsidR="00AA5A76" w:rsidRPr="005440D4">
        <w:rPr>
          <w:noProof/>
        </w:rPr>
        <w:t xml:space="preserve"> Сын Мой, Владыка Доволен, что мир Его мыслей проникает в сознание твое, наполняя его образами. Луч посланный дает следствия явные. Мысли будут расти и занимать все больше и больше места, пока для мира личных мыслей места уже не останется совсем. Не Мне в ваш, но вам в Мой Мир надо войти. Много ваших миров, и все во тьме, но Мой</w:t>
      </w:r>
      <w:r w:rsidR="000C6C5A" w:rsidRPr="005440D4">
        <w:rPr>
          <w:noProof/>
        </w:rPr>
        <w:t xml:space="preserve"> — </w:t>
      </w:r>
      <w:r w:rsidR="00AA5A76" w:rsidRPr="005440D4">
        <w:rPr>
          <w:noProof/>
        </w:rPr>
        <w:t>Един, и в Свете. Удержите дыхание Моего Мира в сознании вашем, наполнитесь им. Буду считать часы, не отданные Учению, потерянными напрасно. В духе прилежит человек к чему-либо. Потому не в том, что делает человек, но в том, как он мыслит, заключается состояние прилежания Учению. Когда осознана неизбежность Единого Пути, казалось бы, уже легче быть занятым лишь тем, что ему соответствует. Говорю о состоянии постоянной согласованности сознания с продвижением по пути. Или со Мною, или с обычностью людскою. Но Хочу поднять вас из мира обычности. Но Прошу</w:t>
      </w:r>
      <w:r w:rsidR="000C6C5A" w:rsidRPr="005440D4">
        <w:rPr>
          <w:noProof/>
        </w:rPr>
        <w:t xml:space="preserve"> — </w:t>
      </w:r>
      <w:r w:rsidR="00AA5A76" w:rsidRPr="005440D4">
        <w:rPr>
          <w:noProof/>
        </w:rPr>
        <w:t>осознайте нужность нужного, чтобы ненужное можно было отбросить. Скажите Мне, что мешает вам полностью погрузиться в океан Моих возможностей? Какие игрушки отвлекают взор ваш? Что предпочитаете Свету? При Свете можно творить все. Что такое делаете вы, чего нельзя делать при Свете? Пусть Свет Мой в сознании вашем будет постоянным. Он был бы таковым, если бы дымные огни самости не застилали его. Свету идущему расчистите путь. Владыка Идет и Хочет, чтобы к Приходу Его сердца были очищены и готовы.</w:t>
      </w:r>
    </w:p>
    <w:p w:rsidR="00AA5A76" w:rsidRPr="005440D4" w:rsidRDefault="00AA5A76" w:rsidP="00B139BA">
      <w:pPr>
        <w:rPr>
          <w:noProof/>
        </w:rPr>
      </w:pPr>
    </w:p>
    <w:p w:rsidR="00AA5A76" w:rsidRPr="005440D4" w:rsidRDefault="00D65561" w:rsidP="00B139BA">
      <w:pPr>
        <w:rPr>
          <w:noProof/>
        </w:rPr>
      </w:pPr>
      <w:r w:rsidRPr="005440D4">
        <w:rPr>
          <w:rFonts w:cs="Arial"/>
          <w:b/>
          <w:noProof/>
          <w:szCs w:val="28"/>
        </w:rPr>
        <w:t xml:space="preserve">1955 г. </w:t>
      </w:r>
      <w:r w:rsidR="00AA5A76" w:rsidRPr="005440D4">
        <w:rPr>
          <w:b/>
          <w:noProof/>
        </w:rPr>
        <w:t>166. (Март 31).</w:t>
      </w:r>
      <w:r w:rsidR="00AA5A76" w:rsidRPr="005440D4">
        <w:rPr>
          <w:noProof/>
        </w:rPr>
        <w:t xml:space="preserve"> Хорошо также осознать и свои собственные ограничения. От возможностей, лежащих перед духом, и действительным его состоянием расстояние большое. Ученик знает, что те или иные достижения возможны, но возможность эта еще совсем не означает обладания ими. Разрыв между тем, что хочет ученик и что он представляет собою в данный момент, заполняется действиями, ведущими его к цели его желаний или устремлений. Можно видеть на расстоянии. Но ученик еще не видит. Центр третьего глаза еще не возжегся. Раньше времени разбудить центры нельзя. Остается лишь внимательно и зорко следить за тем, как постепенно прозрения тонкие начинают, и уже давно начали поступать через этот центр. Огни, звезды, цвета, лица, картины и виды, мелькающие при открытых и закрытых глазах</w:t>
      </w:r>
      <w:r w:rsidR="000C6C5A" w:rsidRPr="005440D4">
        <w:rPr>
          <w:noProof/>
        </w:rPr>
        <w:t xml:space="preserve"> — </w:t>
      </w:r>
      <w:r w:rsidR="00AA5A76" w:rsidRPr="005440D4">
        <w:rPr>
          <w:noProof/>
        </w:rPr>
        <w:t>все это предвестники пробуждения центров и, в данном случае, третьего глаза. При утончении восприятий полезно дать себе отчет в своих ощущениях, например, почувствовать излучение теплой или холодной ауры соседа или характер пространственной ноты. Для наблюдений над собою открывается широкое поле. Жизнь любит, чтобы ее наблюдали и учились на ней. Зоркость нужна во всем. Человек, проживший жизнь в одури лунной пассивности, уходит с ненаполненной Чашей. И можно сказать тогда, что жизнь прожита бесцельно. Считаю нужным указать, что сознательное желание видеть открывает много новых и неожиданных подробностей. Жизнь становится богаче и интереснее. Не остается времени носиться с собой и своими переживаниями. Самость не любит утруждать себя наблюдениями над жизнью. Соприкасаясь с людьми и жизнью, можно просто погрузиться в изучение ее, позабыв о себе. Каждое внимательное наблюдение требует отрешения от себя. Человек, наполненный собою и своими переживаниями, глух и слеп к окружающему, ибо ничего не видит и не слышит, ибо всецело занят собою. Книга жизни закрыта для этих глухих слепцов. Наблюдения над жизнью возможны, когда астральная и ментальная оболочки приведены в состояние относительного спокойствия так, чтобы движения в них не мешали процессу. При полном отрешении от себя глаз становится особенно зорким. Но люди яро заняты лишь собою и потому не слышат и не видят. Практическая ценность самоотрешения, или самоотречения становится совершенно очевидной. Это же можно сказать и относительно всякой работы. Когда работник всецело поглощен интересной работой, он забывает себя в ней, и тогда труд особенно продуктивен и плодоносен. Такой самоотверженный от себя труд Мы Называем трудом светоносным, или сияющим. Аура работника начинает светиться, и центры напряжены. Напряженность самоотрешенного труда есть кратчайший путь к раскрытию центров. Жизненный тонус организма повышается, и свет ауры труженика возрастает в силе своей. Лежебоки, лентяи и тунеядцы есть нарушители закона жизни. Их можно назвать людьми, которые яро обкрадывают самих себя. Коротко будет их довольство, ибо, убивая в себе огонь жизни, обрекают себя на беспросветное прозябание в Мире Тонком. Нам с ними не по пути. Мы Любим тружеников добрых.</w:t>
      </w:r>
    </w:p>
    <w:p w:rsidR="00AA5A76" w:rsidRPr="005440D4" w:rsidRDefault="00AA5A76" w:rsidP="00B139BA">
      <w:pPr>
        <w:rPr>
          <w:noProof/>
        </w:rPr>
      </w:pPr>
    </w:p>
    <w:p w:rsidR="00AA5A76" w:rsidRPr="005440D4" w:rsidRDefault="00D65561" w:rsidP="00B139BA">
      <w:pPr>
        <w:rPr>
          <w:noProof/>
        </w:rPr>
      </w:pPr>
      <w:r w:rsidRPr="005440D4">
        <w:rPr>
          <w:rFonts w:cs="Arial"/>
          <w:b/>
          <w:noProof/>
          <w:szCs w:val="28"/>
        </w:rPr>
        <w:t xml:space="preserve">1955 г. </w:t>
      </w:r>
      <w:r w:rsidR="00AA5A76" w:rsidRPr="005440D4">
        <w:rPr>
          <w:b/>
          <w:noProof/>
        </w:rPr>
        <w:t>167.</w:t>
      </w:r>
      <w:r w:rsidR="00AA5A76" w:rsidRPr="005440D4">
        <w:rPr>
          <w:noProof/>
        </w:rPr>
        <w:t xml:space="preserve"> Трудно воспринимать, когда равновесие нарушено, и трудно его сохранить, когда удары наносятся своими, даже с самыми лучшими намерениями. В восхищении можно не только разбить себе нос, но и наделать ошибок. И не все ли равно, почему по преданности самое близкое сердцу близкими ставится под удар. Не несет чести поставивший себя под удар врага, но друга поставивший под удар или стремящийся это сделать, хотя и по недомыслию, осужден. Почему Требую точного следования Совету? Не потому ли, что много вреда легкомыслием, своеволием и недомыслием причиняется? Думают лишь о себе, но не о других, оказавшихся в условиях трудных. Поразительна беззаботность и беспечность людская, когда опасность не касается (их) лично, но зато велики страх и растерянность при касании, даже малейшем. Если бы о других думали столь же заботливо, как и о себе, многое бы облегчилось.</w:t>
      </w:r>
    </w:p>
    <w:p w:rsidR="00AA5A76" w:rsidRPr="005440D4" w:rsidRDefault="00AA5A76" w:rsidP="00B139BA">
      <w:pPr>
        <w:rPr>
          <w:noProof/>
        </w:rPr>
      </w:pPr>
    </w:p>
    <w:p w:rsidR="00AA5A76" w:rsidRPr="005440D4" w:rsidRDefault="00D65561" w:rsidP="00B139BA">
      <w:pPr>
        <w:rPr>
          <w:noProof/>
        </w:rPr>
      </w:pPr>
      <w:r w:rsidRPr="005440D4">
        <w:rPr>
          <w:rFonts w:cs="Arial"/>
          <w:b/>
          <w:noProof/>
          <w:szCs w:val="28"/>
        </w:rPr>
        <w:t xml:space="preserve">1955 г. </w:t>
      </w:r>
      <w:r w:rsidR="00AA5A76" w:rsidRPr="005440D4">
        <w:rPr>
          <w:b/>
          <w:noProof/>
        </w:rPr>
        <w:t>168. (Апр. 1).</w:t>
      </w:r>
      <w:r w:rsidR="00AA5A76" w:rsidRPr="005440D4">
        <w:rPr>
          <w:noProof/>
        </w:rPr>
        <w:t xml:space="preserve"> Да! Да! Да! Именно, надо подняться над жизнью, как орел над землею, для того чтобы лететь. Иначе сознание будет втянуто в воронки вихрей земных, и сияющий полет духа станет невозможным. Земной путь духа над землей пролегает. Это так же трудно практически постичь, как и быть в мире, но не от мира сего. Эта пара противоположностей усваивается и постигается на самой жизни. Стихии восстают на дерзающего, чтобы пресечь его путь. Но им можно сказать: «Порождения стихий, не боюсь вас, ибо не можете преградить путь предначертанный». Ту мрачную, тупую силу темных противодействий остро и яро ощущает дух, решивший свой курс бесповоротно. Трудную полосу сопротивления сфер окружающих вместе пройдем, не смущаясь, не останавливаясь, не замедляя шага. Неисчерпаемы силы духа, когда призваны. Именно духом надо возрасти на все противодействующее и понять, понять навсегда, что тяжкие волны сопротивлений земных рассекаются мечом духа, как волны морские форштевнем судна. Рассеченные, они пройдут мимо и останутся позади, как прошло и осталось там все, что было и случилось с нами когда-то. Не бойтесь ничего, твердость явите, меч занесенный держите наготове для того, что заступит путь. Слабости, ничтожества, забитости собой не являйте. Не приличествует герою одеяние ничтожества. Ведь победить надо во что бы то ни стало. Хищники сидят у дороги и ждут, чтобы наброситься и растерзать упавшего в изнеможении путника. Из глубины своей нумена силы призовите и</w:t>
      </w:r>
      <w:r w:rsidR="000C6C5A" w:rsidRPr="005440D4">
        <w:rPr>
          <w:noProof/>
        </w:rPr>
        <w:t xml:space="preserve"> — </w:t>
      </w:r>
      <w:r w:rsidR="00AA5A76" w:rsidRPr="005440D4">
        <w:rPr>
          <w:noProof/>
        </w:rPr>
        <w:t>снова в бой с чудищами земными, пытающимися путь преградить. Уже некуда отступать, уже все сожжено позади. И путь остался лишь вперед.</w:t>
      </w:r>
    </w:p>
    <w:p w:rsidR="00AA5A76" w:rsidRPr="005440D4" w:rsidRDefault="00AA5A76" w:rsidP="00B139BA">
      <w:pPr>
        <w:rPr>
          <w:noProof/>
        </w:rPr>
      </w:pPr>
    </w:p>
    <w:p w:rsidR="00AA5A76" w:rsidRPr="005440D4" w:rsidRDefault="00747DB9" w:rsidP="00B139BA">
      <w:pPr>
        <w:rPr>
          <w:noProof/>
        </w:rPr>
      </w:pPr>
      <w:r w:rsidRPr="005440D4">
        <w:rPr>
          <w:rFonts w:cs="Arial"/>
          <w:b/>
          <w:noProof/>
          <w:szCs w:val="28"/>
        </w:rPr>
        <w:t xml:space="preserve">1955 г. </w:t>
      </w:r>
      <w:r w:rsidR="00AA5A76" w:rsidRPr="005440D4">
        <w:rPr>
          <w:b/>
          <w:noProof/>
        </w:rPr>
        <w:t>169.</w:t>
      </w:r>
      <w:r w:rsidR="00AA5A76" w:rsidRPr="005440D4">
        <w:rPr>
          <w:noProof/>
        </w:rPr>
        <w:t xml:space="preserve"> Сын Мой, когда ты мыслью со Мною, то уже этим одним поднимаешься ты над пучиною жизни. Быть мыслью со Мною... Как хорошо осознать всю глубину этого простого Завета! Быть вместе всегда. Утвержденное магнитное притяжение к ауре Учителя будет действовать, в какой бы оболочке и на каком бы плане ни находился дух. Смерть не оказывает на это притяжение никакого влияния, разве что многое облегчает в этом отношении. Мои вы и здесь, на Земле, и там, за порогом смерти. Спокойно смотрит на перемену состояний и оболочек дух, сознательно связавший себя со Мною. Приходит по Моему указанию и ко Мне же и уходит. Для принятого ученика первее всего и выше всего в жизни</w:t>
      </w:r>
      <w:r w:rsidR="000C6C5A" w:rsidRPr="005440D4">
        <w:rPr>
          <w:noProof/>
        </w:rPr>
        <w:t xml:space="preserve"> — </w:t>
      </w:r>
      <w:r w:rsidR="00AA5A76" w:rsidRPr="005440D4">
        <w:rPr>
          <w:noProof/>
        </w:rPr>
        <w:t>Учитель. Так крепнет нить связи в огнях устремления постоянного. Не сетуй на то, что не видишь Владыку: придет время, и увидишь. Важно Луч ощущать. Многие видели, когда Бывал на Земле, ваши города посещая. Но лишь очень, очень немногие из видевших стали мудрее. Остальные не поняли. Лучше не видеть, но в духе быть близким и понимать, чем видеть и не понимать ничего. Однажды пришли три юноши к Познавшему и спросили, как достичь мудрости кратчайшим путем? Познавший ответил: «Постоянным размышлением об избранном Владыке и устремлением к Нему». Ведь это только в плотном мире невидим весь этот процесс, но в Тонком Мире он представляет собою определенную и яркую картину световой связи ауры Великого духа с аурой сознания, стремящегося к Нему. Там весь процесс виден столь же явно, как видны на Земле явления плотные, то есть он явно реален. Не туманные беспочвенные мечтания, но живая связь вибрирующих нитей Света. И то, чему верит и что чует сердце, становится чудесной действительностью. Но прозрения в это начинаются уже на Земле, и для развитых центров тонкая действительность становится доступной в плотной оболочке. По лучу любви, устремленному к Учителю, посылает Он в ответ преданному сердцу чудесные дары духа. Чтобы их умножить, не следует слишком предаваться мыслям о земном и делах преходящих. Их все не передумаешь, и нет им конца, и от дум нарочных мало прибытку. Лучше сердце и мысли полнее ко Мне обратить, тогда и земное и лучше, и удачнее, и счастливее обернется. Много драгоценной энергии проливается и тратится понапрасну в заботах и беспокойствах о делах земных, в то время как подавляющее большинство из них и без этих забот и волнений сложились бы удачно под Лучом Учителя. Значит, энергия расходуется зря и бесцельно. Вы под Лучом. О чем беспокойства? Не для отягощения посылается все, происходящее с вами, но для приобретения опыта. Учитесь, учитесь, учитесь. Учитель</w:t>
      </w:r>
      <w:r w:rsidR="000C6C5A" w:rsidRPr="005440D4">
        <w:rPr>
          <w:noProof/>
        </w:rPr>
        <w:t xml:space="preserve"> — </w:t>
      </w:r>
      <w:r w:rsidR="00AA5A76" w:rsidRPr="005440D4">
        <w:rPr>
          <w:noProof/>
        </w:rPr>
        <w:t>Владыка. Не забывайте о Нем в стремлении своем к Свету.</w:t>
      </w:r>
    </w:p>
    <w:p w:rsidR="00AA5A76" w:rsidRPr="005440D4" w:rsidRDefault="00AA5A76" w:rsidP="00B139BA">
      <w:pPr>
        <w:rPr>
          <w:noProof/>
        </w:rPr>
      </w:pPr>
    </w:p>
    <w:p w:rsidR="00AD23CF" w:rsidRPr="005440D4" w:rsidRDefault="00EE2931" w:rsidP="00B139BA">
      <w:pPr>
        <w:rPr>
          <w:noProof/>
        </w:rPr>
      </w:pPr>
      <w:r w:rsidRPr="005440D4">
        <w:rPr>
          <w:rFonts w:cs="Arial"/>
          <w:b/>
          <w:noProof/>
          <w:szCs w:val="28"/>
        </w:rPr>
        <w:t xml:space="preserve">1955 г. </w:t>
      </w:r>
      <w:r w:rsidR="00AA5A76" w:rsidRPr="005440D4">
        <w:rPr>
          <w:b/>
          <w:noProof/>
        </w:rPr>
        <w:t>170. (Апр. 2).</w:t>
      </w:r>
      <w:r w:rsidR="00AA5A76" w:rsidRPr="005440D4">
        <w:rPr>
          <w:noProof/>
        </w:rPr>
        <w:t xml:space="preserve"> Если священный огонь внутри не горит, бесполезны будут все попытки двинуться по пути восхождения, ибо Агни и есть двигатель. Следовательно, главная забота о том, чтобы огни возгорелись. Сильное потрясение, трудности, горе, труд самозабвенный и подвиг могут возжечь огни сердца. Все, что вызывает напряжение психической энергии, способствует появлению и росту огней. Агни бывает светлый и темный. Не будем говорить о черных огнях, ибо все злое, все темное, все человеконенавистническое, все эгоистическое порождается силою темных огней, дымных и смрадных. Они заполняют места скопищ людских, насыщая ауру планеты смертоносными и убийственными газами. Все люди в храме микрокосма своего являются служителями огня</w:t>
      </w:r>
      <w:r w:rsidR="000C6C5A" w:rsidRPr="005440D4">
        <w:rPr>
          <w:noProof/>
        </w:rPr>
        <w:t xml:space="preserve"> — </w:t>
      </w:r>
      <w:r w:rsidR="00AA5A76" w:rsidRPr="005440D4">
        <w:rPr>
          <w:noProof/>
        </w:rPr>
        <w:t>светлого или черного, небесного огня или пламени адова. Наша речь о пламени светлом, о пламени Света, о чистом духа огне. Будучи существом огненным, человек живет в огне, ибо все процессы, происходящие в его организме, движимы энергией огня. И клеточки тела огненны, и нервы, несущие ток пламени, и чувства, и мысли, словом, все, все, все. Если атом есть образование огненное, если вся материя</w:t>
      </w:r>
      <w:r w:rsidR="000C6C5A" w:rsidRPr="005440D4">
        <w:rPr>
          <w:noProof/>
        </w:rPr>
        <w:t xml:space="preserve"> — </w:t>
      </w:r>
      <w:r w:rsidR="00AA5A76" w:rsidRPr="005440D4">
        <w:rPr>
          <w:noProof/>
        </w:rPr>
        <w:t>из огня, то и огненный аспект человеческой сущности во всех ее проявлениях и на всех планах можно понять глубже и всестороннее. Огненный потенциал каждой клеточки, входящей в строение тела, можно повысить, пробуждая в ней скрытый огонь. Степень и сила этого огня зависят от состояния пробужденности клеток. У большинства они спят. Степени пробужденности клеточек у всех людей различны. Разница в этом отношении между Архатом и обычным человеком велика, и даже неизмерима. Велика она и во всех прочих отношениях силы и действия внутренних огней, и особенно огней центров. Уявление огней их, рост и забота о них представляют собою великую и глубочайшую науку, страницы которой Мы ныне Раскрываем перед человеком на пороге рождения Нового Мира и новой расы, шестой и сужденной. Агни Йога, Учение огненное, дается Владыками, чтобы привести человека к пониманию своей огненной природы и научить его владеть и управлять огнями своими. Психическая энергия</w:t>
      </w:r>
      <w:r w:rsidR="000C6C5A" w:rsidRPr="005440D4">
        <w:rPr>
          <w:noProof/>
        </w:rPr>
        <w:t xml:space="preserve"> — </w:t>
      </w:r>
      <w:r w:rsidR="00AA5A76" w:rsidRPr="005440D4">
        <w:rPr>
          <w:noProof/>
        </w:rPr>
        <w:t>всеначальная энергия. Энергия, лежащая в начале, или основе всего, что есть в человеке или вне его, есть энергия огненная, творящая жизнь и все ее формы. В человеке, в этом конденсаторе, или аккумуляторе огня, формы ее уявления могут выразить собою высшее, что есть на Земле. Эти огни управляются волей, сознательно овладевшей их мощью. Дисциплина духа есть не что иное, как упорный и последовательный метод, или процесс овладения огнями своими. Владыки Пламени!!! Вдумайтесь в эти слова. Ведь это цель, которой когда-то должны достичь люди. Путь Архата есть путь огненный, путь постепенного овладения огнями и подчинения этой силы воле его. Все процессы в человеке огненны, и потому умение владеть собой, обуздывать себя, спокойствие хранить и быть в состоянии зоркой напряженности над уявлениями внутренних огней будет путем Огненной Йоги. Живем в огнях и огнями движимы, и все происходящее в нас по сущности своей огненно. Надо лишь зорко следить за тем, чтобы огни уявляемые были чисты и светлы. Тонус и окраску пламени духа дает мысль. Она может окрасить огни центров в любой цвет, придав им чистоту и прозрачность или отяжелив их темными или дымными вспышками. Кто-то кого-то обидел. На обиду можно ответить словами. Слова, произносимые в форме звуков, уже сами по себе представляют собою явление огненное, как и весь процесс их зарождения и проявления, а также и все мысли и чувства, связанные с ними. В ответ на обиду можно дать вспышку темных огней, заражающих пространство. Но можно волею сознательно породить светлую стрелу светлого Агни. И так во всем, во всех мыслях, чувствах, словах и поступках человека. Во всем, всегда, каждое мгновение уявляется сила светлого или темного Агни, чистых или дымных огней. Нет в человеке состояния безразличного, ибо огненен он. И все дело в том, какие огни он вызывает в себе, какое пламя порождает. Даже при небольшой внимательности, посмотрев внутрь себя, можно сказать, какие огни вызвало любое данное чувство, мысль, слово или поступок</w:t>
      </w:r>
      <w:r w:rsidR="000C6C5A" w:rsidRPr="005440D4">
        <w:rPr>
          <w:noProof/>
        </w:rPr>
        <w:t xml:space="preserve"> — </w:t>
      </w:r>
      <w:r w:rsidR="00AA5A76" w:rsidRPr="005440D4">
        <w:rPr>
          <w:noProof/>
        </w:rPr>
        <w:t>совершенный или совершаемый человеком. Уберегитесь от возжжения темного пламени: болезненно опаляет оно породителя своего и все, на что направлено или кто попадает в сферу его воздействия. Огненные взаимодействия между людьми всегда налицо и проявляются постоянно, и, насыщая сферы окружающие своими излучениями, заражают пространство на далекие расстояния, ибо темны, и дымны, и мрачны людские огни. Потому служители Света, носители Камня, посланцы Мои являются оздоровителями сфер и, охраняя и поддерживая узлы Света сети планетной, служат великому делу. Велика их ответственность за Землю</w:t>
      </w:r>
      <w:r w:rsidR="000C6C5A" w:rsidRPr="005440D4">
        <w:rPr>
          <w:noProof/>
        </w:rPr>
        <w:t xml:space="preserve"> — </w:t>
      </w:r>
      <w:r w:rsidR="00AA5A76" w:rsidRPr="005440D4">
        <w:rPr>
          <w:noProof/>
        </w:rPr>
        <w:t>каждого на своем посту. Ответственность свою перед Владыками, перед человечеством, перед Будущим, ответственность за Землю надо полностью осознать. Только невежество думает, что все мысли огорчения, недовольства, раздражения и все груды прочих мелких отбросов с конвейера человеческого микрокосма касаются самого невежды и лишь только его. Нет! Пространственное дело творится, и великий пространственный вред приносится. Личных дел и явлений нет, все они огненными излучениями своими врезаются в пространство, отравляют его и, страшно влияя на людей, кроме того, коричневый газ порождают. Этот газ несет в себе элементы разложения, или хаоса. Страшное, разрушительное дело творится, и не знает, и не понимает невежда, что он творит, хотя и задыхается в смрадных продуктах собственных порождений. Но и невежда должен знать, ибо наступает время осознания общей ответственности людей за Землю и за все, что творится на ней. Не кто-то другой, но сами люди ответственны за все, что происходит на планете. Учитель Призывает человечество к пониманию огненной природы своей, ее мощи и вытекающей отсюда полной сознательной ответственности за все, что думает, чувствует, говорит и делает человек на Земле.</w:t>
      </w:r>
    </w:p>
    <w:p w:rsidR="00AA5A76" w:rsidRPr="005440D4" w:rsidRDefault="00AA5A76" w:rsidP="00B139BA">
      <w:pPr>
        <w:rPr>
          <w:noProof/>
        </w:rPr>
      </w:pPr>
      <w:r w:rsidRPr="005440D4">
        <w:rPr>
          <w:noProof/>
        </w:rPr>
        <w:t>При осознании огненной природы своей многое, творимое раньше, становится уже недопустимым и даже просто невозможным. Потому Говорю: «Знайте больше, чтобы светлый путь Агни неразумием своим не запятнать». Что значит какое-то маленькое раздражение или недовольство? Но когда ясно представляет себе человек дымную вспышку огней и мутную коричневую ауру излучений, опутывающих своего породителя, вряд ли захочется ему быть своим собственным отравителем прежде всего, а также и других окружающих его людей.</w:t>
      </w:r>
    </w:p>
    <w:p w:rsidR="00AA5A76" w:rsidRPr="005440D4" w:rsidRDefault="00AA5A76" w:rsidP="00B139BA">
      <w:pPr>
        <w:rPr>
          <w:noProof/>
        </w:rPr>
      </w:pPr>
    </w:p>
    <w:p w:rsidR="00AA5A76" w:rsidRPr="005440D4" w:rsidRDefault="00EE2931" w:rsidP="00B139BA">
      <w:pPr>
        <w:rPr>
          <w:noProof/>
        </w:rPr>
      </w:pPr>
      <w:r w:rsidRPr="005440D4">
        <w:rPr>
          <w:rFonts w:cs="Arial"/>
          <w:b/>
          <w:noProof/>
          <w:szCs w:val="28"/>
        </w:rPr>
        <w:t xml:space="preserve">1955 г. </w:t>
      </w:r>
      <w:r w:rsidR="00AA5A76" w:rsidRPr="005440D4">
        <w:rPr>
          <w:b/>
          <w:noProof/>
        </w:rPr>
        <w:t>171.</w:t>
      </w:r>
      <w:r w:rsidR="00AA5A76" w:rsidRPr="005440D4">
        <w:rPr>
          <w:noProof/>
        </w:rPr>
        <w:t xml:space="preserve"> Даю сигнал к цепи последующих событий. Сила землетрясений будет возрастать, захватывая все более широкие пояса. Сигналом грядущих бедствий можно назвать землетрясение на Филиппинах. Бедственное состояние планеты при хаотическом мышлении масс не позволяет удерживать нужного равновесия. Люди не хотят помочь самим себе. Люди глухи и слепы. Они готовы потрясти равновесие стихий какими угодно взрывами и не ставят в зависимость одно явление от другого. Так же мыслили и Атланты и вызвали катастрофу. За ошибки одних ответственность несут все. Человек может отказываться от этой ответственности, человек может ее не понимать и не признавать, он может смеяться над ней и считать себя в стороне, но избежать этой ответственности за братьев своих человек не может в силу непреложного закона единства всего сущего. Но ответственность человека особенно велика, ибо на лестнице эволюции он занимает высокое место существ, наделенных самосознанием. Его организм, обладающий мощными энергиями, находится в тесном взаимодействии со стихиями и тонкими энергиями пространства. Энергии человека мощно воздействуют на огонь планеты, вызывая в нем ответные реакции. Мощь коллективного воздействия всего человечества на планету свою велика. Аритмичные действия расшатывают устои, ибо в существе своем диссонанс разрушителен. Говорите о мире, говорите о содружестве всех народов, говорите о единой братской семье человечества. Слишком много разъединения губительного. Планету можно еще спасти. Вы, могущие помочь мыслью, помогите силам объединения. Раньше молились о мире всего мира. Теперь эта формула провозглашена Ведущей Страной. А вы мыслями огненными ей помогите равновесие среди обезумевших людей удержать. Держателю Земли помогите!..</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172. (Апр. 3).</w:t>
      </w:r>
      <w:r w:rsidR="00AA5A76" w:rsidRPr="005440D4">
        <w:rPr>
          <w:noProof/>
        </w:rPr>
        <w:t xml:space="preserve"> Возвращаемся снова к тому же, к самому главному. Почему бы вопреки очевидности, вопреки всему происходящему, вопреки даже мыслям и настроениям своим не явить яро, напряженно и в нагнетении полную меру любви, веры и доверия к Владыке, и Его словам, указаниям и мыслям, и к будущему, Им утверждаемому? Чему и как может помешать опыт в проявлении неограниченно доверия, не стесняемого никакими соображениями или противоречиями настоящего? Разве можно полагать на одни весы суждения обывательские и идеи Великого Плана? Нужно стремиться видеть и усматривать во всем пути и формы его осуществления в жизни. Мало ли что, может быть, идет и не так</w:t>
      </w:r>
      <w:r w:rsidR="000C6C5A" w:rsidRPr="005440D4">
        <w:rPr>
          <w:noProof/>
        </w:rPr>
        <w:t xml:space="preserve"> — </w:t>
      </w:r>
      <w:r w:rsidR="00AA5A76" w:rsidRPr="005440D4">
        <w:rPr>
          <w:noProof/>
        </w:rPr>
        <w:t>План осуществлен будет. Неумение людей и неготовность сознаний людям, но не Владыкам можно ставить в вину. Почему бы жизнь не пройти с такой пламенно-огненной верой в Водителя, перед которой мираж очевидности, хитросплетения Майи и попытки и старания темных тушителей исчезали бы, как туман в лучах восходящего Солнца, открывая дали сияющих вершин. И страх, и беспокойства, и сомнения, и неуверенность в будущем, и прочее</w:t>
      </w:r>
      <w:r w:rsidR="000C6C5A" w:rsidRPr="005440D4">
        <w:rPr>
          <w:noProof/>
        </w:rPr>
        <w:t xml:space="preserve"> — </w:t>
      </w:r>
      <w:r w:rsidR="00AA5A76" w:rsidRPr="005440D4">
        <w:rPr>
          <w:noProof/>
        </w:rPr>
        <w:t>все это происходит от недостатка доверия. Говорю о вере и доверии беспредельных, которые и развивать можно тоже беспредельно. Покойны будьте в вере. В вере можно покойным быть, если она достаточно сильна. Покрою вас куполом безопасности, если нужную степень доверия сможете дать. Идите в огнях доверия, идите в огнях веры, идите в огнях полнопреданности. Эти огни уже сами по себе представляют мощный щит и охрану, но усиленные магнитно Лучами Моими, являют собою непреодолимую мощь. Можно каждодневно утверждать себя в этих наинужнейших качествах духа и, утверждаясь, увидеть, как расступаются перед их огнями непроходимые для обычных сознаний заросли жизни, как сложнейшие переплетения обстоятельств, неразрешимых обычными путями, рассеиваются как дым или гнутся и освобождают путь для идущего победно сознания. Со Мною возможно все, но при полноте доверия неумаленного. И если Владыка Сказал «Да!», что из того, если даже весь мир и все окружающее кричит «нет». Надо явить всю полноту огненной несломимой веры. Надо утвердить ее знанием. Говорил о любви и победной силе этого чувства. Ныне Усиливаю его, сочетая любовь с доверием и верой. Вот горы трудностей, препятствий и сложностей жизни громоздятся вокруг, «но со мною Владыка». Так говорит себе преданный ученик и побеждает мощью огней сердца громады препятствий. Среди самых тяжких и мрачных условий обрести радость осознания всепреодолевающей Близости Владыки будет огромной победой. Кто и что может победить нас или подавить огни духа, когда мы вместе? Так Входит Учитель во все дела ваши, преображая жизнь обычности в жизнь Света. Со Мною</w:t>
      </w:r>
      <w:r w:rsidR="000C6C5A" w:rsidRPr="005440D4">
        <w:rPr>
          <w:noProof/>
        </w:rPr>
        <w:t xml:space="preserve"> — </w:t>
      </w:r>
      <w:r w:rsidR="00AA5A76" w:rsidRPr="005440D4">
        <w:rPr>
          <w:noProof/>
        </w:rPr>
        <w:t>победитель во всем. Со Мною жизнь можно строить победно. Можно сознательно действовать данными лучами, усиливая их мощь. И три луча, Владыкою утвержденных, будут неуклонно и верно расти в силе своей огненосной. Надо учиться лучами владеть. Даже мускулы без упражнения слабнут и атрофируются. В полном доверии к Слову Владыки надо поспешно начать упражнять силу трех лучей. Лучевая мысль силу имеет и господствует над мыслью обычной, не насыщенной огнями растущей ауры. Процесс должен быть четок и определенен, не расплывчатая неопределенность, но сверкающий заостренный меч мысли, рассекающей пространство и сложность спутанных узлов жизненных обстоятельств и условий. Луч может превратиться в меч, а меч</w:t>
      </w:r>
      <w:r w:rsidR="000C6C5A" w:rsidRPr="005440D4">
        <w:rPr>
          <w:noProof/>
        </w:rPr>
        <w:t xml:space="preserve"> — </w:t>
      </w:r>
      <w:r w:rsidR="00AA5A76" w:rsidRPr="005440D4">
        <w:rPr>
          <w:noProof/>
        </w:rPr>
        <w:t>в луч, смотря по обстоятельствам и нужде. Луч, посланный в слиянии со Мною, и меч, наносящий удар, сильны объединением сознаний. Все, что творите со Мною, приобретает особую силу исполнения. Это надо знать и твердо усвоить, дабы не являть собою в мыслях и действиях своих себя обывателем. Ученик</w:t>
      </w:r>
      <w:r w:rsidR="000C6C5A" w:rsidRPr="005440D4">
        <w:rPr>
          <w:noProof/>
        </w:rPr>
        <w:t xml:space="preserve"> — </w:t>
      </w:r>
      <w:r w:rsidR="00AA5A76" w:rsidRPr="005440D4">
        <w:rPr>
          <w:noProof/>
        </w:rPr>
        <w:t>не обыватель, и Архат</w:t>
      </w:r>
      <w:r w:rsidR="000C6C5A" w:rsidRPr="005440D4">
        <w:rPr>
          <w:noProof/>
        </w:rPr>
        <w:t xml:space="preserve"> — </w:t>
      </w:r>
      <w:r w:rsidR="00AA5A76" w:rsidRPr="005440D4">
        <w:rPr>
          <w:noProof/>
        </w:rPr>
        <w:t>не обычный человек. Архат</w:t>
      </w:r>
      <w:r w:rsidR="000C6C5A" w:rsidRPr="005440D4">
        <w:rPr>
          <w:noProof/>
        </w:rPr>
        <w:t xml:space="preserve"> — </w:t>
      </w:r>
      <w:r w:rsidR="00AA5A76" w:rsidRPr="005440D4">
        <w:rPr>
          <w:noProof/>
        </w:rPr>
        <w:t>человек необычный, сделавший все действия свои необычными и идущий путем необычности. По внешнему виду как бы обычный человек, но в этом «как бы» заключается целая ступень эволюции духа. Архат идет слитым сердцем, слитым со своим Владыкой. Потому так успешен его путь и победен. Призраки внешней видимости не могут противостоять силе объединенного пламени слитых сердец, расступаются и, побежденные, исчезают. Так достигается победа во всем и над всем, когда преданное сердце ученика сливается с мощью пламени Великого Сердца.</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173.</w:t>
      </w:r>
      <w:r w:rsidR="00AA5A76" w:rsidRPr="005440D4">
        <w:rPr>
          <w:noProof/>
        </w:rPr>
        <w:t xml:space="preserve"> Было время, когда не нужно было тратить столько сил духа, чтобы удерживаться на высоте достигнутой. Не то теперь. Сумеречное состояние пространства, планеты и людей высасывает, как губка воду, огненные силы из служителя Света. Многие стали подлинными вампирами, пожирающими чужие силы. Отдача сил велика. Несмотря на постоянный приток их из Твердыни, расход столь значителен, что удержать должную степень равновесия необычайно трудно. Учитель Предупреждает об опасности черезмерной утечки психической энергии. Надо быть более осмотрительным и экономным при выдаче. Лучше недодать, чем передать и опустошить сокровищницу. Без психической энергии узлов Света поддерживать нельзя, а без них нарушается целостность ткани сети планетной. Пространственное служение ныне особенное значение имеет. Важнее крепко держать пространственные узлы соединений световых нитей, чем ослабить их, черезмерно выдав силы свои. Соразмеряйте трату энергии. Должно хватить на все. От расхитителей замкнитесь, хотя бы это и были близкие люди, и особенно если это уже подошедшие к Учению. Им уже непростительно поглощать чужие силы, пусть и они учатся приносить и давать. Мир разделился на берущих и дающих. Могущих давать так мало. Но как почетно и красиво быть среди тех, кто может и кому есть, что дать. Без Помощи не Оставим. Но силу Учителя надо раздавать мудро. Дающим щедро давайте, но с берущими лишь для себя будьте осмотрительны и очень осторожны. Хвалите тех, кто пытается и учится давать. Среди них</w:t>
      </w:r>
      <w:r w:rsidR="000C6C5A" w:rsidRPr="005440D4">
        <w:rPr>
          <w:noProof/>
        </w:rPr>
        <w:t xml:space="preserve"> — </w:t>
      </w:r>
      <w:r w:rsidR="00AA5A76" w:rsidRPr="005440D4">
        <w:rPr>
          <w:noProof/>
        </w:rPr>
        <w:t>будущие служители Света. Домашних остерегайтесь особо. Огонь не только надо возжечь, но и охранить. При общей беспросветности сердец легко угашаются огни одинокого дозорного сердца, если от пожирателей чужих сил не защититься. Будьте зорки и осмотрительны с каждым, кто к вам приходит или с кем сталкивает жизнь. Свет свой раздавайте разумно, сохраняя необходимый запас. Соизмеримость во всем.</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174. (Апр. 4).</w:t>
      </w:r>
      <w:r w:rsidR="00AA5A76" w:rsidRPr="005440D4">
        <w:rPr>
          <w:noProof/>
        </w:rPr>
        <w:t xml:space="preserve"> Сын Мой, ответная реакция сознания на Луч посылаемый очень показательна, ибо добрый человек из сокровищницы сердца своего выносит доброе, а злой</w:t>
      </w:r>
      <w:r w:rsidR="000C6C5A" w:rsidRPr="005440D4">
        <w:rPr>
          <w:noProof/>
        </w:rPr>
        <w:t xml:space="preserve"> — </w:t>
      </w:r>
      <w:r w:rsidR="00AA5A76" w:rsidRPr="005440D4">
        <w:rPr>
          <w:noProof/>
        </w:rPr>
        <w:t>злое. Так по ответной реакции можно судить о человеке, и ею судим человек, так как каждый имеет в себе судию. Когда Приходил на Землю, Свет Мой в одних вызывал огни восхищения духа, в других</w:t>
      </w:r>
      <w:r w:rsidR="000C6C5A" w:rsidRPr="005440D4">
        <w:rPr>
          <w:noProof/>
        </w:rPr>
        <w:t xml:space="preserve"> — </w:t>
      </w:r>
      <w:r w:rsidR="00AA5A76" w:rsidRPr="005440D4">
        <w:rPr>
          <w:noProof/>
        </w:rPr>
        <w:t>ярость черных огней злобы и ненависти. Каждый ответствовал по сущности своей. При устремлении добром темные свойства природы человеческой под Лучом перегорают. Процесс очищения требует разных сроков: все зависит от прежних накоплений и силы устремленных ко Мне огней. При постоянстве и неуклонности устремления и процесс преображения становится постоянным. Луч как бы прижигает язвы духа, оздоровляя весь организм. Особенно силен и болезненен процесс их выявления. Все, скрытое дотоле в глубинах извивов и закоулков сознания, выводится на свет дня, чтобы предстать во всей своей обнаженной непривлекательности для спешного изживания. Холодно и спокойно, нимало не смущаясь, но честно и нелицеприятно надо просмотреть все недостатки свои, все слабости и все темные накопления и, ясно увидев их, деятельно приняться за их искоренение. Легче всего и проще всего весь сор и пыль отряхнуть с крыльев в полете. И ветер, и дождь, и гроза помогут скорейшему очищению. Многие совершают роковую ошибку, считая себя недостойными восходить. Но это в корне неверно. Восходит все. Несовершенства существуют для усовершенствования. Лишь космический сор сбрасывается со счетов эволюции. Сильные энергии сильных недостатков у сильных духов служат порой мощными рычагами преображения их в энергии Света, если устремление достаточно пламенно. Не следует смущаться ничем! Никакими ошибками, никакими недостатками, никакими накоплениями, если огненно устремление к Владыке. Каждый подходящий ко Мне приходит и приносит с собою все, что у него есть, и если решение идти со Мной до конца достаточно крепко и прочно, начинается светоносный процесс преображения духа. На каждое темное свойство свое надо огненно возрасти духом для преодоления. Процесс не насильственен, но естественен. Насилие над природой своей часто приводит к обратным результатам. Граница между насилием и упорным, настойчивым и планомерным изживанием отрицательных качеств определяется опытом. Одно Могу сказать: как бы ни был отягощен дух несовершенствами своими, со Мною ему восходить не может ничто помешать, если решение его достаточно сильно. Таким образом, не может быть отговорок, и самооправданий, и ссылок на недостатки и пороки свои, якобы мешающие вступить на путь, если человек искренне и действительно хочет идти к Свету. Потому Говорю: «Приидите ко Мне все, взыскующие Света: и сирые, и нагие, и больные, и убогие, и добрые, и злые». Всех Умою, всех Ободрю, всем Укажу путь и всех Озарю Лучом Света. Устремление есть мощный двигатель духа, преображающий элементы микрокосма человеческого в энергии Света. Итак, пути Света никому не заказаны. Лишь сознательным служителям тьмы, лишь упорствующим духам зла нет доступа в светлые сферы. Учение дается для всех, следовательно, возможности открыты перед всеми. Намечен путь, и открыт вход. Желающие пусть входят свободно и смело.</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175.</w:t>
      </w:r>
      <w:r w:rsidR="00AA5A76" w:rsidRPr="005440D4">
        <w:rPr>
          <w:noProof/>
        </w:rPr>
        <w:t xml:space="preserve"> И еще надо сказать, чтобы оставили мысли о прошлом. Мы Живем будущим и Полагаем в него все упование. В настоящем Куем облик грядущего преображения мира. Для Нас настоящее</w:t>
      </w:r>
      <w:r w:rsidR="000C6C5A" w:rsidRPr="005440D4">
        <w:rPr>
          <w:noProof/>
        </w:rPr>
        <w:t xml:space="preserve"> — </w:t>
      </w:r>
      <w:r w:rsidR="00AA5A76" w:rsidRPr="005440D4">
        <w:rPr>
          <w:noProof/>
        </w:rPr>
        <w:t>это кузница будущего, и само по себе, как таковое, ценности не имеет. Настоящее есть лишь ступень к будущему. Но истинным двигателем жизни является не настоящее, а будущее, ибо в нем заключается великий магнит. Магнитами Будущего Называем прообразы, отлитые в кристаллические формы Света и существующие на Высших Планах, для того чтобы по мере продвижения человечества и всего сущего в эволюции воплощаться им в плотных формах уже на Земле. План эволюции человека и всего живого (а живет все) запечатлен в Мире Прообразов из сияющего вещества стихийной материи. Владыками Запечатлен Великий План. И людям остается выбор: или следовать этому Плану, или в конечном итоге с арены жизни уйти. Даваемое Владыками человечество должно принять. Непреложны законы жизни. Не могли не принять люди хотя бы, например, того физического тела, которое было сформировано для человека Строителями. Железный Закон жизни ставит дух человеческий в определенные рамки, в которых он может эволюционировать наиболее успешно. Так же непреложны и будущие формы выражения жизни, вырубленные Владыками из пластического вещества стихий для воплощения их на Земле человеком. Нерушима Воля Космическая и Законы уявления жизни. Их надо принять сознательно, дабы все величие Плана понять. Начертано звездами будущее человечества, и его можно постигать духом, устремленным в будущее.</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176.</w:t>
      </w:r>
      <w:r w:rsidR="00AA5A76" w:rsidRPr="005440D4">
        <w:rPr>
          <w:noProof/>
        </w:rPr>
        <w:t xml:space="preserve"> Башня духа. Представьте себе человека в виде шагающей башни, на вершине которой поставлен мощный вращающийся прожектор. Представьте себе, что этот прожектор может бросать луч света, отличающийся от обычного светового луча тем, что он может проникать сквозь любую преграду, любые стены, любой предмет, что он не знает расстояний и может достичь мгновенно любого пункта земного шара. Представьте себе этот чудесный аппарат в голове человека, через линзу сознания которого луч мысли может быть брошен куда угодно. И действительно, мыслью можно коснуться любого предмета, любого человека. И если хорошо и с сердцем подумать о ком-то, находится ли он в соседней комнате или на другом конце земного шара, и если потом об этом спросить данное лицо, то окажется, что оно это почувствовало, что мысль его достигла, если она была достаточно сильна. Возможность передачи мысли доказана наукой. Чудесный, изумительный аппарат заключен в человеке, обладающий чудесными, невидимыми, всепроникающими энергиями. Чтобы управить простым прожектором, надо знать, как это делать, иначе он не загорится и лучей света не даст. Так же обстоит дело и с аппаратом духа. Только владелец его не знает и не хочет знать, какою чудеснейшей силой он обладает. Простая физика трактует о луче глаза, изображая на чертеже законы света. Глаз владеет лучом. Мысль человека есть луч в обычном смысле этого слова. Мысль Архата есть луч, огненно окрашенный цветом его огненосной ауры. Простая мысль обывателя достигает того, о ком он думает. Какой же мощью обладает мысль тренированного сознания, воля которого воспитывалась в особых условиях. Мысль есть вещество, состоящее из тончайшей материи. Мысли бывают разные. Бывают мысли, бродячие в пространстве без цели. Их много, они тяготеют к людям по законам магнитного притяжения и по созвучию. Но есть мысли, которые, подобно снаряду или пуле, летят к цели быстрее молнии. Вода</w:t>
      </w:r>
      <w:r w:rsidR="000C6C5A" w:rsidRPr="005440D4">
        <w:rPr>
          <w:noProof/>
        </w:rPr>
        <w:t xml:space="preserve"> — </w:t>
      </w:r>
      <w:r w:rsidR="00AA5A76" w:rsidRPr="005440D4">
        <w:rPr>
          <w:noProof/>
        </w:rPr>
        <w:t>вещество инертное, аморфное, лишенное динамики движения и силы. Но струей мощной брандспойта можно убить человека, или пробить кирпичную стену, или бросить эту струю на десятки метров со страшною силой, если нагнетение машины достаточно. Даже вода под давлением сил страшную энергию поступательного движения развивает, сметающую все преграды. Такова же и мысль, вернее, вещество мысли. Огненная сила, направляющая мысль, может быть огромна. Можно насытить ее такой мощью, что действие ее скажется явно. Простую стрелу можно бросить в реку, как мысль в пространство, она поплывет, если достаточно легка, ее понесет по воде, она может приплыть куда угодно, задержаться у любого берега или пойти на дно, увлеченная водоворотом. Но та же стрела, пущенная с силой из лука опытной рукой, быстро и метко достигает цели, вонзаясь в нее. Так же и мысли людские. Как меткий стрелок из ружья поражает любую цель, видимую глазу и находящуюся в пределах поражаемости и на допустимой дистанции, так и человек может мыслью достичь любого объекта. Разница лишь в том, что для мысли нет расстояний и она всегда достигает поставленной цели и производит мощное воздействие, если знает хозяин ее, как мыслью управить. Мысли бесцельные, мысли бездумные, мысли несильные, вялые, мутные и нечеткие, мысли, не имеющие направления или задания, находятся или около своего создателя, или плавают в пространстве, промышляя проявлением в созвучных сознаниях. Но как стрела в цель, несется мысль, посланная с определенной целью в определенное место к определенному лицу и предмету или с определенным заданием, сознательно вложенным в нее ее отправителем. Даже не зная, люди чувствительно задевают объект мышления. Какова же сила сознательно направленной мысли, которая устремлена тренированной волей знающего законы мысли человека. Даже защититься нельзя от такой мысли. Если бы знать, откуда идет, то было бы можно. Но как может знать человек и как защититься? Как будет думать о защите человек, если он даже и в силу-то мысли не верит? Мысли людские, с силою брошенные в пространство, но не направленные к определенному объекту, могут случайно поразить любого человека, и, быть может, где-нибудь далеко. Мысль</w:t>
      </w:r>
      <w:r w:rsidR="000C6C5A" w:rsidRPr="005440D4">
        <w:rPr>
          <w:noProof/>
        </w:rPr>
        <w:t xml:space="preserve"> — </w:t>
      </w:r>
      <w:r w:rsidR="00AA5A76" w:rsidRPr="005440D4">
        <w:rPr>
          <w:noProof/>
        </w:rPr>
        <w:t>это страшная сила. Люди беззащитны от мыслей. Отсюда столько болезней, столько несчастий, столько незримых убийств. Могучий аппарат духа, обладающий способностью излучать эти мощные тонкие огненные энергии и сознательно используемый человеком, может быть благословением или проклятием для людей, для пространства и для всего окружающего. Мысль Света несет целение, радость и созидание. Мысль тьмы</w:t>
      </w:r>
      <w:r w:rsidR="000C6C5A" w:rsidRPr="005440D4">
        <w:rPr>
          <w:noProof/>
        </w:rPr>
        <w:t xml:space="preserve"> — </w:t>
      </w:r>
      <w:r w:rsidR="00AA5A76" w:rsidRPr="005440D4">
        <w:rPr>
          <w:noProof/>
        </w:rPr>
        <w:t>горе, болезни, разрушения. Особенно сильна мысль коллективная, мысль толп и собраний, если она цементирована сердечными излучениями. Так же сильны мысли небольших, но крепко сплоченных групп. В древних храмах двенадцатигранник участников мог творить чудеса и влиять на течение жизни народа и многие другие явления. Архат владеет лучами мыслей. Очень важно осознание силы своей, незримой, неслышной, но мощной. Что может противопоставить отрицающий обыватель этой невидимой силе? Много зла творится, много колдовства и темных наговоров. Много вреда причиняется сознательно и бессознательно. В руках Архата могучее оружие Света. Архат во благо творит. Силам тьмы и разрушения противопоставим творящую огненную мысль Света. Ею победим.</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177. (Апр. 5).</w:t>
      </w:r>
      <w:r w:rsidR="00AA5A76" w:rsidRPr="005440D4">
        <w:rPr>
          <w:noProof/>
        </w:rPr>
        <w:t xml:space="preserve"> Надо полюбить состояние борения постоянного, ибо жизнь на всех ее ступенях</w:t>
      </w:r>
      <w:r w:rsidR="000C6C5A" w:rsidRPr="005440D4">
        <w:rPr>
          <w:noProof/>
        </w:rPr>
        <w:t xml:space="preserve"> — </w:t>
      </w:r>
      <w:r w:rsidR="00AA5A76" w:rsidRPr="005440D4">
        <w:rPr>
          <w:noProof/>
        </w:rPr>
        <w:t>это то, что преодолевает самое себя. И какой бы высоты ни достиг дух, она будет лишь ступенью к еще более высокой. Жизнь и есть восхождение формы со ступени на ступень. Каждая ступень дает свои задачи. Ступень утверждения Архатства в таком частном случае, как Земля, представляет собою явление редчайшее, а в условиях Земли</w:t>
      </w:r>
      <w:r w:rsidR="000C6C5A" w:rsidRPr="005440D4">
        <w:rPr>
          <w:noProof/>
        </w:rPr>
        <w:t xml:space="preserve"> — </w:t>
      </w:r>
      <w:r w:rsidR="00AA5A76" w:rsidRPr="005440D4">
        <w:rPr>
          <w:noProof/>
        </w:rPr>
        <w:t>и особенно трудное. Духу дерзающему открываются врата высшего познавания. Не нужно думать, что это путь неземной и нечеловеческий</w:t>
      </w:r>
      <w:r w:rsidR="000C6C5A" w:rsidRPr="005440D4">
        <w:rPr>
          <w:noProof/>
        </w:rPr>
        <w:t xml:space="preserve"> — </w:t>
      </w:r>
      <w:r w:rsidR="00AA5A76" w:rsidRPr="005440D4">
        <w:rPr>
          <w:noProof/>
        </w:rPr>
        <w:t>именно земной, и именно самый человеческий со всеми радостями и горестями Земли при прохождении ее со светильником духа через самые обычные условия жизни обычной. Вся необычность сосредоточивается внутри. Вовне</w:t>
      </w:r>
      <w:r w:rsidR="000C6C5A" w:rsidRPr="005440D4">
        <w:rPr>
          <w:noProof/>
        </w:rPr>
        <w:t xml:space="preserve"> — </w:t>
      </w:r>
      <w:r w:rsidR="00AA5A76" w:rsidRPr="005440D4">
        <w:rPr>
          <w:noProof/>
        </w:rPr>
        <w:t>так, как у всех, быть может, только более усугубленно и трудно. Многие бежали в затвор, в леса и горы. В известных условиях, и для развития определенных способностей, и в эпохи другие, и в отдельных случаях все это было нужно и целесообразно. Но все же надо испить полную чашу жизни земной среди людей, среди ярого уявления их природы и качеств, как плохих, так и хороших, для того чтобы опыт извлечь и карму свою погасить и исчерпать; и надо пройти через жизнь. Будущие Архаты свой подвиг земной в гуще людской совершают. Гармонически сочетать в сознании своем небесное и земное</w:t>
      </w:r>
      <w:r w:rsidR="000C6C5A" w:rsidRPr="005440D4">
        <w:rPr>
          <w:noProof/>
        </w:rPr>
        <w:t xml:space="preserve"> — </w:t>
      </w:r>
      <w:r w:rsidR="00AA5A76" w:rsidRPr="005440D4">
        <w:rPr>
          <w:noProof/>
        </w:rPr>
        <w:t>задача нелегкая. Недаром указывался золотой путь, путь уравновешивания противоположных полюсов жизни. Ведь равновесие заключается не только в умении владеть собой и хранить спокойствие, но также и в том, чтобы мощные энергии противоположностей привести в сознании своем, а также и в микрокосме своем, к полной гармонии. Потому задача утверждения согласованности высшей дается лишь на высших ступенях. Значение равновесия глубоко. Явление согласованности из него вытекает. Красота всех оболочек духа на последней земной ступени есть результат и следствие этой согласованности, духом на Земле утвержденной. Так равновесие духа, это высшее качество, приводит к согласованности</w:t>
      </w:r>
      <w:r w:rsidR="000C6C5A" w:rsidRPr="005440D4">
        <w:rPr>
          <w:noProof/>
        </w:rPr>
        <w:t xml:space="preserve"> — </w:t>
      </w:r>
      <w:r w:rsidR="00AA5A76" w:rsidRPr="005440D4">
        <w:rPr>
          <w:noProof/>
        </w:rPr>
        <w:t>качеству высочайшему. Утверждайте равновесие духа, ибо это врата, ведущие к высшим достижениям. Дается углубленное понимание качеств, дабы ясно было видно спиральное построение Записей. Каждая новая Запись наслаивает и углубляет то, что было дано раньше. Это указывает на постепенное и закономерное развитие сознания и строгую последовательность процесса. Путь развития духа не может совершаться произвольными скачками, ибо это разрушило бы оболочки. Многие, вступая на путь ученичества, резко изменяют все условия жизни. Конечно, это ошибка. Не вовне, но внутри совершается главный процесс. Внешнее служит лишь аккомпанементом для духа. Конечно, исключается все, не соответствующее пути. Но все же главное заключается в перемене отношения к жизни, людям и вещам, то есть во внутреннем процессе перерождения сознания. По внешности йога от других, обычных, людей не отличить. Нужен очень зоркий и опытный глаз. Так и Архат идет через жизнь по внешней видимости такой же, как все. Вся необычность сосредоточивается внутри. Конечно, внешняя обычность Архата относительна. Для обычного глаза она такая же, как и у других. Лишь постепенное и планомерное развитие сознания позволяет избегать крайностей и не вздергивает дух на ту высоту, при которой утрачивается равновесие и земное уходит из-под ног, заставляя болтаться их в воздухе. Зрелище неубедительное, приводящее к неустойчивой восторженности и беспочвенным мечтаниям в полном отрыве от жизни земной. Йог не мечтатель, но практик. Когда йог мечтает, мечты его претворяются в плотные формы и утверждаются на Земле. Не мечтатели Мы, но реалисты-действительники. Вступивший на путь Архатства Нам, Архатам, помощник и Нам подражатель во всем. В жизни, в жизни, в жизни Хочу утвердить растущие силы и качества духа. На жизни,</w:t>
      </w:r>
      <w:r w:rsidRPr="005440D4">
        <w:rPr>
          <w:noProof/>
        </w:rPr>
        <w:t xml:space="preserve"> </w:t>
      </w:r>
      <w:r w:rsidR="00AA5A76" w:rsidRPr="005440D4">
        <w:rPr>
          <w:noProof/>
        </w:rPr>
        <w:t>на жизни Учу. Мои не боятся ни жизни, ни смерти. Не страшно им, смелым, ничто. Молотом воли, не знающей ни сомнений, ни колебаний, сокрушают они все, что становится им препятствием на пути победного преодоления жизни в себе. В себе самом преодолевается жизнь, восходя со ступени на ступень. Преодолевающему себя победно путь Архата открыт.</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178.</w:t>
      </w:r>
      <w:r w:rsidR="00AA5A76" w:rsidRPr="005440D4">
        <w:rPr>
          <w:noProof/>
        </w:rPr>
        <w:t xml:space="preserve"> Учитель, а как же быть с этим, терзающим меня и несовместимым с достоинством духа, как же быть с этим свойством моим, принесенным из жизней прошедших? Сын Мой, любовью преодолеем и победим все, ибо со Мною идешь. Не убить, не подавить, но изжить надо нежелательное свойство, когда естественно отделится оно от сияющего очищенного тела твоего, как сухие ненужные листья</w:t>
      </w:r>
      <w:r w:rsidR="000C6C5A" w:rsidRPr="005440D4">
        <w:rPr>
          <w:noProof/>
        </w:rPr>
        <w:t xml:space="preserve"> — </w:t>
      </w:r>
      <w:r w:rsidR="00AA5A76" w:rsidRPr="005440D4">
        <w:rPr>
          <w:noProof/>
        </w:rPr>
        <w:t>от дерева, случайно, но крепко удержавшиеся на нем до весны. Не смущайся ничем, все победим и оборем.</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179.</w:t>
      </w:r>
      <w:r w:rsidR="00AA5A76" w:rsidRPr="005440D4">
        <w:rPr>
          <w:noProof/>
        </w:rPr>
        <w:t xml:space="preserve"> (Днем, за работой). Конечно, грим должен быть наложен хорошо, а также и парик, и костюм, и все прочие аксессуары, нужные на сцене, должны быть в порядке. И роль свою должен артист выполнить хорошо. Точно так же и на жизненной сцене временную роль свою со всеми подробностями надо исполнить именно так, как это следует. Много раз, и на сценах различных, и в различных ролях уже выступал дух многоопытный на этой Земле. Актер знает, что он на сцене, и, даже гениально играя, помнит, что это, хотя и яркая и жизненная, но все же игра. Так и Эго, воплощенное в тело для выступления на сцене плотного мира, не должно забывать временности роли своей и не принимать мираж Майи за действительность. Сегодня Иванов, вчера Сулейман, а раньше Ольгерд, Родриго, Полоний и так далее, далее, и далее, и глубже, в седые туманы времен, но все он же, все тот же, все ты же под разными именами и обличьями</w:t>
      </w:r>
      <w:r w:rsidR="000C6C5A" w:rsidRPr="005440D4">
        <w:rPr>
          <w:noProof/>
        </w:rPr>
        <w:t xml:space="preserve"> — </w:t>
      </w:r>
      <w:r w:rsidR="00AA5A76" w:rsidRPr="005440D4">
        <w:rPr>
          <w:noProof/>
        </w:rPr>
        <w:t>дух, восходящий по ступеням жизни. Жизнь земная</w:t>
      </w:r>
      <w:r w:rsidR="000C6C5A" w:rsidRPr="005440D4">
        <w:rPr>
          <w:noProof/>
        </w:rPr>
        <w:t xml:space="preserve"> — </w:t>
      </w:r>
      <w:r w:rsidR="00AA5A76" w:rsidRPr="005440D4">
        <w:rPr>
          <w:noProof/>
        </w:rPr>
        <w:t>это сцена для очередного воплощения. Не будем принимать слишком близко к сердцу фантомы ее, плывущие перед нашим сознанием. Надо лишь сыграть свою роль хорошо, смело, решительно и красиво, в соответствии с поручением данным. Сутратма</w:t>
      </w:r>
      <w:r w:rsidR="000C6C5A" w:rsidRPr="005440D4">
        <w:rPr>
          <w:noProof/>
        </w:rPr>
        <w:t xml:space="preserve"> — </w:t>
      </w:r>
      <w:r w:rsidR="00AA5A76" w:rsidRPr="005440D4">
        <w:rPr>
          <w:noProof/>
        </w:rPr>
        <w:t>актер.</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180.</w:t>
      </w:r>
      <w:r w:rsidR="00AA5A76" w:rsidRPr="005440D4">
        <w:rPr>
          <w:noProof/>
        </w:rPr>
        <w:t xml:space="preserve"> Сын Мой, если бы ты знал степень нагружения Владыки заботами Космическими! Оно велико. Потому так Ценим каждое искреннее желание помочь, идущее от сердца. Ибо по нити сердца притекает помощь от любящих Нас. Вы Мне помощники. Через вас многое делается неведомо для вас. Эта ваша помощь усиливается, когда сердцем напряженно стараетесь быть вместе с Учителем. Те, кто несет на себе нагнетение планетное, выполняет работу, которая, с одной стороны, состоит в том, что облегчается ими нагружение, которое Несет Владыка, с другой</w:t>
      </w:r>
      <w:r w:rsidR="000C6C5A" w:rsidRPr="005440D4">
        <w:rPr>
          <w:noProof/>
        </w:rPr>
        <w:t xml:space="preserve"> — </w:t>
      </w:r>
      <w:r w:rsidR="00AA5A76" w:rsidRPr="005440D4">
        <w:rPr>
          <w:noProof/>
        </w:rPr>
        <w:t>они получают усиленные заряды огненной энергии, необходимой им для выполнения порученной задачи. Работа выполняется сердцем, несущим тяготу нагружения. Если разделяете Мои труды, то и радость Мою тоже разделите, ибо вы Мои. Силы Света работников своих никогда в нужде не Бросают. Забота о вас глубокая и всесторонняя, и на всех планах. Можете явно усилить ее признанием и признательностью. В открытое окно врывается душистый воздух и луч Солнца. Так же входит и Свет в открытое сердце. Хотел бы еще указать, как крепнут нити связи. Вы, идущие со Мною, усиливайте неразрывность светлых уз, нас связавших навеки. Да, да, да, именно в каждодневном ритме идет нарастание Близости. Каждый день добавляется нечто новое к тысячелетней связи. Учитель не Забывает ни одного знака внимания, а также и трудов, Ему принесенных. Сердечное приношение Ценим превыше всего. Почему пишешь и говоришь Именем Моим и от Имени Моего? Потому что Дал власть и право говорить Именем Владыки. Давно Дал, но ты отнес его к какому-то отдаленному будущему, в то время как Записи твои Именем Моим творятся. Давно уже Говорил о творящей силе мощного «Мы», и Мощь эта, связанная с Именем</w:t>
      </w:r>
      <w:r w:rsidRPr="005440D4">
        <w:rPr>
          <w:noProof/>
        </w:rPr>
        <w:t xml:space="preserve"> </w:t>
      </w:r>
      <w:r w:rsidR="00AA5A76" w:rsidRPr="005440D4">
        <w:rPr>
          <w:noProof/>
        </w:rPr>
        <w:t>Моим или силою Владык, усиливается неизмеримо. Наш Семигранник мощен. Огненный Семигранник Вершит планетные дела. Велика Его сила. Если сердцем и мыслью к ней приобщиться и опереться на силу Его, можно почувствовать прилив сил необычайный. Даю силу и власть не только от Имени Моего, но и от Имени всех Владык действовать и творить Дело Света. Можешь опереться на Мощь Семигранника и Его Лучей. Престол этой Мощи в Твердыне. Она может испепелить служителя тьмы и живоносною силой своей одарять служителя Света. Я не один, Нас Семь вместе. Сын Мой ведом и Им. Нам сын ведом. Принадлежишь к Моему Лучу, ибо Мой от начала времен. Но Лучи Великих Собратьев Моих</w:t>
      </w:r>
      <w:r w:rsidR="000C6C5A" w:rsidRPr="005440D4">
        <w:rPr>
          <w:noProof/>
        </w:rPr>
        <w:t xml:space="preserve"> — </w:t>
      </w:r>
      <w:r w:rsidR="00AA5A76" w:rsidRPr="005440D4">
        <w:rPr>
          <w:noProof/>
        </w:rPr>
        <w:t>твои друзья. Насыщен силою Нашей, но Мой Луч в сознании твоем главенствует. Ибо Мой. Иногда Ослабляю силу его, дабы полнее смог от Земли почерпнуть горечь ее уроков. Но притяжение Луча Моего сильно. Особо почувствуешь это, когда сбросишь плотное тело и условия тонкие, подвижно-пластические, пронижут светлые стрелы Мои. Сын Мой, светло будущее твое, и сумеркам настоящего пролетного часа его не затемнить. Ты Мой, и место твое около Отца твоего и Заботника о тебе. Пройдешь через жизнь, вкусишь ее плодов, уроки ее все изучишь и снова вернешься к Отцу своему, ко Мне, кто Твой Друг и Владыка.</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181. (Апр. 6).</w:t>
      </w:r>
      <w:r w:rsidR="00AA5A76" w:rsidRPr="005440D4">
        <w:rPr>
          <w:noProof/>
        </w:rPr>
        <w:t xml:space="preserve"> Есть вещи, творимые во имя свое, и вещи, творимые во Имя Мое</w:t>
      </w:r>
      <w:r w:rsidR="000C6C5A" w:rsidRPr="005440D4">
        <w:rPr>
          <w:noProof/>
        </w:rPr>
        <w:t xml:space="preserve"> — </w:t>
      </w:r>
      <w:r w:rsidR="00AA5A76" w:rsidRPr="005440D4">
        <w:rPr>
          <w:noProof/>
        </w:rPr>
        <w:t>последним отдадим предпочтение. Продвижение будет заключаться в том, чтобы число первых уменьшалось, вторых</w:t>
      </w:r>
      <w:r w:rsidR="000C6C5A" w:rsidRPr="005440D4">
        <w:rPr>
          <w:noProof/>
        </w:rPr>
        <w:t xml:space="preserve"> — </w:t>
      </w:r>
      <w:r w:rsidR="00AA5A76" w:rsidRPr="005440D4">
        <w:rPr>
          <w:noProof/>
        </w:rPr>
        <w:t>увеличивалось, и чтобы стрелка</w:t>
      </w:r>
      <w:r w:rsidR="000C6C5A" w:rsidRPr="005440D4">
        <w:rPr>
          <w:noProof/>
        </w:rPr>
        <w:t xml:space="preserve"> — </w:t>
      </w:r>
      <w:r w:rsidR="00AA5A76" w:rsidRPr="005440D4">
        <w:rPr>
          <w:noProof/>
        </w:rPr>
        <w:t>указатель деяний</w:t>
      </w:r>
      <w:r w:rsidR="000C6C5A" w:rsidRPr="005440D4">
        <w:rPr>
          <w:noProof/>
        </w:rPr>
        <w:t xml:space="preserve"> — </w:t>
      </w:r>
      <w:r w:rsidR="00AA5A76" w:rsidRPr="005440D4">
        <w:rPr>
          <w:noProof/>
        </w:rPr>
        <w:t>передвигалась неуклонно от личного к делам Общего Блага. И когда сфера личных дел будет сведена на нет и останется лишь сфера Дел Учителя, самость будет побеждена окончательно. В делах самости нет магнетизма убедительности. Оправдание в духе. Дела личные нуждаются в оправдании перед самим собой. Но дела Учителя, во Имя Его свершаемые, ни в каких оправданиях не нуждаются. Совесть чиста, и можно смело смотреть в глаза всему миру. Именно, надо достичь того состояния дел, чтобы ими ни перед кем не устыдиться, если даже самые тайные мысли и деяния станут явными. Ведь явными они станут все когда-то и где-то. И к этому тоже надо быть готовым. И надо много мужества собрать, чтобы с обнаженной сущностью своей предстать перед глазами смотрящих на нее. Предстать, и не устрашиться, и достоинства духа не утерять. Ничтожество теряется и начинает унижаться и пресмыкаться в пароксизме позора, стыда и сознания того, что все, так тщательно скрываемое внутри, стало вдруг явным. Но дух сильный может встретить волну, сохранив достоинство, спокойствие и равновесие. Надо осознать, надо помнить, что судьей Может быть лишь один Владыка, который и ныне Знает все, и для которого и ныне нет ничего тайного в сущности и деяниях ученика. Владыка Знает, но Он не судья и не осудитель. Судья у каждого внутри. И судить может, по праву судить, лишь судья, который в себе. Потому, собрав все силы духа, можно выйти победно и из этого тяжкого испытания, закрывшись бронею духа. Никто не судья, ибо карма неумолима, и каждый и без суда человеческого несет на плечах всю тяжесть ее. Но тем более суров, и нелицеприятен, и беспощаден должен быть судия в себе, которого каждый имеет внутри. И тогда не страшен суд человеческий. Беспощадны враги, беспощадны темные, беспощадны люди в массе своей и скоры на осуждение. Им можно противопоставить лишь силу духа. Ведь в Тонком Мире все взаимоотношения людские можно уже рассматривать не по-земному, как это продолжают все еще делать там многие, но под другим углом. Многие непонятные привязанности и близость получают объяснение и даже оправдание в свете прошлых воплощений, и никто уже не может претендовать на полное владение чьим-то сердцем. Много отцов, много матерей, много братьев, сестер, сыновей, дочерей, жен и друзей среди спутников земных узнается. И суд человеческий становится судом невежества. Это не оправдание для нарушителей законов чистоты и морали, но объяснение и возможность силы в себе обрести, чтобы обнаженной сущности своей не убояться, когда тайное станет явным, не убояться и сохранить равновесие и достоинство духа. Иначе смеющиеся, и злорадствующие, и наслаждающиеся унижением и позором растерзают незадачливого путника Земли. Судьи самовольные много страданий ближним своим приносят в жизни земной, но в Тонком Мире, где все обострено и обнажено, эти условия несказанно усугубляются. Огонь равновесия обожжет несовершенные ауры осудителей самовольных. Друзья же, истинные друзья, любящие друзья, поймут и не только не осудят, но и помогут. Надо духом и в духе приготовиться к этому моменту, через который проходят все земляне, покидающие мир плотный. И потому на Земле надо так жить, и так быть, и так мыслить, чтобы ни перед кем не устыдиться светом своим. Нужно пересмотреть всю свою жизнь и самому осудить в себе все, что заслуживает осуждения, осудить так, чтобы повторение прошлых ошибок стало уже невозможным. И тогда никакой суд страшен уже не будет, ибо можно сказать осудителям добровольным, что опоздали они и что суд над самим собою дух уже сам совершил и в их услугах совсем не нуждается. Кто же сможет тогда кому-то сказать, что то или это плохо, когда дух и без всяких указаний может ответить: «Знаю и без вас всю глубину совершенных ошибок, излишен и ненужен ваш суд, и к чему он, когда я сам все проступки и ошибки мои уже осудил без пощады. Не вы, но я сам себе судья, ибо каждый имеет в себе судию». Учитесь стоять на своих собственных ногах, неся ответственность индивидуальную за все, что творите, и не давая никому права вершить над собою суд, кроме вас самих. Вы творите, вы и отвечаете, и вы же карму деяний своих на себе и несете. Власти над сознанием своим никому не давайте нигде</w:t>
      </w:r>
      <w:r w:rsidR="000C6C5A" w:rsidRPr="005440D4">
        <w:rPr>
          <w:noProof/>
        </w:rPr>
        <w:t xml:space="preserve"> — </w:t>
      </w:r>
      <w:r w:rsidR="00AA5A76" w:rsidRPr="005440D4">
        <w:rPr>
          <w:noProof/>
        </w:rPr>
        <w:t>ни здесь, ни в Мирах Надземных. Ведь даже с Учителем связаны узами свободы, ибо свободна воля человека и священна свобода его. Зачем вашей свободе быть судимой чужою свободой,</w:t>
      </w:r>
      <w:r w:rsidR="000C6C5A" w:rsidRPr="005440D4">
        <w:rPr>
          <w:noProof/>
        </w:rPr>
        <w:t xml:space="preserve"> — </w:t>
      </w:r>
      <w:r w:rsidR="00AA5A76" w:rsidRPr="005440D4">
        <w:rPr>
          <w:noProof/>
        </w:rPr>
        <w:t>как говорит апостол. Будьте в духе свободны от суда человеческого. Ваш судья лишь один Владыка, но Он не судья, но Заступник, и Друг, и Отец. Свободу свою осознайте, а в ней и силу, и власть. Никто не властен над сознанием вашим ни здесь, ни там. Темным поработителям и судьям самовольным власти над собой не дадим, несмотря ни на что, что было или случилось в прошлом. Освобождаю от власти греха над сознанием и Разрушаю чьи бы то ни было права судить того, кто свободу свою осознал и кто понял неотъемлемое космическое право свое быть своим собственным судьею. Великую силу обретает тот, кто становится сам над собою. Владыкою над тремя Утверждаю сына и власть ему Даю над собою, над собою самим. И не тем, кто власти над собою не имеет, творить суд над ним, власть свою над собой утвердившим. Осознание недостатков своих и проступков и собственный суд над ними великую силу духу дает. Сам в себе суд над собою творящий людскому суду уже не подлежит, и людской суд власти над ним не имеет, ибо в свободе своей дух утвердился.</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182.</w:t>
      </w:r>
      <w:r w:rsidR="00AA5A76" w:rsidRPr="005440D4">
        <w:rPr>
          <w:noProof/>
        </w:rPr>
        <w:t xml:space="preserve"> Надо научиться тому, чтобы ничто не становилось преградой на пути. Горы, пропасти, реки, скалы, море, бури и волны морские могут служить непреодолимым препятствием, когда дух идет по Земле. Но стоит ему подняться на определенную высоту, расправив крылья в полете, как земные нагромождения и все, что на Земле, полету его, как полету орла, не мешают. В этом и заключается умение хранить нить связи с Учителем, когда уже ничто преградою служить не может. И то, что для других является непреодолимым препятствием или непроходимым ущельем, не служит помехой полету орла. Тогда и формула вседозволения приобретает другой смысл. Но надо быть очень зорким и очень настороже, чтобы ничто не помешало взмахнуть крыльями духа. Главное, чтобы крылья были свободны. Главное, чтобы тяжести земные на них не легли. Охраним сокровенное, чтобы никто не смог запечатать орлиные крылья. Убийца убивает человека, и воин на поле брани убивает врага, но как различны между собою черное убийство и защита Родины. И даже оружие может быть одинаково. Не факт сам по себе имеет значение, но внутреннее состояние сознания. Учитесь творить земные дела в свободе от власти земного. Нити, связующие творимые дела с астралом и его движениями, надо, по возможности, свести на нет, и тогда дела власти над сознанием иметь не будут. Именно, влияют астральные нити связи. Именно они могут отяжелить крылья. Не привязывайтесь ни к чему низшими оболочками, и жизнь превратится в цепь сияющих полетов духа.</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183. (Апр. 7).</w:t>
      </w:r>
      <w:r w:rsidR="00AA5A76" w:rsidRPr="005440D4">
        <w:rPr>
          <w:noProof/>
        </w:rPr>
        <w:t xml:space="preserve"> Когда на Вершине со Мною, явления жизни текут перед сознанием, сохраняя действительные взаимоотношения и смысл, ибо с Горы виднее. Но стоит сознанию опуститься в низины, как даже валун перед глазами может заслонить горизонт, заслонить и встать препятствием. Понимание правильного соотношения вещей утрачивается. Ничто не может воспрепятствовать сознанию пребывать в духе со Мной, на Вершине. Гора одна, и Вершина одна</w:t>
      </w:r>
      <w:r w:rsidR="000C6C5A" w:rsidRPr="005440D4">
        <w:rPr>
          <w:noProof/>
        </w:rPr>
        <w:t xml:space="preserve"> — </w:t>
      </w:r>
      <w:r w:rsidR="00AA5A76" w:rsidRPr="005440D4">
        <w:rPr>
          <w:noProof/>
        </w:rPr>
        <w:t>Гора Матери Мира. На ней огни. Входя в сферы Высших огней, и сознание становится огненным, магнитно огни к себе привлекает и, спускаясь в долины, уносит на себе отложения пламени. Хорошо быть в огнях, скверна земная тогда к ауре не прилипает. Так, оправдание</w:t>
      </w:r>
      <w:r w:rsidR="000C6C5A" w:rsidRPr="005440D4">
        <w:rPr>
          <w:noProof/>
        </w:rPr>
        <w:t xml:space="preserve"> — </w:t>
      </w:r>
      <w:r w:rsidR="00AA5A76" w:rsidRPr="005440D4">
        <w:rPr>
          <w:noProof/>
        </w:rPr>
        <w:t>в духе, и это оправдание</w:t>
      </w:r>
      <w:r w:rsidR="000C6C5A" w:rsidRPr="005440D4">
        <w:rPr>
          <w:noProof/>
        </w:rPr>
        <w:t xml:space="preserve"> — </w:t>
      </w:r>
      <w:r w:rsidR="00AA5A76" w:rsidRPr="005440D4">
        <w:rPr>
          <w:noProof/>
        </w:rPr>
        <w:t>огненное</w:t>
      </w:r>
      <w:r w:rsidR="000C6C5A" w:rsidRPr="005440D4">
        <w:rPr>
          <w:noProof/>
        </w:rPr>
        <w:t xml:space="preserve"> — </w:t>
      </w:r>
      <w:r w:rsidR="00AA5A76" w:rsidRPr="005440D4">
        <w:rPr>
          <w:noProof/>
        </w:rPr>
        <w:t>огнеоправдание. Оправдан, оправдан, оправдан огнями восставшего духа. Оправдание и есть освобождение духа от тяжких цепей земных притяжений. Быть в мире, но не от мира сего</w:t>
      </w:r>
      <w:r w:rsidR="000C6C5A" w:rsidRPr="005440D4">
        <w:rPr>
          <w:noProof/>
        </w:rPr>
        <w:t xml:space="preserve"> — </w:t>
      </w:r>
      <w:r w:rsidR="00AA5A76" w:rsidRPr="005440D4">
        <w:rPr>
          <w:noProof/>
        </w:rPr>
        <w:t>под силу лишь сильному духу. Не от мира сего</w:t>
      </w:r>
      <w:r w:rsidR="000C6C5A" w:rsidRPr="005440D4">
        <w:rPr>
          <w:noProof/>
        </w:rPr>
        <w:t xml:space="preserve"> — </w:t>
      </w:r>
      <w:r w:rsidR="00AA5A76" w:rsidRPr="005440D4">
        <w:rPr>
          <w:noProof/>
        </w:rPr>
        <w:t>Мой Мир. Так Дни Мои в днях ваших Светом огней утверждаться начинают. Жизнь духа и жизнь в духе есть утверждение огней на Земле</w:t>
      </w:r>
      <w:r w:rsidR="000C6C5A" w:rsidRPr="005440D4">
        <w:rPr>
          <w:noProof/>
        </w:rPr>
        <w:t xml:space="preserve"> — </w:t>
      </w:r>
      <w:r w:rsidR="00AA5A76" w:rsidRPr="005440D4">
        <w:rPr>
          <w:noProof/>
        </w:rPr>
        <w:t>небесного в земном, вечного во временном, Беспредельности в конечном. Словом, все тот же, старый как мир, но вечно новый путь примирения, или уравновешивания пар противоположностей в сознании. В конечном итоге, именно в этом и состоит сущность жизни, сущность всякого жизненного процесса в его спирально-поступательном развитии. Два полюса</w:t>
      </w:r>
      <w:r w:rsidR="000C6C5A" w:rsidRPr="005440D4">
        <w:rPr>
          <w:noProof/>
        </w:rPr>
        <w:t xml:space="preserve"> — </w:t>
      </w:r>
      <w:r w:rsidR="00AA5A76" w:rsidRPr="005440D4">
        <w:rPr>
          <w:noProof/>
        </w:rPr>
        <w:t>нейтральная точка уравновешивания</w:t>
      </w:r>
      <w:r w:rsidR="000C6C5A" w:rsidRPr="005440D4">
        <w:rPr>
          <w:noProof/>
        </w:rPr>
        <w:t xml:space="preserve"> — </w:t>
      </w:r>
      <w:r w:rsidR="00AA5A76" w:rsidRPr="005440D4">
        <w:rPr>
          <w:noProof/>
        </w:rPr>
        <w:t>и новое продвижение в Беспредельность по спирали времени. В центре спирали</w:t>
      </w:r>
      <w:r w:rsidR="000C6C5A" w:rsidRPr="005440D4">
        <w:rPr>
          <w:noProof/>
        </w:rPr>
        <w:t xml:space="preserve"> — </w:t>
      </w:r>
      <w:r w:rsidR="00AA5A76" w:rsidRPr="005440D4">
        <w:rPr>
          <w:noProof/>
        </w:rPr>
        <w:t>стержень духа, и в нем</w:t>
      </w:r>
      <w:r w:rsidR="000C6C5A" w:rsidRPr="005440D4">
        <w:rPr>
          <w:noProof/>
        </w:rPr>
        <w:t xml:space="preserve"> — </w:t>
      </w:r>
      <w:r w:rsidR="00AA5A76" w:rsidRPr="005440D4">
        <w:rPr>
          <w:noProof/>
        </w:rPr>
        <w:t>Он, Молчаливый, вечно Смотрящий Свидетель всего, что проходит перед Ним. Шаги Вечности начинают звучать в сознании, устремленном в Сферу Безмолвного Свидетеля. Он высоко над тремя. Он в глубине всех оболочек, вечно Присутствующий и Молчаливый. Так Царство Мое на Земле утверждается духом и в духе, имеющем доступ к Твердыне. Но надо, чтобы хотя бы в периоды взлета сознание было свободно от рабства и власти земных притяжений. Свобода! Свобода! Если бы люди понимали, что дает духу истинная свобода, которая в духе. Ищут свободу везде, но не в духе, и потому не находят, и бесплодны поиски их. Дыханием свободы Окутываю дерзающего приблизиться ко Мне. И незримое и неслышное дыхание Мое, легкое, как луч света, разрушает тяжкие ржавые железные цепи Земли, казалось бы, так безнадежно сковавшие дух. Со Мною решивший свой путь шагом непреложности идет в Царство Вечного Света, из царства смерти идет в жизнь. Многие шли: боролись, страдали и устремлялись, шли не Моим путем, но своими, и... умерли. Но Я Зову к жизни и в жизнь. В напряжении упорного постоянного устремления ко Мне возжигается огонь жизни. Бессмертие достигается тогда, когда он становится неугасимым. Пусть возгорится неугасимый пламень жизни в сердце устремленного духа. Огнями восходим и в огнях. Огненная сущность проявленного мира неотрицаема. Малая искра, исшедшая из Сферы Вечного Света, становится миром пламени, пламенным микрокосмосом, сущим в огне. Царственный путь Огненной Йоги и есть пламенный путь в Царство Света-Огня. Логосы Пламенные свидетельство миру Являют о тех высотах, которые дух человеческий в неукротимом устремлении своем к Свету может достичь.</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184.</w:t>
      </w:r>
      <w:r w:rsidR="00AA5A76" w:rsidRPr="005440D4">
        <w:rPr>
          <w:noProof/>
        </w:rPr>
        <w:t xml:space="preserve"> Чем более напряженно идет процесс восприятия, тем более четкими, определенными и своеобразными оформляются кристаллы огненной мысли. Но это напряжение есть напряжение спокойствия, огненное напряжение спокойствия, напряжение СПОКОЙСТВИЯ ОГНЕННОГО. Спокойствие огненное</w:t>
      </w:r>
      <w:r w:rsidR="000C6C5A" w:rsidRPr="005440D4">
        <w:rPr>
          <w:noProof/>
        </w:rPr>
        <w:t xml:space="preserve"> — </w:t>
      </w:r>
      <w:r w:rsidR="00AA5A76" w:rsidRPr="005440D4">
        <w:rPr>
          <w:noProof/>
        </w:rPr>
        <w:t>так запомним.</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185.</w:t>
      </w:r>
      <w:r w:rsidR="00AA5A76" w:rsidRPr="005440D4">
        <w:rPr>
          <w:noProof/>
        </w:rPr>
        <w:t xml:space="preserve"> Не надо делать врагов. Но если появляется враг, злобы к нему не имейте. Действия допущены, и самые решительные, но без злобы, раздражения и всех прочих чувств, яро омрачающих ауру. Лучше с улыбкой. И лучше с людьми расставаться мирно и по-хорошему. Много людей, связывая себя с супротивниками своими астрально, так связанные и живут и связанными в Мир Надземный уходят, продолжая терзать друг друга до тех пор, пока не исчерпают всех энергий, вложенных в свои чувства. Каторжники, прикованные к тачке взаимной ненависти. Лучше простить, чтобы враг злобный при встрече не имел в вас ничего. Можно думать, и чувства людские и поступки оценивать по достоинству, но не внося в эту оценку астрального начала. Чем меньше жить в этом проводнике, в его отрицательных уявлениях, тем лучше. Темные чувства земные разжигают огнь поядающий. Он пожирает ткани нервов и обессиливает организм. Следует очень внимательно следить за колебаниями астрала и не допускать нежелательных. Нет горшего рабства, чем рабство у своих собственных оболочек, и нет рабства более безнадежного, ибо от себя никуда не уйти. В себе от самих себя ищите свободу.</w:t>
      </w:r>
    </w:p>
    <w:p w:rsidR="00AA5A76" w:rsidRPr="005440D4" w:rsidRDefault="00AA5A76" w:rsidP="00B139BA">
      <w:pPr>
        <w:rPr>
          <w:noProof/>
        </w:rPr>
      </w:pPr>
    </w:p>
    <w:p w:rsidR="00AA5A76" w:rsidRPr="005440D4" w:rsidRDefault="005C4AF2" w:rsidP="00B139BA">
      <w:pPr>
        <w:rPr>
          <w:noProof/>
        </w:rPr>
      </w:pPr>
      <w:r w:rsidRPr="005440D4">
        <w:rPr>
          <w:rFonts w:cs="Arial"/>
          <w:b/>
          <w:noProof/>
          <w:szCs w:val="28"/>
        </w:rPr>
        <w:t xml:space="preserve">1955 г. </w:t>
      </w:r>
      <w:r w:rsidR="00AA5A76" w:rsidRPr="005440D4">
        <w:rPr>
          <w:b/>
          <w:noProof/>
        </w:rPr>
        <w:t>186. (Апр. 8).</w:t>
      </w:r>
      <w:r w:rsidR="00AA5A76" w:rsidRPr="005440D4">
        <w:rPr>
          <w:noProof/>
        </w:rPr>
        <w:t xml:space="preserve"> Закон противоположностей проявляется везде, а также и в сознании. Сознание не может вибрировать на ряд определенных явлений, не вызывая тем самым и не предрешая ряд явлений противоположных. Одно обуславливает другое. И, живя в сфере одного порядка чувств и эмоций, не следует забывать о том, что их антипод назревает к проявлению с той же силой и напряженностью, с какою звучал другой полюс. Допущением явлений одного свойства вызываем к существованию явления, им противоположные. Сознание может утомиться всем, если только не будет иметь место чередование явлений. Монотонность означает затухание и мертвенность. Ритм надо менять. Застой есть отсутствие смены и ритма.</w:t>
      </w:r>
    </w:p>
    <w:p w:rsidR="00AA5A76" w:rsidRPr="005440D4" w:rsidRDefault="00AA5A76" w:rsidP="00B139BA">
      <w:pPr>
        <w:rPr>
          <w:noProof/>
        </w:rPr>
      </w:pPr>
    </w:p>
    <w:p w:rsidR="00AA5A76" w:rsidRPr="005440D4" w:rsidRDefault="00AA5A76" w:rsidP="00772DF7">
      <w:pPr>
        <w:pStyle w:val="Quote"/>
        <w:rPr>
          <w:noProof/>
        </w:rPr>
      </w:pPr>
      <w:r w:rsidRPr="005440D4">
        <w:rPr>
          <w:noProof/>
        </w:rPr>
        <w:t>Не пишется совсем.</w:t>
      </w:r>
    </w:p>
    <w:p w:rsidR="00AA5A76" w:rsidRPr="005440D4" w:rsidRDefault="00772DF7" w:rsidP="00B139BA">
      <w:pPr>
        <w:rPr>
          <w:noProof/>
        </w:rPr>
      </w:pPr>
      <w:r w:rsidRPr="005440D4">
        <w:rPr>
          <w:rFonts w:cs="Arial"/>
          <w:b/>
          <w:noProof/>
          <w:szCs w:val="28"/>
        </w:rPr>
        <w:t xml:space="preserve">1955 г. </w:t>
      </w:r>
      <w:r w:rsidR="00AA5A76" w:rsidRPr="005440D4">
        <w:rPr>
          <w:b/>
          <w:noProof/>
        </w:rPr>
        <w:t>187. (Апр. 9).</w:t>
      </w:r>
      <w:r w:rsidR="00AA5A76" w:rsidRPr="005440D4">
        <w:rPr>
          <w:noProof/>
        </w:rPr>
        <w:t xml:space="preserve"> Сны наяву</w:t>
      </w:r>
      <w:r w:rsidR="000C6C5A" w:rsidRPr="005440D4">
        <w:rPr>
          <w:noProof/>
        </w:rPr>
        <w:t xml:space="preserve"> — </w:t>
      </w:r>
      <w:r w:rsidR="00AA5A76" w:rsidRPr="005440D4">
        <w:rPr>
          <w:noProof/>
        </w:rPr>
        <w:t>так Называем огненные прозрения в Мир Наш. Сперва вспыхнут они, как далекие зарницы, но потом ближе и, наконец, озарят своим светом весь горизонт сознания. Конечно, теория должна стать практикой, а отвлеченность</w:t>
      </w:r>
      <w:r w:rsidR="000C6C5A" w:rsidRPr="005440D4">
        <w:rPr>
          <w:noProof/>
        </w:rPr>
        <w:t xml:space="preserve"> — </w:t>
      </w:r>
      <w:r w:rsidR="00AA5A76" w:rsidRPr="005440D4">
        <w:rPr>
          <w:noProof/>
        </w:rPr>
        <w:t>жизнью. Для этого сперва забрасывается в сознание нужное понятие, а потом по нему, как по канату, подтягивается утверждение принятого в духе явления в жизни. Эти мысли</w:t>
      </w:r>
      <w:r w:rsidR="000C6C5A" w:rsidRPr="005440D4">
        <w:rPr>
          <w:noProof/>
        </w:rPr>
        <w:t xml:space="preserve"> — </w:t>
      </w:r>
      <w:r w:rsidR="00AA5A76" w:rsidRPr="005440D4">
        <w:rPr>
          <w:noProof/>
        </w:rPr>
        <w:t>предвестники идущего утверждения их в жизни</w:t>
      </w:r>
      <w:r w:rsidR="000C6C5A" w:rsidRPr="005440D4">
        <w:rPr>
          <w:noProof/>
        </w:rPr>
        <w:t xml:space="preserve"> — </w:t>
      </w:r>
      <w:r w:rsidR="00AA5A76" w:rsidRPr="005440D4">
        <w:rPr>
          <w:noProof/>
        </w:rPr>
        <w:t>служат очень нужной и неизбежной ступенью познавания. Как бы прорубается окно в будущее, но в должном направлении. Преддверие, явленное мыслью, есть ступень, предшествующая познанию, без которой нельзя обойтись. Эти мосты для перехода мысли-предвестницы в сферу ее практического осуществления в жизни могут строиться духом сознательно. Много мыслей подобных без особого труда и усилий можно запечатлевать преднамеренно с тем, чтобы когда-то и где-то при созвучно сложившихся обстоятельствах можно было ее применить или утвердить в жизни и таким путем умножить количество и силу отлагаемых в микрокосме энергий. Не может дерево вырасти сразу, тем более сразу и сознание не растет. Метод расширения и роста сознания путем утверждения или предварительного посева мыслей-предвестниц будет методом правильным. Сознание как бы ассимилирует новую энергию, постепенно сживаясь с ней. И тогда это новое входит в него естественно и просто, как нечто уже свое и знакомое, не вызывая впечатления чуждого или инородного элемента, насильственно вторгающегося в сознание. Ассимиляция сознанием мыслей, идей и представлений нужных есть процесс, без которого невозможно преображение духа. Можно назвать этот процесс проектом, или планом будущих построений, которые со временем должны вылиться в конкретные формы. Можно приучить себя все нужное, полезное и соответствующее пути откладывать таким образом в сознании, как зерна для будущих всходов, отбрасывая без колебаний все, не соответствующее цели эволюции духа. Так знание природы человеческой со всеми ее особенностями, слабостями и недостатками можно взять с собою как ценный багаж, добавляя попутно к нему зерна для будущих накоплений, но горечь, разочарование и обиды, людьми причиняемые, можно безжалостно отбросить за ненадобностью. В дальнюю дорогу берется лишь полезная поклажа. Берется результат опыта, но без сопровождавших его астральных переживаний. Например, кто-то из близких по глупости, неосмотрительности или преданности поставил себя или вас под удар. Горечь переживания и прочие чувства можно забыть, но суровый урок обманутого доверия следует прочно запомнить и взять с собою в путь дальний. Не следует отягощать сознание грузом астральных переживаний. Надо освободить от них кристалл очищенной мысли. Освобождение мыслей от астральных лохмотьев</w:t>
      </w:r>
      <w:r w:rsidR="000C6C5A" w:rsidRPr="005440D4">
        <w:rPr>
          <w:noProof/>
        </w:rPr>
        <w:t xml:space="preserve"> — </w:t>
      </w:r>
      <w:r w:rsidR="00AA5A76" w:rsidRPr="005440D4">
        <w:rPr>
          <w:noProof/>
        </w:rPr>
        <w:t>очень полезное упражнение. Можно предвидеть опасность и можно нужные меры принять, но наросты, или наслоения страха, к мысли об опасности прилепившиеся, надо от нее отделить. Можно видеть человека, каков он есть со всеми его отрицательными и неприятными свойствами, но, зная это, от знания своего данного человека следует отделить чувство недоброжелательства, злобы, огорчения, раздражения и всех прочих чувств, которые он вызвал в вашем астрале. Можно даже заменить их чувством снисхождения и терпимости к несовершенствам человеческим. Итак, можно знать, можно видеть, можно действовать, но без вмешательства чувств, страстей и эмоций низшей астральной оболочки, охватывающих низшую шкалу ее проявлений. Шкала эта широка. Хорош восторг духа, но разрушительна восторженность, хороша любовь к человеку, но осуждена слюнявая сентиментальность, хорошо сострадание, но недопустимо безвольное погружение в вихри чужого отчаяния и заражения им собственной оболочки. Надо уметь распознавать нужное и полезное от ненужного и вредного, то есть быть зрячим. Иначе, если слепой поведет слепого, то оба упадут в яму. А если она достаточно глубока, то можно из нее и не выбраться.</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188.</w:t>
      </w:r>
      <w:r w:rsidR="00AA5A76" w:rsidRPr="005440D4">
        <w:rPr>
          <w:noProof/>
        </w:rPr>
        <w:t xml:space="preserve"> Ничто так сильно не ослабляет психической энергии, как неумение удержать ее в равновесии. Все эмоции астрала ее расточают. Даже радость астрального порядка. Каждое более усиленное биение сердца уносит драгоценную мощь. Лишь все, совершаемое и переживаемое в спокойствии, не растрачивает сил. Потому спокойствие прежде всего. Если беснуются люди, то это еще не причина для собственного беснования. Много сейчас бесноватых, только называют их теперь по-иному, не по-евангельски. Психическая энергия</w:t>
      </w:r>
      <w:r w:rsidR="000C6C5A" w:rsidRPr="005440D4">
        <w:rPr>
          <w:noProof/>
        </w:rPr>
        <w:t xml:space="preserve"> — </w:t>
      </w:r>
      <w:r w:rsidR="00AA5A76" w:rsidRPr="005440D4">
        <w:rPr>
          <w:noProof/>
        </w:rPr>
        <w:t>это сила, которой надо овладеть, прежде чем ею пользоваться. Овладение ею и есть овладение собой, ибо все движения души есть произвольные или непроизвольные уявления этой силы. Или она нами владеет, или мы ею. Ученик должен собой овладеть во что бы то ни стало и какой угодно ценой.</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189. (Апр. 10).</w:t>
      </w:r>
      <w:r w:rsidR="00AA5A76" w:rsidRPr="005440D4">
        <w:rPr>
          <w:noProof/>
        </w:rPr>
        <w:t xml:space="preserve"> Нет и не может быть никаких искусственных условий, в которых бы огни проявлялись по заказу. Огонь не всегда горит. Можно создать условия благоприятствующие и терпеливо ждать. Но насильственно огонь не загорится. Много говорилось об условиях способствующих. Их следует соблюдать. Они не так уж трудны. Незримый огонь может погаснуть. Чувства низших огней высшие огни тушат. Огни легко угасить, но настолько же трудно возжечь. Жизнь современная росту огней не благоприятствует. Слишком много суеты и поверхностной деловитости. Огонь не терпит ни того, ни другого. Огню нужен покой напряженности, то есть спокойствие ровно горящего пламени. Говорим об огне негасимом и нерушимом. Устойчивость Высших огней надо приобрести в жизни.</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190.</w:t>
      </w:r>
      <w:r w:rsidR="00AA5A76" w:rsidRPr="005440D4">
        <w:rPr>
          <w:noProof/>
        </w:rPr>
        <w:t xml:space="preserve"> Последовательность во всем</w:t>
      </w:r>
      <w:r w:rsidR="000C6C5A" w:rsidRPr="005440D4">
        <w:rPr>
          <w:noProof/>
        </w:rPr>
        <w:t xml:space="preserve"> — </w:t>
      </w:r>
      <w:r w:rsidR="00AA5A76" w:rsidRPr="005440D4">
        <w:rPr>
          <w:noProof/>
        </w:rPr>
        <w:t>основной принцип эволюции, последовательность и порождение форм по роду своему. Сроки обусловлены последовательностью, а события</w:t>
      </w:r>
      <w:r w:rsidR="000C6C5A" w:rsidRPr="005440D4">
        <w:rPr>
          <w:noProof/>
        </w:rPr>
        <w:t xml:space="preserve"> — </w:t>
      </w:r>
      <w:r w:rsidR="00AA5A76" w:rsidRPr="005440D4">
        <w:rPr>
          <w:noProof/>
        </w:rPr>
        <w:t>причинами, их породившими. Противоположности различны по форме, но однородны по природе. Потому и называются они парами родственных противоположностей, как мужчина и женщина, утро и вечер, тепло и холод, верх и низ, и так до бесконечности. Один полюс обуславливает неизбежность проявления другого, одно явление</w:t>
      </w:r>
      <w:r w:rsidR="000C6C5A" w:rsidRPr="005440D4">
        <w:rPr>
          <w:noProof/>
        </w:rPr>
        <w:t xml:space="preserve"> — </w:t>
      </w:r>
      <w:r w:rsidR="00AA5A76" w:rsidRPr="005440D4">
        <w:rPr>
          <w:noProof/>
        </w:rPr>
        <w:t>себе противоположного. Нужно уметь, наблюдая явление одного порядка, предвидеть рождение другого, его антипода, его родственной противоположности. Многие пророчества, или предвидения основаны на знании закона антитез. При этом не следует забывать, что события уявляются в рамках законов спирали, циклов, ритма двенадцатиоктавной шкалы и прочих основных форм проявления видимого и Невидимого Миров. Пророчество о Приходе Майтрейи основано на этом же знании. Придет в силу Закона Космического. И ночь тьмы перед грядущим Приходом Света, естественно, должна быть глубока и темна. Знание это должно помочь знающим пережить нагнетение тьмы. Спираль эволюции, дав манифестацию двух противопоставлений</w:t>
      </w:r>
      <w:r w:rsidR="000C6C5A" w:rsidRPr="005440D4">
        <w:rPr>
          <w:noProof/>
        </w:rPr>
        <w:t xml:space="preserve"> — </w:t>
      </w:r>
      <w:r w:rsidR="00AA5A76" w:rsidRPr="005440D4">
        <w:rPr>
          <w:noProof/>
        </w:rPr>
        <w:t>тьмы и Света, будет подниматься вперед и, повторяясь на плоскости высшей, даст свои несовершенства на одном полюсе, но не даст несовершенств, которые были возможны в плоскости низшей спирали. Под плоскостью подразумевается отрезок спирали, включающий два полюса проявления единой вещи, в данном случае, эволюции вашей планеты. Даже орбита земная не есть плоскость, но спираль, ибо Земля в устремленном полете несется в Беспредельность вместе со всею Солнечной системой. Не потому ли и день вчерашний не повторяется никогда, ибо закон спирали и в нем. Подобие и сходство быть может, но не повторение того же самого. В этом и утешение, ибо возврата к прошлому нет. Все, эволюции не соответствующее или изжившее себя, подлежит уничтожению. Все, способное восходить, получает новые оболочки, все нежизнеспособное в конечном итоге уничтожается, включая сюда не только отдельные формы, но и целые миры. Но принцип жизни, бессмертный и вечный, неуклонно продолжает восходить в своем спиральном движении, поднимаясь все выше и выше по спирали, у которой нет конца, ибо этот конец уходит в Беспредельность и теряется в ней. Эволюция сущего конца не имеет, и Наивысочайший Несказуемый последний Круг спирали проявленного стремительно продвигается вперед в вечном устремлении к еще более высшему себя проявлению.</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191. (Апр. 11).</w:t>
      </w:r>
      <w:r w:rsidR="00AA5A76" w:rsidRPr="005440D4">
        <w:rPr>
          <w:noProof/>
        </w:rPr>
        <w:t xml:space="preserve"> Не мудро тратить энергию на опасения и беспокойства о том, что может случиться и чего не может. Нет более никчемного и вредного занятия. Если действительно что-нибудь угрожает, можно принять меры, какие возможно, но терзаться воображаемыми опасностями будет признаком трусливой натуры. Все признаки трусливости искореняются полностью. Жизнь будет ставить в положения, вызывающие чувства страха, до тех пор, пока они не будут изжиты. Трус будет вдесятеро испуган. При растущих огнях или страх, а также и прочие недостатки, будет побежден, либо он разрушит своего обладателя. Страх никчемен и бесцелен сам по себе. Его не только надо убить, но и зорко смотреть, как бы убитая серая змея страха снова не ожила и не подняла голову. Страх опасен тем, что ставит человека под удар именно по больному месту. Лучше пройти через тысячи ужасов без страха, чем дрожать перед воображаемыми пугалами. Ведь, в конце концов, что бы ни преподносила жизнь, все пройдет, и окончится самая жизнь, а человек, сбросивший оковы плотного мира, останется целым и невредимым, ибо неуязвим дух. Можно пугала страха победить в воображении, мысленно проводя себя через явления, внушающие страх, и усиливая их. Но и это надо делать осмотрительно, чтобы не накликать беду. Хороши примеры героев. Недопустимо устрашение жизнью. Время от времени недобитые чудища поднимают головы; надо добить до конца так, чтобы больше уже не поднялись. Мешают пути.</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192.</w:t>
      </w:r>
      <w:r w:rsidR="00AA5A76" w:rsidRPr="005440D4">
        <w:rPr>
          <w:noProof/>
        </w:rPr>
        <w:t xml:space="preserve"> Пришло время Мое, когда силою Лучей Звезды Матери Мира предреченному надлежит совершиться. Не по воображению человеческому пойдет осуществление, но по Воле Высшей. Остается лишь ждать, ждать и готовиться. Встретить надо в белых одеждах, в одеждах Света. Встреча неизбежна, и к ней надо подготовить сознание.</w:t>
      </w:r>
    </w:p>
    <w:p w:rsidR="00AA5A76" w:rsidRPr="005440D4" w:rsidRDefault="00AA5A76" w:rsidP="00B139BA">
      <w:pPr>
        <w:rPr>
          <w:noProof/>
        </w:rPr>
      </w:pPr>
    </w:p>
    <w:p w:rsidR="00AA5A76" w:rsidRPr="005440D4" w:rsidRDefault="004D21E0" w:rsidP="00B139BA">
      <w:pPr>
        <w:rPr>
          <w:noProof/>
        </w:rPr>
      </w:pPr>
      <w:r w:rsidRPr="005440D4">
        <w:rPr>
          <w:rFonts w:cs="Arial"/>
          <w:b/>
          <w:noProof/>
          <w:szCs w:val="28"/>
        </w:rPr>
        <w:t xml:space="preserve">1955 г. </w:t>
      </w:r>
      <w:r w:rsidR="00AA5A76" w:rsidRPr="005440D4">
        <w:rPr>
          <w:b/>
          <w:noProof/>
        </w:rPr>
        <w:t>193. (Апр. 12).</w:t>
      </w:r>
      <w:r w:rsidR="00AA5A76" w:rsidRPr="005440D4">
        <w:rPr>
          <w:noProof/>
        </w:rPr>
        <w:t xml:space="preserve"> Сын Мой, доколе же временное будет заслонять собою Свет вечной жизни? Сперва идет понимание преходимости настоящего часа и уже за ним осознание себя в сфере Вечного. Одного осознания мало. Нужно овладение и удержание осознанного. Моменты вмещения еще не являются ручательством того, что достижение будет удержано. Удержать трудно, труднее, чем достичь. Достижение разбивается вибрациями окружающей сферы. Все восстает против победителя, чтобы сорвать с его чела знаки победы. Все окружающее яро антагонистично достижениям духа. Мир восстает против, как будто тысячи нитей упорно, настойчиво и незаметно тянут дух вниз, на один уровень со всеми. Выхода нет: или поднимать за собой всех, или опуститься до их уровня. Мы спуститься не Можем и потому Стремимся поднять всех. Эта же самая задача встает перед каждым духом, поднявшимся над общей массой людей. Отдельно существовать человек не может. Он связан с планетой и человечеством. Независимое существование</w:t>
      </w:r>
      <w:r w:rsidR="000C6C5A" w:rsidRPr="005440D4">
        <w:rPr>
          <w:noProof/>
        </w:rPr>
        <w:t xml:space="preserve"> — </w:t>
      </w:r>
      <w:r w:rsidR="00AA5A76" w:rsidRPr="005440D4">
        <w:rPr>
          <w:noProof/>
        </w:rPr>
        <w:t>нелепость. Сильный и высокий дух уже одним состоянием своей ауры разрежает и утончает окружающую его сферу и уже тем самым поднимает ее. И чем грубее условия плотные, тем более труден подвиг преображения мира. Потому каждое состояние духа имеет значение. Нет состояний безразличных, то есть так или иначе не влияющих на все, что вокруг. Каждое мгновение добро или зло творится в зависимости от состояния ауры. Во всем, что происходит внутри его, ответственен человек перед миром. Сознает он это или нет, но излучения его, взаимодействуя со средой вокруг, творят добро или зло. Дозор нужен, дозор над собою, чтобы видеть и знать творимое своими руками. Никакие слова, никакие ужимки, никакое лицемерие не спасет от действительности. Лицемер и лжец может обмануть всех, но не обманет и не изменит разрушения, произведенного его излучениями в пространстве. Очевидность яро отличается от действительности. Мы Видим не то, что видят люди и что им кажется, что они видят. Мы Видим то, что есть, скрытое под внешними покровами. Мы не Ошибаемся в людях, ибо Знаем не только то, что они собою представляют в действительности, но и все возможности их и скрытый потенциал. Потому Наше суждение так отличается от суждений людских. У Нас мерки иные. Наша цель</w:t>
      </w:r>
      <w:r w:rsidR="000C6C5A" w:rsidRPr="005440D4">
        <w:rPr>
          <w:noProof/>
        </w:rPr>
        <w:t xml:space="preserve"> — </w:t>
      </w:r>
      <w:r w:rsidR="00AA5A76" w:rsidRPr="005440D4">
        <w:rPr>
          <w:noProof/>
        </w:rPr>
        <w:t>поднять людей выше. Поднять их Можем лишь Светом Своим, Своею аурой. Потому каждый, следующий за Нами, в какой-то мере должен стремиться уподобиться Нам. Держа ауру свою в должном порядке, может человек творить свое дело Света. Каждая аура в той или иной степени является благословением или проклятием для окружающих. Каждая каждую минуту, даже секунду, вносит свет или тьму в то, что вокруг. Обратная реакция всего, что подвергается воздействию ауры, неизбежна. И тогда люди начинают говорить о возмездии или тяжкой судьбе, если предпосланные энергии были низкого порядка. От законов жизни никуда не уйти. Поле их проявления</w:t>
      </w:r>
      <w:r w:rsidR="000C6C5A" w:rsidRPr="005440D4">
        <w:rPr>
          <w:noProof/>
        </w:rPr>
        <w:t xml:space="preserve"> — </w:t>
      </w:r>
      <w:r w:rsidR="00AA5A76" w:rsidRPr="005440D4">
        <w:rPr>
          <w:noProof/>
        </w:rPr>
        <w:t>микрокосм самого человека. Сам сеятель, сам жнец. И ответственен сам перед собою, ибо платит сам, и сполна, и за все. Об ответственности подумаем.</w:t>
      </w:r>
    </w:p>
    <w:p w:rsidR="00AA5A76" w:rsidRPr="005440D4" w:rsidRDefault="00AA5A76" w:rsidP="00B139BA">
      <w:pPr>
        <w:rPr>
          <w:noProof/>
        </w:rPr>
      </w:pPr>
    </w:p>
    <w:p w:rsidR="00E8769F" w:rsidRPr="005440D4" w:rsidRDefault="00594B31" w:rsidP="00B139BA">
      <w:pPr>
        <w:rPr>
          <w:noProof/>
        </w:rPr>
      </w:pPr>
      <w:r w:rsidRPr="005440D4">
        <w:rPr>
          <w:rFonts w:cs="Arial"/>
          <w:b/>
          <w:noProof/>
          <w:szCs w:val="28"/>
        </w:rPr>
        <w:t xml:space="preserve">1955 г. </w:t>
      </w:r>
      <w:r w:rsidR="00AA5A76" w:rsidRPr="005440D4">
        <w:rPr>
          <w:b/>
          <w:noProof/>
        </w:rPr>
        <w:t>194. (Апр. 13).</w:t>
      </w:r>
      <w:r w:rsidR="00AA5A76" w:rsidRPr="005440D4">
        <w:rPr>
          <w:noProof/>
        </w:rPr>
        <w:t xml:space="preserve"> Сын Мой, нельзя забывать о явлении Пралайи сознания. Чередование напряжений его огненности неизбежно. Отсюда и ощущение неудовлетворенности. Когда огонь горит, он окрашивает все своим цветом и делает жизнь полной. Когда сила его уменьшается, тускнеет и все окружающее и трудно духу тогда. Так снова приходим к огню как основе жизни. Ритма сознания не избежать, но облегчить периоды Пралайи можно. Чем же и как же? Пульсация жизни заключается в том, что жизненный принцип или разворачивается и раскрывается полностью, давая предельное выражение себя в данной форме, как это можно видеть в цветущем дереве, розовом кусте и растении, отягощенном плодами, или свертывается, как бы втягивая в себя, в зерно свое, все свои энергии, кристаллизованные в нем. В голой замерзшей равнине зимой и в той же цветущей равнине летом видим, как пульсирует, свертываясь и развертываясь, жизненный принцип. Или энергии собираются внутри, кристаллизуясь в семени, или развертываются наружу. Тому же процессу подчиняется и сознание в моменты Пралайи и в периоды расцвета, или напряжения огненности. Сознанию можно помочь, сознательно втягивая в себя энергии, дотоле разбросанные на выявления вовне. Активность сводится к необходимому минимуму, ибо дух в это время наиболее незащищен и ослаблен, а энергии, устремленные вовне, в среду окружающую, всегда вызывают реакцию, то есть противодействие и обратный удар. Но так как дух обычной силы противостояния не имеет, реакция получается болезненная и острая. Но если все энергии собраны вовнутрь и энергии вовне не протянуты, удары наносить не по чему, ибо человек уподобляется шару, символу равновесия и неуязвимости. Так же и зерно в земле под снегом вбирает в себя все свои энергии, ожидая благоприятных условий от ритма природы. Надо учиться молчаливости, сдержанности, замкнутости и умению себя потушить, когда это надо. Это состояние требует еще большей зоркости и умения владеть собою, чем состояние активности. Нужно плотно закрыть забрало. Не следует мыслью касаться людей. Нужно силы собрать внутри, чтобы охранить сокровенное. Иначе растерзают и сокровище расхитят. Сдержанность и собранность надо явить напряженную и сосредоточенную, ни на миг не упуская из сознания основного задания. Особенно надо держать на узде астральную оболочку: в эти моменты она имеет склонность выявляться яро и бурно, ибо не сдерживаема, как обычно. Большое войско может выйти в поле, малое запирается в крепости, где может успешно защититься. Равновесие поддерживается в периоды Пралайи сознания особенно тщательно и напряженно. Не надо внешне реагировать на явления, извне идущие, ни в коем случае. Хорошо также и внутреннюю реакцию свести на нет. Надо себя потушить, охранив огонь для внутреннего употребления. Если бы внешние условия были другими, было бы много легче. Но ужас творится вовне, и защититься надо особо. Надо уберечь себя от растерзания обстоятельствами.</w:t>
      </w:r>
    </w:p>
    <w:p w:rsidR="00E8769F" w:rsidRPr="005440D4" w:rsidRDefault="00E8769F" w:rsidP="00B139BA">
      <w:pPr>
        <w:rPr>
          <w:noProof/>
        </w:rPr>
      </w:pPr>
    </w:p>
    <w:p w:rsidR="00AD23CF" w:rsidRPr="005440D4" w:rsidRDefault="00E8769F" w:rsidP="00B139BA">
      <w:pPr>
        <w:rPr>
          <w:noProof/>
        </w:rPr>
      </w:pPr>
      <w:r w:rsidRPr="005440D4">
        <w:rPr>
          <w:rFonts w:cs="Arial"/>
          <w:b/>
          <w:noProof/>
          <w:szCs w:val="28"/>
        </w:rPr>
        <w:t xml:space="preserve">1955 г. </w:t>
      </w:r>
      <w:r w:rsidR="00AA5A76" w:rsidRPr="005440D4">
        <w:rPr>
          <w:b/>
          <w:noProof/>
        </w:rPr>
        <w:t>195.</w:t>
      </w:r>
      <w:r w:rsidR="00AA5A76" w:rsidRPr="005440D4">
        <w:rPr>
          <w:noProof/>
        </w:rPr>
        <w:t xml:space="preserve"> Говорил, Говорю и Скажу, что Буду учить на жизни, ибо, если слов недостаточно, пусть сама жизнь покажет допущенную ошибку или заблуждение. Люблю на жизни показать несостоятельность недопустимых проступков. Как же иначе разрушить тенета прельщения и доказать, что хитросплетения Майи построены на обмане? Когда причина допущенных попустительств разрушена в корне, прельщения Майи теряют свою притягательную силу и власть над сознанием. Много слабостей и пороков человеческих основано на искажении действительности. Если действительность предстает перед сознанием в ее истинном виде, власть порока над сознанием разрушается. Сознание, находящееся под властью какой-либо страсти или порока, живет в искусственно созданном мирке обманчивых образов, имеющих притягательную для сознания силу именно благодаря своей обманчивости, ибо для здорового и нормального сознания эти явления не только не кажутся привлекательными, а как раз наоборот</w:t>
      </w:r>
      <w:r w:rsidR="000C6C5A" w:rsidRPr="005440D4">
        <w:rPr>
          <w:noProof/>
        </w:rPr>
        <w:t xml:space="preserve"> — </w:t>
      </w:r>
      <w:r w:rsidR="00AA5A76" w:rsidRPr="005440D4">
        <w:rPr>
          <w:noProof/>
        </w:rPr>
        <w:t>отталкивающими. Следовательно, сила иллюзии должна быть разрушена, и притом так, чтобы больше уже не тревожить сознание. Путь восхождения можно назвать путем разрушения иллюзий Земли. Дух должен освободиться от наростов и язв, которые моментами могут сосредоточивать на себе и поглощать сознание. Зрелище не из приятных. Но прежде надо осознать рабство свое, или слабость свою, или пленение свое в сфере явлений определенного порядка. Когда созреет искреннее желание освободиться, Покажу на жизни, как можно вырвать причину явления с корнем. И условия жизненные сложатся так, чтобы облегчить и способствовать решению. Но нужно, чтобы желание освободиться родилось изнутри и было самоисходящим. Ничто внешне наносное не освободит человека. Сам, сам, сам, своею волею, своими руками, своим желанием освобождает себя человек от язв и наростов духа.</w:t>
      </w:r>
    </w:p>
    <w:p w:rsidR="00AD23CF" w:rsidRPr="005440D4" w:rsidRDefault="00AD23CF" w:rsidP="00B139BA">
      <w:pPr>
        <w:rPr>
          <w:noProof/>
        </w:rPr>
      </w:pPr>
    </w:p>
    <w:p w:rsidR="00E8769F" w:rsidRPr="005440D4" w:rsidRDefault="00AD23CF" w:rsidP="00B139BA">
      <w:pPr>
        <w:rPr>
          <w:noProof/>
        </w:rPr>
      </w:pPr>
      <w:r w:rsidRPr="005440D4">
        <w:rPr>
          <w:rFonts w:cs="Arial"/>
          <w:b/>
          <w:noProof/>
          <w:szCs w:val="28"/>
        </w:rPr>
        <w:t xml:space="preserve">1955 г. </w:t>
      </w:r>
      <w:r w:rsidR="00AA5A76" w:rsidRPr="005440D4">
        <w:rPr>
          <w:b/>
          <w:noProof/>
        </w:rPr>
        <w:t>196. (Апр. 14).</w:t>
      </w:r>
      <w:r w:rsidR="00AA5A76" w:rsidRPr="005440D4">
        <w:rPr>
          <w:noProof/>
        </w:rPr>
        <w:t xml:space="preserve"> Насыщал голодных, Исцелял прокаженных, Делал здоровыми немощных. И люди поняли все это в смысле земном. Но земное лишь символ небесного. От язв духа и болезней сознания Приходил спасать Учитель разлагавшееся человечество. И в этом была Его основная задача. И ныне Учение преследует ту же самую цель. Человечество больно язвами духа, покрыто коростами и струпьями всевозможных пороков, аномалий злобы, раздражения, ненависти и так далее. И отрицающие Учение, и принявшие его</w:t>
      </w:r>
      <w:r w:rsidR="000C6C5A" w:rsidRPr="005440D4">
        <w:rPr>
          <w:noProof/>
        </w:rPr>
        <w:t xml:space="preserve"> — </w:t>
      </w:r>
      <w:r w:rsidR="00AA5A76" w:rsidRPr="005440D4">
        <w:rPr>
          <w:noProof/>
        </w:rPr>
        <w:t>все в какой-то мере и как-то страдают от несовершенств духа. Учение имеет ту же цель: излечить страждущее и духовно голодное человечество от его болезней духовных и духовно насытить его. Грязные ноги и смердящие раны духа Хочет омыть Учитель и исцелить. И если в ученике все скрытое, все подавленное, все несовершенное яро вылезает наружу при подходе к Учителю, то не следует удивляться тому, что процесс очищения осложняется и усугубляется усилением отрицательных свойств для неотложного их изживания. Это ложится тяжким бременем на плечи Учителя. Очищать наросты духа</w:t>
      </w:r>
      <w:r w:rsidR="000C6C5A" w:rsidRPr="005440D4">
        <w:rPr>
          <w:noProof/>
        </w:rPr>
        <w:t xml:space="preserve"> — </w:t>
      </w:r>
      <w:r w:rsidR="00AA5A76" w:rsidRPr="005440D4">
        <w:rPr>
          <w:noProof/>
        </w:rPr>
        <w:t>занятие не из приятных. Потому со стороны ученика требуется горячее желание помочь и сильное напряжение свободной воли его именно в этом направлении, чтобы воля его и воля Учителя совпадали в одном и том же устремлении. И в значительной части своей лучам приходится исполнять роль санитаров. Очищение неизбежно, и надо Учителю в этой трудной задаче помочь мыслью, желанием и действием.</w:t>
      </w:r>
    </w:p>
    <w:p w:rsidR="00E8769F" w:rsidRPr="005440D4" w:rsidRDefault="00E8769F" w:rsidP="00B139BA">
      <w:pPr>
        <w:rPr>
          <w:noProof/>
        </w:rPr>
      </w:pPr>
    </w:p>
    <w:p w:rsidR="00E8769F" w:rsidRPr="005440D4" w:rsidRDefault="003E5620" w:rsidP="00B139BA">
      <w:pPr>
        <w:rPr>
          <w:noProof/>
        </w:rPr>
      </w:pPr>
      <w:r w:rsidRPr="005440D4">
        <w:rPr>
          <w:rFonts w:cs="Arial"/>
          <w:b/>
          <w:noProof/>
          <w:szCs w:val="28"/>
        </w:rPr>
        <w:t xml:space="preserve">1955 г. </w:t>
      </w:r>
      <w:r w:rsidR="00AA5A76" w:rsidRPr="005440D4">
        <w:rPr>
          <w:b/>
          <w:noProof/>
        </w:rPr>
        <w:t>197.</w:t>
      </w:r>
      <w:r w:rsidR="00AA5A76" w:rsidRPr="005440D4">
        <w:rPr>
          <w:noProof/>
        </w:rPr>
        <w:t xml:space="preserve"> Тело физическое имеет форму. Тело астральное и ментальное тоже имеет форму. А также имеет форму и тело огненное. Но сознание формы не имеет. Сознание не тело. Оно принимает форму того, о чем оно мыслит. В человеке есть нечто, лишенное тела. Без имени, без формы и без цвета, внутри Пребывающий, молчаливо Смотрящий Безмолвный Свидетель, облеченный Светом, есть высшее, что есть в человеке. Сознание не имеет тела, сознание являет собою свет или тьму, и сознание становится носителем той формы, на которой оно сосредоточивается в данный момент. В этом</w:t>
      </w:r>
      <w:r w:rsidR="000C6C5A" w:rsidRPr="005440D4">
        <w:rPr>
          <w:noProof/>
        </w:rPr>
        <w:t xml:space="preserve"> — </w:t>
      </w:r>
      <w:r w:rsidR="00AA5A76" w:rsidRPr="005440D4">
        <w:rPr>
          <w:noProof/>
        </w:rPr>
        <w:t>подвижность сознания. Пока оно в плотной оболочке или в низших, это не так заметно, но на плане пластической материи оно становится мгновенно выражением того, о чем мыслит дух. Чем менее плотна оболочка, тем более поддается она воздействию мыслительного процесса. Астрал включает в себя все страсти, пороки и эмоции человека астрального порядка и видоизменяется в зависимости от переживаемых чувств, но по шкале астральных вибраций. Когда эта оболочка сбрасывается, ментальное тело, освобожденное от всей шкалы астральных вибраций, видоизменяется в зависимости от мыслей, свободных от страстей, но сохраняя более или менее похожий облик своего обладателя. Чем выше, тем менее земного отражения остается в человеке. И в теле огненном сохраняется лишь подобие глаз. Так видоизменяется форма человека. Форма</w:t>
      </w:r>
      <w:r w:rsidR="000C6C5A" w:rsidRPr="005440D4">
        <w:rPr>
          <w:noProof/>
        </w:rPr>
        <w:t xml:space="preserve"> — </w:t>
      </w:r>
      <w:r w:rsidR="00AA5A76" w:rsidRPr="005440D4">
        <w:rPr>
          <w:noProof/>
        </w:rPr>
        <w:t>носительница Того, Кто не Имеет ни формы, ни имени, ни цвета. Высочайшие духи являют собою сферу Света, фактическая орбита которой ограничена протяженностью излучаемых такой Высшей сущностью лучей, расходящихся во все стороны. Так идет преображение человека по ступеням утонченности материи в соответствии с теми планами, на которых он проявляется. Есть План Вечного Света, План Арупа, План без форм, непостижимый для земного сознания, но доступный сознанию Высшему, где все Я и Я везде, где центр везде и окружность нигде. И в этом центре царствует Мысль Высшая. Представление цветка облечено всегда в форму, ясную и конкретную. Идея цветка уже лишена конкретности отдельного представления, ибо включает в себя все цветы всех миров когда-либо бывших, существующих и могущих быть. Форма обычная заменяется чем-то бесконечно большим. И все же идея цветка имеет какую-то общую форму, определяемую общими признаками. Но есть Мир Арупа, мир без форм, где идеи существуют вне их конкретного материального выражения. Под словом материальный надо понимать не только плотную материю, но и материи Высших Планов. План без форм</w:t>
      </w:r>
      <w:r w:rsidR="000C6C5A" w:rsidRPr="005440D4">
        <w:rPr>
          <w:noProof/>
        </w:rPr>
        <w:t xml:space="preserve"> — </w:t>
      </w:r>
      <w:r w:rsidR="00AA5A76" w:rsidRPr="005440D4">
        <w:rPr>
          <w:noProof/>
        </w:rPr>
        <w:t>Высочайший. Дух не имеет формы. Дух уявляется, или выражается, в формах</w:t>
      </w:r>
      <w:r w:rsidR="000C6C5A" w:rsidRPr="005440D4">
        <w:rPr>
          <w:noProof/>
        </w:rPr>
        <w:t xml:space="preserve"> — </w:t>
      </w:r>
      <w:r w:rsidR="00AA5A76" w:rsidRPr="005440D4">
        <w:rPr>
          <w:noProof/>
        </w:rPr>
        <w:t>носителях духа, но сам дух, и принимающий различные формы, и облачающийся в них, формы не имеет. Будучи лишен формы, дух, тем не менее, проявляется всегда в какой-либо форме, хотя бы эта форма была формою света. Сознание поднимается по ступеням. Само не имея формы, оно облекается в формы, соответствующие ступени своего развития, и строит свои проводники, все более и более утончаясь. Это особенно касается астральной и ментальной оболочек. Но и физическая оболочка огрубляется или утончается и оформляется духом через сознание. Человек сам строитель своих оболочек. Оболочка строится мыслями, чувствами и действиями, а плотная</w:t>
      </w:r>
      <w:r w:rsidR="000C6C5A" w:rsidRPr="005440D4">
        <w:rPr>
          <w:noProof/>
        </w:rPr>
        <w:t xml:space="preserve"> — </w:t>
      </w:r>
      <w:r w:rsidR="00AA5A76" w:rsidRPr="005440D4">
        <w:rPr>
          <w:noProof/>
        </w:rPr>
        <w:t>пищей. Но не пища, но мысли оскверняют и загрязняют физическое тело. И сущность духа, и его ступень выражаются в его оболочках, быть может, не всегда полно, но, во всяком случае, достаточно ярко. Из мира плотной малоподвижной материи по слоям поднимается дух все выше и выше, последовательно обладая все более утонченными телами на соответствующих планах. Но высочайшее состояние духа на Плане Вечного Света лишено формы в обычном понимании этого слова. Ибо Высшее «Я» в человеке, бог в человеке, не имеет ни имени, ни формы и ни цвета.</w:t>
      </w:r>
    </w:p>
    <w:p w:rsidR="00E8769F" w:rsidRPr="005440D4" w:rsidRDefault="00E8769F" w:rsidP="00B139BA">
      <w:pPr>
        <w:rPr>
          <w:noProof/>
        </w:rPr>
      </w:pPr>
    </w:p>
    <w:p w:rsidR="00AA5A76" w:rsidRPr="005440D4" w:rsidRDefault="000B4260" w:rsidP="00B139BA">
      <w:pPr>
        <w:rPr>
          <w:noProof/>
        </w:rPr>
      </w:pPr>
      <w:r w:rsidRPr="005440D4">
        <w:rPr>
          <w:rFonts w:cs="Arial"/>
          <w:b/>
          <w:noProof/>
          <w:szCs w:val="28"/>
        </w:rPr>
        <w:t xml:space="preserve">1955 г. </w:t>
      </w:r>
      <w:r w:rsidR="00AA5A76" w:rsidRPr="005440D4">
        <w:rPr>
          <w:b/>
          <w:noProof/>
        </w:rPr>
        <w:t>198.</w:t>
      </w:r>
      <w:r w:rsidR="00AA5A76" w:rsidRPr="005440D4">
        <w:rPr>
          <w:noProof/>
        </w:rPr>
        <w:t xml:space="preserve"> Сын Мой, давление среды усиливается. Такова участь служителей Света. Давлению извне надо противопоставить сопротивление духа изнутри, иначе раздавит. И чем более тяжко давление, тем большую внутреннюю силу должен человек противопоставить ему. Так от нагнетения внешнего растут огни духа, ибо противостать можно лишь огнями. Не о нагнетении будем думать и горевать, а о том, чтобы внутри создать достаточно сильный огненный противовес и защиту. Именно огненно надо возрасти духом на все, стремящееся его сокрушить. Несокрушим дух, когда огни призваны к действию. Несокрушимость свою надо яро осознать. Ведь могут отнять все и тело физическое уничтожить, но кто же может убить дух? Даже в случае полной прострации духа его все же невозможно предать уничтожению. Он все-таки неуничтожаем. Какова же эта сила духа, если осознана и если никакие внешние тяжкие условия осознание несокрушимости его, его бессмертия и вечности не могут ни подавить, ни уничтожить, ни сломить? Для того чтобы сопротивляемость духа возросла непомерно, осознание огненной силы своей, неуничтожаемости своей надо укрепить. Внешнему можем противопоставить лишь огни духа. Какая страшная сила тьмы обрушилась на распятого Учителя! Был Свет, и была тьма, и тьма Его не объяша. Так огни духа, если призваны к действию противостояния, не может ничто потушить. Тот, кто осмелился огни свои противопоставить тьме окружающей, не один, за ним Братство. Из этого Источника огненной мощи можно черпать в минуту нужды. Братство Поддержит и новые силы Даст продолжать борьбу за утверждение огней света в себе, дабы Свет в мире не погас. Светом своим от Света Твердыни в мире земном всем и всему светим невидимо, но явно. Вызывая в себе огни несокрушимости духа, общему делу поддержания Света в условиях плотных помогаем. Сила пара лишь под давлением уявляется, так же и сила духа. Как же иначе силу огней уявить было бы можно? Скажите друзьям: сила духа каждого на противостоянии нагнетению среды окружающей испытуется. Дух слабый сломится сразу и погасит свои огни. Но дух сильный и опытный силу огней своих лишь умножит и выйдет победителем из очередного испытания. Но устоять надо. Мне помощниками могут быть лишь те, кто силен. Как же Смогу опереться на слабого или доверить неустоявшему? А вы стойте, стойте, несмотря ни на что и вопреки всему. В духе стойте. В теле даже болезнь малая может лишить физических сил, даже высокая температура, но несокрушим дух и неисчерпаемы его силы. Из внешнего и из оболочек осознание силы своей надо перенести внутрь. Там цитадель мощи, там твердыня духа, неуязвимая внешними воздействиями. Надо в сознании отделить твердыню несокрушимую духа от сокрушимости и уязвимости тела и низших оболочек. Цитадель Молчаливого Свидетеля не уязвима ничем и не доступна никаким воздействиям. Смотрел, Смотрит и Будет смотреть из неприступной твердыни своей на все, что творится вне Его, происходит ли это движение во внешнем мире или же в оболочках, Его облекающих. Он вечен и нерушим в огне жизни, зажженной от Единого Вечного Света.</w:t>
      </w:r>
    </w:p>
    <w:p w:rsidR="00566382" w:rsidRPr="005440D4" w:rsidRDefault="00566382" w:rsidP="00B139BA">
      <w:pPr>
        <w:rPr>
          <w:noProof/>
        </w:rPr>
      </w:pPr>
    </w:p>
    <w:p w:rsidR="00AD23CF" w:rsidRPr="005440D4" w:rsidRDefault="00AA5A76" w:rsidP="00566382">
      <w:pPr>
        <w:pStyle w:val="Quote"/>
        <w:rPr>
          <w:noProof/>
        </w:rPr>
      </w:pPr>
      <w:r w:rsidRPr="005440D4">
        <w:rPr>
          <w:noProof/>
        </w:rPr>
        <w:t>Во сне летал перед людьми. Учил их и демонстрировал возможности человека. Пел.</w:t>
      </w:r>
    </w:p>
    <w:p w:rsidR="00AD23CF" w:rsidRPr="005440D4" w:rsidRDefault="00566382" w:rsidP="00B139BA">
      <w:pPr>
        <w:rPr>
          <w:noProof/>
        </w:rPr>
      </w:pPr>
      <w:r w:rsidRPr="005440D4">
        <w:rPr>
          <w:rFonts w:cs="Arial"/>
          <w:b/>
          <w:noProof/>
          <w:szCs w:val="28"/>
        </w:rPr>
        <w:t xml:space="preserve">1955 г. </w:t>
      </w:r>
      <w:r w:rsidR="00AA5A76" w:rsidRPr="005440D4">
        <w:rPr>
          <w:b/>
          <w:noProof/>
        </w:rPr>
        <w:t>199. (Апр. 16).</w:t>
      </w:r>
      <w:r w:rsidR="00AA5A76" w:rsidRPr="005440D4">
        <w:rPr>
          <w:noProof/>
        </w:rPr>
        <w:t xml:space="preserve"> Сын Мой, забота Братства близка и неотступна. В беде никогда не Оставим, но через испытания трудностями надо пройти своими силами, как будто бы одному, как будто без поддержки, словом, под знаком формулы «рукою и ногою человеческой», и притом своими собственными. Многое совершается под знаком. Но что же из того? Результаты все те же, только голова, руки и ноги целы и невредимы. Каждый план бытия дает возможности, ему свойственные, и учит своим урокам. Возможности плотного мира резко отличаются от возможностей Мира Тонкого. На каждом дух проявляется по своим способностям. Ограничен план земной, но чем выше, тем неограниченнее и свободнее, если сознание дозволяет, то есть если оно запаслось нужным знанием в мире земном. Знания и опыт приобретаются на Земле и используются в Высших Мирах. Там тоже можно учиться и познавать, но по линиям продвижения, намеченным на Земле. Там продвижение духа идет логически по тем колеям, которые прорыты в пространстве во время земной жизни. Там можно продолжить, но не начинать. Начинать надо здесь. Надо заложить хоть какое-то начало того, что желательно продолжить или утвердить там. Даже простая мысль о чем-то будет уже преддверием, начиная с которого можно развертывать явление по предпосланному направлению. Тем же путем можно пресекать каналы непомерной активности, явив преддверие мыслью, устремленной к тому, чтобы приостановить движение ее в нежелательном направлении. Следует понимать, что каждая мысль, влекущая за собой действие и ему предшествующая, не конец, а лишь начало в цепи последующих действий. И сущность, и окраска мыслей могут изменить состав металла звеньев цепи. Ученик закладывает в сознании целый ряд звеньев, от которых в будущее идут цепи, или нити, или канаты причин и следствий. Их усиливать и продолжать в Мире Тонком можно без конца. Можно вообще на каждую мысль смотреть как на нечто, плод приносящее, как на нечто, которое мы берем с собой. Отсюда проистекает сознательный контроль над своими мыслями</w:t>
      </w:r>
      <w:r w:rsidR="000C6C5A" w:rsidRPr="005440D4">
        <w:rPr>
          <w:noProof/>
        </w:rPr>
        <w:t xml:space="preserve"> — </w:t>
      </w:r>
      <w:r w:rsidR="00AA5A76" w:rsidRPr="005440D4">
        <w:rPr>
          <w:noProof/>
        </w:rPr>
        <w:t>спутниками духа в Незримых Мирах. Здесь мы проявляемся в теле физическом, в Мире Тонком</w:t>
      </w:r>
      <w:r w:rsidR="000C6C5A" w:rsidRPr="005440D4">
        <w:rPr>
          <w:noProof/>
        </w:rPr>
        <w:t xml:space="preserve"> — </w:t>
      </w:r>
      <w:r w:rsidR="00AA5A76" w:rsidRPr="005440D4">
        <w:rPr>
          <w:noProof/>
        </w:rPr>
        <w:t>в теле тонком, в мире мысли</w:t>
      </w:r>
      <w:r w:rsidR="000C6C5A" w:rsidRPr="005440D4">
        <w:rPr>
          <w:noProof/>
        </w:rPr>
        <w:t xml:space="preserve"> — </w:t>
      </w:r>
      <w:r w:rsidR="00AA5A76" w:rsidRPr="005440D4">
        <w:rPr>
          <w:noProof/>
        </w:rPr>
        <w:t>в теле мысли. Как же важна мысль, если где-то когда-то она становится оболочкой выражения духа, и притом единственной. Здесь она выражается через плотное тело, но там</w:t>
      </w:r>
      <w:r w:rsidR="000C6C5A" w:rsidRPr="005440D4">
        <w:rPr>
          <w:noProof/>
        </w:rPr>
        <w:t xml:space="preserve"> — </w:t>
      </w:r>
      <w:r w:rsidR="00AA5A76" w:rsidRPr="005440D4">
        <w:rPr>
          <w:noProof/>
        </w:rPr>
        <w:t>непосредственно, и тайное становится явным. Чем тоньше и выше оболочка, тем яснее и заметнее влияет на нее мысль. Астральное тело более поддается мысли, чем плотное, и тонкое</w:t>
      </w:r>
      <w:r w:rsidR="000C6C5A" w:rsidRPr="005440D4">
        <w:rPr>
          <w:noProof/>
        </w:rPr>
        <w:t xml:space="preserve"> — </w:t>
      </w:r>
      <w:r w:rsidR="00AA5A76" w:rsidRPr="005440D4">
        <w:rPr>
          <w:noProof/>
        </w:rPr>
        <w:t>скорее, чем астральное, ментальное же является просто выражением мысли. И то, что когда-то на Земле было предпослано мыслью и утверждено в сознании, со временем становится выражением сущности духа. Конечно, на Высших Планах низшее уявиться не может, но на промежуточных оно уявляется яро и трагически. На Планах же Высших скудость мысли и ее несовершенство выражаются в ограниченности сознания и отсутствием возможностей, мыслями при жизни земной недопущенных. Так человек сам себя или наделяет возможностями, или лишает себя их. Корень причин будет лежать в мыслях. Надо принять и признать безграничные возможности духа во всех мирах, чтобы не пресечь путь свой и ничем не ограничить себя. Эту мысль надо принять, утвердить, то есть посеять в сознании своем здесь, чтобы спело пожать там. Не ограничивайте возможностей мышления ложными предпосылками. Они тоже дают свою жатву, но жнецы там, где что-либо изменять невероятно трудно. Думать надо сейчас и сейчас заботиться о спутниках добрых. Кто же захочет сознательно положить за пазуху или в дорожный мешок клубок ядовитых змей? Но многие по неразумию именно так и поступают. А потом жестоко страдают, когда гады набрасываются на того, кто их с собою принес. Уберегитесь от ядовитых мыслей, составляющих багаж духа. Багаж надо срочно пересмотреть и выбросить без жалости все, могущее причинить вред в пути дальнем.</w:t>
      </w:r>
    </w:p>
    <w:p w:rsidR="00AD23CF" w:rsidRPr="005440D4" w:rsidRDefault="00AD23CF" w:rsidP="00B139BA">
      <w:pPr>
        <w:rPr>
          <w:noProof/>
        </w:rPr>
      </w:pPr>
    </w:p>
    <w:p w:rsidR="00E8769F" w:rsidRPr="005440D4" w:rsidRDefault="000C0920" w:rsidP="00B139BA">
      <w:pPr>
        <w:rPr>
          <w:noProof/>
        </w:rPr>
      </w:pPr>
      <w:r w:rsidRPr="005440D4">
        <w:rPr>
          <w:rFonts w:cs="Arial"/>
          <w:b/>
          <w:noProof/>
          <w:szCs w:val="28"/>
        </w:rPr>
        <w:t xml:space="preserve">1955 г. </w:t>
      </w:r>
      <w:r w:rsidR="00AA5A76" w:rsidRPr="005440D4">
        <w:rPr>
          <w:b/>
          <w:noProof/>
        </w:rPr>
        <w:t>200.</w:t>
      </w:r>
      <w:r w:rsidR="00AA5A76" w:rsidRPr="005440D4">
        <w:rPr>
          <w:noProof/>
        </w:rPr>
        <w:t xml:space="preserve"> Сын Мой, дух томится в оковах плотного мира, ибо все суета и томление духа. Там, в Царстве Света, томлению наступает конец. Потому и стремится дух к Надземной своей Родине. Плотная эволюция нелегка и длительна черезвычайно. Земля</w:t>
      </w:r>
      <w:r w:rsidR="000C6C5A" w:rsidRPr="005440D4">
        <w:rPr>
          <w:noProof/>
        </w:rPr>
        <w:t xml:space="preserve"> — </w:t>
      </w:r>
      <w:r w:rsidR="00AA5A76" w:rsidRPr="005440D4">
        <w:rPr>
          <w:noProof/>
        </w:rPr>
        <w:t>пункт уравновешивания, где высшие и низшие притяжения действуют одинаково мощно. На Высших планетах этого страшного тяготения вниз нет. И, пройдя Землю, дух уже свободно восходит. Борьба и преодоление остаются, но давящая власть материи над духом кончается. Потому так трудно осуществить освобождение на Земле. Но когда оно достигнуто, ничто уже не сможет задержать дух, преодолевший тяжкие земные притяжения. Огромное большинство людей живет, не зная, зачем, и ни во что не веря. Слепцы. Но ты уже знаешь. Знание не облегчает, но усиливает крест жизни. Знание обязывает. На плечи ложится ответственность за эволюцию планеты. И долог, бесконечно долог путь, но ты Наш. Но в Нас находишь и всегда будешь находить поддержку и опору. Но с Нами можно спокойно идти, вверив себя Водителю.</w:t>
      </w:r>
    </w:p>
    <w:p w:rsidR="00E8769F" w:rsidRPr="005440D4" w:rsidRDefault="00E8769F" w:rsidP="00B139BA">
      <w:pPr>
        <w:rPr>
          <w:noProof/>
        </w:rPr>
      </w:pPr>
    </w:p>
    <w:p w:rsidR="00E8769F" w:rsidRPr="005440D4" w:rsidRDefault="000C0920" w:rsidP="00B139BA">
      <w:pPr>
        <w:rPr>
          <w:noProof/>
        </w:rPr>
      </w:pPr>
      <w:r w:rsidRPr="005440D4">
        <w:rPr>
          <w:rFonts w:cs="Arial"/>
          <w:b/>
          <w:noProof/>
          <w:szCs w:val="28"/>
        </w:rPr>
        <w:t xml:space="preserve">1955 г. </w:t>
      </w:r>
      <w:r w:rsidR="00AA5A76" w:rsidRPr="005440D4">
        <w:rPr>
          <w:b/>
          <w:noProof/>
        </w:rPr>
        <w:t>201. (Апр. 17).</w:t>
      </w:r>
      <w:r w:rsidR="00AA5A76" w:rsidRPr="005440D4">
        <w:rPr>
          <w:noProof/>
        </w:rPr>
        <w:t xml:space="preserve"> Силу внушения не может никто отрицать. Это есть сила, или энергия мысли, действующая в определенном направлении. Это есть психическая энергия, приведенная в действие. Каждая мысль силу имеет, пропорциональную количеству психической энергии, в нее вложенной. Следовательно, для эффективного действия внушения надо породить определенную мысль, имеющую определенное задание, и насытить ее достаточным количеством энергии. Первые два условия</w:t>
      </w:r>
      <w:r w:rsidR="000C6C5A" w:rsidRPr="005440D4">
        <w:rPr>
          <w:noProof/>
        </w:rPr>
        <w:t xml:space="preserve"> — </w:t>
      </w:r>
      <w:r w:rsidR="00AA5A76" w:rsidRPr="005440D4">
        <w:rPr>
          <w:noProof/>
        </w:rPr>
        <w:t>рождение мысли и задание</w:t>
      </w:r>
      <w:r w:rsidR="000C6C5A" w:rsidRPr="005440D4">
        <w:rPr>
          <w:noProof/>
        </w:rPr>
        <w:t xml:space="preserve"> — </w:t>
      </w:r>
      <w:r w:rsidR="00AA5A76" w:rsidRPr="005440D4">
        <w:rPr>
          <w:noProof/>
        </w:rPr>
        <w:t>нетрудны. Но насытить мысль психической энергией, или огнем, не так просто, как это кажется. Сильное желание может дать это насыщение, но лишь желание, исходящее от сердца, не от оболочек, но именно от сердца. Мысль должна быть согласованной, то есть в сфере микрокосма не допускаются мысли противоположные, нейтрализующие рожденную мысль. Иначе противоположные энергии уничтожают друг друга. Когда мысль создана и поле ее деятельности очищено от мыслей противоположных, она передается оболочкам для выполнения и тогда в сознании ее удерживать уже не следует. Нельзя держаться за всходы прорастающего семени, чтобы скорее увидеть плод. Плод будет, если условия его роста соблюдены. В случае самовнушения уничтожение противоположных внушению мыслей достигается внутри самого себя. С внушением же мыслей другому сознанию надо, чтобы внушаемая мысль оказалась сильнее мыслей противодействия, могущих возникнуть в нем. Хорошо повторное внушение, идущее через сердце. Сердцем внушаем, но не мозгом. Обычно мысли людей неясны, неярки, нечетки, слабосильны и неустойчивы. Ясная, четкая и сильная посторонняя мысль воздействует довольно легко и быстро. При первой неудаче следует повторить. При каком-то повторении</w:t>
      </w:r>
      <w:r w:rsidR="000C6C5A" w:rsidRPr="005440D4">
        <w:rPr>
          <w:noProof/>
        </w:rPr>
        <w:t xml:space="preserve"> — </w:t>
      </w:r>
      <w:r w:rsidR="00AA5A76" w:rsidRPr="005440D4">
        <w:rPr>
          <w:noProof/>
        </w:rPr>
        <w:t>втором, или третьем, или следующем за ними</w:t>
      </w:r>
      <w:r w:rsidR="000C6C5A" w:rsidRPr="005440D4">
        <w:rPr>
          <w:noProof/>
        </w:rPr>
        <w:t xml:space="preserve"> — </w:t>
      </w:r>
      <w:r w:rsidR="00AA5A76" w:rsidRPr="005440D4">
        <w:rPr>
          <w:noProof/>
        </w:rPr>
        <w:t>результаты следуют неизбежно. Причина не может не породить следствия. Надо людям внушать лишь мысли благие, ибо мысль внушаемая оставляет свой корень в микрокосме внушающего, и если она от тьмы, то происходит самоотравление собственной сущности. Не может человек, внушая грязные мысли, остаться чистым, или, внушая злые, остаться добрым, или, внушая мысли тьмы, остаться светлым. Мысль прежде всего скажется на своем породителе. Потому при самовнушении и внушении надо отдать себе отчет в характере создаваемой мысли. Мысль</w:t>
      </w:r>
      <w:r w:rsidR="000C6C5A" w:rsidRPr="005440D4">
        <w:rPr>
          <w:noProof/>
        </w:rPr>
        <w:t xml:space="preserve"> — </w:t>
      </w:r>
      <w:r w:rsidR="00AA5A76" w:rsidRPr="005440D4">
        <w:rPr>
          <w:noProof/>
        </w:rPr>
        <w:t>оружие обоюдоострое. Многие ранят сами себя мыслями зла, направленными на других. Если бы понимали вред самопоражения, себе причиняемый, от многого бы воздержались. Но не знают, потому жалят самих себя. Думают, что зло порождаемое касается не их, а других, но самоотравление и самопоражение происходит явно и яро для глаза, могущего видеть. Больные, унылые, ожесточенные, запуганные, злые, обиженные, одержимые навязчивыми образами, терзаемые лярвами</w:t>
      </w:r>
      <w:r w:rsidR="000C6C5A" w:rsidRPr="005440D4">
        <w:rPr>
          <w:noProof/>
        </w:rPr>
        <w:t xml:space="preserve"> — </w:t>
      </w:r>
      <w:r w:rsidR="00AA5A76" w:rsidRPr="005440D4">
        <w:rPr>
          <w:noProof/>
        </w:rPr>
        <w:t>все, все, все они страдают по большей части от мыслей самовнушенных, и принятых в сознание, и разросшихся там до такой силы, что сознание справиться с ними уже не может. По крайней мере, так кажется человеку, хотя в действительности, собрав все силы, может человек породить мысль еще более сильную, еще более сильного потенциала, чтобы подавить разросшихся уродов, им самопорожденных и вскормленных. Ритм внушения, повторяемый упорно и последовательно, неодолим. В руках знающего самовнушение и внушение</w:t>
      </w:r>
      <w:r w:rsidR="000C6C5A" w:rsidRPr="005440D4">
        <w:rPr>
          <w:noProof/>
        </w:rPr>
        <w:t xml:space="preserve"> — </w:t>
      </w:r>
      <w:r w:rsidR="00AA5A76" w:rsidRPr="005440D4">
        <w:rPr>
          <w:noProof/>
        </w:rPr>
        <w:t>это мощное оружие, ибо силу воздействия того и другого при помощи повторного и длительного ритма можно усиливать бесконечно. Внушение</w:t>
      </w:r>
      <w:r w:rsidR="000C6C5A" w:rsidRPr="005440D4">
        <w:rPr>
          <w:noProof/>
        </w:rPr>
        <w:t xml:space="preserve"> — </w:t>
      </w:r>
      <w:r w:rsidR="00AA5A76" w:rsidRPr="005440D4">
        <w:rPr>
          <w:noProof/>
        </w:rPr>
        <w:t>великая сила. С ее помощью можно достичь изумительных результатов. Ведь действует творческая мощь мысли, действует огнем, не знающим ни времени, ни расстояний. Кристалл огненной мысли, порожденной энергией сердца, нерастворим и, подобно живому существу, пульсирует в пространстве, творя желаемые следствия. Раньше Говорили о вере несломимой, двигающей горами, теперь Скажем о знании закона, приводимого в действие, когда тот же принцип веры выражается в знании, не допускающем порождения мыслей нейтрализующих и противоположных, то есть, говоря по-старому, сомнений и неверия. Сущность действия психической энергии остается неизменной и эффективной, назвать ли эти условия верой или знанием. Так формула «По вере вашей дано будет вам» в сущности своей имеет в виду явление нейтрализации желания, устремления или молитвы энергиями, противоположными тем, которые в них заключены. Закон действует безотказно, если соблюдены требуемые им условия. В руках знающего внушение великая сила служения Свету.</w:t>
      </w:r>
    </w:p>
    <w:p w:rsidR="00E8769F" w:rsidRPr="005440D4" w:rsidRDefault="00E8769F" w:rsidP="00B139BA">
      <w:pPr>
        <w:rPr>
          <w:noProof/>
        </w:rPr>
      </w:pPr>
    </w:p>
    <w:p w:rsidR="00E8769F" w:rsidRPr="005440D4" w:rsidRDefault="00600948" w:rsidP="00B139BA">
      <w:pPr>
        <w:rPr>
          <w:noProof/>
        </w:rPr>
      </w:pPr>
      <w:r w:rsidRPr="005440D4">
        <w:rPr>
          <w:rFonts w:cs="Arial"/>
          <w:b/>
          <w:noProof/>
          <w:szCs w:val="28"/>
        </w:rPr>
        <w:t xml:space="preserve">1955 г. </w:t>
      </w:r>
      <w:r w:rsidR="00AA5A76" w:rsidRPr="005440D4">
        <w:rPr>
          <w:b/>
          <w:noProof/>
        </w:rPr>
        <w:t>202.</w:t>
      </w:r>
      <w:r w:rsidR="00AA5A76" w:rsidRPr="005440D4">
        <w:rPr>
          <w:noProof/>
        </w:rPr>
        <w:t xml:space="preserve"> Свет Мой Даю вам, чтобы светить людям. Светите ли? Один энергию данную превращает в добро, другой</w:t>
      </w:r>
      <w:r w:rsidR="000C6C5A" w:rsidRPr="005440D4">
        <w:rPr>
          <w:noProof/>
        </w:rPr>
        <w:t xml:space="preserve"> — </w:t>
      </w:r>
      <w:r w:rsidR="00AA5A76" w:rsidRPr="005440D4">
        <w:rPr>
          <w:noProof/>
        </w:rPr>
        <w:t>в зло. Человек</w:t>
      </w:r>
      <w:r w:rsidR="000C6C5A" w:rsidRPr="005440D4">
        <w:rPr>
          <w:noProof/>
        </w:rPr>
        <w:t xml:space="preserve"> — </w:t>
      </w:r>
      <w:r w:rsidR="00AA5A76" w:rsidRPr="005440D4">
        <w:rPr>
          <w:noProof/>
        </w:rPr>
        <w:t>трансформатор, потому давать надо умеючи и осмотрительно. Огонь можно давать, но если получившие его обратят энергию его на поджог, даяние было неразумным. Эту способность людей даже энергии Света обращать в энергии тьмы надо знать. Потому и Твердим об очищении сознания, чтобы энергии Наших Лучей не были употреблены во зло. Каждый, выдавший энергию негоднику, в трансформатор темный, несет ответственность за полученные следствия. Казалось бы, надо только светить</w:t>
      </w:r>
      <w:r w:rsidR="000C6C5A" w:rsidRPr="005440D4">
        <w:rPr>
          <w:noProof/>
        </w:rPr>
        <w:t xml:space="preserve"> — </w:t>
      </w:r>
      <w:r w:rsidR="00AA5A76" w:rsidRPr="005440D4">
        <w:rPr>
          <w:noProof/>
        </w:rPr>
        <w:t>и все поле жизни покроется цветущими цветами духа. Но даже и светить надо вовремя и по сознанию тех, кому светим. Но приемник достойный не окажется без энергий питающих. Даем и Смотрим, как претворяется даваемое в сознании получающего. Радуемся древу, приносящему плоды добрые Света. Даем мерою полною по способности сознания вместить. Вместить и не злоупотребить полученным. Ответственность за огонь выдаваемый несет на себе сам носитель Света. Если ученик полученное сокровище растратит на житейские дела, взамен ничего не дав, сознание ученика, значит, еще не готово для даров духа. Потому творчество самоисходящее как результат воспринятых энергий Света Ценим высоко. Таким приемникам можно доверить и большее. Над процессом трансмутации полученных энергий в психическую продукцию высокого качества следует хорошо подумать, чтобы конвейер сознания не выпускал брака. Когда этот процесс совершается в гармонии с посылаемым Лучом, ошибок быть не может. Поэтому столько говорится о согласованности сознаний, когда слияние их становится возможным. Лучшим ключом для настраивания сознания все же будет любовь к Учителю, любовь, поверх всех других качеств. В этом ключе можно дать не только один аккорд согласованности, но и несколько, но и целый музыкальный отрывок, целую симфонию, симфонию жизни самоотверженного духа, возлюбившего Учителя Света превыше всего. Так любовью не только побеждает узлы противных явлений тьмы, но и продолжает победно подниматься по лестнице Света к Тому, Кто не имеет Имени, Формы и Цвета.</w:t>
      </w:r>
    </w:p>
    <w:p w:rsidR="00E8769F" w:rsidRPr="005440D4" w:rsidRDefault="00E8769F" w:rsidP="00B139BA">
      <w:pPr>
        <w:rPr>
          <w:noProof/>
        </w:rPr>
      </w:pPr>
    </w:p>
    <w:p w:rsidR="00E8769F" w:rsidRPr="005440D4" w:rsidRDefault="00600948" w:rsidP="00B139BA">
      <w:pPr>
        <w:rPr>
          <w:noProof/>
        </w:rPr>
      </w:pPr>
      <w:r w:rsidRPr="005440D4">
        <w:rPr>
          <w:rFonts w:cs="Arial"/>
          <w:b/>
          <w:noProof/>
          <w:szCs w:val="28"/>
        </w:rPr>
        <w:t xml:space="preserve">1955 г. </w:t>
      </w:r>
      <w:r w:rsidR="00AA5A76" w:rsidRPr="005440D4">
        <w:rPr>
          <w:b/>
          <w:noProof/>
        </w:rPr>
        <w:t>203. (Апр. 18).</w:t>
      </w:r>
      <w:r w:rsidR="00AA5A76" w:rsidRPr="005440D4">
        <w:rPr>
          <w:noProof/>
        </w:rPr>
        <w:t xml:space="preserve"> Сын Мой, когда Говорю о будущем, не всегда надо относить на ближайшее время. Явление может касаться сроков далеких. Во времени явления текут в последовательности, но где-то, где времени нет, они существуют ныне. Поднимаясь духом в Тот Мир, где времени уже не существует, сознание может чуять далекие события близкими и как бы назревшими. Вопрос в том, что реальнее: далекая ли действительность, ныне потенциально существующая в Огненном Мире, или обманчивая и условная очевидность личного внутреннего мира человека, которой он облекает мир вне себя. Переоценка ценностей должна коснуться мира очевидности и мира действительности и каждому найти место. Мы Живем будущим и Устремлены в будущее, настоящее же для Нас лишь мост к тому, чему надлежит быть и что уже есть в своих невидимых миру огненных формах. Мир этих форм Зовем миром реальностей, а не фантасмагорию осколков мышления личных миров, являющихся достоянием людей. Наш Мир от ваших миров отличается. Зовем вас в Мир Наш, в мир понимания сущности вещей и взаимоотношения очевидности и действительно настоящего и будущего, феноменов и нуменов, в Миры Высших измерений. Орудием познавания Высшего является уже не мозг, а весь микрокосм человека с центральным органом сердца. Познающий аппарат для правильной работы должен быть приведен в состояние полной гармонически согласованной готовности. Мутные центры, затемненные низшими дымными огнями или вспышками, дадут искаженное, мутное и ложное отражение мира. Лишь камни чистой воды с правильно отшлифованными гранями правильно отразят свет и дадут огни красоты высшей. В мутной, взбаламученной, неровной и волнистой поверхности подвижного живого кристалла сознания что отразится и как? Кристалл сознания, как драгоценный камень, бережно хранимый, содержится в должном состоянии спокойствия и равновесия всех его граней, гладких, ровных и неподвижных, то есть не нарушаемых мутными вспышками астральных огней. Это и будет состоянием утвержденного равновесия, когда кристалл сознания отражает мир таким, как он есть, не искажая взаиморасположения и взаимоотношения всех его частей. Когда грани кристалла сознания сломаны и искривлены злобою, или раздражением, или страхом, или другими эмоциями и все сосредоточивается на объекте, их вызвавшем, правильное взаимоотношение частей внешнего мира нарушается и малая вещь перед глазами застилает Солнце. Так и живет человек, раздираемый своими эмоциями, чувствами и страстями, в мире малой искаженной действительности, которую Мы Называем очевидностью, ибо на первое название права она не имеет. Очевидность ложна и преходяща, потому Зовем мир очевидности миром смерти, миром мертвой жизни. И от жизни мертвой и живых мертвецов Зовем дух в Мир Наш, Мир жизни живой. Но прежде всю мертвенность и ложность жизни мертвой надо осознать. Жизнь восходящего духа можно назвать борьбою за утверждение действительности. Учим распознаванию людей, вещей и явлений. Тяжки и горьки уроки жизни, но зато учат ценнейшему качеству распознавания. Но труднее всего распознать человека. Лишь накопленное чувствознание может помочь. Не следует подходить к людям с предвзятыми о них суждениями. Надо смотреть и стараться увидеть. Для распознавания человека требуется большая зоркость и настороженность. Слова не значат ничего. В лучшем случае они отражают мир очевидности, ложной уже по самой своей природе. Потому и Говорим: коротко учение о людях, но длинно познание. Спокойные грани кристалла сознания дадут более или менее неискаженное отражение человека в сознании вашем. Пусть отражающая грань будет чиста от предпосылок и глаз сердца напряжен, и тогда то, что скрыто внутри человека, может предстать в какой-то степени четкости перед глазом, который хочет не только смотреть, но и видеть.</w:t>
      </w:r>
    </w:p>
    <w:p w:rsidR="00E8769F" w:rsidRPr="005440D4" w:rsidRDefault="00E8769F" w:rsidP="00B139BA">
      <w:pPr>
        <w:rPr>
          <w:noProof/>
        </w:rPr>
      </w:pPr>
    </w:p>
    <w:p w:rsidR="00E8769F" w:rsidRPr="005440D4" w:rsidRDefault="00671A8B" w:rsidP="00B139BA">
      <w:pPr>
        <w:rPr>
          <w:noProof/>
        </w:rPr>
      </w:pPr>
      <w:r w:rsidRPr="005440D4">
        <w:rPr>
          <w:rFonts w:cs="Arial"/>
          <w:b/>
          <w:noProof/>
          <w:szCs w:val="28"/>
        </w:rPr>
        <w:t xml:space="preserve">1955 г. </w:t>
      </w:r>
      <w:r w:rsidR="00AA5A76" w:rsidRPr="005440D4">
        <w:rPr>
          <w:b/>
          <w:noProof/>
        </w:rPr>
        <w:t>204. (Апр. 19).</w:t>
      </w:r>
      <w:r w:rsidR="00AA5A76" w:rsidRPr="005440D4">
        <w:rPr>
          <w:noProof/>
        </w:rPr>
        <w:t xml:space="preserve"> Как непохожа действительность на ваши мечты о ней. В чем же ошибка</w:t>
      </w:r>
      <w:r w:rsidR="000C6C5A" w:rsidRPr="005440D4">
        <w:rPr>
          <w:noProof/>
        </w:rPr>
        <w:t xml:space="preserve"> — </w:t>
      </w:r>
      <w:r w:rsidR="00AA5A76" w:rsidRPr="005440D4">
        <w:rPr>
          <w:noProof/>
        </w:rPr>
        <w:t>в мечтах или в действительности? Очевидно и ясно, что ошибка не в действительности, которая представляет собою то, что есть, а в мечтах или мыслях о ней. Так действительность идущего будущего не сочетается с очевидностью настоящего. Разрыв велик. Отсюда и тяжкое чувство оторванности от жизни. Надо действительность ощутить и найти себе место в ней. Сладкие мечтания о будущем и суровая правда подвига настоящего не сочетаются. В первых самость господствует и тешит себя розовыми надеждами, во второй</w:t>
      </w:r>
      <w:r w:rsidR="000C6C5A" w:rsidRPr="005440D4">
        <w:rPr>
          <w:noProof/>
        </w:rPr>
        <w:t xml:space="preserve"> — </w:t>
      </w:r>
      <w:r w:rsidR="00AA5A76" w:rsidRPr="005440D4">
        <w:rPr>
          <w:noProof/>
        </w:rPr>
        <w:t>личное приносится в жертву Общему Благу и отодвигается на задний план, чтобы не мешало. Когда не нужно ничего для себя даже от будущего, не может быть ни огорчений, ни разочарований, ибо строительство требует все силы свои вложить в дело служения человечеству. И когда вложены силы и строение Нового Мира растет, радость созидания не покидает строителя. Зовем это чувство энтузиазмом. Хорошее, спасительное, огненное чувство. И тех, кто следует за Нами, Зовем приобщиться к делу строительства всепланетного. Каждый вносит свой пай в размере и по характеру своих способностей. И вы тоже вносите, и пай немалый, и притом такой, который внести под силу не всякому. Одни строят сейчас, другие им материалы заготовляют. Вы заготовляете материал для неизбежно идущего будущего, когда миллионы потребуют пищи иной и когда никто, кроме вас, дать ее будет не в состоянии. Потому Говорю: «Осознайте значительность того, что творите, и творите еще глубже, сосредоточеннее и огненнее». Придут они, жаждущие и алчущие, к грани острой потребности в пище духовной. Кто даст и как? Вы, вы, кого Готовлю годами. А что, если не будет дающих в этот острый и ответственный момент? Понимаете ли весь трагизм положения, когда готовое здание увенчать будет нечем? Потому Требую осознать всю глубину значения своей миссии, мысли ненужные оставить и готовиться, готовиться, готовиться к неизбежному и ответственнейшему подвигу жизни, к выполнению той самой задачи, ради которой пришли на Землю и в которой заключается миссия вашей жизни. Сейчас надо собирать знания, накапливать их, чтобы можно было щедро раздать, когда придет время. Не сомневайтесь, не отчаивайтесь, не являйте слабости, ибо время посева приближается неуклонно. Готовьтесь к торжественному часу утверждения великого подвига явного служения Владыке, идущему в жизни вашей. Нет ничего, но будет. Темно вокруг, но будет Свет. Идет, Идет Великий Учитель, и эхо Его шагов уже колеблет пространство. Майтрейя Идет и Придет в срок предназначенный. Оставьте попытки понять и постичь действительность по обманчивому лику очевидности. Подземные воды прорывают</w:t>
      </w:r>
      <w:r w:rsidRPr="005440D4">
        <w:rPr>
          <w:noProof/>
        </w:rPr>
        <w:t xml:space="preserve"> </w:t>
      </w:r>
      <w:r w:rsidR="00AA5A76" w:rsidRPr="005440D4">
        <w:rPr>
          <w:noProof/>
        </w:rPr>
        <w:t>толщу горы и чистым сверкающим потоком устремляются в долины, чтобы дать им нужную для них влагу. И никто не знает путей подземных потоков. Дети Мои, станете свидетелями Прихода Владыки, станете Ему помощниками явными, не в катакомбах, но при Свете Дня, Дня Моего, когда Приду исполнить волю сроков по велению Владычицы, Матери Мира.</w:t>
      </w:r>
    </w:p>
    <w:p w:rsidR="00E8769F" w:rsidRPr="005440D4" w:rsidRDefault="00E8769F" w:rsidP="00B139BA">
      <w:pPr>
        <w:rPr>
          <w:noProof/>
        </w:rPr>
      </w:pPr>
    </w:p>
    <w:p w:rsidR="00E8769F" w:rsidRPr="005440D4" w:rsidRDefault="00671A8B" w:rsidP="00B139BA">
      <w:pPr>
        <w:rPr>
          <w:noProof/>
        </w:rPr>
      </w:pPr>
      <w:r w:rsidRPr="005440D4">
        <w:rPr>
          <w:rFonts w:cs="Arial"/>
          <w:b/>
          <w:noProof/>
          <w:szCs w:val="28"/>
        </w:rPr>
        <w:t xml:space="preserve">1955 г. </w:t>
      </w:r>
      <w:r w:rsidR="00AA5A76" w:rsidRPr="005440D4">
        <w:rPr>
          <w:b/>
          <w:noProof/>
        </w:rPr>
        <w:t>205.</w:t>
      </w:r>
      <w:r w:rsidR="00AA5A76" w:rsidRPr="005440D4">
        <w:rPr>
          <w:noProof/>
        </w:rPr>
        <w:t xml:space="preserve"> Хорошо, когда душа отвращается от мира плотного, чтобы всецело обратиться ко Мне. Ведь это означает, что действие притяжений земных прекращается, хотя бы на время, и сущность человека перестает быть раздираемой внутри себя притяжениями, влекущими вверх и тянущими вниз. Разделение дома в самом себе прекращается, и дух может свободно взлететь на высоту, на ту высоту, до которой его в состоянии поднять его крылья. У каждого духа, равно как у каждого самолета, есть свой «потолок». Его может достичь дух, когда низшие притяжения не мешают. Разница лишь в том, что «потолок» духа зависит от огней высших, преодолевающих магнетизм низших огней. Все от огней зависит. Потому ступень раскрытия, или возжжения центров, будет следующей ступенью эволюции человека. Люди шестой расы будут людьми с открытыми центрами. Переход от пятой расы к шестой так труден. Задача</w:t>
      </w:r>
      <w:r w:rsidR="000C6C5A" w:rsidRPr="005440D4">
        <w:rPr>
          <w:noProof/>
        </w:rPr>
        <w:t xml:space="preserve"> — </w:t>
      </w:r>
      <w:r w:rsidR="00AA5A76" w:rsidRPr="005440D4">
        <w:rPr>
          <w:noProof/>
        </w:rPr>
        <w:t>утончать центры, пока не вспыхнут они своими огнями. Спаситель Явил собою это преображение на горе Фавор. Явил собою то, чем со временем должны стать люди. И ныне наступает время великих возможностей для беспредельного роста духа. Прежде чем принять следующую ступень эволюции, ее следует осознать. К этому осознанию подготовляет землян Учение Жизни, даваемое Учителями на грядущие тысячелетия. И вы, идущие впереди времени, имеете заслугу перед эволюцией. Кто-то всегда идет впереди, пробивая дорогу. Прокладывать пути духа в пространстве среди тьмы окружающей</w:t>
      </w:r>
      <w:r w:rsidR="000C6C5A" w:rsidRPr="005440D4">
        <w:rPr>
          <w:noProof/>
        </w:rPr>
        <w:t xml:space="preserve"> — </w:t>
      </w:r>
      <w:r w:rsidR="00AA5A76" w:rsidRPr="005440D4">
        <w:rPr>
          <w:noProof/>
        </w:rPr>
        <w:t>задача, которая по силам лишь очень немногим. Мы Зовем их избранными, избранниками Света. Лишь им, избранным Моим, эта задача по плечу. И не сетуют понявшие, что непосильна ноша внесения Света будущего во тьму настоящего. Задача дается Нами, а вы</w:t>
      </w:r>
      <w:r w:rsidR="000C6C5A" w:rsidRPr="005440D4">
        <w:rPr>
          <w:noProof/>
        </w:rPr>
        <w:t xml:space="preserve"> — </w:t>
      </w:r>
      <w:r w:rsidR="00AA5A76" w:rsidRPr="005440D4">
        <w:rPr>
          <w:noProof/>
        </w:rPr>
        <w:t>исполнители добровольной миссии. Она не кончается со смертью тела, ибо и в Надземных Мирах люди еще, быть может, более настоятельно нуждаются в свете, ибо там светят сами себе светом духа, расширенным, просветленным, очищенным сознанием своим и огнями, зажженными на Земле. Значение огней универсально, ибо проходит через все миры, восходя вплоть до Огненного Мира. Потому Мы Любим видеть напряжение огней духа спокойное, но мощное, ибо в них залог бессмертия утверждается уже на Земле, в оболочке плотной и грубой, чтобы свободно засиять, когда она, наконец, сбрасывается. Смерть</w:t>
      </w:r>
      <w:r w:rsidR="000C6C5A" w:rsidRPr="005440D4">
        <w:rPr>
          <w:noProof/>
        </w:rPr>
        <w:t xml:space="preserve"> — </w:t>
      </w:r>
      <w:r w:rsidR="00AA5A76" w:rsidRPr="005440D4">
        <w:rPr>
          <w:noProof/>
        </w:rPr>
        <w:t>освобождение, но лишь тогда, когда зажжены огни духа при жизни земной. Потому желайте напряжения, приветствуйте напряжение огней духа как средство, как метод, как путь восхождения. Напряженная работа вызывает самосвечение организма и возжигает центры. Полюбите моменты напряжения огненного</w:t>
      </w:r>
      <w:r w:rsidR="000C6C5A" w:rsidRPr="005440D4">
        <w:rPr>
          <w:noProof/>
        </w:rPr>
        <w:t xml:space="preserve"> — </w:t>
      </w:r>
      <w:r w:rsidR="00AA5A76" w:rsidRPr="005440D4">
        <w:rPr>
          <w:noProof/>
        </w:rPr>
        <w:t>это вернейший путь к бессмертию. В огнях духа возносимся в сферы устремления и огнями поддерживаем жизнь света в себе. Да! Да! Да! Грядущая Эпоха Огня огнями и утверждается. Учитесь хранить спокойствие, когда в покое, но мощно и спокойно напрягать огни, когда в действии. Но люди волнуются и растрачивают свои огни, свою психическую энергию по пустякам, когда от них не требуется активности, и, наоборот, уявляют вялость, инертность и леность в работе, когда именно нужно напрячь огни духа. Работа светоносная, как бы обычна она ни была, есть победа духа над условиями плотного мира. Потому яро Приветствуем энтузиазм в светоносном творческом труде на созидание Нового Мира. Их, свет в себе родящих, Зовем истинными тружениками. И для таких трудящихся двери Нового Мира открыты. Всегда, при любых условиях, напряжение труда в огнях духа можно явить. Этими огнями очищается пространство и аура планеты от мутных и тусклых огней разложения. Доктрина напряжения являет собою прямой путь к открытию центров и приводит человечество к новой, обещанной ступени эволюции. Через труд напряженный к огненному совершенствованию духа</w:t>
      </w:r>
      <w:r w:rsidR="000C6C5A" w:rsidRPr="005440D4">
        <w:rPr>
          <w:noProof/>
        </w:rPr>
        <w:t xml:space="preserve"> — </w:t>
      </w:r>
      <w:r w:rsidR="00AA5A76" w:rsidRPr="005440D4">
        <w:rPr>
          <w:noProof/>
        </w:rPr>
        <w:t>таков Наш Завет.</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206. (Апр. 20).</w:t>
      </w:r>
      <w:r w:rsidR="00AA5A76" w:rsidRPr="005440D4">
        <w:rPr>
          <w:noProof/>
        </w:rPr>
        <w:t xml:space="preserve"> Да! Да! Да! Утверждаю, что Близость Моя, достигнутая в духе, открывает возможности бесконечного познавания даже без книг, даже наедине, то есть со Мною лицом к лицу. Люди слишком полагаются на книги в вещах сокровенных. Но ведь было время, когда не было книг, и все же были те, кто знает, и познавшие. И все же новое знание приходит откуда-то извне или изнутри, но не из книг, то знание, которого еще нет в книгах. Говорю о путях непосредственного познавания. Знание оформляется при помощи мыслей. Если к мыслям доступ иметь, то и знание становится доступным. Испокон веков Земля вращается вокруг Солнца, и, однако, еще сравнительно недавно этот факт не признавался официальной наукой. Но тот, кто мог достичь степени непосредственного познавания явлений, знал это, несмотря на все книги убогой науки того времени. Этим же путем узнал об этом и Галилей. Следовательно, пути непосредственного знания никому не заказаны. Все великие мыслители, ученые, исследователи и изобретатели шли именно этим путем и находили то, чего нет в книгах, и мыслили так, как не мыслили окружавшие их люди. Изнутри рождалось новое знание, не зависимое от печатных листов. Путь чувствознания есть единственный путь для приобретения нового знания. Но планомерное развитие его возможно лишь при наличии Учителя. Без Учителя оно будет носить характер случайности. Есть книги и у Нас, целые книгохранилища. Много в них Высшей мудрости и знаний. Но и Мы тоже Идем вперед, но и Мы тоже Открываем новое, даже в Наших книгах не содержащееся. Основы остаются незыблемы, но формы выражения жизни обновляются с каждой ступенью и требуют нового знания, быть может, старого как мир, но нового в новых формах своего уявления. Мы Идем новыми путями, и путь непосредственного познавания, или чувствознания</w:t>
      </w:r>
      <w:r w:rsidR="000C6C5A" w:rsidRPr="005440D4">
        <w:rPr>
          <w:noProof/>
        </w:rPr>
        <w:t xml:space="preserve"> — </w:t>
      </w:r>
      <w:r w:rsidR="00AA5A76" w:rsidRPr="005440D4">
        <w:rPr>
          <w:noProof/>
        </w:rPr>
        <w:t>Наш путь. Кто-то полагает, что Учитель все Знает и, следовательно, Ему уже нечего больше познавать. Глубокое и невежественное заключение. Правда, Учитель Знает очень многое, но область непознанного так велика, так широка и беспредельна, что границ того, что подлежит познанию, не существует. И Учитель по отношению к тому, что Ему еще надлежит познать, находится точно в таком же положении, как и ученик, которому тоже нужно почерпать знания, ибо и перед Учителем, и перед учеником лежит беспредельность непознанного. Конечно, неизмерима разница между тем, что Знает Учитель и что знает ученик. Но Беспредельность несоизмерима с тем, что может познать дух, на какой бы ступени он ни находился, ибо предела знанию не существует. И ваш Владыка по отношению к Своему Владыке Находится в таком же отношении, как и вы к своему Учителю и Владыке. Лестница Эволюции духов вверх не имеет конца. Есть планеты, где ступень эволюции человечества равна ступени Владык, а есть и выше. И то знание, которое доступно Им, еще ни в каких книгах земных не напечатано. Но оно существует в пространстве, доступное огненному сознанию и ожидающее всякого, кто сможет подняться в царство его. Коллективное знание человечества земного растет и расширяется с расширением и способности вместимости человека. И оно будет расти бесконечно вместе с ростом духа. Придет время, когда скрытые тайны природы и Высшие знания, находящееся ныне в обладании Великих Учителей, станут доступными массам. К этому ведут человечество те, кто идет впереди, непосредственно руководимые Владыками Света. И, конечно, и прежде всего, Сами Великие Учителя, время от времени приходящие на Землю и живущие среди людей. Цель их одна</w:t>
      </w:r>
      <w:r w:rsidR="000C6C5A" w:rsidRPr="005440D4">
        <w:rPr>
          <w:noProof/>
        </w:rPr>
        <w:t xml:space="preserve"> — </w:t>
      </w:r>
      <w:r w:rsidR="00AA5A76" w:rsidRPr="005440D4">
        <w:rPr>
          <w:noProof/>
        </w:rPr>
        <w:t>дать людям знание, и притом так, чтобы они им не злоупотребили. Опасность этого злоупотребления велика. Могут уничтожить Землю. Потому путями непосредственного познавания Ведем лишь немногих избранных, проверенных и испытанных на протяжении тысячелетий совместной работы. Только им Доверяем и Будем давать через них.</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207. (Апр. 21).</w:t>
      </w:r>
      <w:r w:rsidR="00AA5A76" w:rsidRPr="005440D4">
        <w:rPr>
          <w:noProof/>
        </w:rPr>
        <w:t xml:space="preserve"> В мире двойственности каждое явление имеет свой противоположный конец, свою обратную сторону, свой дополнительный тон, который уравновешивает противоположную сторону явления. Потому все астральные эмоции двойственны, за каждой следует ее противоположность. Если что-то приносит личную радость, то это самое «что-то» когда-то и где-то послужит причиной горя, равного по напряжению испытанной радости. Если похвала людей доставила приятное чувство самоудовлетворения, надо быть готовым к порицанию равной же степени, то есть к чувству противоположному. Потому, углубляясь в гамму астральных переживаний, всегда следует помнить о другом полюсе явлений, который неизбежно вызывается к существованию утверждением полюса данного. Отзвучать должны оба полюса единой вещи. Сознание должно пройти через оба. Это особенно яро проходит через увлечения и разочарования людские, касающиеся всей жизни человека. Астрал есть седалище личности, потому так непрочно все, основанное на личных чувствах, ибо, стоит утвердиться на проявлении одного из полюсов, как этим самым порождается неизбежность другого, через который неминуемо приходится проходить. Во взаимоотношениях к людям идеальными могут считаться такие, из которых личный элемент исключается. Ровное, спокойное и бесстрастное отношение к тем, с кем сталкивает карма, не породит противоположного полюса и избавит от многих неприятных переживаний. Мы хорошо Знаем эти качания астрала между двумя полюсами и потому, наблюдая их в людях, Предвидим уявления противоположного полюса. На астральные чувства и эмоции полагаться нельзя. Сперва они уявляют один полюс себя, потом другой, а потом и вовсе иссякают, будучи нейтрализованы друг другом. Потому Говорим об Истинной любви, об Истинной преданности, об Истинном устремлении, стоящих над двойственностью личных уявлений. Потому Предлагаю со Мною пройти через радость и горе земные, дабы встать выше их в утверждении того, что должно стоять поверх двойственности личных и временных переживаний. Можно замечать в себе эти колебания и качания от полюса к полюсу и можно яро стремиться к тому, чтобы в вещах сокровенных, в вещах, касающихся основного и самого главного, в вещах, относящихся к Учителю и Делу Его, встать выше качаний аритмичных. Люди мечутся между полюсами астральных эмоций и не находят успокоения, ибо само свойство астрала побуждает их беспрерывно уявляться либо на одном, либо на другом полюсе явлений. Не допуская проявления одного из полюсов, исключаем тем самым возможность манифестации и другого и освобождаем себя от необходимости быть вовлеченным в круг неизбежности. Надо освободиться и вырваться из круга астральной неизбежности, надо над личным подняться, надо спокойно и бесстрастно встречать явления жизни, дабы не быть вовлеченным в кольцо необходимости. Ведь если для того, чтобы сделать шаг, человек поднял от земли ногу, он должен ее обязательно опустить, и ровно настолько, насколько поднял. Таков закон. Так, идя через жизнь, надо учитывать значение каждого шага и двойственную природу шкалы проявлений астральных вибраций. Посмотрите на стоящих у «стены плача», истинно, можно сказать, что когда-то радовались они тому, из-за чего ныне проливают слезы. А ты, не имеющий ничего и убивший корень желаний, что можешь потерять ты и от чего плакать? Всем надоевшие и старые слова о шипах и розах все же остаются жизненными. В мире двойственности невозможно избежать его законов до тех пор, пока дух не устремится подняться на высшую плоскость жизни сверхличной. Уявляя бесстрастие перед лицом любого явления, тем самым не приводит человек рычаг двойственности в движение и избавляет себя от необходимости встречи с его противоположным полюсом. Бесстрастие равновесия</w:t>
      </w:r>
      <w:r w:rsidR="000C6C5A" w:rsidRPr="005440D4">
        <w:rPr>
          <w:noProof/>
        </w:rPr>
        <w:t xml:space="preserve"> — </w:t>
      </w:r>
      <w:r w:rsidR="00AA5A76" w:rsidRPr="005440D4">
        <w:rPr>
          <w:noProof/>
        </w:rPr>
        <w:t>великая сила, могущая противостоять ярости астрального начала и в себе, и в людях.</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208.</w:t>
      </w:r>
      <w:r w:rsidR="00AA5A76" w:rsidRPr="005440D4">
        <w:rPr>
          <w:noProof/>
        </w:rPr>
        <w:t xml:space="preserve"> Твердыня есть магнитный Фокус Света на вашей планете, открытый Высшим Мирам. Благодаря высотным условиям приближены возможности Незримого Мира. Слияние и сотрудничество миров осуществлено. И символ Знамени Мира является выражением действительности, утвержденной на Земле, и прообразом будущих достижений человечества. Притяжение сознания к этому Магниту дает следствия явные. А в случае длительного и постоянного устремления создает прочные магнитные нити, служащие каналом передачи вибраций Света, идущих с Горы. Для утверждения их требуется некоторое знание психотехники, чтобы незримый и неслышный процесс стал для сознания реальностью. Несомненно одно: сознание, устремленное в Твердыню, утончается непрестанно и светом своим несет целение сфере, его окружающей, оздоровляя ее отражением Лучей, принятых из Твердыни. Сознание обычных людей до пределов своей вместимости наполнено суетою. Сознание Моих, обращенное к Твердыне, наполняется Нашими вибрациями пропорционально его способности к самоотрешению от своего обычного «я», то есть освобождению поля сознания для восприятия энергий уже иного, тонкого, порядка. Отказ от занятости личной и очистка сознания от личного сора приносит с собою возможность высших восприятий. Сферы Мира Владык, в которых вращается Их сознание, доступны для сознаний, освобожденных от рабства суеты, наполняющей личный мирок каждого благонамеренного обывателя. И для каждого устремленного духа возникает вопрос, чему же отдать предпочтение. Установление ритма дня, скажем, утром и вечером, много способствует сближению, ибо не сможет человек на первых ступенях всецело заполнить сознание свое Делами Учителя. Но постепенно и с ритмом войдут они в жизнь, вытеснив из нее, в конце концов, все, совершающееся под знаком суеты. Когда осознана цель и найдены пути, ведущие к ней, торжество суеты прекращается. Зовем суетою жизнь человека, лишенную конечного смысла, и все поступки и все действия его, не озаренные лучом понимания этого смысла. Умалишенно и безмысленно снуют по планете земляне. Столько трудов, столько усилий, столько волнений, страхов, беспокойств</w:t>
      </w:r>
      <w:r w:rsidR="000C6C5A" w:rsidRPr="005440D4">
        <w:rPr>
          <w:noProof/>
        </w:rPr>
        <w:t xml:space="preserve"> — </w:t>
      </w:r>
      <w:r w:rsidR="00AA5A76" w:rsidRPr="005440D4">
        <w:rPr>
          <w:noProof/>
        </w:rPr>
        <w:t>и все для того, чтобы в конечном итоге остаться перед грудой ненужного хлама и разбитых надежд. Ибо ради земного и для земного полагают люди труды свои. Но дела земные, как их понимают люди, заканчиваются у порога смерти, с которой, по представлению огромного большинства, кончается все. Но Мы Зовем в Беспредельность и Указываем на жизнь, которая не имеет конца, на единую жизнь, лишь один из аспектов которой уявляется на Земле, но которая Землею не кончается, ибо продолжена в будущее, не имеющее предела. Твердыня Света есть утверждение жизни вечной, достигнутое и воплощенное на Земле, в условиях земной действительности.</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209. (Апр. 22).</w:t>
      </w:r>
      <w:r w:rsidR="00AA5A76" w:rsidRPr="005440D4">
        <w:rPr>
          <w:noProof/>
        </w:rPr>
        <w:t xml:space="preserve"> Сын Мой, Являю Собою магнит притяжения для тех, кто сужден Мне. Для людей</w:t>
      </w:r>
      <w:r w:rsidR="000C6C5A" w:rsidRPr="005440D4">
        <w:rPr>
          <w:noProof/>
        </w:rPr>
        <w:t xml:space="preserve"> — </w:t>
      </w:r>
      <w:r w:rsidR="00AA5A76" w:rsidRPr="005440D4">
        <w:rPr>
          <w:noProof/>
        </w:rPr>
        <w:t>Солнце, для решивших путь свой ко Мне Я</w:t>
      </w:r>
      <w:r w:rsidR="000C6C5A" w:rsidRPr="005440D4">
        <w:rPr>
          <w:noProof/>
        </w:rPr>
        <w:t xml:space="preserve"> — </w:t>
      </w:r>
      <w:r w:rsidR="00AA5A76" w:rsidRPr="005440D4">
        <w:rPr>
          <w:noProof/>
        </w:rPr>
        <w:t>Солнце жизни. Лучами Своими Согреваю сознания, обращенные ко Мне, насыщая их вибрацией жизни. Уподобьтесь губке, жадно впитывающей воду, когда наступает час Общения. Погружая сознание в Сферу Мою, уносите в нем мириады очищенных атомов. Процесс материален, но на высшей шкале. Виден глазу ясновидящего. Сверх законного предела не Могу углубить, ибо тогда не выдержат оболочки. Ведь и они должны приспособиться к вибрациям высшим, не внося в микрокосм ученика разрушения. То, что открыто для высшего, открывает себя и для низшего. Потому нужна защита и крепкий дозор. Дозор не от Света, но от ночных летунов и темной нечисти, которая летит на Свет. Некоторые, поднявшись, забывают о дозоре и становятся жертвами неожиданных нападений. Чем выше поднимается сознание, тем более усиливается напряжение зоркой настороженности. Больший Свет большую тьму освещает и тех, кто скрывается в ней. Свет и для тьмы тоже является магнитом. Потому около Великих Учителей и предательства совершаются великие, ибо тьма своеобразно привлекается к Свету и устремляется, чтобы его погасить. Незримая битва все время идет в сфере притяжения ауры носителя Света. Ничтожество вызывает и ничтожное противодействие темных. Но Великие Духи Вызывают на себя иерофантов зла. По их силе можно судить и о силе Света. Каждый подошедший к поставленным Мною воинам Моим неизбежно сущность свою выявляет под воздействием их ауры: хороший</w:t>
      </w:r>
      <w:r w:rsidR="000C6C5A" w:rsidRPr="005440D4">
        <w:rPr>
          <w:noProof/>
        </w:rPr>
        <w:t xml:space="preserve"> — </w:t>
      </w:r>
      <w:r w:rsidR="00AA5A76" w:rsidRPr="005440D4">
        <w:rPr>
          <w:noProof/>
        </w:rPr>
        <w:t>хорошую, плохой</w:t>
      </w:r>
      <w:r w:rsidR="000C6C5A" w:rsidRPr="005440D4">
        <w:rPr>
          <w:noProof/>
        </w:rPr>
        <w:t xml:space="preserve"> — </w:t>
      </w:r>
      <w:r w:rsidR="00AA5A76" w:rsidRPr="005440D4">
        <w:rPr>
          <w:noProof/>
        </w:rPr>
        <w:t>злую. Лакмусовая бумажка духа действует, раскрывая скрытые дотоле тайники человеческой сущности. Каждый подходящий к Моим ученикам должен обнаружить себя. И если это враг, ждите удара, будучи готовым к нему. Вот здесь-то и требуется зоркость. Умилиться внешним и получить удар не будет свидетельством зоркости. Зачем ранее срока ставить себя под удар полнотою доверия к людям или умилением перед масками, ими носимыми? Удары наносят враги и тем обнаруживают себя, становясь на стороне темного стана. Будьте зорки, будьте осмотрительны, не спешите открывать сознание свое случайным прохожим. Давать свет можно, не раскрывая себя. Давать можно, просто послав четкую сильную мысль света. Будьте всегда на дозоре. Много рук тянется отовсюду.</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210. (Апр. 23).</w:t>
      </w:r>
      <w:r w:rsidR="00AA5A76" w:rsidRPr="005440D4">
        <w:rPr>
          <w:noProof/>
        </w:rPr>
        <w:t xml:space="preserve"> Сферы вокруг Нас насыщены огнями мыслей Высших. Наслоения веков пульсируют в них, накопленные в течение длительного периода. Сама атмосфера магнетизирована Высшими огнями, мощно воздействующими на психику человека. Сознание, устремленное к Нашим Вершинам, магнитно звучать начинает на вибрации высшие. Цитадель Духа для духов созвучных источником Света питающим служит. Если святые места, где Побывал или Жил Учитель, имеют для землян большое значение и особую атмосферу, то что же можно сказать о тысячелетнем пребывании Братства Великого. Так названо самое высокое на Земле, дабы имеющий глаза и уши мог слышать и видеть. Многие знают или слышали. Но только знать мало, надо суметь войти в непосредственное Общение. У Нас есть здесь изображения-реплики каждого допущенного и утвержденного ученика, как бы дубликат, или точнейший снимок с него. Процесс изменений, совершающихся в ученике в процессе его обучения, тотчас же отражается на его далеком двойнике. И тогда Видим, не тратя излишних усилий, чему и как надо помочь, что и как ускорить или замедлить и какие испытания дать для нужного темпа продвижения. Сущность ученика перед Нами как раскрытая книга, и нет в ней ничего тайного. Книга жизней его перед Нами, и Знаем, чего заслуживает каждый допущенный и утвержденный ученик. Допустили бы ближе, но напряжение Сферы Твердыни не под силу для неподготовленных, незакаленных в огнях высших нагнетений оболочек. Потому требуется длительное и постепенное подготовление. Ничто несовершенное не войдет в Дом Наш</w:t>
      </w:r>
      <w:r w:rsidR="000C6C5A" w:rsidRPr="005440D4">
        <w:rPr>
          <w:noProof/>
        </w:rPr>
        <w:t xml:space="preserve"> — </w:t>
      </w:r>
      <w:r w:rsidR="00AA5A76" w:rsidRPr="005440D4">
        <w:rPr>
          <w:noProof/>
        </w:rPr>
        <w:t>оно сгорает в огнях высших. Процесс этот, если неожиданен и без подготовки, может быть очень болезненным и даже смертельным. Потому очищение происходит последовательно, медленно и добровольно по мере роста внутренних огней. Именно изживание происходит, но не подавление. Нельзя вырвать сердце, если оно еще недостаточно очистилось. Если рост огней опережает усовершенствование оболочек, они перегорают. Потому заботливо Следим за тем, чтобы процесс роста духа шел законно, не превышая сил. И даже при этой заботливости жизнь принятого ученика обычно трудна и тяжка. Нелегко сочетается плоть с огнями утверждающимися. Процесс этот можно назвать процессом разрежения плотной материи, или ее одухотворением. Любой предмет, напитываясь эманациями высших огней духа, становится уже иным, тем более</w:t>
      </w:r>
      <w:r w:rsidR="000C6C5A" w:rsidRPr="005440D4">
        <w:rPr>
          <w:noProof/>
        </w:rPr>
        <w:t xml:space="preserve"> — </w:t>
      </w:r>
      <w:r w:rsidR="00AA5A76" w:rsidRPr="005440D4">
        <w:rPr>
          <w:noProof/>
        </w:rPr>
        <w:t>тело и прочие оболочки человека. У обывателя</w:t>
      </w:r>
      <w:r w:rsidR="000C6C5A" w:rsidRPr="005440D4">
        <w:rPr>
          <w:noProof/>
        </w:rPr>
        <w:t xml:space="preserve"> — </w:t>
      </w:r>
      <w:r w:rsidR="00AA5A76" w:rsidRPr="005440D4">
        <w:rPr>
          <w:noProof/>
        </w:rPr>
        <w:t>тело, и у Риши</w:t>
      </w:r>
      <w:r w:rsidR="000C6C5A" w:rsidRPr="005440D4">
        <w:rPr>
          <w:noProof/>
        </w:rPr>
        <w:t xml:space="preserve"> — </w:t>
      </w:r>
      <w:r w:rsidR="00AA5A76" w:rsidRPr="005440D4">
        <w:rPr>
          <w:noProof/>
        </w:rPr>
        <w:t>тело, но когда дух покидает эти тела, тело обывателя быстро разлагается, иногда даже еще при жизни человека, но тело высокого Риши может лежать годами, не подвергаясь действию флюида разложения, ибо элементы его, очищенные и насыщенные огнем, одухотворены и разрежены духом его бывшего обладателя. Можно даже видеть сияние этих кристаллизованных огней вокруг такого тела и чуять благоухание, наполняющее атмосферу. Все высшее сопровождается утонченными и прекрасными ароматами, но и наоборот. Шкала ароматов, равно как и шкала огней, идет снизу вверх, являя собою лестницу совершенства. Медленен процесс эволюции духа, но в случае ученика он ускоряется. И не следует удивляться, что жизнь его становится трудной и изобилующей испытаниями и уроками. Трудно, но чудно, и впереди</w:t>
      </w:r>
      <w:r w:rsidR="000C6C5A" w:rsidRPr="005440D4">
        <w:rPr>
          <w:noProof/>
        </w:rPr>
        <w:t xml:space="preserve"> — </w:t>
      </w:r>
      <w:r w:rsidR="00AA5A76" w:rsidRPr="005440D4">
        <w:rPr>
          <w:noProof/>
        </w:rPr>
        <w:t>победа. Учитель на страже дать лучшие условия для восхождения. Лучшие не значит легчайшие или даже легкие, а, скорее и чаще, наоборот. Кто хочет легкости, тому с Нами не по пути. Нам нужны лишь те, кто не убоится никаких трудностей, ибо знает, что трудности</w:t>
      </w:r>
      <w:r w:rsidR="000C6C5A" w:rsidRPr="005440D4">
        <w:rPr>
          <w:noProof/>
        </w:rPr>
        <w:t xml:space="preserve"> — </w:t>
      </w:r>
      <w:r w:rsidR="00AA5A76" w:rsidRPr="005440D4">
        <w:rPr>
          <w:noProof/>
        </w:rPr>
        <w:t>это ступени преодоления, то есть восхождения духа. Если их убрать и облегчить жизнь, что всегда возможно, не на что будет ступить ноге при подъеме и не на что опереться, то есть возможность восхождения исчезает. Благословите в духе каждую трудность, вас приближающую ко Мне.</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211.</w:t>
      </w:r>
      <w:r w:rsidR="00AA5A76" w:rsidRPr="005440D4">
        <w:rPr>
          <w:noProof/>
        </w:rPr>
        <w:t xml:space="preserve"> Жалость</w:t>
      </w:r>
      <w:r w:rsidR="000C6C5A" w:rsidRPr="005440D4">
        <w:rPr>
          <w:noProof/>
        </w:rPr>
        <w:t xml:space="preserve"> — </w:t>
      </w:r>
      <w:r w:rsidR="00AA5A76" w:rsidRPr="005440D4">
        <w:rPr>
          <w:noProof/>
        </w:rPr>
        <w:t>для слабых. Сильный дух не нуждается ни в сочувствии, ни в жалости. Несчастные люди очень хотят, чтобы их жалели. Запомните: сильному не нужна жалость, она его унижает и лишает сил. Не стремитесь вызывать на себя жалость от человеков. Это ложная и вредная установка сознания. И даже сочувствий и пониманий не надо. В одиночестве поспешает избранный Мною, не нуждаясь в поддержке людей. У него одна поддержка</w:t>
      </w:r>
      <w:r w:rsidR="000C6C5A" w:rsidRPr="005440D4">
        <w:rPr>
          <w:noProof/>
        </w:rPr>
        <w:t xml:space="preserve"> — </w:t>
      </w:r>
      <w:r w:rsidR="00AA5A76" w:rsidRPr="005440D4">
        <w:rPr>
          <w:noProof/>
        </w:rPr>
        <w:t>Учитель.</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212.</w:t>
      </w:r>
      <w:r w:rsidR="00AA5A76" w:rsidRPr="005440D4">
        <w:rPr>
          <w:noProof/>
        </w:rPr>
        <w:t xml:space="preserve"> Принцип свободной воли нерушим. Добровольно предает ученик дух свой Владыке. И если то, чего желает он, для утверждения мысленно передает он Владыке как решение воли свободной своей; принцип свободы воли не нарушается и Учитель Может исполнить желаемое, не подавляя свободы ученика. В этом смысле передача воли своей воле Владыки может иметь особое значение. Ибо две воли идут в одном направлении слито и свобода воли более слабой и низшей ничем не нарушается.</w:t>
      </w:r>
    </w:p>
    <w:p w:rsidR="00E8769F" w:rsidRPr="005440D4" w:rsidRDefault="00E8769F" w:rsidP="00B139BA">
      <w:pPr>
        <w:rPr>
          <w:noProof/>
        </w:rPr>
      </w:pPr>
    </w:p>
    <w:p w:rsidR="00E8769F" w:rsidRPr="005440D4" w:rsidRDefault="00E35A21" w:rsidP="00B139BA">
      <w:pPr>
        <w:rPr>
          <w:noProof/>
        </w:rPr>
      </w:pPr>
      <w:r w:rsidRPr="005440D4">
        <w:rPr>
          <w:rFonts w:cs="Arial"/>
          <w:b/>
          <w:noProof/>
          <w:szCs w:val="28"/>
        </w:rPr>
        <w:t xml:space="preserve">1955 г. </w:t>
      </w:r>
      <w:r w:rsidR="00AA5A76" w:rsidRPr="005440D4">
        <w:rPr>
          <w:b/>
          <w:noProof/>
        </w:rPr>
        <w:t>213. (Апр. 24).</w:t>
      </w:r>
      <w:r w:rsidR="00AA5A76" w:rsidRPr="005440D4">
        <w:rPr>
          <w:noProof/>
        </w:rPr>
        <w:t xml:space="preserve"> Путь применения Учения в жизни есть путь верный. Реакцию правильного действия можно тотчас же ощутить в сознании через сердце. Правильному действию радуется сердце и почерпает из него удовлетворение. Если бы все действия были бы правильны, главной причины всех огорчений можно было бы избежать. Сердце можно открыть ключом радости; радость родится на путях правильного действия. Называют этот путь золотым, но дело не в названии, а в том, чтобы реакция сердца на мысли, слова и поступки была бы светоносной. Сердце есть средоточие огненной энергии, вечно пульсирующей в человеке. От тональности этой энергии зависит состояние всего микрокосма. Сердце являет собою орган, действующий и пульсирующий на всех планах в соответствующих им формах, причем самая сущность этого органа остается неуловимой, или несказуемой. Можно назвать ее искрой, или центром первородной жизни, пульсация которой началась в недрах несказуемого, если такое начало когда-либо имело место. Лучше сказать, что начала этого не было никогда, равно как никогда не будет и конца. Вечность, уявляясь в отрезке видимости плотной или тонкой, не имеет ни конца, ни начала, и сердце служит живым утверждением дыхания вечной жизни. Потому Говорим, что путь лежит через сердце и через сердце может приобщиться и человек к огню, ибо оно есть аппарат огненный,</w:t>
      </w:r>
      <w:r w:rsidR="000C6C5A" w:rsidRPr="005440D4">
        <w:rPr>
          <w:noProof/>
        </w:rPr>
        <w:t xml:space="preserve"> — </w:t>
      </w:r>
      <w:r w:rsidR="00AA5A76" w:rsidRPr="005440D4">
        <w:rPr>
          <w:noProof/>
        </w:rPr>
        <w:t>основе проявленного мира, и начать тропу огненного восхождения духа. Ни головою, ни мозгом, ни ногами нельзя войти в Мир Огненный, в котором сгорит плоть, но сердцем можно, сердцем, преображенным в высших огнях. Путь огненный сердца указуется тем, чье сердце открыто и ум не омрачен. Пусть Слова Спасителя заставят задуматься над тем, сколь древен путь сердца, ибо только «чистые сердцем» увидят сияние Высших Миров. Чем увидят, не глазами ли сердца? И добрый, и злой «из сокровища сердца» своего выносят энергии, сердцем рожденные. И действия мысленные совершает человек «в сердце своем». Так Учение Сердца, даваемое Учением Жизни, продолжает развивать те Основы, которые даны тем же Учением Света в Евангелии. Надо видеть последовательно растущую преемственность Единого Учения Света во всем, что Дается, что Было и Будет дано Владыками Света. Так будет меньше непониманий и разделения ненужного. Все есть Единое. Разделение родится в невежественном сознании, неспособном мыслить синтетически. Философия говорит о мире, религия говорит о мире, наука говорит о мире. Мир един. Откуда же разделение, если, созерцая или изучая единый Космос, люди находят в понимании своем противоречия</w:t>
      </w:r>
      <w:r w:rsidR="000C6C5A" w:rsidRPr="005440D4">
        <w:rPr>
          <w:noProof/>
        </w:rPr>
        <w:t xml:space="preserve"> — </w:t>
      </w:r>
      <w:r w:rsidR="00AA5A76" w:rsidRPr="005440D4">
        <w:rPr>
          <w:noProof/>
        </w:rPr>
        <w:t>не в них ли они? Не будем приписывать Вселенной и ее Законам узости и малости своего понимания. Стройность Мироздания, величие Космических Законов, согласованность мирового движения огромных систем не могли быть порождены тупоумием двуногих млекопитающихся. Потому пора устыдиться несогласованности этих трех потоков человеческого познавания мира и признать ее порождением человеческих умов, но отнюдь не порождением величия Космической Жизни.</w:t>
      </w:r>
    </w:p>
    <w:p w:rsidR="00E8769F" w:rsidRPr="005440D4" w:rsidRDefault="00E8769F" w:rsidP="00B139BA">
      <w:pPr>
        <w:rPr>
          <w:noProof/>
        </w:rPr>
      </w:pPr>
    </w:p>
    <w:p w:rsidR="00E8769F" w:rsidRPr="005440D4" w:rsidRDefault="00032A3E" w:rsidP="00B139BA">
      <w:pPr>
        <w:rPr>
          <w:noProof/>
        </w:rPr>
      </w:pPr>
      <w:r w:rsidRPr="005440D4">
        <w:rPr>
          <w:rFonts w:cs="Arial"/>
          <w:b/>
          <w:noProof/>
          <w:szCs w:val="28"/>
        </w:rPr>
        <w:t xml:space="preserve">1955 г. </w:t>
      </w:r>
      <w:r w:rsidR="00AA5A76" w:rsidRPr="005440D4">
        <w:rPr>
          <w:b/>
          <w:noProof/>
        </w:rPr>
        <w:t>214.</w:t>
      </w:r>
      <w:r w:rsidR="00AA5A76" w:rsidRPr="005440D4">
        <w:rPr>
          <w:noProof/>
        </w:rPr>
        <w:t xml:space="preserve"> Сын Мой, родится, растет и стареет тело, но Он, Смотрящий безмолвно, этим сменам состояний не подлежит. Стареет тело, но не Он. Он вечно молод и юн. Даже дух имеет возраст, хотя он и велик, но все же Мы Можем сказать, молодой это или старый, то есть многоопытный дух. Но Он, Смотрящий, возраста не имеет. Если сознание перенести в область духа и стать ближе к Нему, Молчаливому Рекордеру, то старость и смерть теряют свое жало. Стареет и умирает форма, но бессмертен дух. Можно быть в духе всегда молодым. Можно смотреть на изменения в теле как на нечто, происходящее вовне, и не отождествлять себя с ним, как не отождествляем себя с зимою и летом, текущими мимо во времени. Они есть. Перемены, происходящие вовне, нельзя отрицать, равно как и в теле, но не надо свое призрачное «я» принимать за настоящее и печаловаться переменами, происходящими в нем. И не горевать, а радоваться можно, когда сбрасываем изношенную, отслужившую свою службу и уже ненужную плотную оболочку. В духе надо отойти от жизни мертвой и всего, подлежащего смерти. Истинная жизнь</w:t>
      </w:r>
      <w:r w:rsidR="000C6C5A" w:rsidRPr="005440D4">
        <w:rPr>
          <w:noProof/>
        </w:rPr>
        <w:t xml:space="preserve"> — </w:t>
      </w:r>
      <w:r w:rsidR="00AA5A76" w:rsidRPr="005440D4">
        <w:rPr>
          <w:noProof/>
        </w:rPr>
        <w:t>в духе. Когда Говорю: ничто не принадлежит вам, Имею в виду все сменяющиеся и подлежащие смене оболочки. Да! Да! Даже они не ваши, ибо ваше истинное достояние</w:t>
      </w:r>
      <w:r w:rsidR="000C6C5A" w:rsidRPr="005440D4">
        <w:rPr>
          <w:noProof/>
        </w:rPr>
        <w:t xml:space="preserve"> — </w:t>
      </w:r>
      <w:r w:rsidR="00AA5A76" w:rsidRPr="005440D4">
        <w:rPr>
          <w:noProof/>
        </w:rPr>
        <w:t>ваше всегда. Искать его надо в области духа, в Царстве Безмолвного Свидетеля жизни. Смотрите на жизнь оболочек и в оболочках как на нечто, чему приходится отдавать дань, но что не составляет вашего неотъемлемого достояния и не представляет собою вашу истинную сущность. Отражение Солнца в воде не есть Солнце, хотя даже и слепит глаза. Так будем учиться идти через жизнь, не отождествляя себя с нею. Ибо все это придется оставить, расстаться со всем и заменить иными вещами и Миром Иным, тоже временным и преходящим, хотя и более длительным. Истинная родина духа выше. Она постоянна, и там Дом, Дом Духа.</w:t>
      </w:r>
    </w:p>
    <w:p w:rsidR="00E8769F" w:rsidRPr="005440D4" w:rsidRDefault="00E8769F" w:rsidP="00B139BA">
      <w:pPr>
        <w:rPr>
          <w:noProof/>
        </w:rPr>
      </w:pPr>
    </w:p>
    <w:p w:rsidR="00E8769F" w:rsidRPr="005440D4" w:rsidRDefault="0011553D" w:rsidP="00B139BA">
      <w:pPr>
        <w:rPr>
          <w:noProof/>
        </w:rPr>
      </w:pPr>
      <w:r w:rsidRPr="005440D4">
        <w:rPr>
          <w:rFonts w:cs="Arial"/>
          <w:b/>
          <w:noProof/>
          <w:szCs w:val="28"/>
        </w:rPr>
        <w:t xml:space="preserve">1955 г. </w:t>
      </w:r>
      <w:r w:rsidR="00AA5A76" w:rsidRPr="005440D4">
        <w:rPr>
          <w:b/>
          <w:noProof/>
        </w:rPr>
        <w:t>215. (Апр. 25).</w:t>
      </w:r>
      <w:r w:rsidR="00AA5A76" w:rsidRPr="005440D4">
        <w:rPr>
          <w:noProof/>
        </w:rPr>
        <w:t xml:space="preserve"> Сын Мой, Я Обещал Беспредельность. И не прекращение восприятий, не иссякание источника, но радость бесконечного познавания, все время расширяющегося и открывающего новые дали, будет уделом твоим, будет твоею, пока ты со Мной. Источник Вечной жизни и мудрости неиссякаем. Знали писателей исписавшихся, поэтов потухших, художников, переставших творить, но Наших учеников, преданность свою доказавших, не было среди них. Так, пока вместе, пока со Мною, непрестанно расширяются возможности духа. Центр средоточия жизни извне переносится в него и, будучи сосредоточен в нем, в Лучах Моих пребывает. Правильно отметил: форма выражения мыслей Моих должна находиться в полной гармонии с их внутренним содержанием. Только при полном созвучии создаваемых форм с их внутренним содержанием приобретают они динамическую силу воздействия на сознание человеческое. Мало задумываются люди над силою ритма человеческой речи. А она велика, даже и в том случае, если все значение самой речи ускользает от сознания. Но когда внешнее и внутреннее сочетаются гармонично в созвучии и достигают сознания воздействием двойным, родится третье</w:t>
      </w:r>
      <w:r w:rsidR="000C6C5A" w:rsidRPr="005440D4">
        <w:rPr>
          <w:noProof/>
        </w:rPr>
        <w:t xml:space="preserve"> — </w:t>
      </w:r>
      <w:r w:rsidR="00AA5A76" w:rsidRPr="005440D4">
        <w:rPr>
          <w:noProof/>
        </w:rPr>
        <w:t>огонь понимания сокровенного. Великая сила находится в руках человека, но чтобы пользоваться ею, законы созвучия надо понять. Можно дать ритм нарастающий, усиливая мощь этого созвучия по бесконечной шкале огненности. И подобно тому, как на музыкальной шкале можно создать бесконечное разнообразие прекрасных произведений, так и на огненной клавиатуре духа можно творить вещи в разных ключах, каждую в своем роде, каждую, насыщенную своеобразием новых сочетаний содержания и формы, увенчанных красотою. Пусть красота выражений будет формой творимых созвучий. Великие Мастера слова чуяли тайну огненной мощи его и творили согласно законам гармонии и созвучия. Магия звука, магия слова, магия речи и словосочетаний есть область, полная неиссякаемыми возможностями. Творите в глубоком понимании мощи доверенной, зная, какое могучее оружие воздействия на сознания человеческие дается в руки идущих со Мною. Можно процесс человеческой речи считать священным и насыщать каждое слово торжественностью, приличествующей величию Мироздания. Некоторые люди процесс принятия пищи считают особо ответственным, исключая из него суету. Но процесс речи человеческой ответственен еще более, ибо последствия слова уничтожить нельзя. И недаром Сказано, что не то оскверняет человека, что входит в него, но каждое слово, исходящее из его уст, несет на себе нестираемую печать заслуги или осуждения. Сам себя осуждает, порождая соответственные энергии кармы в себе. Но формы речи созвучные, красотою рожденные и насыщенные мощью ритма сочетаемых слов, будут явлениями, родящими свет. Говорю о созвучии сознаний, о созвучии со Мною, дабы могли насытить огнями созвучными речи, слова и мысли земные свои. Хочу, чтобы то, что останется после вас людям как наследие ваше, сияло красотою огней, созвучащих с величием Беспредельности.</w:t>
      </w:r>
    </w:p>
    <w:p w:rsidR="00E8769F" w:rsidRPr="005440D4" w:rsidRDefault="00E8769F" w:rsidP="00B139BA">
      <w:pPr>
        <w:rPr>
          <w:noProof/>
        </w:rPr>
      </w:pPr>
    </w:p>
    <w:p w:rsidR="00E8769F" w:rsidRPr="005440D4" w:rsidRDefault="000B7804" w:rsidP="00B139BA">
      <w:pPr>
        <w:rPr>
          <w:noProof/>
        </w:rPr>
      </w:pPr>
      <w:r w:rsidRPr="005440D4">
        <w:rPr>
          <w:rFonts w:cs="Arial"/>
          <w:b/>
          <w:noProof/>
          <w:szCs w:val="28"/>
        </w:rPr>
        <w:t xml:space="preserve">1955 г. </w:t>
      </w:r>
      <w:r w:rsidR="00AA5A76" w:rsidRPr="005440D4">
        <w:rPr>
          <w:b/>
          <w:noProof/>
        </w:rPr>
        <w:t>216. (Апр. 26).</w:t>
      </w:r>
      <w:r w:rsidR="00AA5A76" w:rsidRPr="005440D4">
        <w:rPr>
          <w:noProof/>
        </w:rPr>
        <w:t xml:space="preserve"> Конечно, и оболочки следует содержать в соответствующем состоянии настроенности. Иначе они затемнят знание духа. Так, распущенный астрал может вообще лишить великого знания и заменить его личными переживаниями и страстями. Грязное грубое тело, пропитанное винными парами и отложениями кристаллов низших эмоций, также не может быть проводником высших вибраций. Ведь мозг, железы и нервы, служащие проводниками, могут передавать энергии тонкие только тогда, когда они находятся в должном состоянии. Созвучие и настроенность являются результатом многих условий. Есть какой-то определенный минимум, за пределами которого восприятия прекращаются. Его преступать нельзя без риска утерять достижение. Можно внимательно наблюдать условия, способствующие и облегчающие контакт, и следовать им неотменно. Овладение оболочками возможно лишь тогда, когда они находятся в известном состоянии готовности. Отягощение желудка, например, мерой готовности не будет, а также и черезмерная физическая усталость. Тяжелый пищевой кровавый режим может легко пресекать восприимчивость, или постоянный контакт с людьми неполезными и вампиричными. Победа будет, но при соблюдении необходимейших условий должного режима для оболочек. Учитель Стремится к тому, чтобы контакт сделать полнозвучным и плодоносным, о том же неустанно заботится и сам ученик. Жизнь складывается из мелочей. Надо, чтобы мелочи эти входили в жизнь как элементы, способствующие и облегчающие созвучие, но не мешающие ему. Ведь, в сущности говоря, все религии и все Учения имеют в виду лишь одно: приблизить человека к осознанию энергий тончайших путем соблюдения определенных требований и условий, способствующих этому и вводящих сознание в сферы духовного познавания. Эти требования выражаются в виде заповедей, правил, наставлений и определенного морального кодекса. Потому Говорю: «Соблюдите Слово Мое, иначе врата восприятия будут закрыты».</w:t>
      </w:r>
    </w:p>
    <w:p w:rsidR="00E8769F" w:rsidRPr="005440D4" w:rsidRDefault="00E8769F" w:rsidP="00B139BA">
      <w:pPr>
        <w:rPr>
          <w:noProof/>
        </w:rPr>
      </w:pPr>
    </w:p>
    <w:p w:rsidR="00E8769F" w:rsidRPr="005440D4" w:rsidRDefault="000B7804" w:rsidP="00B139BA">
      <w:pPr>
        <w:rPr>
          <w:noProof/>
        </w:rPr>
      </w:pPr>
      <w:r w:rsidRPr="005440D4">
        <w:rPr>
          <w:rFonts w:cs="Arial"/>
          <w:b/>
          <w:noProof/>
          <w:szCs w:val="28"/>
        </w:rPr>
        <w:t xml:space="preserve">1955 г. </w:t>
      </w:r>
      <w:r w:rsidR="00AA5A76" w:rsidRPr="005440D4">
        <w:rPr>
          <w:b/>
          <w:noProof/>
        </w:rPr>
        <w:t>217.</w:t>
      </w:r>
      <w:r w:rsidR="00AA5A76" w:rsidRPr="005440D4">
        <w:rPr>
          <w:noProof/>
        </w:rPr>
        <w:t xml:space="preserve"> Наше суждение о людях и людские суждения различаются резко. У людей суждение заменяется осуждением и становится вследствие этого ядовитым. Но различие не только в этом. Мы Видим и Знаем скрытые потенциальные возможности человека и потому суждение Наше учитывает не то, что представляет собою человек в настоящее время, но то, чем может он стать. Жемчужина может быть покрыта грязью, но ценность ее остается высокой, ибо грязь можно отмыть. Но люди, не видя скрытой сущности человека, судят по внешности, и потому суждение их, будучи верным, является в корне ошибочным. Так слепо можно пройти мимо больших ценностей духа и просто хорошего человека, но возможностей не имеющего принять за достойного в ученики. Наши мерки иные. Мы Можем пройти мимо человека, с точки зрения людской, обладающего всеми достоинствами, а остановить взор Свой на разбойнике и блуднице. Когда очищена будет внешняя грязь, сокровище засияет всеми огнями, но под слоями внешней хорошести обычных людей может оказаться пустота и ничтожество. Сказано о холодных и горячих, но не тепленьких и, быть может, хороших. Не для них Царство Небесное. Не для слабых Сферы Высших напряжений энергий огненных. Потому обычные суждения о людях следует заменить пониманием их внутренней сущности, чтобы слепо не пройти мимо ценности скрытой. К тому и заповедана зоркость и распознавание. Смотрите в сто глаз, не сверкнет ли где из-под внешних наслоений грань адаманта скрытых возможностей ценного духа. А суждения обычные и осуждения можно оставить людям: они ничего не знают. Немногих, пришедших к вам, удержите и дешевым суждениям не предавайтесь. Эти немногие среди огромной массы безумствующих толп могут оказаться настоящими жемчужинами и явить истинные ценности духа. Удержите не осуждением, но суровым пониманием и оценкой каждого, принесшего вам сокровище свое для омытия, очистки и шлифовки его граней. И как в работе над вами, отмывая наросты духа, Учитель Проявляет бесконечное терпение, любовь и заботливость, так и вы явите ту же степень терпения к тем, кто пришел к вам. Явите снисхождение мудрости и понимания.</w:t>
      </w:r>
    </w:p>
    <w:p w:rsidR="00E8769F" w:rsidRPr="005440D4" w:rsidRDefault="00E8769F" w:rsidP="00B139BA">
      <w:pPr>
        <w:rPr>
          <w:noProof/>
        </w:rPr>
      </w:pPr>
    </w:p>
    <w:p w:rsidR="00AD23CF" w:rsidRPr="005440D4" w:rsidRDefault="000B7804" w:rsidP="00B139BA">
      <w:pPr>
        <w:rPr>
          <w:noProof/>
        </w:rPr>
      </w:pPr>
      <w:r w:rsidRPr="005440D4">
        <w:rPr>
          <w:rFonts w:cs="Arial"/>
          <w:b/>
          <w:noProof/>
          <w:szCs w:val="28"/>
        </w:rPr>
        <w:t xml:space="preserve">1955 г. </w:t>
      </w:r>
      <w:r w:rsidR="00AA5A76" w:rsidRPr="005440D4">
        <w:rPr>
          <w:b/>
          <w:noProof/>
        </w:rPr>
        <w:t>218.</w:t>
      </w:r>
      <w:r w:rsidR="00AA5A76" w:rsidRPr="005440D4">
        <w:rPr>
          <w:noProof/>
        </w:rPr>
        <w:t xml:space="preserve"> Трудность современного подвига заключается в том, что состояние борьбы и преодоления не прекращается ни на минуту. Нельзя почить на лаврах, ибо вихри Хаоса тотчас же смоют достижения. Мало достигнуть, мало укрепить достигнутое, надо удержаться на достигнутой высоте, противопоставив одинокую силу свою волнам разбушевавшихся стихий. Битва ведется одиночно. Учитель помощь Дает. Учитель силу Луча Посылает, но сражаться надо одному, своею рукою. И шлем, и щит, и меч, и стрелы, и все вооружение духа Учитель Дает, но пользоваться ими нужно самому и самому владеть каждым. Неискусный воин потерпит поражение в первом же столкновении с тьмою. Умение разить не придет ни от чужого меча, ни от чужой силы, ни от чего-либо, стоящего вне. Свой опыт, свое умение, своя сила прилагаются. Для того и Учу, чтобы сами умели стоять на ногах и сами умели бороться. Конечно, Учитель Может всегда защитить. Но защищенность</w:t>
      </w:r>
      <w:r w:rsidR="000C6C5A" w:rsidRPr="005440D4">
        <w:rPr>
          <w:noProof/>
        </w:rPr>
        <w:t xml:space="preserve"> — </w:t>
      </w:r>
      <w:r w:rsidR="00AA5A76" w:rsidRPr="005440D4">
        <w:rPr>
          <w:noProof/>
        </w:rPr>
        <w:t>не сила. И если все время пребыть в состоянии оберегаемого и опекаемого дитяти, то и условия нужны парниковые. И нечего думать тогда ни о борьбе, ни о победах, ни о каких-либо достижениях. Можно дать много советов и можно поддержать, но плыть все же придется одному и самому, иначе никогда не научиться. В борьбе обретете вы силу свою, в борьбе и преодолении. И чем неистовее и яростней бушуют вихри вокруг, тем славнее будет победа. Сколько усилий сосредоточенной настроенности потребовала хотя бы данная Запись, когда песчаная, темная, пыльная буря несется над крышей. И все же Запись состоялась. И после немалой борьбы. И так во всем. Всегда Помогу, но усилие должны приложить сами. Своею рукою и своею ногою пробивается путь. Нужно полюбить состояние борения напряженного. Не бойся борьбы, ведь Я за тобой. Именно, напряженность не может быть ослаблена. Наоборот, она будет все возрастать и усиливаться, пока не достигнет степени напряженности состояния Сферы Твердыни, куда надлежит прийти. И если ее в столетие достигает один, много</w:t>
      </w:r>
      <w:r w:rsidR="000C6C5A" w:rsidRPr="005440D4">
        <w:rPr>
          <w:noProof/>
        </w:rPr>
        <w:t xml:space="preserve"> — </w:t>
      </w:r>
      <w:r w:rsidR="00AA5A76" w:rsidRPr="005440D4">
        <w:rPr>
          <w:noProof/>
        </w:rPr>
        <w:t>два человека, то можно представит себе, каково же напряжение это, если даже сравнительно сильные духи не могут выдержать его длительно. Потому хотящий дойти пусть не боится ни трудностей, ни борьбы, ни преодоления, ни нагнетений невыносимых, ни напряжения. Какие напоры стихий приходится сдерживать Нам, какие давления подземных огней, какую мощь противопоставлять вышедшим из равновесия силам планетным!!! Если трудная борьба земная, то какова же борьба планетная и космическая? Хаос угрожает везде. Огненная воля Огненных Духов сдерживает его ярость. Вы, Мне помощники, силы свои в борьбе закаляйте, упорной и бесконечной, ибо восхождение совершается путем преодоления и победы. Каждая высшая ступень, а им нет конца, силою берется и преодолением достигается. Силою чудесною Хочу вооружить тебя, в борьбе преодолевающего ступени духа. Им нет числа, и нет числа победам, и нет предела накоплению огненной мощи, только в борьбе, только в преодолении растущей.</w:t>
      </w:r>
    </w:p>
    <w:p w:rsidR="00AD23CF" w:rsidRPr="005440D4" w:rsidRDefault="00AD23CF" w:rsidP="00B139BA">
      <w:pPr>
        <w:rPr>
          <w:noProof/>
        </w:rPr>
      </w:pPr>
    </w:p>
    <w:p w:rsidR="00E8769F" w:rsidRPr="005440D4" w:rsidRDefault="003772DF" w:rsidP="00B139BA">
      <w:pPr>
        <w:rPr>
          <w:noProof/>
        </w:rPr>
      </w:pPr>
      <w:r w:rsidRPr="005440D4">
        <w:rPr>
          <w:rFonts w:cs="Arial"/>
          <w:b/>
          <w:noProof/>
          <w:szCs w:val="28"/>
        </w:rPr>
        <w:t xml:space="preserve">1955 г. </w:t>
      </w:r>
      <w:r w:rsidR="00AA5A76" w:rsidRPr="005440D4">
        <w:rPr>
          <w:b/>
          <w:noProof/>
        </w:rPr>
        <w:t>219. (Апр. 27).</w:t>
      </w:r>
      <w:r w:rsidR="00AA5A76" w:rsidRPr="005440D4">
        <w:rPr>
          <w:noProof/>
        </w:rPr>
        <w:t xml:space="preserve"> Царство Безмолвного Свидетеля недоступно даже для души, от которой нужно отвергнуться, которую надо потерять и от которой следует освободиться, прежде чем дух сможет войти в Него. Ведь так прямо и Сказано: «Отвергнись от себя» и «Кто душу свою потеряет, тот ее обретет». Ибо весь внутренний мир человека, все его призрачное «я», вся личность его, охватываемая его малым «я», есть не что иное, как одна великая иллюзия, продукт творчества Майи. Платоновская пещера и тени на стене, принимаемые за мир действительности, на самом деле представляют собою призрачный мир Майи, или мир очевидности. В Царстве Безмолвного Свидетеля очевидности нет места и Майя не властна над Ним. Человек воспринимает мир во времени и пространстве трех измерений. Но времени нет, а расстояния</w:t>
      </w:r>
      <w:r w:rsidR="000C6C5A" w:rsidRPr="005440D4">
        <w:rPr>
          <w:noProof/>
        </w:rPr>
        <w:t xml:space="preserve"> — </w:t>
      </w:r>
      <w:r w:rsidR="00AA5A76" w:rsidRPr="005440D4">
        <w:rPr>
          <w:noProof/>
        </w:rPr>
        <w:t>иллюзия земных чувств. Дух не знает расстояний, и движения духа, даже при обычной делимости духа, уже безвременны. В тишине молчания, углубляясь в себя, поднимается дух к Высшему Плану сознания и, устремившись в пространство, достигает Учителя и входит в Общение с Ним. И делает все это он, не двинувшись с места, не изменив положения тела. И даже наоборот, чем неподвижнее тело его в мире трех измерений, в мире физическом, чем глубже тишина в его душе, чем сосредоточеннее прекращены в ней ее обычные движения, и чем больше затухает личность, и мысли, и чувства обычные, тем глубже Общение, тем крепче Связь и тем легче торжествует дух над иллюзией расстояний и ограничениями времени и вещей. Обольщения Майи, обольщения времени, пространства и вещей побеждаются. Но нелегко отвергнуться от себя, от привычного образа мышления, ибо крепко держат сознание узы личности, привязывающие его к себе, как к воображаемому центру бытия. Сколько трудов и усилий надо приложить хотя бы к тому, чтобы от себя оторваться и представить себе дух свой около Учителя, с Ним рядом в Обители Горной далекой. Как железными цепями, удерживает личность сознание человека в земной сфере своей невидимыми, но крепкими ржавыми старыми цепями бесчисленных веков земного существования. Крепки оковы трехмерного мира, в котором царствует личность и малое «я» человека, самость его, являющаяся седалищем его души. Так, душу свою не потерявший, и ее не отвергший, и от цепей личности малой своей не освободившийся в Царство Мое не войдет. Душа, как и тело, есть форма выражения духа в мире условности и ограниченности, в мире майявической очевидности, в мире призрачной жизни земной. Но Я Пребываю вовеки в Царстве Моем, в Мире огненной действительности, в сфере, которую можно назвать истинной родиной духа. Там явление Безмолвного Свидетеля становится возможным и бесконечная лента прошедших жизней развертывается перед духом даже до бездны. Частичные и отрывочные проблески возможны и на Земле, но в условиях особых и сложных, когда мир данной земной личности, с которой в данном воплощении отождествляет себя человек, отходит на задний план и власть ее над сознанием прекращается хотя бы на некоторое время. Потеряв душу свою, утратив личность свою, человек входит в соприкосновение со своей перевоплощающейся Индивидуальностью, и тогда Безмолвный Свидетель может явить Лик Свой. Мир личный, мир суеты, затихает, движения, пользуясь терминологией апостола Павла, в «душевном теле» человека прекращаются, и «тело духовное», освобожденное от власти «тела душевного», или души, может видеть, и слышать, и чувствовать поверх обольщения трех низших оболочек, в мире плотной материи проявленных. Царство Безмолвного Свидетеля выше мира земного, выше мира астрального, выше мира ментального форм преходящих. И чем выше и тоньше план бытия, тем ближе и доступнее Царство Безмолвного Свидетеля, тем легче коснуться Его. Но Он</w:t>
      </w:r>
      <w:r w:rsidR="000C6C5A" w:rsidRPr="005440D4">
        <w:rPr>
          <w:noProof/>
        </w:rPr>
        <w:t xml:space="preserve"> — </w:t>
      </w:r>
      <w:r w:rsidR="00AA5A76" w:rsidRPr="005440D4">
        <w:rPr>
          <w:noProof/>
        </w:rPr>
        <w:t>в человеке, скрытый под многими оболочками. Он</w:t>
      </w:r>
      <w:r w:rsidR="000C6C5A" w:rsidRPr="005440D4">
        <w:rPr>
          <w:noProof/>
        </w:rPr>
        <w:t xml:space="preserve"> — </w:t>
      </w:r>
      <w:r w:rsidR="00AA5A76" w:rsidRPr="005440D4">
        <w:rPr>
          <w:noProof/>
        </w:rPr>
        <w:t>сущность его сущности, сущность его духа. И если Он, молчаливо и незримо Присутствующий, уйдет и покинет человека, все оболочки его, не сдерживаемые магнитом Рекордера, рассыплются прахом, растворившись в беспредельном пространстве. Незримою мощью Его, незримо Присутствующего вечно, как планеты вокруг Солнца, удерживаются все оболочки, или тела человека, около этого центра притяжения, этой искры от Пламени Предвечного Света, брошенной Космической Волей в мир проявленной жизни.</w:t>
      </w:r>
    </w:p>
    <w:p w:rsidR="00E8769F" w:rsidRPr="005440D4" w:rsidRDefault="00E8769F" w:rsidP="00B139BA">
      <w:pPr>
        <w:rPr>
          <w:noProof/>
        </w:rPr>
      </w:pPr>
    </w:p>
    <w:p w:rsidR="00E8769F" w:rsidRPr="005440D4" w:rsidRDefault="002D6563" w:rsidP="00B139BA">
      <w:pPr>
        <w:rPr>
          <w:noProof/>
        </w:rPr>
      </w:pPr>
      <w:r w:rsidRPr="005440D4">
        <w:rPr>
          <w:rFonts w:cs="Arial"/>
          <w:b/>
          <w:noProof/>
          <w:szCs w:val="28"/>
        </w:rPr>
        <w:t xml:space="preserve">1955 г. </w:t>
      </w:r>
      <w:r w:rsidR="00AA5A76" w:rsidRPr="005440D4">
        <w:rPr>
          <w:b/>
          <w:noProof/>
        </w:rPr>
        <w:t>220.</w:t>
      </w:r>
      <w:r w:rsidR="00AA5A76" w:rsidRPr="005440D4">
        <w:rPr>
          <w:noProof/>
        </w:rPr>
        <w:t xml:space="preserve"> Сын Мой, правильному действию Радуюсь. Два человека выпивают два кубка вина: один</w:t>
      </w:r>
      <w:r w:rsidR="000C6C5A" w:rsidRPr="005440D4">
        <w:rPr>
          <w:noProof/>
        </w:rPr>
        <w:t xml:space="preserve"> — </w:t>
      </w:r>
      <w:r w:rsidR="00AA5A76" w:rsidRPr="005440D4">
        <w:rPr>
          <w:noProof/>
        </w:rPr>
        <w:t>чтобы никогда уже больше в жизни своей к вину не прикоснуться, другой</w:t>
      </w:r>
      <w:r w:rsidR="000C6C5A" w:rsidRPr="005440D4">
        <w:rPr>
          <w:noProof/>
        </w:rPr>
        <w:t xml:space="preserve"> — </w:t>
      </w:r>
      <w:r w:rsidR="00AA5A76" w:rsidRPr="005440D4">
        <w:rPr>
          <w:noProof/>
        </w:rPr>
        <w:t>чтобы начать и подпасть под влияние этой слабости на всю жизнь. Как же можно судить по видимости поступки людей? Лишь внутренняя сущность поступка и его мотивы определяют характер его. Потому, совершая проступки и стремясь изжить нежелательные и вредные свойства своей природы, следует внимательно следить за их отправлением, упорно и настойчиво разрушая их обманную власть над сознанием. Все страсти, пороки и слабости человеческие основаны на этом обмане или, вернее, самообмане. Сперва создает себе человек иллюзию привлекательности, потом входит в нее и живет под властью им созданного призрака, а в худшем случае, и лярвы, не подозревая связанности своей, или рабства. Тем вредны даже привычки</w:t>
      </w:r>
      <w:r w:rsidR="000C6C5A" w:rsidRPr="005440D4">
        <w:rPr>
          <w:noProof/>
        </w:rPr>
        <w:t xml:space="preserve"> — </w:t>
      </w:r>
      <w:r w:rsidR="00AA5A76" w:rsidRPr="005440D4">
        <w:rPr>
          <w:noProof/>
        </w:rPr>
        <w:t>тоже неполезные иллюзии. Сколько ненужных и вредных явлений, которыми окружает себя человек! Свобода, свобода, свобода пусть будет девизом восставшего духа. Слишком много рабства во всем, у всего и у всех.</w:t>
      </w:r>
    </w:p>
    <w:p w:rsidR="00E8769F" w:rsidRPr="005440D4" w:rsidRDefault="00E8769F" w:rsidP="00B139BA">
      <w:pPr>
        <w:rPr>
          <w:noProof/>
        </w:rPr>
      </w:pPr>
    </w:p>
    <w:p w:rsidR="00E8769F" w:rsidRPr="005440D4" w:rsidRDefault="002D6563" w:rsidP="00B139BA">
      <w:pPr>
        <w:rPr>
          <w:noProof/>
        </w:rPr>
      </w:pPr>
      <w:r w:rsidRPr="005440D4">
        <w:rPr>
          <w:rFonts w:cs="Arial"/>
          <w:b/>
          <w:noProof/>
          <w:szCs w:val="28"/>
        </w:rPr>
        <w:t xml:space="preserve">1955 г. </w:t>
      </w:r>
      <w:r w:rsidR="00AA5A76" w:rsidRPr="005440D4">
        <w:rPr>
          <w:b/>
          <w:noProof/>
        </w:rPr>
        <w:t>221.</w:t>
      </w:r>
      <w:r w:rsidR="00AA5A76" w:rsidRPr="005440D4">
        <w:rPr>
          <w:noProof/>
        </w:rPr>
        <w:t xml:space="preserve"> Ученик достигает того состояния сознания, когда ничто не может становиться преградой между ним и Учителем: ни хорошее, ни плохое. Это означает, что срединный путь найден. И лишь то, что будет мешать и отделять от Меня, будь это хорошее или плохое, будет для него злом безусловным. Против этого зла надо собрать все силы, чтобы ему противостать. Если ученик что-то поставит в сознании своем выше или ближе Меня, это «что-то» будет для него злом безусловным. Так Становится Учитель для ученика мерою вещей и явлений, по которой безошибочно определяет он сущность явлений, встающих перед ним. Каждое явление, каждая мысль, каждое чувство, каждое слово или поступок и действие или приближает ко Мне, или отдаляет от Меня. И это условие также будет мерою оценки всего, происходящего с учеником, и мерою правильного отношения к явлениям внешнего мира. И можно достичь такого состояния сознания, когда уже ничто, что бы это ни было, не может более пресекать путь восходящий его. Это совсем не означает, что он стал совершенным или перестал делать ошибки, но это значит, что решимость пути к Владыке никто уже и ничто поколебать не может. Это уже будет шагом непреложности. Мне нужны такие сознания. И тогда в сущности ученика уже не остается ничего, чего бы он в конце концов не нашел в себе силы преодолеть ради Меня. Понять сущность любого явления и его преходящую и временную природу и поставить его на свое место в общей схеме вещей будет уже победой над ним. На долгом, тысячелетнем пути приближения к Учителю много призраков может подняться, пытаясь заслонить путь и отвлечь сознание в сторону. И многие отклоняются и сворачивают с пути. Но понявший никакому призраку, каким бы великим и значительным он ни казался, не позволит заступить путь свой, ибо в перспективе многих жизней земных и единого Пути к Владыке самое большое явление одной малой жизни покажется ничтожным и незначительным. Так правильное понимание и соотношение вещей и явлений входит в сознание и становится природой его. И тогда малое явление, даже перед глазами, не заслонит Солнца и не покажется великим, хотя бы все голоса в мире твердили о великости и значимости его. Велик лишь Владыка и Дело Его, которое и именуется потому Великим Деланием. Так среди многообразных явлений земных будем учиться различать действительно нужное и значительное от кажущегося таковым. Сколь же важно понять значение преходимости в вещах и явлениях, чтобы самому главному найти и отвести достойное место. И еще надо понять, что не явление важно, но отношение к нему. Идущий по пути сознательно может быть назван Путником Великого Пути, ибо прямо и неуклонно движется он вперед, и все, мимо чего он проходит, остается позади. Все остается позади, все проходит, все преходит, и все прейдет, но не Прейдет Владыка. Великий Безмолвный Смотрящий внутри не Прейдет, не Прейдет никогда, а в день Великого Мира сольется с тобой воедино. И тогда поймешь слова Мои «Я в вас, вы во Мне, Я в Отце, и Мы едины».</w:t>
      </w:r>
    </w:p>
    <w:p w:rsidR="00E8769F" w:rsidRPr="005440D4" w:rsidRDefault="00E8769F" w:rsidP="00B139BA">
      <w:pPr>
        <w:rPr>
          <w:noProof/>
        </w:rPr>
      </w:pPr>
    </w:p>
    <w:p w:rsidR="00E8769F" w:rsidRPr="005440D4" w:rsidRDefault="002D6563" w:rsidP="00B139BA">
      <w:pPr>
        <w:rPr>
          <w:noProof/>
        </w:rPr>
      </w:pPr>
      <w:r w:rsidRPr="005440D4">
        <w:rPr>
          <w:rFonts w:cs="Arial"/>
          <w:b/>
          <w:noProof/>
          <w:szCs w:val="28"/>
        </w:rPr>
        <w:t xml:space="preserve">1955 г. </w:t>
      </w:r>
      <w:r w:rsidR="00AA5A76" w:rsidRPr="005440D4">
        <w:rPr>
          <w:b/>
          <w:noProof/>
        </w:rPr>
        <w:t>222. (Апр. 28).</w:t>
      </w:r>
      <w:r w:rsidR="00AA5A76" w:rsidRPr="005440D4">
        <w:rPr>
          <w:noProof/>
        </w:rPr>
        <w:t xml:space="preserve"> Оправдан, оправдан, оправдан! Оправдано все, что взвешено на весах Беспредельности, то есть все то, к чему правильно приложен принцип соизмеримости. Соизмеримость явлений жизни земной с Великим Путем в Беспредельность</w:t>
      </w:r>
      <w:r w:rsidR="000C6C5A" w:rsidRPr="005440D4">
        <w:rPr>
          <w:noProof/>
        </w:rPr>
        <w:t xml:space="preserve"> — </w:t>
      </w:r>
      <w:r w:rsidR="00AA5A76" w:rsidRPr="005440D4">
        <w:rPr>
          <w:noProof/>
        </w:rPr>
        <w:t>задача нелегкая. Соизмерить малую личность свою в текущем воплощении с такими же, бывшими раньше, в воплощениях прошлых, и найти их соотношение с перевоплощающейся бессмертной Индивидуальностью своею будет утверждением этой соизмеримости в жизни. Каждое Великое Учение учит этой соизмеримости в формах, доступных сознанию. Сказано, кто жену, или мать, или отца, или детей, или кого бы то и что бы то ни было возлюбит паче Меня, несть Меня достоин. В той или иной форме это Сказано во всех Учениях. О чем Сказано и на что указуется? Не соизмеримость ли указуется в отношениях человека к Владыке, и людям, и вещам? Если она соблюдена, путь жизни не прервется. От правильного понимания соизмеримости и применения ее в жизни зависит восхождение духа. Лучший путь, когда поступки человека соизмеряются с красотою. Так, если путь решен бесповоротно, соизмеримость становится спутником верным. На ключе продвижения по Пути настраивается вся жизнь, и соизмеримость прилагается, чтобы удержаться по правильному направлению. А между тем, все притяжения земные и самая сущность плотного мира стремятся к тому, чтобы крепче удержать человека в сфере своей. Но опытный путник, беря жизнь так, как она есть, и требования ее выполняя, ни на миг не упускает из сознания ведущей идеи, что жизнь земная</w:t>
      </w:r>
      <w:r w:rsidR="000C6C5A" w:rsidRPr="005440D4">
        <w:rPr>
          <w:noProof/>
        </w:rPr>
        <w:t xml:space="preserve"> — </w:t>
      </w:r>
      <w:r w:rsidR="00AA5A76" w:rsidRPr="005440D4">
        <w:rPr>
          <w:noProof/>
        </w:rPr>
        <w:t>это средство, но не цель, средство для достижения вечного через временное, бессмертия через смертное, Беспредельности через конечное. Весы Беспредельности за пазухой. На них каждую минуту можно взвесить любое явление и найти ему должную оценку. Незаметно и постепенно сознание врастает в новое понимание жизни, и земное пребывание становится только малым отрезком пути беспредельного. Тогда и формула «Не временные мы, но беспредельные» становится формулой жизни. Можно думать. Можно упорно и настойчиво внедрять в сознание понимание нужное, именно, до рисунка в мозгу, ибо велико инертное сопротивление ветхого человека в себе. Потому и говорится о преодолении старого для утверждения нового. Старое могло быть хорошо на своем месте и в свое время, но эволюция не ждет: она требует развития, беспредельного развития всех качеств и свойств человека, потому вечно нов Учитель и к новизне нахождений Зовет Он следующих за Ним. Прекращение роста качеств, даже таких, как любовь или преданность, означает застой, то есть регресс, или омертвение духа. Жизнь не может остановиться: остановка означает движение вспять, то есть разложение. Многие приостановили продвижение свое, удовольствовавшись высотою достигнутой. Но Владыка Идет неуклонно вперед за ведущей Звездою Своей. И идущий за Ним знает, что остановиться</w:t>
      </w:r>
      <w:r w:rsidR="000C6C5A" w:rsidRPr="005440D4">
        <w:rPr>
          <w:noProof/>
        </w:rPr>
        <w:t xml:space="preserve"> — </w:t>
      </w:r>
      <w:r w:rsidR="00AA5A76" w:rsidRPr="005440D4">
        <w:rPr>
          <w:noProof/>
        </w:rPr>
        <w:t>значит отстать и утерять возможность близкого контакта. Общение силы своей не теряет, но лишь при условии неуклонного и непрерываемого следования за Учителем. Потому и указуется метод предстояния постоянного, дабы близость контакта не утерять. Явите заботу удержаться в близости должной и от единого пути не отвлекайтесь.</w:t>
      </w:r>
    </w:p>
    <w:p w:rsidR="00E8769F" w:rsidRPr="005440D4" w:rsidRDefault="00E8769F" w:rsidP="00B139BA">
      <w:pPr>
        <w:rPr>
          <w:noProof/>
        </w:rPr>
      </w:pPr>
    </w:p>
    <w:p w:rsidR="00E8769F" w:rsidRPr="005440D4" w:rsidRDefault="002D6563" w:rsidP="00B139BA">
      <w:pPr>
        <w:rPr>
          <w:noProof/>
        </w:rPr>
      </w:pPr>
      <w:r w:rsidRPr="005440D4">
        <w:rPr>
          <w:rFonts w:cs="Arial"/>
          <w:b/>
          <w:noProof/>
          <w:szCs w:val="28"/>
        </w:rPr>
        <w:t xml:space="preserve">1955 г. </w:t>
      </w:r>
      <w:r w:rsidR="00AA5A76" w:rsidRPr="005440D4">
        <w:rPr>
          <w:b/>
          <w:noProof/>
        </w:rPr>
        <w:t>223.</w:t>
      </w:r>
      <w:r w:rsidR="00AA5A76" w:rsidRPr="005440D4">
        <w:rPr>
          <w:noProof/>
        </w:rPr>
        <w:t xml:space="preserve"> Когда колосится желтеющая нива, знает пахарь, что приходит время жатвы. Так придет и время Мое собрать духов шестой для объединения их во Мне. «Едино стадо и Един Пастырь»</w:t>
      </w:r>
      <w:r w:rsidR="000C6C5A" w:rsidRPr="005440D4">
        <w:rPr>
          <w:noProof/>
        </w:rPr>
        <w:t xml:space="preserve"> — </w:t>
      </w:r>
      <w:r w:rsidR="00AA5A76" w:rsidRPr="005440D4">
        <w:rPr>
          <w:noProof/>
        </w:rPr>
        <w:t>прообраз этого объединения. И центр этого объединения</w:t>
      </w:r>
      <w:r w:rsidR="000C6C5A" w:rsidRPr="005440D4">
        <w:rPr>
          <w:noProof/>
        </w:rPr>
        <w:t xml:space="preserve"> — </w:t>
      </w:r>
      <w:r w:rsidR="00AA5A76" w:rsidRPr="005440D4">
        <w:rPr>
          <w:noProof/>
        </w:rPr>
        <w:t>Я, Владыка Шамбалы. Лучами Моими идет объединение, Лучами, которые охватывают всех, но объединяют принимающих Меня. Объединение</w:t>
      </w:r>
      <w:r w:rsidR="000C6C5A" w:rsidRPr="005440D4">
        <w:rPr>
          <w:noProof/>
        </w:rPr>
        <w:t xml:space="preserve"> — </w:t>
      </w:r>
      <w:r w:rsidR="00AA5A76" w:rsidRPr="005440D4">
        <w:rPr>
          <w:noProof/>
        </w:rPr>
        <w:t>по Лучам. Их семь. Семь основных лучей полного спектра, охватывающих семь человеческих иерархий духов. Солнце объединяет все планеты в единую систему. Солнце Великого Сердца Объединяет человечество. Магнетизм Лучей Его могуч. Действует на сознания мощно, готовя, готовя, готовя всех духов к грядущему Часу. Пространство сферы планетной насыщается силой Лучей, пробуждая духов от спячки и вызывая ответную реакцию в глубинах сознания. Народы пришли в движение. Народы проснулись. Народы заговорили. Заговорили дотоле молчавшие. Идет время Майтрейи. Идет время свершений. Меняется лик Земли. Перемены носятся в пространстве. Старому миру не быть. Новый на смену идет. И во главе Нового Мира победно идущий Сам Владыка Шамбалы, победитель мира, победно идущий утвердить Свет Сатия Юги.</w:t>
      </w:r>
    </w:p>
    <w:p w:rsidR="00E8769F" w:rsidRPr="005440D4" w:rsidRDefault="00E8769F" w:rsidP="00B139BA">
      <w:pPr>
        <w:rPr>
          <w:noProof/>
        </w:rPr>
      </w:pPr>
    </w:p>
    <w:p w:rsidR="00E8769F" w:rsidRPr="005440D4" w:rsidRDefault="00EB532B" w:rsidP="00B139BA">
      <w:pPr>
        <w:rPr>
          <w:noProof/>
        </w:rPr>
      </w:pPr>
      <w:r w:rsidRPr="005440D4">
        <w:rPr>
          <w:rFonts w:cs="Arial"/>
          <w:b/>
          <w:noProof/>
          <w:szCs w:val="28"/>
        </w:rPr>
        <w:t xml:space="preserve">1955 г. </w:t>
      </w:r>
      <w:r w:rsidR="00AA5A76" w:rsidRPr="005440D4">
        <w:rPr>
          <w:b/>
          <w:noProof/>
        </w:rPr>
        <w:t>224. (Апр. 29).</w:t>
      </w:r>
      <w:r w:rsidR="00AA5A76" w:rsidRPr="005440D4">
        <w:rPr>
          <w:noProof/>
        </w:rPr>
        <w:t xml:space="preserve"> Не будем считать себя несчастными или обойденными, если лишены многих благ и удобств жизни. Не в них счастье. Счастье в духе. И в духе можно быть счастливым, независимо от благ жизни. Конечно, какой-то минимум условий должен быть соблюден, но сыты, одеты, и обуты, и крыша над головой, а все остальное, то есть все желания иметь больше, от лукавого. Ибо желаниям нет конца и предела. Иными словами, при создавшихся кармических условиях надо стремиться к тому, чтобы не ставить в зависимость от них счастье духа. И в лучших условиях люди несчастны бывают, и в худших страдают не меньше. Разве в условиях дело? Относительность явлений и правильное суждение о них все же остаются непонятыми. Зависть может уявляться не только в отношении людей, но и в отношении тех условий, в которых живут люди, не затрагивая определенных индивидов. И такая зависть тоже вредна, хотя она и не вредит отдельным людям. Людям она не вредит, но вредит носителю ее, порождая недовольство, сетования и сожаления. Надо понять, что сумма счастья, отпущенная судьбою человеку, не увеличится от того, если условия изменятся. Ведь и в жизни прошедшей были эти условия иными, но особого и длительного счастья не ощущалось и тогда. Дух несет свой тонус счастья через жизнь, и ни царские палаты, ни дворец миллионера его не повысят. Тогда все богатые люди были бы счастливы, а этого нет. Счастье надо искать в духе, в себе, но не вовне. Вовне нет счастья, вовне плач и скрежет зубовный. На внешнее опереться нельзя. Нужно учиться чувство счастья в себе ощущать, отделив себя от воздействий внешнего мира. В лаборатории духа надо пытаться вызвать реакцию счастья, независимо и вопреки внешним условиям, подобно тому как йог на снегу развивает жар сердца и тела или держит в руке раскаленный уголь, не обжигаясь. Микрокосм человека</w:t>
      </w:r>
      <w:r w:rsidR="000C6C5A" w:rsidRPr="005440D4">
        <w:rPr>
          <w:noProof/>
        </w:rPr>
        <w:t xml:space="preserve"> — </w:t>
      </w:r>
      <w:r w:rsidR="00AA5A76" w:rsidRPr="005440D4">
        <w:rPr>
          <w:noProof/>
        </w:rPr>
        <w:t>это лаборатория для всех ощущений. И хорошо, когда этими ощущениями начинает управлять воля, независимо от того, что может происходить во внешнем мире. Сильными Называем духов, которые вместо обычных, принятых у людей, реакций сами порождают в себе волей своей реакции, избираемые и утверждаемые ею. Один дрожит при малейшей опасности, другой преисполняется мужеством и желанием бороться. Так различно реагируют люди на одни и те же внешние воздействия. Отсюда вывод: дело не в них, не в этих воздействиях или условиях внешних, но в воле, но в духе, родящем реакцию на них. Власть над реакциями собственного сознания на вибрации, устремленные на него из среды внешней, когда-то должна утвердиться. Это имеет особое значение для жизни в Мире Тонком, где именно субъективное преобладает над объективным и внутреннее</w:t>
      </w:r>
      <w:r w:rsidR="000C6C5A" w:rsidRPr="005440D4">
        <w:rPr>
          <w:noProof/>
        </w:rPr>
        <w:t xml:space="preserve"> — </w:t>
      </w:r>
      <w:r w:rsidR="00AA5A76" w:rsidRPr="005440D4">
        <w:rPr>
          <w:noProof/>
        </w:rPr>
        <w:t>над внешним. Но учиться надо здесь. Дается власть, но пользоваться ею надо научиться самому. Потенциал возможности, в действие не приведенный, останется лежать втуне. Зову к действию сознательному, утверждающему в жизни власть человека над миром вовне путем утверждения ее внутри, над собою, над движениями в материи оболочек трех: тела физического, тела астрального и тела ментального.</w:t>
      </w:r>
    </w:p>
    <w:p w:rsidR="00E8769F" w:rsidRPr="005440D4" w:rsidRDefault="00E8769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225.</w:t>
      </w:r>
      <w:r w:rsidR="00AA5A76" w:rsidRPr="005440D4">
        <w:rPr>
          <w:noProof/>
        </w:rPr>
        <w:t xml:space="preserve"> Сын Мой, Учитель озабочен положением в мире. Чтобы вызвать к жизни нужные явления, эволюции созвучные, надо усилить их антиподы и, когда явление родилось и упрочилось, антиподы убрать или уничтожить. Тактика Adversa действует. Все темное, все отрицательное, все отбросы подняты со дна, чтобы вызвать к жизни мощно противодействие элементов эволюционных. Ныне приближается период второй, когда темный полюс должен быть уничтожен, чтобы освободить энергию светлого и устремить эволюцию дальше порождением новых антитез, но на плоскости уже высшей. События развиваются согласно Великого Плана, но трудностей много. Надо объединить и сочетать силы положительного светлого полюса для нового мощного броска в будущее. Неожиданность будет ключом к последующему. Порождая, вернее, давая антиполюсу выявиться, Мы Держим жезл управления в Наших Руках в срединном центре равновесия. Качания</w:t>
      </w:r>
      <w:r w:rsidR="000C6C5A" w:rsidRPr="005440D4">
        <w:rPr>
          <w:noProof/>
        </w:rPr>
        <w:t xml:space="preserve"> — </w:t>
      </w:r>
      <w:r w:rsidR="00AA5A76" w:rsidRPr="005440D4">
        <w:rPr>
          <w:noProof/>
        </w:rPr>
        <w:t>на полюсах, но не в центре. Происходящее далее пойдет под знаком объединения здоровых и жизнеспособных эволюционных элементов человечества через головы тех, кто, быть может, не понимает задач Великого Плана. Конечно, все сложится так, как нужно, но это не значит так, как кто-то это себе представляет. Общее направление и течение больших потоков и малых ручьев событий можно усмотреть лишь с Горы. Они сольются в океане Нового Мира. Тогда закончится разделение и антиполюс будет не нужен. Мы уже не Допустим нового набухания его энергий, разрушив центр их притяжения. Наши начинания жизнеспособны. Их кажущееся затухание совсем не означает их гибели. Но зерно должно быть захоронено под защитным слоем земли, прежде чем оно даст всходы. Посев новых причин был сделан мощною Рукою. Всходы неизбежно последуют, и уже прочно и буйно выбиваются наружу, на свет дня. Внимательно наблюдайте события. Новый</w:t>
      </w:r>
      <w:r w:rsidRPr="005440D4">
        <w:rPr>
          <w:noProof/>
        </w:rPr>
        <w:t xml:space="preserve"> </w:t>
      </w:r>
      <w:r w:rsidR="00AA5A76" w:rsidRPr="005440D4">
        <w:rPr>
          <w:noProof/>
        </w:rPr>
        <w:t>Мир идет вперед поступью твердой. Враги бессильны, ибо не могут предусмотреть намерений Наших, которые существуют и облекаются формою на плоскостях сознания, им недоступных. Представьте себе, что враг настроил хитроумные и сильные укрепления и много энергии вложил в них. Но стоит энергиям Нового Мира изменить свои направления в неожиданную сторону, и все построения врага окажутся ненужными, лишенными смысла, и силы оказываются затраченными зря. Устремляясь в одном направлении, они тем самым упускают другое, и быть может, главное, по которому и получают удар, силе которого уже ничего противоставить не могут. Новый Мир победит, ибо обречен Нами мир старый. Великая битва закончилась, и народы собираются под знаменем объединения. Верьте! Верьте, что близко уже время Мое. Ждали тысячелетия, неужели не переждем оставшихся считанных дней. И «плач и скрежет зубовный» останутся лишь тяжким воспоминанием прошлого черного века. Идет Свет, и в фокусе Света идущий Сам Владыка Шамбалы, Великий Грядущий Майтрейя.</w:t>
      </w:r>
    </w:p>
    <w:p w:rsidR="00E8769F" w:rsidRPr="005440D4" w:rsidRDefault="00E8769F" w:rsidP="00B139BA">
      <w:pPr>
        <w:rPr>
          <w:noProof/>
        </w:rPr>
      </w:pPr>
    </w:p>
    <w:p w:rsidR="00AD23CF" w:rsidRPr="005440D4" w:rsidRDefault="00D964E2" w:rsidP="00B139BA">
      <w:pPr>
        <w:rPr>
          <w:noProof/>
        </w:rPr>
      </w:pPr>
      <w:r w:rsidRPr="005440D4">
        <w:rPr>
          <w:rFonts w:cs="Arial"/>
          <w:b/>
          <w:noProof/>
          <w:szCs w:val="28"/>
        </w:rPr>
        <w:t xml:space="preserve">1955 г. </w:t>
      </w:r>
      <w:r w:rsidR="00AA5A76" w:rsidRPr="005440D4">
        <w:rPr>
          <w:b/>
          <w:noProof/>
        </w:rPr>
        <w:t>226. (Апр. 30).</w:t>
      </w:r>
      <w:r w:rsidR="00AA5A76" w:rsidRPr="005440D4">
        <w:rPr>
          <w:noProof/>
        </w:rPr>
        <w:t xml:space="preserve"> Сын Мой, по канве вышивают узоры. Учение</w:t>
      </w:r>
      <w:r w:rsidR="000C6C5A" w:rsidRPr="005440D4">
        <w:rPr>
          <w:noProof/>
        </w:rPr>
        <w:t xml:space="preserve"> — </w:t>
      </w:r>
      <w:r w:rsidR="00AA5A76" w:rsidRPr="005440D4">
        <w:rPr>
          <w:noProof/>
        </w:rPr>
        <w:t>это канва, Основа жизни, и на ней может создавать человек узоры своего духа. Если эти узоры созданы в созвучии с красотою, то творчество духа космически правильно. Это и будет утверждением жизни в гармонии с Беспредельностью. Но без Основы, без Учения, узора духа создавать не на чем. Людские построения, умствования и теории не будут носить космического характера и потому окажутся не состоятельными и временными. Строить можно лишь на основах истинного знания, то есть на фундаменте прочном, на незыблемой скале, на Камне Вечного основания жизни, сочетав построение с законами гармонии, знание</w:t>
      </w:r>
      <w:r w:rsidR="000C6C5A" w:rsidRPr="005440D4">
        <w:rPr>
          <w:noProof/>
        </w:rPr>
        <w:t xml:space="preserve"> — </w:t>
      </w:r>
      <w:r w:rsidR="00AA5A76" w:rsidRPr="005440D4">
        <w:rPr>
          <w:noProof/>
        </w:rPr>
        <w:t>с красотою. Мерило красоты будет всегда правильным. Можно начать пытаться следовать ему и применять его всегда, везде и во всем. Не каждому дано насытить жизнь красотою, но это возможно: одни живут, пытаясь наполнить ее красотой, другие</w:t>
      </w:r>
      <w:r w:rsidR="000C6C5A" w:rsidRPr="005440D4">
        <w:rPr>
          <w:noProof/>
        </w:rPr>
        <w:t xml:space="preserve"> — </w:t>
      </w:r>
      <w:r w:rsidR="00AA5A76" w:rsidRPr="005440D4">
        <w:rPr>
          <w:noProof/>
        </w:rPr>
        <w:t>безобразием. Скажут, немыслимо в наших условиях даже и думать о красоте! Неправда, именно надо думать о ней, и начать с мысли, и утверждать ее прежде всего в мыслях и чувствах, а потом уже в действиях. Именно с мыслей нужно начать, ибо это доступно для каждого. Никто не может отговориться невозможностью. Построение всегда начинается с мысли. С мысли и надо начать. Сочетая красоту с мыслью, создавая прекрасные образы на канве Учения Жизни, на Основе незыблемой и прочной, строитель следует закону гармонии и соответствия. Его дух начинает созвучать с Космосом, ибо не в оппозиции и противоречии с его законами идет созидание, но в созвучии. Частью целого, частью мира, частью Космоса можно почуять себя лишь тогда, когда жизнь протекает в гармонии с ним, в гармонии с его Законами. Без знания Учения, то есть без знания Основы, построение становится невозможным и узор жизни делается уродливой гримасой невежества. Даже животные знают о Мире Тонком. Как же может человек создать прекрасный узор жизни земной, если он отвергает Основы</w:t>
      </w:r>
      <w:r w:rsidR="000C6C5A" w:rsidRPr="005440D4">
        <w:rPr>
          <w:noProof/>
        </w:rPr>
        <w:t xml:space="preserve"> — </w:t>
      </w:r>
      <w:r w:rsidR="00AA5A76" w:rsidRPr="005440D4">
        <w:rPr>
          <w:noProof/>
        </w:rPr>
        <w:t>Мир Невидимый, Тонкий, Мир Огненный, Высший, непрерываемость жизни, перевоплощения и бессмертие, цикличность периодов жизни и эволюцию сущего. Без этих Основ нет и не может быть построения правильного. Но, когда Основы приняты и усвоены, можно начинать строить, и именно красотою, с огненной мысли начав. К царству мысли каждый доступ имеет, следовательно, вход никому не заказан. Раньше говорили об избранных, теперь Говорим обо всех: всем входы открыты, и каждый мыслит. Знающий понимает, что если в мире плотном и кратком значение мысли еще не так явно, то в Высших Мирах мысль первенствует, и господствует, и является основным фактором существования человека, заменяя ему вещи физического мира. И чем выше, тем безраздельнее царствует мысль, создавая и творя вокруг человека мир, его окружающий. Если здесь, на Земле, подумать о прекрасной картине, или цветке, или статуе, то они, появившись на миг на экране сознания, уйдут и заменятся другими. Но в мысленном мире, где человек пребывает, сбросив более плотные оболочки, эти образы предстанут перед ним как живые, привлекая к себе родственные им по созвучию. Так и живут там люди, окружая себя образами красоты или безобразия, и пожиная тут же плоды своего творчества, и являясь центрами, излучающими свет красоты или тьму безобразия. Мир Тонкий есть мир, где испытуются мысли. В него надо вступить со знанием значения красоты и Основ, на которых развивается творчество, иначе можно ввергнуться в безобразие, жестоко и мрачно платя за свое невежество. Нужно знание. Его основы даются в Учении, и к ним можно прилагать. Именно, надо утвердить в себе то, к чему можно было бы прибавить и дать больше, ибо суров закон, говорящий о том, что у неимеющего отнимется и то, что он имеет. Утвердите хотя бы малое, чтобы можно было к чему приложить. Мрачна и уныла судьба отрицателей. Сами себя обокрали и лишили возможностей. Им нечего дать и добавить. Отрицая Основы, лишили себя всего. К временному и земному прилагать не приходится, ибо оно с Землею, то есть с миром плотным и смертью тела, и заканчивается. Прилагать можно лишь к тому, что в духе и от духа. И если дух отрицается и ничего нет, к чему прилагать? Построения земные, на плотном основанные, обречены на уничтожение, ибо ограничены кругом своего проявления во времени и пространстве. Но Вневременен дух. Мы Строим прочно и надолго и вам Указуем следовать за Основами.</w:t>
      </w:r>
    </w:p>
    <w:p w:rsidR="00AD23CF" w:rsidRPr="005440D4" w:rsidRDefault="00AD23C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227.</w:t>
      </w:r>
      <w:r w:rsidR="00AA5A76" w:rsidRPr="005440D4">
        <w:rPr>
          <w:noProof/>
        </w:rPr>
        <w:t xml:space="preserve"> Но Я Утверждаю Беспредельность во всей глубине ее космопространственного понимания. Утверждаю ее в человеке, ибо беспределен человек в потенциале своем. Если человек</w:t>
      </w:r>
      <w:r w:rsidR="000C6C5A" w:rsidRPr="005440D4">
        <w:rPr>
          <w:noProof/>
        </w:rPr>
        <w:t xml:space="preserve"> — </w:t>
      </w:r>
      <w:r w:rsidR="00AA5A76" w:rsidRPr="005440D4">
        <w:rPr>
          <w:noProof/>
        </w:rPr>
        <w:t>это процесс развития в нем и расширения заложенных возможностей, если эволюция</w:t>
      </w:r>
      <w:r w:rsidR="000C6C5A" w:rsidRPr="005440D4">
        <w:rPr>
          <w:noProof/>
        </w:rPr>
        <w:t xml:space="preserve"> — </w:t>
      </w:r>
      <w:r w:rsidR="00AA5A76" w:rsidRPr="005440D4">
        <w:rPr>
          <w:noProof/>
        </w:rPr>
        <w:t>основа всего, что есть, живет и дышит, всех форм и видов материи и жизни, то где же конец этому универсальному принципу проявленного мира, где тот предел, около которого Вселенная и ее формы должны остановиться в своем развитии? Нет такого предела, ибо Беспредельность и есть форма Бытия космического. Беспредельность царствует во всем, что есть. В ней проявлено все. Даже само пространство, это великое вместилище Сущего, проявлено в Беспредельности. Беспредельность, обнимая собою все, в то же самое время является атрибутом каждой формы, то есть не только человек, но и атом, и духо-монада как первичная искра индивидуализированной первичной жизни, исшедшей из глубин непроявленного, уже содержит в себе свойства Беспредельности в виде заложенного в ней потенциала к бесконечному развитию в процессе перехода от форм более простых к более сложным. Этот центр пульсирующей огнем жизни, исшедший из мира непроявленного, спускаясь в мир грубой материи и уплотняясь во внешнем своем выражении, продолжает пульсировать бесконечно, не останавливаясь ни на миг. Эта же сила пульсирует в сердце, которое, подобно Солнцу, собрало вокруг себя весь микрокосмос человеческой сущности. Не может прерваться пульсация искро-монады, наслаивая на себя растущие оболочки всевозможных видов и свойств, и проходя через них, и сбрасывая их несчетное количество миллиардов раз. Жизненный принцип, или духо-монада, в человеке получает свое высшее выражение, исторически доходящее до степени планетного духа и выше. Эта пульсация вибрирует и в электроне, и в человеке, и в Солнце, словом, во всем сущем. Жизнь пульсирует в Беспредельности в мириадах форм, и каждая форма имеет право на беспредельность своей дальнейшей эволюции. А также и сознание человека. Представьте себе все качества и свойства человека, развивающиеся бесконечно. Продолжите в Беспредельность способности его, его мысль, наблюдательность, огненную мощь, волю, его творческие силы, все таланты, которыми обладает человек, его ум, и тогда увидите, какое великое будущее является уделом человека. А как же быть с его пороками и качествами отрицательными? Скажем на это:</w:t>
      </w:r>
      <w:r w:rsidRPr="005440D4">
        <w:rPr>
          <w:noProof/>
        </w:rPr>
        <w:t xml:space="preserve"> </w:t>
      </w:r>
      <w:r w:rsidR="00AA5A76" w:rsidRPr="005440D4">
        <w:rPr>
          <w:noProof/>
        </w:rPr>
        <w:t>мудрость вечных Космических Законов обуславливает беспредельное развитие явлений лишь в том случае, если они прогрессируют в гармонии, или созвучии с этими законами, не нарушая их. В противном случае природа уничтожает формы свои, разрушая иногда целые миры и системы. Зло конечно и не может развиваться беспредельно. В Космосе есть Хаос как антипод проявленной Вселенной, но нет зла как такового. Иерархия темных является уделом лишь нашей Земли. На других планетах зло, то есть несовершенства, относительны. Свойства низших ступеней являются несовершенством высших без сознательного противодействия эволюции со стороны иерархии темных, как это имеет место на вашей планете. Итак, предела росту человечества и человечеств нет. Миллионы лет для эволюции</w:t>
      </w:r>
      <w:r w:rsidR="000C6C5A" w:rsidRPr="005440D4">
        <w:rPr>
          <w:noProof/>
        </w:rPr>
        <w:t xml:space="preserve"> — </w:t>
      </w:r>
      <w:r w:rsidR="00AA5A76" w:rsidRPr="005440D4">
        <w:rPr>
          <w:noProof/>
        </w:rPr>
        <w:t>ничто. Процесс медленен, и лишь в случае сознательной эволюции он может быть ускорен. Можно остановиться в восхищении перед величием Космического Плана эволюции. Можно порадоваться судьбам человечества. Можно понять, что назначение человека</w:t>
      </w:r>
      <w:r w:rsidR="000C6C5A" w:rsidRPr="005440D4">
        <w:rPr>
          <w:noProof/>
        </w:rPr>
        <w:t xml:space="preserve"> — </w:t>
      </w:r>
      <w:r w:rsidR="00AA5A76" w:rsidRPr="005440D4">
        <w:rPr>
          <w:noProof/>
        </w:rPr>
        <w:t>это явить собою беспредельность во всем великолепии раскрытия заложенного в нем потенциала.</w:t>
      </w:r>
    </w:p>
    <w:p w:rsidR="00E8769F" w:rsidRPr="005440D4" w:rsidRDefault="00E8769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228. (Май 1).</w:t>
      </w:r>
      <w:r w:rsidR="00AA5A76" w:rsidRPr="005440D4">
        <w:rPr>
          <w:noProof/>
        </w:rPr>
        <w:t xml:space="preserve"> Сын Мой, Руку Ведущую почитаем в действии. Умейте жить красиво. Слишком много вокруг безобразия. Но самым неприятным все же является безобразие внутреннее, безобразие астрального тела человека. Движения в астральной оболочке могут быть или прекрасны, или безобразны. Каждое чувство и каждая эмоция человека несет на себе печать красоты или безобразия. Некрасивость физического тела кончается с ним же, но безобразие внутреннее накладывает неизгладимую печать на невидимую сущность человека. Часто красивая физическая внешность сочетается с безобразием внутренним. Но в Тонком Мире, когда уже нельзя более скрываться под внешними покровами физической оболочки, истинный лик человека становится явным и видимым всем обитателям Незримого Мира. Здесь заботимся о своей наружности, ныне надо явить заботу об обличии своем, невидимом здесь, но видимом там. Забота эта столь же естественна, но во много раз более необходима, нежели забота о привлекательности тела физического. И в то время как здесь нельзя себе прибавить роста ни одного локтя, ни изменить цвета глаз или формы головы, изменения в тонкой оболочке совершаются почти мгновенно. И если вибрации гармонические происходят повторно и часто, то и самая материя ее преображается и утончается, приобретая прекрасные формы. Внешне стремится человек приобрести благопристойный вид. Можно делать это внутренне, и притом каждодневно. Свой утренний туалет совершая, следует подумать и о туалете астрального тела. Оно является самою ярою оболочкой, окрашивая излучениями своими и мысль. Его красотою в отправлениях его надо насытить. Жестоко огорчается и отемняется человек некрасивыми вспышками астрала. Зачем же омрачать себя и порождать безобразие? Распущенность астрала отталкивающа. Во внутреннем туалете над собою очень нуждается человек. Если бы посвятить ему хотя бы некоторую часть тех забот, которые уделяются плотному телу! Согласованность внешней чистоты и прибранности в сочетании с красотою внутренней, с чистотою и прибранностью внутри, приветствуется. Внутренняя приборка обиталища духа так же нужна, как уборка дома. Иначе придется вступить в Мир Тонкий в оболочке, формы которой придется устыдиться. Стыд</w:t>
      </w:r>
      <w:r w:rsidR="000C6C5A" w:rsidRPr="005440D4">
        <w:rPr>
          <w:noProof/>
        </w:rPr>
        <w:t xml:space="preserve"> — </w:t>
      </w:r>
      <w:r w:rsidR="00AA5A76" w:rsidRPr="005440D4">
        <w:rPr>
          <w:noProof/>
        </w:rPr>
        <w:t>явление жгучее. И там люди не медлят жечь по этому чувствительному месту. Тяжело и неприятно быть среди людей с экземой на лице или заразными болячками. Но в Тонком Мире это чувство стыда за свое неприкрытое и заботливо на Земле скрываемое безобразие и уродство становится мучительным и острым, ибо тайное делается явным во всей своей отвратительности. Потому сознательное служение красоте в духе своем, незримыми оболочками своими, становится неизбежным для того, кто понимает Основы. Красота не есть только этическое понятие. Красота может стать формою выражения духа, неся ему высшую радость и свет и тепло окружающим. Много безобразия в жизни и явного, и, особенно, скрытого. Вы, скрывающие истинный лик свой, кого думаете обмануть? Бог поругаем не бывает. И нет ничего тайного, что не стало бы явным. Служение красоте есть долг человека во всех мирах и во всех оболочках. Будьте духом прекрасны. Высшая согласованность на планете проявляется в полном гармоническом выражении и сочетании всех оболочек человека, который несет на себе печать Красоты. Прекрасен Облик Учителя Света, насыщенный Красотою.</w:t>
      </w:r>
    </w:p>
    <w:p w:rsidR="00E8769F" w:rsidRPr="005440D4" w:rsidRDefault="00E8769F" w:rsidP="00B139BA">
      <w:pPr>
        <w:rPr>
          <w:noProof/>
        </w:rPr>
      </w:pPr>
    </w:p>
    <w:p w:rsidR="00AD23CF" w:rsidRPr="005440D4" w:rsidRDefault="00D964E2" w:rsidP="00B139BA">
      <w:pPr>
        <w:rPr>
          <w:noProof/>
        </w:rPr>
      </w:pPr>
      <w:r w:rsidRPr="005440D4">
        <w:rPr>
          <w:rFonts w:cs="Arial"/>
          <w:b/>
          <w:noProof/>
          <w:szCs w:val="28"/>
        </w:rPr>
        <w:t xml:space="preserve">1955 г. </w:t>
      </w:r>
      <w:r w:rsidR="00AA5A76" w:rsidRPr="005440D4">
        <w:rPr>
          <w:b/>
          <w:noProof/>
        </w:rPr>
        <w:t>229.</w:t>
      </w:r>
      <w:r w:rsidR="00AA5A76" w:rsidRPr="005440D4">
        <w:rPr>
          <w:noProof/>
        </w:rPr>
        <w:t xml:space="preserve"> Друг Мой, почему представлять себя в Луче только в минуты Общения</w:t>
      </w:r>
      <w:r w:rsidR="000C6C5A" w:rsidRPr="005440D4">
        <w:rPr>
          <w:noProof/>
        </w:rPr>
        <w:t xml:space="preserve"> — </w:t>
      </w:r>
      <w:r w:rsidR="00AA5A76" w:rsidRPr="005440D4">
        <w:rPr>
          <w:noProof/>
        </w:rPr>
        <w:t>в Луче находишься всегда. Луч присваивается как явление постоянное. Это осознание поможет сохранить достоинство духа и ощущение Близости в течение всего дня и, кто знает, быть может, в течение всей жизни на Земле, и после.., всегда. Словом, установить связь непрерываемую и постоянную. И тогда мудрость Владыки может стать достоянием каждого мгновения. Можно выразить это словами, облечься в постоянную молитву, но психотехнически осознание себя в Луче постоянном более доступно. Законы высших форм материи ясны и научны и требуют к себе для изучения их такого же научного подхода, как и законы материи плотной. Пора из туманных облаков мистицизма спуститься на твердую почву научного познавания. Молитва</w:t>
      </w:r>
      <w:r w:rsidR="000C6C5A" w:rsidRPr="005440D4">
        <w:rPr>
          <w:noProof/>
        </w:rPr>
        <w:t xml:space="preserve"> — </w:t>
      </w:r>
      <w:r w:rsidR="00AA5A76" w:rsidRPr="005440D4">
        <w:rPr>
          <w:noProof/>
        </w:rPr>
        <w:t>тоже конкретна и покоится на применении в жизни законов тонких энергий. Даже напряжение ее можно выразить в микровольтах на первых ступенях. Потом оно будет усиливаться, пока напряжение света не даст показания явные. Стрелка микрогальванометра показывает присутствие электричества в обыкновенной живой клеточке. В нервных клеточках она повышается и в нервных узлах и мозгу достигает наибольшего напряжения. В момент напряженной молитвы стрелка аппарата, введенная в нервные центры, молитвой нагнетенные светом, дала бы наивысшие показатели. Таким образом люди могли бы получить явные доказательства того, что молитва есть нечто неотрицаемое в смысле мощного воздействия ее на организм человека и его нервные центры. Говорил уже о работе напряженной, о работе светоносной. Ныне Указую на молитву напряженно-светоносную. Такие свето-феномены высших энергий необычайно благодетельны не только для самого человека и его оболочек, но и для окружающего, и для всех миров. Микрокосм человека приучается вибрировать на энергии высшие, утверждая и откладывая в себе кристаллы огненных энергий. Потому Говорю, что молитва светоносная плодоносна и дает отложения явные. Молитва ритмическая, никогда и ни при каких условиях не пропускаемая, усиливается в своей плодоносности, незаметно, но верно преображая человеческую сущность. Разрежение и утончение физического тела и прочих оболочек становится возможным, и наслаивание светоносных отложений идет закономерно. Нужно прилагать волю, постепенно углублять и усиливать сосредоточенность в молитве. Нужно замкнуть себя для голосов внешнего мира, для чувств обычных, астральных, и для мыслей обычных. Все сосредоточивается на Владыке, ибо ток идет через Него. Обращение к Высшему Миру через Учителя будет всегда правильным. Можно обратиться и непосредственно, но ведь в Учителе в понимании ученика сосредоточено все Высшее, потому через Него легче и привычнее к Высшему же и обратиться. Одно можно сказать, что всякая светоносная молитва строительна и полезна, от кого бы она ни шла и к кому бы и чему бы Высшему она ни была обращена. Светонагнетением можно молитву назвать, или напряжением огней центров. Указую значение молитвы понять и приложить это понимание в применении.</w:t>
      </w:r>
    </w:p>
    <w:p w:rsidR="00AD23CF" w:rsidRPr="005440D4" w:rsidRDefault="00AD23C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230. (Май 2).</w:t>
      </w:r>
      <w:r w:rsidR="00AA5A76" w:rsidRPr="005440D4">
        <w:rPr>
          <w:noProof/>
        </w:rPr>
        <w:t xml:space="preserve"> Сын Мой, неиссякаемость источника духовных поступлений тоже поймешь как аспект эволюции духа, устремленного в Беспредельность. Новые поступления идут и наполняют сознание по мере его развертывания и расширения. А так как конца ему нет, то нет и конца восприятиям новым и Записям. Исчерпанность указывает на то, что огни не горят и продвижение остановилось. Застой духа</w:t>
      </w:r>
      <w:r w:rsidR="000C6C5A" w:rsidRPr="005440D4">
        <w:rPr>
          <w:noProof/>
        </w:rPr>
        <w:t xml:space="preserve"> — </w:t>
      </w:r>
      <w:r w:rsidR="00AA5A76" w:rsidRPr="005440D4">
        <w:rPr>
          <w:noProof/>
        </w:rPr>
        <w:t>печальное зрелище. Многие пребывают в застое. Учитель комбинирует условия жизни так, чтобы огни духа держать в постоянном напряжении. К постоянству этого напряжения надо привыкнуть и тело физическое к нему приучить. Приучение это происходит медленно и постепенно, иначе плотное тело подвергается дезинтеграции. Человека как бы разрывают на части его собственные энергии, не сдерживаемые уздой воли. Часто встречаются нервные люди, бледные и истощенные, находящиеся как бы в постоянном горении и сгорающие плотью на огне своих необузданных энергий, ни сдержать которые, ни управлять которыми они не могут. И даже не страсти или пороки, но просто постоянное нервное возбуждение и острота переживаний, даже по пустякам, изнашивает их плотное тело раньше времени. Слабые оболочки перегорают. Таким людям сдержанное спокойствие особенно необходимо. Спокойствие есть такое магнитное состояние организма, когда энергии его и материя его волею прочно удерживаются около своего центра. Поэтому молчание бывает очень полезно, и особенно там, где энергия расточается словоизвержением. Много лишнего говорится и много ненужного делается. Если бы время свое ограничить только нужным и необходимым, много бы часов освободилось и много энергии было бы сохранено. Не знают люди ценности времени и не думают о том, что все приносит следствия по роду закладываемых причин. Вечному сеятелю на ниве земной уподобляется человек. По-земному, именно Земля является миром причин. Цепь причинности непрерывна. Сеет и жнет, жнет и сеет всегда человек. Это и будет жизнью. Можно даже считать, что все сущее есть следствие прошлого и причина будущего. Каждую вещь и каждое явление можно рассматривать как следствие прошлого и причину будущего явления. В этом смысле каждая вещь и явление двойственны в себе. Ключ лежит в понимании того, что любое явление как следствие, уже уявленное в настоящем, кармически изменено быть не может, но как причина будущего, еще не проявленная в плотном мире, может быть изменено. Так одно и то же явление в зависимости от установки сознания следствия может принести различные и даже прямо противоположные. Неудача, постигшая двух людей, в одном вызовет упадок энергии, в другом прилив сил для будущих действий. Рычаги от следствий будущего в руках человека. Трудно изменить течение кармы, но породить новые причины зависит от человека. И течение кармы встретить так, как хочет того он, в его воле. Сложными явлениями можно научиться управлять, если познать их законы. Каждый человек</w:t>
      </w:r>
      <w:r w:rsidR="000C6C5A" w:rsidRPr="005440D4">
        <w:rPr>
          <w:noProof/>
        </w:rPr>
        <w:t xml:space="preserve"> — </w:t>
      </w:r>
      <w:r w:rsidR="00AA5A76" w:rsidRPr="005440D4">
        <w:rPr>
          <w:noProof/>
        </w:rPr>
        <w:t>владыка своей мощи, но эту мощь в себе надо признать и осознать. Без осознания будет лежать она скрытой и без применения. Давно уже сказано людям: «Вы боги». Сказал Сам Великий Владыка.</w:t>
      </w:r>
    </w:p>
    <w:p w:rsidR="00E8769F" w:rsidRPr="005440D4" w:rsidRDefault="00E8769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231.</w:t>
      </w:r>
      <w:r w:rsidR="00AA5A76" w:rsidRPr="005440D4">
        <w:rPr>
          <w:noProof/>
        </w:rPr>
        <w:t xml:space="preserve"> Доверие до конца и доверие вопреки всему и чему бы то ни было, что может возникнуть в уме или показаться несуразным и противоречивым, будет знаком истинного ученичества. Видимость может сложиться так, что даже немалое доверие поколеблется, но когда оно становится великим, его уже ничто поколебать не может. Оно, такое доверие, даст радость, уверенность в себе и продвижение неуклонное. Оно показывает, что сердце знает лучше и больше того, что видит глаз или слышит ухо. Путь, основанный на доверии к Руке Ведущей, есть путь непреложности. Возьмем факт, заставивший усумниться. Все верно, факт неотрицаем. Все хорошо. Но почему же тогда, если все хорошо и верно, продвижение останавливается немедленно и песчинка сомнения превращается в гору? Если все хорошо, казалось бы, остается только двигаться дальше, но неотрицаемый логикой очевидности факт становится пудовыми гирями на ногах. И хочет человек идти, и не может. Потому все, что может породить недоверие, безжалостно и без всяких рассуждений выбрасывается из сознания совершенно или же бережно откладывается в сторону, с тем чтобы, когда придет время, спросить ближе. Можно строить лишь при полноте доверия. Верьте Учителю, и будет путь ваш светел и Непрерываем.</w:t>
      </w:r>
    </w:p>
    <w:p w:rsidR="00E8769F" w:rsidRPr="005440D4" w:rsidRDefault="00E8769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232. (Май 3).</w:t>
      </w:r>
      <w:r w:rsidR="00AA5A76" w:rsidRPr="005440D4">
        <w:rPr>
          <w:noProof/>
        </w:rPr>
        <w:t xml:space="preserve"> Раздав все имение свое перед смертью, человек освобождается от вещей и уходит в Мир Тот несвязанным. Там вещей не нужно, и ликвидация ненужных вещей на Земле, при жизни, прерывает нити, связывающие сознание с каждой из них. Полезно и настоятельно нужно тем же путем ликвидировать и все прочее, что не нужно для пребывания в Мире Тонком. Там не нужны все земные привычки: еда, вино, курение и все прочее, что привык делать человек на Земле. Там не женятся и не выходят замуж, следовательно, выбрасывается из сознания самая возможность сексуальной жизни. Надо упорно и твердо приказать сознанию освободиться мысленно от всех условий земных, которые неизбежны на Земле и к которым привык человек, для того чтобы не подпасть под их власть там. Следует четко представить себе, что нужно там, без чего человек там не может существовать, и отбросить наслоения земные. Освобождение от вещей путем их раздачи очищает сознание от призрачной собственности. Точно так же освобождается оно и от явлений уже невещественных, но связанных с земным существованием. Полностью прекращается обычное и привычное течение жизни. Труд земной заменяется тонкой работой. Ненужным становится все, что делает обычный человек, и трудно ему приспосабливаться к новым условиям, если он никогда не думал о них на Земле и не изучал их. Не нужны дома-тюрьмы, не нужны обычные способы передвижения, ибо человек может летать. Не нужны астральные эмоции страха, раздражения, зависти, злобы и все те, которыми на Земле живет человек и которые вызываются земными взаимоотношениями. Не нужны все вожделения, ибо их нельзя удовлетворить. Если туда человек вступает с твердым и ясным осознанием того, что там нужно и чего не нужно, с осознанием, утвержденным на Земле, это обстоятельство много помогает его освобождению. Очень трудно начинать освобождать свое сознание там, ибо все, что осталось в духе неочищенным и невыметенным, остается в нем как нечто, становящееся для него реальностью, такою же реальностью, как это было на Земле. От земных вещей легче избавиться, чем от багажа психического, но земного. Лучше всего весы Беспредельности: на них можно взвесить пригодность и целесообразность любого психического достояния. Можно для Тонкого Мира применить весы Тонкого Мира и для Ментального</w:t>
      </w:r>
      <w:r w:rsidR="000C6C5A" w:rsidRPr="005440D4">
        <w:rPr>
          <w:noProof/>
        </w:rPr>
        <w:t xml:space="preserve"> — </w:t>
      </w:r>
      <w:r w:rsidR="00AA5A76" w:rsidRPr="005440D4">
        <w:rPr>
          <w:noProof/>
        </w:rPr>
        <w:t>ментальные. Например, добрые отношения с людьми остаются, но родственные связи или земные узы обычные уже перестают иметь значение. Отец, мать, дети, жена остаются близкими духами и друзьями, если отношения были таковыми, но родственные ярлыки снимаются за несоответствием. Все людские учреждения, и законы, и власть государственная теряют там все свое значение, но остается любовь к Родине, забота о ней и о мире и добрые отношения к людям. Если не провести этой границы между тем, что есть и действительно там и здесь, то человек долго еще будет жить под властью иллюзий земных и отдавать честь своему начальнику, если он был солдатом и умерли оба в то время, когда эти отношения существовали на Земле. И так во всем. Курильщик будет курить, пьяница</w:t>
      </w:r>
      <w:r w:rsidR="000C6C5A" w:rsidRPr="005440D4">
        <w:rPr>
          <w:noProof/>
        </w:rPr>
        <w:t xml:space="preserve"> — </w:t>
      </w:r>
      <w:r w:rsidR="00AA5A76" w:rsidRPr="005440D4">
        <w:rPr>
          <w:noProof/>
        </w:rPr>
        <w:t>пить, развратник</w:t>
      </w:r>
      <w:r w:rsidR="000C6C5A" w:rsidRPr="005440D4">
        <w:rPr>
          <w:noProof/>
        </w:rPr>
        <w:t xml:space="preserve"> — </w:t>
      </w:r>
      <w:r w:rsidR="00AA5A76" w:rsidRPr="005440D4">
        <w:rPr>
          <w:noProof/>
        </w:rPr>
        <w:t>развратничать, скряга</w:t>
      </w:r>
      <w:r w:rsidR="000C6C5A" w:rsidRPr="005440D4">
        <w:rPr>
          <w:noProof/>
        </w:rPr>
        <w:t xml:space="preserve"> — </w:t>
      </w:r>
      <w:r w:rsidR="00AA5A76" w:rsidRPr="005440D4">
        <w:rPr>
          <w:noProof/>
        </w:rPr>
        <w:t>считать деньги, злой</w:t>
      </w:r>
      <w:r w:rsidR="000C6C5A" w:rsidRPr="005440D4">
        <w:rPr>
          <w:noProof/>
        </w:rPr>
        <w:t xml:space="preserve"> — </w:t>
      </w:r>
      <w:r w:rsidR="00AA5A76" w:rsidRPr="005440D4">
        <w:rPr>
          <w:noProof/>
        </w:rPr>
        <w:t>злопыхательствовать и обжора</w:t>
      </w:r>
      <w:r w:rsidR="000C6C5A" w:rsidRPr="005440D4">
        <w:rPr>
          <w:noProof/>
        </w:rPr>
        <w:t xml:space="preserve"> — </w:t>
      </w:r>
      <w:r w:rsidR="00AA5A76" w:rsidRPr="005440D4">
        <w:rPr>
          <w:noProof/>
        </w:rPr>
        <w:t>обжираться, а все прочие проделывать все то, что они делали на Земле, если они не отдадут себе отчета, живя на Земле, что означает великая перемена, называемая смертью. Ведь Сказано ясно, прямо и точно: то, что связано на Земле, будет связано на небесах. И что разрешите на Земле, будет разрешено на небесах. Но люди отнесли это не к себе, но к другим, которым якобы дана власть освобождать их от тех цепей и ограничений, в которые они сами себя заключили, и решили, что не они сами, своей волей, но кто-то другой, и часто такой же темный и невежественный человек, как и они сами, может освободить их от тех нагромождений, которые они создали и которыми связали себя по рукам и ногам. Если человек вообразит, что кто-то может простить ему его преступления и уничтожить следствия порожденных им причин, то все равно это соображение не сделает его умнее и не освободит от невежества. И, не освободившись, придет он в Мир Тонкий слепым и будет тупо и полусознательно продолжать делать все то, что он делал на Земле. Если даже раскаяние, то есть суровое осознание недопустимости, скажем, воровства, освободит его от этого порока в Мире Незримом, то все же он будет продолжать и есть, и пить, и курить, и делать все прочее, что он делал на Земле. Не платное отпущение грехов нужно человеку, но знание, освобождающее его от цепей плоти, и ограничений, и иллюзий мира земного. Даже если все обиженные им и все пострадавшие от него простят ему его преступления, он может оказаться стоящим неподвижным чурбаном, лишенным способности двигаться, если он отрицанием разрушил свои возможности. Нужно знание</w:t>
      </w:r>
      <w:r w:rsidR="000C6C5A" w:rsidRPr="005440D4">
        <w:rPr>
          <w:noProof/>
        </w:rPr>
        <w:t xml:space="preserve"> — </w:t>
      </w:r>
      <w:r w:rsidR="00AA5A76" w:rsidRPr="005440D4">
        <w:rPr>
          <w:noProof/>
        </w:rPr>
        <w:t>ясное, четкое, определенное. Нужно изучение и понимание законов Тонкого Мира. Нужно иметь представление о том мире, в котором человек проводит время гораздо большее, чем в теле физическом. Но знания обычных людей в этом направлении ничтожны и неверны. А современные религии при невежественном состоянии пастырей скорее мешают, чем помогают человеку. К великому переходу надо готовиться сознательно, и не за день или за два, но сейчас, с этой самой минуты следует начинать думать о том, что ожидает человека за гранью. Одно лишь понимание бессмысленности действий земных в условиях Тонкого Мира сильно поможет человеку освободиться от многого. Он мог гордиться, будучи директором банка или завода, или министром, но гордость эта бессмысленной становится там, а земные отличия</w:t>
      </w:r>
      <w:r w:rsidR="000C6C5A" w:rsidRPr="005440D4">
        <w:rPr>
          <w:noProof/>
        </w:rPr>
        <w:t xml:space="preserve"> — </w:t>
      </w:r>
      <w:r w:rsidR="00AA5A76" w:rsidRPr="005440D4">
        <w:rPr>
          <w:noProof/>
        </w:rPr>
        <w:t>плодами воображения несуществующих явлений. Надо знать, что там приобретают огромное значение ценности иные, быть может, на Земле малозаметные и выгод не приносящие, но прежде всего нужно знание и умение различать действительность от нагромождений. Трудный процесс освобождающего дух познавания начинайте здесь, на Земле, ибо что свяжет себе человек здесь или от чего освободит себя на Земле, от того будет свободен и там, где все творится и движется мыслью.</w:t>
      </w:r>
    </w:p>
    <w:p w:rsidR="00E8769F" w:rsidRPr="005440D4" w:rsidRDefault="00E8769F" w:rsidP="00B139BA">
      <w:pPr>
        <w:rPr>
          <w:noProof/>
        </w:rPr>
      </w:pPr>
    </w:p>
    <w:p w:rsidR="00E8769F" w:rsidRPr="005440D4" w:rsidRDefault="00D964E2" w:rsidP="00B139BA">
      <w:pPr>
        <w:rPr>
          <w:noProof/>
        </w:rPr>
      </w:pPr>
      <w:r w:rsidRPr="005440D4">
        <w:rPr>
          <w:rFonts w:cs="Arial"/>
          <w:b/>
          <w:noProof/>
          <w:szCs w:val="28"/>
        </w:rPr>
        <w:t xml:space="preserve">1955 г. </w:t>
      </w:r>
      <w:r w:rsidR="00AA5A76" w:rsidRPr="005440D4">
        <w:rPr>
          <w:b/>
          <w:noProof/>
        </w:rPr>
        <w:t>233. (Май 4).</w:t>
      </w:r>
      <w:r w:rsidR="00AA5A76" w:rsidRPr="005440D4">
        <w:rPr>
          <w:noProof/>
        </w:rPr>
        <w:t xml:space="preserve"> Чистилище есть место, или, точнее говоря, состояние, в котором происходит очищение сбросивших физическое тело людей от грязи душевной. Так учат религии. Но это понимание следует расширить. Человек переходит в Иной Мир. В этом Мире совершенно другие законы и условия, и особенно в более высоких сферах, не похожие на земные. Надо к ним приспособить сознание, привыкнуть, овладеть ими точно так же, как, приходя в физический мир, овладевает им человек по способностям и талантам своим: один</w:t>
      </w:r>
      <w:r w:rsidR="000C6C5A" w:rsidRPr="005440D4">
        <w:rPr>
          <w:noProof/>
        </w:rPr>
        <w:t xml:space="preserve"> — </w:t>
      </w:r>
      <w:r w:rsidR="00AA5A76" w:rsidRPr="005440D4">
        <w:rPr>
          <w:noProof/>
        </w:rPr>
        <w:t>прочно, и крепко, и быстро, другой</w:t>
      </w:r>
      <w:r w:rsidR="000C6C5A" w:rsidRPr="005440D4">
        <w:rPr>
          <w:noProof/>
        </w:rPr>
        <w:t xml:space="preserve"> — </w:t>
      </w:r>
      <w:r w:rsidR="00AA5A76" w:rsidRPr="005440D4">
        <w:rPr>
          <w:noProof/>
        </w:rPr>
        <w:t>медленнее и менее успешно. Там то же самое. Приходится учиться ходить, видеть, слышать, говорить и понимать уже иные законы иной плоскости существования. Конечно, Земля дает много нужного и полезного человеку: без земного опыта человек был бы там глух и слеп ко многому, но важно, необычайно важно разобраться в новых условиях существования. И мужество, и спокойствие, и устремление, и чистота, и все прочие качества нужны человеку там еще более, чем здесь. Нужен опыт земной, нужны результаты этого опыта. Там не нужна гимнастика, но нужно умение владеть огненными импульсами и токами микрокосма, овладение которыми достигается на Земле путем физических движений. Вот это-то отделение результатов земной жизни в их сущности от процессов их получения на Земле и приходится производить в сознании. Следствия опыта человек уносит с собою. Они ему очень нужны. Например, наблюдательность. Ни кистей, ни красок, ни холста уже не нужно художнику. Там все его способности, отточенные земным опытом, открывают ему беспредельные возможности творчества духа. И если он будет по примеру земному возиться со всем тем, с чем он привык работать на Земле, много излишней энергии будет растрачено зря. Там человек получает способность непосредственного творчества, не нуждаясь ни в каких инструментах. Невежественный нищий создаст обычным путем себе жалкую лачугу, потратив на это столько же труда, как и на Земле, в то время как если бы он знал, он мог бы мгновенно создать прекрасный дворец, и не в трущобах города, но в прекрасных условиях на лоне природы. Но он не знает. Его никто не научил. Конечно, неизбежно очищение от грязи земной. Все земные развлечения, кабаки, дома терпимости, бильярдные, картежные и все прочие притоны, хотя они и существуют там, созданные творческим воображением отбросов человеческих, но они по самой природе своей неестественны и противны законам Незримого Мира, ибо ни пить, ни курить, ни обжираться там в действительности невозможно. Ненасытные же вожделения, порождаемые земными желаниями, за их полной невозможностью удовлетворения будут держать сознание в окружении воображаемых призраков до тех пор, пока желание не истощится, истерзав человека, и он не освободится от него. Этот процесс долог и мучителен. Предварительное знакомство с законами Тонкого Мира спасает человека от излишних мучений и скотского отемненного состояния продолжения жизни земной в воображаемых, созданных им самим условиях. Одни будут проводить время в кабаках, другие злословить, третьи</w:t>
      </w:r>
      <w:r w:rsidR="000C6C5A" w:rsidRPr="005440D4">
        <w:rPr>
          <w:noProof/>
        </w:rPr>
        <w:t xml:space="preserve"> — </w:t>
      </w:r>
      <w:r w:rsidR="00AA5A76" w:rsidRPr="005440D4">
        <w:rPr>
          <w:noProof/>
        </w:rPr>
        <w:t>сидя безвыходно в проплесневелом домике своем, в котором прожили всю жизнь. Так каждый будет в рабстве у чего-то. Вот от этого-то рабства от условий земных следует сознательно, то есть в сознании, освободиться. Каждый человек, переходя в Мир Тот, имеет склонность оставаться пребывать под властью тех потенциалов, которые утвердились в нем при жизни на Земле. Они, быть может, и были хороши на своем месте, но для того, чтобы все хорошее, что есть в них, было использовано рационально, они должны, обязательно должны, пройти неизбежный процесс трансформации, то есть приспособления, созвучного с условиями Тонкого Мира. Вся сущность человека со всеми его тенденциями должна пройти через этот освобождающий его процесс. И если он сам не поможет себе своими знаниями, придется подчиниться ходу естественного и медленного изживания земных наслоений. Тупо и слепо блуждают темные неосвободившиеся люди по потемкам Тонкого Мира, взывая о тягости, ибо с грузом земных пережитков, цепких и хватких, как щупальца осьминога, трудно, беспросветно и тяжко в Мире Надземном. Следует еще здесь, на Земле, создать мышление Тонкого Мира. Для того и указуются весы Беспредельности, показывающие правильный вес, то есть правильное взаимоотношение вещей видимого и невидимого миров. Напряженность и обостренность того мира выше земного, и там царствует творческая мысль. Насколько же должна она быть очищена, чтобы уберечь человека от порождения безобразия. Надо понять, что условия земные хороши и допустимы только для Земли, и это</w:t>
      </w:r>
      <w:r w:rsidR="000C6C5A" w:rsidRPr="005440D4">
        <w:rPr>
          <w:noProof/>
        </w:rPr>
        <w:t xml:space="preserve"> — </w:t>
      </w:r>
      <w:r w:rsidR="00AA5A76" w:rsidRPr="005440D4">
        <w:rPr>
          <w:noProof/>
        </w:rPr>
        <w:t>в лучшем случае. У большинства же людей даже их земное поведение даже для Земли недопустимо. В Тонком же Мире оно превращается в драму, усугубленную невежеством. Надо ощутить сердцем, насколько излишне, бессмысленно и нелепо все земное, что обычно сохраняет вокруг себя человек, переходя в Мир свободы. Здесь человек часто</w:t>
      </w:r>
      <w:r w:rsidR="000C6C5A" w:rsidRPr="005440D4">
        <w:rPr>
          <w:noProof/>
        </w:rPr>
        <w:t xml:space="preserve"> — </w:t>
      </w:r>
      <w:r w:rsidR="00AA5A76" w:rsidRPr="005440D4">
        <w:rPr>
          <w:noProof/>
        </w:rPr>
        <w:t>жертва кармических условий, избежать которых он не в силах, но там, в Мире свободы, он</w:t>
      </w:r>
      <w:r w:rsidR="000C6C5A" w:rsidRPr="005440D4">
        <w:rPr>
          <w:noProof/>
        </w:rPr>
        <w:t xml:space="preserve"> — </w:t>
      </w:r>
      <w:r w:rsidR="00AA5A76" w:rsidRPr="005440D4">
        <w:rPr>
          <w:noProof/>
        </w:rPr>
        <w:t>добровольный и самовольный узник и раб своего собственного невежества и незнания. Даже малое знание освобождает, даже слабая вера в явления жизни надземной помогает что-то отбросить. Но глух и слеп человек к мудрости Учителей Света, которые Давали, Дают и постоянно Будут давать ему знание высших законов жизни, которые он тупо и упорно отрицает. Столько Дано человечеству, столько Сказано и Открыто, и столько тупо и невежественно отвергнуто. Будут читать тысячи страниц пустых и бессодержательных книг, но с самым важным времени познакомиться не найдут. Под знаменем единения в сознании человека трех сфер, трех миров идет новая Огненная Эпоха. Среди огненных напряжений новых энергий уже невозможно более будет оставаться во мраке прежнего неведения. Сознание не выдержит: надо или принять, или погибнуть.</w:t>
      </w:r>
    </w:p>
    <w:p w:rsidR="00E8769F" w:rsidRPr="005440D4" w:rsidRDefault="00E8769F" w:rsidP="00B139BA">
      <w:pPr>
        <w:rPr>
          <w:noProof/>
        </w:rPr>
      </w:pPr>
    </w:p>
    <w:p w:rsidR="00E8769F" w:rsidRPr="005440D4" w:rsidRDefault="003C7BC9" w:rsidP="00B139BA">
      <w:pPr>
        <w:rPr>
          <w:noProof/>
        </w:rPr>
      </w:pPr>
      <w:r w:rsidRPr="005440D4">
        <w:rPr>
          <w:rFonts w:cs="Arial"/>
          <w:b/>
          <w:noProof/>
          <w:szCs w:val="28"/>
        </w:rPr>
        <w:t xml:space="preserve">1955 г. </w:t>
      </w:r>
      <w:r w:rsidR="00AA5A76" w:rsidRPr="005440D4">
        <w:rPr>
          <w:b/>
          <w:noProof/>
        </w:rPr>
        <w:t>234.</w:t>
      </w:r>
      <w:r w:rsidR="00AA5A76" w:rsidRPr="005440D4">
        <w:rPr>
          <w:noProof/>
        </w:rPr>
        <w:t xml:space="preserve"> Люди говорят «Memento mori»</w:t>
      </w:r>
      <w:r w:rsidR="00D8096D" w:rsidRPr="005440D4">
        <w:rPr>
          <w:rStyle w:val="FootnoteReference"/>
          <w:noProof/>
        </w:rPr>
        <w:footnoteReference w:id="9"/>
      </w:r>
      <w:r w:rsidR="00AA5A76" w:rsidRPr="005440D4">
        <w:rPr>
          <w:noProof/>
        </w:rPr>
        <w:t xml:space="preserve"> и содрогаются перед неизбежностью смерти. Неверно! Надо о смерти забыть. Надо думать не о смерти, но о жизни, ожидающей человека после перехода Великих Границ. Ныне смерть объявляется несуществующей. Владыки Света Объявляют об уничтожении понятия смерти, созданное невежеством человеческим. Владыки формулу «смертию смерть поправ», провозглашенную две тысячи лет тому назад, снова опять Утверждают. И Я, Поправший смерть, Объявляю об ее уничтожении. Надо слово смерть изъять из обихода и заменить его новым понятием перехода, или перемены состояния. Нет смерти в природе, есть лишь смена форм выражения жизни. Царство смерти окончилось, идет царство Жизни и Света, Жизни непрерывной и Света бесконечного. Пусть умрет смерть заодно и вместе с черным веком мрака, разрушения и умерщвления духа. Пусть смерть умрет. Я Говорю о попрании, об уничтожении, об осуждении, о смерти смерти и смерть ее Утверждаю. Я Сказал.</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235.</w:t>
      </w:r>
      <w:r w:rsidR="00AA5A76" w:rsidRPr="005440D4">
        <w:rPr>
          <w:noProof/>
        </w:rPr>
        <w:t xml:space="preserve"> Сын Мой, если все силы земные восстанут против тебя, чтобы оторвать от Меня в духе, устоишь во Мне лишь осознанием преходимости часа текущего и незыблемости основания. Так всегда и во всем следует опираться на основу, и тогда можно сказать, что дом духа построен на Камне, на прочном, незыблемом основании. Мятутся люди, и гнутся под вихрями земными, и покоя себе не находят. И все внешнее спокойствие тех немногих, его сохранивших лишь до первого серьезного удара, ибо и их построение</w:t>
      </w:r>
      <w:r w:rsidR="000C6C5A" w:rsidRPr="005440D4">
        <w:rPr>
          <w:noProof/>
        </w:rPr>
        <w:t xml:space="preserve"> — </w:t>
      </w:r>
      <w:r w:rsidR="00AA5A76" w:rsidRPr="005440D4">
        <w:rPr>
          <w:noProof/>
        </w:rPr>
        <w:t>на песке. Но вы, на Мне построившие мир свой, можете быть спокойными спокойствием непоколебимым, ибо построили прочно. Обратите внимание на то, как уходит из-под ног земное основание и заменяется вечным основанием духа. Элементы вечного в себе можно собирать сознательно, накапливая и увеличивая их неустанно. Они над царством трех и в то же время являются стержнем, вокруг которого вращаются в сознании явления трех низших планов. Когда человек осознал в себе непреходящую вечную основу и отождествил себя с нею, путь жизни найден. Но только найти еще мало, надо его утвердить, вопреки и несмотря на тупое, сильное и инертное сопротивление всей сущности ветхого человека (в тебе). Долго, упорно и неустанно будет разрушать он построение твердыни Вечности в духе, ибо ее возведение означает его смерть. Когда воздвигнута твердыня вечного дома духа, это означает смерть ветхого человека, смерть лунного человека, смерть малого личного «я» в человеке, потому так напряженна и неустанна борьба, ибо кто же хочет умереть добровольно. Но Мне и ему тесно в микрокосме твоем. Он хочет главенствовать, и распоряжаться, и наполнить сознание твое суетою, шумом и сутолкой материального мира. Но Царство Мое</w:t>
      </w:r>
      <w:r w:rsidR="000C6C5A" w:rsidRPr="005440D4">
        <w:rPr>
          <w:noProof/>
        </w:rPr>
        <w:t xml:space="preserve"> — </w:t>
      </w:r>
      <w:r w:rsidR="00AA5A76" w:rsidRPr="005440D4">
        <w:rPr>
          <w:noProof/>
        </w:rPr>
        <w:t>Царство Мира, который выше всякого разумения, высоко над ними, как Солнце над Землею, и от бурь и вихрей земных не зависит. Хочу, чтобы ты в этой жизни земной осознал свой сияющий путь. Он идет через жизнь, но пролегает над жизнью, равно как и ты</w:t>
      </w:r>
      <w:r w:rsidR="000C6C5A" w:rsidRPr="005440D4">
        <w:rPr>
          <w:noProof/>
        </w:rPr>
        <w:t xml:space="preserve"> — </w:t>
      </w:r>
      <w:r w:rsidR="00AA5A76" w:rsidRPr="005440D4">
        <w:rPr>
          <w:noProof/>
        </w:rPr>
        <w:t>в мире, но не от мира сего. Ты Мой, от Мира Моего и в Мир Мой возвратишься, когда закончишь и выполнишь задачу свою земную, Мною тебе порученную. Скоро тому Поручению начинать исполняться время придет. Собирай знания и силу к сроку тому: потребуется напряжение всех сил, чтобы не ничтожному и не малому стать свидетелем.</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236. (Май 5).</w:t>
      </w:r>
      <w:r w:rsidR="00AA5A76" w:rsidRPr="005440D4">
        <w:rPr>
          <w:noProof/>
        </w:rPr>
        <w:t xml:space="preserve"> Лишь светом в себе можно коснуться Света Владыки. И если свет, который внутри, тьма, то можно ли Света коснуться? Что будет тогда созвучать Свету и как? Так, прежде чем устремиться к Общению, надо заставить все свои оболочки зазвучать гармонично, приведя к молчанию несогласованные движения в них. Это сделать нетрудно, если их обнаружить сознанием и понять, что при наличии этих движений попытки к сближению будут напрасны. Конечно, астралу, как обычно, хочется переживать без конца. Причина ему не важна, и если ее нет, он найдет; так же и мозгу хочется, подобно бабочке, порхать от одной случайной мысли к другой. Но во время Общения эти бесконтрольные движения в оболочках недопустимы. Они должны замолкнуть, чтобы уступить место энергиям Луча, в сознании проявляющимся. Да! Да! Надо самовольное движение в оболочках прекратить твердой рукою. Итак, даются указания, как достичь. Но достижение идет рукою и ногою человеческой, то есть своими собственными усилиями. Никто за другого не может достичь. Знать, как можно достичь, и иметь возможность это сделать еще совсем не означает достижения: надо еще и усилия приложить, и немалые, и постоянные, и длительные. Но даже вода долбит камень, а тем более воля преодолевает тупую инертность лунной сущности человека. Велико расстояние между возможностями, Мною намеченными, и настоящим состоянием, или ступенью духа, но тем славнее будет победа. Ведь для ученика не в настоящем, но в будущем заключается все. Когда ясно и четко намечены формы будущих достижений и следующие ступени, можно к ним твердо идти и уверенно, зная о Руке Ведущей. По-человечески нетрудно впасть в отчаяние и неверие в свои силы, но Мы Говорим о подвиге в духе и преодолении непреодолимого. Надо лишь помнить, что с Учителем возможно все, и даже невозможное. Воображаемые качества не будем принимать за действительные, но и действительно достигнутое трудом, упорством, преданностью и любовью не примем за плоды воображения. И тут нужно равновесие полное и справедливое. Много сделано и многое достигнуто. Но многого еще остается достичь. Пралайи сознания неизбежны, но они сменяются вершинами очередных достижений. Так путь пролегает законно.</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237. (Май 6).</w:t>
      </w:r>
      <w:r w:rsidR="00AA5A76" w:rsidRPr="005440D4">
        <w:rPr>
          <w:noProof/>
        </w:rPr>
        <w:t xml:space="preserve"> Способность мечтать и находить в этом своего рода забвение унаследована от Тонкого Мира. Там мечта становится явью и окружением человека. Там она не ограничена ничем. И благо мечтателю светлому, красотою своих, созданных воображением образов, украшающему мир. Мечта хороша, когда она красива и не поглощена личным элементом. Хорошо думать и мечтать о том, что хорошо для всех или для многих, когда другие могут насладиться прекрасными образами, как здесь, на Земле, наслаждаются люди великими произведениями искусства. Надо стремиться освобождать мечту от личного элемента. Мечты выявляются в творчестве. Если бы Великие Духи мечтали, то есть мыслили, о себе, но не о людях и не о мире, эволюция остановилась бы. Мысль-мечта творит эволюцию, выйдя из пределов личного мира. Мечтайте ярко, мечтайте красочно и образно о новых прекрасных формах жизни. Они осуществятся на Земле, ибо все, что видите на ней созданным руками человеческими, было сперва мыслью-мечтой, а потом уже воплотилось в жизнь. И если формы нехороши, значит, мечта была не на высоте. Действительность плотная есть мечта, превращенная в плотные формы, мысль, ставшая явью. Мечтайте ясносияюще. Планета есть тоже воплощенная мечта Создателя ее, и цветы, и деревья, и все красоты ее. Мечтайте творчески и огненно. И пусть мечты ваши сделаются жизнью, воплотившись в нее.</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238. (Май 7).</w:t>
      </w:r>
      <w:r w:rsidR="00AA5A76" w:rsidRPr="005440D4">
        <w:rPr>
          <w:noProof/>
        </w:rPr>
        <w:t xml:space="preserve"> М. Э. Бек допустила ошибку. Возможности духа она перенесла на тело и, в духе не овладев материей, власти над телом утвердить не могла, и явила собою пример ярого разрушения физической формы и старости. Лишь тот, кто мир Победил, Может добиться победы над старостью и над временем, то есть Учитель. Конечно, жизнь можно продлить и избежать дряхлости, но даже близкие ученики не избегали болезней, а даже наоборот, болели больше обычных людей. Трансмутация центров уже сама по себе очень болезненна и цветущего здоровья не дает. И сами условия жизни нездоровы. Надо сперва вылечить планету. О победе над старостью физической формы говорить еще рано. Но о победе над старостью и дряхлостью в духе говорить можно и должно. Дух не стареет, стареют и изнашиваются оболочки: сперва плотная, потом тонкая, потом ментальная, но дух остается вечно юным. Если бытие и сознание перенесены в дух, то ощущение отсутствия возраста не покидает человека, ибо дух животворит, «но плоть не пользует нимало», как говорит Писание. Но Писание говорит языком ветхим и потому для многих неубедительным. Будем потому говорить научно. Изнашиваются клеточки тела и выбрасываются из организма. Через семь лет во всем теле они сменяются полностью. Но все же стареет человек. Что же стареет в нем? Дух? Нет, дух вечен. Стареет форма, ограниченная пределом, положенным ей природой. Но в этих пределах, достигающих почти ста пятидесяти лет, может поддерживать человек энергию и бодрость, строго соблюдая известные правила гигиены физической, астральной и ментальной. Дух должен победить тело, овладеть им, подчинить его себе и сделать своим послушным орудием. Человек</w:t>
      </w:r>
      <w:r w:rsidR="000C6C5A" w:rsidRPr="005440D4">
        <w:rPr>
          <w:noProof/>
        </w:rPr>
        <w:t xml:space="preserve"> — </w:t>
      </w:r>
      <w:r w:rsidR="00AA5A76" w:rsidRPr="005440D4">
        <w:rPr>
          <w:noProof/>
        </w:rPr>
        <w:t>господин, тело</w:t>
      </w:r>
      <w:r w:rsidR="000C6C5A" w:rsidRPr="005440D4">
        <w:rPr>
          <w:noProof/>
        </w:rPr>
        <w:t xml:space="preserve"> — </w:t>
      </w:r>
      <w:r w:rsidR="00AA5A76" w:rsidRPr="005440D4">
        <w:rPr>
          <w:noProof/>
        </w:rPr>
        <w:t>его безвольный раб, находящийся всецело в его власти. На помощь человеку дается психическая энергия. При ее содействии многие немощи тела преодолеваются простым применением воли. Побеждаются усталость, лень, обычные недомогания, вялость и многие другие явления. Тренировка с овладением этими болезненными состояниями происходит постоянно. Тело не сразу подчиняется духу. Применяется ли самовнушение, психическая энергия, или чистый приказ мысли</w:t>
      </w:r>
      <w:r w:rsidR="000C6C5A" w:rsidRPr="005440D4">
        <w:rPr>
          <w:noProof/>
        </w:rPr>
        <w:t xml:space="preserve"> — </w:t>
      </w:r>
      <w:r w:rsidR="00AA5A76" w:rsidRPr="005440D4">
        <w:rPr>
          <w:noProof/>
        </w:rPr>
        <w:t>не все ли равно, как назвать этот процесс, но упорно, настойчиво и постепенно утверждается власть духа над целым рядом явлений, происходящих в оболочках. Можно давать себе различные задания, разнообразя их. Обратите внимание на то, как легко подчиняются воле некоторые процессы в теле, например, выделение слюны. Почти с такою же легкостью можно усилить выделение желудочного сока тем же самым способом или стимулировать деятельность печени или почек, если в их работе замечаются неполадки. Мыслью и сознанием можно коснуться каждого органа и каждого участка тела и вызвать усиленный прилив психической энергии к нему. Злоупотреблять без нужды этим не следует, чтобы не нарушить правильной поляризации тела. Но в случае заболеваний помочь можно весьма. При всяком заболевании надо бороться с ним до конца, в духе не поддаваясь болезни. В дух переносится пульт управления. Капитан корабля на посту до конца. Власть принадлежит ему. И своего поста он никогда не покидает и никогда никому не передает власти над судном, и особенно в минуту опасности. Корабль должен быть в порядке, и дисциплина на нем</w:t>
      </w:r>
      <w:r w:rsidR="000C6C5A" w:rsidRPr="005440D4">
        <w:rPr>
          <w:noProof/>
        </w:rPr>
        <w:t xml:space="preserve"> — </w:t>
      </w:r>
      <w:r w:rsidR="00AA5A76" w:rsidRPr="005440D4">
        <w:rPr>
          <w:noProof/>
        </w:rPr>
        <w:t>полная. Дух</w:t>
      </w:r>
      <w:r w:rsidR="000C6C5A" w:rsidRPr="005440D4">
        <w:rPr>
          <w:noProof/>
        </w:rPr>
        <w:t xml:space="preserve"> — </w:t>
      </w:r>
      <w:r w:rsidR="00AA5A76" w:rsidRPr="005440D4">
        <w:rPr>
          <w:noProof/>
        </w:rPr>
        <w:t>господин всех оболочек, их безраздельный, неограниченный владыка. Это надо осознать во всей глубине, прежде чем приступить к утверждению верховной власти духа над оболочками своими. Итак, побеждается усталость, затем чувство голода, затем</w:t>
      </w:r>
      <w:r w:rsidR="000C6C5A" w:rsidRPr="005440D4">
        <w:rPr>
          <w:noProof/>
        </w:rPr>
        <w:t xml:space="preserve"> — </w:t>
      </w:r>
      <w:r w:rsidR="00AA5A76" w:rsidRPr="005440D4">
        <w:rPr>
          <w:noProof/>
        </w:rPr>
        <w:t>холода и многие другие ощущения. Можно ощущать голод, но власти этому ощущению над сознанием все же не давать. Нельзя победить пустой желудок и потребность организма в требуемом ему топливе, но власть господина над этими ощущениями утвердить можно и не уподобиться животному. С холодом легче: огненная энергия нагнетается сердцем и поднимает жизнедеятельность клеточек, повышая их тонус, или их электрический, то есть огненный, заряд. Именно в духе не допускаются многие ощущения и в духе же преодолеваются допущенные. Попробуйте приказом воли прекратить ощущение усталости и заменить его бодростью. Это вполне возможно сперва в малом, потом в большем. Дух человеческий является лабораторией для всех ощущений, которые можно вызывать сознательно и волею. Жизнь не скупится на то, чтобы вызывать в сознании самые неприятные чувства. Можно поставить себе задачу при возникновении каждого такого ощущения или чувства волею порождать чувство, ему диаметрально противоположное. Закон полюсности дозволяет механику этого явления. Ибо всякое чувство, появляясь в сознании, уже имеет свой противоположный полюс, который и может быть сознательно вызван волею к утверждению. При всех условиях надо быть сильным: и в плохих и хороших, и в благоприятных и тяжких. Пусть будет, что будет, и чему надлежит быть, и что неизбежно, и что Допускает Учитель, но хранить сознание силы своей, силы духа своего, ничем не уничтожаемой, следует упорно и твердо. Самое страшное поражение</w:t>
      </w:r>
      <w:r w:rsidR="000C6C5A" w:rsidRPr="005440D4">
        <w:rPr>
          <w:noProof/>
        </w:rPr>
        <w:t xml:space="preserve"> — </w:t>
      </w:r>
      <w:r w:rsidR="00AA5A76" w:rsidRPr="005440D4">
        <w:rPr>
          <w:noProof/>
        </w:rPr>
        <w:t>это поражение в духе. Лучше быть побежденным силою внешних обстоятельств вовне, но сохранить сознание непобедимости в духе, чем наоборот. Ибо побежденный и раб в духе теряет самое ценное, что он имеет</w:t>
      </w:r>
      <w:r w:rsidR="000C6C5A" w:rsidRPr="005440D4">
        <w:rPr>
          <w:noProof/>
        </w:rPr>
        <w:t xml:space="preserve"> — </w:t>
      </w:r>
      <w:r w:rsidR="00AA5A76" w:rsidRPr="005440D4">
        <w:rPr>
          <w:noProof/>
        </w:rPr>
        <w:t>осознание примата духа. Так постепенно перенося бытие в мысль, в сферу духа, утверждает человек в себе власть над телом, над плотью, над материей плотной. С победой приходит осознание вечной молодости духа и ощущение огненной силы в себе. Это сознание рефлектирует на тело и преображает его, уничтожая многие явления, связанные с приближением старости. Будьте вечно юными в духе. Молодость духа</w:t>
      </w:r>
      <w:r w:rsidR="000C6C5A" w:rsidRPr="005440D4">
        <w:rPr>
          <w:noProof/>
        </w:rPr>
        <w:t xml:space="preserve"> — </w:t>
      </w:r>
      <w:r w:rsidR="00AA5A76" w:rsidRPr="005440D4">
        <w:rPr>
          <w:noProof/>
        </w:rPr>
        <w:t>богатство неотчуждаемое.</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239.</w:t>
      </w:r>
      <w:r w:rsidR="00AA5A76" w:rsidRPr="005440D4">
        <w:rPr>
          <w:noProof/>
        </w:rPr>
        <w:t xml:space="preserve"> Сыну свидетельство дается нерушимости Слова Владыки. Ныне ярость очевидности Разрушу молнией меча Моего Духа. И станет очевидность свидетельством действительности. Будет, будет, воистину, будет Высшее в земном, невидимое в видимом утверждаться в сочетании явном. Дайте время пробить толщу человеческого непонимания. Дайте время пророчеству исполниться. И ждите нежданно. Скоро уже.</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240. (Май 8).</w:t>
      </w:r>
      <w:r w:rsidR="00AA5A76" w:rsidRPr="005440D4">
        <w:rPr>
          <w:noProof/>
        </w:rPr>
        <w:t xml:space="preserve"> Как ограничен кругозор человека, когда он стоит на земле, и особенно в долине. Но стоит ему подняться над землей, на вершину, и кругозор расширяется. И чем выше поднялся, тем больше увидит. Можно даже всю Землю увидеть, если подняться достаточно высоко. Точно так же в духе, если подняться повыше, можно расширить горизонт видимости, то есть сознания. Следовательно, разрешение вопроса лежит в отрыве от Земли. Но и отрываться надо умеючи, чтобы не улететь совсем, то есть не потерять почву под ногами. Нужно стоять на ногах, пока на Земле, упираясь головой в Небо, то есть возрасти духом. Надо быть в мире, то есть на Земле, но не от мира. В этой формуле лежит решение: быть в мире сем, но не от мира сего, ибо Царство Мое не от мира сего. Но Я Был послан в мир, и вы посланы в мир, и Посланничество ваше вы должны нести с честью. Нелегко? Но кто же из посланных Моих легкостью жизни прельщался? Все прошли через трудности великие, и преодолели их, и подвигом запечатлели свой путь жизни. И в борении непрестанном с собою и тьмою шли они, избранные Мои, исполнить Поручение Владыки. Мало их, так мало их, кому может быть доверено несение Света в жизни. Но они отмечены Мною, но на них печать Моего Духа, потому совершают они путь свой земной победно. И земные громады, застилающие путь их и замыкающие его в круг безысходности, не могут замкнуть их духа в кольцо материальных явлений, ибо Я с ними и выход в духе в Мир Мой для них всегда широко открыт, стоит лишь в духе от жизни земной им на Земле отвратиться. Отвратиться от жизни земной и иллюзий ее и притяжений совсем не значит бежать от жизни. Остается долг перед людьми и человечеством, остается труд, остается несение Света. Но мир личных интересов, услаждений и призраков, этот мир теряет свои краски, свою привлекательность и отступает на задний план. Тогда можно сказать, что человек отвратился от жизни мертвой. Дети Мои, тяжек удел ваш земной, но зато и велики и неограниченны возможности будущего. Они есть у вас, но нет их у тех, кто лишь Землею живет, довольствуясь снами земными, которые называют они жизнью. Как сон пролетит жизнь и рассеется как дым, и тогда станет человек лицом к лицу с действительностью, с опытом принесенным, столь нужным для распознавания правильного направления. Земное закончилось, надо продолжать путь дальше. С чем и как? Мерки земные не годятся. Других нет, ибо человек не озаботился их приобретением. И начинается тягостное состояние неопределенности и блуждания. Блуждающие духи</w:t>
      </w:r>
      <w:r w:rsidR="000C6C5A" w:rsidRPr="005440D4">
        <w:rPr>
          <w:noProof/>
        </w:rPr>
        <w:t xml:space="preserve"> — </w:t>
      </w:r>
      <w:r w:rsidR="00AA5A76" w:rsidRPr="005440D4">
        <w:rPr>
          <w:noProof/>
        </w:rPr>
        <w:t>так Зовем их. Но прям, неуклонен, тверд и сознателен в своей непоколебимой целеустремленности путь идущих со Мною. Он найден. Он ныне куется, куется сейчас во мраке среди вихрей земных и через незримые Надземные Миры продолжается в Беспредельность. Пусть ничто ни вовне, ни внутри не остановит вас, ибо ваш путь</w:t>
      </w:r>
      <w:r w:rsidR="000C6C5A" w:rsidRPr="005440D4">
        <w:rPr>
          <w:noProof/>
        </w:rPr>
        <w:t xml:space="preserve"> — </w:t>
      </w:r>
      <w:r w:rsidR="00AA5A76" w:rsidRPr="005440D4">
        <w:rPr>
          <w:noProof/>
        </w:rPr>
        <w:t>к Свету, который был, есть и будет путь к Свету со Мною.</w:t>
      </w:r>
    </w:p>
    <w:p w:rsidR="00E8769F" w:rsidRPr="005440D4" w:rsidRDefault="00E8769F" w:rsidP="00B139BA">
      <w:pPr>
        <w:rPr>
          <w:noProof/>
        </w:rPr>
      </w:pPr>
    </w:p>
    <w:p w:rsidR="00AA5A76" w:rsidRPr="005440D4" w:rsidRDefault="00720B86" w:rsidP="00B139BA">
      <w:pPr>
        <w:rPr>
          <w:noProof/>
        </w:rPr>
      </w:pPr>
      <w:r w:rsidRPr="005440D4">
        <w:rPr>
          <w:rFonts w:cs="Arial"/>
          <w:b/>
          <w:noProof/>
          <w:szCs w:val="28"/>
        </w:rPr>
        <w:t xml:space="preserve">1955 г. </w:t>
      </w:r>
      <w:r w:rsidR="00AA5A76" w:rsidRPr="005440D4">
        <w:rPr>
          <w:b/>
          <w:noProof/>
        </w:rPr>
        <w:t>241.</w:t>
      </w:r>
      <w:r w:rsidR="00AA5A76" w:rsidRPr="005440D4">
        <w:rPr>
          <w:noProof/>
        </w:rPr>
        <w:t xml:space="preserve"> Друг Мой, надо усилить напряжение сердечного зова, устремленного к Учителю. Часто ответ звучит по степени его напряжения. В обращение к Учителю силу необходимо вложить и настойчивость. Полагаться на волю волн, инертно и слабовольно ждать ответа не есть правильное решение. Ведь Говорю о напряжении. Бывает напряжение действия и напряжение покоя, напряжение посылки и напряжение восприятия, но не инертное ожидание у моря погоды. Дары посылаемые берутся твердою рукою, и даже властно, как нечто, по праву принадлежащее. Не о подачках с Неба идет речь, но о получении сыновьего наследства по праву космическому. От неосознания этого много неуверенности, много блужданий и много сомнений. Говорю: «Черпайте дары духа, пользуясь законом устремления и притяжения, с ним связанного». Сомнение, неуверенность, неопределенность, случайность, отсутствие настойчивости и нежелание применить силу, робость, инертность и многие другие условия стеною становятся на пути Общения и ослабляют силу токов. Спокойно, уверенно и твердо вступает сознание в Сферы Мои и берет ему принадлежащее. Как часто имеющий право похож на бедного родственника, обделенного судьбою. Не нужно робко, униженно, раболепно и в пресмыкании подходящих. Сын Света смело идет, с поднятым челом, с осознанием достоинства духа и берет то, что принадлежит ему по праву его первородства. Что-то рабское и унизительное внесли люди в Общение с Высшими силами, часто выпрашивая подачки. Аура просителя согбенного не являет достоинства духа. Сыны Света должны всегда помнить о достоинстве духа и никогда не унижаться, соприкасаясь с Высшим. Почитание Высшего не в унижении проявляется, но в следовании законам Света. Гордость духа, гордость наследством своим, сочетающаяся с достоинством, радостью и свободой, есть качества Архата. Его гордость никого не унижает и уявляется в нем безотносительно к собратьям своим</w:t>
      </w:r>
      <w:r w:rsidR="000C6C5A" w:rsidRPr="005440D4">
        <w:rPr>
          <w:noProof/>
        </w:rPr>
        <w:t xml:space="preserve"> — </w:t>
      </w:r>
      <w:r w:rsidR="00AA5A76" w:rsidRPr="005440D4">
        <w:rPr>
          <w:noProof/>
        </w:rPr>
        <w:t>людям. Он горд не за себя, но за человека, в осознании достоинства своего нашедшего еще одно освобождение. Сыны Света сынами Владыки Света названы будут.</w:t>
      </w:r>
    </w:p>
    <w:p w:rsidR="00AA5A76" w:rsidRPr="005440D4" w:rsidRDefault="00AA5A76" w:rsidP="00B139BA">
      <w:pPr>
        <w:rPr>
          <w:noProof/>
        </w:rPr>
      </w:pPr>
    </w:p>
    <w:p w:rsidR="00E8769F" w:rsidRPr="005440D4" w:rsidRDefault="00AA5A76" w:rsidP="00720B86">
      <w:pPr>
        <w:pStyle w:val="Quote"/>
        <w:rPr>
          <w:noProof/>
        </w:rPr>
      </w:pPr>
      <w:r w:rsidRPr="005440D4">
        <w:rPr>
          <w:noProof/>
        </w:rPr>
        <w:t>Видел во сне Николая. Беседовал с ним соответственно, вспоминая, где его видел.</w:t>
      </w:r>
    </w:p>
    <w:p w:rsidR="00E8769F" w:rsidRPr="005440D4" w:rsidRDefault="00720B86" w:rsidP="00B139BA">
      <w:pPr>
        <w:rPr>
          <w:noProof/>
        </w:rPr>
      </w:pPr>
      <w:r w:rsidRPr="005440D4">
        <w:rPr>
          <w:rFonts w:cs="Arial"/>
          <w:b/>
          <w:noProof/>
          <w:szCs w:val="28"/>
        </w:rPr>
        <w:t xml:space="preserve">1955 г. </w:t>
      </w:r>
      <w:r w:rsidR="00AA5A76" w:rsidRPr="005440D4">
        <w:rPr>
          <w:b/>
          <w:noProof/>
        </w:rPr>
        <w:t>242. (Май 9).</w:t>
      </w:r>
      <w:r w:rsidR="00AA5A76" w:rsidRPr="005440D4">
        <w:rPr>
          <w:noProof/>
        </w:rPr>
        <w:t xml:space="preserve"> Сын Мой, Мы Считаем дерзновение необходимейшим условием продвижения. В нем заложена сила самоисходящих энергий, свободной волей человека устремляемых им к нахождениям новым. Древняя формула «Дерзай, чадо» остается в полной силе и ныне. Нельзя сочетать дерзновение, гордость и достоинство духа с жалким лепетанием рабской угодливости, испрашивающей у Сил Высших ничтожные крохи из сокровищницы космических или планетных богатств. Званые и избранные, идите и берите без счета, прилагая и приводя в действие силу законов притяжения и созвучия. По созвучию выбираете дары и привлекаете притяжением. Верящие, но не знающие, сидят и ждут. Напрасны их ожидания: им, как нищим, достаются лишь случайные объедки со стола знания. У них не достало дерзания смело войти в чертог знания и сесть за стол рядом с теми, кто проявил дерзновение. Но сынам Света Владыки Заповедуют дерзание как быстрейший путь нахождений. Устремленная сила дерзновения космически оплодотворяется по созвучию, которое рождается как результат внутренней согласованности утвержденной: закон тончайших энергий говорит о непреложности получения, если сознанием из микрокосма человека в пространство были устремлены соответствующие энергии. Непреложны законы Света и его энергий и действуют безотказно. Под молитву подводится строго научное энергетическое обоснование. Напряженные в молитве центры организма излучают ряд огненных энергий, которые, сочетаясь, дают равнодействующую, подобно лучу света, устремленную в сияющую Сферу Ауры Владыки, напряженную энергиями Высшими. Она сочетается с ними созвучно, принося пославшему их следствия этого сочетания, или ответ, насыщенный уже новыми элементами. Молитва, зов или устремление к Владыке не могут остаться без ответа. Если ответа нет, значит, свет, который должен исходить от человека в момент молитвы, не был светом, но тьмою, благодаря хаотическим, несогласованным или низким вибрациям сознания. Не может быть черной молитва, не может быть омраченного тьмою, раздражением, злобою, похотью и страстями обращения к Высшему. Законы созвучия высших энергий не допустят и сделают невозможным объединение, которое происходит лишь в свете. Потому Говорю: «Приведите в порядок дом свой, прежде чем к Высшему обратиться». Многие взывают о помощи, помощи не получая, и жалуются на молчание Неба. Но может быть положение и хуже, когда энергии тьмы, устремляясь в пространство, по закону созвучия вызывают на пославшего их каменный дождь. Тьма, как и Свет, тоже магнетична. Потому Говорю: «Упаситесь от черной молитвы». Удары отрицательных энергий неизбежно падут на голову пославшего их, тяжко поражая его ауру. Психомеханика обращения к Высшим Силам или Высшим Духам</w:t>
      </w:r>
      <w:r w:rsidR="000C6C5A" w:rsidRPr="005440D4">
        <w:rPr>
          <w:noProof/>
        </w:rPr>
        <w:t xml:space="preserve"> — </w:t>
      </w:r>
      <w:r w:rsidR="00AA5A76" w:rsidRPr="005440D4">
        <w:rPr>
          <w:noProof/>
        </w:rPr>
        <w:t>явление столь конкретное и научно обоснованное, что всякая гадательность и неопределенность из процесса ее исключаются. Поэтому и дана была формула жизненная, не потерявшая ни одной йоты из своей значимости и поныне: «Просите, и дастся вам, стучите, и отворят вам, ищите, и обрящете». Формула, в которой выражены вечные, неизменные, непреложные законы тончайших энергий, законы Света, и которой ныне человек может пользоваться сознательно, приводя в действие мощные законы. Званые</w:t>
      </w:r>
      <w:r w:rsidR="000C6C5A" w:rsidRPr="005440D4">
        <w:rPr>
          <w:noProof/>
        </w:rPr>
        <w:t xml:space="preserve"> — </w:t>
      </w:r>
      <w:r w:rsidR="00AA5A76" w:rsidRPr="005440D4">
        <w:rPr>
          <w:noProof/>
        </w:rPr>
        <w:t>все, избранным каждый делает себя сам.</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243. (Май 10).</w:t>
      </w:r>
      <w:r w:rsidR="00AA5A76" w:rsidRPr="005440D4">
        <w:rPr>
          <w:noProof/>
        </w:rPr>
        <w:t xml:space="preserve"> Сын Мой, зов любви созвучит любовью, мужества</w:t>
      </w:r>
      <w:r w:rsidR="000C6C5A" w:rsidRPr="005440D4">
        <w:rPr>
          <w:noProof/>
        </w:rPr>
        <w:t xml:space="preserve"> — </w:t>
      </w:r>
      <w:r w:rsidR="00AA5A76" w:rsidRPr="005440D4">
        <w:rPr>
          <w:noProof/>
        </w:rPr>
        <w:t>мужеством, доверия</w:t>
      </w:r>
      <w:r w:rsidR="000C6C5A" w:rsidRPr="005440D4">
        <w:rPr>
          <w:noProof/>
        </w:rPr>
        <w:t xml:space="preserve"> — </w:t>
      </w:r>
      <w:r w:rsidR="00AA5A76" w:rsidRPr="005440D4">
        <w:rPr>
          <w:noProof/>
        </w:rPr>
        <w:t>доверием, признательности</w:t>
      </w:r>
      <w:r w:rsidR="000C6C5A" w:rsidRPr="005440D4">
        <w:rPr>
          <w:noProof/>
        </w:rPr>
        <w:t xml:space="preserve"> — </w:t>
      </w:r>
      <w:r w:rsidR="00AA5A76" w:rsidRPr="005440D4">
        <w:rPr>
          <w:noProof/>
        </w:rPr>
        <w:t>признанием. На каждое чувство, ко Мне устремленное, по созвучию Ответствую. Будьте сознательны в нюансах обращения к Учителю: можно получить усиление любого качества по соответствию с предпосланным чувством. Лишь бы было к чему приложить и добавить, ибо только имеющему хотя бы что-то дается. Так зерно устремления, Мне посланное, насыщается по созвучию. Учитесь использовать силу магнитной связи для утверждения качеств. Обратите внимание на то, как повышение напряжения чистого огня тотчас же вызывает усиление всех положительных качеств и затухание отрицательных. Психомеханика в практическом применении своем весьма разнообразна и многостороння. В основе ее применения следует прилагать законы созвучия и соответствия. В Евангелии он выражен формулой «Какою мерою мерите, такой и отмерится вам». И можно сетовать лишь на себя и быть недовольным лишь собою, если ответность созвучной посылки неудовлетворительна. Эхо в горах может быть очень сильным, но оно всегда созвучно посылке. Можно представить себе микрокосм человека как центр, постоянно излучающий энергии в пространство, которые, будучи по своей природе магнетичны, притягивают оттуда элементы, родственные каждой. Таким образом человек может вызвать на себя или дождь лучистых посылок, или отравленные стрелы и камни. Какова посылка, такова и получка. Посылка любви принесет и ответ соответствующий. Но люди, сея зло, хотят иметь добрые всходы, и, посылая в пространство ядовитые излучения, иметь его другом. Пространство будет другом тому, кто не нарушает законов Света и гармонии. Но темному и хаотическому мышлению ответствовать будет лишь тьма. Сеятелем и жнецом посеянного будет сам человек. Кто-то надеется обмануть карму и законы созвучия. Напрасные надежды. Законов обмануть и обойти нельзя, ибо Бог поругаем не бывает, что посеешь, то и пожнешь. Все жнецы и сеятели одновременно. И если много горя, болезней и несчастий вокруг, значит, сеяли плохо. Пожать ранее посеянное придется, но новый посев можно совершить добрыми семенами. Пусть энергии, излучаемые существом человека, будут состоять из элементов Света, но не тьмы, добра, но не зла, дружелюбия, но не вражды и не из чего-либо иного, по природе своей отрицательного, дисгармоничного и низкого. Забота о своих излучениях является обязанностью человека и его долгом перед человечеством и пространством. Ведь мы живем в пространстве, подчиняясь его законам. Законы пространственной жизни надо знать, и самым главнейшим из них будет закон созвучия. Так, утверждая величие Владыки, утверждая непобедимость Владыки, утверждая светоносность Его, уже тем самым поднимаешь сознание свое неизмеримо, ибо пространство чутко прислушивается к светоносным излучениям сердца и ответствует на них мерою полною. Так, заключив союз со Светом и зная его законы, можно сильно преуспеть в продвижении. Каждый ученик стремится определить степень своей близости к Учителю. Это возможно. Представьте себе два с половиною миллиарда воплощенных духов и еще большее количество их вне тела. Подумайте о том, какое количество среди них знает Учителя и стремится к Нему и кто из устремленных преуспел в устремлении, кто получил явное признание Владыки, кому посылается Луч и кто может быть назван сотрудником, или ближайшим, или даже сыном. И тогда степень близости к Учителю Света станет ясной. Но, какова бы она ни была, приближаться к Учителю можно беспредельно. И полное слияние сознаний есть лишь только начало, первая ступень к достижениям высочайшим. Не забыты и не оставлены, но близки вы Мне, ко Мне подошедшие, и находитесь в Заботе Моей. Шлю Любовь, Шлю Заботу, Шлю мощь преуспеяния, замкнутого веками, но ныне обильно посылаемого сердцам, могущим вместить. Благословение Шлю.</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244.</w:t>
      </w:r>
      <w:r w:rsidR="00AA5A76" w:rsidRPr="005440D4">
        <w:rPr>
          <w:noProof/>
        </w:rPr>
        <w:t xml:space="preserve"> Сын Мой, Учитель Доволен, когда осознается вся глубина и все значение непосредственной с Ним связи. Приходят и уходят волны чувств, настроений и эмоций, приходят и уходят мысли, приходят и уходят обстоятельства, люди, дни и ночи. Все приходит, и все уходит в волны пространства, чтобы снова вернуться в измененном лике своем. «Кружит, кружит ветер и возвращается ветер на круги своя». Так говорит древняя мудрость, так говорит современная мудрость, единая, неизменная и в сущности своей, все та же во всех веках и у всех народов. Приходят и уходят волны жизни, постоянно сменяясь, но ты пребываешь вовеки, ты, их встречающий и провожающий вечно, и Я, который в тебе. Вот идет очередная волна, нарастая, и поднимаясь, и достигая кульма, чтобы снова смениться другою. Ты встречаешь ее, и ты же ее провожаешь, и уходит она, но ты остаешься. Истина эта о духе, внутри пребывающем, стара как мир, но люди, отождествляя себя с набегающими и уходящими приливами жизни, о ней забывают, и раздробляют, и распыляют сознание свое в погоне за мелькающими и убегающими волнами. Преходимость есть свойство мира сего. Быть в мире, но не от мира означает умение оторвать сознание от слияния с ним, с миром волн преходящих явлений, и бытие сосредоточить в духе. Это и будет утверждением непреходящего, то есть вечного, в себе. Именно сердцем надо осознать эту твердыню духа. Что такое история прошлых царств, человечества, планеты, Космоса, как не великое свидетельство преходимости проявленного мира и вечного духа, созерцающего движения, происходящие в нем, которые идут беспрестанно волнами. Отметим зримость явлений и зрителя, свидетеля их: то, что происходит, и свидетеля, созерцающего происходящее. Сознание может колебаться, перемещаясь от одного полюса, явленного преходимостью, к другому полюсу, явленному тем, что пребывает вовеки. И задачей ученика является неотложное перенесение сознания к полюсу Вечности, чтобы коснуться Меня, в вас Пребывающего всегда, то есть вечно.</w:t>
      </w:r>
    </w:p>
    <w:p w:rsidR="00E8769F" w:rsidRPr="005440D4" w:rsidRDefault="00E8769F" w:rsidP="00B139BA">
      <w:pPr>
        <w:rPr>
          <w:noProof/>
        </w:rPr>
      </w:pPr>
    </w:p>
    <w:p w:rsidR="00AD23CF" w:rsidRPr="005440D4" w:rsidRDefault="00720B86" w:rsidP="00B139BA">
      <w:pPr>
        <w:rPr>
          <w:noProof/>
        </w:rPr>
      </w:pPr>
      <w:r w:rsidRPr="005440D4">
        <w:rPr>
          <w:rFonts w:cs="Arial"/>
          <w:b/>
          <w:noProof/>
          <w:szCs w:val="28"/>
        </w:rPr>
        <w:t xml:space="preserve">1955 г. </w:t>
      </w:r>
      <w:r w:rsidR="00AA5A76" w:rsidRPr="005440D4">
        <w:rPr>
          <w:b/>
          <w:noProof/>
        </w:rPr>
        <w:t>245. (Май 11).</w:t>
      </w:r>
      <w:r w:rsidR="00AA5A76" w:rsidRPr="005440D4">
        <w:rPr>
          <w:noProof/>
        </w:rPr>
        <w:t xml:space="preserve"> О будущем можно мечтать. Назовем этот процесс творчеством мысли. В пространстве прорывается канал и намечается форма будущих достижений, то есть утверждается преддверие, явленное мыслью. И как Мы Вырубили План эволюции из сияющего вещества стихийной материи, так и каждый дух, устремленный в будущее, намечает план своей эволюции и вырубает его, прорывая каналы в пространстве. Когда построения Наши и построения ваши совпадают в созвучии, ваше построение идет правильно. Канву для творчества духа дает Учение, но творить по ней свой узор духа каждый должен сам, своими усилиями и устремлениями. Эти устремления, воплощенные в яркие определенные и картинные образы, проектируются в пространство на экран будущего, как бы далеки и недостижимы они ни были, и, будучи выкристаллизованы на нем в законченных формах, служат для сознания дальними якорями, забросив которые вперед, можно по ним притягиваться сознанием к осуществлению намеченного плана. Чтобы твердо и неуклонно идти в будущее, надо определенно и четко знать, куда и к чему устремиться. Общий План намечен Учением. Даны цели, этапы и ступени эволюции. Указаны рамки космического масштаба, в которых уявлено будущее человечества на целые циклы вперед. И провозглашена Беспредельность как поле уявления активности человеческого духа. Но путь каждого духа пролегает индивидуально. И индивидуальная эволюция духа, взятая как часть общей эволюции сущего, определяется каждым духом сознательно и с пониманием полной ответственности перед пространством, планетой, человечеством и Учителем за правильность избранного пути и соответствие его с эволюцией всеобщей. Каждое несоответствие обречено на конечное уничтожение, и все усилия, приложенные в ложном направлении, окажутся напрасными. Зачем строить вихрям на разрушение? Учитель Поможет наметить правильный путь и заложить основы пространственного построения мысли, кристаллизованной в формах. Надо прочно знать, чего хочешь. Туманные и неопределенные мечтания не годятся. Наши люди твердо знают, чего хотят и куда идут. Между кристаллизованными образами будущего, индивидуально намеченного, и восходящим сознанием устанавливается магнитная связь притяжения, которая и позволяет сознанию подтягиваться, как на якоре, к осуществлению намеченного в жизни. Вся разница лишь в том, что обычные мечты и планы человеческие создаются на сегодня, на завтра и, в лучшем случае, на одну жизнь. Ученик строит на дальние сроки, проводя более длинную линию и умеряя тем торжество очевидности. Обратите внимание на то, как элементы Вечности вводятся в каждое истинное Учение как Основа. При этом Беспредельность является высочайшим понятием, завершающим все. Строим для Беспредельности, в которой существует все, что было, есть и будет. Твердыня на Земле является прообразом построения вне рамок преходящего и служит Основою эволюции земного человечества.</w:t>
      </w:r>
    </w:p>
    <w:p w:rsidR="00AD23CF" w:rsidRPr="005440D4" w:rsidRDefault="00AD23CF" w:rsidP="00B139BA">
      <w:pPr>
        <w:rPr>
          <w:noProof/>
        </w:rPr>
      </w:pPr>
    </w:p>
    <w:p w:rsidR="00AD23CF" w:rsidRPr="005440D4" w:rsidRDefault="00720B86" w:rsidP="00B139BA">
      <w:pPr>
        <w:rPr>
          <w:noProof/>
        </w:rPr>
      </w:pPr>
      <w:r w:rsidRPr="005440D4">
        <w:rPr>
          <w:rFonts w:cs="Arial"/>
          <w:b/>
          <w:noProof/>
          <w:szCs w:val="28"/>
        </w:rPr>
        <w:t xml:space="preserve">1955 г. </w:t>
      </w:r>
      <w:r w:rsidR="00AA5A76" w:rsidRPr="005440D4">
        <w:rPr>
          <w:b/>
          <w:noProof/>
        </w:rPr>
        <w:t>246.</w:t>
      </w:r>
      <w:r w:rsidR="00AA5A76" w:rsidRPr="005440D4">
        <w:rPr>
          <w:noProof/>
        </w:rPr>
        <w:t xml:space="preserve"> Ясновидение будет, и яснослышание будет. Но они связаны с огнем центров, центры же раскрываются естественно. Ясновидение и яснослышание обычно ставятся выше чувствознания, но следует подумать, что труднее: уловить образы и звуки или мысль. Сотрудничество с Учителем, явленное в сфере мыслетворчества путем чувствознания, будет очень высокой ступенью достижения. Когда оно усиливается яснослышанием и ясновидением, ценность его возрастает. Но одно лишь ясновидение и яснослышание без созвучия с мыслями и умения их оформлять не будет столь плодоносным. Знали многих, обладавших и ясновидением, и яснослышанием, но памяти по себе не оставивших, ибо их творческая мысль еще не проснулась и не была в состоянии подняться до уровня мысли Учителя. Созвучия высшего не получалось. Потому Делаем упор на мысль, которая постигается путем чувствознания. В начале этих Записей мысли воспринимались путем частичного приоткрытия центров. И когда созвучие было установлено, был применен метод восприятия путем прямого чувствознания. Мысль непосредственно воспринималась сознанием и, претворяясь в нем, вызывала творчество духа путем чувствознания. Конечно, центры работают и при этом процессе, но на ином уровне. И медиум и видит, и слышит. Астральные чувства не ценны. Ценим способность чувствознания и умение преломить мысль Учителя в сознании в виде лучей самоисходящих.</w:t>
      </w:r>
    </w:p>
    <w:p w:rsidR="00AD23CF" w:rsidRPr="005440D4" w:rsidRDefault="00AD23CF" w:rsidP="00B139BA">
      <w:pPr>
        <w:rPr>
          <w:noProof/>
        </w:rPr>
      </w:pPr>
    </w:p>
    <w:p w:rsidR="00AD23CF" w:rsidRPr="005440D4" w:rsidRDefault="00720B86" w:rsidP="00B139BA">
      <w:pPr>
        <w:rPr>
          <w:noProof/>
        </w:rPr>
      </w:pPr>
      <w:r w:rsidRPr="005440D4">
        <w:rPr>
          <w:rFonts w:cs="Arial"/>
          <w:b/>
          <w:noProof/>
          <w:szCs w:val="28"/>
        </w:rPr>
        <w:t xml:space="preserve">1955 г. </w:t>
      </w:r>
      <w:r w:rsidR="00AA5A76" w:rsidRPr="005440D4">
        <w:rPr>
          <w:b/>
          <w:noProof/>
        </w:rPr>
        <w:t>247.</w:t>
      </w:r>
      <w:r w:rsidR="00AA5A76" w:rsidRPr="005440D4">
        <w:rPr>
          <w:noProof/>
        </w:rPr>
        <w:t xml:space="preserve"> Только что виденный сон указывает на работу, которую можно вести в Тонком Мире. Когда там вокруг человека видны искры или звездочки, состояние его духа становится светлым. Эти световые явления можно вызывать волей и волею же перемагничивать отемненное временно состояние сознания в светлое. Работа эта очень разнообразна и разностороння и позволяет творить много добра и вносить много света в потемки Тонкого Мира. Много можно помогать людям, трансмутируя состояние их духа. Конечно, и полеты в Мире Незримом тоже не без значения. Нужное знание и нужные силы для сознательной там работы приобретаются на Земле. Неустанное стремление к познаванию и открытость приемника позволяют накапливать опыт. Огорчения плотного мира к чаше опыта тоже добавим, ибо учат и они. Учит человека все, что его окружает, если только познавание и расширение опыта признать целью жизни земной. Так и при жизни на Земле плоды опыта можно собирать не только из плотного, но также и из Невидимого Мира, для чего и дается сон. Общение с тем миром прежде всего восстанавливает психические силы, но также и дает человеку возможность сознательно работать на других планах. Каждый опыт, принесенный оттуда, ценен, если осознан. Таким образом, будучи на Земле, можно уже начать приобщаться к жизни Тонкого Мира. Тунеядцев и праздношатающихся много и здесь, и там, но работники Света легко и быстро находят возможности приложить и там свои силы и знания. Если в бодрствующем состоянии сделана твердая установка на труд, то перед погружением в сон напоминание самому себе об этом поможет и в Тонком Мире найти своим силам лучшее применение. Надо жить, используя всякий опыт и учась постоянно. Проходит явление, принесшее опыт и знание, но плоды опытного знания остаются. Потому о явлениях горьких и тяжких, знание приносящих, можно забыть, бережно охранив полученное знание. А так же и с людьми. Право, за познание человека можно заплатить опытом горьким. Горечь пройдет, знание останется. Пройдет все, и в этом великое утешение, пройдет, оставив нетленные накопления в Чаше. Осознание этого поможет примириться и с жизнью, и ее теневой стороною, ибо мало счастья отпущено на Земле человеку, и особенно тому, кто вступил на Путь. Но счастье земное заменяется счастьем духовным и радостью духа. Много радости приносит сознанию огненная работа в Надземном Мире. Пусть будет лишь сердце открыто новым возможностям, радостно воспринимая их в духе. Тонкую работу можно углубить и расширить, относясь к ней сознательно и приветствуя ее радостью. Радость не о земных делах обывательских, но выше. Это и будет истинной радостью духа.</w:t>
      </w:r>
    </w:p>
    <w:p w:rsidR="00AD23CF" w:rsidRPr="005440D4" w:rsidRDefault="00AD23C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248. (Май 12).</w:t>
      </w:r>
      <w:r w:rsidR="00AA5A76" w:rsidRPr="005440D4">
        <w:rPr>
          <w:noProof/>
        </w:rPr>
        <w:t xml:space="preserve"> Мы мысли Свои Рассылаем по миру для оплодотворения ими приемников духа человеческих. Тонкие и открытые к Нам приемники воспринимают сознательно и много, остальные</w:t>
      </w:r>
      <w:r w:rsidR="000C6C5A" w:rsidRPr="005440D4">
        <w:rPr>
          <w:noProof/>
        </w:rPr>
        <w:t xml:space="preserve"> — </w:t>
      </w:r>
      <w:r w:rsidR="00AA5A76" w:rsidRPr="005440D4">
        <w:rPr>
          <w:noProof/>
        </w:rPr>
        <w:t>бессознательно. Пространство насыщено мыслями Нашими и Нашими Лучами. Они обволакивают Землю, преображая ее. Процесс этот мог бы проходить много быстрее и даже молниеносно, если бы все сознания к Нам обратились и приняли бы безоговорочно Иерархию Света. Но настоящее состояние мирового сознания человечества яро противодействует Свету. Правда, в стране Ведущей и в тех, которые идут с нею, много уже делается, и гигантская работа идет, и План Великий осуществляется, но без сознательного признания Иерархии. Великий Приход положит этому конец, и всеми, могущими принять, будет признана Иерархия Света и Водитель планеты. Стадо единое будет. Подземные, уже не ручьи, а потоки событий скоро пробьют толщу плотного слоя и разольются по поверхности. Появление их и разлив будет неожиданен. Когда пространство насыщено до предела и среда, в которой идет процесс, подготовлена, кристаллизация может начаться сразу и идти стремительно. Но эта неожиданность подготовлена была заранее, подготовлялась долгое время и потребовала много усилий и кровавого пота со стороны Братьев человечества. Придет момент, когда в пространство будет брошена последняя крупица энергии Света и мировой котел, насыщенный полностью, даст явление неожиданной и быстрой кристаллизации. Законы кристаллизации вещества в насыщенной среде явят свою силу. Так будет утверждена мощь Иерархии Света. Ныне причины, ее уявить долженствующие, скрыто, но мощно воздействуют на совершающийся процесс. И Нам с Горы процесс этот виден. В открытые приемники сознания Посылаем дальнюю весть, дабы те, чьи сердца Нам открыты, знали и видели, что близятся, близятся сроки. Чудо</w:t>
      </w:r>
      <w:r w:rsidR="000C6C5A" w:rsidRPr="005440D4">
        <w:rPr>
          <w:noProof/>
        </w:rPr>
        <w:t xml:space="preserve"> — </w:t>
      </w:r>
      <w:r w:rsidR="00AA5A76" w:rsidRPr="005440D4">
        <w:rPr>
          <w:noProof/>
        </w:rPr>
        <w:t>для толп, а для вас</w:t>
      </w:r>
      <w:r w:rsidR="000C6C5A" w:rsidRPr="005440D4">
        <w:rPr>
          <w:noProof/>
        </w:rPr>
        <w:t xml:space="preserve"> — </w:t>
      </w:r>
      <w:r w:rsidR="00AA5A76" w:rsidRPr="005440D4">
        <w:rPr>
          <w:noProof/>
        </w:rPr>
        <w:t>это результаты упорной, напряженной и сверхчеловечески трудной работы Учителей на протяжении веков и применения точных законов тонких огненных энергий. Не чудо, но знание, не неожиданность, но давно ожидаемое и подготовленное следствие многолетних трудов. Невежда кричит: «Чудо!», но с Нами идущий знает, что чудес не бывает. Всюду труд, и усилия, и настойчивость, и упорство несломимое. Само понятие чуда нелепо. Чудом условимся называть явление, основанное на законах, человеком еще не изученных и им не понимаемых, но явление, происходящее по ним и в точном соответствии с ними. В Космосе, где все подчинено закону, разве может происходить что-нибудь ему вопреки? Люди видят исцеление и говорят «чудо!». Но если бы видели они огненный Луч, от Учителя исходящий, его проникновение в больной орган, быструю электромагнитную поляризацию пораженных болезнью клеток данного органа, восстановление нормального их равновесия и замену тьмы светом, то есть темных излучений больного органа светлыми, они, быть может, и удивились бы изумительной психомеханике светотерапии, но чудом бы уже этот процесс не назвали. Так и чудесный сияющий Великий Приход, долженствующий преобразить Небо, и Землю, и сознание человеческое, Космопространственно произойдет в полном созвучии с высочайшими Законами Света и ожиданное сделает явным нежданно. Насыщение среды энергиями нужными касается не только пространства, но и сознаний, сердец, нервных центров и организмов человеческих. Оно может выражаться в напряжениях и нагнетениях непомерных, ибо по закону полярности вызываются энергии теневого полюса для трансформации их и преобразования. Процесс происходит по тому же самому закону полярности, проявление которого в Великой Битве достигло своего кульма. И ныне приближается заключительная часть великой мировой Мистерии Жизни, после чего занавес над прошлым будет опущен навсегда. Увидят Новое Небо и Новую Землю, а старые уже больше не придут на сердце, ибо Великий Приход будет прологом к новой, Огненной, Эпохе нового, преображенного человечества. Новые мощные энергии вступят в действие, и горе тем, кто отвратится от Света. Но имеющие хотя бы малое и Владыку не отвергнувшие смогут войти в Мир Новый и брать его дары по сознанию. В преддверии Великого Часа Учитель Напоминает о готовности. Учитель Спрашивает, что сделали вы, чтобы подготовить</w:t>
      </w:r>
      <w:r w:rsidRPr="005440D4">
        <w:rPr>
          <w:noProof/>
        </w:rPr>
        <w:t xml:space="preserve"> </w:t>
      </w:r>
      <w:r w:rsidR="00AA5A76" w:rsidRPr="005440D4">
        <w:rPr>
          <w:noProof/>
        </w:rPr>
        <w:t>себя и время Решения и Суда встретить достойно. Каждый осудит себя сам, и каждый сам себя оправдает. И Суд, и Решение в духе. Что сделали вы в преддверии Великого Часа?</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249.</w:t>
      </w:r>
      <w:r w:rsidR="00AA5A76" w:rsidRPr="005440D4">
        <w:rPr>
          <w:noProof/>
        </w:rPr>
        <w:t xml:space="preserve"> Пространство насыщено мыслями новыми, новыми идеями века. Их можно воспринять, если от старого груза отживших свой век идей освободиться. Когда-то и эти старые идеи были новыми и были хороши, но они уже отжили свой век, и с ними надо покончить твердой и властной рукой. Для примера возьмем идеи завоеваний, покорения других народов, подавление национальной культуры</w:t>
      </w:r>
      <w:r w:rsidR="000C6C5A" w:rsidRPr="005440D4">
        <w:rPr>
          <w:noProof/>
        </w:rPr>
        <w:t xml:space="preserve"> — </w:t>
      </w:r>
      <w:r w:rsidR="00AA5A76" w:rsidRPr="005440D4">
        <w:rPr>
          <w:noProof/>
        </w:rPr>
        <w:t>путь эгоцентризма и все прочее наследие старого черного отжившего века. С багажом конченых времен не пройти в будущее. Утверждение истины огнем и мечом или крестовыми походами уже не будет убедительным. Уже нелепо заставлять человека верить во что-то только потому, что это написано в книгах, хотя бы самых толстых и самых священных. Ныне человек хочет знать, «почему». Ныне надо уметь объяснить все, что когда-то принималось на веру. Знание ныне нужно, и особенно со стороны тех, кто претендует на духовное руководство людьми. Старых наставников, сознание свое не обновивших, ныне слушать не будут. Новое! Новое! Новое</w:t>
      </w:r>
      <w:r w:rsidR="000C6C5A" w:rsidRPr="005440D4">
        <w:rPr>
          <w:noProof/>
        </w:rPr>
        <w:t xml:space="preserve"> — </w:t>
      </w:r>
      <w:r w:rsidR="00AA5A76" w:rsidRPr="005440D4">
        <w:rPr>
          <w:noProof/>
        </w:rPr>
        <w:t>новым. Заказаны старые пути. Старые учителя окажутся без учеников, а пастыри</w:t>
      </w:r>
      <w:r w:rsidR="000C6C5A" w:rsidRPr="005440D4">
        <w:rPr>
          <w:noProof/>
        </w:rPr>
        <w:t xml:space="preserve"> — </w:t>
      </w:r>
      <w:r w:rsidR="00AA5A76" w:rsidRPr="005440D4">
        <w:rPr>
          <w:noProof/>
        </w:rPr>
        <w:t>без паствы. Новый Мир идет в новых одеждах и нового одеяния духа потребует от тех, которые хотят войти в него зваными и желанными. Идет Новый Мир. Всему новому гостеприимно раскройте ваши сердца и сознание, если хотите войти в него полноправно.</w:t>
      </w:r>
    </w:p>
    <w:p w:rsidR="00E8769F" w:rsidRPr="005440D4" w:rsidRDefault="00E8769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250.</w:t>
      </w:r>
      <w:r w:rsidR="00AA5A76" w:rsidRPr="005440D4">
        <w:rPr>
          <w:noProof/>
        </w:rPr>
        <w:t xml:space="preserve"> Уже Сказал, что любовь к Высшему есть путь достижений кратчайший, ибо ставит дух на путь непосредственного Общения с Владыкой. Магнит духа ученика, пылающий огненными энергиями любви, устремленными в Сферу Ауры любимого Учителя, устанавливает вибрацию Серебряного Моста, преодолевая преграды времени и пространства. И действительно, где бы ни был человек и каковы бы ни были условия, его окружающие, для нитей любви связующих это не имеет никакого значения. Живой мост связи перекинут через пространство. Лучу света Солнца может помешать гора, облака и другие препятствия. Многие могут нарушить токи пространства и различные атмосферические условия, чему-то станет преградой смерть или болезнь, война, голод и так далее и далее, словом, много препятствий может возникнуть в любой момент, но для луча любви никаких преград не существует, ибо она преодолевает победно все. Потому и Называем любовь победительницей. Если хотите действительно достичь, достигайте любовью. Она гармонизирует несогласованные энергии микрокосма и дает им единое направление. Любовью пылайте к Великому Сердцу, и Оно ответит вам Лучами любви удесятеренной. И в Лучах Его любви станет путь ваш путем непреложности. Хатха йог совершает множество длительных и трудных упражнений, насилуя центры и волю. Работает всю жизнь и духовно ничего не достигает, в то время как путь высочайшей йоги, путь ЙОГИ ЛЮБВИ, продвинул бы его сразу. Так несоизмеримы усилия двух, прилагающих их для достижения. Вибрации Великого Сердца легче всего достигают сознания, обращенные к Нему, по Лучу любви. Казалось бы, так просто, только любите, и станет сияющим путь ваш. Но люди находят тысячи обходных путей и толкутся в стороне от кратчайшего и прямого. Видимо, эта самая необычайная простота приближения к Владыке и делает этот путь малодоступным, ибо люди, загромоздившие и осложнившие жизнь тысячами нагромождений, забыли о великом законе ПРОСТОТЫ. Все великое</w:t>
      </w:r>
      <w:r w:rsidR="000C6C5A" w:rsidRPr="005440D4">
        <w:rPr>
          <w:noProof/>
        </w:rPr>
        <w:t xml:space="preserve"> — </w:t>
      </w:r>
      <w:r w:rsidR="00AA5A76" w:rsidRPr="005440D4">
        <w:rPr>
          <w:noProof/>
        </w:rPr>
        <w:t>просто. За пределами сложнейшего начинается царство простоты. Потому-то и Сказано: «Будьте, как дети». Но дети Земли, забывшие о простоте, несчетным числом сложнейших измышлений закрыли себе путь прямой и кратчайший. Что же еще сказать вам? Разве о том, что любовь</w:t>
      </w:r>
      <w:r w:rsidR="000C6C5A" w:rsidRPr="005440D4">
        <w:rPr>
          <w:noProof/>
        </w:rPr>
        <w:t xml:space="preserve"> — </w:t>
      </w:r>
      <w:r w:rsidR="00AA5A76" w:rsidRPr="005440D4">
        <w:rPr>
          <w:noProof/>
        </w:rPr>
        <w:t>это ключ, ключ последний, открывающий</w:t>
      </w:r>
      <w:r w:rsidRPr="005440D4">
        <w:rPr>
          <w:noProof/>
        </w:rPr>
        <w:t xml:space="preserve"> </w:t>
      </w:r>
      <w:r w:rsidR="00AA5A76" w:rsidRPr="005440D4">
        <w:rPr>
          <w:noProof/>
        </w:rPr>
        <w:t>врата, чтобы поставить человека лицом к лицу перед ТАЙНОЙ великой, которая скрывает от него сияющий Облик Владыки. Великая ТАЙНА человека раскрывается великой любовью. Потому и Спрашиваю вас, идущих за Мною, умеете ли любить?</w:t>
      </w:r>
    </w:p>
    <w:p w:rsidR="00E8769F" w:rsidRPr="005440D4" w:rsidRDefault="00E8769F" w:rsidP="00B139BA">
      <w:pPr>
        <w:rPr>
          <w:noProof/>
        </w:rPr>
      </w:pPr>
    </w:p>
    <w:p w:rsidR="00AD23CF" w:rsidRPr="005440D4" w:rsidRDefault="00720B86" w:rsidP="00B139BA">
      <w:pPr>
        <w:rPr>
          <w:noProof/>
        </w:rPr>
      </w:pPr>
      <w:r w:rsidRPr="005440D4">
        <w:rPr>
          <w:rFonts w:cs="Arial"/>
          <w:b/>
          <w:noProof/>
          <w:szCs w:val="28"/>
        </w:rPr>
        <w:t xml:space="preserve">1955 г. </w:t>
      </w:r>
      <w:r w:rsidR="00AA5A76" w:rsidRPr="005440D4">
        <w:rPr>
          <w:b/>
          <w:noProof/>
        </w:rPr>
        <w:t>251. (Май 13).</w:t>
      </w:r>
      <w:r w:rsidR="00AA5A76" w:rsidRPr="005440D4">
        <w:rPr>
          <w:noProof/>
        </w:rPr>
        <w:t xml:space="preserve"> В избранных качествах приходится утверждать себя повторно, дабы достижение состоялось. Нет более трудной задачи, ибо силен атавизм. Но утверждение идет через Меня, ибо Я Есмь Путь. Так, во Мне утверждаясь, можно достичь. Самый процесс утверждения долог и постоянен. Как и весь Путь. Трансмутация сущности человеческой не кончается никогда, ибо и представляет собою эволюцию духа. Можно даже и день начинать с утверждения пошатнувшегося или очередного, намеченного к усилению, качества. Прибой волн житейского моря постоянно смывает построения. Потому приходится строить особенно прочно, то есть на Мне возводить основание, когда понятие Учителя становится фундаментом всех построений, всех начинаний и всей жизни. И тогда Владыка, в сознании первенствующий, Даст направление основному течению сознания. Если человек</w:t>
      </w:r>
      <w:r w:rsidR="000C6C5A" w:rsidRPr="005440D4">
        <w:rPr>
          <w:noProof/>
        </w:rPr>
        <w:t xml:space="preserve"> — </w:t>
      </w:r>
      <w:r w:rsidR="00AA5A76" w:rsidRPr="005440D4">
        <w:rPr>
          <w:noProof/>
        </w:rPr>
        <w:t>процесс, который протекает в будущее, то основное течение этого процесса и направление его черезвычайно важно. Это и будет целесообразностью, то есть соответствием поступательного движения духа с целью единой, с целью его восхождения и усовершенствования. Спиральное восхождение позволяет утверждать качества последовательно, усиливая их одно за другим. Невозможно вместить все качества сразу. Но периоды вмещения пламени указывают на моменты их усиления. И тогда Мы Говорим: пришло время бросить в лоно сознания семена утверждаемых качеств отборные, улучшенные и полноценные. Важно посев произвести вовремя. Пралайя сознания</w:t>
      </w:r>
      <w:r w:rsidR="000C6C5A" w:rsidRPr="005440D4">
        <w:rPr>
          <w:noProof/>
        </w:rPr>
        <w:t xml:space="preserve"> — </w:t>
      </w:r>
      <w:r w:rsidR="00AA5A76" w:rsidRPr="005440D4">
        <w:rPr>
          <w:noProof/>
        </w:rPr>
        <w:t>время для посева неподходящее и потерянное, ибо огненное качество посева не может быть высоким. Но даже и в эти периоды затухания сознания все же можно что-то усилить и поддержать, хотя бы и на плоскости не столь высокой. Важно запомнить одно: упорная и настойчивая повторность утверждения качеств обуславливает их рост и усиление. Можно замечать, как окружающим несовершенством тушится зажженное пламя утверждаемых качеств. Значит, его надо поддерживать упорно, и постоянно, и каждодневно. Не утомимся в действии утверждения и поддержания пламени требуемых качеств, ибо качества</w:t>
      </w:r>
      <w:r w:rsidR="000C6C5A" w:rsidRPr="005440D4">
        <w:rPr>
          <w:noProof/>
        </w:rPr>
        <w:t xml:space="preserve"> — </w:t>
      </w:r>
      <w:r w:rsidR="00AA5A76" w:rsidRPr="005440D4">
        <w:rPr>
          <w:noProof/>
        </w:rPr>
        <w:t>это форма уявления огней, кристаллизованных в сущности человека, когда образовавшиеся кристаллы отложений высших энергий дают сияние пламени. Процесс утверждения качеств можно назвать огненной работой. Мужество, устремление, любовь, дерзновение</w:t>
      </w:r>
      <w:r w:rsidR="000C6C5A" w:rsidRPr="005440D4">
        <w:rPr>
          <w:noProof/>
        </w:rPr>
        <w:t xml:space="preserve"> — </w:t>
      </w:r>
      <w:r w:rsidR="00AA5A76" w:rsidRPr="005440D4">
        <w:rPr>
          <w:noProof/>
        </w:rPr>
        <w:t>разве в этих качествах не ощущается наличие огня, им сопутствующего и с ними связанного? Следует понять, что качество нужное будет огня в себе утверждением. Так подводится основание огненное под эту, столь важную и необходимую работу над собою. Не проснутся центры и не загорятся огнями без качеств утвержденных. Именно, огненную природу качеств надо понять, чтобы оценить и полюбить процесс их утверждения. Что же такое непоколебимость духа, как не стойкое, ровно горящее пламя его? Под нагнетением пламя приобретает особую устойчивость, как в лампе паяльной. Отсюда и трудности, и отягощения духа обстоятельствами, дабы огни возгорелись. Так законно идет нарастание огненных кристаллов, дающих постоянство огней. Случайные вспышки без кристаллического основания утвержденных в микрокосме энергий, без предварительного их отложения, то есть накоплений, проходят бесследно, не наращивая и не увеличивая Сокровища Камня. Потому Говорю о сознательном, настойчивом и постоянном огней в себе утверждении. И если не хватает твердости и решимости, Меня призовите, и вместе со Мною осилим мы (эту) трудную задачу утверждения огненных качеств в себе.</w:t>
      </w:r>
    </w:p>
    <w:p w:rsidR="00AD23CF" w:rsidRPr="005440D4" w:rsidRDefault="00AD23C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252.</w:t>
      </w:r>
      <w:r w:rsidR="00AA5A76" w:rsidRPr="005440D4">
        <w:rPr>
          <w:noProof/>
        </w:rPr>
        <w:t xml:space="preserve"> Построение Учения спирально. Построение этих Записей спирально. Последовательно возвращаемся к тому же, но на плоскости высшей, на плоскости более высокого, глубокого и расширенного понимания в соответствии с ростом сознания.</w:t>
      </w:r>
    </w:p>
    <w:p w:rsidR="00E8769F" w:rsidRPr="005440D4" w:rsidRDefault="00E8769F" w:rsidP="00B139BA">
      <w:pPr>
        <w:rPr>
          <w:noProof/>
        </w:rPr>
      </w:pPr>
    </w:p>
    <w:p w:rsidR="00AD23CF" w:rsidRPr="005440D4" w:rsidRDefault="00720B86" w:rsidP="00B139BA">
      <w:pPr>
        <w:rPr>
          <w:noProof/>
        </w:rPr>
      </w:pPr>
      <w:r w:rsidRPr="005440D4">
        <w:rPr>
          <w:rFonts w:cs="Arial"/>
          <w:b/>
          <w:noProof/>
          <w:szCs w:val="28"/>
        </w:rPr>
        <w:t xml:space="preserve">1955 г. </w:t>
      </w:r>
      <w:r w:rsidR="00AA5A76" w:rsidRPr="005440D4">
        <w:rPr>
          <w:b/>
          <w:noProof/>
        </w:rPr>
        <w:t>253.</w:t>
      </w:r>
      <w:r w:rsidR="00AA5A76" w:rsidRPr="005440D4">
        <w:rPr>
          <w:noProof/>
        </w:rPr>
        <w:t xml:space="preserve"> Сын Мой, приближается неуклонно и неотвратимо заповеданный Час. Хочу видеть вас бодрствующими напряженно. Хочу, чтобы готовность ваша была активна. Действие является признаком истинных учеников. Что сделали вы, чтобы уявить себя в действии? Не в ногах действие и не на языке, но в действии духом и мыслью. Аура, ко Мне в устремлении напряженная, мощное действие на Плане Незримом являет, трансмутируя вибрации окружающих сфер. Как брошенный в воду камень дает волны, так и аура, напряженная светом, приводит в волнообразное движение энергии пространства и, подобно лампаде во тьме, концентрически распространяет вокруг себя волны света. Действие тонких энергий мощно. Ими может преображаться вся местность, находящаяся в сфере излучений носителя Света. Не следует забывать, что если излучения собственной ауры огненны, то неограниченна мысль и волны мысли распространяются на далекие расстояния. Когда рождаются три луча самоисходящих, сфера воздействия расширяется. И эти лучи, посылаемые близким и дальним, сферу воздействия увеличивают еще более, упрочивая и укрепляя планетную сеть Света. Эта сфера деятельности не видима глазу и внешне не заметна, но тем сильнее мощь ее воздействия на людей и пространство. Надо осознавать постоянно творимое благо, посильно нагнетая напряжение. Светоактивность сознания и ауры принадлежат к явлениям высокого порядка и Нами Ценятся соответственно. Сознание синтетическое горит своим цветом напряженных энергий и несет окружающему благо. Огни, пространственное значение имеющие, нагнетаются молитвой, трудом, мыслью, устремлением и творчеством духа. В сущности говоря, все эти перечисленные явления есть продукты творчества духа. Дело не в названии, но в излучениях микрокосма человеческого. Ценим процессы, нагнетающие напряженность пламени центров. И снова Говорим о работе ритмичной, которая особенно яро дает устойчивость пламени. Совершенствование духа распространяется на все сферы его деятельности и объединяется синтезом. Получается монолит духа, свидетельствующий о том, что микрокосмос Архата становится солнцеподобным</w:t>
      </w:r>
      <w:r w:rsidR="000C6C5A" w:rsidRPr="005440D4">
        <w:rPr>
          <w:noProof/>
        </w:rPr>
        <w:t xml:space="preserve"> — </w:t>
      </w:r>
      <w:r w:rsidR="00AA5A76" w:rsidRPr="005440D4">
        <w:rPr>
          <w:noProof/>
        </w:rPr>
        <w:t>солнцем для той части пространства, где находится он. О носителях солнечных энергий Наша особая Забота. Ибо много их, силу лунных энергий уявляющих. Но Мы Говорим о путях Света. Люди лунной тропы</w:t>
      </w:r>
      <w:r w:rsidR="000C6C5A" w:rsidRPr="005440D4">
        <w:rPr>
          <w:noProof/>
        </w:rPr>
        <w:t xml:space="preserve"> — </w:t>
      </w:r>
      <w:r w:rsidR="00AA5A76" w:rsidRPr="005440D4">
        <w:rPr>
          <w:noProof/>
        </w:rPr>
        <w:t>порождение прошлого. Люди солнечного пути</w:t>
      </w:r>
      <w:r w:rsidR="000C6C5A" w:rsidRPr="005440D4">
        <w:rPr>
          <w:noProof/>
        </w:rPr>
        <w:t xml:space="preserve"> — </w:t>
      </w:r>
      <w:r w:rsidR="00AA5A76" w:rsidRPr="005440D4">
        <w:rPr>
          <w:noProof/>
        </w:rPr>
        <w:t>провозвестники будущего. И о них Наша забота. Трансмутация духа идет от лунного полюса к солнечному. Ярым примером торжества лунной сущности в человеке является медиумизм, инертный, безвольный и страшный тем, что обрекает человека на то, чтобы стать жертвою невидимых, но сильных отрицательных воздействий. Потому утверждение волевой напряженной светодеятельности духа Нами явно Приветствуется. Творите, творите, творите: словом, делом, мыслью, чувствами и создавайте новые формы творчества вашего. Ибо творчество есть высший удел человека.</w:t>
      </w:r>
    </w:p>
    <w:p w:rsidR="00AD23CF" w:rsidRPr="005440D4" w:rsidRDefault="00AD23CF" w:rsidP="00B139BA">
      <w:pPr>
        <w:rPr>
          <w:noProof/>
        </w:rPr>
      </w:pPr>
    </w:p>
    <w:p w:rsidR="00E8769F" w:rsidRPr="005440D4" w:rsidRDefault="00720B86" w:rsidP="00B139BA">
      <w:pPr>
        <w:rPr>
          <w:noProof/>
        </w:rPr>
      </w:pPr>
      <w:r w:rsidRPr="005440D4">
        <w:rPr>
          <w:rFonts w:cs="Arial"/>
          <w:b/>
          <w:noProof/>
          <w:szCs w:val="28"/>
        </w:rPr>
        <w:t xml:space="preserve">1955 г. </w:t>
      </w:r>
      <w:r w:rsidR="00AA5A76" w:rsidRPr="005440D4">
        <w:rPr>
          <w:b/>
          <w:noProof/>
        </w:rPr>
        <w:t>254. (Май 14).</w:t>
      </w:r>
      <w:r w:rsidR="00AA5A76" w:rsidRPr="005440D4">
        <w:rPr>
          <w:noProof/>
        </w:rPr>
        <w:t xml:space="preserve"> Будем слушать голоса Вечности, порой звучащие в нас. Арфа человеческого духа звучит, и звучания эти бывают разные. Можно чутко прислушиваться к тому, на какую ноту или пространственный аккорд она отвечает, и обогатить себя новым созвучием. Высшее творчество</w:t>
      </w:r>
      <w:r w:rsidR="000C6C5A" w:rsidRPr="005440D4">
        <w:rPr>
          <w:noProof/>
        </w:rPr>
        <w:t xml:space="preserve"> — </w:t>
      </w:r>
      <w:r w:rsidR="00AA5A76" w:rsidRPr="005440D4">
        <w:rPr>
          <w:noProof/>
        </w:rPr>
        <w:t>это творчество в созвучии с Беспредельностью. Новое извлекается оттуда. Мысль высшая из Беспредельности достигает Землю и, оплодотворяя чуткие приемники, обогащает сферы земные новыми элементами. В сфере ментальной идет живоносный обмен. Мысли землян устремляются в пределы Далеких Миров, и мысли далеких планет Земли достигают. Потому и указуется устремление к Дальним Мирам. И в этой области с тою же силой применяется закон магнетичности устремленной мысли. Как бы сеть забрасывается в мировое пространство для извлечения ценного улова. Миры Дальние и Миры Высшие более думают о нас, нежели мы о них, и волны добрых энергий нам посылают на Землю. С планетами дальними, с планетою избранной можно установить сознательную связь, в духе к ней устремляясь. И много можно преуспеть в расширении и углублении сознания путем этой магнитно-пространственной связи. Следует ясно понять, что Дальние Миры принимают деятельное и мощное участие в жизни нашей планеты. Кто же решится отрицать воздействие мощных энергий, исходящих от Луны или Солнца. Но и другие звезды, и, прежде всего, из нашей Солнечной системы, ярое участие в жизни Земли принимают. Вот по нитям этих лучевых связей и идет сознательное объединение духа с Мирами Дальними. Нельзя отрицать астрофизику, и тем более астрономию. И еще труднее провести границы между астрофизикой и астрологией, ибо и та, и другая имеют дело с излучениями ауры Далеких Миров. Лучами Света невидимыми и видимыми связаны между собою миры. Действуют, кроме того, мощные силы междупланетного притяжения. Взаимодействие сил не ограничивается одной нашей системой, но распространяется безгранично за ее пределы, ибо в мировом пространстве между собою связано все и свет отдаленной звезды, неся в себе излучаемые ею энергии, все же Земли достигает. По линии магнитных притяжений и по каналам лучей света пролегают нити связи. Огненная связь между всеми телами Космоса существует в пространстве. И кто может сказать, какие отложения несут на себе частицы метеорной пыли, прилетевшие к нам из мирового пространства. Наслоения этой пыли на протяжении большого периода лет существования Земли, насчитывающего сотни миллионов лет, огромны. Мировое пространство, помимо других путей, принимает участие и этим путем в строительстве тела планеты. Так элементы, некогда входившие в состав тел Иных Миров, ныне составляют неотъемлемую часть элементов (планетного) тела Земли. Этот разнообразнейший междузвездный обмен происходит непрерывно и постоянно.</w:t>
      </w:r>
      <w:r w:rsidRPr="005440D4">
        <w:rPr>
          <w:noProof/>
        </w:rPr>
        <w:t xml:space="preserve"> </w:t>
      </w:r>
      <w:r w:rsidR="00AA5A76" w:rsidRPr="005440D4">
        <w:rPr>
          <w:noProof/>
        </w:rPr>
        <w:t>И средою, посредством которой он происходит, является мировое пространство. Представление об этом процессе можно расширить, приобщив к нему астральный, Тонкий, Ментальный и Огненный Миры. Чем выше по шкале утонченности и подвижности каждый из этих миров, тем шире, полнее, свободнее и дальше происходит взаимообмен. И если перо, выпавшее из крыла птицы, производит гром на Дальних Мирах, то каково же взаимодействие мыслей? Так, надо понять, что миры взаимодействуют своими аурами. Два человека, то есть два микрокосма человеческих, войдя в сферу соприкосновения, неизбежно взаимодействуют друг с другом, и реакция этого взаимодействия всегда отражается и действует на сознание и на весь организм, омрачая или осветляя его. Излучения ауры вибрируют, соприкасаясь, сочетаются с энергиями чужой ауры, и результаты этого сочетания откладываются в организме в форме новых энергий и ощущаются часто сознанием в виде подъема или подавленности духа. Так же взаимодействуют и ауры Макромиров, сливаясь в гармонии или отталкиваясь под углами дисгармоничных сочетаний. И эти сочетания, невидимые глазу, мощно и яро воздействуют и на организм, и на психику человека. Сознательное устремление духа к избранной планете позволит установить с ней магнитную связь, и почерпать из ее ауры энергии высшие, и приобщаться к ее ментальной ауре. Тогда мысль Высших планет становится для человека доступной. Черпайте явленные лучи, пользуясь законом притяжения. Так Заповедал Учитель. Беспредельность</w:t>
      </w:r>
      <w:r w:rsidR="000C6C5A" w:rsidRPr="005440D4">
        <w:rPr>
          <w:noProof/>
        </w:rPr>
        <w:t xml:space="preserve"> — </w:t>
      </w:r>
      <w:r w:rsidR="00AA5A76" w:rsidRPr="005440D4">
        <w:rPr>
          <w:noProof/>
        </w:rPr>
        <w:t>ваш друг. Ведь Сказано, что человек</w:t>
      </w:r>
      <w:r w:rsidR="000C6C5A" w:rsidRPr="005440D4">
        <w:rPr>
          <w:noProof/>
        </w:rPr>
        <w:t xml:space="preserve"> — </w:t>
      </w:r>
      <w:r w:rsidR="00AA5A76" w:rsidRPr="005440D4">
        <w:rPr>
          <w:noProof/>
        </w:rPr>
        <w:t>это магнит. Но магнит это особый. Его магнитные притягивающие излучения можно настраивать в желаемом ключе, и тогда притяжение пойдет по установленному каналу. Магнитная настроенность определяется и устанавливается волей. Можно настроить сознание свое на любой волне. Недаром ведь говорится о настроении человека, то есть о том, что настраивается, что может и что должно быть настроено так, как хочет того человек. Всякое настроение, то есть настроенность человеческого духа, магнетично, ибо сам человек</w:t>
      </w:r>
      <w:r w:rsidR="000C6C5A" w:rsidRPr="005440D4">
        <w:rPr>
          <w:noProof/>
        </w:rPr>
        <w:t xml:space="preserve"> — </w:t>
      </w:r>
      <w:r w:rsidR="00AA5A76" w:rsidRPr="005440D4">
        <w:rPr>
          <w:noProof/>
        </w:rPr>
        <w:t>магнит. Настраивая арфу духа на избранной волне, следует не забывать о магнитной сущности человеческого микрокосма.</w:t>
      </w:r>
    </w:p>
    <w:p w:rsidR="00E8769F" w:rsidRPr="005440D4" w:rsidRDefault="00E8769F" w:rsidP="00B139BA">
      <w:pPr>
        <w:rPr>
          <w:noProof/>
        </w:rPr>
      </w:pPr>
    </w:p>
    <w:p w:rsidR="00E8769F" w:rsidRPr="005440D4" w:rsidRDefault="003A7471" w:rsidP="00B139BA">
      <w:pPr>
        <w:rPr>
          <w:noProof/>
        </w:rPr>
      </w:pPr>
      <w:r w:rsidRPr="005440D4">
        <w:rPr>
          <w:rFonts w:cs="Arial"/>
          <w:b/>
          <w:noProof/>
          <w:szCs w:val="28"/>
        </w:rPr>
        <w:t xml:space="preserve">1955 г. </w:t>
      </w:r>
      <w:r w:rsidR="00AA5A76" w:rsidRPr="005440D4">
        <w:rPr>
          <w:b/>
          <w:noProof/>
        </w:rPr>
        <w:t>255.</w:t>
      </w:r>
      <w:r w:rsidR="00AA5A76" w:rsidRPr="005440D4">
        <w:rPr>
          <w:noProof/>
        </w:rPr>
        <w:t xml:space="preserve"> Сын Мой, законы плоскости высшей не подчиняются законам более низкой плоскости жизни. То, что ограничено условиями плотного мира, не может быть ограничено миром других измерений. Следовательно, все ограничения относительны. Они перестают существовать, как только применяются высшие законы. Глаз физический видит в пределах своих, но психоглаз этих пределов не знает. Так же и ухо. Тело физическое двигается в тесных условиях плотного мира, но молниеносно движение в теле мысли и безвременны движения духа. Учение знакомит с законами жизни на иных плоскостях сознания. Сказки волшебные, полные изумительных явлений, развертывающие перед сознанием сказочный мир, полный чудес, не выдумки, не фантазия, но представляют собою попытки передать на земном языке чудесную действительность Тонкого Мира в формах, которые приспособлены к земному пониманию. В Тонком Мире можно свободно пройти через любое препятствие, стену, камень, закрытую дверь, гору, через любой предмет, если об этом знать. Если человек об этом не знает, он будет пользоваться теми же самыми способами, которыми пользовался он на Земле. Там можно представить себя как угодно и, следовательно, принять любую форму, облечься в любую форму: человеческую, животного, растения, птицы или в любой предмет. Можно стать всем, чем захочет стать человек или что собою захочет представить. Но и об этом знают далеко не все и там продолжают вести себя и представлять себя по-земному. Там волшебный жезл у каждого в руке: с его помощью можно, подобно магу или волшебнику, творить все, чего захочет воля. Но об этом не знают и продолжают пребывать в плотных ограничениях, которым починялись на Земле. Отрицание не дает возможности сознанию освободиться. Именно там рожденный летать продолжает ползать и чудесные просторы Тонкого Мира остаются запечатанными для ползающих. Они не знают и не верят, как не верили на Земле, что дух имеет крылья и на крыльях мысли может двигаться молниеносно и совершать дальние полеты. Мечтатели на Земле в воображении своем часто живут в чудесном мире созданных ими образов и чувствуют в этом известное удовлетворение и ощущение какой-то реальности. Там мечта, воплощенная в образах, становится действительностью для сознания. Там каждый творит мир свой. Но что же творит убогое воображение, не знавшее на Земле, что такое творчество духа? Художники, поэты, музыканты, писатели, мечтатели особенно ярко живут в творимых ими образах. (Но в чем живет Плюшкин?) Красотою утверждается чудесность Тонкого Мира. Ключ красоты открывает перед сознанием волшебную страну чудеснейших сказочных возможностей, которые становятся там для человека тем миром, в котором он живет. Самая дерзновенная, самая несбыточная мечта на Земле осуществляется там, если ключ красоты не утерян. Мир Тонкий можно назвать царством сбыточных снов. Это на Земле говорят о несбыточных снах, но не там, где жизнь творится мыслью. Композитор может порадоваться. Там само пространство может стать для него невидимым оркестром, который, беспрекословно повинуясь его воле, мгновенно, без подготовки, будет исполнять сложнейшие симфонии, в волнах которых будет вибрировать его душа. Как труден на Земле танец! Сколько усилий и тренировки требует тяжелое физическое тело. Но там легкий, как птица, может сливаться дух в ритме легчайших движений с волнами звуков, творящих симфонию танца. Легкий, как птица, в пространстве парящий, в чудеснейшем танце духа выражает себя человек. Какие изумительные картины можно создавать там, где нет предела разнообразию, красоте и богатству красок. Перед чудесными видами природы тускнеют и вянут красоты Земли. Какие цветы, какое великолепие! Какое изобилие и разнообразие форм, звуков и ароматов. И все это</w:t>
      </w:r>
      <w:r w:rsidR="000C6C5A" w:rsidRPr="005440D4">
        <w:rPr>
          <w:noProof/>
        </w:rPr>
        <w:t xml:space="preserve"> — </w:t>
      </w:r>
      <w:r w:rsidR="00AA5A76" w:rsidRPr="005440D4">
        <w:rPr>
          <w:noProof/>
        </w:rPr>
        <w:t>достояние неотрицающего сознания. Только примите, только признайте, только не отрицайте и творите, творите, творите во имя красоты и красотою. Учитель Зовет в мир прекрасный, в мир беспредельных творческих возможностей. Учитель к Свету Зовет, ибо сказочно красивы его сочетания, выраженные в формах мысли, красотою творящей. Мышление Надземного Мира на Земле утверждается: этим нужна, полезна и неизбежна земная жизнь. Иначе где же познать и где научиться? Ибо там свет, который внутри и который не есть тьма, имеет стремление в формах красоты выражаться. Ищите, любите и утверждайте красоту на Земле, дабы было к чему приложить там. Красоту Заповедал, ибо ею построен Мир Мой. Так же и вы красотой созидайте и знайте, что тот, кто имеет в руках ключ красоты, может открыть им все двери, ведущие к Высшим Мирам.</w:t>
      </w:r>
    </w:p>
    <w:p w:rsidR="00E8769F" w:rsidRPr="005440D4" w:rsidRDefault="00E8769F" w:rsidP="00B139BA">
      <w:pPr>
        <w:rPr>
          <w:noProof/>
        </w:rPr>
      </w:pPr>
    </w:p>
    <w:p w:rsidR="00AD23CF" w:rsidRPr="005440D4" w:rsidRDefault="006F6468" w:rsidP="00B139BA">
      <w:pPr>
        <w:rPr>
          <w:noProof/>
        </w:rPr>
      </w:pPr>
      <w:r w:rsidRPr="005440D4">
        <w:rPr>
          <w:rFonts w:cs="Arial"/>
          <w:b/>
          <w:noProof/>
          <w:szCs w:val="28"/>
        </w:rPr>
        <w:t xml:space="preserve">1955 г. </w:t>
      </w:r>
      <w:r w:rsidR="00AA5A76" w:rsidRPr="005440D4">
        <w:rPr>
          <w:b/>
          <w:noProof/>
        </w:rPr>
        <w:t>256. (Май 15).</w:t>
      </w:r>
      <w:r w:rsidR="00AA5A76" w:rsidRPr="005440D4">
        <w:rPr>
          <w:noProof/>
        </w:rPr>
        <w:t xml:space="preserve"> Видим, Слышим, и Знаем, и, зная, Говорим: нет ничего в мире ни плохого, ни хорошего, ради чего стоило бы расстаться с космическим правом своим на Сыновство. Сказано: сынами Света наречетесь, и это есть высшее, чего может достичь и чем может обладать человек на Земле. Космический Отец есть у каждого духа, рожденного под Его Лучом. И утверждение человека в праве своем и является целью всех его жизней земных. Это и есть Космическое наследие человека, космическое право его, право его первородства. Оно и дает, и обязывает. К осознанию его, к пониманию Тайны уз Отца к сыну и сына к Отцу ведет Учение Жизни. Для этого дается священное понятие Учителя Света, который служит путем к Наивысшему. Не Он, не Учитель</w:t>
      </w:r>
      <w:r w:rsidR="000C6C5A" w:rsidRPr="005440D4">
        <w:rPr>
          <w:noProof/>
        </w:rPr>
        <w:t xml:space="preserve"> — </w:t>
      </w:r>
      <w:r w:rsidR="00AA5A76" w:rsidRPr="005440D4">
        <w:rPr>
          <w:noProof/>
        </w:rPr>
        <w:t>Наивысший, но путь к Нему. Так утверждается беспредельность иерархического начала, ибо никто не может сказать, где кончается Лестница Иерархии Света. Но для человека начинается она на Земле, и человек стоит на ней, и не внизу, а на высшей ступени, где начинается самосознание. Целые иерархии низших существ стоят ниже его. Потому велика ответственность его перед низшими собратьями и перед Высшими его. Осознанием этой ответственности и определяется высота человека и положение его на ступенях лестницы эволюции человеческой. Планетный Дух ответственен за Землю, находящуюся на Его попечении. Дух Архата разделяет эту ответственность. Ответственность за эволюцию человечества Несем. Потому Наши работники не знают устали в работе на продвижение эволюции. Это гигантская работа, это нескончаемая работа. Это работа, требующая большого напряжения духовных сил человека. Тружениками Света Зовем их, себя эволюции мира посвятивших. Много трудов было принесено ими, но необъятно поле труда будущего посева. Много работы предстоит впереди, и немалое знание потребуется от сотрудников. Вот почему так напряженно идет подготовка будущих сеятелей. Готовятся также и семена отборные, годные для эволюции. Много гнилых, много ненужных, много всхожесть свою потерявших. Лишь опытное сознание среди массы писаний и книг сможет безошибочно отобрать наиценнейшее. Пробным камнем оценки будет служить Монолит Иерархии Света. Много вреднейших измышлений людских вкраплено даже среди писаний полезных. Твердое и глубокое знание Учения необходимо, чтобы не прельститься блеском фальшивых камней. Чужой глас Сужу верным, но где они, верные, тысячелетиями утвердившие преданность свою Иерархии? Мало их, но эти немногие, вооруженные силою Лучей Владык Света, мощно и широко произведут новый посев. К тому напряженно Готовлю. Обильно Насыщаю знанием. Ближайшие Мои в Свете Моем оявлены будут. И для кого-то утверждение космического права своего, права сыновства, станет чудесной сияющей явью.</w:t>
      </w:r>
    </w:p>
    <w:p w:rsidR="00AD23CF" w:rsidRPr="005440D4" w:rsidRDefault="00AD23CF" w:rsidP="00B139BA">
      <w:pPr>
        <w:rPr>
          <w:noProof/>
        </w:rPr>
      </w:pPr>
    </w:p>
    <w:p w:rsidR="00AD23CF" w:rsidRPr="005440D4" w:rsidRDefault="006F6468" w:rsidP="00B139BA">
      <w:pPr>
        <w:rPr>
          <w:noProof/>
        </w:rPr>
      </w:pPr>
      <w:r w:rsidRPr="005440D4">
        <w:rPr>
          <w:rFonts w:cs="Arial"/>
          <w:b/>
          <w:noProof/>
          <w:szCs w:val="28"/>
        </w:rPr>
        <w:t xml:space="preserve">1955 г. </w:t>
      </w:r>
      <w:r w:rsidR="00AA5A76" w:rsidRPr="005440D4">
        <w:rPr>
          <w:b/>
          <w:noProof/>
        </w:rPr>
        <w:t>257.</w:t>
      </w:r>
      <w:r w:rsidR="00AA5A76" w:rsidRPr="005440D4">
        <w:rPr>
          <w:noProof/>
        </w:rPr>
        <w:t xml:space="preserve"> Друзья! Если принятие эволюции и Учения добровольно, то от кого же должны исходить энергии доброй воли? Не от вас ли, друзья? Не Может Учитель за вас захотеть устремиться к познанию Света. Нерушимость свободной воли обязывает, чтобы импульс первичный исходил от свободного сердца свободно, саморожденно, но не под влиянием извне. И тогда есть к чему прилагать. Импульс, вызванный искусственно, извне, цены не имеет, ибо обычно исчерпывается и затухает. Но когда касание Учителя вызывает созвучие, благодаря прошлым накоплениям, сердце, зазвучавшее так, не замолкнет. Устремляйте ко Мне сознательно и напряженно энергии сердца для оплодотворения. Придите ко Мне все желающие получить сердцем, но принесите дар свой, дабы Мог воздать вам во сто крат. Надо! Надо обязательно иметь и принести, чтобы было к чему приложить и добавить. Не Устану повторять это, ибо на этом зиждется нерушимый закон свободной воли человека. Но свободно и добровольно принесший щедро и обильно получает. Явите самоисходящую активность духа хотя бы на малой шкале, и продвижение ваше будет законным. Сидящие и ждущие, но не имеющие ничего, не надо вас! Много вас, ничего не принесших, обратилось на путь темного служения. Потому внимательно смотрите на приносящих и заботливо встречайте их. Не отпустите, не одарив, принесших хотя бы крупицу. Зерно малое может покрыть потомством своим всю Землю. Закон свободной воли остается основою во взаимоотношениях Учителя и ученика. Потому пусть стучатся, пусть ищут и пусть просят. И если увидите или встретите их, ищущих и стучащихся, щедро раздайте им дары духа, вами полученные от Учителя. Щедро получаете, щедро давайте, щедро, но соизмеримо.</w:t>
      </w:r>
    </w:p>
    <w:p w:rsidR="00AD23CF" w:rsidRPr="005440D4" w:rsidRDefault="00AD23CF" w:rsidP="00B139BA">
      <w:pPr>
        <w:rPr>
          <w:noProof/>
        </w:rPr>
      </w:pPr>
    </w:p>
    <w:p w:rsidR="00AD23CF" w:rsidRPr="005440D4" w:rsidRDefault="006F6468" w:rsidP="00B139BA">
      <w:pPr>
        <w:rPr>
          <w:noProof/>
        </w:rPr>
      </w:pPr>
      <w:r w:rsidRPr="005440D4">
        <w:rPr>
          <w:rFonts w:cs="Arial"/>
          <w:b/>
          <w:noProof/>
          <w:szCs w:val="28"/>
        </w:rPr>
        <w:t xml:space="preserve">1955 г. </w:t>
      </w:r>
      <w:r w:rsidR="00AA5A76" w:rsidRPr="005440D4">
        <w:rPr>
          <w:b/>
          <w:noProof/>
        </w:rPr>
        <w:t>258. (Май 16).</w:t>
      </w:r>
      <w:r w:rsidR="00AA5A76" w:rsidRPr="005440D4">
        <w:rPr>
          <w:noProof/>
        </w:rPr>
        <w:t xml:space="preserve"> Друг Мой, в Тонком Мире можно пройти сквозь любое препятствие. Но если это препятствие создано более сильной и огненной волей, то для воли более слабой оно непреодолимо. Так и там есть много закрытых мест, для обычных людей недоступных. Кроме того, аккумулированная при жизни психическая энергия, или огонь, несет дух до высоты, им сложенной и ему доступной, но не выше. Выше себя дух подняться не может. Не может он видеть и того, чего не хочет, чтобы он видел, более сильная воля. Там тоже есть своеобразная неприкосновенность жилища. Конечно, для высшего духа ограничений, запретов и зароков нет, но воля свободная уважается. Каждая сфера созвучных духов охраняется от вторжения посторонних и недостойных, и хранители сфер облечены властью иерархически. И нарушить ее невозможно. Обитатели низших сфер в высшие подняться не могут. Входы охраняются. Коллективы родственных душ могут держаться отдельно и охранять себя силою коллективной мощи, или воли духов, входящих в них. Особенно сильны там коллективы духовные. Ибо, как на Земле, так и на Небе. Оккультные Братства и Ордена, сильные духовной дисциплиной на Земле, сильны и там. Духовные связи там не порываются; связанные ими на Земле, с ними же уходят и туда. Печать земного ограничения или понимания остается на духе, связанном ими, и в Мире Незримом. Лучше идти туда свободным от всех уз. Продукты творчества воли более сильной не подчиняются воздействию воли более слабой. Если кто-то построил себе там дом, то разрушить это построение может лишь более огненная воля. Потому значение охранителей в Тонком Мире велико. Во время Армагеддона целые нагромождения там были разрушены Нами. Мир астральный есть мир нагромождений в известной части своей. И так как они обычно невысокого порядка, то очищение сфер было насущно необходимо. Мир Тонкий можно загромождать и Мир Тонкий можно очищать от нагромождений. Это может делать лишь огненная воля Высокого Духа. Та свобода, о которой говорилось раньше, относительна и всецело зависит от знания человека, его огненности и созвучия воли его с законами Надземного Мира. Все, построенное на созвучии с ними, особенно прочно и устойчиво. Низшие слои полны дисгармонии, и потому</w:t>
      </w:r>
      <w:r w:rsidR="000C6C5A" w:rsidRPr="005440D4">
        <w:rPr>
          <w:noProof/>
        </w:rPr>
        <w:t xml:space="preserve"> — </w:t>
      </w:r>
      <w:r w:rsidR="00AA5A76" w:rsidRPr="005440D4">
        <w:rPr>
          <w:noProof/>
        </w:rPr>
        <w:t>разложение, происходящее благодаря неустойчивости форм. Даже малое знание даст в том мире большое преимущество над теми, кто ничего не знает, и злая воля часто знание это применяет во вред. Там особенно легко обмануть человека, околдовать его, зачаровать, наложив на него желаемую форму его выражения. Сильная воля может слабого духа облечь в любое одеяние и, как волшебники в сказках, превратить во что угодно, если в это незаконное действие не вмешается хранитель или воля еще более сильная, чем воля злая. Много добра и много зла причиняется и творится в Мире Надземном. То, что осуществлено на Земле, осуществлено и там. Разница лишь в том, что пластичность материала, употребляемого для построения, позволяет широко использовать возможности созидания и разрушения, границы которых определяются огненностью воли активного духа. Для того чтобы создать что-нибудь на Земле, сперва создается желаемая форма в уме человека, создается план, а затем уже незримая форма эта опускается в мир плотный. В Тонком Мире осуществляется лишь первая фаза этого процесса, и созданная форма становится видимой там, не доходя до Земли. На Земле же она может уявиться при условии, если ее уловит чье-либо сознание из земных воплощенных и захочет уже обычным путем воплотить в жизнь. Потому столь необходимо освободить сознание свое от земных пережитков и законов плоскости плотной, в жизни земной уявляемых, ибо применение этих законов в Мире Надземном создает все то несоответствие и нагромождения, которые нарушают правильное течение эволюции. Многие слабовольные духи становятся там, равно как и здесь, жертвами злой воли. Но там возможностей к этому больше. Те, кто не признают Иерархии и не имеют защитников и покровителей хотя бы среди более сильных духов и чья воля устремлена ко злу, отдают себя во власть любого зложелателя более сильного, чем они. Даже отцы, к которым нередко устремляется дух умершего человека, как-то и чем-то могут помочь. Но сколь же мощна помощь Иерархии Света, с которой установлен сознательный контакт. Обращение к Высшему или к так называемым святым и подвижникам имеет там очень большое и скорое значение. Тьма овладевает теми, кто во тьму устремлен. И тут тоже действуют волны магнитных притяжений по созвучию. Направление притяжений утверждается волей. Вся беда в том, что большинство не знает, чего хочет, куда идет и зачем. Неопределенность и колебания вызывают и соответствующую реакцию. Как прям, тверд, сияющ и непреложен путь идущих к Владыке. Вы, признавшие Меня, осознайте, что вы имеете. Как соломинка в бурном море</w:t>
      </w:r>
      <w:r w:rsidR="000C6C5A" w:rsidRPr="005440D4">
        <w:rPr>
          <w:noProof/>
        </w:rPr>
        <w:t xml:space="preserve"> — </w:t>
      </w:r>
      <w:r w:rsidR="00AA5A76" w:rsidRPr="005440D4">
        <w:rPr>
          <w:noProof/>
        </w:rPr>
        <w:t>не знающий Иерархии. Как скала среди буйного потока, как стрела, прорезающая пространство, чтобы цели достигнуть, как орел, устремленный к Солнцу,</w:t>
      </w:r>
      <w:r w:rsidR="000C6C5A" w:rsidRPr="005440D4">
        <w:rPr>
          <w:noProof/>
        </w:rPr>
        <w:t xml:space="preserve"> — </w:t>
      </w:r>
      <w:r w:rsidR="00AA5A76" w:rsidRPr="005440D4">
        <w:rPr>
          <w:noProof/>
        </w:rPr>
        <w:t>дух, путь свой нашедший к Владыке. Владыка Близок и не Оставит во всех мирах. В мире будете иметь скорбь, но печаль ваша будет в радость, ибо с вами Владыка. Понимаете ли, что имеете? Понимаете ли, что имеете Высшее? Одни</w:t>
      </w:r>
      <w:r w:rsidR="000C6C5A" w:rsidRPr="005440D4">
        <w:rPr>
          <w:noProof/>
        </w:rPr>
        <w:t xml:space="preserve"> — </w:t>
      </w:r>
      <w:r w:rsidR="00AA5A76" w:rsidRPr="005440D4">
        <w:rPr>
          <w:noProof/>
        </w:rPr>
        <w:t>беспоповцы, а те методисты, а эти люди субботнего дня, а иные паписты, и многие, многие «исты», и нет им числа; а вы</w:t>
      </w:r>
      <w:r w:rsidR="000C6C5A" w:rsidRPr="005440D4">
        <w:rPr>
          <w:noProof/>
        </w:rPr>
        <w:t xml:space="preserve"> — </w:t>
      </w:r>
      <w:r w:rsidR="00AA5A76" w:rsidRPr="005440D4">
        <w:rPr>
          <w:noProof/>
        </w:rPr>
        <w:t>Мои. И Я, Владыка Шамбалы, освобождаю вас, идущих ко Мне, от всего, что измышлено и создано умом человеческим, от всех временных, преходящих и условных форм понимания Истины, от всех догм, от всех ограничений, от всего, связывающего свободу духа в его устремлении ко Мне. Пусть все верования останутся с теми, кому они нужны. Вы же следуйте за Мною и помните, что даже под окаменевшими формами поруганных и искаженных религий можно отыскать крупицы истинного знания, столь нужного для них, Меня не признавших. Потому не осуждайте ни чьей веры, если она помогает кому-то к Высшему обратиться. Лишь фанатизм и изуверство недопустимы. Вы же будьте свободны от всего, ограниченного людскими измышлениями.</w:t>
      </w:r>
    </w:p>
    <w:p w:rsidR="00AD23CF" w:rsidRPr="005440D4" w:rsidRDefault="00AD23CF" w:rsidP="00B139BA">
      <w:pPr>
        <w:rPr>
          <w:noProof/>
        </w:rPr>
      </w:pPr>
    </w:p>
    <w:p w:rsidR="00AD23CF" w:rsidRPr="005440D4" w:rsidRDefault="008F2A93" w:rsidP="00B139BA">
      <w:pPr>
        <w:rPr>
          <w:noProof/>
        </w:rPr>
      </w:pPr>
      <w:r w:rsidRPr="005440D4">
        <w:rPr>
          <w:rFonts w:cs="Arial"/>
          <w:b/>
          <w:noProof/>
          <w:szCs w:val="28"/>
        </w:rPr>
        <w:t xml:space="preserve">1955 г. </w:t>
      </w:r>
      <w:r w:rsidR="00AA5A76" w:rsidRPr="005440D4">
        <w:rPr>
          <w:b/>
          <w:noProof/>
        </w:rPr>
        <w:t>259.</w:t>
      </w:r>
      <w:r w:rsidR="00AA5A76" w:rsidRPr="005440D4">
        <w:rPr>
          <w:noProof/>
        </w:rPr>
        <w:t xml:space="preserve"> Да! Да! Да! Утверждаю тысячекратно величие духа и главенство его над явлениями Невидимого и видимого мира. Дух первороден. Дух берется как основа вещей тонкого и плотного порядка. Он</w:t>
      </w:r>
      <w:r w:rsidR="000C6C5A" w:rsidRPr="005440D4">
        <w:rPr>
          <w:noProof/>
        </w:rPr>
        <w:t xml:space="preserve"> — </w:t>
      </w:r>
      <w:r w:rsidR="00AA5A76" w:rsidRPr="005440D4">
        <w:rPr>
          <w:noProof/>
        </w:rPr>
        <w:t>за всеми явлениями материальной шкалы. Дух</w:t>
      </w:r>
      <w:r w:rsidR="000C6C5A" w:rsidRPr="005440D4">
        <w:rPr>
          <w:noProof/>
        </w:rPr>
        <w:t xml:space="preserve"> — </w:t>
      </w:r>
      <w:r w:rsidR="00AA5A76" w:rsidRPr="005440D4">
        <w:rPr>
          <w:noProof/>
        </w:rPr>
        <w:t>это душа материи. Дух</w:t>
      </w:r>
      <w:r w:rsidR="000C6C5A" w:rsidRPr="005440D4">
        <w:rPr>
          <w:noProof/>
        </w:rPr>
        <w:t xml:space="preserve"> — </w:t>
      </w:r>
      <w:r w:rsidR="00AA5A76" w:rsidRPr="005440D4">
        <w:rPr>
          <w:noProof/>
        </w:rPr>
        <w:t>это огонь. И этот огонь, преломленный в микрокосме человеческом, может достичь высочайших и тончайших форм своего уявления. Огонь в духе человека выше огней всех проявлен, огней дифференцированного духа вне его. Нечто внутри человека имеет власть над всем, что вне его. И к осознанию этой царственной власти над всякою плотью идет человек через жизнь и через все те формы ее, в которые он воплощается. Для каждой сферы, или для каждого из миров, строит он себе проводник из материи этого мира: для земного</w:t>
      </w:r>
      <w:r w:rsidR="000C6C5A" w:rsidRPr="005440D4">
        <w:rPr>
          <w:noProof/>
        </w:rPr>
        <w:t xml:space="preserve"> — </w:t>
      </w:r>
      <w:r w:rsidR="00AA5A76" w:rsidRPr="005440D4">
        <w:rPr>
          <w:noProof/>
        </w:rPr>
        <w:t>земной, астрального</w:t>
      </w:r>
      <w:r w:rsidR="000C6C5A" w:rsidRPr="005440D4">
        <w:rPr>
          <w:noProof/>
        </w:rPr>
        <w:t xml:space="preserve"> — </w:t>
      </w:r>
      <w:r w:rsidR="00AA5A76" w:rsidRPr="005440D4">
        <w:rPr>
          <w:noProof/>
        </w:rPr>
        <w:t>тонкий, Ментального</w:t>
      </w:r>
      <w:r w:rsidR="000C6C5A" w:rsidRPr="005440D4">
        <w:rPr>
          <w:noProof/>
        </w:rPr>
        <w:t xml:space="preserve"> — </w:t>
      </w:r>
      <w:r w:rsidR="00AA5A76" w:rsidRPr="005440D4">
        <w:rPr>
          <w:noProof/>
        </w:rPr>
        <w:t>мысленный и Огненного</w:t>
      </w:r>
      <w:r w:rsidR="000C6C5A" w:rsidRPr="005440D4">
        <w:rPr>
          <w:noProof/>
        </w:rPr>
        <w:t xml:space="preserve"> — </w:t>
      </w:r>
      <w:r w:rsidR="00AA5A76" w:rsidRPr="005440D4">
        <w:rPr>
          <w:noProof/>
        </w:rPr>
        <w:t>огненный. Строит себе проводник для постепенного утверждения власти своей над всем, что вовне. Эти проводники состоят из материи той плоскости, на которой они проявляются. Овладение каждым из проводников, полное и завершенное, означает овладение той материей, из которой они состоят, а потому и всей материей данной плоскости и всеми явлениями, с ней связанными. Глубина изречения «Тот побеждает все, кто самого себя сумел победить» означает и указывает на победу над своими оболочками и подчинение движений в материи их воле. Воля, научившаяся распоряжаться этой материей внутри, то есть в проводнике заключенной, тем самым власть над всей прочей материей того же порядка, то есть той же плоскости, получает. Так, подчинивший себе и победивший материю и процессы в ней, в своей астральной оболочке, становится победителем материи астрального мира и входит в этот мир как властелин, но не раб, как это происходит с большинством людей. Потому к овладению собой Призывает Учитель. Потому через овладение собой приходит высшая власть. Потому господство духа над всякою плотью прежде всего в микрокосме своем утверждается. К высшей власти над миром путь лежит через себя. Иного пути нет. Ибо человек</w:t>
      </w:r>
      <w:r w:rsidR="000C6C5A" w:rsidRPr="005440D4">
        <w:rPr>
          <w:noProof/>
        </w:rPr>
        <w:t xml:space="preserve"> — </w:t>
      </w:r>
      <w:r w:rsidR="00AA5A76" w:rsidRPr="005440D4">
        <w:rPr>
          <w:noProof/>
        </w:rPr>
        <w:t>это путь.</w:t>
      </w:r>
    </w:p>
    <w:p w:rsidR="00AD23CF" w:rsidRPr="005440D4" w:rsidRDefault="00AD23CF" w:rsidP="00B139BA">
      <w:pPr>
        <w:rPr>
          <w:noProof/>
        </w:rPr>
      </w:pPr>
    </w:p>
    <w:p w:rsidR="00E8769F" w:rsidRPr="005440D4" w:rsidRDefault="008F2A93" w:rsidP="00B139BA">
      <w:pPr>
        <w:rPr>
          <w:noProof/>
        </w:rPr>
      </w:pPr>
      <w:r w:rsidRPr="005440D4">
        <w:rPr>
          <w:rFonts w:cs="Arial"/>
          <w:b/>
          <w:noProof/>
          <w:szCs w:val="28"/>
        </w:rPr>
        <w:t xml:space="preserve">1955 г. </w:t>
      </w:r>
      <w:r w:rsidR="00AA5A76" w:rsidRPr="005440D4">
        <w:rPr>
          <w:b/>
          <w:noProof/>
        </w:rPr>
        <w:t>260. (Май 17).</w:t>
      </w:r>
      <w:r w:rsidR="00AA5A76" w:rsidRPr="005440D4">
        <w:rPr>
          <w:noProof/>
        </w:rPr>
        <w:t xml:space="preserve"> Приходим снова к тому же: без причины ничего не бывает, даже чудес. Всему предшествует что-то, и все порождается чем-то. Следствие созвучно причине, и причина</w:t>
      </w:r>
      <w:r w:rsidR="000C6C5A" w:rsidRPr="005440D4">
        <w:rPr>
          <w:noProof/>
        </w:rPr>
        <w:t xml:space="preserve"> — </w:t>
      </w:r>
      <w:r w:rsidR="00AA5A76" w:rsidRPr="005440D4">
        <w:rPr>
          <w:noProof/>
        </w:rPr>
        <w:t>следствию. Причина и следствие есть явление в целом: на одном конце его</w:t>
      </w:r>
      <w:r w:rsidR="000C6C5A" w:rsidRPr="005440D4">
        <w:rPr>
          <w:noProof/>
        </w:rPr>
        <w:t xml:space="preserve"> — </w:t>
      </w:r>
      <w:r w:rsidR="00AA5A76" w:rsidRPr="005440D4">
        <w:rPr>
          <w:noProof/>
        </w:rPr>
        <w:t>причина, на другом</w:t>
      </w:r>
      <w:r w:rsidR="000C6C5A" w:rsidRPr="005440D4">
        <w:rPr>
          <w:noProof/>
        </w:rPr>
        <w:t xml:space="preserve"> — </w:t>
      </w:r>
      <w:r w:rsidR="00AA5A76" w:rsidRPr="005440D4">
        <w:rPr>
          <w:noProof/>
        </w:rPr>
        <w:t>следствие. Жизнь человека</w:t>
      </w:r>
      <w:r w:rsidR="000C6C5A" w:rsidRPr="005440D4">
        <w:rPr>
          <w:noProof/>
        </w:rPr>
        <w:t xml:space="preserve"> — </w:t>
      </w:r>
      <w:r w:rsidR="00AA5A76" w:rsidRPr="005440D4">
        <w:rPr>
          <w:noProof/>
        </w:rPr>
        <w:t>это постоянное пожинание прежних причин и постоянное создание новых. Человек все время пожинает и сеет, сеет и пожинает. Посев и жатва различаются в том, что кармически жатва неизбежна, но посев новых причин зависит от воли человека. Самый процесс посева тоже неизбежен, пока человек живет, но выбор зерен зависит от него самого. Вы мудро сейте, зная, как неизбежна жатва. Итак, жатвы не избежать, не отстранить порожденных следствий. Долги приходится платить. Но в кармических расчетах есть нечто, находящееся всецело в воле человека</w:t>
      </w:r>
      <w:r w:rsidR="000C6C5A" w:rsidRPr="005440D4">
        <w:rPr>
          <w:noProof/>
        </w:rPr>
        <w:t xml:space="preserve"> — </w:t>
      </w:r>
      <w:r w:rsidR="00AA5A76" w:rsidRPr="005440D4">
        <w:rPr>
          <w:noProof/>
        </w:rPr>
        <w:t>это отражение сознания, состояние его в моменты расплаты, или жатвы прежних причин. Долг можно заплатить, мучаясь и страдая, или же спокойно и радостно расставаясь с ним и освобождаясь от кармического груза. И этой свободы в отношении человека к кармическим платежам, к погашению кармы, к ликвидации прошлого не может никто отнять у него. Это сфера священной свободы человека. Многим можно огорчаться, но освобождению своему можно лишь радоваться. Относительно</w:t>
      </w:r>
      <w:r w:rsidR="000C6C5A" w:rsidRPr="005440D4">
        <w:rPr>
          <w:noProof/>
        </w:rPr>
        <w:t xml:space="preserve"> — </w:t>
      </w:r>
      <w:r w:rsidR="00AA5A76" w:rsidRPr="005440D4">
        <w:rPr>
          <w:noProof/>
        </w:rPr>
        <w:t>все. Многие развлечения, доставляющие людям удовольствие, для некоторых могли бы явиться наказанием, источником неприятностей и трудностей. Все зависит от отношения человека. Но это отношение утверждается его волей, быть может, даже и бессознательно. Но может оно волею порождаться сознательно, освобождая сознание от власти кармы. Да! Да! Да! Говорим об освобождении сознания от власти кармических следствий над ним. Обратите внимание на то, что говорится не об освобождении от самой кармы, не от самих следствий, но от власти этих следствий над сознанием. Предположим, что старый человек теряет все: имущество, кров, работу, друзей. Обыватель впадет в отчаяние; мудрый же скажет: «Благая рука судьбы освободила меня перед близким переходом в Мир Тонкий от всего, что связывало меня с Землею». Ибо не связанный ничем в свободе переходит в Мир Надземный. Жалка и безрадостна участь бездомного странника, и тяжка его судьба. Но это по-земному. Свободными они приходят в Мир тот и к дому-тюрьме не привязанными. Мудрое понимание жизни, которая представляет собою течение кармы, дает власть человеку над нею. В свободе или в рабстве у кармы совершает свой путь человек. Потому при каждом явлении кармы должен сказать себе человек, как хочет относиться он, но не карма, к очередному ее уявлению. Каждое явление двойственно. Много огорчений от людей, но каждому уроку можно порадоваться, ибо научает познать природу человека и обогащает опыт. Во всем можно найти эту положительную, полезную и нужную сторону вещей, даже кармического порядка. Многие стремятся к жизни привольной и легкой, но благо тем, карма которых лишает их возможности жить в одури благополучия и открывает тем пути восхождения духа. Идущая переоценка ценностей должна коснуться всего. Все мерки условны. Рычаги, передвигающие рамки условности, в воле человека, и стальной топор в руках человека каменного века мог считаться неоценимым богатством, а богатство для духа, стоящего на распутье путей, ведущих во мрак и ко Свету,</w:t>
      </w:r>
      <w:r w:rsidR="000C6C5A" w:rsidRPr="005440D4">
        <w:rPr>
          <w:noProof/>
        </w:rPr>
        <w:t xml:space="preserve"> — </w:t>
      </w:r>
      <w:r w:rsidR="00AA5A76" w:rsidRPr="005440D4">
        <w:rPr>
          <w:noProof/>
        </w:rPr>
        <w:t>проклятием. Надо пересмотреть все. Жители некоторых островов, где природа без всякого труда с их стороны дает им все, что им надо, вырождаются и из состояния дикарства не выходят. Дары природы стали для них кармическим источником смерти духа. Пламя бушующее, удары могучие и смена, резкая и неожиданная, огня водой, жары холодом позволяют клинок закалить. Так закаляется и клинок духа, меч духа, который сверкает в руках победителя. Если понять, в чем состоит власть человека над кармой и как она осуществляется, многое прояснится и встанет на должное место, а главное, даст в руки человека рычаги управления над собою и укажет пути к тому, как собой овладеть, не подчиняясь владычеству кармы. Освобождение от власти кармы следует искать не там и не в том, где его ищут. Конечно, понимание закона избавит человека от сознательного порождения тяжких причин, но только одно это обстоятельство все же свободы не даст. Свобода внутри человека, свобода в духе, который над всем и над которым власти ничто не имеет, даже сны жизни земной, захватывающие его сознание, когда он живет на Земле. Но жизнь на Земле временна. Сила человека</w:t>
      </w:r>
      <w:r w:rsidR="000C6C5A" w:rsidRPr="005440D4">
        <w:rPr>
          <w:noProof/>
        </w:rPr>
        <w:t xml:space="preserve"> — </w:t>
      </w:r>
      <w:r w:rsidR="00AA5A76" w:rsidRPr="005440D4">
        <w:rPr>
          <w:noProof/>
        </w:rPr>
        <w:t>в осознании временности жизни земной и вечности и нерушимости зерна духа в себе. В этом и ищите пути освобождения от власти кармы над сознанием.</w:t>
      </w:r>
    </w:p>
    <w:p w:rsidR="00E8769F" w:rsidRPr="005440D4" w:rsidRDefault="00E8769F" w:rsidP="00B139BA">
      <w:pPr>
        <w:rPr>
          <w:noProof/>
        </w:rPr>
      </w:pPr>
    </w:p>
    <w:p w:rsidR="00E8769F" w:rsidRPr="005440D4" w:rsidRDefault="003710A5" w:rsidP="00B139BA">
      <w:pPr>
        <w:rPr>
          <w:noProof/>
        </w:rPr>
      </w:pPr>
      <w:r w:rsidRPr="005440D4">
        <w:rPr>
          <w:rFonts w:cs="Arial"/>
          <w:b/>
          <w:noProof/>
          <w:szCs w:val="28"/>
        </w:rPr>
        <w:t xml:space="preserve">1955 г. </w:t>
      </w:r>
      <w:r w:rsidR="00AA5A76" w:rsidRPr="005440D4">
        <w:rPr>
          <w:b/>
          <w:noProof/>
        </w:rPr>
        <w:t>261.</w:t>
      </w:r>
      <w:r w:rsidR="00AA5A76" w:rsidRPr="005440D4">
        <w:rPr>
          <w:noProof/>
        </w:rPr>
        <w:t xml:space="preserve"> Утверждается Мной беспредельность во всем, что от блага. Лишь тьма конечна. Эволюция есть продвижение в Беспредельность всего, что проявлено в мире. Поэтому беспредельность заключена в потенциале каждого эволюционирующего центра. Эволюционируют атомы, а также и вся материя. Эволюция материи заключается в ее утончении, или разрежении. Одновременно с человеком эволюционирует и вся планета. Между степенью эволюции Земли и человечества, ее населяющего, соответствие полное. Несоответствие вызывает вырождение целых народов и рас. Выживают те виды, которые уявляют согласованность свою с состоянием планеты. Эта согласованность тесно связана с состоянием всех принципов, или планов, тела земного, невидимых и видимых. Так же, как человек живет на физическом плане, или на твердой оболочке планеты, живет он в ее оболочках, или на планах более тонких. Земля</w:t>
      </w:r>
      <w:r w:rsidR="000C6C5A" w:rsidRPr="005440D4">
        <w:rPr>
          <w:noProof/>
        </w:rPr>
        <w:t xml:space="preserve"> — </w:t>
      </w:r>
      <w:r w:rsidR="00AA5A76" w:rsidRPr="005440D4">
        <w:rPr>
          <w:noProof/>
        </w:rPr>
        <w:t>дом земной человека, дом астральный, и ментальный, и выше. Чем выше план, тем более открыт он соприкосновению или слиянию с аурами других миров. Явления и энергии всех планов тесно переплетены между собою. Человек</w:t>
      </w:r>
      <w:r w:rsidR="000C6C5A" w:rsidRPr="005440D4">
        <w:rPr>
          <w:noProof/>
        </w:rPr>
        <w:t xml:space="preserve"> — </w:t>
      </w:r>
      <w:r w:rsidR="00AA5A76" w:rsidRPr="005440D4">
        <w:rPr>
          <w:noProof/>
        </w:rPr>
        <w:t>гражданин всех планов существования, то есть в потенциале своем предназначен и имеет право на все. Для проявления на каждом плане строятся соответствующие проводники, или тела, которые эволюционируют вместе с планетой. Кто-то идет впереди, продвигая эволюцию. Эти пионеры эволюции существуют во всех царствах природы, и на всех планах, и, прежде всего, в гуще самого человечества. Ведущие они, но не те, кто плетется в хвосте. Не говоря о Братьях человечества, стоящих очень высоко, эти пионеры, или ведущие, составляют тоже своего рода братство, члены которого, служа общей цели, часто не знают друг друга, ибо объединены не формально, но энергетически. Как бы отдельные энергетические точки включены в общую силовую систему. Мы, Братья человечества, их невидимо Объединяем. Их продвижение идет всегда вперед по ступеням эволюции. За ними идут массы, желая того или не желая. Ведущим нелегко, ибо стоят головою выше окружающих. Это Наши помощники и исполнители воли Нашей, правда, часто бессознательные, то есть не знающие о своей связи с Иерархией Света. Этих помощников разных степеней много рассеяно среди масс. Следующая над ними ступень</w:t>
      </w:r>
      <w:r w:rsidR="000C6C5A" w:rsidRPr="005440D4">
        <w:rPr>
          <w:noProof/>
        </w:rPr>
        <w:t xml:space="preserve"> — </w:t>
      </w:r>
      <w:r w:rsidR="00AA5A76" w:rsidRPr="005440D4">
        <w:rPr>
          <w:noProof/>
        </w:rPr>
        <w:t>это ступень сознательного сотрудничества с Иерархией Света. Система построения эволюции иерархична. Как бы сверху вниз распространяется Свет, последовательно уменьшаясь в своей интенсивности по мере снисхождения по лестнице эволюции. Когда человек принимает эволюцию сознательно и ему ведом ее план, продвижение его ускоряется. Даже само физическое тело стремится созвучать намеченному плану эволюции. План эволюции, намеченный Нами, надо знать, дабы хотя бы этим прилежать поступательному движению целого. Раскрытие огненных центров</w:t>
      </w:r>
      <w:r w:rsidR="000C6C5A" w:rsidRPr="005440D4">
        <w:rPr>
          <w:noProof/>
        </w:rPr>
        <w:t xml:space="preserve"> — </w:t>
      </w:r>
      <w:r w:rsidR="00AA5A76" w:rsidRPr="005440D4">
        <w:rPr>
          <w:noProof/>
        </w:rPr>
        <w:t>следующий этап в развитии человечества. Он будет осуществляться в шестой расе. Почтим Матерь Агни Йоги</w:t>
      </w:r>
      <w:r w:rsidR="000C6C5A" w:rsidRPr="005440D4">
        <w:rPr>
          <w:noProof/>
        </w:rPr>
        <w:t xml:space="preserve"> — </w:t>
      </w:r>
      <w:r w:rsidR="00AA5A76" w:rsidRPr="005440D4">
        <w:rPr>
          <w:noProof/>
        </w:rPr>
        <w:t>огненную провозвестницу Новой Эпохи, духом и телом своим утвердившую ныне прообраз грядущего преображения человеческой расы.</w:t>
      </w:r>
    </w:p>
    <w:p w:rsidR="00E8769F" w:rsidRPr="005440D4" w:rsidRDefault="00E8769F" w:rsidP="00B139BA">
      <w:pPr>
        <w:rPr>
          <w:noProof/>
        </w:rPr>
      </w:pPr>
    </w:p>
    <w:p w:rsidR="00E8769F" w:rsidRPr="005440D4" w:rsidRDefault="003710A5" w:rsidP="00B139BA">
      <w:pPr>
        <w:rPr>
          <w:noProof/>
        </w:rPr>
      </w:pPr>
      <w:r w:rsidRPr="005440D4">
        <w:rPr>
          <w:rFonts w:cs="Arial"/>
          <w:b/>
          <w:noProof/>
          <w:szCs w:val="28"/>
        </w:rPr>
        <w:t xml:space="preserve">1955 г. </w:t>
      </w:r>
      <w:r w:rsidR="00AA5A76" w:rsidRPr="005440D4">
        <w:rPr>
          <w:b/>
          <w:noProof/>
        </w:rPr>
        <w:t>262. (Май 18).</w:t>
      </w:r>
      <w:r w:rsidR="00AA5A76" w:rsidRPr="005440D4">
        <w:rPr>
          <w:noProof/>
        </w:rPr>
        <w:t xml:space="preserve"> Сын Мой, осознал ли до конца, что каждое устремление к Владыке, каждая энергия, ко Мне посланная, возвращается обратно, нагруженная дарами Моими, по созвучию в нее вложенными или к ней добавленными удесятеренно? Потому и Говорю: «Принесите Мне каждый дар свой, дабы Мог вернуть его приумноженным». Все, что вы устремляете ко Мне, растет, как посев лучший. И получаете по созвучию, и снимаете жатву с него всякий раз плодоносную. Законы оккультной механики, или психомеханики, действуют безотказно. Осознание этого дает спокойствие восприятия и уверенность. Не случайность случайно уловленных мыслей, но определенный, методический и реальный процесс расширения сознания и получения сокровищ знания из пространства от фокуса иерархического. Учащиеся для получения знаний идут в школы и там с помощью учителей их получают. Ныне, в добавление к этому, дается людям новый конкретный метод получения знаний путем контакта при помощи одиночного или пространственного провода к сокровищнице всякого знания, к сокровищнице космической. Конечно, одиночный провод, соединяющий с Учителем Света легче и безопаснее. Освоив его, человек может, будучи охраняем, отваживаться на использование провода пространственного. Этот последний может быть опасен для нетвердого сознания и сознания, не умеющего владеть собою, ибо по созвучию получаем, но созвучия могут быть разные. Мы Говорим о созвучии с Фокусом Иерархии Света. Систематичность и закономерность расширения сознания путем психомеханики осуществляется при помощи Учителя, и тогда становятся доступными оба провода. Лучше начинать с провода одиночного, связующего ученика с избранным Иерархом. Многое зависит от огненности и утонченности приемника. Если огненность сознания позволяет решать сложнейшие задачи мгновенно, то из этого следует, что шкала знаний ничем не ограничена, надо лишь установить созвучную волну. Знание существует в пространстве, откуда и извлекается оно человеком. Творческая способность духа позволяет сочетать полученные элементы в новых комбинациях, и получается сфера творчества человеческого. Потому Мы Говорим об Основах, из которых и на базисе которых можно сочетать новые построения. Все зависит от Основ. Строить можно лишь на фундаменте правильном, строить надолго и прочно, как это делали строители пирамид. Расширение сознания по созвучию является основным методом психомеханики. Методы психомеханики так же явно практичны, жизненны и конкретны, как и любой академический метод, только они несколько своеобычны и требуют руководства Учителя. Но на Записях данных дается миру пример того, как сознание, к Учителю устремленное, может, не ходя в школу, получать то, что ни одна школа в мире не в состоянии дать. Знания обычные можно получить в школе. Знание необычного</w:t>
      </w:r>
      <w:r w:rsidR="000C6C5A" w:rsidRPr="005440D4">
        <w:rPr>
          <w:noProof/>
        </w:rPr>
        <w:t xml:space="preserve"> — </w:t>
      </w:r>
      <w:r w:rsidR="00AA5A76" w:rsidRPr="005440D4">
        <w:rPr>
          <w:noProof/>
        </w:rPr>
        <w:t>от Нас. Учение Жизни уже дано человечеству, но через избранные приемники дается нечто еще более расширяющее и конкретизирующее основное Учение. Не искажение, не исправление, но именно расширение данных основ по линиям преломления Лучей Моих через индивидуальность созвучного духа. Много цветов на лугу, и много трав, и много разных при этом. Не в однотонности и однообразии, но в многогранности утверждается течение эволюции. Много цветов в Моем саду, и каждый цветет своим цветом. Если личность</w:t>
      </w:r>
      <w:r w:rsidR="000C6C5A" w:rsidRPr="005440D4">
        <w:rPr>
          <w:noProof/>
        </w:rPr>
        <w:t xml:space="preserve"> — </w:t>
      </w:r>
      <w:r w:rsidR="00AA5A76" w:rsidRPr="005440D4">
        <w:rPr>
          <w:noProof/>
        </w:rPr>
        <w:t>явление временное, то Индивидуальность духа есть явление законно космическое и постоянное. Иерархия Света состоит из Великих Индивидуальностей. Потому индивидуальное начало, космически индивидуальное, заложено Нами как основание эволюции. Но индивидуальность эта, Индивидуальность духа, ничего общего не имеет с эгоцентризмом, эгоизмом личности и проявлениями самости в человеке. Говорю о бессмертной перевоплощающейся Индивидуальности человека. Ее Утверждаем и Строим на ней эволюцию человечества. Личность человека, подобно весенней листве и цветам, рождается каждую весну, чтобы исчезнуть осенью и быть унесенной потоком жизни в невозвратное, но само дерево не умирает. Так и Индивидуальность человека древу жизни подобна. Запомните: строить можно прочно лишь на Основах, все прочие построения будут на песке. Укажем методы и пути получения непосредственного знания путем чувствознания и всем, кто хочет следовать Указаниям Нашим, открыты врата. «И Мы Открываем врата».</w:t>
      </w:r>
    </w:p>
    <w:p w:rsidR="00E8769F" w:rsidRPr="005440D4" w:rsidRDefault="00E8769F" w:rsidP="00B139BA">
      <w:pPr>
        <w:rPr>
          <w:noProof/>
        </w:rPr>
      </w:pPr>
    </w:p>
    <w:p w:rsidR="00AD23CF" w:rsidRPr="005440D4" w:rsidRDefault="003710A5" w:rsidP="00B139BA">
      <w:pPr>
        <w:rPr>
          <w:noProof/>
        </w:rPr>
      </w:pPr>
      <w:r w:rsidRPr="005440D4">
        <w:rPr>
          <w:rFonts w:cs="Arial"/>
          <w:b/>
          <w:noProof/>
          <w:szCs w:val="28"/>
        </w:rPr>
        <w:t xml:space="preserve">1955 г. </w:t>
      </w:r>
      <w:r w:rsidR="00AA5A76" w:rsidRPr="005440D4">
        <w:rPr>
          <w:b/>
          <w:noProof/>
        </w:rPr>
        <w:t>263. (Май 19).</w:t>
      </w:r>
      <w:r w:rsidR="00AA5A76" w:rsidRPr="005440D4">
        <w:rPr>
          <w:noProof/>
        </w:rPr>
        <w:t xml:space="preserve"> Можно уподобить психический аппарат человека киноаппарату, на ленту которого запечатлевают вибрации внешней среды. На что направлен объектив и звуковая установка, то и фиксируется. Для регистрирования звуков нужна известная их изоляция. Направление всей аппаратуры дается оператором. Так и чистая фильма сознания, могущая воспринимать звуки, цвета, свет, и, кроме того, мысли, и чувства, и вообще все вибрации на их шкале утончения и огненности, запечатлевает их в соответствии с качеством и утонченностью аппарата человеческого духа. Эти аппараты бывают разные: хорошие и плохие, простые и редкие, дефективные и исправные, дающие чистоту тона и звука, или не имеющие четкости. Разнообразие их варьируется до бесконечности, но каждый человек крутит свою фильму жизни и откладывает ее в Чаше. Запечатлевая ленту жизни, он в то же самое время является главным исполнителем главной роли, центральной фигурой фильмы. Лишь Безмолвный Рекордер в нем только Смотрит, не принимая непосредственного и прямого участия в мистериях жизни, хотя и Является Тем, ради Которого она совершается. Постоянство непрерываемого течения жизни, постоянную работу психокиноаппарата человеческого духа надо понять как непременное условие жизни. Вопрос лишь в том, как запечатлевается и что. Фильма будет фиксировать то, на что направлен аппарат духа, и линза сознания будет как бы объективом, воспринимающим вибрации определенного порядка: световые, звуковые и так далее. Установка линзы сознания столь важна, что можно сидеть в комнате, где разговаривают люди, и, направив ее внутрь себя или сосредоточив на чем-то вовне, в данной комнате не находящемся, можно ничего не видеть и не слышать из того, что находится вокруг. Оператор находится внутри человека, и аппарат духа подчиняется ему. Власть над своим микрокосмом и его способностями плохо осознается человеком. Все принимается как таковое, без вдумчивого отношения и анализа. Но если взять хотя бы способность речи, огненное значение звука, букв, слов и речи человеческой, ее воздействие на вибрации нервной системы своей и других людей, если подумать о миллионах лет существования немых рас, то можно начать понимать, что ключ от мощи огненного воздействия звуков в руках человека. Сделайте опыт: говорите спокойно и медленно, вкладывая в каждый звук мощь утвержденного спокойствия, и собеседник станет спокойным; говорите взволнованно и раздраженно, и он раздражится; говорите, испытывая страх и беспокойство, и человек всей своей нервной системой будет вибрировать в унисон. Звуки человеческой речи, помимо самого звука, несут в себе отпечатки эмоционального состояния человека, и наслоения мыслей, им сопутствующих, и вибрации ауры. Воздействие человека на все окружающее: на людей, на животных, на растения, на вещи, на среду, на пространство</w:t>
      </w:r>
      <w:r w:rsidR="000C6C5A" w:rsidRPr="005440D4">
        <w:rPr>
          <w:noProof/>
        </w:rPr>
        <w:t xml:space="preserve"> — </w:t>
      </w:r>
      <w:r w:rsidR="00AA5A76" w:rsidRPr="005440D4">
        <w:rPr>
          <w:noProof/>
        </w:rPr>
        <w:t>мощно. И когда это делается сознательно, мощь воздействия усиливается. Она возрастает по мере возрастания и усиления огненного потенциала человека. Происходит не только фиксация вибраций при помощи киноаппарата духа, но и активная репродукция, и, кроме того, активное творчество новое, проектирующее и посылающее плоды свои в окружающую среду и пространство. Сложен аппарат человеческий и чудесен, и беспределен потенциал его возможностей. Подумайте только, как писатель или поэт в воображении своем в Мире Незримом создает целые фильмы жизней своих героев</w:t>
      </w:r>
      <w:r w:rsidR="000C6C5A" w:rsidRPr="005440D4">
        <w:rPr>
          <w:noProof/>
        </w:rPr>
        <w:t xml:space="preserve"> — </w:t>
      </w:r>
      <w:r w:rsidR="00AA5A76" w:rsidRPr="005440D4">
        <w:rPr>
          <w:noProof/>
        </w:rPr>
        <w:t>ярко, картинно, в красках и так живо и жизненно, что даже облеченные в слова и отпечатанные на бумаге, то есть уже лишенные значительной доли своей видимости и жизненности, они все же мощно воздействуют на воспринимающий аппарат читателя. Но сколь же ярок и жив в своей оригинальной первичной, но законченной форме этот созданный воображением писателя мир запечатленных им на страницах печатных листов образов. Психоленты, творимые воображением человека, могут быть чудесны и изумительны. Все музыкальные и вокальные произведения есть не что иное, как зафиксированные психоленты звуков, запечатленные или созданные воображением человека. Человек</w:t>
      </w:r>
      <w:r w:rsidR="000C6C5A" w:rsidRPr="005440D4">
        <w:rPr>
          <w:noProof/>
        </w:rPr>
        <w:t xml:space="preserve"> — </w:t>
      </w:r>
      <w:r w:rsidR="00AA5A76" w:rsidRPr="005440D4">
        <w:rPr>
          <w:noProof/>
        </w:rPr>
        <w:t>призванный творец. Его микрокосм</w:t>
      </w:r>
      <w:r w:rsidR="000C6C5A" w:rsidRPr="005440D4">
        <w:rPr>
          <w:noProof/>
        </w:rPr>
        <w:t xml:space="preserve"> — </w:t>
      </w:r>
      <w:r w:rsidR="00AA5A76" w:rsidRPr="005440D4">
        <w:rPr>
          <w:noProof/>
        </w:rPr>
        <w:t>это чудеснейший и сложнейший аппарат, созданный для творчества и эволюционирующий в Беспредельность для беспредельного развития этой творческой мощи. Творчество</w:t>
      </w:r>
      <w:r w:rsidR="000C6C5A" w:rsidRPr="005440D4">
        <w:rPr>
          <w:noProof/>
        </w:rPr>
        <w:t xml:space="preserve"> — </w:t>
      </w:r>
      <w:r w:rsidR="00AA5A76" w:rsidRPr="005440D4">
        <w:rPr>
          <w:noProof/>
        </w:rPr>
        <w:t>это удел и назначение человека. Себя самого, свои возможности, свой потенциал и свое назначение во Вселенной человек должен знать и осознать. Приветствуем творчество, в чем бы, где бы и как бы оно ни проявлялось, если оно не от тьмы. И темные тоже творят. И если светлое творчество несет с собою свет, то темное</w:t>
      </w:r>
      <w:r w:rsidR="000C6C5A" w:rsidRPr="005440D4">
        <w:rPr>
          <w:noProof/>
        </w:rPr>
        <w:t xml:space="preserve"> — </w:t>
      </w:r>
      <w:r w:rsidR="00AA5A76" w:rsidRPr="005440D4">
        <w:rPr>
          <w:noProof/>
        </w:rPr>
        <w:t>тьму. Все, что психотворится человеком, реально. Все, что исходит от человека, в основе своей имеет уявление энергий определенного порядка, то есть того, что действительно существует. Все, что исходит от человека и творится человеком в сфере его мыслей, чувств и эмоций, может быть видимо именно на плане, физически незримом. Все тайное здесь явно, ярко и красочно видимо там. Потому о том, творцом чего является человек, непрерывно и постоянно творящий, следует хорошо подумать, ибо ответственность за продукты своего творчества несет на себе он сам, их творец. Мы Наблюдаем за творчеством любимых учеников и Радуемся, когда оно идет в созвучии с красотою. Запомните: психокиноаппарат человеческого духа обладает способностью запечатлевать явления и способностью проектировать их. За проекционную способность сознания, активно уявляющуюся, человек несет ответственность особо суровую. Потому Говорю: «Творите Красотою».</w:t>
      </w:r>
    </w:p>
    <w:p w:rsidR="00AD23CF" w:rsidRPr="005440D4" w:rsidRDefault="00AD23CF" w:rsidP="00B139BA">
      <w:pPr>
        <w:rPr>
          <w:noProof/>
        </w:rPr>
      </w:pPr>
    </w:p>
    <w:p w:rsidR="00E8769F" w:rsidRPr="005440D4" w:rsidRDefault="003710A5" w:rsidP="00B139BA">
      <w:pPr>
        <w:rPr>
          <w:noProof/>
        </w:rPr>
      </w:pPr>
      <w:r w:rsidRPr="005440D4">
        <w:rPr>
          <w:rFonts w:cs="Arial"/>
          <w:b/>
          <w:noProof/>
          <w:szCs w:val="28"/>
        </w:rPr>
        <w:t xml:space="preserve">1955 г. </w:t>
      </w:r>
      <w:r w:rsidR="00AA5A76" w:rsidRPr="005440D4">
        <w:rPr>
          <w:b/>
          <w:noProof/>
        </w:rPr>
        <w:t>264.</w:t>
      </w:r>
      <w:r w:rsidR="00AA5A76" w:rsidRPr="005440D4">
        <w:rPr>
          <w:noProof/>
        </w:rPr>
        <w:t xml:space="preserve"> Сын Мой, Владыка Чует твое устремление и Отвечает созвучно. На какой волне ты захочешь настроить себя, на такой и получаешь ответ. Предание о престарелом Апостоле, который, достигнув глубокой старости, повторял лишь слова «Дети, любите друг друга», имеет глубокое значение. Из всего Учения Спасителя он как бы экстрагировал наиважнейшее, его квинтэссенцию, стержень, на котором зиждется все и около которого вращается все остальное. На волне любви построивший свое устремление ответ получает наиближайший. К чему мудрствования, к чему обходные тропинки, когда есть путь кратчайший. Старая формула «Возлюби Господа твоего всем разумением твоим» остается по-прежнему в силе. Можно лишь объяснить: Господа, Господина, то есть Владыку. Именно любовь к Иерархии рождает непосредственное Общение. Древнюю формулу «Мне отмщение и Аз Воздам» расширяем и берем ее другой полюс: «Мне любовь и Аз Воздам любовью». Так каждое сердце пылает по качеству огня, ему более близкого и свойственного. Много есть качеств и свойств, уявляемых сердцем, но любовь из них</w:t>
      </w:r>
      <w:r w:rsidR="000C6C5A" w:rsidRPr="005440D4">
        <w:rPr>
          <w:noProof/>
        </w:rPr>
        <w:t xml:space="preserve"> — </w:t>
      </w:r>
      <w:r w:rsidR="00AA5A76" w:rsidRPr="005440D4">
        <w:rPr>
          <w:noProof/>
        </w:rPr>
        <w:t>наибольшее. Не любовь ли устремленная побуждает дух находиться часами в Общении с Возлюбленным на расстоянии тысяч километров и по этим нитям связи получать во сто крат? Сын Мой, чувство любви к Владыке можно усилить и усиливать беспредельно, ибо ею и преуспеешь, и достигнешь того, чего иначе достичь сил человеческих не достанет. Ибо любовь</w:t>
      </w:r>
      <w:r w:rsidR="000C6C5A" w:rsidRPr="005440D4">
        <w:rPr>
          <w:noProof/>
        </w:rPr>
        <w:t xml:space="preserve"> — </w:t>
      </w:r>
      <w:r w:rsidR="00AA5A76" w:rsidRPr="005440D4">
        <w:rPr>
          <w:noProof/>
        </w:rPr>
        <w:t>это сила, ибо любовь</w:t>
      </w:r>
      <w:r w:rsidR="000C6C5A" w:rsidRPr="005440D4">
        <w:rPr>
          <w:noProof/>
        </w:rPr>
        <w:t xml:space="preserve"> — </w:t>
      </w:r>
      <w:r w:rsidR="00AA5A76" w:rsidRPr="005440D4">
        <w:rPr>
          <w:noProof/>
        </w:rPr>
        <w:t>это источник мощи непобедимой, ибо любовь</w:t>
      </w:r>
      <w:r w:rsidR="000C6C5A" w:rsidRPr="005440D4">
        <w:rPr>
          <w:noProof/>
        </w:rPr>
        <w:t xml:space="preserve"> — </w:t>
      </w:r>
      <w:r w:rsidR="00AA5A76" w:rsidRPr="005440D4">
        <w:rPr>
          <w:noProof/>
        </w:rPr>
        <w:t>это то, чем держится мир. Преуспеете любовью и достигнете ею. В Лучах Моей Любви идешь непреложно царственным путем победителя. Лишь она даст неисчерпаемые силы преодолеть все. Любите Меня, и сила ваша будет расти в прямом соответствии с вашей любовью. Любите, любите, любите, если хотите достичь. Насыщенные пламенем этого чувства, будете излучать его на все окружающее, как Солнце</w:t>
      </w:r>
      <w:r w:rsidR="000C6C5A" w:rsidRPr="005440D4">
        <w:rPr>
          <w:noProof/>
        </w:rPr>
        <w:t xml:space="preserve"> — </w:t>
      </w:r>
      <w:r w:rsidR="00AA5A76" w:rsidRPr="005440D4">
        <w:rPr>
          <w:noProof/>
        </w:rPr>
        <w:t>свои лучи. Нельзя любить Владыку и ненавидеть мир и людей. Настроенность микрокосмоса в излучениях его уявляется. Потому Говорю: «Восходите любовью к Иерарху». Меня любовью увидишь. Для любящих Меня нет расстояний. Не столь велика заслуга полюбить Учителя, когда Он около и в теле физическом, сколь велика она, когда невидимого, Далекого и Незнаемого Учителя сердце знает, признает и любит. Не видевших, но признавших, заслуга сердца велика есть. Так любовью войдете в Мир Мой и станете сынами Света. Каждое чувство горит своим цветом. Общение может быть золотым, серебряным, синим, розовым, словом, всеми цветами по высшей шкале. Можно Общению цвет предпослать по созвучию с настроенностью сердца. Качествам соответствуют цвета аурические. Можно так же и качества укреплять цветными лучами и путем окутывания себя излучениями определенного цвета. Отдел Света современной наукой изучен односторонне. Психомеханики цветового луча физика еще не знает, но будет знать. Итак, на сегодня запомним: любовь есть ближайший и простейший подход к Учителю, и в этом ее трудность.</w:t>
      </w:r>
    </w:p>
    <w:p w:rsidR="00E8769F" w:rsidRPr="005440D4" w:rsidRDefault="00E8769F" w:rsidP="00B139BA">
      <w:pPr>
        <w:rPr>
          <w:noProof/>
        </w:rPr>
      </w:pPr>
    </w:p>
    <w:p w:rsidR="00E8769F" w:rsidRPr="005440D4" w:rsidRDefault="003710A5" w:rsidP="00B139BA">
      <w:pPr>
        <w:rPr>
          <w:noProof/>
        </w:rPr>
      </w:pPr>
      <w:r w:rsidRPr="005440D4">
        <w:rPr>
          <w:rFonts w:cs="Arial"/>
          <w:b/>
          <w:noProof/>
          <w:szCs w:val="28"/>
        </w:rPr>
        <w:t xml:space="preserve">1955 г. </w:t>
      </w:r>
      <w:r w:rsidR="00AA5A76" w:rsidRPr="005440D4">
        <w:rPr>
          <w:b/>
          <w:noProof/>
        </w:rPr>
        <w:t>265. (Май 20).</w:t>
      </w:r>
      <w:r w:rsidR="00AA5A76" w:rsidRPr="005440D4">
        <w:rPr>
          <w:noProof/>
        </w:rPr>
        <w:t xml:space="preserve"> Главное</w:t>
      </w:r>
      <w:r w:rsidR="000C6C5A" w:rsidRPr="005440D4">
        <w:rPr>
          <w:noProof/>
        </w:rPr>
        <w:t xml:space="preserve"> — </w:t>
      </w:r>
      <w:r w:rsidR="00AA5A76" w:rsidRPr="005440D4">
        <w:rPr>
          <w:noProof/>
        </w:rPr>
        <w:t>не привлекайте к себе внимания. Некоторые периоды жизни надо проходить незаметно и молчаливо, вне внимания людей. Людское внимание рвет защитное одеяние духа и лишает организм защиты, когда заградительная сеть в процессе переустройства организма еще недостаточно окрепла. Толпа может возвысить и поднять человека в глазах людей и может его унизить и растоптать. Аура должна окрепнуть настолько, чтобы выдержать прибой человеческих воздействий без особого вреда и ущерба. В противном случае заболевание неизбежно. Прежде чем закончено укрепление ауры, на арену открытого общественного Служения выходить нельзя. Пока же следует укреплять ее сознательно, делая ее усилием воли невосприимчивой к замечаемым воздействиям. Это воздействие очень легко обнаружить в сознании и его парализовать, или нейтрализовать, постепенно приучаясь усиливать защитные свойства заградительной сети. Конечно, Образ Учителя, ярко представляемый в сознании, является лучшей защитой, ибо, с одной стороны, он напрягает энергии духа, а с другой,</w:t>
      </w:r>
      <w:r w:rsidR="000C6C5A" w:rsidRPr="005440D4">
        <w:rPr>
          <w:noProof/>
        </w:rPr>
        <w:t xml:space="preserve"> — </w:t>
      </w:r>
      <w:r w:rsidR="00AA5A76" w:rsidRPr="005440D4">
        <w:rPr>
          <w:noProof/>
        </w:rPr>
        <w:t>своими излучениями мощно воздействует на все окружающее и тушит враждебное пламя. Во многих религиях указывается на защитное значение молитвы и обращения, причем некоторые высшие духи или святые просто именуются защитниками, заступниками, заступницами и охранителями. В сказаниях и легендах прямо указывается на то, как даже прославление имени избранного духа освобождает от темного присутствия или влияния. Указывается и в Учении на то, что семикратное повторение Имени Учителя тотчас же парализует злобные энергии служителей тьмы. Но в этой беседе имеется в виду не столько нападения темных, сколько массовое воздействие толпы, когда внимание ее обращено на служителя Света. В большинстве случаев даже когда толпа возносит человека, это воздействие хаотично, ибо дисгармоничны излучения обычных людей. И любовь человеческая, и ненависть утомительны как в каждом отдельном случае, так и в случае влияния коллективного. Утонченная аура остро воспринимает чужие излучения и болезненно реагирует на них, если броня духа еще не окрепла. Потому заповедана бережность друг к другу между Моими детьми. Очень легко поранить друг друга и нанести вред. Обычные же люди очень скоры и умелы в нанесении острых ударов по ауре. Нужно внимательно смотреть и на себя, чтобы людей не поранить психически. Если бы видели, сколько вреда привносится людьми друг другу и сколько причиняется горя, можно было бы поразиться. И большинство даже не имеют оправдания в том, что не ведают, что творят, ибо знают прекрасно, что делают, и сознательно наносят удар. Много еще неразумия в людских взаимоотношениях, и мало бережности, терпимости и пощады друг к другу. Нанося раны другим, тем самым себя поражают и рвут свою ауру. Потому так мало счастливых людей. Нанесший рану брату своему отдает себя судье и не освобождается им до тех пор, пока не заплатит все, до «последнего квадранта». Некоторые периоды жизни надо проходить молчаливо, не привлекая к себе внимания людей.</w:t>
      </w:r>
    </w:p>
    <w:p w:rsidR="00E8769F" w:rsidRPr="005440D4" w:rsidRDefault="00E8769F" w:rsidP="00B139BA">
      <w:pPr>
        <w:rPr>
          <w:noProof/>
        </w:rPr>
      </w:pPr>
    </w:p>
    <w:p w:rsidR="00AA5A76" w:rsidRPr="005440D4" w:rsidRDefault="003710A5" w:rsidP="00B139BA">
      <w:pPr>
        <w:rPr>
          <w:noProof/>
        </w:rPr>
      </w:pPr>
      <w:r w:rsidRPr="005440D4">
        <w:rPr>
          <w:rFonts w:cs="Arial"/>
          <w:b/>
          <w:noProof/>
          <w:szCs w:val="28"/>
        </w:rPr>
        <w:t xml:space="preserve">1955 г. </w:t>
      </w:r>
      <w:r w:rsidR="00AA5A76" w:rsidRPr="005440D4">
        <w:rPr>
          <w:b/>
          <w:noProof/>
        </w:rPr>
        <w:t>266.</w:t>
      </w:r>
      <w:r w:rsidR="00AA5A76" w:rsidRPr="005440D4">
        <w:rPr>
          <w:noProof/>
        </w:rPr>
        <w:t xml:space="preserve"> Человеку даются многие жизни на Земле для совершенствования, ибо за одну жизнь достичь невозможно. Сразу стать совершенным нельзя. И кто же совершенен? Восхождение состоит в изживании недостатков, слабостей, пороков и страстей при условии неуклонного устремления к цели при всяких обстоятельствах и во всяком положении; крест прошлого каждый несет на себе. Если его не взять на себя для изживания, продвижение становится невозможным. Но как бы ни был плох человек, если у него есть желание усовершенствования и если есть настойчивость, упорство и постоянство, можно идти и можно дойти. Не следует также смущаться, если изживание идет медленно. То, что накапливалось тысячелетиями, трудно изжить в одну жизнь. Подавление не приводит к цели, но вызывает лишь усиленный рецидив. И делается человеку горше, чем было. А Я Говорю: «Идите, не смущаясь ничем». И пусть шаг ваш будет непреложен, а главное, пусть не теряет он своего поступательного ритма. Пусть уявление неизжитых недостатков не нарушает ритмического движения вперед. Упал, тотчас же встань и иди, не смущаясь, не терзая себя, не обессиливая себя падением и мыслями о нем, но укрепляя себя в движении, не останавливаемом никакими условиями и преградами. Если бы вы были хорошими и без недостатков, к чему тогда все труды духа. Так называемые хорошие люди порой так полны своей хорошестью и совершенствами, что места для Учителя в сознании их уже не остается. Вы, наполненные своей праведностью, и довольствующиеся хорошестью своею, и самоудовлетворенные, вы не нужны Учителю. Ему некуда вас вести. Не нужны и вы, мертво, и упорно, и тупо успокоившиеся на достигнутом. Нужно почуять противоположный полюс качества утверждаемого, чтобы положительный полюс его утвердить. Холодные и горячие пригодны для эволюции, ибо продвигаются законом полярности. Это не значит погружение во тьму неизжитых страстей, но</w:t>
      </w:r>
      <w:r w:rsidR="000C6C5A" w:rsidRPr="005440D4">
        <w:rPr>
          <w:noProof/>
        </w:rPr>
        <w:t xml:space="preserve"> — </w:t>
      </w:r>
      <w:r w:rsidR="00AA5A76" w:rsidRPr="005440D4">
        <w:rPr>
          <w:noProof/>
        </w:rPr>
        <w:t>ощущение бездны, когда на краю ее. Оступиться можно, но есть какая-то граница падения, после которой подняться уже нельзя. Потому изживание происходит путем постепенного освобождения сознания от власти нежелательного явления над ним. Надо разрушить очарование и притягательную силу прельщения и утвердить свою власть над всеми движениями материи в оболочках. Победа будет, если ничему власти и господства над собой не давать. Пусть ничто, происходящее с вами, не будет в силах нарушить ритма восходящего движения вашего: ни хорошее ни плохое, ни радость ни горе, ни успех ни неудача, ни легкость жизни ни трудности, ни богатство ни бедность, ни здоровье ни болезнь, ни день ни ночь, ни жизнь ни смерть, ни что-либо иное, но двойственное тоже. И тогда шаг ваш в будущее станет шагом непреложности. Неизменяем Учитель, учитесь тому же и вы: быть неизменно и одинаково устремленным в огнях противоположных явлений жизни. Огни духа закаляются в смене жара и холода, в смене полюсов противоположностей, уявление которых на плане двойственности и представляет собою жизнь.</w:t>
      </w:r>
    </w:p>
    <w:p w:rsidR="003710A5" w:rsidRPr="005440D4" w:rsidRDefault="003710A5" w:rsidP="00B139BA">
      <w:pPr>
        <w:rPr>
          <w:noProof/>
        </w:rPr>
      </w:pPr>
    </w:p>
    <w:p w:rsidR="00E8769F" w:rsidRPr="005440D4" w:rsidRDefault="00AA5A76" w:rsidP="003710A5">
      <w:pPr>
        <w:pStyle w:val="Quote"/>
        <w:rPr>
          <w:noProof/>
        </w:rPr>
      </w:pPr>
      <w:r w:rsidRPr="005440D4">
        <w:rPr>
          <w:noProof/>
        </w:rPr>
        <w:t>Во сне летал. Высоко поднялся. Видел далеко горизонт и небо и сообщал вниз состояние погоды. Видел все отчетливо, и ясно, и устойчиво.</w:t>
      </w:r>
    </w:p>
    <w:p w:rsidR="00E8769F" w:rsidRPr="005440D4" w:rsidRDefault="003710A5" w:rsidP="00B139BA">
      <w:pPr>
        <w:rPr>
          <w:noProof/>
        </w:rPr>
      </w:pPr>
      <w:r w:rsidRPr="005440D4">
        <w:rPr>
          <w:rFonts w:cs="Arial"/>
          <w:b/>
          <w:noProof/>
          <w:szCs w:val="28"/>
        </w:rPr>
        <w:t xml:space="preserve">1955 г. </w:t>
      </w:r>
      <w:r w:rsidR="00AA5A76" w:rsidRPr="005440D4">
        <w:rPr>
          <w:b/>
          <w:noProof/>
        </w:rPr>
        <w:t>267. (Май 21).</w:t>
      </w:r>
      <w:r w:rsidR="00AA5A76" w:rsidRPr="005440D4">
        <w:rPr>
          <w:noProof/>
        </w:rPr>
        <w:t xml:space="preserve"> Когда придет время твое, а оно придет, нельзя уже будет разбрасывать энергии свои по сторонам: все должно быть сосредоточено на главном направлении, хотя и по разным каналам. Ибо тогда настанет и время Мое, и служение каждого носителя Света должно стать полноценным и монолитно устремленным. Личное заменится всецело Моим: своего не будет. Великое Служение Общему Благу требует всех сил человека. Потребуется готовность отдать всего себя Мне. Это и будет подвигом неумаленным.</w:t>
      </w:r>
    </w:p>
    <w:p w:rsidR="00E8769F" w:rsidRPr="005440D4" w:rsidRDefault="00E8769F" w:rsidP="00B139BA">
      <w:pPr>
        <w:rPr>
          <w:noProof/>
        </w:rPr>
      </w:pPr>
    </w:p>
    <w:p w:rsidR="00E8769F" w:rsidRPr="005440D4" w:rsidRDefault="003710A5" w:rsidP="00B139BA">
      <w:pPr>
        <w:rPr>
          <w:noProof/>
        </w:rPr>
      </w:pPr>
      <w:r w:rsidRPr="005440D4">
        <w:rPr>
          <w:rFonts w:cs="Arial"/>
          <w:b/>
          <w:noProof/>
          <w:szCs w:val="28"/>
        </w:rPr>
        <w:t xml:space="preserve">1955 г. </w:t>
      </w:r>
      <w:r w:rsidR="00AA5A76" w:rsidRPr="005440D4">
        <w:rPr>
          <w:b/>
          <w:noProof/>
        </w:rPr>
        <w:t>268.</w:t>
      </w:r>
      <w:r w:rsidR="00AA5A76" w:rsidRPr="005440D4">
        <w:rPr>
          <w:noProof/>
        </w:rPr>
        <w:t xml:space="preserve"> Сознание человека есть место встречи всех миров. В сознании человека мир плотный и Мир Надземный сочетаются. Путем анализа внутреннего мира человека можно себе представить пространство высших измерений и понять отличие его от пространства трех измерений. В пространстве физическом вещи занимают определенное место и измеряются расстояниями друг от друга. Длина, ширина и высота</w:t>
      </w:r>
      <w:r w:rsidR="000C6C5A" w:rsidRPr="005440D4">
        <w:rPr>
          <w:noProof/>
        </w:rPr>
        <w:t xml:space="preserve"> — </w:t>
      </w:r>
      <w:r w:rsidR="00AA5A76" w:rsidRPr="005440D4">
        <w:rPr>
          <w:noProof/>
        </w:rPr>
        <w:t>меры земные. Направо, налево, вверх и вниз</w:t>
      </w:r>
      <w:r w:rsidR="000C6C5A" w:rsidRPr="005440D4">
        <w:rPr>
          <w:noProof/>
        </w:rPr>
        <w:t xml:space="preserve"> — </w:t>
      </w:r>
      <w:r w:rsidR="00AA5A76" w:rsidRPr="005440D4">
        <w:rPr>
          <w:noProof/>
        </w:rPr>
        <w:t>ориентиры направлений. Все просто, ясно и привычно, и до всего можно коснуться рукой или видеть. Но законы внутреннего мира иные. Как только сознание погружается в него, меры обычные тотчас же исчезают. Где находится представление ваше, скажем, цветущего дерева</w:t>
      </w:r>
      <w:r w:rsidR="000C6C5A" w:rsidRPr="005440D4">
        <w:rPr>
          <w:noProof/>
        </w:rPr>
        <w:t xml:space="preserve"> — </w:t>
      </w:r>
      <w:r w:rsidR="00AA5A76" w:rsidRPr="005440D4">
        <w:rPr>
          <w:noProof/>
        </w:rPr>
        <w:t>наверху или снизу, направо или налево? Оно есть, оно существует, его даже может видеть глаз ясновидящего, но где? В мире плотном его нет. Единственным ориентиром для предметов Тонкого Мира является сознание человека. Только относительно себя может осознавать или воспринимать он эти предметы. Землю можно представить себе, или увидеть огромной или малой и в любом положении относительно видящего. Где в великом пространстве верх и где низ? Где север и юг? Где утро, день или ночь? Можно представить себя в любое мгновение в любой точке пространства, в любом месте земного шара. Обычных условностей для сознания внутреннего не существует. Дух может иметь пребывание вне плотных условий внутри себя, через внутреннее сознание выходя на просторы Тонкого Мира. Вы видите третьим глазом цветущее дерево. Какой оно высоты? Где оно? Аршином его не измерить. Вместо него можно представить тысячу других образов на этом же самом месте. На каком месте и где? Где это место? Это место и есть пространство четырех измерений со своими законами и мерками. Конечно, тела плоскости четырех измерений имеют и величину, и вес, и объем, но в мерах иных. Ведь даже и плотные тела относительны, то есть мы их определяем только по отношению к чему-либо, ибо даже они не имеют абсолютного мерила. Когда происходит Общение, законы плотного мира отступают на второй план и законы Тонкого Мира, или тонких энергий, уявляются. Нас разделяют тысячи километров, и однако, в сознании мы соприкасаемся. Твердыня далеко, и все же в сознании своем можно легко представить себя в ней, перенесясь туда мыслью, и уже оттуда смотреть даже на свое тело, находящееся где-то за тысячи миль. Как и чем измерять чувства и эмоции? Они тоже не подлежат меркам земным, и тем более мысли. Все эти явления тонкого порядка, в плотные рамки трех измерений не укладывающиеся. Дом большой, речка большая и большая любовь</w:t>
      </w:r>
      <w:r w:rsidR="000C6C5A" w:rsidRPr="005440D4">
        <w:rPr>
          <w:noProof/>
        </w:rPr>
        <w:t xml:space="preserve"> — </w:t>
      </w:r>
      <w:r w:rsidR="00AA5A76" w:rsidRPr="005440D4">
        <w:rPr>
          <w:noProof/>
        </w:rPr>
        <w:t>так одно и то же определение прилагается к вещам или явлениям несоизмеримым, к явлениям разных миров, разных плоскостей существования. Реку можно измерить километрами, но чем измерить любовь? За месяц или за год можно выстроить дом, но в воображении его можно создать мгновенно, и он будет существовать на плане невидимом. Некоторые вещества для некоторых веществ непроницаемы полностью или частично, но это на Земле. Законы проницаемости тонких слоев Незримого Мира совершенно иные. Сознанием можно проникать почти через все. Но это же сознание остановится, как перед непроницаемой преградой, перед огненным заградительным кругом, созданным сознанием более сильным. Низкое и темное сознание не в силах проникнуть в слои утонченные. На Земле можно пробить даже скалу, но сопротивление высших слоев для низких сознаний непреодолимо. Плотно стоит человек на Земле, иной раз его трудно даже с места сдвинуть, если он не захочет. Как сухие листья мгновенно разносятся вихрем, так и низшие духи, толпящиеся вокруг, могут быть разметаны огненной волей высокого духа, если к тому возникает нужда. Защищая достойных от темных нападок, можно рассеивать полчища адовы низших духов. Но все же, где верх и низ там? Разве что низом назовем все, к Земле тяготеющее и близкое, а верхом</w:t>
      </w:r>
      <w:r w:rsidR="000C6C5A" w:rsidRPr="005440D4">
        <w:rPr>
          <w:noProof/>
        </w:rPr>
        <w:t xml:space="preserve"> — </w:t>
      </w:r>
      <w:r w:rsidR="00AA5A76" w:rsidRPr="005440D4">
        <w:rPr>
          <w:noProof/>
        </w:rPr>
        <w:t>ввысь устремленное от условий земных и земных вожделений. Надо в сознании привыкать к различию миров, зная, как тесно соприкасаются они в действительности. Один неотделим от другого, один входит в другой как его неотъемлемая часть. Явления Тонкого</w:t>
      </w:r>
      <w:r w:rsidR="004F2886" w:rsidRPr="005440D4">
        <w:rPr>
          <w:noProof/>
        </w:rPr>
        <w:t xml:space="preserve"> </w:t>
      </w:r>
      <w:r w:rsidR="00AA5A76" w:rsidRPr="005440D4">
        <w:rPr>
          <w:noProof/>
        </w:rPr>
        <w:t>Мира более пластичны и более свободно и легко подчиняются воле человека, который знает его законы и условия. Но для познания этих условий обычные представления надо отбросить. Явления Тонкого Мира можно и должно изучать, ибо после смерти переходишь в Мир тот не для смерти в нем, но для жизни.</w:t>
      </w:r>
    </w:p>
    <w:p w:rsidR="00E8769F" w:rsidRPr="005440D4" w:rsidRDefault="00E8769F" w:rsidP="00B139BA">
      <w:pPr>
        <w:rPr>
          <w:noProof/>
        </w:rPr>
      </w:pPr>
    </w:p>
    <w:p w:rsidR="00E8769F" w:rsidRPr="005440D4" w:rsidRDefault="004F2886" w:rsidP="00B139BA">
      <w:pPr>
        <w:rPr>
          <w:noProof/>
        </w:rPr>
      </w:pPr>
      <w:r w:rsidRPr="005440D4">
        <w:rPr>
          <w:rFonts w:cs="Arial"/>
          <w:b/>
          <w:noProof/>
          <w:szCs w:val="28"/>
        </w:rPr>
        <w:t xml:space="preserve">1955 г. </w:t>
      </w:r>
      <w:r w:rsidR="00AA5A76" w:rsidRPr="005440D4">
        <w:rPr>
          <w:b/>
          <w:noProof/>
        </w:rPr>
        <w:t>269.</w:t>
      </w:r>
      <w:r w:rsidR="00AA5A76" w:rsidRPr="005440D4">
        <w:rPr>
          <w:noProof/>
        </w:rPr>
        <w:t xml:space="preserve"> Учитель Говорит о мире. Учитель Говорит, чтобы имели в Нем мир, мир, который выше всякого разумения. И мужество, и спокойствие, и равновесие, и прочие качества</w:t>
      </w:r>
      <w:r w:rsidR="000C6C5A" w:rsidRPr="005440D4">
        <w:rPr>
          <w:noProof/>
        </w:rPr>
        <w:t xml:space="preserve"> — </w:t>
      </w:r>
      <w:r w:rsidR="00AA5A76" w:rsidRPr="005440D4">
        <w:rPr>
          <w:noProof/>
        </w:rPr>
        <w:t>лишь средство, или пути, ведущие к реализации этого особого мира внутри. Этот мир не от мира сего, но от Владыки, от Мира Владыки, и когда он достигнут, волны мирские его уже не смогут поколебать. Он не приходит от рассуждений рассудка, и не земными чувствами он порождается. И на Земле его не найти, ибо он свыше, он нисходит как благословение Высшего Мира, как дар Иерарха. Этого мира мир земной дать не может. Не могут дать его и люди. Его Может дать только Учитель. Он будет знаком единения и слияния сознаний достигнутого. Где-то в Высших Сферах Надземного Мира мир этот является достоянием сознаний, там пребывающих. Этот мир можно принести на Землю и вибрациями его коснуться сознания людей. Чтобы людям дать, надо иметь. Благословенны те духи, которые миру земному могут давать мир неземной. Противоположением Армагеддона будет Эпоха Света, Огня и Мира. Этот мир не есть покой безделья или удовлетворения достигнутым, нет! Это есть такое состояние сознания, когда суета и власть ее над сознанием теряют свою силу, когда дыхание Вечности касается духа и Вечное начинает звучать в сознании. Царство Безмолвного Свидетеля есть царство этого Мира. Шум и Сутолка, волнения и вихри материального мира затихают на пороге его. Это сфера энергий высших напряжений, где голоса Земли уже не слышны. На Востоке это состояние называют Нирваной. Нирвана не успокоение, но напряжение такой интенсивности, что движение становится незаметным, как турбина, вращающаяся со страшной быстротой, кажется глазу неподвижной. Обычное сознание уже не улавливает этой быстроты огненного движения духа и принимает состояние высшего огненного напряжения за неподвижность, или покой. Назовем этот Мир состоянием сознания высшего огненного напряжения духа. Неподвижности, покоя и пустоты в Космосе нет: чем выше, тем напряженнее. Все качества духа синтетически сливаются в единое явление Света, как цвета спектра в единый луч</w:t>
      </w:r>
      <w:r w:rsidR="000C6C5A" w:rsidRPr="005440D4">
        <w:rPr>
          <w:noProof/>
        </w:rPr>
        <w:t xml:space="preserve"> — </w:t>
      </w:r>
      <w:r w:rsidR="00AA5A76" w:rsidRPr="005440D4">
        <w:rPr>
          <w:noProof/>
        </w:rPr>
        <w:t>гармонически. И эта гармония, этот синтез качеств, эта симфония качеств, осуществленная в духе, является необходимой составной частью того Мира, который выше обычного человеческого понимания. Потому Говорю: «Мир Мой примите. В нем Свет, в нем Свет для мира, в котором живете вы».</w:t>
      </w:r>
    </w:p>
    <w:p w:rsidR="00E8769F" w:rsidRPr="005440D4" w:rsidRDefault="00E8769F" w:rsidP="00B139BA">
      <w:pPr>
        <w:rPr>
          <w:noProof/>
        </w:rPr>
      </w:pPr>
    </w:p>
    <w:p w:rsidR="00AD23CF" w:rsidRPr="005440D4" w:rsidRDefault="008F34A8" w:rsidP="00B139BA">
      <w:pPr>
        <w:rPr>
          <w:noProof/>
        </w:rPr>
      </w:pPr>
      <w:r w:rsidRPr="005440D4">
        <w:rPr>
          <w:rFonts w:cs="Arial"/>
          <w:b/>
          <w:noProof/>
          <w:szCs w:val="28"/>
        </w:rPr>
        <w:t xml:space="preserve">1955 г. </w:t>
      </w:r>
      <w:r w:rsidR="00AA5A76" w:rsidRPr="005440D4">
        <w:rPr>
          <w:b/>
          <w:noProof/>
        </w:rPr>
        <w:t>270. (Май 22).</w:t>
      </w:r>
      <w:r w:rsidR="00AA5A76" w:rsidRPr="005440D4">
        <w:rPr>
          <w:noProof/>
        </w:rPr>
        <w:t xml:space="preserve"> Сын Мой, путь следования к Свету ведет к единой Вершине, и потому в каждой точке своей он имеет разную высоту, указывающую на уровень сознания. И то, что является достижением для одного, может быть недостижимо пока для другого и давно пройденным и оставленным позади третьим. Потому нельзя моей свободе быть судимой чужой свободой и наоборот. Даже оценивать другое сознание нельзя исходя от себя. Оценка безошибочной может быть лишь одна, а именно: идет ли данное сознание вспять, стоит ли на месте или продвигается вперед. Но и для этого надо хорошо понять состояние духа ближнего. Энтузиазм приветствуется, ибо он продвигает сознание и выводит его из состояния застоя. Приветствуется все, что приводит человека в состояние напряженности центров. По этой же причине Учитель Требует вложить во все лучшее качество исполнения. Только при этом условии могут быть напряжены центры. Делайте все, заострив внимание, и старайтесь выполнить лучше. Зоркость и настороженность вызывает тоже явление напряженности. Надо твердо понять, что спешка, беспокойство, торопливость, суета</w:t>
      </w:r>
      <w:r w:rsidR="000C6C5A" w:rsidRPr="005440D4">
        <w:rPr>
          <w:noProof/>
        </w:rPr>
        <w:t xml:space="preserve"> — </w:t>
      </w:r>
      <w:r w:rsidR="00AA5A76" w:rsidRPr="005440D4">
        <w:rPr>
          <w:noProof/>
        </w:rPr>
        <w:t>разрушительны и ничего общего с созидательным и полезным напряжением не имеют. Можно дать быстроту, и даже очень большую, но без ритма она превращается в спешку хаотическую, изнашивающую нервную систему. Но ритм напряженный быстроты, даже идущий crescendo,</w:t>
      </w:r>
      <w:r w:rsidR="000C6C5A" w:rsidRPr="005440D4">
        <w:rPr>
          <w:noProof/>
        </w:rPr>
        <w:t xml:space="preserve"> — </w:t>
      </w:r>
      <w:r w:rsidR="00AA5A76" w:rsidRPr="005440D4">
        <w:rPr>
          <w:noProof/>
        </w:rPr>
        <w:t>гармоничен и допустим. Сонливая вялость и безразличие ничегонеделания особенно вредны. Работа, работа, работа, всегда напрягающая центры, всегда высшего качества</w:t>
      </w:r>
      <w:r w:rsidR="000C6C5A" w:rsidRPr="005440D4">
        <w:rPr>
          <w:noProof/>
        </w:rPr>
        <w:t xml:space="preserve"> — </w:t>
      </w:r>
      <w:r w:rsidR="00AA5A76" w:rsidRPr="005440D4">
        <w:rPr>
          <w:noProof/>
        </w:rPr>
        <w:t>как смазка для сложной машины и топливо, ее питающее. Часто оболочки протестуют, ибо им дорог спокой. Умрет ленивое физическое тело, и его обладатель придет в Мир Тонкий с лениво спящими центрами, и в том же сонном состоянии, но еще более усугубленном, будет он влачить жалкое полусознательное сонное состояние в Мире Надземном. Неактивные центры, не проснувшиеся при жизни на Земле, не будут запечатлевать на себе вибраций Тонкого Мира. Отсутствие напряжения, порождаемого стремлением к повышению качества всего того, что делается человеком, даст свои горькие плоды. Отсутствие сознания в Тонком Мире прямо пропорционально отсутствию напряжений, нагнетений и отягощений в жизни земной. Потому, чем хуже, тем лучше, чем труднее, тем ближе к цели. И чем напряженнее, тем огненнее деятельность тонких центров и тем полнее сознательная жизнь после смерти. Отношение к труду надо пересмотреть. Отношение к жизни надо пересмотреть. Отношение к напряжению и отягощению обстоятельствами надо переоценить и помнить, что лишь в напряжении непомерном достигается состояние непрерываемости сознания, являющееся достижением Архата. Труждающиеся и обремененные непосильною ношею, благо вам. Приидите ко Мне, ибо заработали право на бессмертие, не сломившись духом под тяжестью ноши. Надо устоять духом в нагружении непомерном, если хотите достичь.</w:t>
      </w:r>
    </w:p>
    <w:p w:rsidR="00AD23CF" w:rsidRPr="005440D4" w:rsidRDefault="00AD23CF" w:rsidP="00B139BA">
      <w:pPr>
        <w:rPr>
          <w:noProof/>
        </w:rPr>
      </w:pPr>
    </w:p>
    <w:p w:rsidR="00AD23CF" w:rsidRPr="005440D4" w:rsidRDefault="009703B7" w:rsidP="00B139BA">
      <w:pPr>
        <w:rPr>
          <w:noProof/>
        </w:rPr>
      </w:pPr>
      <w:r w:rsidRPr="005440D4">
        <w:rPr>
          <w:rFonts w:cs="Arial"/>
          <w:b/>
          <w:noProof/>
          <w:szCs w:val="28"/>
        </w:rPr>
        <w:t xml:space="preserve">1955 г. </w:t>
      </w:r>
      <w:r w:rsidR="00AA5A76" w:rsidRPr="005440D4">
        <w:rPr>
          <w:b/>
          <w:noProof/>
        </w:rPr>
        <w:t>271. (Май 23).</w:t>
      </w:r>
      <w:r w:rsidR="00AA5A76" w:rsidRPr="005440D4">
        <w:rPr>
          <w:noProof/>
        </w:rPr>
        <w:t xml:space="preserve"> Разрыв между тем, что представляет собою человек, и тем, чем он должен быть, может либо увеличиваться, либо уменьшаться. Первое отдаляет, второе приближает к Учителю. Нельзя приближаться к Учителю, увеличивая этот разрыв. Приближаться, удаляясь, нельзя. Но неудачливый промышленник жизни часто забывает об этом и, стремясь к Учителю, допускает действия недопустимые и нейтрализующие поступательную силу устремления. Правда, среди подошедших ко Мне нет совершенных, но какой-то определенный кодекс морали должен быть соблюдаем. Слабости страшны не сами по себе, а тем, что они могут захватить сознание и поработить его. Это порабощение начинается незаметно, и в этом главная опасность. Человек замечает ее лишь тогда, когда сила течения потока, уносящего в сторону от Учителя, становится столь влекущей, что сознание с ней уже справиться не в состоянии. Потому нужно зоркость и настороженность по отношению к действиям своим не утерять, чтобы не попасть сперва в быстрину потока, а потом и в водоворот бездонный. Эти вихри и водовороты среды очень характерны для Надземного Мира, и слабые духи уносятся ими, как листья сухие по ветру. Стойкость противостояния им на Земле вырабатывается и утверждается, и отнюдь не попустительством желаниям и устремлениям астрала. Именно он, порождая астральные вихри в своей сфере, подобными же вихрями вовлекается в пространственные водовороты. Пространственные водовороты очень опасны, ибо могут увлечь слабый дух в бездну, откуда уже не подняться. Сила противостояния астральным влечениям, быть может, мало оцениваемая на Земле, в Мире Надземном имеет решающее значение, ибо все вихри, когда-либо порожденные астральным телом человека и указующие на то, что вибрации данного порядка ему свойственны или привычны, в Мире Надземном легко вызываются в нем снова и снова вихрями соответствующих слоев по закону созвучия и магнитного притяжения родственных явлений. Потому там неожиданно для себя можно очутиться среди очень нежелательных соседей или условий неожиданных по той причине, что, поддаваясь тем или иным импульсам или влечениям на Земле, человек не придавал этому должного значения, будучи занят массою всевозможных дел. Но дела земные окончатся, и нечему уже будет заслонять влечения астрального тела, и человек остается лицом к лицу с самим собою, со всеми энергиями, которые он породил и привел в движение при жизни. Он их породил, он их должен и убить, то есть управить ими, обуздать их или исчерпать на себе всю силу их, ничем уже не отвлекаемого или не заслоняемого воздействия. Это явление называют встречею со Стражем Порога, когда все порождения человека, принявшие явные и видимые образы, обратной силой магнитного притяжения устремляются на него, своего породителя. Исчерпать, потушить, разрядить и нейтрализовать эту аккумулированную и обостренную силу собственных вожделений, страстей, пороков, недостатков и слабостей должен сам их породитель в момент этой фатальной встречи с самим собою, с объективизированной сущностью своего астрала. Должен встретить и должен победить, ибо поражение немыслимо. Тот, кто на Земле привык к этим победам, к обузданию неистовства буйной и ярой астральной оболочки, выдержит эту страшную борьбу не колеблясь, не отступая и не боясь за исход. Но те, кто попустительствовал распущенности астрала на Земле, окажутся в незавидном положении, ибо что противоставят они концентрированной и обостренной силе тех энергий, которые бездумно накапливали они и откладывали они в камической сущности своего собственного микрокосма. Потому Говорю: обуздание всех движений в своей собственной астральной оболочке, контроль над ними и безжалостное и суровое подчинение их воле является вопросом насущнейшей необходимости. Надо же, наконец, помыслить о будущем, которое ныне куется в себе всем, что творит человек. Каждая, даже маленькая, победа над собою, над своими оболочками, уже имеет значение для утверждения власти в микрокосме своем над всем, что в нем происходит. Незнающие могут допускать ошибки, но тот, кто знает, все силы своего духа должен устремить на то, чтобы победы достигнуть, ибо знает, чего хочет и для чего она нужна столь настоятельно. Не следует допускать в себе вихрей астральных и не следует заражаться ими, когда они вспыхивают в других. Этой областью явлений надо овладевать здесь, на Земле, ибо там уже поздно учиться. Там надо уже действовать решительно и твердо, используя опыт и силу, приобретенную на Земле в постоянной и суровой борьбе с самим собою, то есть со своими низшими оболочками. Они принадлежат человеку, он их господин, а не раб, ему дана власть. Но как часто передает человек власть над своим микрокосмом оболочкам своим и сам становится в положение раба, которым они неистово помыкают и над которым беспощадно тиранствуют. Возьмите пьяницу, наркомана и картежника и увидите ярко примеры этого унизительного порабощения. Все ужасы, порожденные человеческими пороками, в состоянии отемненного беспросветного рабства у своих оболочек творятся, безрадостного и безнадежного. Ибо есть какая-то степень падения, после которой подняться невероятно трудно. И тогда имеем примеры инволюции духа, происходящей из жизни в жизнь. Особенно опасна она, когда не осознана. Но Учитель Говорит: от любой точки тропинки зла можно повернуть к Свету. Желание усовершенствования и улучшения будет поддержано. Но вы, знающие путь Света и все же астралу своему попустительствующие и потворствующие, не забывайте об ответственности вашей перед самим собою, перед людьми и перед Учителем. Астрал должен быть побежден и подчинен любою ценой.</w:t>
      </w:r>
    </w:p>
    <w:p w:rsidR="00AD23CF" w:rsidRPr="005440D4" w:rsidRDefault="00AD23CF" w:rsidP="00B139BA">
      <w:pPr>
        <w:rPr>
          <w:noProof/>
        </w:rPr>
      </w:pPr>
    </w:p>
    <w:p w:rsidR="00E8769F" w:rsidRPr="005440D4" w:rsidRDefault="00C77116" w:rsidP="00B139BA">
      <w:pPr>
        <w:rPr>
          <w:noProof/>
        </w:rPr>
      </w:pPr>
      <w:r w:rsidRPr="005440D4">
        <w:rPr>
          <w:rFonts w:cs="Arial"/>
          <w:b/>
          <w:noProof/>
          <w:szCs w:val="28"/>
        </w:rPr>
        <w:t xml:space="preserve">1955 г. </w:t>
      </w:r>
      <w:r w:rsidR="00AA5A76" w:rsidRPr="005440D4">
        <w:rPr>
          <w:b/>
          <w:noProof/>
        </w:rPr>
        <w:t>272.</w:t>
      </w:r>
      <w:r w:rsidR="00AA5A76" w:rsidRPr="005440D4">
        <w:rPr>
          <w:noProof/>
        </w:rPr>
        <w:t xml:space="preserve"> Среди необъятного широкого мира, среди множества людей, среди многих народов в бесконечном пространстве всех планов Бытия опора одна</w:t>
      </w:r>
      <w:r w:rsidR="000C6C5A" w:rsidRPr="005440D4">
        <w:rPr>
          <w:noProof/>
        </w:rPr>
        <w:t xml:space="preserve"> — </w:t>
      </w:r>
      <w:r w:rsidR="00AA5A76" w:rsidRPr="005440D4">
        <w:rPr>
          <w:noProof/>
        </w:rPr>
        <w:t>Учитель. Одни вообще ничего не ищут, другие ищут и не находят, третьи ищут, но среди плотных условий, и ищут плотных явлений, и среди них немногие, знающие Учителя, могут быть названы нашедшими. Поиски кончились, впереди путь. Путь найден. Нашедший его настолько к нему привыкает, что ему даже трудно представить себе, что другие, и их великое множество, не знают никакого пути и живут просто так, ведомые кармою. Этого обстоятельства нельзя забывать, его надо учитывать при соприкосновении с людьми, ибо слишком велико расхождение сознаний. Нужно понимать и ценить, какое сокровище имеете, и его оберегать. Учитель один. Других Учителей нет. Есть другие Великие Учителя, но Учитель</w:t>
      </w:r>
      <w:r w:rsidR="000C6C5A" w:rsidRPr="005440D4">
        <w:rPr>
          <w:noProof/>
        </w:rPr>
        <w:t xml:space="preserve"> — </w:t>
      </w:r>
      <w:r w:rsidR="00AA5A76" w:rsidRPr="005440D4">
        <w:rPr>
          <w:noProof/>
        </w:rPr>
        <w:t>Отец, сознание зажегший, один. Космический Отец один на всю Беспредельность. Он</w:t>
      </w:r>
      <w:r w:rsidR="000C6C5A" w:rsidRPr="005440D4">
        <w:rPr>
          <w:noProof/>
        </w:rPr>
        <w:t xml:space="preserve"> — </w:t>
      </w:r>
      <w:r w:rsidR="00AA5A76" w:rsidRPr="005440D4">
        <w:rPr>
          <w:noProof/>
        </w:rPr>
        <w:t>звено в цепи Иерархии, за Ним</w:t>
      </w:r>
      <w:r w:rsidR="000C6C5A" w:rsidRPr="005440D4">
        <w:rPr>
          <w:noProof/>
        </w:rPr>
        <w:t xml:space="preserve"> — </w:t>
      </w:r>
      <w:r w:rsidR="00AA5A76" w:rsidRPr="005440D4">
        <w:rPr>
          <w:noProof/>
        </w:rPr>
        <w:t>Выше Его, но Он Отец, жизнь разума давший и положивший ступень самосознанию. Отец Космический почитается Мыслью, Словом и поступками. Его заменить некем. Учитель один</w:t>
      </w:r>
      <w:r w:rsidR="000C6C5A" w:rsidRPr="005440D4">
        <w:rPr>
          <w:noProof/>
        </w:rPr>
        <w:t xml:space="preserve"> — </w:t>
      </w:r>
      <w:r w:rsidR="00AA5A76" w:rsidRPr="005440D4">
        <w:rPr>
          <w:noProof/>
        </w:rPr>
        <w:t>Заступник, и Друг, и Отец.</w:t>
      </w:r>
    </w:p>
    <w:p w:rsidR="00E8769F" w:rsidRPr="005440D4" w:rsidRDefault="00E8769F" w:rsidP="00B139BA">
      <w:pPr>
        <w:rPr>
          <w:noProof/>
        </w:rPr>
      </w:pPr>
    </w:p>
    <w:p w:rsidR="00E8769F" w:rsidRPr="005440D4" w:rsidRDefault="00C77116" w:rsidP="00B139BA">
      <w:pPr>
        <w:rPr>
          <w:noProof/>
        </w:rPr>
      </w:pPr>
      <w:r w:rsidRPr="005440D4">
        <w:rPr>
          <w:rFonts w:cs="Arial"/>
          <w:b/>
          <w:noProof/>
          <w:szCs w:val="28"/>
        </w:rPr>
        <w:t xml:space="preserve">1955 г. </w:t>
      </w:r>
      <w:r w:rsidR="00AA5A76" w:rsidRPr="005440D4">
        <w:rPr>
          <w:b/>
          <w:noProof/>
        </w:rPr>
        <w:t>273. (Май 24).</w:t>
      </w:r>
      <w:r w:rsidR="00AA5A76" w:rsidRPr="005440D4">
        <w:rPr>
          <w:noProof/>
        </w:rPr>
        <w:t xml:space="preserve"> Постоянное предстояние приводит к осознанию Великого Присутствия. Присутствие Владыки в духе становится неотъемлемым достижением. Оно рождается постепенно, все более и более захватывая сознание и становясь более ярким. И тогда Великое Делание становится возможным. Начинается процесс этот с малого, приносящего великие следствия. Сперва что-то, почитаемое самым важным, делается как бы в присутствии Учителя, когда Его Образ ясно и четко представлен в третьем глазу. Эта ясность постепенно усиливается, приобретая все более жизненные формы. Когда это сделано, это «что-то» выполняете так, как будто бы Учитель стоит рядом. Вначале это совершается по отношению к делам Учителя или в моменты Общения, обращения или молитвы. Но потом, по мере роста сознания, когда достигается состояние постоянной молитвы или осознания Близости, ощущение Присутствия становится непрерываемым. Но надо, чтобы сознание соответствовало. Соответствие заключается в мыслях, словах и действиях. Перед Ликом Великим поведение не может быть обычным. Следовательно, необычной делается вся жизнь. Сперва дела особого значения творятся вместе, принося плоды, отмеченные печатью духа Иерарха, потом</w:t>
      </w:r>
      <w:r w:rsidR="000C6C5A" w:rsidRPr="005440D4">
        <w:rPr>
          <w:noProof/>
        </w:rPr>
        <w:t xml:space="preserve"> — </w:t>
      </w:r>
      <w:r w:rsidR="00AA5A76" w:rsidRPr="005440D4">
        <w:rPr>
          <w:noProof/>
        </w:rPr>
        <w:t>все, ибо нет ни большого, ни малого, и все имеет значение, и Владыке можно посвятить всю жизнь, все мысли, все чувства, все действия. Пока это состояние еще не достигнуто, можно усиливать себя осознанием Присутствия Учителя в духе в те моменты, которые имеют особое значение в жизни ученика. Именно надо осознать, что Владыка не где-то за горами и далеко, но рядом, но близко, но Видит, Слышит и Знает все, происходящее с учеником. Трудно сломать преграды ограничения трехмерного пространства, которых не существует для духа. Движения духа молниеносны и вневременны именно потому, что для него нет расстояний и эти движения нельзя измерить с часами в руках. Нужно время, чтобы выполнить работу земную, чтобы куда-то сходить или съездить, но для дел духа, требующих иногда немало энергии, времени земного в обычном его понимании не нужно. Потому и осознание Присутствия Учителя в духе измеряется не часами, но сердцем и его ощущениями. Когда творим вместе, продукты нашего совместного творчества особенно насыщены огнем. Рука Иерарха, приложенная к творчеству, придает ему неповторяемое своеобразие и оттенок. И сила воздействия продуктов этого творчества на людей велика. Место не имеет значения. Здесь ли осознать Присутствие, там ли, или еще где-нибудь</w:t>
      </w:r>
      <w:r w:rsidR="000C6C5A" w:rsidRPr="005440D4">
        <w:rPr>
          <w:noProof/>
        </w:rPr>
        <w:t xml:space="preserve"> — </w:t>
      </w:r>
      <w:r w:rsidR="00AA5A76" w:rsidRPr="005440D4">
        <w:rPr>
          <w:noProof/>
        </w:rPr>
        <w:t>неважно. Важно осознать, что Общение происходит в пространстве высших измерений, в сфере духа. Сметаются ограничения материи плотной. И когда наступает смерть и дух рождается к новой жизни в Надземном, эта связь, освобожденная от цепей физического мира, особенно обостряется и становится реальной, яркой и видимой. Здесь она видима при условии раскрытия центров или при частичном пробуждении одного из них, там, где невидимое делается видимым, Учитель становится еще ближе. Учителя можно и на Земле быстро увидеть, утвердив Его Лик в третьем глазу, но для этого требуются прежние накопления. Потому утверждение Лика в сознании требует постоянной и длительной работы и напряжения. Записи даваемые есть результат осознания Близости Учителя в духе и Общения утвержденного.</w:t>
      </w:r>
      <w:r w:rsidR="00841F72" w:rsidRPr="005440D4">
        <w:rPr>
          <w:noProof/>
        </w:rPr>
        <w:t xml:space="preserve"> </w:t>
      </w:r>
      <w:r w:rsidR="00AA5A76" w:rsidRPr="005440D4">
        <w:rPr>
          <w:noProof/>
        </w:rPr>
        <w:t>Но ступень, когда Общение сопровождается зримостью Учителя явленной</w:t>
      </w:r>
      <w:r w:rsidR="000C6C5A" w:rsidRPr="005440D4">
        <w:rPr>
          <w:noProof/>
        </w:rPr>
        <w:t xml:space="preserve"> — </w:t>
      </w:r>
      <w:r w:rsidR="00AA5A76" w:rsidRPr="005440D4">
        <w:rPr>
          <w:noProof/>
        </w:rPr>
        <w:t>еще выше. Много условий предшествует этому, и одно из них</w:t>
      </w:r>
      <w:r w:rsidR="000C6C5A" w:rsidRPr="005440D4">
        <w:rPr>
          <w:noProof/>
        </w:rPr>
        <w:t xml:space="preserve"> — </w:t>
      </w:r>
      <w:r w:rsidR="00AA5A76" w:rsidRPr="005440D4">
        <w:rPr>
          <w:noProof/>
        </w:rPr>
        <w:t>это различие в напряжении излучений аурических. Выдержать это напряжение может не всякая аура. Потрясение может быть слишком болезненным, а потому и преждевременным. Но Учителя увидит каждый, идущий к Нему, когда придет его время. Незримое Присутствие Учителя в духе осознайте и ждите нежданно.</w:t>
      </w:r>
    </w:p>
    <w:p w:rsidR="00E8769F" w:rsidRPr="005440D4" w:rsidRDefault="00E8769F" w:rsidP="00B139BA">
      <w:pPr>
        <w:rPr>
          <w:noProof/>
        </w:rPr>
      </w:pPr>
    </w:p>
    <w:p w:rsidR="00E8769F" w:rsidRPr="005440D4" w:rsidRDefault="00841F72" w:rsidP="00B139BA">
      <w:pPr>
        <w:rPr>
          <w:noProof/>
        </w:rPr>
      </w:pPr>
      <w:r w:rsidRPr="005440D4">
        <w:rPr>
          <w:rFonts w:cs="Arial"/>
          <w:b/>
          <w:noProof/>
          <w:szCs w:val="28"/>
        </w:rPr>
        <w:t xml:space="preserve">1955 г. </w:t>
      </w:r>
      <w:r w:rsidR="00AA5A76" w:rsidRPr="005440D4">
        <w:rPr>
          <w:b/>
          <w:noProof/>
        </w:rPr>
        <w:t>274. (Май 25).</w:t>
      </w:r>
      <w:r w:rsidR="00AA5A76" w:rsidRPr="005440D4">
        <w:rPr>
          <w:noProof/>
        </w:rPr>
        <w:t xml:space="preserve"> Время Мое не пришло, но придет. Царство Света не наступило еще, но наступит. Еще торжествует зло, но корня уже не имея. Вспышки зла будут все время становиться короче, ибо питательная среда для него начнет иссякать. Когда плодородие земли иссякает, она перестает давать плоды. То же случится и со злом. Мы Поразили самое существо зла и Положили конец его беспредельному распространению. Несовершенства останутся в мире, но иерархии зла не будет. Обезглавленная, она еще живет и продолжает вредить. Но скоро и этому наступит конец. Великие перемены идут в мир. Жива еще старая закваска, но силы уже не имеет. Дела тьмы скоро мыльным пузырям уподобятся. Говорю о будущем, ибо в нем, но не в прошлом, полыхают уже зарницы Света. Старое представление об условиях жизни скоро придется оставить, чтобы немалому свидетелями стать. Не судите по поверхности, главные течения в глубине. От них зависит природа растительности и климат на берегах жизни, как от Гольфстрима</w:t>
      </w:r>
      <w:r w:rsidR="000C6C5A" w:rsidRPr="005440D4">
        <w:rPr>
          <w:noProof/>
        </w:rPr>
        <w:t xml:space="preserve"> — </w:t>
      </w:r>
      <w:r w:rsidR="00AA5A76" w:rsidRPr="005440D4">
        <w:rPr>
          <w:noProof/>
        </w:rPr>
        <w:t>климат омываемых им стран. Течения пространственного океана Нам ведомы, и они указуют на скорую перемену во всем. Звезды говорят лучами счастья, и звезды готовят планете иную судьбу. Она запечатлена на Небе, с тем чтобы осуществиться на Земле. Знающие и ждущие, скоро уже.</w:t>
      </w:r>
    </w:p>
    <w:p w:rsidR="00E8769F" w:rsidRPr="005440D4" w:rsidRDefault="00E8769F" w:rsidP="00B139BA">
      <w:pPr>
        <w:rPr>
          <w:noProof/>
        </w:rPr>
      </w:pPr>
    </w:p>
    <w:p w:rsidR="00AD23CF" w:rsidRPr="005440D4" w:rsidRDefault="00841F72" w:rsidP="00B139BA">
      <w:pPr>
        <w:rPr>
          <w:noProof/>
        </w:rPr>
      </w:pPr>
      <w:r w:rsidRPr="005440D4">
        <w:rPr>
          <w:rFonts w:cs="Arial"/>
          <w:b/>
          <w:noProof/>
          <w:szCs w:val="28"/>
        </w:rPr>
        <w:t xml:space="preserve">1955 г. </w:t>
      </w:r>
      <w:r w:rsidR="00AA5A76" w:rsidRPr="005440D4">
        <w:rPr>
          <w:b/>
          <w:noProof/>
        </w:rPr>
        <w:t>275. (Май 26).</w:t>
      </w:r>
      <w:r w:rsidR="00AA5A76" w:rsidRPr="005440D4">
        <w:rPr>
          <w:noProof/>
        </w:rPr>
        <w:t xml:space="preserve"> Когда будете взвешивать достоинства человека и ценность его для эволюции, помните, что самоудовлетворенная добродетель и общепринятая хорошесть не будут иметь значения, которое им приписывают люди. Часто люди, имеющие те ли, или иные слабости и недостатки, более годны, чем так называемые хорошие. Как думаете, кто более ценен: признающий и устремленный к Учителю грешник или румянодобродетельный обыватель, сидящий на месте, и собою удовлетворенный, и гордый достоинствами своими? Потому не отгоните тех, кто еще далек от совершенства, если в них есть устремление. Главное, чтобы равнодействующая всех энергий все же выражалась в явном поступательном движении. При всех условиях старая формула остается в силе: «могий вместити да вместит». При достаточной устремленности, то есть при равнодействующей определенной силы и напряжения, наросты начинают отваливаться и терять свою плотность. Терпимость следует проявить, прежде чем пытаться отмыть грязь с жемчужины духа, которая у каждого. Указать на недостаток или слабость можно, но любящей и заботливой рукою. Суровость нужна там, где упорное нежелание замечать свои недостатки или самооправдание. Хуже всего, когда человек, совершая безнравственный поступок, считает себя вправе это делать или считает безнравственность правильной. Половая распущенность для продвижения духа вредна черезвычайно. Центры не могут раскрыться при ее наличии. Нельзя строить проводники духа, разрушая их. Нельзя очищать оболочки, внося в них элементы низшего порядка. Нельзя утверждать власть над астралом, потворствуя его беснованиям. Именно, на тугих вожжах следует всегда держать эту буйную оболочку. Привыкшая вибрировать на определенном ключе, она усиливается в своей сущности и усиливает уявление активности низших центров. Половое безумие, наблюдаемое среди людей, есть логическое завершение половой распущенности. Оно заканчивается иногда пожаром соответствующего центра и смертью. Много ужасов среди человечества. Половая распущенность страшна своими следствиями. С одной стороны, аскетизм есть нарушение законов жизни, с другой</w:t>
      </w:r>
      <w:r w:rsidR="000C6C5A" w:rsidRPr="005440D4">
        <w:rPr>
          <w:noProof/>
        </w:rPr>
        <w:t xml:space="preserve"> — </w:t>
      </w:r>
      <w:r w:rsidR="00AA5A76" w:rsidRPr="005440D4">
        <w:rPr>
          <w:noProof/>
        </w:rPr>
        <w:t>нравственная распущенность. Решение надо искать посреди и в условиях полного контроля над своими эмоциями. Цель</w:t>
      </w:r>
      <w:r w:rsidR="000C6C5A" w:rsidRPr="005440D4">
        <w:rPr>
          <w:noProof/>
        </w:rPr>
        <w:t xml:space="preserve"> — </w:t>
      </w:r>
      <w:r w:rsidR="00AA5A76" w:rsidRPr="005440D4">
        <w:rPr>
          <w:noProof/>
        </w:rPr>
        <w:t>дать жизнь. Возможность вместить</w:t>
      </w:r>
      <w:r w:rsidR="000C6C5A" w:rsidRPr="005440D4">
        <w:rPr>
          <w:noProof/>
        </w:rPr>
        <w:t xml:space="preserve"> — </w:t>
      </w:r>
      <w:r w:rsidR="00AA5A76" w:rsidRPr="005440D4">
        <w:rPr>
          <w:noProof/>
        </w:rPr>
        <w:t>завет для немногих. Для идущих срединным путем</w:t>
      </w:r>
      <w:r w:rsidR="000C6C5A" w:rsidRPr="005440D4">
        <w:rPr>
          <w:noProof/>
        </w:rPr>
        <w:t xml:space="preserve"> — </w:t>
      </w:r>
      <w:r w:rsidR="00AA5A76" w:rsidRPr="005440D4">
        <w:rPr>
          <w:noProof/>
        </w:rPr>
        <w:t>совет овладения собою. Есть два положения, или выражения страстей в человеке: первое</w:t>
      </w:r>
      <w:r w:rsidR="000C6C5A" w:rsidRPr="005440D4">
        <w:rPr>
          <w:noProof/>
        </w:rPr>
        <w:t xml:space="preserve"> — </w:t>
      </w:r>
      <w:r w:rsidR="00AA5A76" w:rsidRPr="005440D4">
        <w:rPr>
          <w:noProof/>
        </w:rPr>
        <w:t>когда страсть владеет сознанием и порабощает его; второе</w:t>
      </w:r>
      <w:r w:rsidR="000C6C5A" w:rsidRPr="005440D4">
        <w:rPr>
          <w:noProof/>
        </w:rPr>
        <w:t xml:space="preserve"> — </w:t>
      </w:r>
      <w:r w:rsidR="00AA5A76" w:rsidRPr="005440D4">
        <w:rPr>
          <w:noProof/>
        </w:rPr>
        <w:t>когда воля владеет страстью и держит ее под своим полным и властным контролем. Можно любить драгоценные камни, можно любоваться их красотою и игрой огней, можно даже иметь их, но не быть алчным скрягой, трясущимся над ними и поглощенным этою страстью. И так во всем. Рабство во всех видах Разрушаем, и особенно вредный вид рабства, рабство у своих страстей. Только овладевшему собою и победившему себя дозволено все, но рабу</w:t>
      </w:r>
      <w:r w:rsidR="000C6C5A" w:rsidRPr="005440D4">
        <w:rPr>
          <w:noProof/>
        </w:rPr>
        <w:t xml:space="preserve"> — </w:t>
      </w:r>
      <w:r w:rsidR="00AA5A76" w:rsidRPr="005440D4">
        <w:rPr>
          <w:noProof/>
        </w:rPr>
        <w:t>ничего. Мера овладения собою и обуздания себя есть мера вседозволения. Астральное рабство</w:t>
      </w:r>
      <w:r w:rsidR="000C6C5A" w:rsidRPr="005440D4">
        <w:rPr>
          <w:noProof/>
        </w:rPr>
        <w:t xml:space="preserve"> — </w:t>
      </w:r>
      <w:r w:rsidR="00AA5A76" w:rsidRPr="005440D4">
        <w:rPr>
          <w:noProof/>
        </w:rPr>
        <w:t>это рабство самое горшее из горчайших. Учитесь в свободе совершать свои дела, но не в рабстве. Соломон был царем. Это был, воистину, царь духа. Дух мощный, свободный и мудрый. Он явил миру пример того, как среди всех богатств мира и возможностей иметь все, что только человек ни пожелает, можно сохранить свободу духа и быть действительно победителем прельщений земных, ибо он победил мир. Победа над миром в нужде, бедности и горе достигается, но еще труднее она, когда карма дает все, все блага земные, всю земную власть и богатство. Многие совершали подвиги в затворе и отшельничестве и победили, но немного тех, кто во главе царств земных совершили его. Царь Соломон и Император Акбар Великий дали пример человечеству того, что дух, воистину, непобеждаем ничем, даже царскою властью.</w:t>
      </w:r>
    </w:p>
    <w:p w:rsidR="00AD23CF" w:rsidRPr="005440D4" w:rsidRDefault="00AD23CF" w:rsidP="00B139BA">
      <w:pPr>
        <w:rPr>
          <w:noProof/>
        </w:rPr>
      </w:pPr>
    </w:p>
    <w:p w:rsidR="00E8769F" w:rsidRPr="005440D4" w:rsidRDefault="00294694" w:rsidP="00B139BA">
      <w:pPr>
        <w:rPr>
          <w:noProof/>
        </w:rPr>
      </w:pPr>
      <w:r w:rsidRPr="005440D4">
        <w:rPr>
          <w:rFonts w:cs="Arial"/>
          <w:b/>
          <w:noProof/>
          <w:szCs w:val="28"/>
        </w:rPr>
        <w:t xml:space="preserve">1955 г. </w:t>
      </w:r>
      <w:r w:rsidR="00AA5A76" w:rsidRPr="005440D4">
        <w:rPr>
          <w:b/>
          <w:noProof/>
        </w:rPr>
        <w:t>276.</w:t>
      </w:r>
      <w:r w:rsidR="00AA5A76" w:rsidRPr="005440D4">
        <w:rPr>
          <w:noProof/>
        </w:rPr>
        <w:t xml:space="preserve"> Конечно, упорство чужой болезни при лечении надо преодолеть в себе и как бы взять на себя чужую боль или недомогание. В случае малого запаса огненной энергии помочь все же можно, приняв на себя болезнь или полностью, или частично. Потому к болезням застарелым, серьезным и неизлечимым надо подходить осмотрительно. Омертвелые клетки нельзя оживить, но астральный образ болезни можно перенести на себя. От этого следует, общаясь с больными, прежде всего защититься в сознании, и потом соединительную психическую связь с больным обрезать, иначе воздействие больной ауры будет сказываться тяжко. Выдать энергию можно и должно, но соизмеримо. Нельзя ставить равновесие духа под удар. Даже большие духи исцеляли далеко не всех и лечили с разбором. Если лечение и помощь идут за счет законного и неприкосновенного запаса психической энергии, то они недопустимы. (Тебе было запрещено лечить путем прикосновения, ибо могли быть подорваны силы). Негоже вылечить малое сознание, а здоровье свое разрушить и жизнь большего сознания подорвать. Соизмеримость во всем. Для лечения надо самому иметь избыточный запас энергии для целения и расходовать лишь его, немедленно его пополняя. Люди склонны пожирать чужую психическую энергию и вампиризировать, если чувствуют запас ее в ком-то. Кто-то расточает ее, нарушая законы равновесия и сдержанности. Отдавать энергию свою такому сознанию равносильно тому, чтобы лить воду в решето: сколько ни налей, все будет мало. Потому Учитель, исцеляя, Говорил: «Иди, и более не греши», то есть не нарушай закона, ибо в противном случае целение бесполезно, так как в конце концов свободная воля человека снова вызовет те же результаты. Помогая, следует указать на то, как избежать нежелательных следствий, болезнь приносящих. Учитель обычно Помогал тем, кто был способен воспринять эти указания, иначе выдача энергии равносильна помощи пьянице: пропьет все равно, сколько ни дай. Но помогайте всегда, везде и во всем: ведь можно помогать мыслью, и это не требует того усиленного расхода энергии, которого требует непосредственное или на расстоянии лечение. Будьте осмотрительны в выдаче энергии расточителям ее. Не для того учились. Не для того долго и с трудом ее накапливали, чтобы безумно раздать. Но можно спокойно выдать ее человеку, который отнесется к этому бережно и не пустит по ветру полученный дар. Помощь Даю и Лучи Посылаю, но не тем, чье сознание представляет собою дырявое решето. Бережность с посылаемой энергией явите. Раздражение, страх, суета, беспокойство, болтовня, контакт с людьми неполезными, уныние и все прочие отрицательные состояния сознания пожирают энергию, посылаемую Учителем. Тем, кто не умеет беречь, не Посылаем. Вспомните притчу о талантах. Законы сохранения и охраны психической энергии остаются в силе и поныне. Быть может, ныне знание их нужно еще более, ибо слишком много психических тунеядцев кругом и слишком много расточителей. Не велика заслуга, раздав все, остаться самому нищим и возложиться на Учителя. Давайте осмотрительно и сторожко. Но помогайте, когда видите нужду в помощи и готовность принять ее с пользою.</w:t>
      </w:r>
    </w:p>
    <w:p w:rsidR="00E8769F" w:rsidRPr="005440D4" w:rsidRDefault="00E8769F" w:rsidP="00B139BA">
      <w:pPr>
        <w:rPr>
          <w:noProof/>
        </w:rPr>
      </w:pPr>
    </w:p>
    <w:p w:rsidR="00E8769F" w:rsidRPr="005440D4" w:rsidRDefault="00294694" w:rsidP="00B139BA">
      <w:pPr>
        <w:rPr>
          <w:noProof/>
        </w:rPr>
      </w:pPr>
      <w:r w:rsidRPr="005440D4">
        <w:rPr>
          <w:rFonts w:cs="Arial"/>
          <w:b/>
          <w:noProof/>
          <w:szCs w:val="28"/>
        </w:rPr>
        <w:t xml:space="preserve">1955 г. </w:t>
      </w:r>
      <w:r w:rsidR="00AA5A76" w:rsidRPr="005440D4">
        <w:rPr>
          <w:b/>
          <w:noProof/>
        </w:rPr>
        <w:t>277. (Май 27).</w:t>
      </w:r>
      <w:r w:rsidR="00AA5A76" w:rsidRPr="005440D4">
        <w:rPr>
          <w:noProof/>
        </w:rPr>
        <w:t xml:space="preserve"> Чтобы помочь больному, надо знать расположение ганглий, то есть нервных узлов, или центров, заведующих больным органом. Надо знать, какие токи послать и как: горячие или охлаждающие, то есть положительные или отрицательные. Надо знать, как поляризовать свой организм дыханием, как концентрировать и передавать энергию через руки, и так далее и далее. Но можно ничего этого не знать, можно передавать желание свое, выраженное в ясной и четкой мысли, просто сердцем. Надо создать этот конечный образ, картину желаемого следствия и, в сердце ее утвердив, сердцем же и внедрить в ауру больного. Надо в это время о себе позабыть и сознание свое настроить на ключе твердой уверенности в эффективности оказываемой помощи. Бодрость, радость, надежда, забота о болящем и тепло сердечное должно исходить от целителя. Сердце сокровище свое, энергию свою передает болящему, делится с ним самым ценным, что имеет. Именно поляризовать себя на состоянии, противоположном состоянию пациента, требуется, чтобы сперва нейтрализовать его отрицательные мысли, чувства и эмоции, и потом усилить положительные, внедренные в его сознание и организм. Все это делается мысленно, напрягая сердце. Процесс реален, ибо вызывает большую утечку жизненных сил, то есть психической энергии. Результаты неизбежны, и притом прямо пропорциональны количеству отданных сил. Лечение это требует самоотверженности и искреннего сердечного желания помочь. Поляризовать чужое сознание можно на любой волне. Всего легче настроить, если заразить его страхом, беспокойством, унынием и другими темными чувствами, что постоянно делают люди вокруг бессознательно и автоматически. Но сознательно волею настраивать сознания окружающих на волну блага и чувств добрых может либо активно сильный и высокий дух, либо ученик. Можно сказать, что светлая аура автоматически и без особых усилий несет в себе свет, и тепло, и радость другим, омраченная</w:t>
      </w:r>
      <w:r w:rsidR="000C6C5A" w:rsidRPr="005440D4">
        <w:rPr>
          <w:noProof/>
        </w:rPr>
        <w:t xml:space="preserve"> — </w:t>
      </w:r>
      <w:r w:rsidR="00AA5A76" w:rsidRPr="005440D4">
        <w:rPr>
          <w:noProof/>
        </w:rPr>
        <w:t>мрак. Первое воздействие можно усиливать бесконечно и сознательно, но не опустошая себя. Для этого следует просто заменить в себе тьму светом. Лечение же определенного лица требует усиления и сосредоточения излучений на определенном лице или даже заболевшем органе. Приказ сознания, словесный или молчаливый, но властный, можно к процессу добавить. Надо, чтобы воля целителя была сильнее воли больного. Надо мысленно разрушить или сжечь астральную форму болезни и сферу микрокосма очистить от ее элементов. Сжигать можно в волнах или струях пламени, цвет которого противоположен цвету болезни. Так, например, в случае повышенной температуры и воспалительных процессов синее пламя нужно, при процессах обратных</w:t>
      </w:r>
      <w:r w:rsidR="000C6C5A" w:rsidRPr="005440D4">
        <w:rPr>
          <w:noProof/>
        </w:rPr>
        <w:t xml:space="preserve"> — </w:t>
      </w:r>
      <w:r w:rsidR="00AA5A76" w:rsidRPr="005440D4">
        <w:rPr>
          <w:noProof/>
        </w:rPr>
        <w:t>золотое или другого активного горячего цвета. Цветотерапия</w:t>
      </w:r>
      <w:r w:rsidR="000C6C5A" w:rsidRPr="005440D4">
        <w:rPr>
          <w:noProof/>
        </w:rPr>
        <w:t xml:space="preserve"> — </w:t>
      </w:r>
      <w:r w:rsidR="00AA5A76" w:rsidRPr="005440D4">
        <w:rPr>
          <w:noProof/>
        </w:rPr>
        <w:t>наука будущего. Иногда применение переменных токов или цветов действует благоприятно, особенно если не совсем ясна картина болезни. Больной орган всегда имеет мутные, дымные и темные излучения. Их мысленно заменяют светлыми. Луч светлый, бесцветный, будет хорош всегда. Лечение лучами, сперва лучами мысли, потом лучами аурическими, также принадлежит будущему. Чтобы лечить лучами, надо их иметь. Ступень обладания лучами есть ступень Архата. Лечить просто лучом мысли, представляя ее окрашенной в определенный цвет, возможно и для обычного человека, но в мысль надо вложить сердце. Основой лечения является энергия сердца и сердечное самоотверженное желание помочь, что доступно каждому человеку. Значит, помогать больным может каждый, ибо сердце имеют все.</w:t>
      </w:r>
    </w:p>
    <w:p w:rsidR="00E8769F" w:rsidRPr="005440D4" w:rsidRDefault="00AA5A76" w:rsidP="00B139BA">
      <w:pPr>
        <w:rPr>
          <w:noProof/>
        </w:rPr>
      </w:pPr>
      <w:r w:rsidRPr="005440D4">
        <w:rPr>
          <w:noProof/>
        </w:rPr>
        <w:t>Сын Мой, скоро достигнешь такого состояния сознания, когда запись можно будет вести в любое время дня и ночи, настроив себя на должной волне. Связь с Учителем, годами ритмической совместной работы утвержденная, позволит это сделать. Ощущение возможности этого правильно, ибо она почти уже достигнута и частично уже проявляется. Надо лишь это осознать и полученную возможность испытать на деле. Моменты озарения мыслями высшими будут учащаться и углубляться, пока вся жизнь сознания не будет сотканной из них и станет непрерываемой жизнью Света.</w:t>
      </w:r>
    </w:p>
    <w:p w:rsidR="00E8769F" w:rsidRPr="005440D4" w:rsidRDefault="00E8769F" w:rsidP="00B139BA">
      <w:pPr>
        <w:rPr>
          <w:noProof/>
        </w:rPr>
      </w:pPr>
    </w:p>
    <w:p w:rsidR="00E8769F" w:rsidRPr="005440D4" w:rsidRDefault="00294694" w:rsidP="00B139BA">
      <w:pPr>
        <w:rPr>
          <w:noProof/>
        </w:rPr>
      </w:pPr>
      <w:r w:rsidRPr="005440D4">
        <w:rPr>
          <w:rFonts w:cs="Arial"/>
          <w:b/>
          <w:noProof/>
          <w:szCs w:val="28"/>
        </w:rPr>
        <w:t xml:space="preserve">1955 г. </w:t>
      </w:r>
      <w:r w:rsidR="00AA5A76" w:rsidRPr="005440D4">
        <w:rPr>
          <w:b/>
          <w:noProof/>
        </w:rPr>
        <w:t>278.</w:t>
      </w:r>
      <w:r w:rsidR="00AA5A76" w:rsidRPr="005440D4">
        <w:rPr>
          <w:noProof/>
        </w:rPr>
        <w:t xml:space="preserve"> Сын Мой, если хочешь решить какую-либо проблему, поставь ее во весь рост перед собой ясно и четко. И ответ последует непременно. Учитель Поможет. Уже можно отметить, как в ответ на происходящие беседы с близкими скоро приходил ответ, дополняющий затронутую тему и развивающий ее. Так, вы не Оставлены и Заботою не Забыты. Объединенное устремление с желанием получить разъяснение по любому вопросу даст всегда нужные результаты. Учитесь пользоваться представляемыми вам Учителем возможностями. Эти возможности велики, но их надо осознать. Наша Община в далеких горах Направляет течение жизни планетной. Ей можно уподобляться сперва в малом, потом уже и в большом. Так, следует отводить время для психомеханики. Воздействие согласованного двенадцатигранника мощно и неодолимо. Воздействия и меньших гранников тоже сильны, если согласованы прочно. Объединение сердечной энергии легко преодолевает воздействие противоборствующих воль, ибо они разрозненны и не имеют помощи Учителя. Даже объединенная воля двух согласованных аур может творить чудеса. Надо лишь силу своих объединенных сердец яро осознать и применить в жизни для усиления Света. Время, отведенное для работы треугольника, квадрата или какой-либо большей фигуры, посвящается исключительно делам Учителя и явлениям, связанным с Ним. Много можно обстоятельствам помочь и многое облегчить, если силу объединенного воздействия применять ритмично, регулярно и сознательно. Проблемы, возникшие в жизни, можно записывать и отмечать результаты полученные, а также количество углов фигуры. Но центром ее пусть неизменно Будет Учитель. Можно начать с малого, как и всегда, расширяя сферу воздействия постепенно или по нужде. Расстояние</w:t>
      </w:r>
      <w:r w:rsidR="000C6C5A" w:rsidRPr="005440D4">
        <w:rPr>
          <w:noProof/>
        </w:rPr>
        <w:t xml:space="preserve"> — </w:t>
      </w:r>
      <w:r w:rsidR="00AA5A76" w:rsidRPr="005440D4">
        <w:rPr>
          <w:noProof/>
        </w:rPr>
        <w:t>не препятствие. Лучше считать, что его не существует. Так оно и есть, ибо для духа, действительно, нет расстояний. Можно спросить, каждое ли сердце готово принести энергию свою полностью. Полносердечие требуется как непременное условие. Можно ставить перед собою психические опыты и наблюдать зорко результаты. Когда процесс идет в созвучии и объединенно со Мною, следствия будут изумительны и превзойдут все ожидания. Надо осознать чудесную мощь силы объединенных в свете сердец. Свет ваш</w:t>
      </w:r>
      <w:r w:rsidR="000C6C5A" w:rsidRPr="005440D4">
        <w:rPr>
          <w:noProof/>
        </w:rPr>
        <w:t xml:space="preserve"> — </w:t>
      </w:r>
      <w:r w:rsidR="00AA5A76" w:rsidRPr="005440D4">
        <w:rPr>
          <w:noProof/>
        </w:rPr>
        <w:t>Владыка, в Свете Его идет объединение. Можно силою Его действовать индивидуально, но можно и коллективно, и тогда мощь воздействия особенно эффективна. Она может быть оценена, почувствована и осознана лишь в применении. Сила не осознанная и не примененная зачарованному богатырю подобна, спящему за семью вратами, за семью печатями в заколдованном замке. Печать надо снять, заколдованный круг разрушить и спящего гиганта разбудить, прежде чем он в состоянии будет силу свою применить на благо. Сила чудесная за семью затворами в сердцах человеческих спит. Но вы, впереди идущие, разбудите ее первыми, дабы и другие люди могли увидеть и убедиться в том, какие сокровища мощи являются космическим наследием человека.</w:t>
      </w:r>
    </w:p>
    <w:p w:rsidR="00E8769F" w:rsidRPr="005440D4" w:rsidRDefault="00E8769F" w:rsidP="00B139BA">
      <w:pPr>
        <w:rPr>
          <w:noProof/>
        </w:rPr>
      </w:pPr>
    </w:p>
    <w:p w:rsidR="00E8769F" w:rsidRPr="005440D4" w:rsidRDefault="00D40194" w:rsidP="00B139BA">
      <w:pPr>
        <w:rPr>
          <w:noProof/>
        </w:rPr>
      </w:pPr>
      <w:r w:rsidRPr="005440D4">
        <w:rPr>
          <w:rFonts w:cs="Arial"/>
          <w:b/>
          <w:noProof/>
          <w:szCs w:val="28"/>
        </w:rPr>
        <w:t xml:space="preserve">1955 г. </w:t>
      </w:r>
      <w:r w:rsidR="00AA5A76" w:rsidRPr="005440D4">
        <w:rPr>
          <w:b/>
          <w:noProof/>
        </w:rPr>
        <w:t>279.</w:t>
      </w:r>
      <w:r w:rsidR="00AA5A76" w:rsidRPr="005440D4">
        <w:rPr>
          <w:noProof/>
        </w:rPr>
        <w:t xml:space="preserve"> Сын Мой, желанию твоему навстречу Иду. Сегодня хочешь писать в течение нескольких часов</w:t>
      </w:r>
      <w:r w:rsidR="000C6C5A" w:rsidRPr="005440D4">
        <w:rPr>
          <w:noProof/>
        </w:rPr>
        <w:t xml:space="preserve"> — </w:t>
      </w:r>
      <w:r w:rsidR="00AA5A76" w:rsidRPr="005440D4">
        <w:rPr>
          <w:noProof/>
        </w:rPr>
        <w:t>пиши. Пути желанию духа, если оно от Света, не заказаны.</w:t>
      </w:r>
    </w:p>
    <w:p w:rsidR="00E8769F" w:rsidRPr="005440D4" w:rsidRDefault="00AA5A76" w:rsidP="00B139BA">
      <w:pPr>
        <w:rPr>
          <w:noProof/>
        </w:rPr>
      </w:pPr>
      <w:r w:rsidRPr="005440D4">
        <w:rPr>
          <w:noProof/>
        </w:rPr>
        <w:t>Сегодня коснемся вопроса о том, как идет построение мысли при разрубании Гордиевых узлов жизненных условий и обстоятельств. Обстоятельства могут сложиться так, что положение окажется безысходным. Но это по-человечеству. Представим себе клубок таких сложных и неразрешимых условий, этот Гордиев узел обстоятельств земных. Где выход, как их разрешить? Если мыслить по-земному, выхода нет. Но это неверно. Гордиев узел разрубается мечом, мечом духа. Надо выбросить из сознания сплетенный клубок и на чистом экране сознания в сфере третьего глаза ясно, четко и картинно нарисовать образ того следствия, или тех новых неожиданных, не связанных с Гордиевым узлом условий или следствий, которые хочется иметь или которые нужны. Эту четкую форму желаемого результата следует уплотнить и выкристаллизовать до предельной ясности и образности. Следует создавать в воображении лишь заключительную картину, лишь самый конечный результат желаемого, и этот образ отпустить в пространство, великое лоно всевмещающее, великое чрево, оплодотворяемое мыслью человека, чрево, приносящее плоды, пространство вмещающее, откуда исходит все и где зарождается все, прежде чем вылиться в плотные формы земные. Этот образ, это новорожденное живое существо Невидимого Мира, насыщенное энергиями сердца или сердец, его создавших, будет жить в нем, привлекая к себе магнитно энергии, нужные для своего воплощения в мире земном. Для того чтобы облегчить его работу, следует прежде всего Гордиев узел прежних условий мысленно разрушить на астральном плане. Мысленно надо разрушить астральную форму плотных явлений, подлежащих уничтожению. Они, не имея фундамента, или корня, в Мире Незримом, засохнут и завянут, как растение или дерево, корни которого были подрезаны. И тогда новое построение, созданное для замены старого, легко войдет в жизнь и воплотится в видимые формы. Мечом духа разрубаются и уничтожаются прежние формы и лучом мысли создают новые взамен. Процесс Двусторонен: сперва разрушение, потом созидание. Разрушение идет ради созидания. Так Строим Мы. Так производится построение Нового Мира. Этот процесс космически законен: разрушение ради построения нового, лучшего и высшего.</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280.</w:t>
      </w:r>
      <w:r w:rsidR="00AA5A76" w:rsidRPr="005440D4">
        <w:rPr>
          <w:noProof/>
        </w:rPr>
        <w:t xml:space="preserve"> Сын Мой, опыт длительной Записи будем считать законченным успешно. Потом можно будет писать столько, сколько того хочет дух. Сокровищница Моя неистощима, ибо она от Беспредельности. Приходите и берите из нее все, могущие и дерзающие брать. Берите по созвучию и по настроенности арфы своего духа. Каждый получает то, чего хочет, ибо созвучит духом в том ключе, который ему свойственен, близок или на котором он хочет настроить себя. Плоды Сада Моего для всех, признавших и принявших Меня.</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281.</w:t>
      </w:r>
      <w:r w:rsidR="00AA5A76" w:rsidRPr="005440D4">
        <w:rPr>
          <w:noProof/>
        </w:rPr>
        <w:t xml:space="preserve"> Горечь жизни и сладость познания нераздельны. Почему это так? Не потому ли, что лишь соотношение тени со светом дает ощущение картины. Тьма оттеняет свет. Полюсность дает возможность проявления вещей материального мира, ибо без ночи нет дня. Потому и Сказал, что во многом познании много печали и кто умножает познание, умножает скорбь. А потом Добавил, что печаль ваша будет в радость, ибо в мире будете иметь скорбь, но Я Победил мир. И ныне Заповедую радость, которая рождается в сердце победителя, как феникс из пепла. Потому не огорчайтесь и не смущайтесь отягощениям обстоятельствами: они нужны, как топливо для костра. Костер мыслей не вспыхнет без них. Допускаю лишь то, что нужно для продвижения, не больше того. Лучше радоваться нагружению, чем печаловаться, ибо это будет уже радостью мудрости, знающей, что без трудностей не дойти до Владыки. Трудностям и огорчениям порадуемся. Они ко Мне приближают, то есть делают то, ради чего и дано тяжкое воплощение в материи плотной</w:t>
      </w:r>
      <w:r w:rsidR="000C6C5A" w:rsidRPr="005440D4">
        <w:rPr>
          <w:noProof/>
        </w:rPr>
        <w:t xml:space="preserve"> — </w:t>
      </w:r>
      <w:r w:rsidR="00AA5A76" w:rsidRPr="005440D4">
        <w:rPr>
          <w:noProof/>
        </w:rPr>
        <w:t>для познания Света Владыки.</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282. (Май 28).</w:t>
      </w:r>
      <w:r w:rsidR="00AA5A76" w:rsidRPr="005440D4">
        <w:rPr>
          <w:noProof/>
        </w:rPr>
        <w:t xml:space="preserve"> Было время, когда одно слово, услышанное свыше, было уже радостью духа; потом</w:t>
      </w:r>
      <w:r w:rsidR="000C6C5A" w:rsidRPr="005440D4">
        <w:rPr>
          <w:noProof/>
        </w:rPr>
        <w:t xml:space="preserve"> — </w:t>
      </w:r>
      <w:r w:rsidR="00AA5A76" w:rsidRPr="005440D4">
        <w:rPr>
          <w:noProof/>
        </w:rPr>
        <w:t>два, потом</w:t>
      </w:r>
      <w:r w:rsidR="000C6C5A" w:rsidRPr="005440D4">
        <w:rPr>
          <w:noProof/>
        </w:rPr>
        <w:t xml:space="preserve"> — </w:t>
      </w:r>
      <w:r w:rsidR="00AA5A76" w:rsidRPr="005440D4">
        <w:rPr>
          <w:noProof/>
        </w:rPr>
        <w:t>больше и, наконец, целые послания. Так растут возможности при неуклонном следовании за избранным Иерархом. Казалось бы, просто: приди и будь верен, но люди найдут тысячи причин для сомнений и колебаний и в верности устоять уже не в силах. Верность есть ценное качество духа, она сестра преданности. Из миллиардов духов она выбирает себе Учителя и Владыку и остается верной им навсегда. Она уже не ищет других руководителей, лучших, и она уже не прельстится на чужой глас. Потому тверд ее путь и непреложен шаг. Среди тысяч голосов, кричащих об истине, трудно удержаться от соблазна и мыслей, что, быть может, там, у другого учителя более близкая, легкая и доступная истина и, может быть, лучше учитель. Но эти мысли никогда не приходят на ум верному сердцу. Блестками истины не прельстится оно. Конечно, истина будет признана, если она такова, но верность Учителю своему останется непоколебимой. Мало верных сердец. Много шатающихся и сомневающихся, и потому верному сердцу Учитель не Медлит дать знаки и послать Лучи помощи, заботы и внимания. Коротка верность людская. Иногда она лишь до первого поворота. Иногда не выдерживает она, будучи предоставлена самой себе. Многие не выдерживают разлуки с Учителем и снова возвращаются во тьму. Через одиночество приходится проходить двояко: первое</w:t>
      </w:r>
      <w:r w:rsidR="000C6C5A" w:rsidRPr="005440D4">
        <w:rPr>
          <w:noProof/>
        </w:rPr>
        <w:t xml:space="preserve"> — </w:t>
      </w:r>
      <w:r w:rsidR="00AA5A76" w:rsidRPr="005440D4">
        <w:rPr>
          <w:noProof/>
        </w:rPr>
        <w:t>это одиночество среди людей, среди людского непонимания, второе</w:t>
      </w:r>
      <w:r w:rsidR="000C6C5A" w:rsidRPr="005440D4">
        <w:rPr>
          <w:noProof/>
        </w:rPr>
        <w:t xml:space="preserve"> — </w:t>
      </w:r>
      <w:r w:rsidR="00AA5A76" w:rsidRPr="005440D4">
        <w:rPr>
          <w:noProof/>
        </w:rPr>
        <w:t>Учитель предоставляет на время дух собственным силам, чтобы посмотреть, устоит ли он в верности. Испытание одиночеством нелегко. Без верности не может быть и преданности. Преданность без верности пылает, лишь когда близок Учитель, и особенно</w:t>
      </w:r>
      <w:r w:rsidR="000C6C5A" w:rsidRPr="005440D4">
        <w:rPr>
          <w:noProof/>
        </w:rPr>
        <w:t xml:space="preserve"> — </w:t>
      </w:r>
      <w:r w:rsidR="00AA5A76" w:rsidRPr="005440D4">
        <w:rPr>
          <w:noProof/>
        </w:rPr>
        <w:t>в физическом теле. Шатки и неустойчивы чувства людей, потому нужны известные качества, чтобы придать им устойчивость. Возьмем чувство любви. Чего стоит это высокое чувство без верности и преданности. А также и устремление. Чего стоит устремление без постоянства или постоянство без любви. Так снова приходим к синтезу качеств, к симфонии гармонически сочетанных качеств, которые дух утверждает в себе. О симфонии качеств помыслим. Каждое качество</w:t>
      </w:r>
      <w:r w:rsidR="000C6C5A" w:rsidRPr="005440D4">
        <w:rPr>
          <w:noProof/>
        </w:rPr>
        <w:t xml:space="preserve"> — </w:t>
      </w:r>
      <w:r w:rsidR="00AA5A76" w:rsidRPr="005440D4">
        <w:rPr>
          <w:noProof/>
        </w:rPr>
        <w:t>как корень устоя, подобно корням деревьев, делает все построение более устойчивым и прочным. Помыслим об утверждении всего спектра качеств, из которых каждое сияет своим цветом.</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283. (Май 29).</w:t>
      </w:r>
      <w:r w:rsidR="00AA5A76" w:rsidRPr="005440D4">
        <w:rPr>
          <w:noProof/>
        </w:rPr>
        <w:t xml:space="preserve"> И все же самому главному не отводится должного места в жизни. Пустяки и дела малые занимают сознание больше, чем дела большие. Мерою ценности явлений все-таки остается их преходимость. Истинная ценность и значение лежат в непреходящей сущности их. Почему же мелькающие огоньки настоящего так привлекают и удерживают на себе сознание? Не потому ли, что преходимость явлений полностью еще не осознана? Надо же, наконец, понять, что прейдет и кончится все, что ныне окружает сознание плотной стеной плотных явлений, что тысячи людей умирают ежедневно, оставляя все земное навсегда, ибо к старому пепелищу жизни земной им уже никогда более не вернуться. В новом воплощении будет все новое: и тело, и жена, и мать, отец, и все окружение. Старые знакомые под новыми ликами явятся, но новым будет дом, семья, местность, народ, страна. К старому нет возврата</w:t>
      </w:r>
      <w:r w:rsidR="000C6C5A" w:rsidRPr="005440D4">
        <w:rPr>
          <w:noProof/>
        </w:rPr>
        <w:t xml:space="preserve"> — </w:t>
      </w:r>
      <w:r w:rsidR="00AA5A76" w:rsidRPr="005440D4">
        <w:rPr>
          <w:noProof/>
        </w:rPr>
        <w:t>таков закон эволюции. Почему же привязывать сознание к тому, что вокруг, забывая о наинужнейшем. Ведь надо утвердить формулу «Быть в мире, но не от мира сего». Ведь за малым можно упустить и большое. Как же сидеть на двух стульях и как служить двум господам? Чему же и кому же отдадим предпочтение? Утверждаю неповторяемость времени и то, что упущенное не вернется. Ведь решение жизни Дал, говоря, что вершить дела и жизнь проводить надо со Мною. Какие такие быть могут дела, в которых забывается Учитель? Вместе со Мною быть можно всегда и вместе со Мною повсюду. Не Покину и не Оставлю, но лишь при условии, если оставлен не буду. Как можно провести день, забыв об Учителе? Как можно в сознании что-то поставить впереди Его? Сказал уже: допущено все, но со Мною, чтобы Я Вошел во все дела ваши утверждением. И отдых возможен, и развлечения возможны, но не при условии забвения наинужнейшего. Даже сосредоточиваясь на серьезной работе, Учителя нельзя забывать. Потому и говорится о предстоянии постоянном и нераздельности сознаний. Не велико достижение помнить Учителя в моменты Общения, о Нем позабыв большую часть дня или ночи. Говорю о памятовании непрерываемом. Все заняты сверх головы делами своими. Дела у всех, все поглощены ими. Занятость людская окружением непосредственным неимоверна. И среди сотен миллионов людей, забывших о Свете, лишь Мои светляки помнят Меня и знают. Но если и они забывают временами обо Мне, то не будет ли это особенно прискорбно и не лишит ли это их очередных достижений. Подумайте! Итак, допущено и дозволено все, но вместе со Мною. Это условие охранит вас от многих ошибок и заблуждений. А когда кончится земная жизнь, поможет легко и без сожаления расстаться со всем, что она предоставила вам на время, и свободными и радостными отойти в Мир иной, в Мир Моих беспредельных возможностей, открывающихся тем, кто со Мною. Нерадостно, тускло и уныло пребывание большинства землян в Мире Надземном, но тем, кто Меня не забывал и был постоянно со Мною, открывается жизнь чудесная, изумительная, радостная и полная</w:t>
      </w:r>
      <w:r w:rsidR="000C6C5A" w:rsidRPr="005440D4">
        <w:rPr>
          <w:noProof/>
        </w:rPr>
        <w:t xml:space="preserve"> — </w:t>
      </w:r>
      <w:r w:rsidR="00AA5A76" w:rsidRPr="005440D4">
        <w:rPr>
          <w:noProof/>
        </w:rPr>
        <w:t>жизнь осуществляемой сказки. Но утверждение возможностей этих идет ныне, сейчас, на Земле, в тяжких условиях плотных, когда, несмотря ни на что: ни хорошее ни плохое, ни радость ни горе, ни болезнь ни здоровье, ни работу ни отдых, ни это ни то, ни что бы то ни было, Учитель в сознании первенствует. Друзья! Учитель Ведущий есть основание жизни вашей. Разве можно забывать даже на время о Том, без Кого формой без содержания, скорлупой без ядра, деревом без корня, словом, оболочкою, лишенною своей сущности, становится жизнь, обреченная на смерть. Ибо без Меня нет жизни. Я</w:t>
      </w:r>
      <w:r w:rsidR="000C6C5A" w:rsidRPr="005440D4">
        <w:rPr>
          <w:noProof/>
        </w:rPr>
        <w:t xml:space="preserve"> — </w:t>
      </w:r>
      <w:r w:rsidR="00AA5A76" w:rsidRPr="005440D4">
        <w:rPr>
          <w:noProof/>
        </w:rPr>
        <w:t>путь и жизнь. Без Меня смерть, смерть духа.</w:t>
      </w:r>
    </w:p>
    <w:p w:rsidR="00E8769F" w:rsidRPr="005440D4" w:rsidRDefault="00E8769F" w:rsidP="00B139BA">
      <w:pPr>
        <w:rPr>
          <w:noProof/>
        </w:rPr>
      </w:pPr>
    </w:p>
    <w:p w:rsidR="00AD23CF" w:rsidRPr="005440D4" w:rsidRDefault="0073378C" w:rsidP="00B139BA">
      <w:pPr>
        <w:rPr>
          <w:noProof/>
        </w:rPr>
      </w:pPr>
      <w:r w:rsidRPr="005440D4">
        <w:rPr>
          <w:rFonts w:cs="Arial"/>
          <w:b/>
          <w:noProof/>
          <w:szCs w:val="28"/>
        </w:rPr>
        <w:t xml:space="preserve">1955 г. </w:t>
      </w:r>
      <w:r w:rsidR="00AA5A76" w:rsidRPr="005440D4">
        <w:rPr>
          <w:b/>
          <w:noProof/>
        </w:rPr>
        <w:t>284.</w:t>
      </w:r>
      <w:r w:rsidR="00AA5A76" w:rsidRPr="005440D4">
        <w:rPr>
          <w:noProof/>
        </w:rPr>
        <w:t xml:space="preserve"> Сын Мой, где же и в чем же найдешь утешенье от горечи жизни земной? Не во Мне ли? Так можно заметить, как решение всех вопросов жизни сводится к одному фокусу. Потому и Говорим, что решение всего у Нас. Конечно, каждый решает по-своему, ибо воля свободна, но правильное решение в конечном итоге приводит к Учителю ближе. Думают, что можно без Учителя. Можно, но во тьме. Иерархия есть Основа мироздания, и человек</w:t>
      </w:r>
      <w:r w:rsidR="000C6C5A" w:rsidRPr="005440D4">
        <w:rPr>
          <w:noProof/>
        </w:rPr>
        <w:t xml:space="preserve"> — </w:t>
      </w:r>
      <w:r w:rsidR="00AA5A76" w:rsidRPr="005440D4">
        <w:rPr>
          <w:noProof/>
        </w:rPr>
        <w:t>венец творения, не может существовать и преуспевать без сознательного сотрудничества с Нею. Прозябать может и влачить свое существование во мраке, но не жить. А Я Говорю о жизни, о жизни сознания. Сознание, устремленное к Свету Единого Фокуса, само становится светящимся. Самосветящиеся сознания, самоцветы, свет свой от Иерархии получили, чтобы стать солнцам подобными среди серого сумрака повседневности. Много еще мрака вокруг. Мрак должен смениться Светом Нашими усилиями и усилиями тех, кто идет с Нами. Много работы впереди. Работа будет дана по сознанию. Чем выше оно, тем ответственнее работа порученная. Поручение каждый получит, но</w:t>
      </w:r>
      <w:r w:rsidR="000C6C5A" w:rsidRPr="005440D4">
        <w:rPr>
          <w:noProof/>
        </w:rPr>
        <w:t xml:space="preserve"> — </w:t>
      </w:r>
      <w:r w:rsidR="00AA5A76" w:rsidRPr="005440D4">
        <w:rPr>
          <w:noProof/>
        </w:rPr>
        <w:t>по плечу. Не где-то и когда-то, но скоро. Скоро уже. Некоторые несут его и сейчас, стоящие близко. Дается порой и далеким, чтобы ближе смогли подойти. Всех Видим, всех Знаем, и учтены возможности каждого. Выполнившему одно дается другое, но невыполнившему или сделавшему работу небрежно</w:t>
      </w:r>
      <w:r w:rsidR="000C6C5A" w:rsidRPr="005440D4">
        <w:rPr>
          <w:noProof/>
        </w:rPr>
        <w:t xml:space="preserve"> — </w:t>
      </w:r>
      <w:r w:rsidR="00AA5A76" w:rsidRPr="005440D4">
        <w:rPr>
          <w:noProof/>
        </w:rPr>
        <w:t>иная честь и заслуга. Небрежение вокруг Фокуса чревато сугубыми следствиями. Каждый получает, что хочет, по рвению своему, и небрежение тоже имеет награду, по соответствию. Не наказание, но простое следствие. И кого хотят обмануть явившие небрежение, неужели Учителя? Нас обмануть нельзя, ибо Видим, и Слышим, и Учитываем каждую крупицу энергии, принесенной на Алтарь Света, и Воздаем во сто крат. Служение свободно и добровольно. Рвения и устремления не уявивший просто себя отдаляет. Быть может, незаметно, быть может, не явно для глаза, но верно идет отдаление от единого Фокуса Жизни. Потому, чтобы не отдалиться, надо явить понимание, делами, словами и мыслями укрепленное и поддержанное. Утерять легко, но найти много труднее, найти и приблизиться. Потому на достигнутой высоте и ступени Близости сумейте удержаться, и не только удержаться, но и подняться еще выше, то есть приблизиться. Сумейте, вам Говорю.</w:t>
      </w:r>
    </w:p>
    <w:p w:rsidR="00AD23CF" w:rsidRPr="005440D4" w:rsidRDefault="00AD23C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285. (Май 30).</w:t>
      </w:r>
      <w:r w:rsidR="00AA5A76" w:rsidRPr="005440D4">
        <w:rPr>
          <w:noProof/>
        </w:rPr>
        <w:t xml:space="preserve"> На способности созвучать внешним воздействиям, то есть реагировать на них, построена вся жизнь проявленного мира. Камень, нагреваясь под действием лучей Солнца, тоже реагирует, то есть тоже созвучит на тепловую энергию луча. Все реагирует и все созвучит в соответствии с той ступенью своего развития, на которой находится оно на лестнице бытия. Чем выше, тем утонченнее и разнообразнее эти созвучия. Утренняя песнь птицы навстречу Солнцу, благоухание утренних или вечерних цветов, переливы закатных красок в горах</w:t>
      </w:r>
      <w:r w:rsidR="000C6C5A" w:rsidRPr="005440D4">
        <w:rPr>
          <w:noProof/>
        </w:rPr>
        <w:t xml:space="preserve"> — </w:t>
      </w:r>
      <w:r w:rsidR="00AA5A76" w:rsidRPr="005440D4">
        <w:rPr>
          <w:noProof/>
        </w:rPr>
        <w:t>все это отзвуки жизни на воздействия извне. Планета и все, что на ней, чутко созвучит пространственным явлениям. Зеленый мир, мир животных и насекомых, как яро созвучит он и настраивается на определенный лад перед надвигающейся грозой или после живительного ливня. Закон созвучия велик и универсален. И ключ от него в руках человека, который может волею сознательно настраивать себя на любое созвучие. Птицы могут петь на заре, и цветы радоваться и раскрываться первому лучу, и ясное утро сиять, но человек может мрачно сидеть в проплесневелой кислой комнате, закрыв ставни, и предаваться чувствам отчаяния, ибо он властен над природой, ибо он избрал путь отчаяния и настроил себя по созвучию с ним. Дует холодный осенний ветер, идет мелкий безнадежный дождь. Дороги размокли. Деревья обнажены. Мокрые вороны сидят, уныло нахохлившись, на голых ветвях. Холодно, сыро, неприветливо. В теплой комнате у огонька в очаге сидит человек с книгой и, забыв о дожде и непогоде, радостно духом устремлен в иные Миры и видит иные красоты. Дух созвучит неземному и радуется новым нахождениям. Герои шли на смерть радостно и с просветленными лицами. В ужасе мечутся люди на палубе гибнущего корабля. А на мостике стоит капитан, спокойно и властно отдавая последнюю команду. Так каждый настраивает себя на определенной волне и звучит на нее. И звучать по заданному волею тону</w:t>
      </w:r>
      <w:r w:rsidR="000C6C5A" w:rsidRPr="005440D4">
        <w:rPr>
          <w:noProof/>
        </w:rPr>
        <w:t xml:space="preserve"> — </w:t>
      </w:r>
      <w:r w:rsidR="00AA5A76" w:rsidRPr="005440D4">
        <w:rPr>
          <w:noProof/>
        </w:rPr>
        <w:t>во власти человека. Звучать по воле человека может его микрокосм, и настройщик</w:t>
      </w:r>
      <w:r w:rsidR="000C6C5A" w:rsidRPr="005440D4">
        <w:rPr>
          <w:noProof/>
        </w:rPr>
        <w:t xml:space="preserve"> — </w:t>
      </w:r>
      <w:r w:rsidR="00AA5A76" w:rsidRPr="005440D4">
        <w:rPr>
          <w:noProof/>
        </w:rPr>
        <w:t>он сам. На любое явление, идущее извне, имеет власть человек настроить себя так, как он хочет, и созвучать по приказу сознания. Взять тысячу человек и одно явление</w:t>
      </w:r>
      <w:r w:rsidR="000C6C5A" w:rsidRPr="005440D4">
        <w:rPr>
          <w:noProof/>
        </w:rPr>
        <w:t xml:space="preserve"> — </w:t>
      </w:r>
      <w:r w:rsidR="00AA5A76" w:rsidRPr="005440D4">
        <w:rPr>
          <w:noProof/>
        </w:rPr>
        <w:t>как все по-своему, все по-разному будут на него реагировать или ему созвучать. Ибо характер созвучия зависит не от явления, но от человека. Это надо осознать. Не в явлении, идущем извне, но в человеке находится причина, вызывающая то или иное созвучие, ту или иную реакцию. Обыватель трепещет в ожидании неминуемой смерти, мудрый радуется предстоящему освобождению. В чьих же руках ключ? Итак, властен человек над созвучиями своего микрокосма, только не знает об этом и переносит эту власть на что-то вне себя, отдавая чему-то внешнему самое ценное, что он имеет</w:t>
      </w:r>
      <w:r w:rsidR="000C6C5A" w:rsidRPr="005440D4">
        <w:rPr>
          <w:noProof/>
        </w:rPr>
        <w:t xml:space="preserve"> — </w:t>
      </w:r>
      <w:r w:rsidR="00AA5A76" w:rsidRPr="005440D4">
        <w:rPr>
          <w:noProof/>
        </w:rPr>
        <w:t>власть над собою самим. Постоянно и слепо кому-то</w:t>
      </w:r>
      <w:r w:rsidR="00AA4F36" w:rsidRPr="005440D4">
        <w:rPr>
          <w:noProof/>
        </w:rPr>
        <w:t xml:space="preserve"> или чему-</w:t>
      </w:r>
      <w:r w:rsidR="00AA5A76" w:rsidRPr="005440D4">
        <w:rPr>
          <w:noProof/>
        </w:rPr>
        <w:t>то отдает человек эту власть над собою, которая принадлежит лишь ему одному. Можно сделать опыт, вызывая в себе реакцию, противоположную той, которую данное явление обычно вызывает в сознании. Можно волны жизни встречать, созвуча на них в тоне, противоположном обычному. Можно не печаловаться тому, что всегда огорчало, и не радоваться радующему обычно. Ибо людские обычные горя и радости не стоят того, чтобы им передавать власть над собою. Можно было бы радоваться тому или иному явлению, если бы знать, что несет оно в себе человеку, но и этого знания он обычно лишен, так что и радость, и горе его часто напрасны, ибо кажущееся несчастье радость приносит, а кажущаяся радость служит источником горя. Сколько счастливых женихов и невест, и сколько несчастных браков! Как радоваться чему-то или о чем-то горевать, когда не знаешь, что кроется за этим. Потому и лучше, и мудрее переданную чему-то или кому-то вовне власть над собою снова вернуть себе и снова утвердить, и ключ от созвучия с вещами и явлениями внешнего мира твердо и крепко держать в собственных руках. И пусть не внешнее настраивает арфу человеческого духа, но воля его сознательная, утвердившаяся внутри на Владыке. Созвучу или реагирую потому, что хочу, и именно так, как хочу, а не так, как делал это раньше, или как того хотят люди, или так, как это делают и привыкли делать все. Человек</w:t>
      </w:r>
      <w:r w:rsidR="000C6C5A" w:rsidRPr="005440D4">
        <w:rPr>
          <w:noProof/>
        </w:rPr>
        <w:t xml:space="preserve"> — </w:t>
      </w:r>
      <w:r w:rsidR="00AA5A76" w:rsidRPr="005440D4">
        <w:rPr>
          <w:noProof/>
        </w:rPr>
        <w:t>властелин своего микрокосма, который должен звучать так, как он хочет того. Можно настроить себя на ключе радости, любви, устремления</w:t>
      </w:r>
      <w:r w:rsidR="000C6C5A" w:rsidRPr="005440D4">
        <w:rPr>
          <w:noProof/>
        </w:rPr>
        <w:t xml:space="preserve"> — </w:t>
      </w:r>
      <w:r w:rsidR="00AA5A76" w:rsidRPr="005440D4">
        <w:rPr>
          <w:noProof/>
        </w:rPr>
        <w:t>на любом ключе</w:t>
      </w:r>
      <w:r w:rsidR="000C6C5A" w:rsidRPr="005440D4">
        <w:rPr>
          <w:noProof/>
        </w:rPr>
        <w:t xml:space="preserve"> — </w:t>
      </w:r>
      <w:r w:rsidR="00AA5A76" w:rsidRPr="005440D4">
        <w:rPr>
          <w:noProof/>
        </w:rPr>
        <w:t>и звучать в нем совершенно независимо от того, что происходит вовне. Оптимиста все радует, пессимиста</w:t>
      </w:r>
      <w:r w:rsidR="000C6C5A" w:rsidRPr="005440D4">
        <w:rPr>
          <w:noProof/>
        </w:rPr>
        <w:t xml:space="preserve"> — </w:t>
      </w:r>
      <w:r w:rsidR="00AA5A76" w:rsidRPr="005440D4">
        <w:rPr>
          <w:noProof/>
        </w:rPr>
        <w:t>приводит в уныние. Почему? Не потому ли, что в руки свои они взяли ключи разные. Труса все заставляет дрожать, но опасность рождает новое мужество в сердце героя. Почему это? Не потому ли, что один держит в трясущихся руках ключ страха, а другой</w:t>
      </w:r>
      <w:r w:rsidR="000C6C5A" w:rsidRPr="005440D4">
        <w:rPr>
          <w:noProof/>
        </w:rPr>
        <w:t xml:space="preserve"> — </w:t>
      </w:r>
      <w:r w:rsidR="00AA5A76" w:rsidRPr="005440D4">
        <w:rPr>
          <w:noProof/>
        </w:rPr>
        <w:t>ключ мужества? Примите ключи из Рук Водителя от арфы своего духа и пользуйтесь ими умело. Власть над собою примите, вами утерянную и ныне возвращаемую вам Учителем. Ибо дана власть вам над всем, и прежде всего над собою. И голоду, и холоду, и нужде, и горю, и трудностям можно порадоваться, если дают они силу преодоления и утверждают царственную власть над собою. Но прежде всего надо стремиться к тому, чтобы созвучать Мне в духе и во всех оболочках. Оболочки будут легко созвучать твердому и властному приказу воли. Велением Космоса призван человек к утверждению власти над миром. Что значит власть над «всякою плотию», которая дана человеку? Пора расстаться со старыми представлениями и понять, что сложнейший аппарат человека наделен тончайшими огненными энергиями, что их надо в себе открыть и ими управить. Надо огнем овладеть и научиться управлять психической энергией. Надо понять, что такое мысль и какова ее сила. Словом, речь идет об овладении тончайшими космическими энергиями, которые, будучи осознаны и подчинены в микрокосме человека, позволят ему управлять ими и вне его, вызывая явления, дотоле считавшиеся чудесными или невозможными. Возможно все для огненной воли, овладевшей и управившей энергиями тонкими. Энергия мысли</w:t>
      </w:r>
      <w:r w:rsidR="000C6C5A" w:rsidRPr="005440D4">
        <w:rPr>
          <w:noProof/>
        </w:rPr>
        <w:t xml:space="preserve"> — </w:t>
      </w:r>
      <w:r w:rsidR="00AA5A76" w:rsidRPr="005440D4">
        <w:rPr>
          <w:noProof/>
        </w:rPr>
        <w:t>тончайшая. Упор делается на мысль. Что знает человек о возможностях огненной мысли? Но победитель тот, кто себя победил. Путь</w:t>
      </w:r>
      <w:r w:rsidR="000C6C5A" w:rsidRPr="005440D4">
        <w:rPr>
          <w:noProof/>
        </w:rPr>
        <w:t xml:space="preserve"> — </w:t>
      </w:r>
      <w:r w:rsidR="00AA5A76" w:rsidRPr="005440D4">
        <w:rPr>
          <w:noProof/>
        </w:rPr>
        <w:t>через себя к победе и власти над неуправимыми доселе силами природы. Магия</w:t>
      </w:r>
      <w:r w:rsidR="000C6C5A" w:rsidRPr="005440D4">
        <w:rPr>
          <w:noProof/>
        </w:rPr>
        <w:t xml:space="preserve"> — </w:t>
      </w:r>
      <w:r w:rsidR="00AA5A76" w:rsidRPr="005440D4">
        <w:rPr>
          <w:noProof/>
        </w:rPr>
        <w:t>прошлое, овладение микро- и Макрокосмическими энергиями через раскрытие огненных центров в человеке</w:t>
      </w:r>
      <w:r w:rsidR="000C6C5A" w:rsidRPr="005440D4">
        <w:rPr>
          <w:noProof/>
        </w:rPr>
        <w:t xml:space="preserve"> — </w:t>
      </w:r>
      <w:r w:rsidR="00AA5A76" w:rsidRPr="005440D4">
        <w:rPr>
          <w:noProof/>
        </w:rPr>
        <w:t>будущее. Его Утверждаю.</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286.</w:t>
      </w:r>
      <w:r w:rsidR="00AA5A76" w:rsidRPr="005440D4">
        <w:rPr>
          <w:noProof/>
        </w:rPr>
        <w:t xml:space="preserve"> Сын Мой, почему ты полагаешь, что избранничество означает совершенство? Не совершенство, но устремление к совершенствованию является непременным условием принятого, то есть избранного из множеств людей, ученика. Лучше заменить слово избранный словом достойный, или годный в ученики, ибо слово избранный предполагает какие-то привилегии или предпочтение перед другими не по заслугам. Все дается трудом и усилиями, дается трудами и право на то, чтобы стать принятым учеником. Учеником может стать каждый, приложивший достаточно к этому сил в своих жизнях. Так же и близости одних перед другими не будем завидовать, ибо она заработана веками. Но каждый подошедший может стать еще ближе, если приложит к тому достаточно сил. Ныне Учением подойти возможность дается всем. И указаны пути, и среди них</w:t>
      </w:r>
      <w:r w:rsidR="000C6C5A" w:rsidRPr="005440D4">
        <w:rPr>
          <w:noProof/>
        </w:rPr>
        <w:t xml:space="preserve"> — </w:t>
      </w:r>
      <w:r w:rsidR="00AA5A76" w:rsidRPr="005440D4">
        <w:rPr>
          <w:noProof/>
        </w:rPr>
        <w:t>кратчайший. Осознание устремлений поможет отыскать нужные указания и следовать им неуклонно. Один пройдет мимо, не заметив, другой заботливо выпишет и запомнит именно то, к чему устремляется дух. По выпискам сделанным можно судить, сумел ли ищущий отобрать наиценнейшее. Учение написано для сознаний всех степеней. Каждое может найти нечто по себе. Но устремленный приблизиться к Иерарху отыщет именно то, что приблизит. Кто за чем пойдет, тот то и отыщет. Но надо знать, чего хочешь, знать ясно и определенно. Запомните: ищущий находит.</w:t>
      </w:r>
    </w:p>
    <w:p w:rsidR="00E8769F" w:rsidRPr="005440D4" w:rsidRDefault="00E8769F" w:rsidP="00B139BA">
      <w:pPr>
        <w:rPr>
          <w:noProof/>
        </w:rPr>
      </w:pPr>
    </w:p>
    <w:p w:rsidR="00E8769F" w:rsidRPr="005440D4" w:rsidRDefault="0073378C" w:rsidP="00B139BA">
      <w:pPr>
        <w:rPr>
          <w:noProof/>
        </w:rPr>
      </w:pPr>
      <w:r w:rsidRPr="005440D4">
        <w:rPr>
          <w:rFonts w:cs="Arial"/>
          <w:b/>
          <w:noProof/>
          <w:szCs w:val="28"/>
        </w:rPr>
        <w:t xml:space="preserve">1955 г. </w:t>
      </w:r>
      <w:r w:rsidR="00AA5A76" w:rsidRPr="005440D4">
        <w:rPr>
          <w:b/>
          <w:noProof/>
        </w:rPr>
        <w:t>287. (Май 31).</w:t>
      </w:r>
      <w:r w:rsidR="00AA5A76" w:rsidRPr="005440D4">
        <w:rPr>
          <w:noProof/>
        </w:rPr>
        <w:t xml:space="preserve"> Подделыватели чужих ценностей</w:t>
      </w:r>
      <w:r w:rsidR="000C6C5A" w:rsidRPr="005440D4">
        <w:rPr>
          <w:noProof/>
        </w:rPr>
        <w:t xml:space="preserve"> — </w:t>
      </w:r>
      <w:r w:rsidR="00AA5A76" w:rsidRPr="005440D4">
        <w:rPr>
          <w:noProof/>
        </w:rPr>
        <w:t>так Зовем их, присвоивших Учение Великих Учителей, исказивших смысл этих Учений, изъявших из них живой огонь духа и сделавших их мертвою буквой. Много этих исказителей и узурпаторов, претендующих на исключительное обладание Истиной, которой они не имеют. Это они из Учения огня сделали мертвую догму. Это они, подобно попугаям, повторяют слова Писаний, не понимая их. Это они присвоили себе право Владык Кармы награждать и прощать. Это они, они, они светлые Учения духа превратили в орудие тьмы. Сколько великих преступлений совершено ими! Убийцы духа и тела, растлители сознаний, пришло, наконец, и для вас время конечных счетов. Отныне власть ваша над душами человеческими отнимается от вас. И ныне, как две тысячи лет тому назад Сказал, Повторяю: остается пуст дом ваш. Освобождаю людей от властвования вашего и новое Учение Даю, вами не искаженное и не присвоенное. Не через ваши жадные руки пойдет оно в мир, и не вы будете его провозвестниками. Избранные Мои понесут слово Мое человечеству, а вы останетесь в стороне, при умерщвленных вами отживших формах и с теми, чьи сердца умерли и смердят. И вы сами, смердящие духом, доступа к Учению Света иметь не будете, ибо кончена ваша роль властителей сердец человеческих. И не вы будете ловцами человеков. Искаженные вами Писания от вас Отберем для очищения от нагромождений и для того, чтобы, очистивши их от грязи ваших рук, очищенными вернуть их людям. Исказители Высшего Слова, нет вам больше места среди последователей Моих. А их много, скрытых и явных, и они пойдут за Мною, но не за вами, ибо приходит время Мое. Эпоха великих перемен коснется всего и яро затронет духовную жизнь человека. Я стадо Объединю, ибо Я</w:t>
      </w:r>
      <w:r w:rsidR="000C6C5A" w:rsidRPr="005440D4">
        <w:rPr>
          <w:noProof/>
        </w:rPr>
        <w:t xml:space="preserve"> — </w:t>
      </w:r>
      <w:r w:rsidR="00AA5A76" w:rsidRPr="005440D4">
        <w:rPr>
          <w:noProof/>
        </w:rPr>
        <w:t>Пастырь единого стада. Разъединению человечества наступит конец. И будет это единение в духе. Не отрицанием, но утверждением всех истинных духовных ценностей человечества войдет Мое Учение в жизнь. И люди распределятся в своем понимании Великих Учений по Лучам тех, Кто их Дал, сочетаясь в одно целое гармонически, как цвета спектра. Кончилось время разъединения. Принявших Меня и Учение Мое Пошлю в мир отнести Слово Мое народам. А они, Исказители и узурпаторы Учений духа, будут стоять в стороне и будут бессильны. Костров святейшей инквизиции им уже не зажечь и не устрашить освобожденное человечество вечными муками ада, обрекать на которые воображаемое право присвоили они себе. Зубы у них вырву и когти обрублю. Живыми сжигать на кострах людей и предавать нечеловеческим пыткам во имя их сатанинских измышлений и поруганной и оскверненной религии не Дозволю. Сказал, что Приду в мир, и ныне Иду отделить Свет от тьмы и детей Света от служителей мрака. Свет Мой всем, и все могут прийти ко Мне, но не вы, сознательные служители зла. Вы, запятнавшие кровью Учение Мое и Сатане сослужившие, нет вам доли в Царстве грядущего Света. Я Сказал!</w:t>
      </w:r>
    </w:p>
    <w:p w:rsidR="00E8769F" w:rsidRPr="005440D4" w:rsidRDefault="00E8769F" w:rsidP="00B139BA">
      <w:pPr>
        <w:rPr>
          <w:noProof/>
        </w:rPr>
      </w:pPr>
    </w:p>
    <w:p w:rsidR="00E8769F" w:rsidRPr="005440D4" w:rsidRDefault="0073378C" w:rsidP="00D8096D">
      <w:pPr>
        <w:rPr>
          <w:noProof/>
        </w:rPr>
      </w:pPr>
      <w:r w:rsidRPr="005440D4">
        <w:rPr>
          <w:rFonts w:cs="Arial"/>
          <w:b/>
          <w:noProof/>
          <w:szCs w:val="28"/>
        </w:rPr>
        <w:t xml:space="preserve">1955 г. </w:t>
      </w:r>
      <w:r w:rsidR="00AA5A76" w:rsidRPr="005440D4">
        <w:rPr>
          <w:b/>
          <w:noProof/>
        </w:rPr>
        <w:t>288.</w:t>
      </w:r>
      <w:r w:rsidR="00AA5A76" w:rsidRPr="005440D4">
        <w:rPr>
          <w:noProof/>
        </w:rPr>
        <w:t xml:space="preserve"> Самое трудное</w:t>
      </w:r>
      <w:r w:rsidR="000C6C5A" w:rsidRPr="005440D4">
        <w:rPr>
          <w:noProof/>
        </w:rPr>
        <w:t xml:space="preserve"> — </w:t>
      </w:r>
      <w:r w:rsidR="00AA5A76" w:rsidRPr="005440D4">
        <w:rPr>
          <w:noProof/>
        </w:rPr>
        <w:t>это удержаться. Многие приближались, многие знаков достаточно имели, многие Учение читали, но выдержали и удержались далеко не все. Не хватило устойчивости в утверждении Света. Недостаточно найти Путь и следовать по нему, надо дойти до конца, где свет внутри и Свет Высший сливаются воедино и становятся с этого момента нераздельны. Хорошо научиться вершить дела без участия в них астрала. Да! Да, и говорить, и работать, и успехи иметь, не вовлекая в это движения в астральной оболочке. Это очень трудно и вначале может показаться даже невозможным. Но знаете сдержанных людей, которые не привыкли выказывать своих чувств, знаете людей спокойных. Надо лишь углубить эти явления. Надо расчленить в сознании мысль от эмоций, ее сопровождающих, а также и слова, и действия. Говоря что-нибудь человеку, можно изъять эмоциональное начало из слов, можно вложить в слова огонь. Не следует смешивать огненность и эмоциональность. Плачущий, унылый или раздраженный человек может очень много чувств этих вложить в свои слова, но не огненность. И в себе, и в других необходимо научиться этому расчленению явлений различного порядка, не смешивая одно с другим и не принимая одно за другое. Если провести какую-то часть дня, не погружаясь в эмоции астрала, то это будет уже достижением. Цель</w:t>
      </w:r>
      <w:r w:rsidR="000C6C5A" w:rsidRPr="005440D4">
        <w:rPr>
          <w:noProof/>
        </w:rPr>
        <w:t xml:space="preserve"> — </w:t>
      </w:r>
      <w:r w:rsidR="00AA5A76" w:rsidRPr="005440D4">
        <w:rPr>
          <w:noProof/>
        </w:rPr>
        <w:t>отделить в сознании те моменты, когда человек живет в той или иной оболочке. Для сознательного проявления на различных планах нужно это расчленение. Можно постепенно сокращать низшие астральные чувства и за их счет расширять сферу чувств высших. Чувство любви к Учителю, уявленное астрально и сердечно, между собою разнятся очень сильно. Первое меняется с изменениями настроения астрала, второе прочно и от настроения не зависит. Все построенное на движениях в астральной оболочке непрочно. Прочен лишь Мир духа. Проводники даны для пользования ими как инструмент, или орудие сношения с соответствующей плоскостью, или сферой. Сущность каждого проводника надо понять, прежде чем начать овладевать им. Потому опыт отделения в сознании явлений, принадлежащих к разным оболочкам, а следовательно, и плоскостям жизни, очень полезен и поучителен.</w:t>
      </w:r>
    </w:p>
    <w:p w:rsidR="00E8769F" w:rsidRPr="005440D4" w:rsidRDefault="00E8769F" w:rsidP="00D8096D">
      <w:pPr>
        <w:rPr>
          <w:noProof/>
        </w:rPr>
      </w:pPr>
    </w:p>
    <w:p w:rsidR="00E8769F" w:rsidRPr="005440D4" w:rsidRDefault="0073378C" w:rsidP="00EB2276">
      <w:pPr>
        <w:rPr>
          <w:noProof/>
        </w:rPr>
      </w:pPr>
      <w:r w:rsidRPr="005440D4">
        <w:rPr>
          <w:rFonts w:cs="Arial"/>
          <w:b/>
          <w:noProof/>
          <w:szCs w:val="28"/>
        </w:rPr>
        <w:t xml:space="preserve">1955 г. </w:t>
      </w:r>
      <w:r w:rsidR="00EB2276" w:rsidRPr="005440D4">
        <w:rPr>
          <w:b/>
          <w:noProof/>
        </w:rPr>
        <w:t>289. (Июнь 1).</w:t>
      </w:r>
      <w:r w:rsidR="00EB2276" w:rsidRPr="005440D4">
        <w:rPr>
          <w:noProof/>
        </w:rPr>
        <w:t xml:space="preserve"> Личные горе и радость, любовь и ненависть, недовольство и удовлетворение, как палки о двух концах, уявляются в астрале, оплоте личности. Пресекая в момент возникновения один из полюсов, тем самым уничтожаем возможность существования другого. Этим путем ярые уявления астральной оболочки можно обуздать и свести на нет. Это и есть путь к утверждению равновесия. Этим путем и личность можно умерить и подойти к пониманию утверждения жизни сверхличной. Астрал и личность тесно связаны. Их девиз</w:t>
      </w:r>
      <w:r w:rsidR="000C6C5A" w:rsidRPr="005440D4">
        <w:rPr>
          <w:noProof/>
        </w:rPr>
        <w:t xml:space="preserve"> — </w:t>
      </w:r>
      <w:r w:rsidR="00EB2276" w:rsidRPr="005440D4">
        <w:rPr>
          <w:noProof/>
        </w:rPr>
        <w:t>все в себе и для себя, все замкнуть в своем малом мирке малой личной двойственности. Учитель радость Имеет, но не о себе. Учитель заботы Имеет, но о мире. Учителю тоже Приходится действовать в сфере двойственных явлений, по уже порядка планетно-космического, когда Индивидуальность заменяет личность и космическое</w:t>
      </w:r>
      <w:r w:rsidR="000C6C5A" w:rsidRPr="005440D4">
        <w:rPr>
          <w:noProof/>
        </w:rPr>
        <w:t xml:space="preserve"> — </w:t>
      </w:r>
      <w:r w:rsidR="00EB2276" w:rsidRPr="005440D4">
        <w:rPr>
          <w:noProof/>
        </w:rPr>
        <w:t>личное, но низший проводник, нарушающий равновесие высших, обуздан, подчинен и приведен к молчанию. Равновесие достигнуто, равновесие, не нарушаемое уже более личными эмоциями и чувствами. Равновесием можно владеть, его утвердив через подчинение астрала. Ключ к победе лежит в понимании преходимости движений в этой оболочке и временности самой оболочки. И физическое, и астральное тела временны. Человек может существовать без них и жить полной психожизнью сердца.</w:t>
      </w:r>
      <w:r w:rsidRPr="005440D4">
        <w:rPr>
          <w:noProof/>
        </w:rPr>
        <w:t xml:space="preserve"> </w:t>
      </w:r>
      <w:r w:rsidR="00EB2276" w:rsidRPr="005440D4">
        <w:rPr>
          <w:noProof/>
        </w:rPr>
        <w:t>Сверхличные чувства не нуждаются в низшей оболочке. Любить человечество и страдать за человечество можно, выключив личные чувства и мысли о себе. Страдая на кресте, не о Себе, но о других Молился Спаситель. И герой, идя на смерть, не о себе помышляет. Так, приводя к молчанию ярую оболочку, утверждаем в себе сверхличное начало. К тому и опыт дается отделения личных переживаний и эмоций от мыслей, слов и поступков, совершаемых в жизни. Как рубильник включает и выключает электрический ток, так и воля может пресекать течение психической энергии в сферу астрала, не давая ему топлива для развития своих энергий. Не получив огненной силы, не сможет он неистовствовать и раздирать уже более сознание на части, как делает он это со многими людьми, не умеющими им управить. Большинство людей даже и не думает о том, что собою надо учиться владеть, что распущенность чувств и эмоций недопустима, что власти астралу над сознанием давать нельзя, что в этих движениях астрала кроется слабость человеческая, что человек, овладевший этой ярой оболочкой, всегда сильнее того, кто ею не владеет. Астрал</w:t>
      </w:r>
      <w:r w:rsidR="000C6C5A" w:rsidRPr="005440D4">
        <w:rPr>
          <w:noProof/>
        </w:rPr>
        <w:t xml:space="preserve"> — </w:t>
      </w:r>
      <w:r w:rsidR="00EB2276" w:rsidRPr="005440D4">
        <w:rPr>
          <w:noProof/>
        </w:rPr>
        <w:t>расхититель и пожиратель психической энергии, если он не обуздан. Это своевольный, свирепый и безжалостный тиран, это безумец, не знающий удержу ни в чем. Ему нельзя давать воли над собою. Равновесие и спокойствие есть формы утверждения власти воли над этой неугомонной, буйной и ярою оболочкой. Когда происходит нечто, вызывающее вспышку астрала, попробуйте реагировать на данное явление так, как это вы сделали бы обычно, но изъяв из реакции вашей эмоционально-личный элемент, то есть потушив движения в астральной оболочке. Обратите внимание на то, как владеют людьми и толпою люди, умеющие владеть собою, то есть какую-то степень власти над своим астралом утвердившие. Самый слабый и беспомощный человек</w:t>
      </w:r>
      <w:r w:rsidR="000C6C5A" w:rsidRPr="005440D4">
        <w:rPr>
          <w:noProof/>
        </w:rPr>
        <w:t xml:space="preserve"> — </w:t>
      </w:r>
      <w:r w:rsidR="00EB2276" w:rsidRPr="005440D4">
        <w:rPr>
          <w:noProof/>
        </w:rPr>
        <w:t>это человек, раздираемый астральными эмоциями, независимо от того, хорошие они или плохие. Личная радость и личное горе, основанные на мираже личных чувств, одинаково плохи. Метание от одного полюса сферы астральной оболочки к другому несостоятельны, потому что, метнувшись к полюсу смеха и радости, тем самым обрекает себя человек на слезы и печаль. Не так уж неправы те, кто верит в народные приметы и считает, что много смеяться</w:t>
      </w:r>
      <w:r w:rsidR="000C6C5A" w:rsidRPr="005440D4">
        <w:rPr>
          <w:noProof/>
        </w:rPr>
        <w:t xml:space="preserve"> — </w:t>
      </w:r>
      <w:r w:rsidR="00EB2276" w:rsidRPr="005440D4">
        <w:rPr>
          <w:noProof/>
        </w:rPr>
        <w:t>это к слезам. Народная мудрость уловила смутное понимание непреложного закона полюсности в движениях души человеческой. Потому заповедано спокойствие. Оно не обрекает человека на качания аритмичные и освобождает его от ига этого закона в сфере низших явлений. Не радуйтесь слишком</w:t>
      </w:r>
      <w:r w:rsidR="000C6C5A" w:rsidRPr="005440D4">
        <w:rPr>
          <w:noProof/>
        </w:rPr>
        <w:t xml:space="preserve"> — </w:t>
      </w:r>
      <w:r w:rsidR="00EB2276" w:rsidRPr="005440D4">
        <w:rPr>
          <w:noProof/>
        </w:rPr>
        <w:t>и не будете горевать, не привязывайтесь</w:t>
      </w:r>
      <w:r w:rsidR="000C6C5A" w:rsidRPr="005440D4">
        <w:rPr>
          <w:noProof/>
        </w:rPr>
        <w:t xml:space="preserve"> — </w:t>
      </w:r>
      <w:r w:rsidR="00EB2276" w:rsidRPr="005440D4">
        <w:rPr>
          <w:noProof/>
        </w:rPr>
        <w:t>и не будете терять, не делайте ничего, вызывающего ярое Уявление астрала, дабы избежать антипода; и помните, что радость космическая, радость о Свете, радость, которая есть особая мудрость, ничего общего не имеет с радостью теленка, скачущего на лугу, ни с личною радостью получающего удовлетворение астрала. В сфере явлений астрала под каждым цветком</w:t>
      </w:r>
      <w:r w:rsidR="000C6C5A" w:rsidRPr="005440D4">
        <w:rPr>
          <w:noProof/>
        </w:rPr>
        <w:t xml:space="preserve"> — </w:t>
      </w:r>
      <w:r w:rsidR="00EB2276" w:rsidRPr="005440D4">
        <w:rPr>
          <w:noProof/>
        </w:rPr>
        <w:t>змея. Это символ привлекательности двойственных явлений астрала, порождающих прельщение одним из аспектов своих, в то время как противоположный и темный полюс явления скрыт под его видимой половиной. Потому столько страдающих людей, прельстившихся одной стороной явлений, но забывших о другой, противоположной. Ищите и усматривайте в каждом явлении оба его полюса, дабы не прельститься напрасно. Страсти человеческие уявляются на полюсе прельщения и заканчиваются на полюсе страдания. Сколько иллюзий строит земная любовь человеческая и сколько разочарований и горя приносит. Сперва вспыхивает положительный полюс розовых иллюзий и мечтаний, потом, истощив себя, вызывает свою противоположность, которая по закону полюсности должна отзвучать, и именно с равною силой, с тою же силой, с которой проявился первый полюс явления, с тою же силой, но противоположной диаметрально по существу. Мудрый должен это знать, дабы в сети астральной двойственности не попасться. Потому, встречая явления жизни, не позволяйте астралу уявляться. Пусть равновесие и спокойствие сопутствуют вам во всех явлениях жизни: и хороших и плохих, и легких и трудных, и желательных и нежелательных, дабы яд жизни не вошел в существо ваше. Храните равновесие при встрече с любым полюсом явлений</w:t>
      </w:r>
      <w:r w:rsidR="000C6C5A" w:rsidRPr="005440D4">
        <w:rPr>
          <w:noProof/>
        </w:rPr>
        <w:t xml:space="preserve"> — </w:t>
      </w:r>
      <w:r w:rsidR="00EB2276" w:rsidRPr="005440D4">
        <w:rPr>
          <w:noProof/>
        </w:rPr>
        <w:t>и не подпадете под неизбежную власть полюса противоположного. Обольщения Майи надо понять, а также и механику ее воздействия на человека. Над миром двойственности надо подняться, чтобы овладеть им и стать победителем мира. Сны Майи двойственны по природе своей. Сумейте ее разгадать. И, неся на себе кармические следствия противоположного полюса, подумайте о полюсе прельщения, их породившем. Власть двойственности надо сбросить с сознания. Это достигается путем утверждения равновесия. Достигший состояния совершенного равновесия есть победитель мира, ибо он власть свою над полюсностью двойственных явлений утвердил.</w:t>
      </w:r>
    </w:p>
    <w:p w:rsidR="00E8769F" w:rsidRPr="005440D4" w:rsidRDefault="00E8769F" w:rsidP="00EB2276">
      <w:pPr>
        <w:rPr>
          <w:noProof/>
        </w:rPr>
      </w:pPr>
    </w:p>
    <w:p w:rsidR="00E8769F" w:rsidRPr="005440D4" w:rsidRDefault="00E62255" w:rsidP="00EB2276">
      <w:pPr>
        <w:rPr>
          <w:noProof/>
        </w:rPr>
      </w:pPr>
      <w:r w:rsidRPr="005440D4">
        <w:rPr>
          <w:rFonts w:cs="Arial"/>
          <w:b/>
          <w:noProof/>
          <w:szCs w:val="28"/>
        </w:rPr>
        <w:t xml:space="preserve">1955 г. </w:t>
      </w:r>
      <w:r w:rsidR="00EB2276" w:rsidRPr="005440D4">
        <w:rPr>
          <w:b/>
          <w:noProof/>
        </w:rPr>
        <w:t>290.</w:t>
      </w:r>
      <w:r w:rsidR="00EB2276" w:rsidRPr="005440D4">
        <w:rPr>
          <w:noProof/>
        </w:rPr>
        <w:t xml:space="preserve"> И друзья, и враги должны занять свои места перед конечным разделением. Ваши враги Мне не друзья. И Мои враги вам друзьями не будут. Но ко Мне тяготеющие вам враждебны не будут. Притяжения по сродству и соответствию, и антагонизм часто глубокие корни имеет. Но те, кто на служении темном или чей взор во тьму обращен, те вам не друзья. Пусть и в будущем мера отношения к вам будет мерою отношения ко Мне. Вы</w:t>
      </w:r>
      <w:r w:rsidR="000C6C5A" w:rsidRPr="005440D4">
        <w:rPr>
          <w:noProof/>
        </w:rPr>
        <w:t xml:space="preserve"> — </w:t>
      </w:r>
      <w:r w:rsidR="00EB2276" w:rsidRPr="005440D4">
        <w:rPr>
          <w:noProof/>
        </w:rPr>
        <w:t>Мои реактивы на определение тьмы, чем бы и как бы она ни прикрывалась. Верно сказали: соприкосновения с вами не выдержит тьма, не выдав себя с головою рано или поздно. И чему удивляться, когда время подходит к конечному разделению. Нападками темных не огорчайтесь, они многому учат. Им даже можно быть признательным за то, что позволяют заглянуть в глубину человеческой сущности во всей ее неприкрытой наготе. Но ваш путь к Свету, и потому личинами мрака не отвлекайтесь. У вас пути разные. Ваш</w:t>
      </w:r>
      <w:r w:rsidR="000C6C5A" w:rsidRPr="005440D4">
        <w:rPr>
          <w:noProof/>
        </w:rPr>
        <w:t xml:space="preserve"> — </w:t>
      </w:r>
      <w:r w:rsidR="00EB2276" w:rsidRPr="005440D4">
        <w:rPr>
          <w:noProof/>
        </w:rPr>
        <w:t>ко Мне, а куда и к кому их?</w:t>
      </w:r>
    </w:p>
    <w:p w:rsidR="00E8769F" w:rsidRPr="005440D4" w:rsidRDefault="00E8769F" w:rsidP="00EB2276">
      <w:pPr>
        <w:rPr>
          <w:noProof/>
        </w:rPr>
      </w:pPr>
    </w:p>
    <w:p w:rsidR="00E8769F" w:rsidRPr="005440D4" w:rsidRDefault="008944D4" w:rsidP="00EB2276">
      <w:pPr>
        <w:rPr>
          <w:noProof/>
        </w:rPr>
      </w:pPr>
      <w:r w:rsidRPr="005440D4">
        <w:rPr>
          <w:rFonts w:cs="Arial"/>
          <w:b/>
          <w:noProof/>
          <w:szCs w:val="28"/>
        </w:rPr>
        <w:t xml:space="preserve">1955 г. </w:t>
      </w:r>
      <w:r w:rsidR="00EB2276" w:rsidRPr="005440D4">
        <w:rPr>
          <w:b/>
          <w:noProof/>
        </w:rPr>
        <w:t>291.</w:t>
      </w:r>
      <w:r w:rsidR="00EB2276" w:rsidRPr="005440D4">
        <w:rPr>
          <w:noProof/>
        </w:rPr>
        <w:t xml:space="preserve"> Защищаться от тьмы и можно, и должно. Защита</w:t>
      </w:r>
      <w:r w:rsidR="000C6C5A" w:rsidRPr="005440D4">
        <w:rPr>
          <w:noProof/>
        </w:rPr>
        <w:t xml:space="preserve"> — </w:t>
      </w:r>
      <w:r w:rsidR="00EB2276" w:rsidRPr="005440D4">
        <w:rPr>
          <w:noProof/>
        </w:rPr>
        <w:t>Учитель. Меня поставьте между собою и тьмою. Пусть о броню излучений Лика ударятся злобные энергии, вас не коснувшись. Пусть почуют силу обратного удара. Быть может, поймут, что касаться Моих безнаказанно не Дозволю. Уничтожили бы вас и стерли с лица Земли, если бы могли, но коротки руки. Защиту Дам. Лишь крепко за Меня держитесь. Я щит Подниму. Спокойствие и равновесие храните. В них ваша опора. Они</w:t>
      </w:r>
      <w:r w:rsidR="000C6C5A" w:rsidRPr="005440D4">
        <w:rPr>
          <w:noProof/>
        </w:rPr>
        <w:t xml:space="preserve"> — </w:t>
      </w:r>
      <w:r w:rsidR="00EB2276" w:rsidRPr="005440D4">
        <w:rPr>
          <w:noProof/>
        </w:rPr>
        <w:t>приемники Лучей. Сеть отражающая ими крепка. Многие зубы и когти о вас обломают. Жжется огонь. Лучше бы им вас не трогать. Придет время, и узнаете судьбу идущих против вас. Незавидна их участь: не вас, но Меня хотят уязвить, на вас нападая. Уязвить Владыку?!! Следствие не наказание, но обратный удар. Коснитесь провода высокого напряжения, что получится? Вы</w:t>
      </w:r>
      <w:r w:rsidR="000C6C5A" w:rsidRPr="005440D4">
        <w:rPr>
          <w:noProof/>
        </w:rPr>
        <w:t xml:space="preserve"> — </w:t>
      </w:r>
      <w:r w:rsidR="00EB2276" w:rsidRPr="005440D4">
        <w:rPr>
          <w:noProof/>
        </w:rPr>
        <w:t>Мои провода с миром, через вас токи идут. Лучше Моих близких не касаться недобрым рукам. Моих и ваших врагов предоставьте Мне, вы же следуйте за Мною и в сознании от Меня не отрывайтесь. Пусть выявятся все, дабы знать, кто со Мною, и за Меня, и кто против.</w:t>
      </w:r>
    </w:p>
    <w:p w:rsidR="00E8769F" w:rsidRPr="005440D4" w:rsidRDefault="00E8769F" w:rsidP="00EB2276">
      <w:pPr>
        <w:rPr>
          <w:noProof/>
        </w:rPr>
      </w:pPr>
    </w:p>
    <w:p w:rsidR="00E8769F" w:rsidRPr="005440D4" w:rsidRDefault="008944D4" w:rsidP="00EB2276">
      <w:pPr>
        <w:rPr>
          <w:noProof/>
        </w:rPr>
      </w:pPr>
      <w:r w:rsidRPr="005440D4">
        <w:rPr>
          <w:rFonts w:cs="Arial"/>
          <w:b/>
          <w:noProof/>
          <w:szCs w:val="28"/>
        </w:rPr>
        <w:t xml:space="preserve">1955 г. </w:t>
      </w:r>
      <w:r w:rsidR="00EB2276" w:rsidRPr="005440D4">
        <w:rPr>
          <w:b/>
          <w:noProof/>
        </w:rPr>
        <w:t>292. (Июнь 2).</w:t>
      </w:r>
      <w:r w:rsidR="00EB2276" w:rsidRPr="005440D4">
        <w:rPr>
          <w:noProof/>
        </w:rPr>
        <w:t xml:space="preserve"> Друг Мой, силу приложи, чтобы ничто не колебало устойчивости во Мне. Если кто-то или что-то может повлиять на нее, значит, устои не крепки. Руки тянутся, чтобы достать и утянуть вниз, к себе, в ту среду мрака, из которой они простираются. Способность противостояния людским воздействиям, или иммунитет к излучениям человеческим, должен быть выработан, и стойкость утверждена. Устои моста в Беспредельность</w:t>
      </w:r>
      <w:r w:rsidR="000C6C5A" w:rsidRPr="005440D4">
        <w:rPr>
          <w:noProof/>
        </w:rPr>
        <w:t xml:space="preserve"> — </w:t>
      </w:r>
      <w:r w:rsidR="00EB2276" w:rsidRPr="005440D4">
        <w:rPr>
          <w:noProof/>
        </w:rPr>
        <w:t>Иерархия. Но в Беспредельности существует все, что есть, следовательно, и в жизни земной, являющейся кратким разрезом Вечности, устоями того же моста будет та же Иерархия Света. Вот к ней и надо подтягиваться изо всех сил, и особенно при условиях отягощающих. Надо так настроить сознание, чтобы то, что для обычных людей является поводом и причиной отдаления от Света, было стимулом усиленного приближения к нему, к единому Свету Фокуса Иерархии. Так будем пользоваться всем, чтобы стать еще ближе и чтобы приближало все и что бы то ни было. С одной стороны</w:t>
      </w:r>
      <w:r w:rsidR="000C6C5A" w:rsidRPr="005440D4">
        <w:rPr>
          <w:noProof/>
        </w:rPr>
        <w:t xml:space="preserve"> — </w:t>
      </w:r>
      <w:r w:rsidR="00EB2276" w:rsidRPr="005440D4">
        <w:rPr>
          <w:noProof/>
        </w:rPr>
        <w:t>тьма внешняя, с другой</w:t>
      </w:r>
      <w:r w:rsidR="000C6C5A" w:rsidRPr="005440D4">
        <w:rPr>
          <w:noProof/>
        </w:rPr>
        <w:t xml:space="preserve"> — </w:t>
      </w:r>
      <w:r w:rsidR="00EB2276" w:rsidRPr="005440D4">
        <w:rPr>
          <w:noProof/>
        </w:rPr>
        <w:t>Свет Иерархии; не может отговориться человек незнанием, если он уже прикоснулся к Свету. Для утверждения в себе магнитной силы притяжения к Свету испытания ее, даваемые или допускаемые Учителем, возрастают, и на них эта сила растет вместе с ростом препятствий, возникающих для преодоления их. Не может иначе сила расти и проявляться, как на чем-то, что приходится ей преодолевать. Цель</w:t>
      </w:r>
      <w:r w:rsidR="000C6C5A" w:rsidRPr="005440D4">
        <w:rPr>
          <w:noProof/>
        </w:rPr>
        <w:t xml:space="preserve"> — </w:t>
      </w:r>
      <w:r w:rsidR="00EB2276" w:rsidRPr="005440D4">
        <w:rPr>
          <w:noProof/>
        </w:rPr>
        <w:t>научиться хранить равновесие духа при всяких условиях. Вихри астральные, людьми порождаемые, страшную силу имеют сознания в воронки свои завлекать и втягивать. Против этого затягивающего свойства вихрей астральных надо бороться всеми силами духа. Как утопающий хватает спасителя своего, пытаясь увлечь его в пучину, так и люди яро цепляются за носителя Света, чтобы снизить его до себя и увлечь в сферу своих переживаний. Цель</w:t>
      </w:r>
      <w:r w:rsidR="000C6C5A" w:rsidRPr="005440D4">
        <w:rPr>
          <w:noProof/>
        </w:rPr>
        <w:t xml:space="preserve"> — </w:t>
      </w:r>
      <w:r w:rsidR="00EB2276" w:rsidRPr="005440D4">
        <w:rPr>
          <w:noProof/>
        </w:rPr>
        <w:t>стянуть с высшей ступени вниз, до себя. Каждое погружение в сферу их мыслей и их вибраций и будет этим добровольным или насильственным и вынужденным снижением сознания с обычной для него ступени. Потому в орбиту эмоций чужих не вовлекайтесь. Ваша орбита</w:t>
      </w:r>
      <w:r w:rsidR="000C6C5A" w:rsidRPr="005440D4">
        <w:rPr>
          <w:noProof/>
        </w:rPr>
        <w:t xml:space="preserve"> — </w:t>
      </w:r>
      <w:r w:rsidR="00EB2276" w:rsidRPr="005440D4">
        <w:rPr>
          <w:noProof/>
        </w:rPr>
        <w:t>Учитель и сферы Его. Яркое представление Лика Учителя есть ярое утверждение в сознании магнита, устремляющего кверху, к Свету. Постоянство предстояния нужно всегда, но при столкновении с вихрями астральными оно необходимо настоятельно как защита против тьмы. Тьма алогична, потому в пререкания с тьмою вступать нельзя. Тьма несправедлива, потому ей нельзя ничего доказать. Противоречия и отсутствие логики</w:t>
      </w:r>
      <w:r w:rsidR="000C6C5A" w:rsidRPr="005440D4">
        <w:rPr>
          <w:noProof/>
        </w:rPr>
        <w:t xml:space="preserve"> — </w:t>
      </w:r>
      <w:r w:rsidR="00EB2276" w:rsidRPr="005440D4">
        <w:rPr>
          <w:noProof/>
        </w:rPr>
        <w:t>яркие признаки одержимости тьмою. Каждому новому испытанию порадуемся, рассматривая его как оселок, на котором можно заострить меч духа, или как пробный камень, на котором силу свою растущую можно успешно испытать. Так пусть и враги послужат для усиления и утверждения Света. Помните: тьма гниет для удобрения цветов духа.</w:t>
      </w:r>
    </w:p>
    <w:p w:rsidR="00E8769F" w:rsidRPr="005440D4" w:rsidRDefault="00E8769F" w:rsidP="00EB2276">
      <w:pPr>
        <w:rPr>
          <w:noProof/>
        </w:rPr>
      </w:pPr>
    </w:p>
    <w:p w:rsidR="00E8769F" w:rsidRPr="005440D4" w:rsidRDefault="00645B8C" w:rsidP="00EB2276">
      <w:pPr>
        <w:rPr>
          <w:noProof/>
        </w:rPr>
      </w:pPr>
      <w:r w:rsidRPr="005440D4">
        <w:rPr>
          <w:rFonts w:cs="Arial"/>
          <w:b/>
          <w:noProof/>
          <w:szCs w:val="28"/>
        </w:rPr>
        <w:t xml:space="preserve">1955 г. </w:t>
      </w:r>
      <w:r w:rsidR="00EB2276" w:rsidRPr="005440D4">
        <w:rPr>
          <w:b/>
          <w:noProof/>
        </w:rPr>
        <w:t>293.</w:t>
      </w:r>
      <w:r w:rsidRPr="005440D4">
        <w:rPr>
          <w:b/>
          <w:noProof/>
        </w:rPr>
        <w:t xml:space="preserve"> </w:t>
      </w:r>
      <w:r w:rsidR="00EB2276" w:rsidRPr="005440D4">
        <w:rPr>
          <w:b/>
          <w:noProof/>
        </w:rPr>
        <w:t>(Июнь 3).</w:t>
      </w:r>
      <w:r w:rsidR="00EB2276" w:rsidRPr="005440D4">
        <w:rPr>
          <w:noProof/>
        </w:rPr>
        <w:t xml:space="preserve"> Сын Мой, дуновение мысли Моей надо уловить явно. Океан пространства бороздится мыслями людскими, но над ними несется мысль высшая. В сферах мыслей обычных все пребывают, но коснуться Сфер Высших будет уже достижением. Мысли высшие никому не заказаны. Они доступны для всех, стоит лишь устремить к ним сознание. Навстречу желаемому раскрывается сознание, и желаемое воспринимается. Часто люди мимолетные или скоропреходящие желания принимают за таковые, но степень желания, вернее, устремления, определяется его упорством и постоянством во всем, что касается Высшего Мира. Не день и не два, не год и не два, не жизнь и не две жизни, но все жизни на протяжении долгих веков существования во всех мирах выковывается упорство несломимого постоянного устремления. Качества и свойства человека, переходя с ним из жизни в жизнь и существуя в нем в скрытом или явном состоянии, являются его постоянной собственностью, и хорошие, и плохие. С этим приобретением, или поднимаясь по лестнице жизни, или опускаясь по ней, идет человек через жизнь. Сознательное продвижение в эволюцию позволяет наращивать нужные качества, быть может, иногда медленно и незаметно, но верно, постоянно и упорно. Надо лишь цель держать перед собою, знать, куда и зачем идет путь, и не позволять ничему окружающему заслонять далекую цель. Из песчинок складываются горы, из каждодневных и постоянных усилий достичь</w:t>
      </w:r>
      <w:r w:rsidR="000C6C5A" w:rsidRPr="005440D4">
        <w:rPr>
          <w:noProof/>
        </w:rPr>
        <w:t xml:space="preserve"> — </w:t>
      </w:r>
      <w:r w:rsidR="00EB2276" w:rsidRPr="005440D4">
        <w:rPr>
          <w:noProof/>
        </w:rPr>
        <w:t>огни достижений духа. Светло или темно, тепло или холодно, хорошо или плохо, ненастье или вёдро, тут или там, над пропастью или в безопасности, один или с людьми, среди друзей или врагов, возвышен или унижен, счастлив или в горе, богат или беден, признан или забыт, на щите или со щитом, в теле или вне его</w:t>
      </w:r>
      <w:r w:rsidR="000C6C5A" w:rsidRPr="005440D4">
        <w:rPr>
          <w:noProof/>
        </w:rPr>
        <w:t xml:space="preserve"> — </w:t>
      </w:r>
      <w:r w:rsidR="00EB2276" w:rsidRPr="005440D4">
        <w:rPr>
          <w:noProof/>
        </w:rPr>
        <w:t>ничем никогда ни при каких условиях не прерывается сознательное продвижение к цели единой, ради которой дано человеку все, что он имеет: и тело, и воля, и все оболочки, и самая жизнь. Эта установка на расширение сознания, на накапливание в микрокосме своем элементов Света, на постоянство процесса собирания сокровищ духа и будет единственно правильной. Много троп, и много подходов, и много форм различных выражения поступательного движения духа, но результат один</w:t>
      </w:r>
      <w:r w:rsidR="000C6C5A" w:rsidRPr="005440D4">
        <w:rPr>
          <w:noProof/>
        </w:rPr>
        <w:t xml:space="preserve"> — </w:t>
      </w:r>
      <w:r w:rsidR="00EB2276" w:rsidRPr="005440D4">
        <w:rPr>
          <w:noProof/>
        </w:rPr>
        <w:t>Сокровище Камня внутри нарастает независимо от того, где бы ни жил человек, каков бы ни был цвет его кожи, или его религия, или убеждения, или что бы то ни было, но внешнее тоже, если восхождение духа в огнях достижений совершается неуклонно. Внешняя форма значения не имеет. Так же точно и путь во тьму неизменно ведет к разрушению и угасанию светлого Агни. Можно наращивать и темные огни, ко злу устремляясь. Но если внешние условия не позволяют выявлять и укреплять силу огней Света в одном каком-либо направлении, то тем самым дается возможность укрепить их в другом, если установка сознания на постоянство продвижения остается непоколебимой. И так устремление к Свету становится второю природой человека, истинною природой его, выявленной из его глубины. Среди идущих к Владыке они, идущие путем неуклонности, дойдут непреложно. Так Утверждаю постоянство устремления и непоколебимость духа. Всему мешающему, всему, что отвлекает, всему, что загромождает путь и препятствует, всему, что устрашает и затуманивает цель, можно сказать: «Ничто не пресечет путь мой к Владыке, ничто не остановит меня, ничто не обманет и не прельстит. Путь мой решен навсегда». И тогда уже не страшны никакие обстоятельства, никакие нападки, ничто неизжитое или еще не подчиненное воле, никакие препятствия. Путь, непреложно решенный, путь непреложной решимости есть путь Архата. Познавший Меня, идущий ко Мне в огненной решимости своей не ослабеет духом, ибо с ним Я, его Отец, Заступник и Друг.</w:t>
      </w:r>
    </w:p>
    <w:p w:rsidR="00E8769F" w:rsidRPr="005440D4" w:rsidRDefault="00E8769F" w:rsidP="00EB2276">
      <w:pPr>
        <w:rPr>
          <w:noProof/>
        </w:rPr>
      </w:pPr>
    </w:p>
    <w:p w:rsidR="00E8769F" w:rsidRPr="005440D4" w:rsidRDefault="002B6F51" w:rsidP="00EB2276">
      <w:pPr>
        <w:rPr>
          <w:noProof/>
        </w:rPr>
      </w:pPr>
      <w:r w:rsidRPr="005440D4">
        <w:rPr>
          <w:rFonts w:cs="Arial"/>
          <w:b/>
          <w:noProof/>
          <w:szCs w:val="28"/>
        </w:rPr>
        <w:t xml:space="preserve">1955 г. </w:t>
      </w:r>
      <w:r w:rsidR="00EB2276" w:rsidRPr="005440D4">
        <w:rPr>
          <w:b/>
          <w:noProof/>
        </w:rPr>
        <w:t>294.</w:t>
      </w:r>
      <w:r w:rsidR="00645B8C" w:rsidRPr="005440D4">
        <w:rPr>
          <w:noProof/>
        </w:rPr>
        <w:t xml:space="preserve"> </w:t>
      </w:r>
      <w:r w:rsidR="00EB2276" w:rsidRPr="005440D4">
        <w:rPr>
          <w:noProof/>
        </w:rPr>
        <w:t>Спросили десяток спешащих людей: «Куда вы идете?»</w:t>
      </w:r>
      <w:r w:rsidR="000C6C5A" w:rsidRPr="005440D4">
        <w:rPr>
          <w:noProof/>
        </w:rPr>
        <w:t xml:space="preserve"> — </w:t>
      </w:r>
      <w:r w:rsidR="00EB2276" w:rsidRPr="005440D4">
        <w:rPr>
          <w:noProof/>
        </w:rPr>
        <w:t>«На базар».</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«К портному».</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«В гости».</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«На работу».</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«В театр».</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«На похороны».</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«На собрание».</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«В поле».</w:t>
      </w:r>
      <w:r w:rsidR="000C6C5A" w:rsidRPr="005440D4">
        <w:rPr>
          <w:noProof/>
        </w:rPr>
        <w:t xml:space="preserve"> — </w:t>
      </w:r>
      <w:r w:rsidR="00EB2276" w:rsidRPr="005440D4">
        <w:rPr>
          <w:noProof/>
        </w:rPr>
        <w:t>«А вы?»</w:t>
      </w:r>
      <w:r w:rsidR="000C6C5A" w:rsidRPr="005440D4">
        <w:rPr>
          <w:noProof/>
        </w:rPr>
        <w:t xml:space="preserve"> — </w:t>
      </w:r>
      <w:r w:rsidR="00EB2276" w:rsidRPr="005440D4">
        <w:rPr>
          <w:noProof/>
        </w:rPr>
        <w:t>«Получить должок». «Ну а ты?»</w:t>
      </w:r>
      <w:r w:rsidR="000C6C5A" w:rsidRPr="005440D4">
        <w:rPr>
          <w:noProof/>
        </w:rPr>
        <w:t xml:space="preserve"> — </w:t>
      </w:r>
      <w:r w:rsidR="00EB2276" w:rsidRPr="005440D4">
        <w:rPr>
          <w:noProof/>
        </w:rPr>
        <w:t>«Я иду к Владыке»,</w:t>
      </w:r>
      <w:r w:rsidR="000C6C5A" w:rsidRPr="005440D4">
        <w:rPr>
          <w:noProof/>
        </w:rPr>
        <w:t xml:space="preserve"> — </w:t>
      </w:r>
      <w:r w:rsidR="00EB2276" w:rsidRPr="005440D4">
        <w:rPr>
          <w:noProof/>
        </w:rPr>
        <w:t>ответил последний. Так было опрошено десять людей, идущих дорогою жизни, и десять ответили, куда они спешат, и лишь один ответил правильно.</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295.</w:t>
      </w:r>
      <w:r w:rsidR="00645B8C" w:rsidRPr="005440D4">
        <w:rPr>
          <w:noProof/>
        </w:rPr>
        <w:t xml:space="preserve"> </w:t>
      </w:r>
      <w:r w:rsidR="00EB2276" w:rsidRPr="005440D4">
        <w:rPr>
          <w:noProof/>
        </w:rPr>
        <w:t>Однажды случилось путнику переходить через стремительный горный поток. Было очень опасно: малейшее неосторожное движение или шаг мог унести в пучину. Но выхода не было, и не было иного пути. Позади обвал завалил горную тропу. Путь был лишь вперед. И человек сделал то, чего никогда не отважился бы сделать в обычных условиях жизни. Невозможность отступления и безвыходность положения дали ему нужные силы и смелость. С камня на камень, заливаемый водой, он все же поток перешел, каждое мгновение рискуя жизнью. Часто безвыходность условий и невозможность обратного пути помогают совершить невозможное. Позади сожжено все, на месте стоять нельзя, значит, путь остается лишь только вперед.</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296.</w:t>
      </w:r>
      <w:r w:rsidR="00645B8C" w:rsidRPr="005440D4">
        <w:rPr>
          <w:noProof/>
        </w:rPr>
        <w:t xml:space="preserve"> </w:t>
      </w:r>
      <w:r w:rsidR="00EB2276" w:rsidRPr="005440D4">
        <w:rPr>
          <w:noProof/>
        </w:rPr>
        <w:t>Некогда жил-был человек, который имел все, что хотел, но счастлив он не был. И в этом же городе жил другой, у которого не было ничего. Но и он тоже не считан себя счастливым. Были и другие. Одни из них имели мало, иные много, но и среди них не было счастливых людей. Счастье человека не зависит от того, что он имеет. Ибо счастье в духе.</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297.</w:t>
      </w:r>
      <w:r w:rsidR="00645B8C" w:rsidRPr="005440D4">
        <w:rPr>
          <w:noProof/>
        </w:rPr>
        <w:t xml:space="preserve"> </w:t>
      </w:r>
      <w:r w:rsidR="00EB2276" w:rsidRPr="005440D4">
        <w:rPr>
          <w:noProof/>
        </w:rPr>
        <w:t>Птица счастья пролетает иногда мимо окон человеческого жилища. Иногда даже садится около, но никогда не задерживается надолго. Она одна, где же ей облететь весь мир и всем показаться, чтобы поверили в ее существование. За ней угнаться можно лишь в духе, и притом на огненных крыльях.</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298.</w:t>
      </w:r>
      <w:r w:rsidR="00645B8C" w:rsidRPr="005440D4">
        <w:rPr>
          <w:b/>
          <w:noProof/>
        </w:rPr>
        <w:t xml:space="preserve"> </w:t>
      </w:r>
      <w:r w:rsidR="00EB2276" w:rsidRPr="005440D4">
        <w:rPr>
          <w:b/>
          <w:noProof/>
        </w:rPr>
        <w:t>(Июнь 4).</w:t>
      </w:r>
      <w:r w:rsidR="00EB2276" w:rsidRPr="005440D4">
        <w:rPr>
          <w:noProof/>
        </w:rPr>
        <w:t xml:space="preserve"> Писание писанию рознь, а также и по степеням воздействия их на сознание. Ведь слова написанные представляют собою выкристаллизовавшуюся мысль, то есть мысль, отлитую в форму. По силе и огненности мысли и воздействие. Конечно, воздействуют все слова, но по-разному. Отсюда особое значение книг как стимуляторов огненных. Значение книг в жизни современного человечества огромно. Их сила</w:t>
      </w:r>
      <w:r w:rsidR="000C6C5A" w:rsidRPr="005440D4">
        <w:rPr>
          <w:noProof/>
        </w:rPr>
        <w:t xml:space="preserve"> — </w:t>
      </w:r>
      <w:r w:rsidR="00EB2276" w:rsidRPr="005440D4">
        <w:rPr>
          <w:noProof/>
        </w:rPr>
        <w:t>в их огненности, а польза</w:t>
      </w:r>
      <w:r w:rsidR="000C6C5A" w:rsidRPr="005440D4">
        <w:rPr>
          <w:noProof/>
        </w:rPr>
        <w:t xml:space="preserve"> — </w:t>
      </w:r>
      <w:r w:rsidR="00EB2276" w:rsidRPr="005440D4">
        <w:rPr>
          <w:noProof/>
        </w:rPr>
        <w:t>в близости, или созвучии, с космическими законами. Огни светлые, в книгах заключенные, огни того же порядка в существе человека вызывают, а темные огни порождают такие же. Велик вред неполезных, и велика польза хороших книг: в каждой</w:t>
      </w:r>
      <w:r w:rsidR="000C6C5A" w:rsidRPr="005440D4">
        <w:rPr>
          <w:noProof/>
        </w:rPr>
        <w:t xml:space="preserve"> — </w:t>
      </w:r>
      <w:r w:rsidR="00EB2276" w:rsidRPr="005440D4">
        <w:rPr>
          <w:noProof/>
        </w:rPr>
        <w:t>или яд, или благо. К ним можно применить тот же критерий, как и к качествам человеческим, ибо они воздействуют именно на огни качеств, усиливая одни и ослабляя другие. Люди чуют это мощное воздействие, отсюда и глубокая значимость некоторых Писаний. Их даже называют священными, ибо они имеют свойство священные огни возжигать в человеке. Учение огненное, ныне людям даваемое, особую силу имеет центры в нем возжигать. Потому реакция сознания на книги Учения очень показательна и очень важна. Каждый организм реагирует по-разному и разную степень ответной светимости уявляет. Чтение книг Учения, насыщенных особою силой кристаллизованного огня, по существу является процессом огненным. Происходит как бы постоянное соприкосновение проводов в точке контакта, порождающее искры и вспышки огня, который может стать постоянным и ровно горящим, если постоянен и ровен контакт. Когда соответствующие условия соблюдены, чтение становится сияющим, или светоносным, что уявляется в искрах, звездах и пятнах света цветных, сопровождающих это полезное огненное чтение. Даже при чтении обычных, но захватывающих книг, происходит некоторое напряжение пламени. Световая значимость процесса чтения книг современной психологией не учитывается. Но даже решение математической задачи требует какой-то степени огненного напряжения. Все процессы в человеческом организме огненны. Чтение захватывает определенные центры и приводит их в состояние напряжения, то есть светимости той или иной степени. Характер огней от характера книги зависит. Можно себе представить, какие огни вызывают нечистые книги и какие могут они вызывать. Потому вопрос о книге важен черезвычайно, и особенно о книге для детей и юношества. Сильная воля, в Свете утвердившаяся, может нейтрализовать зловредное влияние книги, но большинство является беззащитными жертвами их. Мысли, слова и книги как явления, тесно связанные с огнем, регулируют жизнь человека.</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299.</w:t>
      </w:r>
      <w:r w:rsidR="00645B8C" w:rsidRPr="005440D4">
        <w:rPr>
          <w:noProof/>
        </w:rPr>
        <w:t xml:space="preserve"> </w:t>
      </w:r>
      <w:r w:rsidR="00EB2276" w:rsidRPr="005440D4">
        <w:rPr>
          <w:noProof/>
        </w:rPr>
        <w:t>Сын Мой, когда сознание раздирается на части явлениями внешнего мира, трудно сосредоточиться на Владыке. Надземное приходится отдавать земному, и время отдачи не может быть временем Общения. Живешь на Земле, и Земле приходится отдавать то, что она требует. Нельзя, живя на Земле, Землю отбросить. Надо есть, и надо пить, и спать, и о близких заботиться, и дела земные не забывать. Но в самой гуще земных дел нельзя забывать о Владыке. Для того и дается метод постоянного удержания в третьем глазе Лика Учителя Света.</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300.</w:t>
      </w:r>
      <w:r w:rsidR="00645B8C" w:rsidRPr="005440D4">
        <w:rPr>
          <w:b/>
          <w:noProof/>
        </w:rPr>
        <w:t xml:space="preserve"> </w:t>
      </w:r>
      <w:r w:rsidR="00EB2276" w:rsidRPr="005440D4">
        <w:rPr>
          <w:b/>
          <w:noProof/>
        </w:rPr>
        <w:t>(Июнь 6).</w:t>
      </w:r>
      <w:r w:rsidR="00EB2276" w:rsidRPr="005440D4">
        <w:rPr>
          <w:noProof/>
        </w:rPr>
        <w:t xml:space="preserve"> Окружающее звучит в сознании на свою ноту. Да и как же может быть иначе. Когда холодно, или голодно, или невыносимо тяжко, сознание реагирует соответственно. И дело не в том, чтобы ничего не чувствовать, а в том, чтобы остро чувствуя все, ибо организм достаточно для того утончился, направление не терять. Носители Света страдали, и страдали больше обычных людей, но, страдая, несли Свет людям, и, страдая, твердо держались пути. Значит, вопрос не в том, чтобы не страдать, а в том, чтобы, несмотря на страдания, от пути не отклоняться и не являть действий недостойных. Равновесие придет потом, после его утверждения. Никакими словами нельзя убедить себя, что не больно, когда наносят рану, больно все равно будет. Распускать чувства свои все же не следует. Теряя близкого человека, один может допустить чувство неистового отчаяния, другой, глубоко страдая, быть хотя бы внешне спокойным. Так что какую-то степень обуздания себя и сдержанности все же всегда можно явить, и особенно в тех делах, которым своими переживаниями помочь невозможно. К чему бесцельные терзания? Горе о близком понятно, но терзания о том, чему помочь нельзя, бессмысленны. Так научимся неизбежное встречать стойко, зная, что эмоциями делу не поможешь. То, через что надлежит пройти, пройти все же придется, несмотря на нежелание или боль. Неизбежное лучше встретить достойно. Таким образом, если жизнь ставит в условия, от которых нельзя освободиться, следует пройти через них мужественно и стойко. Можно сделать все возможное для облегчения их, но когда остается неизбежное, его надо встретить достойно. Таким образом, если жизнь ставит в условия, от которых нельзя освободиться, следует пройти через них мужественно и стойко. Можно сделать все возможное для облегчения их, но когда остается неизбежное, его надо встретить достойно. Карму отбросить нельзя, иначе она обернется еще более неумолимым аспектом, следовательно, надо претерпеть, и претерпеть до конца. Только претерпевший до конца имеет заслугу.</w:t>
      </w:r>
    </w:p>
    <w:p w:rsidR="00E8769F" w:rsidRPr="005440D4" w:rsidRDefault="00E8769F" w:rsidP="00EB2276">
      <w:pPr>
        <w:rPr>
          <w:noProof/>
        </w:rPr>
      </w:pPr>
    </w:p>
    <w:p w:rsidR="00E8769F" w:rsidRPr="005440D4" w:rsidRDefault="00257B78" w:rsidP="00EB2276">
      <w:pPr>
        <w:rPr>
          <w:noProof/>
        </w:rPr>
      </w:pPr>
      <w:r w:rsidRPr="005440D4">
        <w:rPr>
          <w:rFonts w:cs="Arial"/>
          <w:b/>
          <w:noProof/>
          <w:szCs w:val="28"/>
        </w:rPr>
        <w:t xml:space="preserve">1955 г. </w:t>
      </w:r>
      <w:r w:rsidR="00EB2276" w:rsidRPr="005440D4">
        <w:rPr>
          <w:b/>
          <w:noProof/>
        </w:rPr>
        <w:t>301.</w:t>
      </w:r>
      <w:r w:rsidR="00645B8C" w:rsidRPr="005440D4">
        <w:rPr>
          <w:b/>
          <w:noProof/>
        </w:rPr>
        <w:t xml:space="preserve"> </w:t>
      </w:r>
      <w:r w:rsidR="00EB2276" w:rsidRPr="005440D4">
        <w:rPr>
          <w:b/>
          <w:noProof/>
        </w:rPr>
        <w:t>(Июнь 7).</w:t>
      </w:r>
      <w:r w:rsidR="00EB2276" w:rsidRPr="005440D4">
        <w:rPr>
          <w:noProof/>
        </w:rPr>
        <w:t xml:space="preserve"> Человек устроен так, что любое переживание у него, достигая высшей точки напряжения, начинает стихать и совсем замирает, заменяясь новым. Человек не может долго и напряженно звучать ни на чувство радости, ни на чувство горя. Временность этих явлений обусловлена самой структурой его организации. В этом для него великое утешение. Формула «И это пройдет» основана на знании закона. Смена явлений</w:t>
      </w:r>
      <w:r w:rsidR="000C6C5A" w:rsidRPr="005440D4">
        <w:rPr>
          <w:noProof/>
        </w:rPr>
        <w:t xml:space="preserve"> — </w:t>
      </w:r>
      <w:r w:rsidR="00EB2276" w:rsidRPr="005440D4">
        <w:rPr>
          <w:noProof/>
        </w:rPr>
        <w:t>это основа существования сферы плотного мира. Так же и в сфере мыслей и чувств человеческих острота любого переживания затихает, и сглаживается, и проходит, быть может, чтобы снова вернуться, прозвучать и снова уйти. Можно наблюдать, как острота напряжения данного чувства или эмоции постепенно иссякает в своей силе и сознание на нее уже не реагирует так остро. Потому даже труднейшие испытания заканчиваются. Сколько уже было их, этих острых моментов, которые, прозвучав, ушли, чтобы в этой форме уже никогда не вернуться. Люди могут возвращаться и терзать нас, если они не изжиты, особенно враги, но нет ни одного переживания, которое длительно могла бы выдержать нервная система. Притупляется острота реакции нервов, и они в конце концов просто отказываются отвечать на данное раздражение. При голодании даже ощущение голода исчезает через несколько дней. Дальше известного предела нервы не реагируют, и волна напряжения начинает спадать. Хорошо встать в положение зрителя по отношению к волнам этих явлений. Они пройдут</w:t>
      </w:r>
      <w:r w:rsidR="000C6C5A" w:rsidRPr="005440D4">
        <w:rPr>
          <w:noProof/>
        </w:rPr>
        <w:t xml:space="preserve"> — </w:t>
      </w:r>
      <w:r w:rsidR="00EB2276" w:rsidRPr="005440D4">
        <w:rPr>
          <w:noProof/>
        </w:rPr>
        <w:t>мы останемся, мы и плюс опыт полученный. Значит, мы не потеряли, но приобрели. Приобретение идет через радость и горе, то есть через полюсность явлений, из которых одно обуславливает другое. Говорил: «Радуйтесь, дети». Говорю: «Не радуйтесь, други Мои, не радуйтесь кратким вещам преходящим». Зачем обрекать себя горю их утраты? Радость не о земном, радость в духе, радость о вечном поверх двойственности земной. Этой радостью радоваться можно, не боясь теневой стороны. Это и будет радостью мудрости.</w:t>
      </w:r>
    </w:p>
    <w:p w:rsidR="00E8769F" w:rsidRPr="005440D4" w:rsidRDefault="00E8769F" w:rsidP="00EB2276">
      <w:pPr>
        <w:rPr>
          <w:noProof/>
        </w:rPr>
      </w:pPr>
    </w:p>
    <w:p w:rsidR="00E8769F" w:rsidRPr="005440D4" w:rsidRDefault="0084052F" w:rsidP="00EB2276">
      <w:pPr>
        <w:rPr>
          <w:noProof/>
        </w:rPr>
      </w:pPr>
      <w:r w:rsidRPr="005440D4">
        <w:rPr>
          <w:rFonts w:cs="Arial"/>
          <w:b/>
          <w:noProof/>
          <w:szCs w:val="28"/>
        </w:rPr>
        <w:t xml:space="preserve">1955 г. </w:t>
      </w:r>
      <w:r w:rsidR="00EB2276" w:rsidRPr="005440D4">
        <w:rPr>
          <w:b/>
          <w:noProof/>
        </w:rPr>
        <w:t>302.</w:t>
      </w:r>
      <w:r w:rsidR="00645B8C" w:rsidRPr="005440D4">
        <w:rPr>
          <w:noProof/>
        </w:rPr>
        <w:t xml:space="preserve"> </w:t>
      </w:r>
      <w:r w:rsidR="00EB2276" w:rsidRPr="005440D4">
        <w:rPr>
          <w:noProof/>
        </w:rPr>
        <w:t>Чтобы построить новое, старое надо разрушить. Каждый кирпич разрушаемого здания вопиет о несправедливости. Но построить все же надо, ибо старое здание пришло в ветхость и разрушается, угрожая жильцам. При разрушении надо думать о созидании. Об интересах разрушаемого и разрушаемых заботиться уже не приходится: надо лишь отобрать годный и уцелевший материал. Потому все, относящееся к пострадавшим при разрушении, значения для эволюции не имеет и в планы построения не входит. Потому все силы и внимание строительству. Потому все пригодное должно приспосабливаться к новому. Все, непригодное для эволюции, подлежит уничтожению. Природа яро уничтожает ненужные формы миллиардами. С прошлым и людьми прошлого покончено. Свет впереди.</w:t>
      </w:r>
    </w:p>
    <w:p w:rsidR="00E8769F" w:rsidRPr="005440D4" w:rsidRDefault="00E8769F" w:rsidP="00EB2276">
      <w:pPr>
        <w:rPr>
          <w:noProof/>
        </w:rPr>
      </w:pPr>
    </w:p>
    <w:p w:rsidR="00E8769F" w:rsidRPr="005440D4" w:rsidRDefault="0084052F" w:rsidP="00EB2276">
      <w:pPr>
        <w:rPr>
          <w:noProof/>
        </w:rPr>
      </w:pPr>
      <w:r w:rsidRPr="005440D4">
        <w:rPr>
          <w:rFonts w:cs="Arial"/>
          <w:b/>
          <w:noProof/>
          <w:szCs w:val="28"/>
        </w:rPr>
        <w:t xml:space="preserve">1955 г. </w:t>
      </w:r>
      <w:r w:rsidR="00EB2276" w:rsidRPr="005440D4">
        <w:rPr>
          <w:b/>
          <w:noProof/>
        </w:rPr>
        <w:t>303.</w:t>
      </w:r>
      <w:r w:rsidR="00645B8C" w:rsidRPr="005440D4">
        <w:rPr>
          <w:noProof/>
        </w:rPr>
        <w:t xml:space="preserve"> </w:t>
      </w:r>
      <w:r w:rsidR="00EB2276" w:rsidRPr="005440D4">
        <w:rPr>
          <w:noProof/>
        </w:rPr>
        <w:t>Ярую явим надежду на скорую встречу, обещанную Учителем. События сливаются в кубок завершения перед концом. Явите терпение малое великое увидеть. Скоро ему срок наступает. Скоро и урочно. Будет, будет всему предреченному исполниться время. И будет желанный Приход.</w:t>
      </w:r>
    </w:p>
    <w:p w:rsidR="00E8769F" w:rsidRPr="005440D4" w:rsidRDefault="00E8769F" w:rsidP="00EB2276">
      <w:pPr>
        <w:rPr>
          <w:noProof/>
        </w:rPr>
      </w:pPr>
    </w:p>
    <w:p w:rsidR="00E8769F" w:rsidRPr="005440D4" w:rsidRDefault="0084052F" w:rsidP="00EB2276">
      <w:pPr>
        <w:rPr>
          <w:noProof/>
        </w:rPr>
      </w:pPr>
      <w:r w:rsidRPr="005440D4">
        <w:rPr>
          <w:rFonts w:cs="Arial"/>
          <w:b/>
          <w:noProof/>
          <w:szCs w:val="28"/>
        </w:rPr>
        <w:t xml:space="preserve">1955 г. </w:t>
      </w:r>
      <w:r w:rsidR="00EB2276" w:rsidRPr="005440D4">
        <w:rPr>
          <w:b/>
          <w:noProof/>
        </w:rPr>
        <w:t>304.</w:t>
      </w:r>
      <w:r w:rsidR="00645B8C" w:rsidRPr="005440D4">
        <w:rPr>
          <w:b/>
          <w:noProof/>
        </w:rPr>
        <w:t xml:space="preserve"> </w:t>
      </w:r>
      <w:r w:rsidR="00EB2276" w:rsidRPr="005440D4">
        <w:rPr>
          <w:b/>
          <w:noProof/>
        </w:rPr>
        <w:t>(Июнь 8).</w:t>
      </w:r>
      <w:r w:rsidR="00EB2276" w:rsidRPr="005440D4">
        <w:rPr>
          <w:noProof/>
        </w:rPr>
        <w:t xml:space="preserve"> Утерять легко, найти трудно. Потому берегите приобретенное. Среди осколков дня трудно отыскивать упущенную нить. Лучше держать ее крепко. Вся жизнь человека построена так, что для Высшего места не остается. Место находится всему, но не наинужнейшему. Условия жизни антагонистичны высшему познаванию. Отсюда так мало нашедших и еще меньше могущих удержать найденное. Надо выдержать и претерпеть до конца. Перед концом особенно трудно. Это и понятно: подъем на гору труден не в начале, но у конца, когда силы иссякают. И все же надо дойти, и все же донести порученное в духе. Недошедшие, убоявшиеся, усумнившиеся, потерявшие веру или доверие, назад обернувшиеся, выгод земных не получившие, как темен ваш обратный путь. Обманчивость очевидности столь убедительна, что проникнуть за завесу ее могут лишь немногие. И если все окружающее яростно вопит «Нет», а Я Говорю неслышно и беззвучно «Да!», кого же послушать и кому же или чему же поверить? Так утвердим устойчивость в Свете жизнью, иначе не утвердится она там, где будем собирать плоды посеянных на Земле зерен. Всходы и плоды даст все, но ведь они бывают и ядовитые. Как же посеявший будет ими питаться? Светлую веру в Учителя Света надо хранить до конца. Человек видит то, что хочет видеть, закрывая глаза на все остальное. Так пусть глаз ваш будет открыт на добро. Им идет строительство мира, и им продвигается эволюция. Советовал идти по вершинам, не заглядывать в темные пропасти и ущелья мрака: у них нет дна. Зачем погружаться во мрак, когда Свет на вершинах. Так дойдем неотменно, если взор от Учителя не отвратится. Пуст и беспросветен путь лик свой от Учителя отвративших. А вы чуйте и знайте: нет другого пути, кроме пути со Мною. Так будем в сознании нераздельны, отделив от себя все, что течет через оболочки трех. Я</w:t>
      </w:r>
      <w:r w:rsidR="000C6C5A" w:rsidRPr="005440D4">
        <w:rPr>
          <w:noProof/>
        </w:rPr>
        <w:t xml:space="preserve"> — </w:t>
      </w:r>
      <w:r w:rsidR="00EB2276" w:rsidRPr="005440D4">
        <w:rPr>
          <w:noProof/>
        </w:rPr>
        <w:t>Основа непреходящего в тебе. Со Мной и пребудь, и будет путь твой непреложен и неуклонен, как течение светил.</w:t>
      </w:r>
    </w:p>
    <w:p w:rsidR="00E8769F" w:rsidRPr="005440D4" w:rsidRDefault="00E8769F" w:rsidP="00EB2276">
      <w:pPr>
        <w:rPr>
          <w:noProof/>
        </w:rPr>
      </w:pPr>
    </w:p>
    <w:p w:rsidR="00E8769F" w:rsidRPr="005440D4" w:rsidRDefault="001F4492" w:rsidP="00EB2276">
      <w:pPr>
        <w:rPr>
          <w:noProof/>
        </w:rPr>
      </w:pPr>
      <w:r w:rsidRPr="005440D4">
        <w:rPr>
          <w:rFonts w:cs="Arial"/>
          <w:b/>
          <w:noProof/>
          <w:szCs w:val="28"/>
        </w:rPr>
        <w:t xml:space="preserve">1955 г. </w:t>
      </w:r>
      <w:r w:rsidR="00EB2276" w:rsidRPr="005440D4">
        <w:rPr>
          <w:b/>
          <w:noProof/>
        </w:rPr>
        <w:t>305.</w:t>
      </w:r>
      <w:r w:rsidR="00645B8C" w:rsidRPr="005440D4">
        <w:rPr>
          <w:noProof/>
        </w:rPr>
        <w:t xml:space="preserve"> </w:t>
      </w:r>
      <w:r w:rsidR="00EB2276" w:rsidRPr="005440D4">
        <w:rPr>
          <w:noProof/>
        </w:rPr>
        <w:t>Сын Мой, силою вещей ставится иногда человек в условия, над которыми он совершенно не властен. Вот тогда-то и приходится применять формулу «И это пройдет», если условия эти отрицательны. В конце концов, так или иначе на человека влияет все, даже воздух, которым дышит, даже мимо прошедший человек, даже укус комариный. И дело в том, чтобы среди всех этих бесконечных и часто неуловимых, но сильных воздействий удержаться по главному направлению. А главное направление человека</w:t>
      </w:r>
      <w:r w:rsidR="000C6C5A" w:rsidRPr="005440D4">
        <w:rPr>
          <w:noProof/>
        </w:rPr>
        <w:t xml:space="preserve"> — </w:t>
      </w:r>
      <w:r w:rsidR="00EB2276" w:rsidRPr="005440D4">
        <w:rPr>
          <w:noProof/>
        </w:rPr>
        <w:t>к Свету, то есть вверх, то есть по пути эволюции. И если этот путь соблюден, живет человек не напрасно. И тогда то, что другим, вверх не идущим, будет осуждением, ему, продвигающемуся в эволюцию, почтется заслугой. Ибо не само действие, но импульс, вызвавший действие, подлежит оценке. Двое идут, и двое спешат совершить одно и то же действие, скажем, убить человека; но если один хочет завладеть чужими деньгами, а другой</w:t>
      </w:r>
      <w:r w:rsidR="000C6C5A" w:rsidRPr="005440D4">
        <w:rPr>
          <w:noProof/>
        </w:rPr>
        <w:t xml:space="preserve"> — </w:t>
      </w:r>
      <w:r w:rsidR="00EB2276" w:rsidRPr="005440D4">
        <w:rPr>
          <w:noProof/>
        </w:rPr>
        <w:t>чтобы в минуту грозной опасности для своей страны спасти ее от предательства, уничтожив предателя, то кармические следствия одного и того же поступка</w:t>
      </w:r>
      <w:r w:rsidR="000C6C5A" w:rsidRPr="005440D4">
        <w:rPr>
          <w:noProof/>
        </w:rPr>
        <w:t xml:space="preserve"> — </w:t>
      </w:r>
      <w:r w:rsidR="00EB2276" w:rsidRPr="005440D4">
        <w:rPr>
          <w:noProof/>
        </w:rPr>
        <w:t>лишения жизни человека</w:t>
      </w:r>
      <w:r w:rsidR="000C6C5A" w:rsidRPr="005440D4">
        <w:rPr>
          <w:noProof/>
        </w:rPr>
        <w:t xml:space="preserve"> — </w:t>
      </w:r>
      <w:r w:rsidR="00EB2276" w:rsidRPr="005440D4">
        <w:rPr>
          <w:noProof/>
        </w:rPr>
        <w:t>будут совершенно различны, ибо внешнее определяется внутренним.</w:t>
      </w:r>
    </w:p>
    <w:p w:rsidR="00E8769F" w:rsidRPr="005440D4" w:rsidRDefault="00E8769F" w:rsidP="00EB2276">
      <w:pPr>
        <w:rPr>
          <w:noProof/>
        </w:rPr>
      </w:pPr>
    </w:p>
    <w:p w:rsidR="00E8769F" w:rsidRPr="005440D4" w:rsidRDefault="00537943" w:rsidP="00EB2276">
      <w:pPr>
        <w:rPr>
          <w:noProof/>
        </w:rPr>
      </w:pPr>
      <w:r w:rsidRPr="005440D4">
        <w:rPr>
          <w:rFonts w:cs="Arial"/>
          <w:b/>
          <w:noProof/>
          <w:szCs w:val="28"/>
        </w:rPr>
        <w:t xml:space="preserve">1955 г. </w:t>
      </w:r>
      <w:r w:rsidR="00EB2276" w:rsidRPr="005440D4">
        <w:rPr>
          <w:b/>
          <w:noProof/>
        </w:rPr>
        <w:t>306.</w:t>
      </w:r>
      <w:r w:rsidR="00645B8C" w:rsidRPr="005440D4">
        <w:rPr>
          <w:b/>
          <w:noProof/>
        </w:rPr>
        <w:t xml:space="preserve"> </w:t>
      </w:r>
      <w:r w:rsidR="00EB2276" w:rsidRPr="005440D4">
        <w:rPr>
          <w:b/>
          <w:noProof/>
        </w:rPr>
        <w:t>(Июнь 9).</w:t>
      </w:r>
      <w:r w:rsidR="00EB2276" w:rsidRPr="005440D4">
        <w:rPr>
          <w:noProof/>
        </w:rPr>
        <w:t xml:space="preserve"> Считаю нужным сказать, что Близость Моя небрежением не удерживается. Так же и во всем остальном, касающемся Дел Моих, рвение надо усилить. Не в Пралайе сознания причина, но глубже. Всего труднее устоять перед концом. Можно даже спросить себя: «Устою ли? Не засорит ли глаза пыль? И червь сомнения не заползет ли в сердце?» Надо спросить и надо подумать. Близится, близится время, и потому так тяжко.</w:t>
      </w:r>
    </w:p>
    <w:p w:rsidR="00E8769F" w:rsidRPr="005440D4" w:rsidRDefault="00E8769F" w:rsidP="00EB2276">
      <w:pPr>
        <w:rPr>
          <w:noProof/>
        </w:rPr>
      </w:pPr>
    </w:p>
    <w:p w:rsidR="00E8769F" w:rsidRPr="005440D4" w:rsidRDefault="006A7C9D" w:rsidP="00EB2276">
      <w:pPr>
        <w:rPr>
          <w:noProof/>
        </w:rPr>
      </w:pPr>
      <w:r w:rsidRPr="005440D4">
        <w:rPr>
          <w:rFonts w:cs="Arial"/>
          <w:b/>
          <w:noProof/>
          <w:szCs w:val="28"/>
        </w:rPr>
        <w:t xml:space="preserve">1955 г. </w:t>
      </w:r>
      <w:r w:rsidR="00EB2276" w:rsidRPr="005440D4">
        <w:rPr>
          <w:b/>
          <w:noProof/>
        </w:rPr>
        <w:t>307.</w:t>
      </w:r>
      <w:r w:rsidR="00645B8C" w:rsidRPr="005440D4">
        <w:rPr>
          <w:b/>
          <w:noProof/>
        </w:rPr>
        <w:t xml:space="preserve"> </w:t>
      </w:r>
      <w:r w:rsidR="00EB2276" w:rsidRPr="005440D4">
        <w:rPr>
          <w:b/>
          <w:noProof/>
        </w:rPr>
        <w:t>(Июнь 10).</w:t>
      </w:r>
      <w:r w:rsidR="00EB2276" w:rsidRPr="005440D4">
        <w:rPr>
          <w:noProof/>
        </w:rPr>
        <w:t xml:space="preserve"> Каждый раз, когда вспыхивает сознание новым приливом света, Радуется Учитель. Он Следит за жизнью духа близких Ему. Сознание не терпит одного</w:t>
      </w:r>
      <w:r w:rsidR="000C6C5A" w:rsidRPr="005440D4">
        <w:rPr>
          <w:noProof/>
        </w:rPr>
        <w:t xml:space="preserve"> — </w:t>
      </w:r>
      <w:r w:rsidR="00EB2276" w:rsidRPr="005440D4">
        <w:rPr>
          <w:noProof/>
        </w:rPr>
        <w:t>насилия, и потому естественный рост считается единственно правильным. Всякий усиленный насильственный рост вызывает неизбежную реакцию, которая уничтожает достигнутое. Потому в этой области надо очень внимательно следить за тем, чтобы ничто насильственное не вторгалось в процесс развития и расширения сознания. Сознание звучит, когда звучать ему время приходит. И мудрость заключается в том, чтобы умело сочетать устремление, постоянство и твердость с явлением Пралайи сознания, с одной стороны, и устранением насилия над собою, с другой. Это применяется и к себе, и к окружающим, и близким. Насилие в области духа всегда кончается восстанием, и возвращается человек на старое пепелище. Все же главная трудность заключается в практическом применении и понимании пар противоположностей в жизни. Иначе человек будет постоянно барахтаться в сетях противоречий. Надо научиться видеть явление в целом, оба его полюса, не отождествляя себя ни с одним и не привязывая сознание ни к одному, а встав как бы над ним в его середине, в центре нейтральном, ни к одному из полюсов не тяготеющему. Как только человек произносит «Мне это яро нравится, я это люблю, это приятно или неприятно», или что-либо иное, выражающее точку зрения или отношение к одному из полюсов, он тотчас же входит в сферу его влияния и подчиняет себя силе воздействия противоположного полюса. А надо встать над, над двойственностью данного явления, не вовлекая сознание в сферу притяжения какого-либо из его полюсов. Потому и говорится о спокойствии и равновесии, чтобы не качаться от одной крайности к другой. Обратите внимание на то, как жизнь обывателя проходит в этих качаниях и метаниях от одного полюса явлений к другому.</w:t>
      </w:r>
      <w:r w:rsidRPr="005440D4">
        <w:rPr>
          <w:noProof/>
        </w:rPr>
        <w:t xml:space="preserve"> </w:t>
      </w:r>
      <w:r w:rsidR="00EB2276" w:rsidRPr="005440D4">
        <w:rPr>
          <w:noProof/>
        </w:rPr>
        <w:t>Сегодня веселы, чтобы печалиться завтра, и сегодня довольны, чтобы завтра же отравлять недовольством пространство. Убирая сознание от полюсов и сосредоточивая его в центре, устанавливаем равновесие духа, столь необходимое для продвижения. Не может птица лететь одним крылом, нужны оба при наличии центра равновесия. Все сказано, все это уже известно, но, к сожалению, не применено и потому нуждается в повторении и углублении. В каждом отдельном случае человек видит лишь один полюс явления, совершенно забывая о другом. И в этом ошибка. Мышление оказывается связанным и односторонним. Говорят о наказании и расплате за дурные деяния, забывая, что наказания нет, есть лишь другой полюс явления, о котором люди забывают, погружаясь в сферу его противоположения. Если вы хотите чего-то избежать или что-то от себя отстранить, избегайте и отстраняйте не то, что хотите, но его противоположный полюс. Способность кармой управить зависит от этого. Посмотрите на стоящих у стены плача. Они что-то потеряли. Но было время, когда вложили они сердце свое в потерянное и радовались ему ровно настолько, насколько ныне горюют. Радости малые, радости земные, радости преходящие, все вы о двух концах: на одном</w:t>
      </w:r>
      <w:r w:rsidR="000C6C5A" w:rsidRPr="005440D4">
        <w:rPr>
          <w:noProof/>
        </w:rPr>
        <w:t xml:space="preserve"> — </w:t>
      </w:r>
      <w:r w:rsidR="00EB2276" w:rsidRPr="005440D4">
        <w:rPr>
          <w:noProof/>
        </w:rPr>
        <w:t>радость, на другом</w:t>
      </w:r>
      <w:r w:rsidR="000C6C5A" w:rsidRPr="005440D4">
        <w:rPr>
          <w:noProof/>
        </w:rPr>
        <w:t xml:space="preserve"> — </w:t>
      </w:r>
      <w:r w:rsidR="00EB2276" w:rsidRPr="005440D4">
        <w:rPr>
          <w:noProof/>
        </w:rPr>
        <w:t>горе. И мечутся люди в постоянном движении и суете от одного к другому. Не радуйтесь и не горюйте, не смейтесь и не плачьте, не предавайтесь бесконечным и непрестанным колебаниям астрала, и радость ваша да будет совершенна, то есть поверх полюсности низшей оболочки. В ней</w:t>
      </w:r>
      <w:r w:rsidR="000C6C5A" w:rsidRPr="005440D4">
        <w:rPr>
          <w:noProof/>
        </w:rPr>
        <w:t xml:space="preserve"> — </w:t>
      </w:r>
      <w:r w:rsidR="00EB2276" w:rsidRPr="005440D4">
        <w:rPr>
          <w:noProof/>
        </w:rPr>
        <w:t>обман Майи. Радостно встречая ее волны, розово-приятные, обрекаем себя на нерадостность их теневой стороны. Поймите сущность прельщения Майи, затемняющей видимость другого, неизбежного полюса. Почему люди так охотно идут в эти сети! Не потому ли, что видят не дальше глаз и чуют не дальше носа? Надо силы в себе найти не поддаваться иллюзии момента и заставить себя усмотреть тень, стоящую за ним и им вызываемую к жизни. Всем хочется кататься, и все забывают, что кататься можно, но лишь при условии, если возить и саночки. А сколько жалоб и причитаний сопровождают этот процесс. Выход</w:t>
      </w:r>
      <w:r w:rsidR="000C6C5A" w:rsidRPr="005440D4">
        <w:rPr>
          <w:noProof/>
        </w:rPr>
        <w:t xml:space="preserve"> — </w:t>
      </w:r>
      <w:r w:rsidR="00EB2276" w:rsidRPr="005440D4">
        <w:rPr>
          <w:noProof/>
        </w:rPr>
        <w:t>в отказе от добровольно наложенной на себя слепоты, не желающей видеть вещь в целом: и причину и следствие, и начало и конец, печаль</w:t>
      </w:r>
      <w:r w:rsidR="000C6C5A" w:rsidRPr="005440D4">
        <w:rPr>
          <w:noProof/>
        </w:rPr>
        <w:t xml:space="preserve"> — </w:t>
      </w:r>
      <w:r w:rsidR="00EB2276" w:rsidRPr="005440D4">
        <w:rPr>
          <w:noProof/>
        </w:rPr>
        <w:t>в радости, шипы</w:t>
      </w:r>
      <w:r w:rsidR="000C6C5A" w:rsidRPr="005440D4">
        <w:rPr>
          <w:noProof/>
        </w:rPr>
        <w:t xml:space="preserve"> — </w:t>
      </w:r>
      <w:r w:rsidR="00EB2276" w:rsidRPr="005440D4">
        <w:rPr>
          <w:noProof/>
        </w:rPr>
        <w:t>у роз. Видя снег, знают, что будет лето, и грозу</w:t>
      </w:r>
      <w:r w:rsidR="000C6C5A" w:rsidRPr="005440D4">
        <w:rPr>
          <w:noProof/>
        </w:rPr>
        <w:t xml:space="preserve"> — </w:t>
      </w:r>
      <w:r w:rsidR="00EB2276" w:rsidRPr="005440D4">
        <w:rPr>
          <w:noProof/>
        </w:rPr>
        <w:t>что она пройдет, но в жизни своей наличия закона полюсности не усматривают и продолжают оставаться рабами двойственных преходящих явлений.</w:t>
      </w:r>
    </w:p>
    <w:p w:rsidR="00E8769F" w:rsidRPr="005440D4" w:rsidRDefault="00E8769F" w:rsidP="00EB2276">
      <w:pPr>
        <w:rPr>
          <w:noProof/>
        </w:rPr>
      </w:pPr>
    </w:p>
    <w:p w:rsidR="00E8769F" w:rsidRPr="005440D4" w:rsidRDefault="0071244D" w:rsidP="00EB2276">
      <w:pPr>
        <w:rPr>
          <w:noProof/>
        </w:rPr>
      </w:pPr>
      <w:r w:rsidRPr="005440D4">
        <w:rPr>
          <w:rFonts w:cs="Arial"/>
          <w:b/>
          <w:noProof/>
          <w:szCs w:val="28"/>
        </w:rPr>
        <w:t xml:space="preserve">1955 г. </w:t>
      </w:r>
      <w:r w:rsidR="00EB2276" w:rsidRPr="005440D4">
        <w:rPr>
          <w:b/>
          <w:noProof/>
        </w:rPr>
        <w:t>308.</w:t>
      </w:r>
      <w:r w:rsidR="00645B8C" w:rsidRPr="005440D4">
        <w:rPr>
          <w:noProof/>
        </w:rPr>
        <w:t xml:space="preserve"> </w:t>
      </w:r>
      <w:r w:rsidR="00EB2276" w:rsidRPr="005440D4">
        <w:rPr>
          <w:noProof/>
        </w:rPr>
        <w:t>Так, начнем борьбу с иллюзиями двойственности, встречая в полном равновесии явления приятного, светлого, положительного полюса, не зажигаясь ими, не приходя в телячий восторг, не умиляясь и не радуясь слишком, дабы силу противоположного полюса в самом зародыше его возникновения парализовать. Так же спокойно и твердо встретим и то, что породили ранее приятием полюса приятности.</w:t>
      </w:r>
    </w:p>
    <w:p w:rsidR="00E8769F" w:rsidRPr="005440D4" w:rsidRDefault="00E8769F" w:rsidP="00EB2276">
      <w:pPr>
        <w:rPr>
          <w:noProof/>
        </w:rPr>
      </w:pPr>
    </w:p>
    <w:p w:rsidR="00E8769F" w:rsidRPr="005440D4" w:rsidRDefault="0071244D" w:rsidP="00EB2276">
      <w:pPr>
        <w:rPr>
          <w:noProof/>
        </w:rPr>
      </w:pPr>
      <w:r w:rsidRPr="005440D4">
        <w:rPr>
          <w:rFonts w:cs="Arial"/>
          <w:b/>
          <w:noProof/>
          <w:szCs w:val="28"/>
        </w:rPr>
        <w:t xml:space="preserve">1955 г. </w:t>
      </w:r>
      <w:r w:rsidR="00EB2276" w:rsidRPr="005440D4">
        <w:rPr>
          <w:b/>
          <w:noProof/>
        </w:rPr>
        <w:t>309.</w:t>
      </w:r>
      <w:r w:rsidR="00645B8C" w:rsidRPr="005440D4">
        <w:rPr>
          <w:noProof/>
        </w:rPr>
        <w:t xml:space="preserve"> </w:t>
      </w:r>
      <w:r w:rsidR="00EB2276" w:rsidRPr="005440D4">
        <w:rPr>
          <w:noProof/>
        </w:rPr>
        <w:t>Раз и навсегда решает человек что-либо делать или чего-либо не делать. Силу бесповоротного решения можно в себе воспитать, и тогда не нужны повторные усилия для выполнения данной себе задачи. Обеты и обещания</w:t>
      </w:r>
      <w:r w:rsidR="000C6C5A" w:rsidRPr="005440D4">
        <w:rPr>
          <w:noProof/>
        </w:rPr>
        <w:t xml:space="preserve"> — </w:t>
      </w:r>
      <w:r w:rsidR="00EB2276" w:rsidRPr="005440D4">
        <w:rPr>
          <w:noProof/>
        </w:rPr>
        <w:t>иная форма того же. Многое облегчает решение, принятое бесповоротно. Сколько освобождается сил и времени и сколько бесплодной борьбы с самим собой избегается. Одно могучее усилие воли</w:t>
      </w:r>
      <w:r w:rsidR="000C6C5A" w:rsidRPr="005440D4">
        <w:rPr>
          <w:noProof/>
        </w:rPr>
        <w:t xml:space="preserve"> — </w:t>
      </w:r>
      <w:r w:rsidR="00EB2276" w:rsidRPr="005440D4">
        <w:rPr>
          <w:noProof/>
        </w:rPr>
        <w:t>и будущее решено. Знаете, как мучаются и терзаются люди половинчатым мышлением. Знаете, сколько вреда от этого происходит. Приказ всего сознания, не могущий быть нарушенным ни при каких условиях, определяет линию поведения. Но надо уметь себе приказать, но надо научиться слушаться своего приказа. Надо, надо научиться держать в полном повиновении и подчинении оболочки свои. Господин</w:t>
      </w:r>
      <w:r w:rsidR="000C6C5A" w:rsidRPr="005440D4">
        <w:rPr>
          <w:noProof/>
        </w:rPr>
        <w:t xml:space="preserve"> — </w:t>
      </w:r>
      <w:r w:rsidR="00EB2276" w:rsidRPr="005440D4">
        <w:rPr>
          <w:noProof/>
        </w:rPr>
        <w:t>я, а они</w:t>
      </w:r>
      <w:r w:rsidR="000C6C5A" w:rsidRPr="005440D4">
        <w:rPr>
          <w:noProof/>
        </w:rPr>
        <w:t xml:space="preserve"> — </w:t>
      </w:r>
      <w:r w:rsidR="00EB2276" w:rsidRPr="005440D4">
        <w:rPr>
          <w:noProof/>
        </w:rPr>
        <w:t>мои слуги. Я</w:t>
      </w:r>
      <w:r w:rsidR="000C6C5A" w:rsidRPr="005440D4">
        <w:rPr>
          <w:noProof/>
        </w:rPr>
        <w:t xml:space="preserve"> — </w:t>
      </w:r>
      <w:r w:rsidR="00EB2276" w:rsidRPr="005440D4">
        <w:rPr>
          <w:noProof/>
        </w:rPr>
        <w:t>начальник, они</w:t>
      </w:r>
      <w:r w:rsidR="000C6C5A" w:rsidRPr="005440D4">
        <w:rPr>
          <w:noProof/>
        </w:rPr>
        <w:t xml:space="preserve"> — </w:t>
      </w:r>
      <w:r w:rsidR="00EB2276" w:rsidRPr="005440D4">
        <w:rPr>
          <w:noProof/>
        </w:rPr>
        <w:t>подчиненные. Тело мое</w:t>
      </w:r>
      <w:r w:rsidR="000C6C5A" w:rsidRPr="005440D4">
        <w:rPr>
          <w:noProof/>
        </w:rPr>
        <w:t xml:space="preserve"> — </w:t>
      </w:r>
      <w:r w:rsidR="00EB2276" w:rsidRPr="005440D4">
        <w:rPr>
          <w:noProof/>
        </w:rPr>
        <w:t>слуга мой. Все тела</w:t>
      </w:r>
      <w:r w:rsidR="000C6C5A" w:rsidRPr="005440D4">
        <w:rPr>
          <w:noProof/>
        </w:rPr>
        <w:t xml:space="preserve"> — </w:t>
      </w:r>
      <w:r w:rsidR="00EB2276" w:rsidRPr="005440D4">
        <w:rPr>
          <w:noProof/>
        </w:rPr>
        <w:t>слуги, а я их властелин. Мне служат. Мне Космосом назначены служить и мне подчиняться. Велика власть человека над ними, если осознана. Или они властвуют над человеком, или он ими владеет. Кругом</w:t>
      </w:r>
      <w:r w:rsidR="000C6C5A" w:rsidRPr="005440D4">
        <w:rPr>
          <w:noProof/>
        </w:rPr>
        <w:t xml:space="preserve"> — </w:t>
      </w:r>
      <w:r w:rsidR="00EB2276" w:rsidRPr="005440D4">
        <w:rPr>
          <w:noProof/>
        </w:rPr>
        <w:t>рабы ходячие, им подчиненные. Вот плачут, хохочут, терзаются, мучаются, горюют, в рабстве беспросветном своем у своих собственных оболочек пребывая. Сидят в экипаже трое и погоняют загнанного измученного коня. И не конь это, а человек, погоняемый своими оболочками. Куда загонят они его? Не в пропасть ли? Не лучше ли их впрячь, а самому сесть на экипаж и крепко взять в руки вожжи и кнут</w:t>
      </w:r>
      <w:r w:rsidR="000C6C5A" w:rsidRPr="005440D4">
        <w:rPr>
          <w:noProof/>
        </w:rPr>
        <w:t xml:space="preserve"> — </w:t>
      </w:r>
      <w:r w:rsidR="00EB2276" w:rsidRPr="005440D4">
        <w:rPr>
          <w:noProof/>
        </w:rPr>
        <w:t>пусть везут. Это их дело</w:t>
      </w:r>
      <w:r w:rsidR="000C6C5A" w:rsidRPr="005440D4">
        <w:rPr>
          <w:noProof/>
        </w:rPr>
        <w:t xml:space="preserve"> — </w:t>
      </w:r>
      <w:r w:rsidR="00EB2276" w:rsidRPr="005440D4">
        <w:rPr>
          <w:noProof/>
        </w:rPr>
        <w:t>возить, то есть быть носителями духа человека и исполнителями его воли. Как же можно осознать свою власть над ними, если она не применена и не использована в жизни. Она дана, но ее надо взять. Сперва осознать, а потом взять. И будут повиноваться они беспрекословно. Сколько подвигов совершал человек, их себе подчинивший! Все героические деяния были возможны лишь при условии господства и власти над собою и подчинения трех, и особенно когда была призвана к действию энергия психическая. Непротивленчество произволу своих оболочек надо оставить. Нет более вредного и пагубного положения, нежели эта губительная распущенность оболочек. Не рабов, но победителей Хочу видеть среди избранных Мною. Их Признаю среди победивших.</w:t>
      </w:r>
    </w:p>
    <w:p w:rsidR="00E8769F" w:rsidRPr="005440D4" w:rsidRDefault="00E8769F" w:rsidP="00EB2276">
      <w:pPr>
        <w:rPr>
          <w:noProof/>
        </w:rPr>
      </w:pPr>
    </w:p>
    <w:p w:rsidR="00EB2276" w:rsidRPr="005440D4" w:rsidRDefault="005C2BE7" w:rsidP="00EB2276">
      <w:pPr>
        <w:rPr>
          <w:noProof/>
        </w:rPr>
      </w:pPr>
      <w:r w:rsidRPr="005440D4">
        <w:rPr>
          <w:rFonts w:cs="Arial"/>
          <w:b/>
          <w:noProof/>
          <w:szCs w:val="28"/>
        </w:rPr>
        <w:t xml:space="preserve">1955 г. </w:t>
      </w:r>
      <w:r w:rsidR="00EB2276" w:rsidRPr="005440D4">
        <w:rPr>
          <w:b/>
          <w:noProof/>
        </w:rPr>
        <w:t>310.</w:t>
      </w:r>
      <w:r w:rsidR="00645B8C" w:rsidRPr="005440D4">
        <w:rPr>
          <w:b/>
          <w:noProof/>
        </w:rPr>
        <w:t xml:space="preserve"> </w:t>
      </w:r>
      <w:r w:rsidR="00EB2276" w:rsidRPr="005440D4">
        <w:rPr>
          <w:b/>
          <w:noProof/>
        </w:rPr>
        <w:t>(Июнь 11).</w:t>
      </w:r>
      <w:r w:rsidR="00EB2276" w:rsidRPr="005440D4">
        <w:rPr>
          <w:noProof/>
        </w:rPr>
        <w:t xml:space="preserve"> Примите свидетельство скорого Прихода и будьте готовы к нему. Пусть эта готовность выразится в том, что дела текущего дня уже не будут более заслонять наиглавнейшее, ради которого происходит переустройство мира. Ведь все происходящее не ради себя происходит, но ради цели великой. Беря короткие следствия коротких причин и делая их самоцелью мировых сдвигов, совершаем большую ошибку. Не для того произошли сдвиги народов и карта Земли изменилась, чтобы курица была в супе у каждого, но для того, чтобы пробудился дух человеческий и открылись очи души к вещам, доселе отрицаемым. Учение Духа было забыто и умерло под наслоениями дел земных, преходящих, и непреходящему в преходящем места уже не осталось. Ныне Иду в мир Основы вечной Истины утвердить снова. И знающие должны встретить Меня, Идущего, в полной готовности. Если же будут Меня ожидать и если же встретят Меня, ослепленные по-прежнему миражем вещей преходящих и ярых, в ослеплении текущих в забвении дней, то, будучи слепы, Меня не увидят и, даже увидев, не признают Меня. Так могут оказаться все ожидания их напрасными. Явлюсь для сердец, не ослепших к явлениям духа. И если вам, знающим, трудно и слепо среди мелькающих осколков событий текущего времени, то каково же им, незнающим? Крепко держитесь Меня среди вихрей и Хаоса стихий, вышедших из своих берегов. Незыблема и устойчива лишь скала Иерархии. Все остальное колеблется, трепещет, меняет очертания и формы и не являет устойчивост</w:t>
      </w:r>
      <w:r w:rsidR="00AA4F36" w:rsidRPr="005440D4">
        <w:rPr>
          <w:noProof/>
        </w:rPr>
        <w:t>и. Не думайте опереться на что-</w:t>
      </w:r>
      <w:r w:rsidR="00EB2276" w:rsidRPr="005440D4">
        <w:rPr>
          <w:noProof/>
        </w:rPr>
        <w:t>либо внешнее. Опора ушла из-под ног в делах человеческих мира. Ставка на устойчивость и прочность дел человеческих бита. Думали ли они, воображающие, что в их руках рычаги управления судьбою народов, что события так обернутся, и притом совсем не в их пользу. Думали ли, что проснувшиеся народы из-под их власти уйдут и сами станут строить свое будущее. Думали ли, собирая горы золота, что и без него начнет мощно строиться новая жизнь и Новый Мир и что ставка на кровопролитие тоже будет бита. Еще немного, еще очень недолго осталось вам ждать, и знамя Майтрейи, знамя Владыки Ведущего мощно и победно подымется над миром. И взоры народов обратятся к Нему, Свет излучающему на Землю в могучих разрядах энергий огненных. Близится, близится время, близятся, близятся сроки Мною заповеданному свершиться. И вы, во дни мрака ко Мне подошедшие, знайте, что Свет впереди и светел и радостен удел ваш. Свидетелями станете полной, окончательной, явной и зримой сияющей победы Владыки. И вас Призову Слово Мое передать народам. Кончатся дни тяжких антагонистических токов, давящая тяжесть с плеч ваших будет снята. Познаете радость Служения в условиях полной нейтрализации воинствующей тьмы. И как было время, когда в руках ее служителей была власть вершить дела, точно так же отнята она будет от них и передана в светлые руки. И перекованы будут мечи на орала. И не во имя войны, но во имя мира приложит человечество энергии свои и начнет строительство светлое, строительство новое, строительство Нового Неба и Новой Земли. Быть тому надлежит. Уберем всех, кто станет на пути осуществления Моих предначертаний. Меч занесенный не промедлит над упорствующими, как бы высоко в глазах людей они ни стояли и какими бы недосягаемыми ни казались. Недосягаемы они для людей. Но кто же и что же сможет защитить их от меча Моего Духа? Вредящих и упорствующих Поражу, как был поражен их хозяин. Воля Превышней исполнена будет. Будет мир на Земле и господство духа, и будет едино стадо. Я, Шамбалы Владыка, Свидетельствую через сына Моего о том, чему скоро свершиться надлежит. В вере, в защите и заботе Моей будьте покойны. И перед наступлением Великого Срока особенно в них утвердитесь, ибо волны явлений потрясут мир и растеряются люди. Утверждена будет мощь Иерархии Света на малых умах, на спящих и отрицателях. Народы преклонятся перед мощью. Так начнется Эпоха Шамбалы</w:t>
      </w:r>
      <w:r w:rsidR="000C6C5A" w:rsidRPr="005440D4">
        <w:rPr>
          <w:noProof/>
        </w:rPr>
        <w:t xml:space="preserve"> — </w:t>
      </w:r>
      <w:r w:rsidR="00EB2276" w:rsidRPr="005440D4">
        <w:rPr>
          <w:noProof/>
        </w:rPr>
        <w:t>новая огненная Эра человечества.</w:t>
      </w:r>
    </w:p>
    <w:p w:rsidR="00745A61" w:rsidRPr="005440D4" w:rsidRDefault="00745A61" w:rsidP="00EB2276">
      <w:pPr>
        <w:rPr>
          <w:noProof/>
        </w:rPr>
      </w:pPr>
    </w:p>
    <w:p w:rsidR="00E8769F" w:rsidRPr="005440D4" w:rsidRDefault="00EB2276" w:rsidP="00745A61">
      <w:pPr>
        <w:pStyle w:val="Quote"/>
        <w:rPr>
          <w:noProof/>
        </w:rPr>
      </w:pPr>
      <w:r w:rsidRPr="005440D4">
        <w:rPr>
          <w:noProof/>
        </w:rPr>
        <w:t>Видел близко во сне Матерь</w:t>
      </w:r>
      <w:r w:rsidR="00DA74B8" w:rsidRPr="005440D4">
        <w:rPr>
          <w:rStyle w:val="FootnoteReference"/>
          <w:noProof/>
        </w:rPr>
        <w:footnoteReference w:id="10"/>
      </w:r>
      <w:r w:rsidRPr="005440D4">
        <w:rPr>
          <w:noProof/>
        </w:rPr>
        <w:t xml:space="preserve"> 9-го июня. Сегодня видел при Общении целую вереницу лиц.</w:t>
      </w:r>
    </w:p>
    <w:p w:rsidR="00E8769F" w:rsidRPr="005440D4" w:rsidRDefault="00866357" w:rsidP="00EB2276">
      <w:pPr>
        <w:rPr>
          <w:noProof/>
        </w:rPr>
      </w:pPr>
      <w:r w:rsidRPr="005440D4">
        <w:rPr>
          <w:rFonts w:cs="Arial"/>
          <w:b/>
          <w:noProof/>
          <w:szCs w:val="28"/>
        </w:rPr>
        <w:t xml:space="preserve">1955 г. </w:t>
      </w:r>
      <w:r w:rsidR="00EB2276" w:rsidRPr="005440D4">
        <w:rPr>
          <w:b/>
          <w:noProof/>
        </w:rPr>
        <w:t>311.</w:t>
      </w:r>
      <w:r w:rsidR="00645B8C" w:rsidRPr="005440D4">
        <w:rPr>
          <w:noProof/>
        </w:rPr>
        <w:t xml:space="preserve"> </w:t>
      </w:r>
      <w:r w:rsidR="00EB2276" w:rsidRPr="005440D4">
        <w:rPr>
          <w:noProof/>
        </w:rPr>
        <w:t>Сын Мой, когда чуешь Близость Владыки, отвечай на нее полнострунно. Ценится полный аккорд, полнозвучание, или полная ответность. Ты хочешь преуспеть. Иди по линии звучания сердца, не чужого, но своего собственного. Плясать под чужую дудку кому интересно? Но звучать сокровенными струнами сердца на Лучи Владыки Света будет глубочайшей мистерией жизни. Самоцветы Ценим. Много их, распевающих чужие рулады, но самоцветов мало. Ценим Индивидуальность духа. Быть как все</w:t>
      </w:r>
      <w:r w:rsidR="000C6C5A" w:rsidRPr="005440D4">
        <w:rPr>
          <w:noProof/>
        </w:rPr>
        <w:t xml:space="preserve"> — </w:t>
      </w:r>
      <w:r w:rsidR="00EB2276" w:rsidRPr="005440D4">
        <w:rPr>
          <w:noProof/>
        </w:rPr>
        <w:t>нехитрая штука. Но ярко светить светом своим, неповторяемым и своеобразным, зажженным Лучами Владыки, будет решением правильным. Конечно, одного решения мало, нужны накопления. Созвучать может лишь дух созвучный. Созвучие вырабатывается многими жизнями и длительной совместной работой. Оно является основою Права Космического. Мне созвучащие близки Иерархии Света. Когда Говорю о созвучии, Имею в виду Высший Закон. Волны Света стремятся над миром. Им созвучать</w:t>
      </w:r>
      <w:r w:rsidR="000C6C5A" w:rsidRPr="005440D4">
        <w:rPr>
          <w:noProof/>
        </w:rPr>
        <w:t xml:space="preserve"> — </w:t>
      </w:r>
      <w:r w:rsidR="00EB2276" w:rsidRPr="005440D4">
        <w:rPr>
          <w:noProof/>
        </w:rPr>
        <w:t>чудо. И близки, и доступны, но не всем. Доступны имеющим право. Но даже и позавидовать нельзя, ибо много трудов и усилий приложено было и много заплачено. Завидующий</w:t>
      </w:r>
      <w:r w:rsidR="000C6C5A" w:rsidRPr="005440D4">
        <w:rPr>
          <w:noProof/>
        </w:rPr>
        <w:t xml:space="preserve"> — </w:t>
      </w:r>
      <w:r w:rsidR="00EB2276" w:rsidRPr="005440D4">
        <w:rPr>
          <w:noProof/>
        </w:rPr>
        <w:t>это хотящий получить, не имея на то права, не заплативший и не приложивший трудов, то есть узурпатор в потенциале. Много и таких. Потому зависть к умеющему звучать на Зов Владыки несостоятельна. Также нельзя завидовать Близости. Можно ее желать, можно к ней стремиться, можно ее высоко ценить в другом, но завидовать нельзя. Это чувство в этой области показывает полное непонимание Основ. Близость ко Мне никто заступить не может, ибо Знаю, и Вижу, и Вплетаю звенья удачи в цепь счастья, связующую нас. Каждая мысль обо Мне нити Света подобна, протянутой из настоящего или прошлого в бесконечность будущего. Из нитей сплетается крепкий канат, который разорвать уже ничто не в состоянии. Разорвать желающих много. И разорвали бы, если бы могли. Но Я Охраняю нити Света Лучами Моими. Нити Света, в пространство устремленные, Охраняю Лучами, вибрирующими счастьем. Придет время, и оно близко, когда сила Лучей станет явной</w:t>
      </w:r>
      <w:r w:rsidR="000C6C5A" w:rsidRPr="005440D4">
        <w:rPr>
          <w:noProof/>
        </w:rPr>
        <w:t xml:space="preserve"> — </w:t>
      </w:r>
      <w:r w:rsidR="00EB2276" w:rsidRPr="005440D4">
        <w:rPr>
          <w:noProof/>
        </w:rPr>
        <w:t>и Моих, и твоих, тобой преломленных в созвучии. Так среди мрака земного надземное сияние утверждается, и не на одну жизнь, но навсегда. Владыка Приходит навсегда, в сердце человеческое Приходит, чтобы никогда уже больше его не Оставить. В любящем преданном сердце</w:t>
      </w:r>
      <w:r w:rsidR="00E375F1" w:rsidRPr="005440D4">
        <w:rPr>
          <w:noProof/>
        </w:rPr>
        <w:t xml:space="preserve"> </w:t>
      </w:r>
      <w:r w:rsidR="00EB2276" w:rsidRPr="005440D4">
        <w:rPr>
          <w:noProof/>
        </w:rPr>
        <w:t>Может Владыка Обитель Свою создавать. Зову всех. Все придите. Свет всем. Что же вы медлите и ждете, когда врата Света открываются для всех, взыскующих его? И почему вы, сидящие там, отворачиваетесь от Меня? Разве вы от тьмы? Лишь тьма и служители ее Меня не приемлют. Но явно или тайно, знаемо или незнаемо проникают Лучи Мои в сердца светозвучные. Число их растет. Их становится больше. Много, много их, уже сослужащих Мне, не зная Меня. Не знают до срока. Признают, когда пробьет Час, Час близкий, последний, решающий судьбы духа.</w:t>
      </w:r>
    </w:p>
    <w:p w:rsidR="00E8769F" w:rsidRPr="005440D4" w:rsidRDefault="00E8769F" w:rsidP="00EB2276">
      <w:pPr>
        <w:rPr>
          <w:noProof/>
        </w:rPr>
      </w:pPr>
    </w:p>
    <w:p w:rsidR="00E8769F" w:rsidRPr="005440D4" w:rsidRDefault="00E375F1" w:rsidP="00EB2276">
      <w:pPr>
        <w:rPr>
          <w:noProof/>
        </w:rPr>
      </w:pPr>
      <w:r w:rsidRPr="005440D4">
        <w:rPr>
          <w:rFonts w:cs="Arial"/>
          <w:b/>
          <w:noProof/>
          <w:szCs w:val="28"/>
        </w:rPr>
        <w:t xml:space="preserve">1955 г. </w:t>
      </w:r>
      <w:r w:rsidR="00EB2276" w:rsidRPr="005440D4">
        <w:rPr>
          <w:b/>
          <w:noProof/>
        </w:rPr>
        <w:t>312.</w:t>
      </w:r>
      <w:r w:rsidR="00645B8C" w:rsidRPr="005440D4">
        <w:rPr>
          <w:b/>
          <w:noProof/>
        </w:rPr>
        <w:t xml:space="preserve"> </w:t>
      </w:r>
      <w:r w:rsidR="00EB2276" w:rsidRPr="005440D4">
        <w:rPr>
          <w:b/>
          <w:noProof/>
        </w:rPr>
        <w:t>(Июнь 12).</w:t>
      </w:r>
      <w:r w:rsidR="00EB2276" w:rsidRPr="005440D4">
        <w:rPr>
          <w:noProof/>
        </w:rPr>
        <w:t xml:space="preserve"> Друг Мой, яви достаточно времени для мыслей о встрече. Она состоится. Неужели будешь, как все, приходить и брать, взамен ничего не давая. А ты подумай о том, чтобы принести и дать. Никто не будет думать об этом, а ты будешь. К сыну и требования предъявляются особые, которые другим не по плечу. Но мало того, чтобы принести и дать, надо еще будет заботиться и охранять. Итак, первой мыслью о Матери будет забота. Кто же позаботится и обережет, если не ты? Они придут, чтобы взять, и никто не подойдет с тем, чтобы дать и помочь в выполнении миссии Ее трудной. Подвиг Ее земной закончится кульминацией завершающей, когда придется все силы собрать. Тогда помощь твоя будет особенно нужной. Обережешь, и поддержишь, и усилишь Ее в осознании значимости Ее неповторяемой Индивидуальности. Если от темных противодействий болеют даже Учителя, если осуждения боль и страдания приносят, если горячие поклонники и почитатели могут растерзать, то сколько же понимания и бережности должен явить сын, чтобы нашла Она в нем то, чего не будут иметь окружающие и о чем думать они не будут. Надо стать единственным и незаменимым в огненно-сердечной помощи своей и заботе и все начинания Ее утверждать яро, ибо две сгармонизированные ауры</w:t>
      </w:r>
      <w:r w:rsidR="000C6C5A" w:rsidRPr="005440D4">
        <w:rPr>
          <w:noProof/>
        </w:rPr>
        <w:t xml:space="preserve"> — </w:t>
      </w:r>
      <w:r w:rsidR="00EB2276" w:rsidRPr="005440D4">
        <w:rPr>
          <w:noProof/>
        </w:rPr>
        <w:t>огромная сила. О себе придется забыть. Придется стать ярым исполнителем Ее указаний, то есть воли Моей, ибо Она и Я</w:t>
      </w:r>
      <w:r w:rsidR="000C6C5A" w:rsidRPr="005440D4">
        <w:rPr>
          <w:noProof/>
        </w:rPr>
        <w:t xml:space="preserve"> — </w:t>
      </w:r>
      <w:r w:rsidR="00EB2276" w:rsidRPr="005440D4">
        <w:rPr>
          <w:noProof/>
        </w:rPr>
        <w:t>одно. Так через сына Будем творить, завершая последний период Ее жизни. Ее будешь утверждать пониманием значения последнего Поручения. Став незаменимым и не таким, как берущие, станешь всех ближе, ибо будет в тебе нужда и необходимость. Не может аура долго выдерживать берущих, ибо истощают силы, но с тем, кто дает, хочется быть без конца. Лучше быть дающим, всегда лучше, ибо дающий получает от Самого Владыки. А Ее надо оберечь. И после большой раздачи в тебе будет находить отдых и восстановление сил. Сумей подняться до понимания роли своей и не нарушь неразумием или настроениями даваемого Мною тебе Поручения. В присутствии Ее должен явить высшую степень согласованности, равновесия, простоты и стремления силы свои Ей отдать для поддержки. Думают, что лишь слабые нуждаются в поддержке и помощи, но это неверно: там, где огромен расход энергии огненной, там помощь и поддержка особенно сильно нужны. Тебе Говорю, и ты знаешь, и будешь Ей незаменимым помощником, дающим всегда и ничего не требующим взамен. Твоею заботою будешь сурово и сознательно поляризовать всю сущность свою на волне даяния и Служения, когда с Нею. Ей будешь давать и Ей служить. Ответственность за выполнение этого Поручения будешь нести передо Мною. К Заданию себя готовь, размышляя о сказанном. Учитель Находится в таком состоянии постоянного даяния всегда. Учись Учителю подражать. От Учителя все тоже берут, а ты думай, чтобы и Учителю дать, и пойми, что такая установка сознания будет высшею мерою получения. Каждое даяние, Мне принесенное, воздастся сторицею. Но ты Ее охрани и Ей приучай себя давать, сейчас приучай: и в мыслях, и письмах, и чувствах. Любовь не словами подтверждается, но делами. Возвышая Ее, себя возвысишь. Утверждая Ее, себя утвердишь. Любя Ее, Мне ближе становишься, ибо Мы нераздельны. Планетно-космическое значение Матери Агни Йоги велико. Она есть фокус передачи Наших велений, Наших предначертаний и Учения Нашего. Пойми, что близость к фокусу ко многому обязывает. Ближе тебя не будет никого, потому сумей стать достойным оказываемого тебе доверия. Моего доверия достойным сумей стать. Притягиваемые огненным магнитом Ее духа, люди яро устремятся к Ней. Облегчишь, насколько возможно, часть их приняв на себя. Не тебя учить, как надо давать, ибо знаешь и потому много сможешь помочь Ей, Ее труды разделив. Ее возвышая в глазах людей, будешь утверждать истину, ибо сияние надземное Матери Огненной Йоги будет оценено и зримым лишь в веках. Но Ее утверждая перед людьми, служишь утверждению Света. Но, будучи с Нею, опасайся вставать на ходули. Близость лишь в простоте утверждается. Напыщенность ходульности и превыспренности может хоть кого отвратить. Будь проще с Нею, гармоничен внутренне и светел. Нам душно от людского поклонения. Пойми великую тайну простоты, ибо ею приблизишься к Высочайшему. Некоторые идут путем сложности и запутываются в ее лабиринтах, ты же иди путем простоты, ибо Сказано: «Будьте просты как дети».</w:t>
      </w:r>
    </w:p>
    <w:p w:rsidR="00E8769F" w:rsidRPr="005440D4" w:rsidRDefault="00E8769F" w:rsidP="00EB2276">
      <w:pPr>
        <w:rPr>
          <w:noProof/>
        </w:rPr>
      </w:pPr>
    </w:p>
    <w:p w:rsidR="00E8769F" w:rsidRPr="005440D4" w:rsidRDefault="00E375F1" w:rsidP="00EB2276">
      <w:pPr>
        <w:rPr>
          <w:noProof/>
        </w:rPr>
      </w:pPr>
      <w:r w:rsidRPr="005440D4">
        <w:rPr>
          <w:rFonts w:cs="Arial"/>
          <w:b/>
          <w:noProof/>
          <w:szCs w:val="28"/>
        </w:rPr>
        <w:t xml:space="preserve">1955 г. </w:t>
      </w:r>
      <w:r w:rsidR="00EB2276" w:rsidRPr="005440D4">
        <w:rPr>
          <w:b/>
          <w:noProof/>
        </w:rPr>
        <w:t>313.</w:t>
      </w:r>
      <w:r w:rsidR="00645B8C" w:rsidRPr="005440D4">
        <w:rPr>
          <w:noProof/>
        </w:rPr>
        <w:t xml:space="preserve"> </w:t>
      </w:r>
      <w:r w:rsidR="00EB2276" w:rsidRPr="005440D4">
        <w:rPr>
          <w:noProof/>
        </w:rPr>
        <w:t>Намечается целый ряд событий, неожиданных для мира, но ожиданных Нами и Нами же уготовляемых. Может ли сказать человек, какие цветы вырастут на ниве духа, а Мы Можем, ибо семена Закладывали Мы. Будущее Знаем как следствие порожденных Нами причин. Темные тоже сеяли, но Наши зерна сильнее. Великой Жатвой Назовем время Прихода, ибо все светлое даст свои плоды жизни, а темное</w:t>
      </w:r>
      <w:r w:rsidR="000C6C5A" w:rsidRPr="005440D4">
        <w:rPr>
          <w:noProof/>
        </w:rPr>
        <w:t xml:space="preserve"> — </w:t>
      </w:r>
      <w:r w:rsidR="00EB2276" w:rsidRPr="005440D4">
        <w:rPr>
          <w:noProof/>
        </w:rPr>
        <w:t>смерти. Умрут все, кто вкусит плодов смерти, умрут в духе. Но вкусившие плодов Света будут жить. Энергии огненные, идущие яро, будут восприниматься всеми. Преломленные в сознании, обратятся в силы разрушения или созидания через сердце. И преломивший пожнет во вред или в счастье, в зависимости от угла преломления. Так сердце окажется судьею. Злобное сердце задушит имеющего его, ибо идущие энергии мощны. Так же и светлый и положительный угол преломления космических энергий даст необычайный прилив сил жизни. Потому</w:t>
      </w:r>
      <w:r w:rsidR="00F93EDE" w:rsidRPr="005440D4">
        <w:rPr>
          <w:noProof/>
        </w:rPr>
        <w:t xml:space="preserve"> </w:t>
      </w:r>
      <w:r w:rsidR="00EB2276" w:rsidRPr="005440D4">
        <w:rPr>
          <w:noProof/>
        </w:rPr>
        <w:t>Говорю, что настала пора последняя явить правильный выбор. Разрушители останутся не у дел: им просто не к чему будет приложить темных энергий своих. Вариться в собственном соку яда и злобы опасно, ибо скорпион погибает от собственного яда, когда оказывается в кольце безысходности. Так процветет и будет иметь успех все, что творится во имя созидания, хотя бы успех и казался невозможным. Ныне курс мирового корабля тверд и неуклонен и путь его к Свету. Самое страшное</w:t>
      </w:r>
      <w:r w:rsidR="000C6C5A" w:rsidRPr="005440D4">
        <w:rPr>
          <w:noProof/>
        </w:rPr>
        <w:t xml:space="preserve"> — </w:t>
      </w:r>
      <w:r w:rsidR="00EB2276" w:rsidRPr="005440D4">
        <w:rPr>
          <w:noProof/>
        </w:rPr>
        <w:t>позади. Конечно, очищение потребует жертв, но погибать будут ненужные планете люди. Особенно нужных особо и Охраним и Сломим упорство препятствующих. Быстрота и неожиданность будут сопутствовать переменам и сдвигам. В правление явное Входит Ведущий планету. За Ним</w:t>
      </w:r>
      <w:r w:rsidR="000C6C5A" w:rsidRPr="005440D4">
        <w:rPr>
          <w:noProof/>
        </w:rPr>
        <w:t xml:space="preserve"> — </w:t>
      </w:r>
      <w:r w:rsidR="00EB2276" w:rsidRPr="005440D4">
        <w:rPr>
          <w:noProof/>
        </w:rPr>
        <w:t>Свет-победитель.</w:t>
      </w:r>
    </w:p>
    <w:p w:rsidR="00E8769F" w:rsidRPr="005440D4" w:rsidRDefault="00E8769F" w:rsidP="00EB2276">
      <w:pPr>
        <w:rPr>
          <w:noProof/>
        </w:rPr>
      </w:pPr>
    </w:p>
    <w:p w:rsidR="00E8769F" w:rsidRPr="005440D4" w:rsidRDefault="00F93EDE" w:rsidP="00EB2276">
      <w:pPr>
        <w:rPr>
          <w:noProof/>
        </w:rPr>
      </w:pPr>
      <w:r w:rsidRPr="005440D4">
        <w:rPr>
          <w:rFonts w:cs="Arial"/>
          <w:b/>
          <w:noProof/>
          <w:szCs w:val="28"/>
        </w:rPr>
        <w:t xml:space="preserve">1955 г. </w:t>
      </w:r>
      <w:r w:rsidR="00EB2276" w:rsidRPr="005440D4">
        <w:rPr>
          <w:b/>
          <w:noProof/>
        </w:rPr>
        <w:t>314.</w:t>
      </w:r>
      <w:r w:rsidR="00645B8C" w:rsidRPr="005440D4">
        <w:rPr>
          <w:b/>
          <w:noProof/>
        </w:rPr>
        <w:t xml:space="preserve"> </w:t>
      </w:r>
      <w:r w:rsidR="00EB2276" w:rsidRPr="005440D4">
        <w:rPr>
          <w:b/>
          <w:noProof/>
        </w:rPr>
        <w:t>(Июнь 14).</w:t>
      </w:r>
      <w:r w:rsidR="00EB2276" w:rsidRPr="005440D4">
        <w:rPr>
          <w:noProof/>
        </w:rPr>
        <w:t xml:space="preserve"> Друг Мой, Иерархия непоколебима, но колеблется дух человеческий, приближаясь к ней или удаляясь от нее. Незыблемость Иерархии не зависит от качаний человеческих, но близость к ней</w:t>
      </w:r>
      <w:r w:rsidR="000C6C5A" w:rsidRPr="005440D4">
        <w:rPr>
          <w:noProof/>
        </w:rPr>
        <w:t xml:space="preserve"> — </w:t>
      </w:r>
      <w:r w:rsidR="00EB2276" w:rsidRPr="005440D4">
        <w:rPr>
          <w:noProof/>
        </w:rPr>
        <w:t>зависит. Удаление или приближение совершаются постоянно, и они в руках человека. Правильное действие или поступки и созвучное состояние сознания сближают. Уже Говорил: можно все, но со Мною. Почему же все делается без Меня? Какие такие дела могут быть, из которых исключается Учитель? Ведь если идти по пути исключения, то можно и совсем исключить Учителя из жизни и остаться... с чем? Ведь жизнь осмысленна, когда незримым основанием ее Является Учитель. Убрать основание</w:t>
      </w:r>
      <w:r w:rsidR="000C6C5A" w:rsidRPr="005440D4">
        <w:rPr>
          <w:noProof/>
        </w:rPr>
        <w:t xml:space="preserve"> — </w:t>
      </w:r>
      <w:r w:rsidR="00EB2276" w:rsidRPr="005440D4">
        <w:rPr>
          <w:noProof/>
        </w:rPr>
        <w:t>и все построение жизни окажется на песке, чтобы рушиться от первого шторма. Так, будем утверждать Учителя в жизни ежечасно, дабы голоса Земли не заглушили Его голоса. Оболочки</w:t>
      </w:r>
      <w:r w:rsidR="000C6C5A" w:rsidRPr="005440D4">
        <w:rPr>
          <w:noProof/>
        </w:rPr>
        <w:t xml:space="preserve"> — </w:t>
      </w:r>
      <w:r w:rsidR="00EB2276" w:rsidRPr="005440D4">
        <w:rPr>
          <w:noProof/>
        </w:rPr>
        <w:t>это слуги неверные, постоянно стремящиеся отделиться от своего господина и его предать. Предоставленные самим себе даже на время, яро устремляются они в состояние прежней безответственности и произвола. Им безразличны следствия</w:t>
      </w:r>
      <w:r w:rsidR="000C6C5A" w:rsidRPr="005440D4">
        <w:rPr>
          <w:noProof/>
        </w:rPr>
        <w:t xml:space="preserve"> — </w:t>
      </w:r>
      <w:r w:rsidR="00EB2276" w:rsidRPr="005440D4">
        <w:rPr>
          <w:noProof/>
        </w:rPr>
        <w:t>хоть час, да мой</w:t>
      </w:r>
      <w:r w:rsidR="000C6C5A" w:rsidRPr="005440D4">
        <w:rPr>
          <w:noProof/>
        </w:rPr>
        <w:t xml:space="preserve"> — </w:t>
      </w:r>
      <w:r w:rsidR="00EB2276" w:rsidRPr="005440D4">
        <w:rPr>
          <w:noProof/>
        </w:rPr>
        <w:t>вот логика астрала. Потому узды с них снимать нельзя. Узду следует держать крепко, и чем крепче, тем лучше. Астрал</w:t>
      </w:r>
      <w:r w:rsidR="000C6C5A" w:rsidRPr="005440D4">
        <w:rPr>
          <w:noProof/>
        </w:rPr>
        <w:t xml:space="preserve"> — </w:t>
      </w:r>
      <w:r w:rsidR="00EB2276" w:rsidRPr="005440D4">
        <w:rPr>
          <w:noProof/>
        </w:rPr>
        <w:t>это раб, всегда готовый к возмущению, восстанию и предательству, враг хитрый и коварный, много раз уже предававший тьме своего господина. Не может быть пощады или снисхождения к астралу. Каждое потворство ему и попустительство тотчас же вызывает повторные повышенные и усиленные требования с его стороны. Наркоману надо усиливать дозу наркотика, пьянице</w:t>
      </w:r>
      <w:r w:rsidR="000C6C5A" w:rsidRPr="005440D4">
        <w:rPr>
          <w:noProof/>
        </w:rPr>
        <w:t xml:space="preserve"> — </w:t>
      </w:r>
      <w:r w:rsidR="00EB2276" w:rsidRPr="005440D4">
        <w:rPr>
          <w:noProof/>
        </w:rPr>
        <w:t>вина. Каждая слабость растет и углубляется под давлением его ненасытных требований. Если у человека что-нибудь есть, ему хочется иметь еще, и еще, еще, без конца. Два, десять, двадцать костюмов, домов, без конца</w:t>
      </w:r>
      <w:r w:rsidR="000C6C5A" w:rsidRPr="005440D4">
        <w:rPr>
          <w:noProof/>
        </w:rPr>
        <w:t xml:space="preserve"> — </w:t>
      </w:r>
      <w:r w:rsidR="00EB2276" w:rsidRPr="005440D4">
        <w:rPr>
          <w:noProof/>
        </w:rPr>
        <w:t>денег, всего, всего, чего хочет его ненасытный и жадный взор. Эту ненасытность надо направить в русло. Пусть выразится она в ненасытности улучшения и усовершенствования качества всего, что делает человек. Ведь правильное приложение энергии зависит от ее направления. Энергии, направленные на самоудовлетворение астрала, направлены ложно. Астрал удовлетворить нельзя. Пресыщенно удовлетворенный явлениями в одной форме, он непременно будет искать их в другой. Откуда чудовищные преступления и извращения среди человечества? Все это плоды устремлений распущенного астрала, доводящего своих жертв до условий, которые нормальному человеку кажутся бессмысленно страшными или отталкивающими. Много просто нелепых явлений. Ищите причину многих явлений в тиранической власти астрала над сознанием. Астрал</w:t>
      </w:r>
      <w:r w:rsidR="000C6C5A" w:rsidRPr="005440D4">
        <w:rPr>
          <w:noProof/>
        </w:rPr>
        <w:t xml:space="preserve"> — </w:t>
      </w:r>
      <w:r w:rsidR="00EB2276" w:rsidRPr="005440D4">
        <w:rPr>
          <w:noProof/>
        </w:rPr>
        <w:t>это враг номер первый. Лишь полностью подчиненный, он может служить человеку. В противном случае слуга</w:t>
      </w:r>
      <w:r w:rsidR="000C6C5A" w:rsidRPr="005440D4">
        <w:rPr>
          <w:noProof/>
        </w:rPr>
        <w:t xml:space="preserve"> — </w:t>
      </w:r>
      <w:r w:rsidR="00EB2276" w:rsidRPr="005440D4">
        <w:rPr>
          <w:noProof/>
        </w:rPr>
        <w:t>человек. Много на Земле ярых служителей своего собственного астрала. Рабов много, громко и яростно кричащих о свободе. Какая свобода может быть у человека, который является рабом своей собственной неистовой астральной оболочки? Истинная свобода может быть утверждена лишь духом, и никто и ничто не может дать ее человеку. К чему какие бы то ни было внешние свободы пьянице, наркоману или человеку, потерявшему душевное равновесие благодаря распущенности астрала? Наша забота о духовном здоровье народа. Надо людям объяснить, для чего нужна дисциплина духа, для чего и как надо овладеть собой. Почему нужны сильные люди, себя обуздавшие и могущие вести к победе других? Куда поведет и куда приведет человек, собой управить и овладеть не могущий? Кому нужны моральные недоноски? Годны ли они в водители? Надо воспитать сильного человека, умеющего властно владеть собой и обуздывать себя. Новые люди нужны, сильные духом и подчинившие себе низшие оболочки.</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315.</w:t>
      </w:r>
      <w:r w:rsidR="00645B8C" w:rsidRPr="005440D4">
        <w:rPr>
          <w:noProof/>
        </w:rPr>
        <w:t xml:space="preserve"> </w:t>
      </w:r>
      <w:r w:rsidR="00EB2276" w:rsidRPr="005440D4">
        <w:rPr>
          <w:noProof/>
        </w:rPr>
        <w:t>Сын Мой, сделаем вывод из урока текущего дня. Сам видел, убедился и почувствовал, как волна недобрых эмоций людских разбилась о камень спокойствия духа. Настойчиво Повторяю: не имеет значения сила людского противодействия или злобы, если встретит она скалу равновесия. Дух, свет удержавший,</w:t>
      </w:r>
      <w:r w:rsidR="000C6C5A" w:rsidRPr="005440D4">
        <w:rPr>
          <w:noProof/>
        </w:rPr>
        <w:t xml:space="preserve"> — </w:t>
      </w:r>
      <w:r w:rsidR="00EB2276" w:rsidRPr="005440D4">
        <w:rPr>
          <w:noProof/>
        </w:rPr>
        <w:t>это таран, разбивающий тьму. Право, любое испытание стоит цены даваемого им урока. Настойчиво Повторяю: не имеет значения волна внешних условий, если спокойствие силою духа удержано. Несмотря ни на что и на что бы то ни было, несмотря ни на какие условия, можно спокойствие всегда сохранить. Не зависит равновесие духа от них. Но если удержано оно, победа, еще одна победа, можно считать, одержана духом над материей. Не то, что происходит вовне, важно, но реакция непоколебимого спокойствия на происходящее. Пусть бушуют вихри и волны внешних явлений, пусть неистовствуют и беснуются люди, спокойствие всеми силами надо стремиться удержать. И тогда, как маг, имеющий волшебный жезл, может управлять человек морем страстей человеческих, бушующим в середине жизни. Поляризовав себя на волне спокойствия нерушимого, можно эти вихри нейтрализовать мощно. Как объяснить, чтобы было понято раз навсегда, что значение и цель явления бурь внешних заключается в том, чтобы равновесие удержать. Можно и должно себя от них отделить, встав как бы в стороне, как бы наблюдающим, как бы не участником, но смотрящим. И смотрящий спокойно со стороны, и принимающий участие в явлении, в нем участия не принимая, остается его победителем и распорядителем. Разве важно, бешенство каких энергий стремится равновесие сокрушить? Но важно, необычайно важно разрубить клубок зла мечом спокойствия духа. Удар внешний принимается сознательно на себя, в центр напряжения, в центр напряженного спокойствия сияющего Камня, и им сокрушается противный вал. Это уже психотехника огненная. Это уже десница воителя духа в действии. Храните спокойствие любою ценой. Нельзя отдать его чему-то внешнему, или ради чего-то его променять, или на что-то. Когда встречаете волну, надо не о ней думать, но о себе, о центре напряженного спокойствия в себе, создаваемого, нагнетаемого и утверждаемого в самый момент встречи. Его мощное напряжение в себе надо прежде всего установить и этому отдать все силы. Когда броня духа создана, щит поднят и меч в руке, часто достаточно лишь того, чтобы устремить острие, которое примет разряд на себя, поглотив всю его силу противоположностью поляризованной мощи. Ведь точно так же повелевают ветрами и укрощают воды, но на высшей шкале. Будем учиться от малого подходить к великому. Чем больше зло и противодействие извне, тем большее спокойствие и равновесие надо явить. Равновесие</w:t>
      </w:r>
      <w:r w:rsidR="000C6C5A" w:rsidRPr="005440D4">
        <w:rPr>
          <w:noProof/>
        </w:rPr>
        <w:t xml:space="preserve"> — </w:t>
      </w:r>
      <w:r w:rsidR="00EB2276" w:rsidRPr="005440D4">
        <w:rPr>
          <w:noProof/>
        </w:rPr>
        <w:t>это могучая неодолимая сила. Им вершатся великие дела. Надо же, наконец, понять основу огненной силы, надо же почуять в руках этот рычаг действия силы, неизмеримой и не имеющей границ. Так будем, так будем на жизни учиться. Так будем хранить равновесие как сокровище духа, как силу чудесную, силу волшебную, имеющую власть над морем страстей человеческих, над вихрями стихийных явлений, над явлениями материи плотной, как основание или фундамент действия мощного. Без наличия равновесия невозможно ни одно истинно великое действие. Можно ли это сокровище, эту силу чудесную Камня</w:t>
      </w:r>
      <w:r w:rsidR="00AA4F36" w:rsidRPr="005440D4">
        <w:rPr>
          <w:noProof/>
        </w:rPr>
        <w:t xml:space="preserve"> внутри, отдать в обмен на что-</w:t>
      </w:r>
      <w:r w:rsidR="00EB2276" w:rsidRPr="005440D4">
        <w:rPr>
          <w:noProof/>
        </w:rPr>
        <w:t>либо внешнее? Если отдать, то и внешнее, ради чего</w:t>
      </w:r>
      <w:r w:rsidRPr="005440D4">
        <w:rPr>
          <w:noProof/>
        </w:rPr>
        <w:t xml:space="preserve"> </w:t>
      </w:r>
      <w:r w:rsidR="00EB2276" w:rsidRPr="005440D4">
        <w:rPr>
          <w:noProof/>
        </w:rPr>
        <w:t>оно отдано, тоже теряется. Если сохранить, то и внешнее, нужное и необходимое, можно лишь им удержать. Дается нерушимый Приказ Владыки спокойствие и равновесие хранить всеми силами духа. Пусть будет что будет, пусть ярятся вихри, пусть беснуются стихии, спокойствие надо хранить. Осознать надо отдельность и независимость спокойствия своего от беспокойства и вихрей вовне. Спокойствие командира корабля в бурю или в бою пусть послужит примером. Что будет, если он растеряется и спокойствие утратит? Не будет ли это гибелью судна? Будьте настоящим капитаном корабля своего духа. До гавани надо доплыть.</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316.</w:t>
      </w:r>
      <w:r w:rsidR="00645B8C" w:rsidRPr="005440D4">
        <w:rPr>
          <w:b/>
          <w:noProof/>
        </w:rPr>
        <w:t xml:space="preserve"> </w:t>
      </w:r>
      <w:r w:rsidR="00EB2276" w:rsidRPr="005440D4">
        <w:rPr>
          <w:b/>
          <w:noProof/>
        </w:rPr>
        <w:t>(Июнь 15).</w:t>
      </w:r>
      <w:r w:rsidR="00EB2276" w:rsidRPr="005440D4">
        <w:rPr>
          <w:noProof/>
        </w:rPr>
        <w:t xml:space="preserve"> И, наконец, будет достигнуто такое состояние сознания, когда будет достаточно сосредоточиться на избранной мысли, чтобы она начала раскрываться, расширяться и развиваться по направлению, в ней заложенному, являя тем свойство беспредельного роста. Подобно тому как расширение и усовершенствование возможно во всем, так же и мысль углубляется бесконечно, если к ней приложено достаточно внимания. Это свойство роста, или развития, заложено во всем. Растет и ширится в пространстве все. «Плодитесь и размножайтесь»</w:t>
      </w:r>
      <w:r w:rsidR="000C6C5A" w:rsidRPr="005440D4">
        <w:rPr>
          <w:noProof/>
        </w:rPr>
        <w:t xml:space="preserve"> — </w:t>
      </w:r>
      <w:r w:rsidR="00EB2276" w:rsidRPr="005440D4">
        <w:rPr>
          <w:noProof/>
        </w:rPr>
        <w:t>это формула, выражающая сущность всего, что существует, всех форм жизни. Основные принципы, оставаясь неизменными в числе, дают бесконечную серию всевозможных трансформаций. Основание остается незыблемым, ибо ничто в природе не исчезает и не рождается вновь, но рождаются и появляются новые формы, бесконечно умножающиеся в числе и продвигающиеся в эволюцию. Жизнь творит непрестанно</w:t>
      </w:r>
      <w:r w:rsidR="000C6C5A" w:rsidRPr="005440D4">
        <w:rPr>
          <w:noProof/>
        </w:rPr>
        <w:t xml:space="preserve"> — </w:t>
      </w:r>
      <w:r w:rsidR="00EB2276" w:rsidRPr="005440D4">
        <w:rPr>
          <w:noProof/>
        </w:rPr>
        <w:t>все из того же первичного материала, первичной светоносной материи, материи matrix. Итак, сознательного состояния раскрытия и роста мысли можно достичь. Берется отправная мысль, которая, подобно снежному кому, увеличивается в объеме за счет элементов пространства, являя новые свойства. Сколько уже сказано о спокойствии и равновесии, но сказано далеко еще не все. Мысль об этих великих понятиях будет расти вместе с ростом духа, поднимая его к вершинам познания. Когда Обещал Беспредельность, Имел в виду основание сущего и закон восходящего развития. При этом не следует упускать из вида и теневую сторону явления: зло тоже растет. Инволюция, или деградация духа, тоже имеет место в жизни. Растут пороки и страсти людские, увлекая дух в бездну. Но Мы Говорим о светлой лестнице сознательного восхождения. Растущая эволюционная мысль частицы, родственные себе, из пространства к себе привлекает, и растет и богатеет вместе с ней человек, растет и богатеет духом. Ведь Сказано же, что «мерою полною воздастся вам» на основе непреложного закона жизни. Но устремитесь, но в мысль сердце вложите, чтобы насытить ее магнитным огнем привлекающим... Созвучные духу мысли растут, утвержденные сердцем. Можно даже отметить следующее обстоятельство: достаточно мыслью коснуться любого проявленного и утвержденного порядка вещей где бы то ни было</w:t>
      </w:r>
      <w:r w:rsidR="000C6C5A" w:rsidRPr="005440D4">
        <w:rPr>
          <w:noProof/>
        </w:rPr>
        <w:t xml:space="preserve"> — </w:t>
      </w:r>
      <w:r w:rsidR="00EB2276" w:rsidRPr="005440D4">
        <w:rPr>
          <w:noProof/>
        </w:rPr>
        <w:t>в технике, на производстве, в хозяйстве и быту</w:t>
      </w:r>
      <w:r w:rsidR="000C6C5A" w:rsidRPr="005440D4">
        <w:rPr>
          <w:noProof/>
        </w:rPr>
        <w:t xml:space="preserve"> — </w:t>
      </w:r>
      <w:r w:rsidR="00EB2276" w:rsidRPr="005440D4">
        <w:rPr>
          <w:noProof/>
        </w:rPr>
        <w:t>как логически устремленная вперед мысль тотчас же подсказывает и раскрывает новые усовершенствования и улучшения в этом порядке, устремляясь по утвержденному этим порядком направлению</w:t>
      </w:r>
      <w:r w:rsidR="000C6C5A" w:rsidRPr="005440D4">
        <w:rPr>
          <w:noProof/>
        </w:rPr>
        <w:t xml:space="preserve"> — </w:t>
      </w:r>
      <w:r w:rsidR="00EB2276" w:rsidRPr="005440D4">
        <w:rPr>
          <w:noProof/>
        </w:rPr>
        <w:t>как бы логическое продолжение того, что уже есть, но что подлежит дальнейшему усовершенствованию. Называют такое сознание синтетическим, ибо в любой области, где оно не является специалистом и знатоком, оно логически последовательно видит возможности улучшения и прогресса. Следует эти прозрения, или логические выводы мысли, вперед устремленные, записывать и отмечать на пользу и благо людей. Не у всех, далеко не у всех, эта способность, но лишь у синтетиков мысли. Усовершенствовать и улучшать можно и должно все, и притом без конца. Лишь мертвые сознания или сознания спящие довольствуются достигнутым. Сознание идет вперед и никогда не останавливается. Оно расширяется в добре или зле, в строительстве или разрушении. Их, разрушителей и растущих во зле, или теневой стороне человеческой сущности, Зовем людьми левого пути. Но Мы Говорим об Эволюции и строительстве жизни. Благо строителям жизни, ибо перед ними Беспредельность, беспредельность строительства и беспредельность возможностей новых. Потому вперед можно смело идти, зная, что все достижимо.</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317.</w:t>
      </w:r>
      <w:r w:rsidR="00645B8C" w:rsidRPr="005440D4">
        <w:rPr>
          <w:noProof/>
        </w:rPr>
        <w:t xml:space="preserve"> </w:t>
      </w:r>
      <w:r w:rsidR="00EB2276" w:rsidRPr="005440D4">
        <w:rPr>
          <w:noProof/>
        </w:rPr>
        <w:t>Есть люди, дающие творящую мысль, и есть исполнители. Первых будем ценить и оберегать особенно тщательно, ибо они являются сокровищем государства. По существу, должны иметь способность порождать творящую мысль все, и многие в какой-то степени, быть может, зачаточной, свой творческий дар уявляют. Творчество общенародное во всех областях жизни, творчество конструктивное, созидательное и светлое следует яро поощрять. В нем залог прогресса и преуспеяния государства. Но особенно следует оберегать и ценить их, родящих высшую творящую мысль. Их мало. Их надо научиться отбирать от общей массы людей и ставить в условия, способствующие развитию их творчества. Оберегите творцов огненной мысли, их заменить некем. Те их распинали и жгли на кострах, те убивали или томили в темницах, те преследовали, и устрашали, и грозили карами Неба, а вы оберегите. Ими держится мир, ими стоит государство.</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318.</w:t>
      </w:r>
      <w:r w:rsidR="00645B8C" w:rsidRPr="005440D4">
        <w:rPr>
          <w:noProof/>
        </w:rPr>
        <w:t xml:space="preserve"> </w:t>
      </w:r>
      <w:r w:rsidR="00EB2276" w:rsidRPr="005440D4">
        <w:rPr>
          <w:noProof/>
        </w:rPr>
        <w:t>Усовершенствование имеет свой предел. К чему усовершенствованный лук и стрелы, или катапульта, или прежний дормез</w:t>
      </w:r>
      <w:r w:rsidR="00DA74B8" w:rsidRPr="005440D4">
        <w:rPr>
          <w:rStyle w:val="FootnoteReference"/>
          <w:noProof/>
        </w:rPr>
        <w:footnoteReference w:id="11"/>
      </w:r>
      <w:r w:rsidR="00EB2276" w:rsidRPr="005440D4">
        <w:rPr>
          <w:noProof/>
        </w:rPr>
        <w:t>, когда жизнь уже ушла вперед. К понятию усовершенствования приложим принцип целесообразности, иначе можно от жизни отстать.</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319.</w:t>
      </w:r>
      <w:r w:rsidR="00645B8C" w:rsidRPr="005440D4">
        <w:rPr>
          <w:noProof/>
        </w:rPr>
        <w:t xml:space="preserve"> </w:t>
      </w:r>
      <w:r w:rsidR="00EB2276" w:rsidRPr="005440D4">
        <w:rPr>
          <w:noProof/>
        </w:rPr>
        <w:t>Будущее увидим. Будущего отнять у нас никто и ничто не может. Неотъемлем день завтрашний. Ради будущего</w:t>
      </w:r>
      <w:r w:rsidR="000C6C5A" w:rsidRPr="005440D4">
        <w:rPr>
          <w:noProof/>
        </w:rPr>
        <w:t xml:space="preserve"> — </w:t>
      </w:r>
      <w:r w:rsidR="00EB2276" w:rsidRPr="005440D4">
        <w:rPr>
          <w:noProof/>
        </w:rPr>
        <w:t>настоящее и все, что в нем происходит. О возможностях говорится не настоящего, но будущего.</w:t>
      </w:r>
      <w:r w:rsidRPr="005440D4">
        <w:rPr>
          <w:noProof/>
        </w:rPr>
        <w:t xml:space="preserve"> </w:t>
      </w:r>
      <w:r w:rsidR="00EB2276" w:rsidRPr="005440D4">
        <w:rPr>
          <w:noProof/>
        </w:rPr>
        <w:t>Мы Верны Себе</w:t>
      </w:r>
      <w:r w:rsidR="000C6C5A" w:rsidRPr="005440D4">
        <w:rPr>
          <w:noProof/>
        </w:rPr>
        <w:t xml:space="preserve"> — </w:t>
      </w:r>
      <w:r w:rsidR="00EB2276" w:rsidRPr="005440D4">
        <w:rPr>
          <w:noProof/>
        </w:rPr>
        <w:t>Живем ради будущего. Майтрейя</w:t>
      </w:r>
      <w:r w:rsidR="000C6C5A" w:rsidRPr="005440D4">
        <w:rPr>
          <w:noProof/>
        </w:rPr>
        <w:t xml:space="preserve"> — </w:t>
      </w:r>
      <w:r w:rsidR="00EB2276" w:rsidRPr="005440D4">
        <w:rPr>
          <w:noProof/>
        </w:rPr>
        <w:t>Владыка будущего, в будущее Ведущий. Не можем в настоящем удержать ничего, ни самого настоящего. Для мудрого лишь будущее существует, а в него он устремлен всегда. Будущему порадуемся и будущему отдадим мысли. Мы будущим Строим и в будущем. Построение в огненных сферах, которые вне времени, для Земли есть построение в будущем. Тайну Будущего в настоящем, тайну Будущего вневременного лишь огненным сознанием можно постичь. Прозрение в эту тайну доступно сознанию огненному. Глубина человеческого сознания неизмерима. Человек</w:t>
      </w:r>
      <w:r w:rsidR="000C6C5A" w:rsidRPr="005440D4">
        <w:rPr>
          <w:noProof/>
        </w:rPr>
        <w:t xml:space="preserve"> — </w:t>
      </w:r>
      <w:r w:rsidR="00EB2276" w:rsidRPr="005440D4">
        <w:rPr>
          <w:noProof/>
        </w:rPr>
        <w:t>это бог, божественности своей еще не осознавший.</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320.</w:t>
      </w:r>
      <w:r w:rsidR="00645B8C" w:rsidRPr="005440D4">
        <w:rPr>
          <w:b/>
          <w:noProof/>
        </w:rPr>
        <w:t xml:space="preserve"> </w:t>
      </w:r>
      <w:r w:rsidR="00EB2276" w:rsidRPr="005440D4">
        <w:rPr>
          <w:b/>
          <w:noProof/>
        </w:rPr>
        <w:t>(Июнь 16).</w:t>
      </w:r>
      <w:r w:rsidR="00EB2276" w:rsidRPr="005440D4">
        <w:rPr>
          <w:noProof/>
        </w:rPr>
        <w:t xml:space="preserve"> Сын Мой, при свете Солнца исчезают ночные тени и рассеивается тьма. Восходит Солнце Майтрейи, и жизнь станет другой. Тени исчезнут, и мраку не быть. Из эпохи темной и кровавой выходит человечество на свет дня. День Мой приближается. Наблюдайте вехи событий: они являются как бы прелюдией Великого Дня. Колесо событий не остановить никакими усилиями человеческими. Нужно вооружиться еще некоторым терпением и доверием, еще малое терпение надо явить, чтобы великому стать свидетелем. Стремительность и неожиданность событий будет возрастать. И все к одному, все к тому же. Сейчас надо отметить, что совершаются они на пользу Нового Мира. Сжигаю узлы явлений противных. Негде угнездиться рассадникам противодействия. Старое Терпим как рабочую силу, как полюса, вызывающие явления, нужные Нам. Они, противники Наши и Нам противодействующие, яро Нам помогают, не подозревая того. И ныне все: и тьма, и Свет</w:t>
      </w:r>
      <w:r w:rsidR="000C6C5A" w:rsidRPr="005440D4">
        <w:rPr>
          <w:noProof/>
        </w:rPr>
        <w:t xml:space="preserve"> — </w:t>
      </w:r>
      <w:r w:rsidR="00EB2276" w:rsidRPr="005440D4">
        <w:rPr>
          <w:noProof/>
        </w:rPr>
        <w:t>служит Великому Делу. Можно ли сомневаться в мощи Сил Света? Но дела должны вершиться руками человеческими и через сознание людей, и участие должны принять все. Обратите внимание на то, как массы втягиваются в общемировые события и начинают принимать в них участие. Это тоже Знаки Эпохи. Пробуждаем сознание народов всеми мерами. Нужно, чтобы проявилась свободная воля масс человеческих. Раньше, в век темный, обычно активна была лишь тьма</w:t>
      </w:r>
      <w:r w:rsidR="000C6C5A" w:rsidRPr="005440D4">
        <w:rPr>
          <w:noProof/>
        </w:rPr>
        <w:t xml:space="preserve"> — </w:t>
      </w:r>
      <w:r w:rsidR="00EB2276" w:rsidRPr="005440D4">
        <w:rPr>
          <w:noProof/>
        </w:rPr>
        <w:t>народ безмолвствовал. Ныне начинает звучать глас народный, и будет звучать все сильнее и громче, пока голоса тьмы не потонут и не заглохнут в его мощных раскатах. Большие творятся дела, значения планетного. Лучшие, лучшие люди к власти идут, лучшие среди масс. Лучшие к власти придут. Худшие и плохие отстранены будут. Дайте время. Сами, сами проснуться должны, и сами решать. Сперва из глубин человеческих, со дна, поднялся весь сор и устремился к власти. Но сгорели негодные, сгорают и сгорят. Уйдут. Словом Владык упорядочен будет земной сад. Оно еще не произнесено. Но скоро оно прозвучит от края до края победно и мощно. Дети Мои, недолго осталось вам ждать.</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321.</w:t>
      </w:r>
      <w:r w:rsidR="00645B8C" w:rsidRPr="005440D4">
        <w:rPr>
          <w:b/>
          <w:noProof/>
        </w:rPr>
        <w:t xml:space="preserve"> </w:t>
      </w:r>
      <w:r w:rsidR="00EB2276" w:rsidRPr="005440D4">
        <w:rPr>
          <w:b/>
          <w:noProof/>
        </w:rPr>
        <w:t>(Июнь 17).</w:t>
      </w:r>
      <w:r w:rsidR="00EB2276" w:rsidRPr="005440D4">
        <w:rPr>
          <w:noProof/>
        </w:rPr>
        <w:t xml:space="preserve"> Вам, пришедшим за Светом, в Свете отказа не будет. Удивителен закон пространственного даяния, готовность действовать всегда по созвучию и вместимости. И камень, и растение, и человек получают пространственные лучи тепла и света. Но каждый принимает, поглощает и ассимилирует их по способности вместить. Нагревается даже камень пустыни. Богато пространство огнями и лучами. Каждый центр жизни их воспринимает постольку, поскольку позволяет структура принимающего центра. Чем она выше и утонченнее, тем шире диапазон воспринимаемых энергий. Способность различных веществ, металлов и камней поглощать и конденсировать пространственные энергии и лучи еще мало исследована. Металлы являются каналами для лучей, а также и драгоценные камни. Они находятся, или живут, в созвучии с лучами планет и их магнитным воздействием. Сплав некоторых металлов особенно мощен как конденсатор энергий. Соединения несочетаемых металлов разрушительны. Атланты знали тайны металлов и связь их с определенными планетами. Ныне знание это утеряно. Каждый металл имеет свой цвет и в Тонком Мире может быть определяем не только по запаху, но и по цвету. Гармоническое сочетание цветов металлов будет показателем правильного их сплава, или соединения. Дисгармонические сочетания цветных излучений металлов действуют на ауру человека соответственно. Дисгармоническое влияние порождает болезнь, то есть вызывает такие же дисгармонические вибрации в ауре человека. Потому Мы Говорим: канал данного металла или их соединения приносит болезнь. Есть металлы неполезные, например, медь и цинк. Их лучше употреблять в соединении с металлами полезными, например, серебро с медью, чтобы нейтрализовать их свойства. Со временем будут даны соответствующие указания. Изделия из неполезных металлов не надо носить на себе. Канал металла может стать передатчиком вредных излучений. Металлы, будучи приемниками планетных лучей, оказывают усиленное воздействие на человека. Если залежи железной руды отклоняют в воздухе магнитную стрелку, то не следует удивляться силе энергий, конденсированных в металле. Не все энергии регистрируются приборами и далеко не все известны науке. Но, тем не менее, они есть и мощно воздействуют на человека. По металлизации человеческого организма проявляются склонности и притяжения человека к определенным металлам и камням. Гороскоп человека связан со звездами, звезды</w:t>
      </w:r>
      <w:r w:rsidR="000C6C5A" w:rsidRPr="005440D4">
        <w:rPr>
          <w:noProof/>
        </w:rPr>
        <w:t xml:space="preserve"> — </w:t>
      </w:r>
      <w:r w:rsidR="00EB2276" w:rsidRPr="005440D4">
        <w:rPr>
          <w:noProof/>
        </w:rPr>
        <w:t>с металлами, металлы входят в состав веществ, из которых состоит тело. Круг взаимодействия Земли и Неба замыкается в человеке. По карте гороскопа можно определить, какие металлы, входящие в состав лекарств, будут для данного индивидуума благодетельны. Двум больным при одинаковой болезни одно и то же лекарство может быть одному полезно, другому вредно. Причину надо искать в законе соответствия, или созвучия. Так перед медициной открывается огромная неисследованная область медицины астрологической в тесной связи ее с тайной металлов, камней и различных химических соединений в аспекте их соответствия со структурой тела каждого больного. Даже алкоголь на двух разных людей действует по-разному. Этим вредна патентика, которая предлагает лечить одинаково всех от определенных болезней одними и теми же лекарствами. Во многих случаях это верно, но нужен подход индивидуальный и нужно знание. Многие современные лекарства вредны безусловно. Надо проверить все. Большинство даст в распоряжение науки некоторые сведения и приоткроет занавес над тайной металлов. Этому время приходит.</w:t>
      </w:r>
    </w:p>
    <w:p w:rsidR="00E8769F" w:rsidRPr="005440D4" w:rsidRDefault="00E8769F" w:rsidP="00EB2276">
      <w:pPr>
        <w:rPr>
          <w:noProof/>
        </w:rPr>
      </w:pPr>
    </w:p>
    <w:p w:rsidR="00E8769F" w:rsidRPr="005440D4" w:rsidRDefault="00065803" w:rsidP="00EB2276">
      <w:pPr>
        <w:rPr>
          <w:noProof/>
        </w:rPr>
      </w:pPr>
      <w:r w:rsidRPr="005440D4">
        <w:rPr>
          <w:rFonts w:cs="Arial"/>
          <w:b/>
          <w:noProof/>
          <w:szCs w:val="28"/>
        </w:rPr>
        <w:t xml:space="preserve">1955 г. </w:t>
      </w:r>
      <w:r w:rsidR="00EB2276" w:rsidRPr="005440D4">
        <w:rPr>
          <w:b/>
          <w:noProof/>
        </w:rPr>
        <w:t>322.</w:t>
      </w:r>
      <w:r w:rsidR="00645B8C" w:rsidRPr="005440D4">
        <w:rPr>
          <w:noProof/>
        </w:rPr>
        <w:t xml:space="preserve"> </w:t>
      </w:r>
      <w:r w:rsidR="00EB2276" w:rsidRPr="005440D4">
        <w:rPr>
          <w:noProof/>
        </w:rPr>
        <w:t>Как бы Запись ни казалась незначительной или не заслуживающей внимания, ее надо сделать, ибо полезна она может быть для малых сознаний. Надо и о них подумать. И, кроме того, кажущееся неважным сейчас, оказывается нужным при следующем чтении. Мысль в пространстве растет и углубляется, и когда она возвращается к своему породителю, возвращается она расширенной и обогащенной новыми элементами. Потому даже о вещах неизвестных и неисследованных думать полезно, так как мысли пробивают завесу неизвестности и приносят новые данные. Достаточно сосредоточиться на чем-то, и тема начинает расти; повторное обращение к мысли дает углубленное представление. Трудно себе представить, чтобы знание притекало помимо книг. Но ведь книги-то были не всегда и не у всех. Было время</w:t>
      </w:r>
      <w:r w:rsidR="000C6C5A" w:rsidRPr="005440D4">
        <w:rPr>
          <w:noProof/>
        </w:rPr>
        <w:t xml:space="preserve"> — </w:t>
      </w:r>
      <w:r w:rsidR="00EB2276" w:rsidRPr="005440D4">
        <w:rPr>
          <w:noProof/>
        </w:rPr>
        <w:t>книг не было, а немногие существовавшие были малодоступны. И все же знание росло и накапливалось. И ценные книги ценятся новым содержанием, в прежних книгах не заключавшимся. Откуда берется оно? Не из клеточек мозга, но из пространства. Чего-то не было, и что-то появилось. Откуда? Не учитывают люди постоянного соприкосновения своего с пространством и Миром Незримым</w:t>
      </w:r>
      <w:r w:rsidR="000C6C5A" w:rsidRPr="005440D4">
        <w:rPr>
          <w:noProof/>
        </w:rPr>
        <w:t xml:space="preserve"> — </w:t>
      </w:r>
      <w:r w:rsidR="00EB2276" w:rsidRPr="005440D4">
        <w:rPr>
          <w:noProof/>
        </w:rPr>
        <w:t>отсюда и ограничение своих возможностей. Блаватская знала и могла вести беседы с выдающимися учеными своего века. Откуда почерпала она свои знания, не будучи сама ни ученой, ни специалисткой? Специалист идет по одной колее, ее углубляя. Синтетик может касаться всего. Синтез не означает всего понемногу, но постижение сущности явления в связи с целым. Именно синтетическое мышление более всего открывает доступ к пространственной сокровищнице. Учение Жизни дано, дабы знающий его мог доступ к ней получить. К этому ведет чувствознание, то есть знание непосредственное, знание духа, которое останется у человека даже тогда, когда расстанется он с планетой своей, своим временным домом. В Космосе нет книг, но есть знание, доступное духу. Явим заботу о путях высшего познавания. «Хороша мудрость с наследством, и особенно для видящих Солнце»,</w:t>
      </w:r>
      <w:r w:rsidR="000C6C5A" w:rsidRPr="005440D4">
        <w:rPr>
          <w:noProof/>
        </w:rPr>
        <w:t xml:space="preserve"> — </w:t>
      </w:r>
      <w:r w:rsidR="00EB2276" w:rsidRPr="005440D4">
        <w:rPr>
          <w:noProof/>
        </w:rPr>
        <w:t>так Говорил Соломон.</w:t>
      </w:r>
    </w:p>
    <w:p w:rsidR="00E8769F" w:rsidRPr="005440D4" w:rsidRDefault="00E8769F" w:rsidP="00EB2276">
      <w:pPr>
        <w:rPr>
          <w:noProof/>
        </w:rPr>
      </w:pPr>
    </w:p>
    <w:p w:rsidR="00EB2276" w:rsidRPr="005440D4" w:rsidRDefault="00065803" w:rsidP="00EB2276">
      <w:pPr>
        <w:rPr>
          <w:noProof/>
        </w:rPr>
      </w:pPr>
      <w:r w:rsidRPr="005440D4">
        <w:rPr>
          <w:rFonts w:cs="Arial"/>
          <w:b/>
          <w:noProof/>
          <w:szCs w:val="28"/>
        </w:rPr>
        <w:t xml:space="preserve">1955 г. </w:t>
      </w:r>
      <w:r w:rsidR="00EB2276" w:rsidRPr="005440D4">
        <w:rPr>
          <w:b/>
          <w:noProof/>
        </w:rPr>
        <w:t>323.</w:t>
      </w:r>
      <w:r w:rsidR="00645B8C" w:rsidRPr="005440D4">
        <w:rPr>
          <w:b/>
          <w:noProof/>
        </w:rPr>
        <w:t xml:space="preserve"> </w:t>
      </w:r>
      <w:r w:rsidR="00EB2276" w:rsidRPr="005440D4">
        <w:rPr>
          <w:b/>
          <w:noProof/>
        </w:rPr>
        <w:t>(Июнь 18).</w:t>
      </w:r>
      <w:r w:rsidR="00EB2276" w:rsidRPr="005440D4">
        <w:rPr>
          <w:noProof/>
        </w:rPr>
        <w:t xml:space="preserve"> Ждать трудно потому, что воздействие пространственных энергий усиливается, а глазу будущее не видно. Но нельзя сочетать сумрак настоящего со Светом будущего. И разрыв тяжко действует на сознание. Но надо силы найти, чтобы дождаться и дать их другим, тоже ждущим. Их можно почерпнуть и обновить мыслями о Владыке. Он Ждет в действии. Ему можно подражать, явив действия, созвучные будущему. Во мраке настоящего явить действия, созвучные будущему, будет решением правильным проблемы ожидания. Это и будет означать вдвинуть себя в будущее и занять в нем место. Место в нем занять, когда оно придет, каждый захочет. Сделать это можно сейчас, чтобы место было занято прочно. Иначе в ожидаемое будущее не пройти. Чтобы быть как все, пройти можно, но чтобы стать явно ближайшим, действие ныне надо явить. Не недовольством, не осуждением, не занятостью собою приближаемся. Свет в себе посильно надо явить в тяжкие дни преддверия Света Прихода. Будьте Моими не на словах, но на деле. Где бы вы ни были и что бы вы ни делали, в духе и духом будьте Моими. Моими будьте сейчас, каковы бы ни были окружающие вас люди и условия. Будьте Моими во Имя Мое, и ради Меня духом воспряньте, и в духе держитесь достойно.</w:t>
      </w:r>
    </w:p>
    <w:p w:rsidR="00872812" w:rsidRPr="005440D4" w:rsidRDefault="00872812" w:rsidP="00EB2276">
      <w:pPr>
        <w:rPr>
          <w:noProof/>
        </w:rPr>
      </w:pPr>
    </w:p>
    <w:p w:rsidR="00E8769F" w:rsidRPr="005440D4" w:rsidRDefault="00EB2276" w:rsidP="00872812">
      <w:pPr>
        <w:pStyle w:val="Quote"/>
        <w:rPr>
          <w:noProof/>
        </w:rPr>
      </w:pPr>
      <w:r w:rsidRPr="005440D4">
        <w:rPr>
          <w:noProof/>
        </w:rPr>
        <w:t>Во сне видел серебряную ризу Владыки, но без Лика.</w:t>
      </w:r>
    </w:p>
    <w:p w:rsidR="00E8769F" w:rsidRPr="005440D4" w:rsidRDefault="00872812" w:rsidP="00EB2276">
      <w:pPr>
        <w:rPr>
          <w:noProof/>
        </w:rPr>
      </w:pPr>
      <w:r w:rsidRPr="005440D4">
        <w:rPr>
          <w:rFonts w:cs="Arial"/>
          <w:b/>
          <w:noProof/>
          <w:szCs w:val="28"/>
        </w:rPr>
        <w:t xml:space="preserve">1955 г. </w:t>
      </w:r>
      <w:r w:rsidR="00EB2276" w:rsidRPr="005440D4">
        <w:rPr>
          <w:b/>
          <w:noProof/>
        </w:rPr>
        <w:t>324.</w:t>
      </w:r>
      <w:r w:rsidR="00645B8C" w:rsidRPr="005440D4">
        <w:rPr>
          <w:b/>
          <w:noProof/>
        </w:rPr>
        <w:t xml:space="preserve"> </w:t>
      </w:r>
      <w:r w:rsidR="00EB2276" w:rsidRPr="005440D4">
        <w:rPr>
          <w:b/>
          <w:noProof/>
        </w:rPr>
        <w:t>(Июнь 19).</w:t>
      </w:r>
      <w:r w:rsidR="00EB2276" w:rsidRPr="005440D4">
        <w:rPr>
          <w:noProof/>
        </w:rPr>
        <w:t xml:space="preserve"> Пойми, друг Мой, что не бывает безостановочного полета духа. Нескончаемая песнь полетов все же означает, что после каждого полета следует посадка и остановка, для того чтобы силы собрать для новых полетов. Так уж устроен человек, что от времени до времени надо ему опускаться на Землю, как сказочному богатырю, чтобы от Матери-Земли силы свои обновить. Силы духовные от Земли почерпаются. На Земле и лишь через Землю могут они возрастать и укрепляться. В этом парадоксе жизни заключается жизнь. Казалось бы, хорошо парить в поднебесье и никогда, никогда не возвращаться на Землю с ее огорчениями, трудностями, горем и мраком. Но даже орел опускается на Землю, и на Земле имеет гнездо, и от Земли возрастает в силе. Не будем в гордости от Земли отвращаться. Это наш дом. Без нее нет пути и нет возможности для человека подняться. Аскетизм отрицал Землю. Многие идеалисты от нее отходили. Духовное противопоставляли земному как антипод. Как наваждение диавольское изображали сложности жизни земной и необходимость в нее погружаться. Но это неверно. Планета и все, что на ней, дано человеку эволюцией для развития и усовершенствования своего психофизического аппарата. Следовательно, Земля</w:t>
      </w:r>
      <w:r w:rsidR="000C6C5A" w:rsidRPr="005440D4">
        <w:rPr>
          <w:noProof/>
        </w:rPr>
        <w:t xml:space="preserve"> — </w:t>
      </w:r>
      <w:r w:rsidR="00EB2276" w:rsidRPr="005440D4">
        <w:rPr>
          <w:noProof/>
        </w:rPr>
        <w:t>это прежде всего неизбежная необходимость. Отрыв от Земли в духе не может быть длительным. Пока не закончена земная эволюция и путь на Земле не завершен, длительный отрыв от земного разрушителен. Оторвавшись надолго от Земли, дух лишает себя источника питающего. Потому снова и снова возвращается человек на Землю в новых телах. Потому на Земле рукою и ногою человеческою утверждается жизнь духа. Без Земли нельзя. Презрение к Земле и земному есть дешевая эмоция незрелого духа. Высокие Духи очень любили Землю, природу, цветы, птиц, зверей. Природа и красоты ее питают человека. Можно явно и видимо почерпать от нее силы для жизни духа. Привязанность к преходящим явлениям земным</w:t>
      </w:r>
      <w:r w:rsidR="000C6C5A" w:rsidRPr="005440D4">
        <w:rPr>
          <w:noProof/>
        </w:rPr>
        <w:t xml:space="preserve"> — </w:t>
      </w:r>
      <w:r w:rsidR="00EB2276" w:rsidRPr="005440D4">
        <w:rPr>
          <w:noProof/>
        </w:rPr>
        <w:t>это одно, любовь к природе</w:t>
      </w:r>
      <w:r w:rsidR="000C6C5A" w:rsidRPr="005440D4">
        <w:rPr>
          <w:noProof/>
        </w:rPr>
        <w:t xml:space="preserve"> — </w:t>
      </w:r>
      <w:r w:rsidR="00EB2276" w:rsidRPr="005440D4">
        <w:rPr>
          <w:noProof/>
        </w:rPr>
        <w:t>другое. Одно связывает, другое освобождает. Надо, надо силы найти с жизнью земной примириться, силы и понимание. Простить всем все личное, чтобы сознание свое не связывать никем и ничем, простить и не осуждать. И прощение, и неосуждение означают возможность свободного полета духа на несвязанных крыльях. Сердце, затаившее что-то против кого-то, не свободно и привязано к объекту своих чувств. А на Земле хорошо быть свободным от чувств земных, ограничивающих и привязывающих дух через самость. На колу самости кто же захочет сидеть добровольно? Землю и все, что на ней, можно любить и без самости. Разве надо любить лишь хороших и достигших? Владыка Любит всех: и плохих, и хороших. Лишь темных, сознательных служителей зла, из орбиты любви Своей Исключает. Землю надо любить примиренно, не осуждая, не возмущаясь, а беря ее такой, какая она есть, со всем, что на ней, беря с тем, чтобы улучшить. Улучшить Землю можно лишь через себя и собою. Себя улучшая и усовершенствуя, можно Землю улучшить. А люди стремятся других поучать и других улучшать, забыв о собственном своем улучшении. Свет, утвержденный в себе, свет своей ауры и сила ее излучений, очищенных и возвышенных, есть единственный путь преображения и улучшения жизни Земли и всего и всех окружающих. Хотите, чтобы людям было светло и было всем легче и лучше</w:t>
      </w:r>
      <w:r w:rsidR="000C6C5A" w:rsidRPr="005440D4">
        <w:rPr>
          <w:noProof/>
        </w:rPr>
        <w:t xml:space="preserve"> — </w:t>
      </w:r>
      <w:r w:rsidR="00EB2276" w:rsidRPr="005440D4">
        <w:rPr>
          <w:noProof/>
        </w:rPr>
        <w:t>свет утвердите в себе и светом своим светите. Нет иного пути преображения жизни. Являя собою какую-то часть истины и осветлив излучения свои, может человек много помочь людям и двинуть эволюцию. Путь преображения жизни лежит через себя и... по Земле. Многие хотели обойтись без Земли и улететь по Небу. Но падение их было великое, ибо через Землю надо пройти.</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325.</w:t>
      </w:r>
      <w:r w:rsidR="00645B8C" w:rsidRPr="005440D4">
        <w:rPr>
          <w:noProof/>
        </w:rPr>
        <w:t xml:space="preserve"> </w:t>
      </w:r>
      <w:r w:rsidR="00EB2276" w:rsidRPr="005440D4">
        <w:rPr>
          <w:noProof/>
        </w:rPr>
        <w:t>Долго ли надо ждать? До конца. И пока не настанет конец, то есть не придет Час Прихода, качество ожидания должно оставаться высоким. Только высокий ученик владеет качеством ожидания. Остальные вплетают в него узоры самости и недомыслия. Они очень хотят прийти на готовенькое и пожать плоды, семян которых не сеяли. Нельзя увлекать будущим людей, не утвердившихся в Учении, они не выдержат испытания и обрушатся на тех, кто остается верен ему. Лучше совсем не ждать, чем ждать для себя или, ожидая, утратить надежду и веру. Не слушайте незнающих будущего, они ничего не знают. Все людские измышленные суждения как туман над рекою перед восходом. Они реальны постольку, поскольку есть туман и из-за него ничего не видно. Но взойдет Солнце, и рассеются волны тумана, застилающие поле видимости. Все есть, все существует, но не видно для глаза из-за его пелены. Отрицать действительность только потому, что туман застилает глаза, неразумно. Лучше с доверием ожидать желанного восхода, когда лучи света рассеют завесу. Так же точно и в жизни: пока Лучи Иерарха-Водителя планеты явно над Землею не засияют, туман непонимания закрывает действительность, которая есть и которая свидетельствует о скором Приходе Владыки. Други Мои, потерпите немного в полном и добросердечном доверии к Водящей Руке. Не за горами будущее, но близко.</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326.</w:t>
      </w:r>
      <w:r w:rsidR="00645B8C" w:rsidRPr="005440D4">
        <w:rPr>
          <w:b/>
          <w:noProof/>
        </w:rPr>
        <w:t xml:space="preserve"> </w:t>
      </w:r>
      <w:r w:rsidR="00EB2276" w:rsidRPr="005440D4">
        <w:rPr>
          <w:b/>
          <w:noProof/>
        </w:rPr>
        <w:t>(Июнь 20).</w:t>
      </w:r>
      <w:r w:rsidR="00EB2276" w:rsidRPr="005440D4">
        <w:rPr>
          <w:noProof/>
        </w:rPr>
        <w:t xml:space="preserve"> При любом состоянии сознания ученика Учитель Должен найти его положительную сторону и усилить ее. Отсюда Совет: преувеличивать все хорошее и положительное и тем уменьшать плохое. Это хорошее можно найти во всем, если искать, и его утверждать, ибо двойственны проявления всякой вещи, неся в себе теневую и светлую стороны. Перевес надо дать светлому полюсу, чтобы поступательное движение состоялось. Учитель Делает это сознательно. Так и вы, соприкасаясь с людьми, не теневые, не темные, не злые силы в них пробуждайте, которые в них и без того есть, но добрые и светлые, их вызывая к жизни. Особенно это надо по отношению к тем, кто уже прикоснулся к Учению Жизни. В них яро и утверждайте благие. Во всем существует два начала</w:t>
      </w:r>
      <w:r w:rsidR="000C6C5A" w:rsidRPr="005440D4">
        <w:rPr>
          <w:noProof/>
        </w:rPr>
        <w:t xml:space="preserve"> — </w:t>
      </w:r>
      <w:r w:rsidR="00EB2276" w:rsidRPr="005440D4">
        <w:rPr>
          <w:noProof/>
        </w:rPr>
        <w:t>плюс и минус, силы положительные и силы отрицательные, силы созидания и силы разрушения, силы жизни и смерти, интеграции и дезинтеграции, гармонии и дисгармонии, силы Света и мрака. Можно усиливать или те, или другие. Чтобы усилить в человеке свет, не надо слишком подчеркивать тьму, в нем еще существующую. Учитель в ученике Свет Утверждает. Примеру Учителя следуйте. Критика не отрицается. Иногда надо оттенить и тень, чтобы свет стал ярче. Свет и тьма познаются противоположением. Но все же идите и ведите по вершинам, но не по ущельям мрака, и потому идите путем утверждения Света, но не тьмы. Свет, но не тьму утверждайте в людях. Это путь Бодхисаттвы.</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327.</w:t>
      </w:r>
      <w:r w:rsidR="00645B8C" w:rsidRPr="005440D4">
        <w:rPr>
          <w:noProof/>
        </w:rPr>
        <w:t xml:space="preserve"> </w:t>
      </w:r>
      <w:r w:rsidR="00EB2276" w:rsidRPr="005440D4">
        <w:rPr>
          <w:noProof/>
        </w:rPr>
        <w:t>Так же и в вещах, обстоятельствах жизни, условиях окружающих, в природе можно вызывать к жизни положительные или отрицательные частицы, или элементы, то есть силы разрушения или силы созидания. Строитель, если даже и разрушает, то не ради разрушения, но ради нового строительства. Разрушение ради разрушения оставим темным. Разрушение ради разрушения есть зло. Если бы в явлениях жизни установилось полное равновесие сил, жизнь замерла бы и остановилась. Преобладание сил одного из полюсов создает взаимодействие и соединение с новыми силами, и жизнь приходит в движение. Надо следить лишь за тем, чтобы во всем, касающемся человека, силы положительные превалировали. Тогда активно будет проявляться равнодействующая жизни и созидания, но не смерти и разрушения. Если последнее явление</w:t>
      </w:r>
      <w:r w:rsidR="000C6C5A" w:rsidRPr="005440D4">
        <w:rPr>
          <w:noProof/>
        </w:rPr>
        <w:t xml:space="preserve"> — </w:t>
      </w:r>
      <w:r w:rsidR="00EB2276" w:rsidRPr="005440D4">
        <w:rPr>
          <w:noProof/>
        </w:rPr>
        <w:t>преобладание сил разрушения</w:t>
      </w:r>
      <w:r w:rsidR="000C6C5A" w:rsidRPr="005440D4">
        <w:rPr>
          <w:noProof/>
        </w:rPr>
        <w:t xml:space="preserve"> — </w:t>
      </w:r>
      <w:r w:rsidR="00EB2276" w:rsidRPr="005440D4">
        <w:rPr>
          <w:noProof/>
        </w:rPr>
        <w:t>имеет место в планетном масштабе, планета обрекается на гибель и разрушается. Много миров разрушается в пространстве. Землю Мы Хотим сохранить. О Земле Забота. Потому пресечен Нами путь разрушителей. Усматривая теневую сторону явлений, усиливайте их положительный полюс. Именно, надо уметь усмотреть, чтобы знать, что следует усилить в лагере Света. Добро и зло относительны, ибо часто так называемое зло является ступенью к добру и добро на одной ступени будет злом для высшей. У человека есть сердце, оно и будет указателем того, чем для данного человека будет данное явление: полезным или вредным, добрым или злым. При этом не следует забывать, что злоба, раздражение, уныние, трусость и прочие явления злы и вредны безусловно. Тут уже не помогут рассуждения об относительности добра и зла. Есть все же мера вещей непререкаемая. И нет утешения ни для труса, ни для предателя, ни для злобного сердца.</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328.</w:t>
      </w:r>
      <w:r w:rsidR="00645B8C" w:rsidRPr="005440D4">
        <w:rPr>
          <w:noProof/>
        </w:rPr>
        <w:t xml:space="preserve"> </w:t>
      </w:r>
      <w:r w:rsidR="00EB2276" w:rsidRPr="005440D4">
        <w:rPr>
          <w:noProof/>
        </w:rPr>
        <w:t>Где же и в чем же найдем утешение от трудностей дома земного? Утешение найдем в Учителе. Владыка высоко Стоит над жизнью. Хоть и Видит всю сущность ее, вихри астральные не вызывают в Нем ответных реакций. И потому в Нем можно найти мир, которого не имеют люди, мир и покой равновесия, не успокоения, но спокойствия активного и напряженного мощно. Потому обращение к Учителю будет лекарством от болей. Панацея Иерархии действует сильно.</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329.</w:t>
      </w:r>
      <w:r w:rsidR="00645B8C" w:rsidRPr="005440D4">
        <w:rPr>
          <w:noProof/>
        </w:rPr>
        <w:t xml:space="preserve"> </w:t>
      </w:r>
      <w:r w:rsidR="00EB2276" w:rsidRPr="005440D4">
        <w:rPr>
          <w:noProof/>
        </w:rPr>
        <w:t>Судить заглазно, или судить чужими глазами, трудно. Сам факт по себе ничего не говорит, но освещение его всегда бывает индивидуальное. Освещение зависит от угла зрения. Личный угол зрения никогда правильным не бывает. На безличную или сверхличную точку зрения не научились еще становиться люди. Потому суждение людское почти всегда ошибочно. Оно верно с личной точки зрения, но объективной картины не дает, потому лучше верить Учителю, который Знает. Кто говорит, что легко? Конечно, трудно, очень трудно строить Мир Новый, и это строительство</w:t>
      </w:r>
      <w:r w:rsidR="000C6C5A" w:rsidRPr="005440D4">
        <w:rPr>
          <w:noProof/>
        </w:rPr>
        <w:t xml:space="preserve"> — </w:t>
      </w:r>
      <w:r w:rsidR="00EB2276" w:rsidRPr="005440D4">
        <w:rPr>
          <w:noProof/>
        </w:rPr>
        <w:t>подвиг. И есть жертвы: и добровольные, и кармические. Много их было. Много героизма было проявлено. Почему жестокость? Трудно сознание людское удерживать в нужном направлении, и очень много врагов и противников строительства Новой Эпохи. А ведь на карте стоит участь планеты</w:t>
      </w:r>
      <w:r w:rsidR="000C6C5A" w:rsidRPr="005440D4">
        <w:rPr>
          <w:noProof/>
        </w:rPr>
        <w:t xml:space="preserve"> — </w:t>
      </w:r>
      <w:r w:rsidR="00EB2276" w:rsidRPr="005440D4">
        <w:rPr>
          <w:noProof/>
        </w:rPr>
        <w:t>полумеры не помогут. Тяжело всем. Потом поймете, почему ускорить нельзя. А пока вооружитесь терпением и доверием к Учителю. Сейчас без Него не дойти до положенного.</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330.</w:t>
      </w:r>
      <w:r w:rsidR="00645B8C" w:rsidRPr="005440D4">
        <w:rPr>
          <w:b/>
          <w:noProof/>
        </w:rPr>
        <w:t xml:space="preserve"> </w:t>
      </w:r>
      <w:r w:rsidR="00EB2276" w:rsidRPr="005440D4">
        <w:rPr>
          <w:b/>
          <w:noProof/>
        </w:rPr>
        <w:t>(Июнь 21).</w:t>
      </w:r>
      <w:r w:rsidR="00EB2276" w:rsidRPr="005440D4">
        <w:rPr>
          <w:noProof/>
        </w:rPr>
        <w:t xml:space="preserve"> Сын Мой, когда все слова сказаны, остается действие, то есть применение сказанного в жизни. К чему же иначе слова? Лучше совсем без них, ибо тяжесть непримененного знания ложится на плечи познавшего. Знание обязывает. Лучше не знать, чем знать и не прилагать знание. Знание непримененное есть достоянье временное, на поверхности, не внедренное в сущность человека, то есть не ставшее частью его, составною частью его природы. В любом состоянии, при всяком настроении, что-то все-таки можно применить, что-то все-таки ближе сознанию и созвучнее в каждый данный момент, чем все прочее. Его то и надо применять. Может быть, не хочется читать, или писать, или мыслить глубоко, но хочется явить устремление, или любовь, или доверие, или мысль далекому другу послать. Широко поле применения психической энергии, и нужную ноту можно вызвать всегда. Лишь бы не сидеть в бездумии. Йог тоже сидит, и сидит неподвижно часами, но в ярой активности мысленной. Нет таких условий, которые могли бы воспрепятствовать деятельности психической энергии, разве что состояние сознания ее обладателя. Так что в случае неблагополучия в этом отношении причину надо искать внутри. Внутреннее неблагополучие все достижения может превратить в ничто, и тогда уже никакие внешние условия не помогут. Чего ждать, когда рычаги действия в руках человека? Почему такая зависимость от чего-то вовне? Все внешнее временно, и потому нельзя на него опираться и ставить себя в подчинение ему. Конечно, оно влияет, но на слабых духов. Сильные свет свой, Индивидуальность свою, несли неугашенными среди сумерек и сутолки жизни. Когда придет им конец и кончится жизнь земная, свет останется с духом. Но если он его угасил и власти суеты подчинился, с чем уйдет он в пространство, в Мир, где светят светом своим? Света духа не угашайте ни при каких условиях, как бы сумеречны они ни были. Нельзя дух ставить в подчинение окружающему. Иллюзия Майи потому и называется иллюзией, или великим обманом, что рассеивается как дым, оставляя человека с самим собою и своими накоплениями. И если он свет свой променял на тьму внешнюю и земное, то и остается ни с чем незадачливый путник Земли. Прожить жизнь, чтобы остаться с пустыми руками, расточив огни духа, не будет достижением. «Что сегодня смогу принести я, чтобы умножить Сокровище Камня?»</w:t>
      </w:r>
      <w:r w:rsidR="000C6C5A" w:rsidRPr="005440D4">
        <w:rPr>
          <w:noProof/>
        </w:rPr>
        <w:t xml:space="preserve"> — </w:t>
      </w:r>
      <w:r w:rsidR="00EB2276" w:rsidRPr="005440D4">
        <w:rPr>
          <w:noProof/>
        </w:rPr>
        <w:t>так вопрошает себя ученик и приносит без счета, приносит без счета плоды усилий своих для умножения Света.</w:t>
      </w:r>
    </w:p>
    <w:p w:rsidR="00E8769F" w:rsidRPr="005440D4" w:rsidRDefault="00E8769F" w:rsidP="00EB2276">
      <w:pPr>
        <w:rPr>
          <w:noProof/>
        </w:rPr>
      </w:pPr>
    </w:p>
    <w:p w:rsidR="00E8769F" w:rsidRPr="005440D4" w:rsidRDefault="004110B4" w:rsidP="00EB2276">
      <w:pPr>
        <w:rPr>
          <w:noProof/>
        </w:rPr>
      </w:pPr>
      <w:r w:rsidRPr="005440D4">
        <w:rPr>
          <w:rFonts w:cs="Arial"/>
          <w:b/>
          <w:noProof/>
          <w:szCs w:val="28"/>
        </w:rPr>
        <w:t xml:space="preserve">1955 г. </w:t>
      </w:r>
      <w:r w:rsidR="00EB2276" w:rsidRPr="005440D4">
        <w:rPr>
          <w:b/>
          <w:noProof/>
        </w:rPr>
        <w:t>331.</w:t>
      </w:r>
      <w:r w:rsidR="00645B8C" w:rsidRPr="005440D4">
        <w:rPr>
          <w:noProof/>
        </w:rPr>
        <w:t xml:space="preserve"> </w:t>
      </w:r>
      <w:r w:rsidR="00EB2276" w:rsidRPr="005440D4">
        <w:rPr>
          <w:noProof/>
        </w:rPr>
        <w:t>Не Считаю возможным преуспевать, если вера в Учителя или в будущее поколебалось хотя бы на йоту. Лучше ждать, и не дождаться, и с верой в ожидаемое умереть, как умирали апостолы, ожидая скорого Прихода Христа, чем не верить, не ждать и уйти ни с чем. Ибо того, кто остался верен Мне до конца, и Встречаю у конца, который есть начало. Что же из того, что не дождались они, если остались со Мною? Не Покинет Учитель тех, кто верен ему до конца. Есть преданность временная и преданность навсегда. Кто предпочитает какую, тот с тем, что предпочитает, и остается. Учитель и ученик по существу понятия вневременные. Худо ли, хорошо ли, но вместе, тепло или холодно, в достатке или в нужде, здоров или болен, ночью или днем, один или в толпе, здесь или там, с друзьями или среди врагов, на полете или перед полетом, на Земле или в Небе высоко, но вместе всегда. Так куется цепь счастья из жизни в жизнь. Жизни и жизни проходят одна за другой, но цепь счастья крепнет. Надо суметь через жизнь пронести Близость к Учителю нерушимой. Одни говорят одно, а эти другое, а другие</w:t>
      </w:r>
      <w:r w:rsidR="000C6C5A" w:rsidRPr="005440D4">
        <w:rPr>
          <w:noProof/>
        </w:rPr>
        <w:t xml:space="preserve"> — </w:t>
      </w:r>
      <w:r w:rsidR="00EB2276" w:rsidRPr="005440D4">
        <w:rPr>
          <w:noProof/>
        </w:rPr>
        <w:t>третье, но ученик говорит: «Все мое</w:t>
      </w:r>
      <w:r w:rsidR="000C6C5A" w:rsidRPr="005440D4">
        <w:rPr>
          <w:noProof/>
        </w:rPr>
        <w:t xml:space="preserve"> — </w:t>
      </w:r>
      <w:r w:rsidR="00EB2276" w:rsidRPr="005440D4">
        <w:rPr>
          <w:noProof/>
        </w:rPr>
        <w:t>в Учителе». Так он и идет через жизнь, сокровенно храня незримую цепь счастья.</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332.</w:t>
      </w:r>
      <w:r w:rsidR="00645B8C" w:rsidRPr="005440D4">
        <w:rPr>
          <w:b/>
          <w:noProof/>
        </w:rPr>
        <w:t xml:space="preserve"> </w:t>
      </w:r>
      <w:r w:rsidR="00EB2276" w:rsidRPr="005440D4">
        <w:rPr>
          <w:b/>
          <w:noProof/>
        </w:rPr>
        <w:t>(Июнь 22).</w:t>
      </w:r>
      <w:r w:rsidR="00EB2276" w:rsidRPr="005440D4">
        <w:rPr>
          <w:noProof/>
        </w:rPr>
        <w:t xml:space="preserve"> Мысль высшая доступна человеку, если око души обращается к ней. Она есть, она существует, надо лишь к ней устремиться, чтобы ее уловить. Жизнь сознания подчинена закону созвучия. Один</w:t>
      </w:r>
      <w:r w:rsidR="000C6C5A" w:rsidRPr="005440D4">
        <w:rPr>
          <w:noProof/>
        </w:rPr>
        <w:t xml:space="preserve"> — </w:t>
      </w:r>
      <w:r w:rsidR="00EB2276" w:rsidRPr="005440D4">
        <w:rPr>
          <w:noProof/>
        </w:rPr>
        <w:t>по созвучию с мыслями высшими, с мыслями дальними, входит в общение, другой прихоти созвучит явлением мыслей низших. И каждый, где бы он ни был, звучит на волне своих устремлений, своих желаний, своих вожделений, которым ответствует пространственная мысль из различных слоев пространства, от высших до низших, по заданному волей человека ключу. Не произвол Космоса, но созвучие и соответствие. И каждый пожинает в области мысли плоды своего устремления. Просто, ясно и четко действует закон соответствия. К чему устремитесь, то и получаете в ответ. Напрасно жалуются люди. Нет бедных овечек. Карма притяжения мыслей и карма притяжения соответствующих условий действует по соответствию. Бог поругаем не бывает.</w:t>
      </w:r>
    </w:p>
    <w:p w:rsidR="00E8769F" w:rsidRPr="005440D4" w:rsidRDefault="00E8769F" w:rsidP="00EB2276">
      <w:pPr>
        <w:rPr>
          <w:noProof/>
        </w:rPr>
      </w:pPr>
    </w:p>
    <w:p w:rsidR="00EB2276" w:rsidRPr="005440D4" w:rsidRDefault="00001A8F" w:rsidP="00EB2276">
      <w:pPr>
        <w:rPr>
          <w:noProof/>
        </w:rPr>
      </w:pPr>
      <w:r w:rsidRPr="005440D4">
        <w:rPr>
          <w:rFonts w:cs="Arial"/>
          <w:b/>
          <w:noProof/>
          <w:szCs w:val="28"/>
        </w:rPr>
        <w:t xml:space="preserve">1955 г. </w:t>
      </w:r>
      <w:r w:rsidR="00EB2276" w:rsidRPr="005440D4">
        <w:rPr>
          <w:b/>
          <w:noProof/>
        </w:rPr>
        <w:t>333.</w:t>
      </w:r>
      <w:r w:rsidR="00645B8C" w:rsidRPr="005440D4">
        <w:rPr>
          <w:b/>
          <w:noProof/>
        </w:rPr>
        <w:t xml:space="preserve"> </w:t>
      </w:r>
      <w:r w:rsidR="00EB2276" w:rsidRPr="005440D4">
        <w:rPr>
          <w:b/>
          <w:noProof/>
        </w:rPr>
        <w:t>(Июнь 23).</w:t>
      </w:r>
      <w:r w:rsidR="00EB2276" w:rsidRPr="005440D4">
        <w:rPr>
          <w:noProof/>
        </w:rPr>
        <w:t xml:space="preserve"> Ведь все дело в том, чтобы в своем сознании найти место и личному, и мировому и установить правильное соотношение между ними. Личное тонет в мировом, как капля воды в океане, но из песчинок складывается гора, а из отдельных личностей</w:t>
      </w:r>
      <w:r w:rsidR="000C6C5A" w:rsidRPr="005440D4">
        <w:rPr>
          <w:noProof/>
        </w:rPr>
        <w:t xml:space="preserve"> — </w:t>
      </w:r>
      <w:r w:rsidR="00EB2276" w:rsidRPr="005440D4">
        <w:rPr>
          <w:noProof/>
        </w:rPr>
        <w:t>народы и человечество. Без личности нельзя, но если в сознании личное заступает место мирового, а мировому или планетному масштабу отводится малое место личного, получается разрушительное несоответствие, которое кончается крушением, когда приходится подводить итоги жизни. Именно, надо всему найти место, но соответствующее сущности явления. Личные мирки умершего поколения исчезли вместе с личностями их носителей. Но дела сверхличные, творения и дело тех, кто вышел за пределы личности, живут веками. Личность человека</w:t>
      </w:r>
      <w:r w:rsidR="000C6C5A" w:rsidRPr="005440D4">
        <w:rPr>
          <w:noProof/>
        </w:rPr>
        <w:t xml:space="preserve"> — </w:t>
      </w:r>
      <w:r w:rsidR="00EB2276" w:rsidRPr="005440D4">
        <w:rPr>
          <w:noProof/>
        </w:rPr>
        <w:t>явление нескольких десятков лет, Индивидуальность не подлежит уничтожению временем. Когда сверхличное и индивидуальное в человеке сливаются и заступают место личного, истинно, бессмертен тогда человек и в делах, и в сознании. Нельзя, чтобы личное заслоняло мировое и занимало его место. Человек</w:t>
      </w:r>
      <w:r w:rsidR="000C6C5A" w:rsidRPr="005440D4">
        <w:rPr>
          <w:noProof/>
        </w:rPr>
        <w:t xml:space="preserve"> — </w:t>
      </w:r>
      <w:r w:rsidR="00EB2276" w:rsidRPr="005440D4">
        <w:rPr>
          <w:noProof/>
        </w:rPr>
        <w:t>часть мира, часть жизни, часть Космоса, потому следует осознать себя этой частицей единого целого, но не делать себя центром Вселенной, ибо рушение великое ожидает каждого, кто в личном малом мирке своем сосредоточивает все. Ибо этот мирок должен полностью исчезнуть, когда сбрасывается физическое тело, заодно с личным сознанием, или сознанием личности, имеющей имя, звание, паспорт, квартиру, службу, носильные, кухонные и домашние вещи. Все это рушится, и остается человек... с чем? Что заменит ему мирок разрушенный? Чем и как будет он жить? Потому правильно поступает тот, кто, отведя личному необходимое и должное по размерам и значению место, приобщается к жизни сверхличной, которая включает планету, Космос, человечества и все то, что находится за пределами малого ограниченного личного мира. Лучше думать о планете и ее судьбах, чем о своем доме или комнате. Лучше думать о человечестве или своем народе, чем о себе. Лучше думать о единой бесконечной жизни, чем о кратком земном своем существовании. И личность нужна как носительница Индивидуальности, ее выражающая, и жизнь земная нужна как звено длинной цепи жизней, не имеющей конца. Но нужны они в правильном понимании своего смысла и значения. И тело, и здоровье, и сон, и пища</w:t>
      </w:r>
      <w:r w:rsidR="000C6C5A" w:rsidRPr="005440D4">
        <w:rPr>
          <w:noProof/>
        </w:rPr>
        <w:t xml:space="preserve"> — </w:t>
      </w:r>
      <w:r w:rsidR="00EB2276" w:rsidRPr="005440D4">
        <w:rPr>
          <w:noProof/>
        </w:rPr>
        <w:t>все нужно, но с осознанием, для чего. И то, что считает важным человек в неведении своем, оказывается неважным и не имеющим того значения в свете понимания жизни сверхличной, и наоборот: вещи, пренебрегаемые и находящиеся на задворках сознания, становятся первенствующими и имеющими решающее влияние на судьбы человеческого духа и на сознание человека. Происходит полная переоценка ценностей. Фокус сознания передвигается от центра личности в центр круга жизни сверхличной, и личность занимает уже место дисциплинированного слуги Индивидуальности. Так восходит человек на следующую, высшую ступень духа. Местонахождение фокуса сознания всецело зависит от того, на что оно направляется, что всецело находится в воле человека. Так снова приходим к тому, что судьба и будущее человека в его руках. Ибо он</w:t>
      </w:r>
      <w:r w:rsidR="000C6C5A" w:rsidRPr="005440D4">
        <w:rPr>
          <w:noProof/>
        </w:rPr>
        <w:t xml:space="preserve"> — </w:t>
      </w:r>
      <w:r w:rsidR="00EB2276" w:rsidRPr="005440D4">
        <w:rPr>
          <w:noProof/>
        </w:rPr>
        <w:t>строитель своего будущего, своей судьбы, своей кармы.</w:t>
      </w:r>
    </w:p>
    <w:p w:rsidR="00EB2276" w:rsidRPr="005440D4" w:rsidRDefault="00EB2276" w:rsidP="00EB2276">
      <w:pPr>
        <w:rPr>
          <w:noProof/>
        </w:rPr>
      </w:pPr>
    </w:p>
    <w:p w:rsidR="00E8769F" w:rsidRPr="005440D4" w:rsidRDefault="00EB2276" w:rsidP="00001A8F">
      <w:pPr>
        <w:pStyle w:val="Quote"/>
        <w:rPr>
          <w:noProof/>
        </w:rPr>
      </w:pPr>
      <w:r w:rsidRPr="005440D4">
        <w:rPr>
          <w:noProof/>
        </w:rPr>
        <w:t>Видел во сне Деду</w:t>
      </w:r>
      <w:r w:rsidR="00DA74B8" w:rsidRPr="005440D4">
        <w:rPr>
          <w:rStyle w:val="FootnoteReference"/>
          <w:noProof/>
        </w:rPr>
        <w:footnoteReference w:id="12"/>
      </w:r>
      <w:r w:rsidRPr="005440D4">
        <w:rPr>
          <w:noProof/>
        </w:rPr>
        <w:t>. Он сидел во главе стола в ожидании. Пошел к нему. Он встал и стал сниматься в группе китайцев, потом сидел в центре этой группы, изучая снимок. Я прошел мимо.</w:t>
      </w:r>
    </w:p>
    <w:p w:rsidR="00EB2276" w:rsidRPr="005440D4" w:rsidRDefault="00001A8F" w:rsidP="00EB2276">
      <w:pPr>
        <w:rPr>
          <w:noProof/>
        </w:rPr>
      </w:pPr>
      <w:r w:rsidRPr="005440D4">
        <w:rPr>
          <w:rFonts w:cs="Arial"/>
          <w:b/>
          <w:noProof/>
          <w:szCs w:val="28"/>
        </w:rPr>
        <w:t xml:space="preserve">1955 г. </w:t>
      </w:r>
      <w:r w:rsidR="00EB2276" w:rsidRPr="005440D4">
        <w:rPr>
          <w:b/>
          <w:noProof/>
        </w:rPr>
        <w:t>334.</w:t>
      </w:r>
      <w:r w:rsidR="00645B8C" w:rsidRPr="005440D4">
        <w:rPr>
          <w:noProof/>
        </w:rPr>
        <w:t xml:space="preserve"> </w:t>
      </w:r>
      <w:r w:rsidR="00EB2276" w:rsidRPr="005440D4">
        <w:rPr>
          <w:noProof/>
        </w:rPr>
        <w:t>Лишение свободы считается тяжким наказанием. И однако люди сами себя лишают этой свободы в духе и, находясь в заключении всевозможных ограничений, иллюзий и невежества, нимало того не подозревают. Люди с закрытыми глазами. Учитель Хочет глаза открыть, чтобы увидел человек стены своей добровольной тюрьмы и, увидев, возжелал свободы духа. Столько ложных понятий въелось в сознание человека, что освобождение нелегко. Трагедия в том, что их просто не чувствуют и не замечают. Во тьме их увидеть нельзя: нужен свет, чтобы осветить все и представить вещи в их истинном положении. Думают о смерти</w:t>
      </w:r>
      <w:r w:rsidR="000C6C5A" w:rsidRPr="005440D4">
        <w:rPr>
          <w:noProof/>
        </w:rPr>
        <w:t xml:space="preserve"> — </w:t>
      </w:r>
      <w:r w:rsidR="00EB2276" w:rsidRPr="005440D4">
        <w:rPr>
          <w:noProof/>
        </w:rPr>
        <w:t>ее нет. Думают о том, чтобы что-то скрыть, но нет ничего тайного. Думают кого-то подавить и ущемить, но сами себе наносят раны, ущербляя брата. Так надо начинать строить жизнь на совершенно новых началах и на принципах Общего Блага. Ибо принципы личного блага, или же вреда, приносимого людям, тяжелую реакцию будут иметь на приносящих. Надо понять: времена троглодитовской психологии прошли безвозвратно. На принципах Нового Мира должна строиться жизнь. Не нужно войн, не нужно эксплуатации других людей, не нужно насилия. Каждый, стоящий за них,</w:t>
      </w:r>
      <w:r w:rsidR="000C6C5A" w:rsidRPr="005440D4">
        <w:rPr>
          <w:noProof/>
        </w:rPr>
        <w:t xml:space="preserve"> — </w:t>
      </w:r>
      <w:r w:rsidR="00EB2276" w:rsidRPr="005440D4">
        <w:rPr>
          <w:noProof/>
        </w:rPr>
        <w:t>враг человечества и Нового Мира. Невозможно преобразить мир сразу. Нужно время. Но преображение жизни идет вперед гигантскими шагами. Его остановить нельзя, как снежную лавину с высот. Темницы духа человеческого разрушаются мощно. Люди выходят в жизни планетной на арену свободы.</w:t>
      </w:r>
    </w:p>
    <w:p w:rsidR="00EB2276" w:rsidRPr="005440D4" w:rsidRDefault="00EB2276" w:rsidP="00EB2276">
      <w:pPr>
        <w:rPr>
          <w:noProof/>
        </w:rPr>
      </w:pPr>
    </w:p>
    <w:p w:rsidR="00E8769F" w:rsidRPr="005440D4" w:rsidRDefault="00EB2276" w:rsidP="00001A8F">
      <w:pPr>
        <w:pStyle w:val="Quote"/>
        <w:rPr>
          <w:noProof/>
        </w:rPr>
      </w:pPr>
      <w:r w:rsidRPr="005440D4">
        <w:rPr>
          <w:noProof/>
        </w:rPr>
        <w:t>Видел во сне Матерь. Целовал Ее руки. Искал себе комнату. Потом Она сама отвела нам с Нинкой</w:t>
      </w:r>
      <w:r w:rsidR="00DA74B8" w:rsidRPr="005440D4">
        <w:rPr>
          <w:rStyle w:val="FootnoteReference"/>
          <w:noProof/>
        </w:rPr>
        <w:footnoteReference w:id="13"/>
      </w:r>
      <w:r w:rsidRPr="005440D4">
        <w:rPr>
          <w:noProof/>
        </w:rPr>
        <w:t xml:space="preserve"> две комнаты, большие, рядом со своими. Сперва Она была непохожа на себя.</w:t>
      </w:r>
    </w:p>
    <w:p w:rsidR="00E8769F" w:rsidRPr="005440D4" w:rsidRDefault="00001A8F" w:rsidP="00EB2276">
      <w:pPr>
        <w:rPr>
          <w:noProof/>
        </w:rPr>
      </w:pPr>
      <w:r w:rsidRPr="005440D4">
        <w:rPr>
          <w:rFonts w:cs="Arial"/>
          <w:b/>
          <w:noProof/>
          <w:szCs w:val="28"/>
        </w:rPr>
        <w:t xml:space="preserve">1955 г. </w:t>
      </w:r>
      <w:r w:rsidR="00EB2276" w:rsidRPr="005440D4">
        <w:rPr>
          <w:b/>
          <w:noProof/>
        </w:rPr>
        <w:t>335.</w:t>
      </w:r>
      <w:r w:rsidR="00645B8C" w:rsidRPr="005440D4">
        <w:rPr>
          <w:b/>
          <w:noProof/>
        </w:rPr>
        <w:t xml:space="preserve"> </w:t>
      </w:r>
      <w:r w:rsidR="00EB2276" w:rsidRPr="005440D4">
        <w:rPr>
          <w:b/>
          <w:noProof/>
        </w:rPr>
        <w:t>(Июнь 24).</w:t>
      </w:r>
      <w:r w:rsidR="00EB2276" w:rsidRPr="005440D4">
        <w:rPr>
          <w:noProof/>
        </w:rPr>
        <w:t xml:space="preserve"> Сын Мой, Владыка Полагает, что нет большего счастья, нежели послужить Ему сознательно. Матерь Агни Йоги служит Владыке неумаленно, всею жизнью своею, всем своим существом. Полнота Служения и отдачи себя Владыке указывает на высоту духа: чем выше дух, тем полнее и совершеннее отдача себя на Служение. Малые духи боятся отдачи, боятся себя потерять, душу свою потерять боятся в этом процессе. Духи малые не способны на великое предание себя Воле Владыки. По степени отдания себя Воле Владыки и Судим о высоте духа. Когда все свое заменяется Моим, достигается полнота Служения Великого. Но среди людей развит культ себеслужения, при котором отдачи себя не требуется вовсе. Их, себеслужителей, с Собой не Возьмем в путь дальний по звездам. Этот путь требует полной самоотдачи и полного забвения себя. Так, душу свою потерявший, забывший себя и о себе, обретает сознание высшее, сверхличное, космическое, личность свою утратив. Оно и понятно. Нечего делать малому «я» на просторах пространственных. Его интересы сосредоточены в том малом круге личности, которому нет места там, где нет малых условий земных. Именно, надо понять всю широту, весь размах жизни, чтобы стать участником ее космопространственного выражения. Но не от мира сего Были Великие Служители Света, но Были Они не от малых личных мирков, по которым ютятся люди. Даже в</w:t>
      </w:r>
      <w:r w:rsidRPr="005440D4">
        <w:rPr>
          <w:noProof/>
        </w:rPr>
        <w:t xml:space="preserve"> </w:t>
      </w:r>
      <w:r w:rsidR="00EB2276" w:rsidRPr="005440D4">
        <w:rPr>
          <w:noProof/>
        </w:rPr>
        <w:t>Мире Тонком, где широко раздвинуты пределы существования, ухитряются двуногие слепцы прятаться в трущобах обломков личного представления жизни, как скорлупой, отделяя себя от широты и красоты пространственной жизни. Сидят бездумно по своим углам, залезши в свои норы и ямы и закрывшись черным платом невежества и нежелания расстаться с осколками личной жизни земной. Живут в призрачном окружении малом вещей малых земных, оставшихся в памяти и сознании их и им заменивших реальность. Поистине, слепое, темное и жалкое существование! Невежество планетарное обрекает людей на это беспросветное прозябание. Стремимся расширить горизонты сознаний человеческих и вывести их из душной темницы личной жизни на планетную арену жизни, дабы почуяли себя частью жизни великой. Планета</w:t>
      </w:r>
      <w:r w:rsidR="000C6C5A" w:rsidRPr="005440D4">
        <w:rPr>
          <w:noProof/>
        </w:rPr>
        <w:t xml:space="preserve"> — </w:t>
      </w:r>
      <w:r w:rsidR="00EB2276" w:rsidRPr="005440D4">
        <w:rPr>
          <w:noProof/>
        </w:rPr>
        <w:t>лишь ступень, за ней идет Космос. С личною жизнью в ее настоящем общечеловеческом понимании придется расстаться. Расстаться</w:t>
      </w:r>
      <w:r w:rsidR="000C6C5A" w:rsidRPr="005440D4">
        <w:rPr>
          <w:noProof/>
        </w:rPr>
        <w:t xml:space="preserve"> — </w:t>
      </w:r>
      <w:r w:rsidR="00EB2276" w:rsidRPr="005440D4">
        <w:rPr>
          <w:noProof/>
        </w:rPr>
        <w:t>значит отвести ей именно то место, которое ей принадлежит, но не больше. Личная жизнь допустима, если каждая частица ее взвешена на весах Беспредельности и сравнивается с нею. Тогда не может разбухнуть личное «я» и занять место больше Солнца, его собой заслонив. Солнце жизни есть Солнце Великого Сердца, есть Владыка</w:t>
      </w:r>
      <w:r w:rsidR="000C6C5A" w:rsidRPr="005440D4">
        <w:rPr>
          <w:noProof/>
        </w:rPr>
        <w:t xml:space="preserve"> — </w:t>
      </w:r>
      <w:r w:rsidR="00EB2276" w:rsidRPr="005440D4">
        <w:rPr>
          <w:noProof/>
        </w:rPr>
        <w:t>Иерарх Ведущий. Пусть это Солнце и светит для духа.</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336.</w:t>
      </w:r>
      <w:r w:rsidR="00645B8C" w:rsidRPr="005440D4">
        <w:rPr>
          <w:noProof/>
        </w:rPr>
        <w:t xml:space="preserve"> </w:t>
      </w:r>
      <w:r w:rsidR="00EB2276" w:rsidRPr="005440D4">
        <w:rPr>
          <w:noProof/>
        </w:rPr>
        <w:t>В сознании вещи малые состязаются с вещами великими. Неужели малое великому предпочтем и с малым останемся? Так отделим в микрокосме своем великое от малого и первому сердце свое отдадим. Велик и сияющ Мир Владыки. К величию его имеем возможность и право приобщиться, если бревно или сор в глазу не помешают увидеть великое, несмотря на малое перед глазами.</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337.</w:t>
      </w:r>
      <w:r w:rsidR="00645B8C" w:rsidRPr="005440D4">
        <w:rPr>
          <w:noProof/>
        </w:rPr>
        <w:t xml:space="preserve"> </w:t>
      </w:r>
      <w:r w:rsidR="00EB2276" w:rsidRPr="005440D4">
        <w:rPr>
          <w:noProof/>
        </w:rPr>
        <w:t>Думали ли они, вершители судеб человеческих, толкая народы свои на войну, что война сметет их с исторической сцены и их народам победы не принесет. Нет, они об этом не думали. Формула «Взявший меч от меча и погибнет» остается в силе, будь это даже холодная война. Обрекает себя каждый, идущий против эволюции. Пока враги вели холодную войну и строили базы, произошло у них под носом гигантское объединение огромных стран и фактически всех угнетенных народов. Азия объединилась. Так Наши враги потерпят во всем поражение. Близко конечное торжество Нового Мира. События связаны с Приходом. Жду, чтобы сказать Свое Слово. Самое изумительное в течении событий впереди.</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338.</w:t>
      </w:r>
      <w:r w:rsidR="00645B8C" w:rsidRPr="005440D4">
        <w:rPr>
          <w:b/>
          <w:noProof/>
        </w:rPr>
        <w:t xml:space="preserve"> </w:t>
      </w:r>
      <w:r w:rsidR="00EB2276" w:rsidRPr="005440D4">
        <w:rPr>
          <w:b/>
          <w:noProof/>
        </w:rPr>
        <w:t>(Июнь 25).</w:t>
      </w:r>
      <w:r w:rsidR="00EB2276" w:rsidRPr="005440D4">
        <w:rPr>
          <w:noProof/>
        </w:rPr>
        <w:t xml:space="preserve"> Друзья, если для вас слова Владыки не стали огненным скалам подобны, прочным и нерушимым в пространстве, строить Новое Небо и Новую Землю нельзя. Среди всего непостоянного и меняющегося надо усмотреть твердое и непоколебимое основание жизни. Слово Владыки не преходит веками. Мудрость и знания человеческие непостоянны, условны и относительны и изменяются во времени. Непреложно и истинно слово Владыки, сказано ли оно ныне, или тысячу лет тому назад. Ибо ум человеческий имеет дело с вещами преходящими, но вне условностей времени</w:t>
      </w:r>
      <w:r w:rsidR="000C6C5A" w:rsidRPr="005440D4">
        <w:rPr>
          <w:noProof/>
        </w:rPr>
        <w:t xml:space="preserve"> — </w:t>
      </w:r>
      <w:r w:rsidR="00EB2276" w:rsidRPr="005440D4">
        <w:rPr>
          <w:noProof/>
        </w:rPr>
        <w:t>мысли Иерарха. Конечно, Истина облекается в доступные людям формы, но сущность ее остается неизменной и прочной. Потому Учение, данное Нами, можно положить Краеугольным Камнем в основание дел человеческих, дабы стали они деяниями Света, но не тьмы. Учения и теории людские могут быть правильны или ложны, но печать Истины лежит на Учении Жизни. К нему можно спокойно приближаться и спокойно черпать его мудрость, зная, что нет в нем измышлений невежества. Сколько различных научных теорий появлялось в мире за последние сто лет и снова уходили в забвение. Род приходит, и род уходит, но Слово Мое пребывает вовеки. Среди неустойчивости быстротекущей жизни должны люди иметь нечто, на что могли бы опереться прочно. Учение не отрицает жизни, но утверждает ее во всех ее поступательных, строительных и эволюционных формах. В основе Учения Жизни лежат идеи Общего Блага. Потому Учение</w:t>
      </w:r>
      <w:r w:rsidR="000C6C5A" w:rsidRPr="005440D4">
        <w:rPr>
          <w:noProof/>
        </w:rPr>
        <w:t xml:space="preserve"> — </w:t>
      </w:r>
      <w:r w:rsidR="00EB2276" w:rsidRPr="005440D4">
        <w:rPr>
          <w:noProof/>
        </w:rPr>
        <w:t>для всех, кто Общее Благо человечества ставит выше блага личного. Придет время, и люди в массе своей обратятся к Учению Жизни. И станет оно основою жизни народов. И жертвы, во имя будущего принесенные, будут оправданы, ибо велико и сияюще будущее планеты. Мы Имеем заботу, как возможно скорее подготовить сознание народов к принятию Учения Света. Задача нелегка, ибо надо примирить непримиримое и поднять сознание масс. Думают, к чему сложности и трудности жизни народов в масштабе общепланетном? Но сложный и путаный узел мировых событий будет так крепко завязан, что разрубит его лишь меч Духа Владыки, Идущего в мир. Так разрешатся мировые проблемы и сложности жизни, и Новая Эпоха Майтрейи настанет. Близится, близится время урочное огненных сдвигов Земли. Все лучшие придут к одному</w:t>
      </w:r>
      <w:r w:rsidR="000C6C5A" w:rsidRPr="005440D4">
        <w:rPr>
          <w:noProof/>
        </w:rPr>
        <w:t xml:space="preserve"> — </w:t>
      </w:r>
      <w:r w:rsidR="00EB2276" w:rsidRPr="005440D4">
        <w:rPr>
          <w:noProof/>
        </w:rPr>
        <w:t>к признанию Владыки Майтрейи. Он Объединит всех, кто ныне разно смотрит на жизнь. Не в разъединении, но в объединении и согласованности лежит решение жизни. Можно без конца спорить о пунктах расхождения, а можно, отбросив их, объединиться на явлениях согласных. Второй путь есть путь в будущее. И явлений согласных будет становиться все больше и больше, пока они не победят мир. По этому признаку и отмечайте пути Света, ибо Свет победит.</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339.</w:t>
      </w:r>
      <w:r w:rsidR="00645B8C" w:rsidRPr="005440D4">
        <w:rPr>
          <w:noProof/>
        </w:rPr>
        <w:t xml:space="preserve"> </w:t>
      </w:r>
      <w:r w:rsidR="00EB2276" w:rsidRPr="005440D4">
        <w:rPr>
          <w:noProof/>
        </w:rPr>
        <w:t>Друг Мой, если посмотреть на совершающиеся мировые события непредубежденным глазом, много необычайного, много удивительного и небывалого можно увидеть. Можно явно увидеть новую, явно наметившуюся ступень эволюции человеческой, и тех, кто яро против нее восстает. Если бы она наступила без всякого противодействия, новые явления не смогли бы укрепиться прочно и были бы теплично-нестойкими и нежизненными. Условия земные требуют известной устойчивости, жизнеспособности и акклиматизации каждого явления, которое входит в жизнь. Тактика Adverse, применяемая Нами, создает нужную устойчивость и вырабатывает силы противодействия. Мощное здание Нового Мира поднимается среди чудовищного сопротивления энергий, подлежащих смещению. Но зато и сила устойчивости его велика. Было бы дивно увидеть, как завершенное в Тонком Мире строение опускается в плотные формы и кристаллизуется в них. Рука Водителя-Иерарха, смещающего расу, действует в полной согласованности с условиями и велениями Космического Магнита. Отсюда сила исполнения предначертаний Воли Ведущей. Люди, конечно, могут препятствовать, но кому же под силу бороться со Мной. Сроки, о которых так много говорилось, связаны со светилами. История человечества диктуется звездами. Мы</w:t>
      </w:r>
      <w:r w:rsidR="000C6C5A" w:rsidRPr="005440D4">
        <w:rPr>
          <w:noProof/>
        </w:rPr>
        <w:t xml:space="preserve"> — </w:t>
      </w:r>
      <w:r w:rsidR="00EB2276" w:rsidRPr="005440D4">
        <w:rPr>
          <w:noProof/>
        </w:rPr>
        <w:t>Сотрудники Космического Магнита. Мы Знаем течение Его энергий, и будущее перед Нами лежит как прошедшее, ибо в свитках незримых запечатлено оно явно. А вы, знающие решения Наши, духом будьте готовы к осуществлению их в жизни вашей, когда личное, народное и мировое сольются в Единую Чашу Жизни. Она не минует вас, ибо предназначены будущему. Рукою Моею, Волею Моею будущее ваше решено. Оно созвучно с сокровенными устремлениями сердца и построено на энергиях ваших устремлений. Водитель Незримый Бодрствует, отбирая зерна ваших лучших возможностей. Лучшему в вас возможность Даю расцвести, худшему</w:t>
      </w:r>
      <w:r w:rsidR="000C6C5A" w:rsidRPr="005440D4">
        <w:rPr>
          <w:noProof/>
        </w:rPr>
        <w:t xml:space="preserve"> — </w:t>
      </w:r>
      <w:r w:rsidR="00EB2276" w:rsidRPr="005440D4">
        <w:rPr>
          <w:noProof/>
        </w:rPr>
        <w:t>изжить себя и увянуть. Уверенно и твердо Веду вас к конечной победе. Разве не замечаете, как энергии зла уже не имеют власти над сознанием вашим, как каждое противодействие темное Обращаю на пользу. И в малом, и в великом метод действия и продвижения одинаков. Вы растете у Меня на глазах, чтобы приличествующую развитию вашему ступень занять в жизни. Кого же Поставлю у рычагов жизни, как не тех, кому Могу доверить. Потому не сетуйте на суровую закалку клинка вашего духа. Надо стать очень сильными. Надо вырасти до высоты, соответствующей высоте и серьезности Поручения. Надо готовность явить, созвучную требованиям момента. Надо стать еще ближе и всецело погрузиться в осознание Моих возможностей. Небывалые дни наступают. Их надо встретить суметь.</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340.</w:t>
      </w:r>
      <w:r w:rsidR="00645B8C" w:rsidRPr="005440D4">
        <w:rPr>
          <w:b/>
          <w:noProof/>
        </w:rPr>
        <w:t xml:space="preserve"> </w:t>
      </w:r>
      <w:r w:rsidR="00EB2276" w:rsidRPr="005440D4">
        <w:rPr>
          <w:b/>
          <w:noProof/>
        </w:rPr>
        <w:t>(Июнь 26).</w:t>
      </w:r>
      <w:r w:rsidR="00EB2276" w:rsidRPr="005440D4">
        <w:rPr>
          <w:noProof/>
        </w:rPr>
        <w:t xml:space="preserve"> Не сегодня, так завтра, не завтра, так скоро, так в будущем будет желанная встреча и с Матерью Агни Йоги, и с Гуру</w:t>
      </w:r>
      <w:r w:rsidR="00DA74B8" w:rsidRPr="005440D4">
        <w:rPr>
          <w:rStyle w:val="FootnoteReference"/>
          <w:noProof/>
        </w:rPr>
        <w:footnoteReference w:id="14"/>
      </w:r>
      <w:r w:rsidR="00EB2276" w:rsidRPr="005440D4">
        <w:rPr>
          <w:noProof/>
        </w:rPr>
        <w:t>, и с Учителем. Встреча будет. Скоро или долго</w:t>
      </w:r>
      <w:r w:rsidR="000C6C5A" w:rsidRPr="005440D4">
        <w:rPr>
          <w:noProof/>
        </w:rPr>
        <w:t xml:space="preserve"> — </w:t>
      </w:r>
      <w:r w:rsidR="00EB2276" w:rsidRPr="005440D4">
        <w:rPr>
          <w:noProof/>
        </w:rPr>
        <w:t>это по-земному. Цикл неизбежности в пространстве не временем измеряется, но магнитным напряжением устремленных энергий. Потому сроки приближения заменим интенсивностью огненного напряжения устремленного духа. Когда оно достаточно сильно, то и далекое во времени кажется близким, ибо Мир Огненный вне времени существует. Долго или скоро</w:t>
      </w:r>
      <w:r w:rsidR="000C6C5A" w:rsidRPr="005440D4">
        <w:rPr>
          <w:noProof/>
        </w:rPr>
        <w:t xml:space="preserve"> — </w:t>
      </w:r>
      <w:r w:rsidR="00EB2276" w:rsidRPr="005440D4">
        <w:rPr>
          <w:noProof/>
        </w:rPr>
        <w:t>это по-земному, в огнях или без огней</w:t>
      </w:r>
      <w:r w:rsidR="000C6C5A" w:rsidRPr="005440D4">
        <w:rPr>
          <w:noProof/>
        </w:rPr>
        <w:t xml:space="preserve"> — </w:t>
      </w:r>
      <w:r w:rsidR="00EB2276" w:rsidRPr="005440D4">
        <w:rPr>
          <w:noProof/>
        </w:rPr>
        <w:t>таковы меры духа. Лучше в огнях чувствовать близость и непреложность далеких событий, чем огни потушить перед их утверждением в сфере земной. Ведь духу надлежит одержать победу над временем и пространством, то есть над миром трех измерений. Постигает без числа дух, освободившийся от цепей времени, пространства и вещей. Имеется, конечно, в виду пространство трех измерений. Ощущение будущего в настоящем принадлежит высокому духу: как бы пыль материального мира слетает с окружающего и все представляется в ином виде. Относительность и условность человеческих представлений ужасающа. Также и невежество не имеет границ. Даже знающие часто судят по местным условиям. Хорошо научиться мыслью облетать мир, чтобы в духе от них оторваться. Ведь сознание воспринимает то, на что направлено. Глаз может быть направлен на предмет перед глазами, но человек может не видеть его, если сознание устремлено на что-то другое. Видимость определяется устремлением сознания. На что оно устремлено, то и видит, слышит и чувствует. Есть нечто в человеке, что обуславливает характер и границы видимости и регулирует устремление</w:t>
      </w:r>
      <w:r w:rsidR="000C6C5A" w:rsidRPr="005440D4">
        <w:rPr>
          <w:noProof/>
        </w:rPr>
        <w:t xml:space="preserve"> — </w:t>
      </w:r>
      <w:r w:rsidR="00EB2276" w:rsidRPr="005440D4">
        <w:rPr>
          <w:noProof/>
        </w:rPr>
        <w:t>это сердечная энергия. Где сердце ваше, там и сокровище ваше, или наоборот</w:t>
      </w:r>
      <w:r w:rsidR="000C6C5A" w:rsidRPr="005440D4">
        <w:rPr>
          <w:noProof/>
        </w:rPr>
        <w:t xml:space="preserve"> — </w:t>
      </w:r>
      <w:r w:rsidR="00EB2276" w:rsidRPr="005440D4">
        <w:rPr>
          <w:noProof/>
        </w:rPr>
        <w:t>сущность явления от этого не меняется. Следовательно, успех заключается в умелом применении сердечной энергии. Сердцу отдается слишком мало внимания. Сердце в небрежении. Сердце сознательно не воспитывается. Оттого и засохли у многих сердца. Но ныне наступает Эпоха Сердца, и сердце поведет человека через дебри рассудочных построений. Сердце должно стать утонченным, или культурным, и тогда голос его не будет затемнен явлениями низших энергий. Сердце надо освободить от власти низших оболочек, чтобы свет его засиял неумаленно. Знаем ученых без сердца и Знаем простых и малых людей, но с сердцем большим и горящим. Мудрое равновесие интеллекта и сердца, по существу, уже будет строительным. Лучше с малыми мира сего, но имеющими сердце, чем с бессердечными и цивилизованными умниками. Ум с трудом может принять то, что легко воспринимается сердцем. Поэтому Эпоха Майтрейи, Эпоха Сердца будет Эпохой Женщины, сердце которой утончено больше, чем сердце мужчины. Новые условия сердце человеческое поставят в особое положение. Сердца масс зазвучат и будут явно отзываться на новые условия жизни. И как же можно будет нанести рану ближнему, когда собственному сердцу нанесшего ее это причинит боль. Сердце будет остро ощущать страдания других и яро стремиться к тому, чтобы их не было в мире. Преображение жизни пойдет по линии сердца, и перед мощью его бессильным окажется зло. Так в будущих построениях сердцу отводится особое место. Не ум, но сердце поведет человека к сияющим вершинам духа. Могучие Лучи Великого Сердца, мир наполняющие ныне, пробудят к жизни спящие сердца человеческие.</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341.</w:t>
      </w:r>
      <w:r w:rsidR="00645B8C" w:rsidRPr="005440D4">
        <w:rPr>
          <w:noProof/>
        </w:rPr>
        <w:t xml:space="preserve"> </w:t>
      </w:r>
      <w:r w:rsidR="00EB2276" w:rsidRPr="005440D4">
        <w:rPr>
          <w:noProof/>
        </w:rPr>
        <w:t>Иногда полезно пересмотреть свою жизнь и определить, под властью каких потенциалов она протекала. Хорошо при этом учесть, усилились ли они или ослабли и какова их власть над сознанием в настоящее время. Ведь при переходе в Мир Тонкий прошлое вспыхивает особенно ярко, и на ключе наисильнейших звучаний будет вибрировать дух, если твердое решение воли последней им не положит конец. Челн духа после смерти устремляется по принятому при жизни направлению, когда-то установленному и санкционированному волей. И он не изменит этого направления до тех пор, пока воля не внесет нового корректива. Там направление уже поздно изменять. Оно утверждается жизнью земною, потому последнее решение, принятое волей на Земле, и будет окончательным и обуславливающим направление духа. Если последнего решения не принято и если печать его не наложена на сознание, то в каждом отдельном случае энергии духа будут устремляться так, как они с санкции воли устремлялись и действовали ранее. Потому и полезно пересматривать прошлую жизнь, чтобы на все прошлые поступки и решения наложить печать нового понимания жизни и новое, последнее, решение принять, дающее энергиям духа уже иное направление. Потому и сказано, что за каждое слово придется дать ответ. Это означает, что каждая мысль, принятая и утвержденная человеком, будет его благословением или проклятием в тонком состоянии существования, когда мысль, подобно магниту, поведет человека в сферы, соответствующего ей притяжения. Но если veto наложено на нее волею, то есть энергия ее получила иное направление, то изменится и следствие, и характер ее притяжения. Если даже давнему заклятому врагу не простить, то встреча будет враждебной. Если не убить вожделения к пище, то даже оно будет мучить, не говоря уже о вожделениях прочих и более сильных. Если мысленно с креслом любимым не расстаться, то с ним в Тонкий Мир и уйдет человек. Потому подготовиться к переходу в тот мир надо сознательно, и подготовку эту начать задолго до конца, ибо пересмотреть надо весь душевный багаж и отношение свое к вещам и людям. Все, не пересмотренное заново, останется таким, каким было при своем утверждении, хотя бы это было десятки лет тому назад. Все имеет свои корни в сознании, и все гнездится там и живет, пока печать нового, последнего утверждения не изменит его. С багажом за спиной надо быть очень осмотрительным и брать с собою лишь то, что действительно нужно и полезно в дальнем пути. Чаще надо пересматривать свои накопления, оставляя лишь самое ценное. В Тонком Мире человек автоматически будет действовать по принятому на Земле при жизни решению. Вот почему каждое решение должно быть хорошо продумано, прежде чем его утвердить. Белье стирают, одежду чистят, дом убирают и метут, так же проветривать следует и кладовые сознания. Много безответственных автоматов ходит по лику Земли, тем больше их в Мире Тонком. Не уподобимся им, лунатикам духа.</w:t>
      </w:r>
    </w:p>
    <w:p w:rsidR="00E8769F" w:rsidRPr="005440D4" w:rsidRDefault="00E8769F" w:rsidP="00EB2276">
      <w:pPr>
        <w:rPr>
          <w:noProof/>
        </w:rPr>
      </w:pPr>
    </w:p>
    <w:p w:rsidR="00E8769F" w:rsidRPr="005440D4" w:rsidRDefault="00001A8F" w:rsidP="00EB2276">
      <w:pPr>
        <w:rPr>
          <w:noProof/>
        </w:rPr>
      </w:pPr>
      <w:r w:rsidRPr="005440D4">
        <w:rPr>
          <w:rFonts w:cs="Arial"/>
          <w:b/>
          <w:noProof/>
          <w:szCs w:val="28"/>
        </w:rPr>
        <w:t xml:space="preserve">1955 г. </w:t>
      </w:r>
      <w:r w:rsidR="00EB2276" w:rsidRPr="005440D4">
        <w:rPr>
          <w:b/>
          <w:noProof/>
        </w:rPr>
        <w:t>342.</w:t>
      </w:r>
      <w:r w:rsidR="00645B8C" w:rsidRPr="005440D4">
        <w:rPr>
          <w:b/>
          <w:noProof/>
        </w:rPr>
        <w:t xml:space="preserve"> </w:t>
      </w:r>
      <w:r w:rsidR="00EB2276" w:rsidRPr="005440D4">
        <w:rPr>
          <w:b/>
          <w:noProof/>
        </w:rPr>
        <w:t>(Июнь 27).</w:t>
      </w:r>
      <w:r w:rsidR="00EB2276" w:rsidRPr="005440D4">
        <w:rPr>
          <w:noProof/>
        </w:rPr>
        <w:t xml:space="preserve"> Все, все хорошо, когда крепко утвердилось сознание на Владыке. И тогда, и только тогда Может обратить Он все на пользу. Польза не в том, что нравится или не нравится, приятно или неприятно, сытно или голодно, спокойно или в вихрях, а в том, чтобы быть нераздельным в сознаньи всегда с великим сияющим Ликом. Казалось бы, прост Завет «Наполнитесь Владыкой», но сколь же он труден, когда лохмотья мышления и мыслей обрывки затемняют блистающий Лик. Если главному не отдадим должного, суета наполнит сознание и, наполнив, лишит значительной доли энергии Лучей посылаемых. Посылается Луч. Его надо принять. Принять можно, лишь сознание полностью к нему обратив. От половинчатого обращения и результаты будут половинчатые. Потому и говорится о полноустремлении неумаленном. Как часто люди хотят получить все, не принося всего сердца. Но ведь Сказано, что какою мерою мерите, такой и отмерится вам. Так что полнота принесенного устремления и полнота сердечного обращения непреложно даст и следствия полноценные. Чаще нужно обращать взор свой вовнутрь и отдавать себе ясный отчет в том, что принесено Учителю и как. Зов и отклик в действии подлежат точным и определенным законам психомеханики. И мерою полною воздается принесшему полноту устремления. В минуты Общения можно сердце свое и сознание свое всецело Владыке отдать. Но сильна лунная сущность в человеке. Не сдерживаемая серебряной уздой воли, выпирает она из всех щелей и в мутной рефлекторности своей топит лучшие достижения. Но Наш девиз</w:t>
      </w:r>
      <w:r w:rsidR="000C6C5A" w:rsidRPr="005440D4">
        <w:rPr>
          <w:noProof/>
        </w:rPr>
        <w:t xml:space="preserve"> — </w:t>
      </w:r>
      <w:r w:rsidR="00EB2276" w:rsidRPr="005440D4">
        <w:rPr>
          <w:noProof/>
        </w:rPr>
        <w:t>борьба и победа: за первой</w:t>
      </w:r>
      <w:r w:rsidR="000C6C5A" w:rsidRPr="005440D4">
        <w:rPr>
          <w:noProof/>
        </w:rPr>
        <w:t xml:space="preserve"> — </w:t>
      </w:r>
      <w:r w:rsidR="00EB2276" w:rsidRPr="005440D4">
        <w:rPr>
          <w:noProof/>
        </w:rPr>
        <w:t>вторая, за второй</w:t>
      </w:r>
      <w:r w:rsidR="000C6C5A" w:rsidRPr="005440D4">
        <w:rPr>
          <w:noProof/>
        </w:rPr>
        <w:t xml:space="preserve"> — </w:t>
      </w:r>
      <w:r w:rsidR="00EB2276" w:rsidRPr="005440D4">
        <w:rPr>
          <w:noProof/>
        </w:rPr>
        <w:t>третья и так без конца, пока победительное состояние сознания не станет постоянным выражением его сущности. Даже жизнь тела есть постоянная борьба сил разрушения и смерти с силами созидания и жизни. Такова же и жизнь духа. Назовем ее борьбою без конца за вящее утверждение Света. Обратите внимание на то, что как только ослабевает ведущая воля духа, силы дисгармонии и разрушения начинают тотчас же вползать в сознание. Потому знамя борьбы не опускается никогда. Ученик тоже дает обещание об утверждении нового в сознании и о том, чтобы в этом состоянии удержаться. Многие сознания стоячему болоту подобны, и разложение их удел. Наш же путь по вершинам. Учитель нов каждое мгновение, будьте новыми и вы. Учитель всегда огненно Устремлен, явите и вы такую же степень устремления. Учитель пламенно Ведет пришедших к Нему за Светом, так же ведите и вы. Учитель будущее Поставил целью работы Своей, Учителю в понимании будущего уподобляйтесь. И Он на дозоре всегда, так же и вы на несменном дозоре пребудьте, держа наготове меч духа. Нельзя на доверенной страже заснуть, нельзя опустить руки, нельзя погрузиться в прострацию духа. Вои Мои строгий устав имеют и следуют ему неуклонно. Ртуть бодрости и подвижности жизнью вырабатывается и</w:t>
      </w:r>
      <w:r w:rsidR="000C6C5A" w:rsidRPr="005440D4">
        <w:rPr>
          <w:noProof/>
        </w:rPr>
        <w:t xml:space="preserve"> — </w:t>
      </w:r>
      <w:r w:rsidR="00EB2276" w:rsidRPr="005440D4">
        <w:rPr>
          <w:noProof/>
        </w:rPr>
        <w:t>в напряжении и настороженности постоянной. Без нее очень легко отклониться от пути, и притом незаметно для себя. Волны Майи устремлены, чтобы затопить сознание призрачным миром очевидности, но Водитель Незримый Бодрствует, готовый каждое мгновение протянуть Руку помощи. Так же бодрствуйте и вы, чтобы Руку, протянутую для помощи, усмотреть и помощь не отвергнуть. О чем горевать, о чем беспокоиться, когда Учитель близок. Горевать, суетиться, беспокоиться и бояться могут те, незнающие, но вам, знающим о том, что с вами Учитель, надлежит достоинство духа явить спокойное и торжественное мерою полной. Не для себя это нужно, но для окружающего и пространства. Как же иначе утвердите для мира Свет Мой, вам посылаемый в Лучах Моих. С вами пребыть Обещал, с вами всегда и Пребуду. Но и вы в свою очередь явите должную степень готовности и открытости сознания и сердца посылкам Моим. Почему дозволяете преходящим мелочам жизни так яро звучать для сознания? Гоните, гоните малые мысли и малые чувства земные, гоните, Мне тесно от них, и Луч Мой, удушаемый ими, не может явить всю свою мощь. Закон созвучия действует постоянно. Явите ему понимание. И знайте, что близок Учитель всегда в моменты полнозвучащего устремления.</w:t>
      </w:r>
    </w:p>
    <w:p w:rsidR="00E8769F" w:rsidRPr="005440D4" w:rsidRDefault="00E8769F" w:rsidP="00EB2276">
      <w:pPr>
        <w:rPr>
          <w:noProof/>
        </w:rPr>
      </w:pPr>
    </w:p>
    <w:p w:rsidR="00E8769F" w:rsidRPr="005440D4" w:rsidRDefault="00A63982" w:rsidP="00EB2276">
      <w:pPr>
        <w:rPr>
          <w:noProof/>
        </w:rPr>
      </w:pPr>
      <w:r w:rsidRPr="005440D4">
        <w:rPr>
          <w:rFonts w:cs="Arial"/>
          <w:b/>
          <w:noProof/>
          <w:szCs w:val="28"/>
        </w:rPr>
        <w:t xml:space="preserve">1955 г. </w:t>
      </w:r>
      <w:r w:rsidR="00EB2276" w:rsidRPr="005440D4">
        <w:rPr>
          <w:b/>
          <w:noProof/>
        </w:rPr>
        <w:t>343.</w:t>
      </w:r>
      <w:r w:rsidR="00645B8C" w:rsidRPr="005440D4">
        <w:rPr>
          <w:noProof/>
        </w:rPr>
        <w:t xml:space="preserve"> </w:t>
      </w:r>
      <w:r w:rsidR="00EB2276" w:rsidRPr="005440D4">
        <w:rPr>
          <w:noProof/>
        </w:rPr>
        <w:t>И еще Скажу: «Не смущайтесь обилием посылаемых мыслей». Не вместить в слово широту Беспредельности, но приблизить к пониманию ее можно. Слишком далеко отошло сознание людей от вечных реальностей жизни, и слишком нуждаются они в утверждении. Много различных сознаний, и каждому надо дать так, чтобы нашло оно нечто, себе созвучное. Потому и приходится говорить все о том же, но освещая вопрос под иными углами. Каждый придет, и каждый должен что-то найти по себе. Широко понимание жизни, уявляемое Учителем. Учителю в широте понимания стремитесь уподобиться. И тогда каждый, пришедший к вам, сможет получить по сознанию. Это глухарь ничего не слышит, когда поет. Но песнь вашего духа должна быть понятна тому, к кому она обращена. Явите широту понимания. Иначе будете говорить глухим. Сердце</w:t>
      </w:r>
      <w:r w:rsidR="000C6C5A" w:rsidRPr="005440D4">
        <w:rPr>
          <w:noProof/>
        </w:rPr>
        <w:t xml:space="preserve"> — </w:t>
      </w:r>
      <w:r w:rsidR="00EB2276" w:rsidRPr="005440D4">
        <w:rPr>
          <w:noProof/>
        </w:rPr>
        <w:t>у каждого. Нужно суметь заставить зазвучать струны сердца тех, кто пришел к вам. А потому учитесь. Учитесь, учитесь, учитесь постигать сознание приходящих к вам. Для этого надо о себе позабыть, отвергнуться от себя и мысли и сердце свое обратить к вновь пришедшему. Если достигнута полнота самозабвения, или самоотвержения в этом процессе, то станет чужая душа перед вами как открытая книга. Будете читать сердца людей и будете истинными наставниками. В самоотвержении лежит ключ к человеческому сердцу.</w:t>
      </w:r>
    </w:p>
    <w:p w:rsidR="00E8769F" w:rsidRPr="005440D4" w:rsidRDefault="00E8769F" w:rsidP="00EB2276">
      <w:pPr>
        <w:rPr>
          <w:noProof/>
        </w:rPr>
      </w:pPr>
    </w:p>
    <w:p w:rsidR="00E8769F" w:rsidRPr="005440D4" w:rsidRDefault="00A63982" w:rsidP="00EB2276">
      <w:pPr>
        <w:rPr>
          <w:noProof/>
        </w:rPr>
      </w:pPr>
      <w:r w:rsidRPr="005440D4">
        <w:rPr>
          <w:rFonts w:cs="Arial"/>
          <w:b/>
          <w:noProof/>
          <w:szCs w:val="28"/>
        </w:rPr>
        <w:t xml:space="preserve">1955 г. </w:t>
      </w:r>
      <w:r w:rsidR="00EB2276" w:rsidRPr="005440D4">
        <w:rPr>
          <w:b/>
          <w:noProof/>
        </w:rPr>
        <w:t>344.</w:t>
      </w:r>
      <w:r w:rsidR="00645B8C" w:rsidRPr="005440D4">
        <w:rPr>
          <w:noProof/>
        </w:rPr>
        <w:t xml:space="preserve"> </w:t>
      </w:r>
      <w:r w:rsidR="00EB2276" w:rsidRPr="005440D4">
        <w:rPr>
          <w:noProof/>
        </w:rPr>
        <w:t>Указую оставшиеся дни употребить на углубление Единения со Мною. Пути и методы к тому известны. Надо просто применить уже знакомое практически. Одно знание не есть достижение. Часто думают наоборот и продолжают топтаться на месте. Напомню Основы Единения: постоянное памятование, постоянное предстояние, постоянное удержание в третьем глазе Лика Учителя, постоянная готовность и постоянно настороженное, чуткое, открытое сердце ко Мне. Все это скрепляется цементом пламенной любви и устремления. По каналам этих условий плодоносно обогащается восприятие. Дух Мой витает над миром, но лишь чуткие чуют его. Ощущение Великого Присутствия может быть ярким необычайно. Почему редко видим Учителя? Но до Меня нужно дойти и нужно, чтоб центры открылись. Но если собрать все знаки, данные в разное время, получится нечто изумительное. Но коротка память людская, быстро забывается все, и начинает казаться незадачливому путнику духа, что Оставил Учитель его. Майя ткет свои тенета очень искусно. Очевидность к ее услугам. Слепота легко закрывает око души. Вот почему бывают периоды, когда Единение должно быть усилено. Ведь Единение означает Близость, Близость</w:t>
      </w:r>
      <w:r w:rsidR="000C6C5A" w:rsidRPr="005440D4">
        <w:rPr>
          <w:noProof/>
        </w:rPr>
        <w:t xml:space="preserve"> — </w:t>
      </w:r>
      <w:r w:rsidR="00EB2276" w:rsidRPr="005440D4">
        <w:rPr>
          <w:noProof/>
        </w:rPr>
        <w:t>Общение, Общение</w:t>
      </w:r>
      <w:r w:rsidR="000C6C5A" w:rsidRPr="005440D4">
        <w:rPr>
          <w:noProof/>
        </w:rPr>
        <w:t xml:space="preserve"> — </w:t>
      </w:r>
      <w:r w:rsidR="00EB2276" w:rsidRPr="005440D4">
        <w:rPr>
          <w:noProof/>
        </w:rPr>
        <w:t>получение очередной волны познавания, когда Беспредельность щедро шлет свои дары в чутко настроенный приемник духа. Будем настраивать возможно чаще приемник души на волне Близости. Особенно углубленная вибрация получается. Но главное</w:t>
      </w:r>
      <w:r w:rsidR="000C6C5A" w:rsidRPr="005440D4">
        <w:rPr>
          <w:noProof/>
        </w:rPr>
        <w:t xml:space="preserve"> — </w:t>
      </w:r>
      <w:r w:rsidR="00EB2276" w:rsidRPr="005440D4">
        <w:rPr>
          <w:noProof/>
        </w:rPr>
        <w:t>это все сердце вложить в процесс приближения к Иерарху. Каждодневность может притупить остроту ощущения, но если не увяла любовь, то свежесть и новизна впечатлений будут даром Владыки. Быть новым всегда и неисчерпаемым в богатстве мыслей есть признак действительной Близости Учителя. Спросят: «Почему без конца об Учителе и Близости незримой?» Ответьте: «Явление Учителя есть основание жизни духа». Не фанатизм и не ограниченность это, но всеобъемлемость и широта явления Учителя приводит к тому, что мысль вращается вокруг этого великого понятия, как планеты</w:t>
      </w:r>
      <w:r w:rsidR="000C6C5A" w:rsidRPr="005440D4">
        <w:rPr>
          <w:noProof/>
        </w:rPr>
        <w:t xml:space="preserve"> — </w:t>
      </w:r>
      <w:r w:rsidR="00EB2276" w:rsidRPr="005440D4">
        <w:rPr>
          <w:noProof/>
        </w:rPr>
        <w:t>вокруг Солнца. Но Солнце в пространстве несется вперед, в Беспредельность. Так же точно устремлен вперед и Учитель. Потому всегда нов и неповторяем Его путь и тех, кто в Его орбите. Близость Учителя ставит человека в непосредственное Общение с Ним. Не дает оно ни славы, ни почета, ни роскоши, ни золота, но преимуществ его получивший Общение, не променяет ни на какие сокровища Земли. Ибо временны преимущества земные, но Близость с Учителем не кончается даже со смертью и не прерывается никогда, в каком бы состоянии и в какой бы оболочке ни находился дух, утвердивший эту Близость. Она складывается собственными руками и собственными усилиями, и притом каждодневно. Учителя легко позабыть, и многие это делают, и многие отходят, приблизившись. Потому труднее всего не приблизиться, но удержать Близость. Явившему постоянство, преданность и упорство в утверждении Близости Учителя можно о будущем не тревожиться. Ритм установленный легко и незаметно перенесет его через периоды Пралайи сознания. Вспомните, каким трудом утверждалась эта Близость. Как затемняла ее очередная волна Пралайи. Но это уже далеко позади. Впереди же Свет непрерываемого Общения. Широкой струею будет вливаться дар мысли высшей. Пространственное даяние не оскудеет, но, наоборот, будет все время возрастать в силе. На Земле далеки мы друг от друга. Но мост счастья соединяет нас, и по нему идет получение. Учитель заботою вас Окружил. Учитель вам счастья Лучи Посылает. Учителю ведома ваша судьба. Учитель вам Шлет далекий привет и благословение огненное. Счастья своего свидетелями будьте.</w:t>
      </w:r>
    </w:p>
    <w:p w:rsidR="00E8769F" w:rsidRPr="005440D4" w:rsidRDefault="00E8769F" w:rsidP="00EB2276">
      <w:pPr>
        <w:rPr>
          <w:noProof/>
        </w:rPr>
      </w:pPr>
    </w:p>
    <w:p w:rsidR="00E8769F" w:rsidRPr="005440D4" w:rsidRDefault="00A63982" w:rsidP="00EB2276">
      <w:pPr>
        <w:rPr>
          <w:noProof/>
        </w:rPr>
      </w:pPr>
      <w:r w:rsidRPr="005440D4">
        <w:rPr>
          <w:rFonts w:cs="Arial"/>
          <w:b/>
          <w:noProof/>
          <w:szCs w:val="28"/>
        </w:rPr>
        <w:t xml:space="preserve">1955 г. </w:t>
      </w:r>
      <w:r w:rsidR="00EB2276" w:rsidRPr="005440D4">
        <w:rPr>
          <w:b/>
          <w:noProof/>
        </w:rPr>
        <w:t>345.</w:t>
      </w:r>
      <w:r w:rsidR="00645B8C" w:rsidRPr="005440D4">
        <w:rPr>
          <w:b/>
          <w:noProof/>
        </w:rPr>
        <w:t xml:space="preserve"> </w:t>
      </w:r>
      <w:r w:rsidR="00EB2276" w:rsidRPr="005440D4">
        <w:rPr>
          <w:b/>
          <w:noProof/>
        </w:rPr>
        <w:t>(Июнь 28).</w:t>
      </w:r>
      <w:r w:rsidR="00EB2276" w:rsidRPr="005440D4">
        <w:rPr>
          <w:noProof/>
        </w:rPr>
        <w:t xml:space="preserve"> Надо через открытые центры принять пространственный огонь в микрокосм человеческий. Если даже алкоголь путем неестественно проявленного огня делает из труса смелого человека, то огни, законно утверждаемые, поистине, преображают всю сущность человека. Если посмотреть на человека, хотя бы временно вместившего все свойства пламени, и сравнить его состояние с периодом угасания огней, различие будет разительным. Об этом преображающем свойстве огня духа нельзя забывать. Огни возжигаемые требуют заботы, внимания и ухода. Как садовник ухаживает за растениями, так же ухаживает за огненным цветком духа обладатель его. Почему так много говорится о качествах? Не потому ли, что они являются формою выражения пламени? Большое влияние имеет также и пищевой режим, состояние здоровья, воздух и многие окружающие условия. Особенно опасны люди-вампиры, пожиратели огней, или чужой психической энергии. Черезмерная выдача ее также вредна не менее. Охрана и накопление огней требуют тонкого понимания и являются задачей каждого. Люди, лишенные психической энергии, для общества вредоносны. Их надо отделять от здоровых людей и лечить. Это они молча могут разрушить одним своим присутствием любое благое начинание, если только воля исполнителя его не даст нужного сверхнапряжения. Как невидимые хищники, ходят они среди людей, смотря, где бы можно было поживиться за счет чужой энергии. Будьте очень внимательны и осторожны с людьми. Много среди них пожирателей чужих сил. Общества такого вампира не может долго выдержать человек. Следует отдавать себе точный отчет в ощущениях при соприкосновении с людьми. Собственная аура и сердце являются точнейшими инструментами-указателями. Надо лишь внимательно наблюдать.</w:t>
      </w:r>
    </w:p>
    <w:p w:rsidR="00E8769F" w:rsidRPr="005440D4" w:rsidRDefault="00EB2276" w:rsidP="00EB2276">
      <w:pPr>
        <w:rPr>
          <w:noProof/>
        </w:rPr>
      </w:pPr>
      <w:r w:rsidRPr="005440D4">
        <w:rPr>
          <w:noProof/>
        </w:rPr>
        <w:t>Учитель Закладывает огненные магниты; Учитель места, где Он Пребывает, Насыщает огнями; Учителю в какой-то степени каждый Огненосец подобен. Задача</w:t>
      </w:r>
      <w:r w:rsidR="000C6C5A" w:rsidRPr="005440D4">
        <w:rPr>
          <w:noProof/>
        </w:rPr>
        <w:t xml:space="preserve"> — </w:t>
      </w:r>
      <w:r w:rsidRPr="005440D4">
        <w:rPr>
          <w:noProof/>
        </w:rPr>
        <w:t>огни приумножить, задача</w:t>
      </w:r>
      <w:r w:rsidR="000C6C5A" w:rsidRPr="005440D4">
        <w:rPr>
          <w:noProof/>
        </w:rPr>
        <w:t xml:space="preserve"> — </w:t>
      </w:r>
      <w:r w:rsidRPr="005440D4">
        <w:rPr>
          <w:noProof/>
        </w:rPr>
        <w:t>огни накопить, задача</w:t>
      </w:r>
      <w:r w:rsidR="000C6C5A" w:rsidRPr="005440D4">
        <w:rPr>
          <w:noProof/>
        </w:rPr>
        <w:t xml:space="preserve"> — </w:t>
      </w:r>
      <w:r w:rsidRPr="005440D4">
        <w:rPr>
          <w:noProof/>
        </w:rPr>
        <w:t>огнями насытить все, с чем соприкасается высокий дух, и преобразить окружающее. Поток материи, проходящей через микрокосм огненосца, вытекает из него преображенным. Дыхание, слюна, пот и все выделения йога пропитаны и насыщены тонкими свойствами огней. Это еще в большей степени касается астральной и ментальной материи чувств и мыслей, текущих через его организм. Словом, носитель Света всем существом своим и всеми процессами, происходящими в нем, Свет в окружающее его пространство от и из себя излучает. В этом преображающем действии заключается особое значение огней. Потому не мала забота о том, чтобы огни свои приумножить и, приумножив, ими благо творить. Нельзя недооценивать значения огней, ни роли огненосцев в процессе преображения мира. Ведь собственное преображение есть не что иное, как предварительная ступень преображения Земли, которая разрежается и утончается, будучи преображаема человеком. Все животные, все растения, все живое принимает посильное участие в этом великом преображении и утончении планетной материи, ибо массы ее проходят, утончаясь и преображаясь, через живые организмы, населяющие Землю. Но особое значение в этом процессе отводится человеку как носителю высших огней. Тысячами нитей связан человек со своею планетой и несет ответственность за нее. Каменный уголь, залежи нефти, известковые отложения</w:t>
      </w:r>
      <w:r w:rsidR="000C6C5A" w:rsidRPr="005440D4">
        <w:rPr>
          <w:noProof/>
        </w:rPr>
        <w:t xml:space="preserve"> — </w:t>
      </w:r>
      <w:r w:rsidRPr="005440D4">
        <w:rPr>
          <w:noProof/>
        </w:rPr>
        <w:t>все это результаты органической жизни миллиардов живых форм, когда-то бывших на Земле и живших на ней. Такова роль растительного и животного мира, устилающего телами своими земную кору даже на больших глубинах. Но роль человека еще выше и еще значительнее. Представляя собою высшие принципы планеты, человечество является регулятором планетных огней. Энергии духа и энергии подземного огня находятся в прямом и тесном взаимодействии. Хаотическое мышление целых народов, войны и прочие нарушители равновесия психики человека неизменно вызывают нарушение равновесия в природе, а главное</w:t>
      </w:r>
      <w:r w:rsidR="000C6C5A" w:rsidRPr="005440D4">
        <w:rPr>
          <w:noProof/>
        </w:rPr>
        <w:t xml:space="preserve"> — </w:t>
      </w:r>
      <w:r w:rsidRPr="005440D4">
        <w:rPr>
          <w:noProof/>
        </w:rPr>
        <w:t>нарушение равновесия огня подземного и огня пространственного, что обычно сопровождается землетрясениями, извержениями и прочими бедствиями. Равновесие стихий нарушается, и яро страдает человек, не отдавая себе отчета в том, что не кто-либо, но именно он сам является причиной всех неуравновесий в природе. Велика ответственность человека за Землю. Раньше говорили, что Бог насылает кары на людей за нарушение законов жизни. Теперь же пришло время понять, что человек, сам человек, обладатель мощных и тончайших энергий, порождает силой своей все непорядки и неуравновесия на планете. Нельзя уже более безответственно сваливать вину за преступления свои на неведомого Бога. Человеку Сказано: «Вы боги», то есть духи, владеющие мощными огненными энергиями, которые могут либо творить, либо разрушать. И ныне, когда наука уже перешла за границы Невидимого Мира, отговариваться незнанием или непониманием уже больше нельзя. Человек</w:t>
      </w:r>
      <w:r w:rsidR="000C6C5A" w:rsidRPr="005440D4">
        <w:rPr>
          <w:noProof/>
        </w:rPr>
        <w:t xml:space="preserve"> — </w:t>
      </w:r>
      <w:r w:rsidRPr="005440D4">
        <w:rPr>
          <w:noProof/>
        </w:rPr>
        <w:t>хозяин Земли, человеку дана власть над всякою плотью, то есть над Землею и всем, что на ней, он хозяин, он владыка, он же и несущий ответственность. Каин ссылался на то, что он не сторож своего брата. Не может уже более повторять человечество каинову отговорку и говорить, что не оно является стражем Земли. Именно оно является стражем, и охранителем, и Заботником, и попечителем своего дома земного. До сих пор люди разрушали и расхищали недра земные и растительное царство планеты. Но ныне положение в мире должно измениться в корне. Народы должны понять, что их забота о саде земном и огненном и стихийном равновесии планеты является их первейшей и неотложной обязанностью. Нечего сетовать на саранчу, когда низкие и злобные мысли людские могут породить еще горшие бедствия. Энергия мыслей человеческого коллектива огромна. Знаете силу и мощь тонких энергий. Знаете силу энергии атомной. Тонкие энергии, энергии огненные, требуют умелого сознательного обращения и понимания ответственности. Уявление мощной энергии на западе может оказаться причиной наводнения или неурожая на востоке. Надо усилия по охране планеты объединить и отнестись ко всему сознательно. Новая Эпоха требует нового отношения ко всему. Ныне человечество вступает в период полной сознательной коллективной ответственности за Землю. И человек как носитель высших огней от этой ответственности уклониться не может. Новая, Огненная Эпоха наступает. Надо быть готовыми встретить ее.</w:t>
      </w:r>
    </w:p>
    <w:p w:rsidR="00E8769F" w:rsidRPr="005440D4" w:rsidRDefault="00E8769F" w:rsidP="00EB2276">
      <w:pPr>
        <w:rPr>
          <w:noProof/>
        </w:rPr>
      </w:pPr>
    </w:p>
    <w:p w:rsidR="00E8769F" w:rsidRPr="005440D4" w:rsidRDefault="00A63982" w:rsidP="00EB2276">
      <w:pPr>
        <w:rPr>
          <w:noProof/>
        </w:rPr>
      </w:pPr>
      <w:r w:rsidRPr="005440D4">
        <w:rPr>
          <w:rFonts w:cs="Arial"/>
          <w:b/>
          <w:noProof/>
          <w:szCs w:val="28"/>
        </w:rPr>
        <w:t xml:space="preserve">1955 г. </w:t>
      </w:r>
      <w:r w:rsidR="00EB2276" w:rsidRPr="005440D4">
        <w:rPr>
          <w:b/>
          <w:noProof/>
        </w:rPr>
        <w:t>346.</w:t>
      </w:r>
      <w:r w:rsidR="00645B8C" w:rsidRPr="005440D4">
        <w:rPr>
          <w:noProof/>
        </w:rPr>
        <w:t xml:space="preserve"> </w:t>
      </w:r>
      <w:r w:rsidR="00EB2276" w:rsidRPr="005440D4">
        <w:rPr>
          <w:noProof/>
        </w:rPr>
        <w:t>Учитель, благодарю за сегодняшнюю посылку. Сын Мой, будет писаться еще лучше, еще глубже, еще огненнее. Ведь Я Обещал Беспредельность. Не замолкнет беззвучный Голос Владыки. Тайну сущего поймешь в Лучах Моих. И книги твои украсят полки книгохранилищ как самые ценные вклады в сокровищницу человеческой мысли. Так и будет. Владыка Сказал.</w:t>
      </w:r>
    </w:p>
    <w:p w:rsidR="00E8769F" w:rsidRPr="005440D4" w:rsidRDefault="00E8769F" w:rsidP="00EB2276">
      <w:pPr>
        <w:rPr>
          <w:noProof/>
        </w:rPr>
      </w:pPr>
    </w:p>
    <w:p w:rsidR="00E8769F" w:rsidRPr="005440D4" w:rsidRDefault="00A63982" w:rsidP="00EB2276">
      <w:pPr>
        <w:rPr>
          <w:noProof/>
        </w:rPr>
      </w:pPr>
      <w:r w:rsidRPr="005440D4">
        <w:rPr>
          <w:rFonts w:cs="Arial"/>
          <w:b/>
          <w:noProof/>
          <w:szCs w:val="28"/>
        </w:rPr>
        <w:t xml:space="preserve">1955 г. </w:t>
      </w:r>
      <w:r w:rsidR="00EB2276" w:rsidRPr="005440D4">
        <w:rPr>
          <w:b/>
          <w:noProof/>
        </w:rPr>
        <w:t>347.</w:t>
      </w:r>
      <w:r w:rsidR="00645B8C" w:rsidRPr="005440D4">
        <w:rPr>
          <w:noProof/>
        </w:rPr>
        <w:t xml:space="preserve"> </w:t>
      </w:r>
      <w:r w:rsidR="00EB2276" w:rsidRPr="005440D4">
        <w:rPr>
          <w:noProof/>
        </w:rPr>
        <w:t>Раздвинем пределы видимости при помощи внутреннего зрения. Представляя перед ним далекое, делаем далекое близким и входим в созвучие с ним. Оно может углубляться и может быть доведено до такой степени созвучности, что его можно увидеть с помощью третьего глаза. Это и будет ясновидением. Одно из главных условий этой способности</w:t>
      </w:r>
      <w:r w:rsidR="000C6C5A" w:rsidRPr="005440D4">
        <w:rPr>
          <w:noProof/>
        </w:rPr>
        <w:t xml:space="preserve"> — </w:t>
      </w:r>
      <w:r w:rsidR="00EB2276" w:rsidRPr="005440D4">
        <w:rPr>
          <w:noProof/>
        </w:rPr>
        <w:t>это полная самоотрешенность и, конечно, сосредоточенность на избранной теме. Через яркое представление предмета в третьем глазе происходит с ним соприкосновение, не с представляемым предметом, но с тем, с чем этот предмет связан. Контакт этот происходит всегда, только степени его бывают различны: от еле ощутимой до ярко картинной. Так же и мысль наша всегда касается объекта своего устремления, или мысль, устремленная к нам, всегда достигает нас. Но ощутить ее можно лишь при известной степени утонченности. Бессознательно она ощущается, но человек не отдает себе в этом отчета. Беззвучными касаниями можно назвать эти контакты мысли. Если быть более внимательным к своим ощущениям и впечатлениям, то многое можно отметить. Часто чужая мысль бьется у порога сознания, вызывая смутное чувство радости, беспокойства или печали</w:t>
      </w:r>
      <w:r w:rsidR="000C6C5A" w:rsidRPr="005440D4">
        <w:rPr>
          <w:noProof/>
        </w:rPr>
        <w:t xml:space="preserve"> — </w:t>
      </w:r>
      <w:r w:rsidR="00EB2276" w:rsidRPr="005440D4">
        <w:rPr>
          <w:noProof/>
        </w:rPr>
        <w:t>по характеру своему. Много цветов и оттенков их существует в природе, но лишь художник их замечает, то есть тренированный глаз. Так же и с мыслями посторонними или с мыслями высшими. Слишком занят собой человек, чтобы улавливать их сознательно. То же самое можно сказать и о токах пространства. Но токи эти явно воздействуют на настроение человека. И если нет никаких особых причин к тому, чтобы ему быть хорошим или плохим, причины эти надо искать в пространственных токах. Без причины ничего не бывает. Многое могли бы осветить коллективные наблюдения, но это дело будущего. Сейчас они пока невозможны. Люди еще не верят в токи пространства, хотя часто страдают от них или же, наоборот, бывают облагодетельствованы. Многому могло бы помочь знание астрологического момента, но даже и астрология отрицается. Отрицатели готовы отрицать не только воздействие лучей звезд, но даже Луны и Солнца. Тонкие аппараты вскоре помогут регистрировать силу звездного луча. Много тайн в Космосе, и все они ждут внимания человека, чтобы стать ему доступными.</w:t>
      </w:r>
    </w:p>
    <w:p w:rsidR="00E8769F" w:rsidRPr="005440D4" w:rsidRDefault="00E8769F" w:rsidP="00EB2276">
      <w:pPr>
        <w:rPr>
          <w:noProof/>
        </w:rPr>
      </w:pPr>
    </w:p>
    <w:p w:rsidR="00E8769F" w:rsidRPr="005440D4" w:rsidRDefault="00B108A6" w:rsidP="00EB2276">
      <w:pPr>
        <w:rPr>
          <w:noProof/>
        </w:rPr>
      </w:pPr>
      <w:r w:rsidRPr="005440D4">
        <w:rPr>
          <w:rFonts w:cs="Arial"/>
          <w:b/>
          <w:noProof/>
          <w:szCs w:val="28"/>
        </w:rPr>
        <w:t xml:space="preserve">1955 г. </w:t>
      </w:r>
      <w:r w:rsidR="00EB2276" w:rsidRPr="005440D4">
        <w:rPr>
          <w:b/>
          <w:noProof/>
        </w:rPr>
        <w:t>348.</w:t>
      </w:r>
      <w:r w:rsidR="00645B8C" w:rsidRPr="005440D4">
        <w:rPr>
          <w:b/>
          <w:noProof/>
        </w:rPr>
        <w:t xml:space="preserve"> </w:t>
      </w:r>
      <w:r w:rsidR="00EB2276" w:rsidRPr="005440D4">
        <w:rPr>
          <w:b/>
          <w:noProof/>
        </w:rPr>
        <w:t>(Июнь 29).</w:t>
      </w:r>
      <w:r w:rsidR="00EB2276" w:rsidRPr="005440D4">
        <w:rPr>
          <w:noProof/>
        </w:rPr>
        <w:t xml:space="preserve"> Сын Мой, когда мыслишь обо Мне, Наполняю тебя эманациями Света. С ними входит и светоносная мысль и озаряет сознание радугой. Так получается замыкание, или контакт, и провод духа начинает действовать. И по проводу передаются колебания волн мысли. Сегодня запишем о том, что людям еще не известно. Много знают они о земном, но мало о Надземном. О Надземном и будем писать. Великое вместилище пространственного лона заключает в себе все, что когда-либо происходило на Земле. Все прошлое в нем существует, и все доступно. Все это существует в виде закристаллизованных отложений тонких энергий. Фотопленка тоже обладает способностью фиксировать комбинации определенных вибраций, придавая им устойчивость. Мировой фотоглаз, действующий всегда, так же точно фиксирует все происходящее на планете на бесконечную ленту продолжительности. Лента каждого явления имеет конец и начало. Разворачивать ленту явлений определенного ряда надо с конца. Надо ухватиться за конец, за что-то, с чего можно было бы начать ее развертывание. В психометрии для этого берется предмет, связанный с нужным явлением или человеком. Следует всегда начинать с чего-то, что так или иначе присутствовало при исследуемом явлении. Многое могли бы рассказать старинные вещи, книги, манускрипты, драгоценные камни и все, на чем лежит печать древности. Новые вещи могут рассказать лишь о той эпохе, к которой они относятся. Фотоэлементы заключены в самой материи, которая обладает свойствами фиксировать излучения, или вибрации вокруг. Каждая вещь, которую носит на себе человек или которою пользуется, обладает той или иной степенью способности запечатлевать все происходящее с ним или в нем. Некоторые вещества особенно чувствительны и восприимчивы, некоторые</w:t>
      </w:r>
      <w:r w:rsidR="000C6C5A" w:rsidRPr="005440D4">
        <w:rPr>
          <w:noProof/>
        </w:rPr>
        <w:t xml:space="preserve"> — </w:t>
      </w:r>
      <w:r w:rsidR="00EB2276" w:rsidRPr="005440D4">
        <w:rPr>
          <w:noProof/>
        </w:rPr>
        <w:t>наоборот. Как существуют естественные конденсаторы электричества, точно так же есть и очень чувствительные собиратели более тонких энергий. Они наслаиваются на предметах, но в пространстве высших измерений. Так материальное и невидимое связаны тесно. Для человека с открытыми центрами язык вещей не тайна. Часто любовь или нелюбовь к определенным вещам у обычных людей основана на неосознанном чувствознании, которое проявляется порой резко и четко. К той же категории бессознательной фиксации излучений относятся внезапные и необъяснимые симпатии и антипатии между людьми. Физические органы тоже воспринимают вибрации, но лишь на низшей шкале, более грубого порядка. У человека регистратором тонких вибраций, прежде всего, является сердце. Его ощущения можно сознательно утончать, если начать к ним прислушиваться особенно внимательно. И жизнь сердца начнет открывать перед человеком новый чудесный мир. При опытах сосредоточения на интересующих предметах следует вовлечь в этот процесс сердце. Это позволит всецело погрузиться в его ощущения и отмечать влияние эманаций, исходящих от предмета. Учитель, беря в руки чужую вещь, многое Может рассказать об ее владельце. Развитое чувствознание является ключом. Развивайте чувствознание на всем, с чем входите в соприкосновение. И дайте сердцу работу. Пусть и оно имеет право голоса в суждениях ваших. Интеллект потушил чувствознание. И Мы ныне в сердце Стучимся, дабы проснулось оно и сказало свое вещее слово. Люди без сердца</w:t>
      </w:r>
      <w:r w:rsidR="000C6C5A" w:rsidRPr="005440D4">
        <w:rPr>
          <w:noProof/>
        </w:rPr>
        <w:t xml:space="preserve"> — </w:t>
      </w:r>
      <w:r w:rsidR="00EB2276" w:rsidRPr="005440D4">
        <w:rPr>
          <w:noProof/>
        </w:rPr>
        <w:t>слепцы. Спят люди без сердца. Учитель Провозглашает Эпоху Сердца и Указует пути.</w:t>
      </w:r>
    </w:p>
    <w:p w:rsidR="00E8769F" w:rsidRPr="005440D4" w:rsidRDefault="00E8769F" w:rsidP="00EB2276">
      <w:pPr>
        <w:rPr>
          <w:noProof/>
        </w:rPr>
      </w:pPr>
    </w:p>
    <w:p w:rsidR="00AD23CF" w:rsidRPr="005440D4" w:rsidRDefault="00B108A6" w:rsidP="00EB2276">
      <w:pPr>
        <w:rPr>
          <w:noProof/>
        </w:rPr>
      </w:pPr>
      <w:r w:rsidRPr="005440D4">
        <w:rPr>
          <w:rFonts w:cs="Arial"/>
          <w:b/>
          <w:noProof/>
          <w:szCs w:val="28"/>
        </w:rPr>
        <w:t xml:space="preserve">1955 г. </w:t>
      </w:r>
      <w:r w:rsidR="00EB2276" w:rsidRPr="005440D4">
        <w:rPr>
          <w:b/>
          <w:noProof/>
        </w:rPr>
        <w:t>349.</w:t>
      </w:r>
      <w:r w:rsidR="00645B8C" w:rsidRPr="005440D4">
        <w:rPr>
          <w:noProof/>
        </w:rPr>
        <w:t xml:space="preserve"> </w:t>
      </w:r>
      <w:r w:rsidR="00EB2276" w:rsidRPr="005440D4">
        <w:rPr>
          <w:noProof/>
        </w:rPr>
        <w:t>Друг Мой, ведомо ли тебе явление затишья перед нарастанием, задержки перед прыжком, тишины перед бурею? Как бы остановка самолета перед дальним полетом, чтобы возобновить и наполнить запасы горючего. Настоящее не есть свидетельство о будущем, и предрассветная мгла не дает представления о яркости и великолепии сияющего дня. Говорю к тому, чтобы ведомо было великолепие будущего счастья. Можно в отчаянье впасть от тягости безрадостных токов. И много мужества и доверия надо иметь, чтобы остаться непоколебимым до конца. Много шатающихся, и много шатаний, и много отпадений наблюдается на подходах к Твердыне. Перефразируя священные строки, можно спросить: «Не десять ли позвано, а девять где?» Не будем смущаться отпадающими. Так было всегда. Не все выдерживают испытание на длительность устремления и когда предоставлены самим себе. Потому и внимание, и забота тому, в ком Уверен Учитель. Много ли их? Говорил о числе пальцев на руках. Да и их много. Велика нужда в людях и огромна в тех, кто останется преданным до конца. О пустыне знания говорилось недаром. Мало носителей знания. Не то Мы Почитаем знанием, что считают или принимают за таковое люди. Знание непосредственное, знание Учителей, Ими в мир проливаемое, доступно лишь очень немногим. Ценим носителей его, которые в миру, особо высоко. Им Могу сказать: «Мои вы от века, Моими и останетесь». Не Допущу, не Допущу, чтобы тьма пожрала их свет или чтоб мохнатые руки до них дотянулись. Ручательство непреложности пути Света Даю и победу над всеми противоборствующими силами Утверждаю. Хорошо говорить о Свете, когда он кругом, но знать о победе его, когда кругом тьма, будет уже знаком доверия крепкого. Доверие Учителю есть ручательство успеха. Дойдем, сын Мой, дойдем до положенного, хотя бы вся тьма мира ополчилась на нас. Ведь ты в Длани Моей. Вижу, Знаю и Чую, как трудно идти среди мрака, когда несовершенство окружающего стремится погасить огни духа. Все окружающее по закону сообщающихся сосудов яро устремляется на носителя огней, чтобы сравнять свет его с окружающей тьмою. Но неиссякаема мощь Иерархии. От Нас можно черпать без конца. Яро Общения надо держаться и яро Близость Учителя утверждать. Утверждение Учителя в себе есть утверждение источника неиссякаемого Света, когда сияние внутренних огней поддерживается постоянно, как пламень священный на алтаре древнего храма. Смертью каралось угашение священного огня. Смертью духа карается угашение огней духа. Оттого столько ходячих мертвецов. Не вам с ними по пути. Ваш путь со Мною. И путь ваш, ко Мне устремленный, останется неуязвимым навеки для ярых попыток тушителей Света. Но осознание Близости Учителя храните, но удержите памятование непрерываемое, но крепко-крепко держитесь Меня. Ведь кроме нити сердца нет ничего. Но если крепка она и нерушима, то и останется она таковою через все миры, через все оболочки и через все жизни. Дар вечной жизни по нити серебряной приходит. И Я, ваш Учитель, и Друг, и Отец, крепко Стою на страже вашего счастья. Верьте Владыке, по этому направлению силы духа победно и мощно притекают в преданное сердце.</w:t>
      </w:r>
    </w:p>
    <w:p w:rsidR="00AD23CF" w:rsidRPr="005440D4" w:rsidRDefault="00AD23CF" w:rsidP="00EB2276">
      <w:pPr>
        <w:rPr>
          <w:noProof/>
        </w:rPr>
      </w:pPr>
    </w:p>
    <w:p w:rsidR="00E8769F" w:rsidRPr="005440D4" w:rsidRDefault="00EB2276" w:rsidP="00B108A6">
      <w:pPr>
        <w:pStyle w:val="Quote"/>
        <w:rPr>
          <w:noProof/>
        </w:rPr>
      </w:pPr>
      <w:r w:rsidRPr="005440D4">
        <w:rPr>
          <w:noProof/>
        </w:rPr>
        <w:t>Видел свое лицо утром.</w:t>
      </w:r>
    </w:p>
    <w:p w:rsidR="00E8769F" w:rsidRPr="005440D4" w:rsidRDefault="00B108A6" w:rsidP="00EB2276">
      <w:pPr>
        <w:rPr>
          <w:noProof/>
        </w:rPr>
      </w:pPr>
      <w:r w:rsidRPr="005440D4">
        <w:rPr>
          <w:rFonts w:cs="Arial"/>
          <w:b/>
          <w:noProof/>
          <w:szCs w:val="28"/>
        </w:rPr>
        <w:t xml:space="preserve">1955 г. </w:t>
      </w:r>
      <w:r w:rsidR="00EB2276" w:rsidRPr="005440D4">
        <w:rPr>
          <w:b/>
          <w:noProof/>
        </w:rPr>
        <w:t>350.</w:t>
      </w:r>
      <w:r w:rsidR="00645B8C" w:rsidRPr="005440D4">
        <w:rPr>
          <w:b/>
          <w:noProof/>
        </w:rPr>
        <w:t xml:space="preserve"> </w:t>
      </w:r>
      <w:r w:rsidR="00EB2276" w:rsidRPr="005440D4">
        <w:rPr>
          <w:b/>
          <w:noProof/>
        </w:rPr>
        <w:t>(Июнь 30).</w:t>
      </w:r>
      <w:r w:rsidR="00EB2276" w:rsidRPr="005440D4">
        <w:rPr>
          <w:noProof/>
        </w:rPr>
        <w:t xml:space="preserve"> Всему, происходящему вовне, противопоставим силу духа. Или внешнее побеждает нас и подчиняет себе, или мы подчиняем его своей воле. Так и делятся люди на тех, кто подчиняет себе жизнь, и на подчиненных ей. Каждый может избрать себе любую группу. Сущность неподчинения совсем не заключается в том, что надо что-то сломить, а в том, чтобы в духе не быть сломленным ничем внешним. Победитель не тот, кто на удар отвечает ударом, сокрушая все, а тот, кто, несмотря на удары, сохраняет полное равновесие. Если бешеная собака бросается на человека, не должен человек бросаться на нее и кусать. Если дикий зверь устремляется на человека, обычный человек будет бороться с ним обычными способами. Но тот, кто познал тайну равновесия и власти над собою, остановит ярость животного взглядом. Смертный глаз йога не сказка, но действительность. Сила огненная</w:t>
      </w:r>
      <w:r w:rsidR="000C6C5A" w:rsidRPr="005440D4">
        <w:rPr>
          <w:noProof/>
        </w:rPr>
        <w:t xml:space="preserve"> — </w:t>
      </w:r>
      <w:r w:rsidR="00EB2276" w:rsidRPr="005440D4">
        <w:rPr>
          <w:noProof/>
        </w:rPr>
        <w:t>внутри человека. Борьбу можно вести единым началом духа не шевельнув пальцем. На внешние удары тьмы можно и должно ответствовать. Но как? Единым началом духа, сохраняя равновесие. Равновесие означает единение, единение всех энергий человека, собранных в одном фокусе для нанесения концентрированного удара. Он может быть нанесен лишь в полном спокойствии, в полном владении собою и всеми своими силами. Когда люди набрасываются на вас, никогда не отвечайте тем же: ни словом, ни делом, ни движением. Первая мысль пусть будет о том, как сохранить равновесие во что бы то ни стало, иначе поражение и ущерб неминуемы. Надо внутри себя создать состояние прямо противоположное по характеру своему состоянию нападающего. Это</w:t>
      </w:r>
      <w:r w:rsidR="000C6C5A" w:rsidRPr="005440D4">
        <w:rPr>
          <w:noProof/>
        </w:rPr>
        <w:t xml:space="preserve"> — </w:t>
      </w:r>
      <w:r w:rsidR="00EB2276" w:rsidRPr="005440D4">
        <w:rPr>
          <w:noProof/>
        </w:rPr>
        <w:t>как ушат холодной воды на горящую головешку или горящий фитиль</w:t>
      </w:r>
      <w:r w:rsidR="000C6C5A" w:rsidRPr="005440D4">
        <w:rPr>
          <w:noProof/>
        </w:rPr>
        <w:t xml:space="preserve"> — </w:t>
      </w:r>
      <w:r w:rsidR="00EB2276" w:rsidRPr="005440D4">
        <w:rPr>
          <w:noProof/>
        </w:rPr>
        <w:t>погасит мгновенно. Но для этого полное равновесие надо суметь сохранить. Много людей с разнузданным астралом, не умеющих и не желающих владеть собою. Все они ярое свойство имеют вызывать в людях те же самые чувства, которыми полны их коптящие души. Любою ценою, но надо, но надо во что бы то ни стало им силу спокойствия и равновесия своего противопоставить. Иначе оба окажутся в яме. Поражение ауры благодаря полученной ране очень болезненно, и надо время, чтобы прошла боль и равновесие восстановилось. Потому лучше в начале нападения все силы духа собрать, чтобы удержать равновесие. И тогда противоположная поляризация нападающего совершается легко и без всяких усилий, но первый удар надо встретить в полном спокойствии. Урок полученный обидчик запомнит навсегда, ибо нет более тяжкого состояния, когда неистовые энергии астрала, ударившись о непроницаемую для них броню равновесия духа, яро обращаются на породителя своего или же сразу же тухнут, делая его опустошенным, подобным пустой шелухе. Так методы обуздания бешенства астральных оболочек требуют большой внутренней дисциплины. Астральное начало владеет большинством людей, у его произвола находятся они в подчинении. Но почему же должны вы подчиняться ярости чужой распущенности и страдать из-за попустительства других, когда в вашей власти противопоставить неистовству их астрала мощь непоколебимого равновесия духа. Надо, надо учиться собою владеть. Учитель Призывает к этому овладению собою. Нет предела утверждению власти над самим собой, ибо она означает силу духа, которая может расти беспредельно. Слово «владыка» прежде всего означает владеющий собою, то есть овладевший своим микрокосмом и подчинивший полностью воле своей все три оболочки: физическую, астральную и ментальную. Овладение означает умение пользоваться ими на всех соответствующих планах и во всех состояниях сознания. Потому путь овладения собою, начинающийся с подчинения малых явлений внутри себя, приводит к великим следствиям. Цель совсем не в том, чтобы подчинить дикого зверя своей воле или укротить зверя в человеке, а в том, чтобы через упражнения в равновесии и искусстве владения собою дойти до ступеней положенных и вступить на путь могущества духа. Можно ли, устремляясь к этому пути, пренебрегать малыми возможностями каждодневности, дающими богатую пищу и широкое поле для утверждения силы в себе, силы равновесия непобедимого. Не надо кричать, ни махать руками, ни всяких эмоций являть, чтобы выходить всегда победителем, надо лишь хранить полное спокойствие и равновесие во всех случаях жизни и при всех обстоятельствах. Сохранивший равновесие</w:t>
      </w:r>
      <w:r w:rsidR="000C6C5A" w:rsidRPr="005440D4">
        <w:rPr>
          <w:noProof/>
        </w:rPr>
        <w:t xml:space="preserve"> — </w:t>
      </w:r>
      <w:r w:rsidR="00EB2276" w:rsidRPr="005440D4">
        <w:rPr>
          <w:noProof/>
        </w:rPr>
        <w:t>всегда победитель. Если бы люди могли ощутить значение этой мощи! Владыка Являет собою пример равновесия нерушимого. Когда происходит полносердечное обращение к Учителю для утверждения желаемого качества, Учитель усиленно Помогает. Много усилий и трудов прилагают люди для приобретения материальных благ, денег, богатства. Но нет большего сокровища на Земле, нежели огненная мощь утвержденного равновесия, когда Сокровище Камня сияет победными огнями духа. Ведь это Сокровище сохраняется в обладании человека через все жизни, и оно же возносит его на высоты завоеванные. Ибо не просто, но силою завоевывается, или берется Сокровище Камня, внутри утверждающееся. Так понимание значения духовных ценностей в корне изменяет отношение к явлениям жизни. Собиратели</w:t>
      </w:r>
      <w:r w:rsidR="000C6C5A" w:rsidRPr="005440D4">
        <w:rPr>
          <w:noProof/>
        </w:rPr>
        <w:t xml:space="preserve"> — </w:t>
      </w:r>
      <w:r w:rsidR="00EB2276" w:rsidRPr="005440D4">
        <w:rPr>
          <w:noProof/>
        </w:rPr>
        <w:t>все люди: одни собирают деньги, другие</w:t>
      </w:r>
      <w:r w:rsidR="000C6C5A" w:rsidRPr="005440D4">
        <w:rPr>
          <w:noProof/>
        </w:rPr>
        <w:t xml:space="preserve"> — </w:t>
      </w:r>
      <w:r w:rsidR="00EB2276" w:rsidRPr="005440D4">
        <w:rPr>
          <w:noProof/>
        </w:rPr>
        <w:t>золото, третьи</w:t>
      </w:r>
      <w:r w:rsidR="000C6C5A" w:rsidRPr="005440D4">
        <w:rPr>
          <w:noProof/>
        </w:rPr>
        <w:t xml:space="preserve"> — </w:t>
      </w:r>
      <w:r w:rsidR="00EB2276" w:rsidRPr="005440D4">
        <w:rPr>
          <w:noProof/>
        </w:rPr>
        <w:t>камни, четвертые</w:t>
      </w:r>
      <w:r w:rsidR="000C6C5A" w:rsidRPr="005440D4">
        <w:rPr>
          <w:noProof/>
        </w:rPr>
        <w:t xml:space="preserve"> — </w:t>
      </w:r>
      <w:r w:rsidR="00EB2276" w:rsidRPr="005440D4">
        <w:rPr>
          <w:noProof/>
        </w:rPr>
        <w:t>тряпки. Много собирателей ценностей земных, преходящих. Но истинный промышленник жизни является собирателем того сокровища, перед которым все земные богатства обращаются в труху. И этим сокровищем будет Сокровище Камня внутри, которое победно сияет во всех мирах. Огромный кристалл</w:t>
      </w:r>
      <w:r w:rsidR="000C6C5A" w:rsidRPr="005440D4">
        <w:rPr>
          <w:noProof/>
        </w:rPr>
        <w:t xml:space="preserve"> — </w:t>
      </w:r>
      <w:r w:rsidR="00EB2276" w:rsidRPr="005440D4">
        <w:rPr>
          <w:noProof/>
        </w:rPr>
        <w:t>Камень психической энергии, сияющий в груди человека, накопленный веками, является высшей ценностью человека. Можно ли жалеть усилий на умножение его мощи? Можно ли утомиться в стремлении увеличить его? Можно ли потворством преходящим чувствам астральным и страстям расточать его силу и тем обкрадывать самого себя? Накоплению огненной мощи посвящает человек, Камень нашедший, растущие силы свои. Равновесие есть форма уявления мощи пылающего Сокровища Камня.</w:t>
      </w:r>
    </w:p>
    <w:p w:rsidR="00E8769F" w:rsidRPr="005440D4" w:rsidRDefault="00E8769F" w:rsidP="00EB2276">
      <w:pPr>
        <w:rPr>
          <w:noProof/>
        </w:rPr>
      </w:pPr>
    </w:p>
    <w:p w:rsidR="00E8769F" w:rsidRPr="005440D4" w:rsidRDefault="004B633C" w:rsidP="00EB2276">
      <w:pPr>
        <w:rPr>
          <w:noProof/>
        </w:rPr>
      </w:pPr>
      <w:r w:rsidRPr="005440D4">
        <w:rPr>
          <w:rFonts w:cs="Arial"/>
          <w:b/>
          <w:noProof/>
          <w:szCs w:val="28"/>
        </w:rPr>
        <w:t xml:space="preserve">1955 г. </w:t>
      </w:r>
      <w:r w:rsidR="00EB2276" w:rsidRPr="005440D4">
        <w:rPr>
          <w:b/>
          <w:noProof/>
        </w:rPr>
        <w:t>351.</w:t>
      </w:r>
      <w:r w:rsidR="00645B8C" w:rsidRPr="005440D4">
        <w:rPr>
          <w:noProof/>
        </w:rPr>
        <w:t xml:space="preserve"> </w:t>
      </w:r>
      <w:r w:rsidR="00EB2276" w:rsidRPr="005440D4">
        <w:rPr>
          <w:noProof/>
        </w:rPr>
        <w:t>Будем решения принимать вместе со Мною. Одному решать трудно. Можно было бы, если бы знать будущее. Но Учитель Знает, и Учитель Поможет. Быть вместе всегда</w:t>
      </w:r>
      <w:r w:rsidR="000C6C5A" w:rsidRPr="005440D4">
        <w:rPr>
          <w:noProof/>
        </w:rPr>
        <w:t xml:space="preserve"> — </w:t>
      </w:r>
      <w:r w:rsidR="00EB2276" w:rsidRPr="005440D4">
        <w:rPr>
          <w:noProof/>
        </w:rPr>
        <w:t>значит быть вместе во всем. Постоянное Присутствие накладывает отпечаток на все действия. Действие становится правильным, а решение огненным. И преображается организм в огнях духа. Как же иначе можно подойти к решению жизни? Так постепенно Входит Учитель во все дела дня и Становится Ведущим, и дела дня становятся делами Света. Нет ничего малого. Каждое слово, каждый поступок, каждая мысль могут стать светоносными, а сам человек</w:t>
      </w:r>
      <w:r w:rsidR="000C6C5A" w:rsidRPr="005440D4">
        <w:rPr>
          <w:noProof/>
        </w:rPr>
        <w:t xml:space="preserve"> — </w:t>
      </w:r>
      <w:r w:rsidR="00EB2276" w:rsidRPr="005440D4">
        <w:rPr>
          <w:noProof/>
        </w:rPr>
        <w:t>светящимся. И входит Свет-победитель в жизнь светоносца как основа его сущности. Светится мысль, светятся чувства, светится аура человека, озаряя светом своим окружающий мрак и людей, являясь благословением мира. Совершается Великое Служение, Лампада Пустыни горит. В святилище духа зажжено священное пламя, и целью жизни становится его поддержание, чтобы было оно неугасимым. Так действия, совместные с Учителем, приводят к большим результатам. Следует обратить особое внимание на слова «действия, совместные с Учителем»</w:t>
      </w:r>
      <w:r w:rsidR="000C6C5A" w:rsidRPr="005440D4">
        <w:rPr>
          <w:noProof/>
        </w:rPr>
        <w:t xml:space="preserve"> — </w:t>
      </w:r>
      <w:r w:rsidR="00EB2276" w:rsidRPr="005440D4">
        <w:rPr>
          <w:noProof/>
        </w:rPr>
        <w:t>в них утверждается принцип предстояния постоянного. Люди совершают служения в храмах, а ученик совершает его в жизни во Имя Учителя избранного. Служение происходит перед Ликом Владыки. Отсюда вытекает и непобедимость, и твердость, и крепость руки в ударе, и бесстрашие, и все прочие качества, растущие в огнях предстояния непрерываемого. Сосредоточение на Владыке становится укладом дня, насыщая день и ночь Светом Владыки. Конечно, этот путь нераздельности, или слияния сознаний, приводит к Учителю неотменно. Идущий ко Мне дойдет до Меня и встретит Меня лицом к лицу. Хочу утвердить путь неуклонности и сделать его сияющим путем Света. Много решимости надо явить, чтобы от прямизны пути не отклониться. Извилисты тропы земные и часто уводят в сторону, но прям и неуклонен путь Света. Утверждаю реальность незримого Присутствия и действия Указую, как усилить его. Цель достижима, но надо явить ряд соответствующих действий и добиться того, чтобы действия совершаемые были в гармонии с нею, то есть целесообразны. Целесообразность и соизмеримость действий и будет ручательством успеха. Учитель Поможет войти в мир согласованных действий. Явить эту согласованность будет большим достижением. Матерь Агни Йоги имеет задачу явить высшую согласованность на планете. Ее пример пусть и будет указателем того, что она достижима, и именно на Земле, и именно в условиях плотных, земных. Она оставит Записи о путях достижения рукою и ногою человеческой, и ближайшему к Ней указания Мною даются, как путь золотой достижений может быть утвержден на Земле.</w:t>
      </w:r>
    </w:p>
    <w:p w:rsidR="00E8769F" w:rsidRPr="005440D4" w:rsidRDefault="00E8769F" w:rsidP="00EB2276">
      <w:pPr>
        <w:rPr>
          <w:noProof/>
        </w:rPr>
      </w:pPr>
    </w:p>
    <w:p w:rsidR="00E8769F" w:rsidRPr="005440D4" w:rsidRDefault="004B633C" w:rsidP="00EB2276">
      <w:pPr>
        <w:rPr>
          <w:noProof/>
        </w:rPr>
      </w:pPr>
      <w:r w:rsidRPr="005440D4">
        <w:rPr>
          <w:rFonts w:cs="Arial"/>
          <w:b/>
          <w:noProof/>
          <w:szCs w:val="28"/>
        </w:rPr>
        <w:t xml:space="preserve">1955 г. </w:t>
      </w:r>
      <w:r w:rsidR="00EB2276" w:rsidRPr="005440D4">
        <w:rPr>
          <w:b/>
          <w:noProof/>
        </w:rPr>
        <w:t>352.</w:t>
      </w:r>
      <w:r w:rsidR="00645B8C" w:rsidRPr="005440D4">
        <w:rPr>
          <w:noProof/>
        </w:rPr>
        <w:t xml:space="preserve"> </w:t>
      </w:r>
      <w:r w:rsidR="00EB2276" w:rsidRPr="005440D4">
        <w:rPr>
          <w:noProof/>
        </w:rPr>
        <w:t>(Вечером). Пространство видит, и слышит, и запечатлевает все.</w:t>
      </w:r>
    </w:p>
    <w:p w:rsidR="00E8769F" w:rsidRPr="005440D4" w:rsidRDefault="00E8769F" w:rsidP="00EB2276">
      <w:pPr>
        <w:rPr>
          <w:noProof/>
        </w:rPr>
      </w:pPr>
    </w:p>
    <w:p w:rsidR="00E8769F" w:rsidRPr="005440D4" w:rsidRDefault="004B633C" w:rsidP="00EB2276">
      <w:pPr>
        <w:rPr>
          <w:noProof/>
        </w:rPr>
      </w:pPr>
      <w:r w:rsidRPr="005440D4">
        <w:rPr>
          <w:rFonts w:cs="Arial"/>
          <w:b/>
          <w:noProof/>
          <w:szCs w:val="28"/>
        </w:rPr>
        <w:t xml:space="preserve">1955 г. </w:t>
      </w:r>
      <w:r w:rsidR="00EB2276" w:rsidRPr="005440D4">
        <w:rPr>
          <w:b/>
          <w:noProof/>
        </w:rPr>
        <w:t>353.</w:t>
      </w:r>
      <w:r w:rsidR="00645B8C" w:rsidRPr="005440D4">
        <w:rPr>
          <w:b/>
          <w:noProof/>
        </w:rPr>
        <w:t xml:space="preserve"> </w:t>
      </w:r>
      <w:r w:rsidR="00EB2276" w:rsidRPr="005440D4">
        <w:rPr>
          <w:b/>
          <w:noProof/>
        </w:rPr>
        <w:t>(Июль 1).</w:t>
      </w:r>
      <w:r w:rsidR="00EB2276" w:rsidRPr="005440D4">
        <w:rPr>
          <w:noProof/>
        </w:rPr>
        <w:t xml:space="preserve"> Ясновидение и яснослышание. Этим способностям сердца должного внимания не уделялось и не уделяется. Видим глазами сердца и слышим ушами сердца. Значит, прежде чем видеть и слышать, сердце надо утончить и в сердце дремлющие его способности пробудить. Мозг и его активность в эти моменты замирают, он лишь регистратор получаемых впечатлений, но провод идет через сердце. Сердце утонченное, и сердце воспитанное, сердце, обращенное ввысь, раскрывается, подобно цветку, принимающему утренние лучи Солнца. Именно устремленные энергии сердца не знают преград и ограничений мозга. Воля и мозг могут дать сердцу направление, но не должны мешать ему в выполнении того, что, кроме него, ничто другое выполнить не может. Центры открытые тесно связаны с деятельностью сердца. Надо добиться, чтобы сердце научилось звучать в гармонии с тем, к чему оно устремляется. Сознание переносится в сердце, и сердце становится фокусом познающим. И когда ритм биения сердца сливается с ритмом Великого Сердца, слияние сознаний достигается. Есть мысли от мозга, и есть мысли от сердца, а также и слова, насыщенные огнями сердца</w:t>
      </w:r>
      <w:r w:rsidR="000C6C5A" w:rsidRPr="005440D4">
        <w:rPr>
          <w:noProof/>
        </w:rPr>
        <w:t xml:space="preserve"> — </w:t>
      </w:r>
      <w:r w:rsidR="00EB2276" w:rsidRPr="005440D4">
        <w:rPr>
          <w:noProof/>
        </w:rPr>
        <w:t>они особенно сильны в воздействии своем на человека и окружающее. Трудно себе представить, что слова, идущие от сердца, воздействуют не только на людей, но и на животных, растения, вещи, стихии и все окружающее. Пламенные слова сердца, брошенные в пространство, поднимают и порождают в нем вихри исполнения. Слова</w:t>
      </w:r>
      <w:r w:rsidR="000C6C5A" w:rsidRPr="005440D4">
        <w:rPr>
          <w:noProof/>
        </w:rPr>
        <w:t xml:space="preserve"> — </w:t>
      </w:r>
      <w:r w:rsidR="00EB2276" w:rsidRPr="005440D4">
        <w:rPr>
          <w:noProof/>
        </w:rPr>
        <w:t>это как бы форма, в которую выливается огненная энергия сердца для выполнения определенного задания. Пусть произносятся они даже бессознательно, все равно огонь сердца накладывает на них печать исполнения. Степени просветления сердца и сердечные огни бывают различны: от сердца, сияющего светом, до сердца, смердящего черными дымными огнями самости и зла. Черное сердце есть зло, и является оно бедствием для окружающего. Можно говорить о дисциплине сердца. Сердце акультурное дисциплины не знает. Суровую школу проходит ученик сурового воспитания сердца. Путь человеческий ложится по сердцу и определяется сердцем. Сердце и Чаша мощно насыщают излучения ауры. Карма человека</w:t>
      </w:r>
      <w:r w:rsidR="000C6C5A" w:rsidRPr="005440D4">
        <w:rPr>
          <w:noProof/>
        </w:rPr>
        <w:t xml:space="preserve"> — </w:t>
      </w:r>
      <w:r w:rsidR="00EB2276" w:rsidRPr="005440D4">
        <w:rPr>
          <w:noProof/>
        </w:rPr>
        <w:t>в его ауре. Так сердцем очерчивается круг неизбежности и судьбы человека. Карма Великого Сердца и карма черного сердца различны. По сердцу и карма. Солнце микрокосма человеческого, центр его жизни, огромное влияние на жизнь человека имеет. Мозг ночью спит, но не спит и не отдыхает никогда сердце. Значение сердца надо понять и явить к нему бережность. Сердце нуждается в заботливом уходе и питании. Красотою питается сердце, и особенно</w:t>
      </w:r>
      <w:r w:rsidR="000C6C5A" w:rsidRPr="005440D4">
        <w:rPr>
          <w:noProof/>
        </w:rPr>
        <w:t xml:space="preserve"> — </w:t>
      </w:r>
      <w:r w:rsidR="00EB2276" w:rsidRPr="005440D4">
        <w:rPr>
          <w:noProof/>
        </w:rPr>
        <w:t>красотами природы. Жить психожизнью всего сердца можно лишь при условии правильного его питания и заботы о нем. Заброшены и в пренебрежении сердца человеческие, потому и замолкли они. Но сердце можно пробудить, но очи и уши сердца можно открыть, и когда спящее сердце проснется, начнет оно видеть и слышать далеко за пределами ауры человеческой. Так, утончая сердце и давая ему направление кверху, освобождаем Великого Узника из заключения. Поистине, сердце можно назвать узником, ибо, задушенное самостью и мозгом, не может оно проявиться. Серебряная нить духа идет от сердца ученика к Сердцу Учителя. Планетная сеть Света по сердцам располагается и регулируется энергиями сердца. Да! Да! Сердце дано человеку для связи с Высшим Миром, с Мирами Дальними, для устремления в Беспредельность. Объединение Владыки, Водителя планеты, с теми, кто следует за Ним, идет через сердце. Так не умалим значения сердца, ибо оно двигает жизнь. Оно имеет такое же значение для человека, как и Солнце для нашей системы. Без него смерть не только тела, но и духа.</w:t>
      </w:r>
    </w:p>
    <w:p w:rsidR="00E8769F" w:rsidRPr="005440D4" w:rsidRDefault="00E8769F" w:rsidP="00EB2276">
      <w:pPr>
        <w:rPr>
          <w:noProof/>
        </w:rPr>
      </w:pPr>
    </w:p>
    <w:p w:rsidR="00E8769F" w:rsidRPr="005440D4" w:rsidRDefault="004A36F1" w:rsidP="00EB2276">
      <w:pPr>
        <w:rPr>
          <w:noProof/>
        </w:rPr>
      </w:pPr>
      <w:r w:rsidRPr="005440D4">
        <w:rPr>
          <w:rFonts w:cs="Arial"/>
          <w:b/>
          <w:noProof/>
          <w:szCs w:val="28"/>
        </w:rPr>
        <w:t xml:space="preserve">1955 г. </w:t>
      </w:r>
      <w:r w:rsidR="00EB2276" w:rsidRPr="005440D4">
        <w:rPr>
          <w:b/>
          <w:noProof/>
        </w:rPr>
        <w:t>354.</w:t>
      </w:r>
      <w:r w:rsidR="00645B8C" w:rsidRPr="005440D4">
        <w:rPr>
          <w:noProof/>
        </w:rPr>
        <w:t xml:space="preserve"> </w:t>
      </w:r>
      <w:r w:rsidR="00EB2276" w:rsidRPr="005440D4">
        <w:rPr>
          <w:noProof/>
        </w:rPr>
        <w:t>Сын Мой, сегодня день для Записи неблагоприятный. Потому Скажу: нет ничего более трудного, чем достигнуть и удержаться. Достигали многие, но как мало число тех, кто удержался на достигнутой высоте. Самая сущность человека, привыкшая к более низкому слою сознания, влечет его ниже, в привычные условия. Даже на земных высотах не могут долго оставаться люди, тем более, на вершинах духа. Отсюда столько отступлений от достигнутого. Потому главная забота не только о том, чтобы достигнуть, но и о том, чтобы удержаться. Много земных побед оказалось бесплодными, ибо не хватило сил отстоять завоеванное. А силы нужны тройные: первое</w:t>
      </w:r>
      <w:r w:rsidR="000C6C5A" w:rsidRPr="005440D4">
        <w:rPr>
          <w:noProof/>
        </w:rPr>
        <w:t xml:space="preserve"> — </w:t>
      </w:r>
      <w:r w:rsidR="00EB2276" w:rsidRPr="005440D4">
        <w:rPr>
          <w:noProof/>
        </w:rPr>
        <w:t>достигнуть, второе</w:t>
      </w:r>
      <w:r w:rsidR="000C6C5A" w:rsidRPr="005440D4">
        <w:rPr>
          <w:noProof/>
        </w:rPr>
        <w:t xml:space="preserve"> — </w:t>
      </w:r>
      <w:r w:rsidR="00EB2276" w:rsidRPr="005440D4">
        <w:rPr>
          <w:noProof/>
        </w:rPr>
        <w:t>удержать, третье</w:t>
      </w:r>
      <w:r w:rsidR="000C6C5A" w:rsidRPr="005440D4">
        <w:rPr>
          <w:noProof/>
        </w:rPr>
        <w:t xml:space="preserve"> — </w:t>
      </w:r>
      <w:r w:rsidR="00EB2276" w:rsidRPr="005440D4">
        <w:rPr>
          <w:noProof/>
        </w:rPr>
        <w:t>двинуться дальше. Силы надо рассчитать так, чтобы хватило на все. Лучше идти медленнее, соблюдая все три этапа продвижения, нежели споткнуться на втором. В сознании намечается и утверждается правильный путь продвижения и план осуществления волею. Трудность в том, что огни не всегда горят. Тогда Указую: «Незримого Водителя призовите, дабы дух Поддержал». Помните, что вы не одни, и там, где сил своих не хватает, силы от Учителя можно занять. Устоять надо, и не только устоять, но и продвигаться. Застой недопустим. Неподвижности быть не может: движение либо вперед, либо назад. Опасны задержки. Для Наших путь лишь вперед. Этот путь и будет путем победным.</w:t>
      </w:r>
    </w:p>
    <w:p w:rsidR="00E8769F" w:rsidRPr="005440D4" w:rsidRDefault="00E8769F" w:rsidP="00EB2276">
      <w:pPr>
        <w:rPr>
          <w:noProof/>
        </w:rPr>
      </w:pPr>
    </w:p>
    <w:p w:rsidR="00E8769F" w:rsidRPr="005440D4" w:rsidRDefault="004A36F1" w:rsidP="00EB2276">
      <w:pPr>
        <w:rPr>
          <w:noProof/>
        </w:rPr>
      </w:pPr>
      <w:r w:rsidRPr="005440D4">
        <w:rPr>
          <w:rFonts w:cs="Arial"/>
          <w:b/>
          <w:noProof/>
          <w:szCs w:val="28"/>
        </w:rPr>
        <w:t xml:space="preserve">1955 г. </w:t>
      </w:r>
      <w:r w:rsidR="00EB2276" w:rsidRPr="005440D4">
        <w:rPr>
          <w:b/>
          <w:noProof/>
        </w:rPr>
        <w:t>355.</w:t>
      </w:r>
      <w:r w:rsidR="00645B8C" w:rsidRPr="005440D4">
        <w:rPr>
          <w:b/>
          <w:noProof/>
        </w:rPr>
        <w:t xml:space="preserve"> </w:t>
      </w:r>
      <w:r w:rsidR="00EB2276" w:rsidRPr="005440D4">
        <w:rPr>
          <w:b/>
          <w:noProof/>
        </w:rPr>
        <w:t>(Июль 2).</w:t>
      </w:r>
      <w:r w:rsidR="00EB2276" w:rsidRPr="005440D4">
        <w:rPr>
          <w:noProof/>
        </w:rPr>
        <w:t xml:space="preserve"> Целесообразностью называется согласованность всей жизни с избранным путем. Мало знать путь, надо, чтобы каждое действие лежало в направлении к цели. Земля движется по орбите, и все частицы ее, и все, что на ней, движется вместе с нею. Инерция столь велика, что человек этого движения не ощущает. Такою же должна быть сила устремления к цели далекой, когда все частицы микрокосма человеческого согласованно двигаются вперед, не нарушая гармонии целого. Человек, раздираемый в себе энергиями, направленными в разные стороны, не устоит и продвижение свое нарушит. Значит, энергии внутренние следует привести к согласованности. Эдак или так, здесь или там, то или это, но всегда устремлен к цели единой. Все же прочее, меняющееся, и непостоянное, и случайное лишь неизбежные подробности пути. В поезде к случайным встречам, условиям и обстоятельствам относимся с пониманием, так же точно и в жизни. Временно все окружающее, вплоть до великой остановки и следующей за ней пересадки. Трудность в том, что видимо окружающее перед глазами, а действительность невидима. И двигает через иллюзию настоящего лишь сердце, утверждающее иные Миры. Спросим себя так: «Можно ли внешнему обману всецело предаться и, когда окончится земная жизнь, остаться ни с чем?» Нет! Ибо крушение будет великим. Следовательно, надо как-то согласовать убедительную нереальность видимого настоящего с невидимой реальностью действительно сущего. Нужно найти равнодействующую жизни, или золотой путь, и по нему и идти. Надо правильное место найти всему: и земному и небесному, и материальному и духовному, и притом так, чтобы в сознании они разместились не в противоречии, но в согласии и нашли бы оправдание себе в целесообразности. Иными словами, надо найти смысл каждой вещи и каждого явления, с которыми приходится иметь дело сознанию. Не может примириться человек с вещами и явлениями бессмысленными. Нет более горшего наказания для человека, нежели работа, лишенная смысла. Можно часто наблюдать, как у отдельных людей жизнь теряет конечный смысл и становятся все действия их бесцельными, то есть нецелесообразными. Возьмите человека, который не верит в бессмертие. К чему все, если умрет его дух. Неужели работать и страдать всю жизнь только для того, чтобы все это закончилось ничем. Спасение в том, что большинство неверов в глубине души бессознательно знает о нерушимости своей монады и жизни непрерываемой. Иначе при осознании неизбежности конца человек просто не выдержал бы нелепости жизни. Великой целесообразностью проникнута жизнь, и ничто живущее не умирает. Смена формы не есть смерть, но лишь перемена состояний. Но жизнь миллиардов форм непрерывно двигается вперед, подобно могучему потоку, меняя лишь формы своего выражения. Каждый отдельный центр жизни наращивает свои наслоения, и как бы раскрывается изнутри наружу, и развивается беспредельно. Широка и велика матрица жизни, и бесконечно разнообразие ее видимых и невидимых форм. Надо в сознании своем всему место найти, и сознанию своему</w:t>
      </w:r>
      <w:r w:rsidR="000C6C5A" w:rsidRPr="005440D4">
        <w:rPr>
          <w:noProof/>
        </w:rPr>
        <w:t xml:space="preserve"> — </w:t>
      </w:r>
      <w:r w:rsidR="00EB2276" w:rsidRPr="005440D4">
        <w:rPr>
          <w:noProof/>
        </w:rPr>
        <w:t>правильное место в мироздании, и согласовать себя с Космосом, ощущая себя его неотрывной частью. Познающий место себе во Вселенной находит и осмысливает цель своего существования. Это и будет утверждением целесообразности в жизни.</w:t>
      </w:r>
    </w:p>
    <w:p w:rsidR="00E8769F" w:rsidRPr="005440D4" w:rsidRDefault="00E8769F" w:rsidP="00EB2276">
      <w:pPr>
        <w:rPr>
          <w:noProof/>
        </w:rPr>
      </w:pPr>
    </w:p>
    <w:p w:rsidR="00E8769F" w:rsidRPr="005440D4" w:rsidRDefault="009C7B73" w:rsidP="00EB2276">
      <w:pPr>
        <w:rPr>
          <w:noProof/>
        </w:rPr>
      </w:pPr>
      <w:r w:rsidRPr="005440D4">
        <w:rPr>
          <w:rFonts w:cs="Arial"/>
          <w:b/>
          <w:noProof/>
          <w:szCs w:val="28"/>
        </w:rPr>
        <w:t xml:space="preserve">1955 г. </w:t>
      </w:r>
      <w:r w:rsidR="00EB2276" w:rsidRPr="005440D4">
        <w:rPr>
          <w:b/>
          <w:noProof/>
        </w:rPr>
        <w:t>356.</w:t>
      </w:r>
      <w:r w:rsidR="00645B8C" w:rsidRPr="005440D4">
        <w:rPr>
          <w:noProof/>
        </w:rPr>
        <w:t xml:space="preserve"> </w:t>
      </w:r>
      <w:r w:rsidR="00EB2276" w:rsidRPr="005440D4">
        <w:rPr>
          <w:noProof/>
        </w:rPr>
        <w:t>Утверждаю ненужность сношений со средними слоями астрала, не говоря уже о низших. Что могут они дать сознанию? Те же люди, что и на Земле, только сбросившие плотные оболочки. Чему можно научиться у них? Что могут они дать? Почему на Земле нет желания у них чему-то учиться? То же самое и там. Скучная, серая, неинтересная сфера обычных людей с обычным невежеством и слепотою. Почему думать, что смерть из обывателя делает мудреца? Там жнут то, что сеяли на Земле. Незавидны всходы неверия, отрицания и всевозможных ограничений. Мир следствий посевов земных, обывательских, не может ничего дать устремленному духу. Часто сами они стремятся что-то позаимствовать и научиться у тех, кто здесь, на Земле, больше их знает. Стремятся они и поучать, как делали это на Земле. Учитель Зовет дальше и выше, в более лучезарные сферы, где высокие сознания творчество духа светоносно уявляют. Потому и Утверждаем искусство, что оно возвышает человека по ступеням жизни. Искусство ткет нити связующие по каналам своих устремлений. Искусство и красота связаны. Без красоты нет искусства. Восторженный красотою в Мире Надземном находит себе выражение достойное. Сообщения с Высшими Сферами и нужны, и желательны. Они отличаются развитием и полетом мысли. Мысль творческая из Высших Сфер достигает человека и поднимает его за собою. Результат</w:t>
      </w:r>
      <w:r w:rsidR="000C6C5A" w:rsidRPr="005440D4">
        <w:rPr>
          <w:noProof/>
        </w:rPr>
        <w:t xml:space="preserve"> — </w:t>
      </w:r>
      <w:r w:rsidR="00EB2276" w:rsidRPr="005440D4">
        <w:rPr>
          <w:noProof/>
        </w:rPr>
        <w:t>углубление и расширение творчества. Мир мысли</w:t>
      </w:r>
      <w:r w:rsidR="000C6C5A" w:rsidRPr="005440D4">
        <w:rPr>
          <w:noProof/>
        </w:rPr>
        <w:t xml:space="preserve"> — </w:t>
      </w:r>
      <w:r w:rsidR="00EB2276" w:rsidRPr="005440D4">
        <w:rPr>
          <w:noProof/>
        </w:rPr>
        <w:t>это уже не земное. На Земле живет уже человек в Сферах Надземных. В сознании его земное и Надземное соприкасаются. Так Высшее утверждается в земном, и на Земле</w:t>
      </w:r>
      <w:r w:rsidR="000C6C5A" w:rsidRPr="005440D4">
        <w:rPr>
          <w:noProof/>
        </w:rPr>
        <w:t xml:space="preserve"> — </w:t>
      </w:r>
      <w:r w:rsidR="00EB2276" w:rsidRPr="005440D4">
        <w:rPr>
          <w:noProof/>
        </w:rPr>
        <w:t>Небо.</w:t>
      </w:r>
    </w:p>
    <w:p w:rsidR="00E8769F" w:rsidRPr="005440D4" w:rsidRDefault="00E8769F" w:rsidP="00EB2276">
      <w:pPr>
        <w:rPr>
          <w:noProof/>
        </w:rPr>
      </w:pPr>
    </w:p>
    <w:p w:rsidR="00E8769F" w:rsidRPr="005440D4" w:rsidRDefault="009C7B73" w:rsidP="00EB2276">
      <w:pPr>
        <w:rPr>
          <w:noProof/>
        </w:rPr>
      </w:pPr>
      <w:r w:rsidRPr="005440D4">
        <w:rPr>
          <w:rFonts w:cs="Arial"/>
          <w:b/>
          <w:noProof/>
          <w:szCs w:val="28"/>
        </w:rPr>
        <w:t xml:space="preserve">1955 г. </w:t>
      </w:r>
      <w:r w:rsidR="00EB2276" w:rsidRPr="005440D4">
        <w:rPr>
          <w:b/>
          <w:noProof/>
        </w:rPr>
        <w:t>357.</w:t>
      </w:r>
      <w:r w:rsidR="00645B8C" w:rsidRPr="005440D4">
        <w:rPr>
          <w:b/>
          <w:noProof/>
        </w:rPr>
        <w:t xml:space="preserve"> </w:t>
      </w:r>
      <w:r w:rsidR="00EB2276" w:rsidRPr="005440D4">
        <w:rPr>
          <w:b/>
          <w:noProof/>
        </w:rPr>
        <w:t>(Июль 3).</w:t>
      </w:r>
      <w:r w:rsidR="00EB2276" w:rsidRPr="005440D4">
        <w:rPr>
          <w:noProof/>
        </w:rPr>
        <w:t xml:space="preserve"> Владыка Дает поручение научиться сознание настраивать на волне любого чувства или качества. Если можно вызвать в себе прилив чувства любви или преданности, то можно вызвать волну мужества или спокойствия. Этим путем сознательно усиливается любое качество. Приемник радио может работать на любой волне, так же и приемник сознания может быть настроен на волне избранной. Это обстоятельство черезвычайно важно. На волне торжественности можно ощутить и воспринять то, чего невозможно воспринять на волне суетливости, беспокойства, страха или раздражения. Прежде чем воспринимать, надо определить, как настроен приемник сознания. Трудно улавливать мысли, трудно кристаллизовать их в сознании, отливая в законченные формы, но умение настраивать себя на определенную волну очень многое облегчает. Фокус сознания Великого Сердца вибрирует на своих волнах. Эти вибрации далеки от тех, которыми трепещут сердца человеческие. Расхождение столь велико, что связь прерывается по всем границам. Надо ее утвердить, надо ее установить, надо найти ключ соответствующий для настройки своего сознания. Возьмем ключи преданности, торжественности и устремления и на этих волнах сделаем усилие настроить приемник духа. Когда это достигнуто, устанавливается созвучие с Сердцем Великим и его мощные вибрации начинают звучать на струнах устремленного к Нему сознания. Себя надо до сознания Учителя поднять, и тогда восприятие становится возможным. К этому ведут соответствующие упражнения в умении настраивать арфу духа на определенный лад. Музыкальную пьесу можно провести в определенном ключе. Так и восприятие можно выдержать в заданном тоне. Попробуйте сделать это на волне любви, или самоотверженности, или готовности, или какого-либо другого качества. Качества</w:t>
      </w:r>
      <w:r w:rsidR="000C6C5A" w:rsidRPr="005440D4">
        <w:rPr>
          <w:noProof/>
        </w:rPr>
        <w:t xml:space="preserve"> — </w:t>
      </w:r>
      <w:r w:rsidR="00EB2276" w:rsidRPr="005440D4">
        <w:rPr>
          <w:noProof/>
        </w:rPr>
        <w:t>это каналы единения с Иерархом, ибо в Нем утверждены они, как сияние огней постоянных, и по ним созвучие устанавливать можно всегда. Какое бы положительное качество в себе ни начать утверждать, отклик ему в Сердце Великом можно всегда получить. Сердце, звучащее на волне определенного качества или качеств, устремляясь к Учителю и входя с Ним в контакт, усиливает в себе вибрации струн зазвучавших. Происходит слияние сознаний по избранному и утвержденному направлению. Трудность в том, что все окружающее звучит в явном противоречии с волной утверждаемой, особенно люди. И это воздействие надо в сознании преодолеть. Но насколько же легок контакт, когда окружающие условия</w:t>
      </w:r>
      <w:r w:rsidR="000C6C5A" w:rsidRPr="005440D4">
        <w:rPr>
          <w:noProof/>
        </w:rPr>
        <w:t xml:space="preserve"> — </w:t>
      </w:r>
      <w:r w:rsidR="00EB2276" w:rsidRPr="005440D4">
        <w:rPr>
          <w:noProof/>
        </w:rPr>
        <w:t>люди, природа, обстановка, пища, одежда, воздух, мысли</w:t>
      </w:r>
      <w:r w:rsidR="000C6C5A" w:rsidRPr="005440D4">
        <w:rPr>
          <w:noProof/>
        </w:rPr>
        <w:t xml:space="preserve"> — </w:t>
      </w:r>
      <w:r w:rsidR="00EB2276" w:rsidRPr="005440D4">
        <w:rPr>
          <w:noProof/>
        </w:rPr>
        <w:t>гармонируют с утверждаемой нотой. Но это редко бывает. Потому Говорю о преодолении вибраций окружающей среды волею. Многое в этом направлении уже сделано, и многое достигнуто. Уже достигнуто то состояние сознания, когда восприятие происходит, несмотря на и вопреки внешним усилиям, казалось бы, совершенно исключающим возможность восприятия. Но это достижение лишь только очередная ступень. Будем двигаться дальше, и при этом продвижении умение настраивать свое сознание и сердце на избранной волне восприятия будет условием добавочным, много облегчающим процесс. Зов и отклик. Великое Сердце на зов будет ответствовать на предпосланной волне, добавляя в нее элементы созвучные или нужные по условиям момента. При Общении настроенность микрокосма человека огромное и решающее значение имеет. Расстроенное состояние приемника, наполненного дисгармоническими вибрациями, выразится в полном бесплодии восприятия. Это обстоятельство часто упускается из вида или просто забывается. Привычка и ритм установленный заставляют думать, что восприятие возможно всегда. Это неверно. Конечно, при известных усилиях что-то может быть воспринято, но жалкие крохи со стола знания не могут сравниться с полным, ярким, плодоносным и гармоничным восприятием хорошо и заботливо настроенного приемника. Потому не следует забывать, что многое упускается и теряется, если условия должной настроенности не соблюдены. Не самость звучит, но арфа духа, потому самоотрешение, забвение себя является основным условием успеха. Торжественная самоотверженная любовь устремленная, поистине, даст мощную волну созвучия. Так волею утверждается Общение, и многое зависит от устремляющегося сознания. Жалуются часто, что Оставил Учитель, что замолк Его голос, но не учитывают того, что причиной послужили дисгармонические вибрации, допущенные в сознании. На расстроенном инструменте ничего не сыграть, тем более расстроенная арфа духа даст лишь серию диссонансов. Ярую заботу надо явить о состоянии сознания в минуты контакта.</w:t>
      </w:r>
    </w:p>
    <w:p w:rsidR="00E8769F" w:rsidRPr="005440D4" w:rsidRDefault="00E8769F" w:rsidP="00EB2276">
      <w:pPr>
        <w:rPr>
          <w:noProof/>
        </w:rPr>
      </w:pPr>
    </w:p>
    <w:p w:rsidR="00E8769F" w:rsidRPr="005440D4" w:rsidRDefault="009C7B73" w:rsidP="00EB2276">
      <w:pPr>
        <w:rPr>
          <w:noProof/>
        </w:rPr>
      </w:pPr>
      <w:r w:rsidRPr="005440D4">
        <w:rPr>
          <w:rFonts w:cs="Arial"/>
          <w:b/>
          <w:noProof/>
          <w:szCs w:val="28"/>
        </w:rPr>
        <w:t xml:space="preserve">1955 г. </w:t>
      </w:r>
      <w:r w:rsidR="00EB2276" w:rsidRPr="005440D4">
        <w:rPr>
          <w:b/>
          <w:noProof/>
        </w:rPr>
        <w:t>358.</w:t>
      </w:r>
      <w:r w:rsidR="00645B8C" w:rsidRPr="005440D4">
        <w:rPr>
          <w:noProof/>
        </w:rPr>
        <w:t xml:space="preserve"> </w:t>
      </w:r>
      <w:r w:rsidR="00EB2276" w:rsidRPr="005440D4">
        <w:rPr>
          <w:noProof/>
        </w:rPr>
        <w:t>Правильно, сын Мой. Даваемые указания можно тут же и применить. Настроим сознание на волне достоинства духа. Достоинство означает быть достойным. Чего? Близости Владыки. Достоинство означает и самоуважение. Уважать себя может человек, который достоинства своего не запятнал ничем: ни ложью, ни страхом, ни раздражением, ни каким-либо другим недостойным действием. Знает проступки свои человек, и если допущены они, то дух сам себя лишает самоуважения, то есть достоинства. Достоинство духа</w:t>
      </w:r>
      <w:r w:rsidR="000C6C5A" w:rsidRPr="005440D4">
        <w:rPr>
          <w:noProof/>
        </w:rPr>
        <w:t xml:space="preserve"> — </w:t>
      </w:r>
      <w:r w:rsidR="00EB2276" w:rsidRPr="005440D4">
        <w:rPr>
          <w:noProof/>
        </w:rPr>
        <w:t>качество ценное. Именно внутри себя, перед самим собою, поступая наедине, утверждает человек достоинство свое. Совместимо ли достоинство духа с суетливостью, или заискиванием, или робким и трусливым лепетанием? Правду и силу утверждения достоинства своего дух должен в себе самом обрести. Не перед людьми оно утверждается, но перед собою и в самом себе. Оно утверждается целым рядом соответствующих действий, о которых другие люди могут даже и не подозревать. Но, не подозревая, будут чувствовать они силу достоинства духа и соответственно на нее реагировать. Если бы знали, как много теряет человек, попирая достоинство свое. Пусть об этом никто не знает, но следствия налицо. Согбенным через жизнь идет человек, поправший достоинство своего духа. Да! Да! Да! Мы Говорим о гордости духа, о гордости не богатством, не положением, не тем, или этим, или чем-либо другим, но о гордости правом первородства своего, о гордости достоинством духа и приматом его. Достоинство духа полною мерою может явить человек, никогда и ничем его не запятнавший. Это ценное качество можно утверждать, пятна позора смыть, и грани достоинства духа сделать сияющими. Настроив себя на волне достоинства духа, к этому редкому качеству можно приблизиться и начать его в себе утверждать. Яро созвучен будет отклик Учителя на ключе этого ценного качества. И надо понять, что истинное достоинство духа утверждается тогда, когда человек поступает наедине. Внутри и не для посторонних глаз оно утверждается. И это дает особую силу и мощь этому качеству. Утверждение происходит наедине, но огни его ярко сияют, и не скрыть сияния их от людей. Люди не будут знать, но чувствовать будут и бессознательно на него созвучать. Так носитель этого ценного качества не только себя поднимает, но и окружающих. О достоинстве духа следует крепко помыслить.</w:t>
      </w:r>
    </w:p>
    <w:p w:rsidR="00E8769F" w:rsidRPr="005440D4" w:rsidRDefault="00E8769F" w:rsidP="00EB2276">
      <w:pPr>
        <w:rPr>
          <w:noProof/>
        </w:rPr>
      </w:pPr>
    </w:p>
    <w:p w:rsidR="00E8769F" w:rsidRPr="005440D4" w:rsidRDefault="009C7B73" w:rsidP="00EB2276">
      <w:pPr>
        <w:rPr>
          <w:noProof/>
        </w:rPr>
      </w:pPr>
      <w:r w:rsidRPr="005440D4">
        <w:rPr>
          <w:rFonts w:cs="Arial"/>
          <w:b/>
          <w:noProof/>
          <w:szCs w:val="28"/>
        </w:rPr>
        <w:t xml:space="preserve">1955 г. </w:t>
      </w:r>
      <w:r w:rsidR="00EB2276" w:rsidRPr="005440D4">
        <w:rPr>
          <w:b/>
          <w:noProof/>
        </w:rPr>
        <w:t>359.</w:t>
      </w:r>
      <w:r w:rsidR="00645B8C" w:rsidRPr="005440D4">
        <w:rPr>
          <w:noProof/>
        </w:rPr>
        <w:t xml:space="preserve"> </w:t>
      </w:r>
      <w:r w:rsidR="00EB2276" w:rsidRPr="005440D4">
        <w:rPr>
          <w:noProof/>
        </w:rPr>
        <w:t>Учитель свидетельство Дает, что каждое лучшее устремление, направленное к Нему, поддержано будет. Потому будьте покойны о путях утверждения Света. Можно твердо идти, огни раздувая. Огни нагнетаются под вихрями. Вихри земные и утверждение Учителя огням силу и устойчивость двойные дают. Все, все служит на пользу идущему яро. Умение извлекать полезные двигательные энергии из всех обстоятельств жизни принадлежит уже озаренному сознанию. Небесные тела неуклонно совершают свой путь при всех условиях. Так и дух, Света Владыки коснувшийся, задержек и остановок не знает. Многие, отвлекаемые притяжениями земными, останавливаются, и задерживаются надолго, и даже сворачивают с пути. Куда же думают они прийти и к чему? Лишь два полюса, полюс Света и полюс тьмы, оспаривают господство над духом человека. Между ними находится дух, приближаясь к тому или другому. Задержка всегда грозит опасностью подпасть под силу притяжения темного полюса. Эти явления могут пройти незаметными для сознания, но Учитель Укажет опасность всегда. Вода обычно течет вниз, но под действием Солнца поднимается к Небу. Так и дух человеческий под влиянием Лучей Света всем существом своим устремляется вверх. Но в полосу Света надо войти, но к сфере воздействия Лучей Учителя надо приблизиться. И тогда магнит Его духа начинает действовать. Так лик свой к Учителю обративший не отступит во тьму, пока обращение действенно. Тина болотная затягивает, точно так же и окружающая среда затягивает сознание и поглощает его, если человек не породит в себе мощную силу преодоления. Именно, надо возрасти духом на все окружающее и на всех окружающих, ибо всё и все имеют стремление и свойство воздействовать на человека, низводя его до своего уровня. Но во Мне устоявший устоит до конца против всех противных влияний. Потому Говорю о победе и о том, что кто с Нами</w:t>
      </w:r>
      <w:r w:rsidR="000C6C5A" w:rsidRPr="005440D4">
        <w:rPr>
          <w:noProof/>
        </w:rPr>
        <w:t xml:space="preserve"> — </w:t>
      </w:r>
      <w:r w:rsidR="00EB2276" w:rsidRPr="005440D4">
        <w:rPr>
          <w:noProof/>
        </w:rPr>
        <w:t>всегда победитель, хотя и неизбежна борьба. Потому сегодня Скажу: Учитель Утверждает победу.</w:t>
      </w:r>
    </w:p>
    <w:p w:rsidR="00E8769F" w:rsidRPr="005440D4" w:rsidRDefault="00E8769F" w:rsidP="00EB2276">
      <w:pPr>
        <w:rPr>
          <w:noProof/>
        </w:rPr>
      </w:pPr>
    </w:p>
    <w:p w:rsidR="00EB2276" w:rsidRPr="005440D4" w:rsidRDefault="009C7B73" w:rsidP="00EB2276">
      <w:pPr>
        <w:rPr>
          <w:noProof/>
        </w:rPr>
      </w:pPr>
      <w:r w:rsidRPr="005440D4">
        <w:rPr>
          <w:rFonts w:cs="Arial"/>
          <w:b/>
          <w:noProof/>
          <w:szCs w:val="28"/>
        </w:rPr>
        <w:t xml:space="preserve">1955 г. </w:t>
      </w:r>
      <w:r w:rsidR="00EB2276" w:rsidRPr="005440D4">
        <w:rPr>
          <w:b/>
          <w:noProof/>
        </w:rPr>
        <w:t>360.</w:t>
      </w:r>
      <w:r w:rsidR="00645B8C" w:rsidRPr="005440D4">
        <w:rPr>
          <w:b/>
          <w:noProof/>
        </w:rPr>
        <w:t xml:space="preserve"> </w:t>
      </w:r>
      <w:r w:rsidR="00EB2276" w:rsidRPr="005440D4">
        <w:rPr>
          <w:b/>
          <w:noProof/>
        </w:rPr>
        <w:t>(Июль 5).</w:t>
      </w:r>
      <w:r w:rsidR="00EB2276" w:rsidRPr="005440D4">
        <w:rPr>
          <w:noProof/>
        </w:rPr>
        <w:t xml:space="preserve"> (Со сна). А ты Меня слушаешь? Надо слушать.</w:t>
      </w:r>
    </w:p>
    <w:p w:rsidR="00E8769F" w:rsidRPr="005440D4" w:rsidRDefault="00EB2276" w:rsidP="00AD78E0">
      <w:pPr>
        <w:pStyle w:val="Quote"/>
        <w:rPr>
          <w:noProof/>
        </w:rPr>
      </w:pPr>
      <w:r w:rsidRPr="005440D4">
        <w:rPr>
          <w:noProof/>
        </w:rPr>
        <w:t>(Я все спал, никак не мог проснуться).</w:t>
      </w:r>
    </w:p>
    <w:p w:rsidR="00E8769F" w:rsidRPr="005440D4" w:rsidRDefault="00EB2276" w:rsidP="00EB2276">
      <w:pPr>
        <w:rPr>
          <w:noProof/>
        </w:rPr>
      </w:pPr>
      <w:r w:rsidRPr="005440D4">
        <w:rPr>
          <w:noProof/>
        </w:rPr>
        <w:t>Недопустимо пьянство. Оно, как и курение, и прочие пороки, вызывается обычно перерасходом психической энергии, когда недостаток огня хочется чем-то восполнить или найти в наркотике утраченное равновесие. Это стремление искусственно зажечь огонь особенно относится к вину. Надо устранить причину</w:t>
      </w:r>
      <w:r w:rsidR="000C6C5A" w:rsidRPr="005440D4">
        <w:rPr>
          <w:noProof/>
        </w:rPr>
        <w:t xml:space="preserve"> — </w:t>
      </w:r>
      <w:r w:rsidRPr="005440D4">
        <w:rPr>
          <w:noProof/>
        </w:rPr>
        <w:t>следствие устранится само собой. Этим опасен перерасход психической энергии. Он толкает человека на действия, им обычно не совершаемые. Печально, если этот перерасход не вызывается необходимостью, но доброволен. Напряжение не есть переутруждение себя. Усталость усталости рознь. Можно разрушить свой аппарат алкоголем. Цена за сомнительное удовольствие слишком велика. Тягость токов смягчается также не вином, но обращением к Учителю. Незамутившимся сознанием надо встречать волны антагонистических токов. Выдержка требуется во всем. Дойти надо не падая. Многие вином пресекали свои возможности. Допустимы хорошие сорта настоящего виноградного вина, но в лечебных целях. Неумение владеть своими чувствами лежит в корне этой слабости. Эта слабость</w:t>
      </w:r>
      <w:r w:rsidR="000C6C5A" w:rsidRPr="005440D4">
        <w:rPr>
          <w:noProof/>
        </w:rPr>
        <w:t xml:space="preserve"> — </w:t>
      </w:r>
      <w:r w:rsidRPr="005440D4">
        <w:rPr>
          <w:noProof/>
        </w:rPr>
        <w:t>худший вид рабства.</w:t>
      </w:r>
    </w:p>
    <w:p w:rsidR="00E8769F" w:rsidRPr="005440D4" w:rsidRDefault="00E8769F" w:rsidP="00EB2276">
      <w:pPr>
        <w:rPr>
          <w:noProof/>
        </w:rPr>
      </w:pPr>
    </w:p>
    <w:p w:rsidR="00E8769F" w:rsidRPr="005440D4" w:rsidRDefault="007B2F1D" w:rsidP="00EB2276">
      <w:pPr>
        <w:rPr>
          <w:noProof/>
        </w:rPr>
      </w:pPr>
      <w:r w:rsidRPr="005440D4">
        <w:rPr>
          <w:rFonts w:cs="Arial"/>
          <w:b/>
          <w:noProof/>
          <w:szCs w:val="28"/>
        </w:rPr>
        <w:t xml:space="preserve">1955 г. </w:t>
      </w:r>
      <w:r w:rsidR="00EB2276" w:rsidRPr="005440D4">
        <w:rPr>
          <w:b/>
          <w:noProof/>
        </w:rPr>
        <w:t>361.</w:t>
      </w:r>
      <w:r w:rsidR="00645B8C" w:rsidRPr="005440D4">
        <w:rPr>
          <w:noProof/>
        </w:rPr>
        <w:t xml:space="preserve"> </w:t>
      </w:r>
      <w:r w:rsidR="00EB2276" w:rsidRPr="005440D4">
        <w:rPr>
          <w:noProof/>
        </w:rPr>
        <w:t>Если бы можно было чем-то и как-то приблизить желанное время! Можно, но коллективно. Коллективная мощь велика. Нужно для этого единомыслие. Надо как-то сговориться. Массовые движения, объединяющие миллионы сознаний, полны глубокой значимости. Конечно, единения эти полезны и сильны, когда люди объединяются внутренне, сердцем, то есть когда внешнее объединение обусловлено внутренним. Неодолима мощь объединенного народа, группы государств и, тем более, всего человечества. Единое стадо</w:t>
      </w:r>
      <w:r w:rsidR="000C6C5A" w:rsidRPr="005440D4">
        <w:rPr>
          <w:noProof/>
        </w:rPr>
        <w:t xml:space="preserve"> — </w:t>
      </w:r>
      <w:r w:rsidR="00EB2276" w:rsidRPr="005440D4">
        <w:rPr>
          <w:noProof/>
        </w:rPr>
        <w:t>идеал будущего человечества</w:t>
      </w:r>
      <w:r w:rsidR="000C6C5A" w:rsidRPr="005440D4">
        <w:rPr>
          <w:noProof/>
        </w:rPr>
        <w:t xml:space="preserve"> — </w:t>
      </w:r>
      <w:r w:rsidR="00EB2276" w:rsidRPr="005440D4">
        <w:rPr>
          <w:noProof/>
        </w:rPr>
        <w:t>когда-то все же будет достигнут. Идет век объединения. Будем приветствовать его во всех его эволюционных строительных формах. Надо, чтобы у людей было на чем объединиться. Эти основы должны быть положительными. Не гоже объединение во зле и для разрушения. Обратите внимание на современные массовые движения в мире. Движения женщин, движения за мир, содружества ученых, молодежи и прочее. Это ласточки грядущей Эпохи объединения человечества в единое стадо. Смотрите на то, на чем лежит печать новизны и, главное, созидания. Мы Хотим объединить народы. Единение народов</w:t>
      </w:r>
      <w:r w:rsidR="000C6C5A" w:rsidRPr="005440D4">
        <w:rPr>
          <w:noProof/>
        </w:rPr>
        <w:t xml:space="preserve"> — </w:t>
      </w:r>
      <w:r w:rsidR="00EB2276" w:rsidRPr="005440D4">
        <w:rPr>
          <w:noProof/>
        </w:rPr>
        <w:t>Наша задача. Не может быть объединения в ненависти, но в содружестве</w:t>
      </w:r>
      <w:r w:rsidR="000C6C5A" w:rsidRPr="005440D4">
        <w:rPr>
          <w:noProof/>
        </w:rPr>
        <w:t xml:space="preserve"> — </w:t>
      </w:r>
      <w:r w:rsidR="00EB2276" w:rsidRPr="005440D4">
        <w:rPr>
          <w:noProof/>
        </w:rPr>
        <w:t>может. Лучшим объединителем является любовь. Любовь к человечеству! Как далеко это чувство от действительности. Но кто-то уже думает о благе всех людей и далеких народов, о благе всех угнетенных. Великие идеи лежат в основании действий борцов за Новый Мир, за новое человечество, за Новую Землю и Новое Небо. И не церковники идут впереди. Церковники часто оказываются в лагере противоположном. А казалось, им следовало бы пещись о мире всего мира. Впереди идут другие, поднявшие знамена за идеи Общего Блага. Так по всему миру распределяется человечество по полюсам Общего и личного блага, и по этим двум направлениям притягиваясь, решает каждый свою судьбу. Деление это очень знаменательно: на одной стороне голубь, на другой</w:t>
      </w:r>
      <w:r w:rsidR="000C6C5A" w:rsidRPr="005440D4">
        <w:rPr>
          <w:noProof/>
        </w:rPr>
        <w:t xml:space="preserve"> — </w:t>
      </w:r>
      <w:r w:rsidR="00EB2276" w:rsidRPr="005440D4">
        <w:rPr>
          <w:noProof/>
        </w:rPr>
        <w:t>атомные бомбы и пушки. На одной</w:t>
      </w:r>
      <w:r w:rsidR="000C6C5A" w:rsidRPr="005440D4">
        <w:rPr>
          <w:noProof/>
        </w:rPr>
        <w:t xml:space="preserve"> — </w:t>
      </w:r>
      <w:r w:rsidR="00EB2276" w:rsidRPr="005440D4">
        <w:rPr>
          <w:noProof/>
        </w:rPr>
        <w:t>Общее Благо, на другой</w:t>
      </w:r>
      <w:r w:rsidR="000C6C5A" w:rsidRPr="005440D4">
        <w:rPr>
          <w:noProof/>
        </w:rPr>
        <w:t xml:space="preserve"> — </w:t>
      </w:r>
      <w:r w:rsidR="00EB2276" w:rsidRPr="005440D4">
        <w:rPr>
          <w:noProof/>
        </w:rPr>
        <w:t>личное. Но сдвиги идут, и мир побеждает войну и разновесие. Поступь Нового Мира слышится мощно. Победит Новый Мир.</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362.</w:t>
      </w:r>
      <w:r w:rsidR="00645B8C" w:rsidRPr="005440D4">
        <w:rPr>
          <w:b/>
          <w:noProof/>
        </w:rPr>
        <w:t xml:space="preserve"> </w:t>
      </w:r>
      <w:r w:rsidR="00EB2276" w:rsidRPr="005440D4">
        <w:rPr>
          <w:b/>
          <w:noProof/>
        </w:rPr>
        <w:t>(Июль 6).</w:t>
      </w:r>
      <w:r w:rsidR="00EB2276" w:rsidRPr="005440D4">
        <w:rPr>
          <w:noProof/>
        </w:rPr>
        <w:t xml:space="preserve"> Привет из Обители горной. Привет и благословение. Учитель Хочет разорвать серый туман обыденности, который против воли и желания обволакивает незаметно сознание искателя Света. Серый дракон повседневности!</w:t>
      </w:r>
      <w:r w:rsidR="000C6C5A" w:rsidRPr="005440D4">
        <w:rPr>
          <w:noProof/>
        </w:rPr>
        <w:t xml:space="preserve"> — </w:t>
      </w:r>
      <w:r w:rsidR="00EB2276" w:rsidRPr="005440D4">
        <w:rPr>
          <w:noProof/>
        </w:rPr>
        <w:t>его надо победить. Он яро пытается посылаемый Луч превратить в явление обыденности и угасить огни духа. Опасен тем, что владеет сознанием большинства. Люди хотят быть как все и этим ему помогают. Но необычно время. Но обычное мышление надо оставить. Ведь происходит великое преображение мира. Слепые не видят его, ибо слепы. Но зрячий видеть обязан. Чтобы увидеть, надо обратить взор и желать усмотреть. Художник, механик, поэт и пастух в одном и том же явлении увидят разное. Синтетик увидит явление в целом и связь отдельных частей. В мировом потоке бесчисленных явлений надо хотеть усмотреть множество знаков наступающей Эпохи. Сознание видит то, на что устремлено. Желанию увидеть предпосылается приказ воли. Иначе можно вслепую пройти мимо чудеснейших знаков. Откройте шире глаза и уши. Не глухим Говорю. Обращение Учителя всегда шло к имеющим уши. Сознание нужно созвучно настроить знакам Эпохи Огня, и тогда огненная структура воздвигаемого Храма Жизни начнет ясно обрисовываться перед изумленным взором. Именно теперь видимы уже ясно очертания величественного здания Нового Мира. Правда, его застилают осколки старого и мешают видимости, но желающий видеть может увидеть его. Наше построение не мечта, но огненная действительность, воплощающаяся в мире земном, плотном, когда среди тяжких построений прошлого новое, новое блистает красотою необычности. Все ново, и все не так, как раньше. Сперва Хотим преломить хлеб, а потом уже дать пишу духу. В смрадных лачугах и подвалах среди грязных потухших людей не может происходить строительство нового. Мир счастья общечеловеческого Строим, и Ведущая</w:t>
      </w:r>
      <w:r w:rsidR="000C6C5A" w:rsidRPr="005440D4">
        <w:rPr>
          <w:noProof/>
        </w:rPr>
        <w:t xml:space="preserve"> — </w:t>
      </w:r>
      <w:r w:rsidR="00EB2276" w:rsidRPr="005440D4">
        <w:rPr>
          <w:noProof/>
        </w:rPr>
        <w:t>Новая Страна</w:t>
      </w:r>
      <w:r w:rsidR="000C6C5A" w:rsidRPr="005440D4">
        <w:rPr>
          <w:noProof/>
        </w:rPr>
        <w:t xml:space="preserve"> — </w:t>
      </w:r>
      <w:r w:rsidR="00EB2276" w:rsidRPr="005440D4">
        <w:rPr>
          <w:noProof/>
        </w:rPr>
        <w:t>впереди. За счастье почитайте назвать себя ее сыном. Через нее идет спасение миру. Жертвою великою, всему человечеству принесенною, заслужила она право на водительство планеты. Многие за нею идут, и пойдут все. Кто не пойдет и Нового Мира не примет, места на Земле не будет иметь. Без жертв и трудов ничего не достигается. Возьмите любой подвиг! Разве не потребовалось энергии огненной на его свершение? Почему ничтожества на подвиги не способны? Победить серого дракона тоже подвиг. И тогда расцветится жизнь. Жить ощущением воплощающейся сказки может лишь открытое к</w:t>
      </w:r>
      <w:r w:rsidRPr="005440D4">
        <w:rPr>
          <w:noProof/>
        </w:rPr>
        <w:t xml:space="preserve"> </w:t>
      </w:r>
      <w:r w:rsidR="00EB2276" w:rsidRPr="005440D4">
        <w:rPr>
          <w:noProof/>
        </w:rPr>
        <w:t>Свету сознание. Многое зависит и от того, на что направить глаз добрый: на большое или на малое, на личное или на общее. За оградой самости не увидеть богатых всходов Общего Блага. Чем выше эта ограда, тем меньше видимость. Порадуемся утверждению жизни на просторах планетных. Свет победил, надо лишь усмотреть плоды этой великой победы. Нетерпеливые, скоро уже!</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363.</w:t>
      </w:r>
      <w:r w:rsidR="00EB2276" w:rsidRPr="005440D4">
        <w:rPr>
          <w:noProof/>
        </w:rPr>
        <w:t xml:space="preserve"> Если сравнить все, совершающееся во имя Нового Мира, со всем, совершающимся во имя старого, картина победы первого будет совершенно ясна. Большинство человечества уже перешло на сторону светлого лагеря. И сторонникам старого, еще стоящим у власти, не устоять, ибо массы начали думать без них и помимо их. Корабль старого мира плывет к закату, но пассажиры уже послезали на остановках, а ведущие его, увлеченные стремлением к закату, не заметили происшедшей перемены. Опустеет корабль их. На шлюпах, не дожидаясь остановок, уплывут все, не хотящие тьмы. Взоры всех будут устремляться к Востоку. Свет оттуда. Порадуемся победе, которая есть.</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364.</w:t>
      </w:r>
      <w:r w:rsidR="00EB2276" w:rsidRPr="005440D4">
        <w:rPr>
          <w:noProof/>
        </w:rPr>
        <w:t xml:space="preserve"> Да! Да! Да! Все влияет на человека, невидимо и видимо, невидимое и видимое, и все создает его настроение, или психическое состояние. Не может человек стать независимым от того, частью чего он является. Книги влияют, мысли влияют, влияют люди и условия. В комнате красного цвета он будет себя чувствовать иначе, чем в голубой или зеленой. В обществе раздраженного или унылого человека иначе, чем спокойного. Из всех этих воздействий создается тонус его настроенности; и все же при всем этом он может пойти в кабак или в храм, думать о добре или о зле, раздражиться или сохранить равновесие. Свобода выбора и решение во многом остаются за человеком, несмотря на его связанность с окружающими условиями. Возьмите для примера великого преобразователя. И до него на его месте были другие люди, однако не они, а он преобразовал свою страну. Сколько было полководцев</w:t>
      </w:r>
      <w:r w:rsidR="000C6C5A" w:rsidRPr="005440D4">
        <w:rPr>
          <w:noProof/>
        </w:rPr>
        <w:t xml:space="preserve"> — </w:t>
      </w:r>
      <w:r w:rsidR="00EB2276" w:rsidRPr="005440D4">
        <w:rPr>
          <w:noProof/>
        </w:rPr>
        <w:t>все ли великие? Сколько художников, философов, ученых! Так в круге необходимости и неизбежности утверждает огненный дух свою волю. Двое живут под одной крышей. Один</w:t>
      </w:r>
      <w:r w:rsidR="000C6C5A" w:rsidRPr="005440D4">
        <w:rPr>
          <w:noProof/>
        </w:rPr>
        <w:t xml:space="preserve"> — </w:t>
      </w:r>
      <w:r w:rsidR="00EB2276" w:rsidRPr="005440D4">
        <w:rPr>
          <w:noProof/>
        </w:rPr>
        <w:t>обывателем, другой</w:t>
      </w:r>
      <w:r w:rsidR="000C6C5A" w:rsidRPr="005440D4">
        <w:rPr>
          <w:noProof/>
        </w:rPr>
        <w:t xml:space="preserve"> — </w:t>
      </w:r>
      <w:r w:rsidR="00EB2276" w:rsidRPr="005440D4">
        <w:rPr>
          <w:noProof/>
        </w:rPr>
        <w:t>подвижником духа. Двое идут по улице. Один</w:t>
      </w:r>
      <w:r w:rsidR="000C6C5A" w:rsidRPr="005440D4">
        <w:rPr>
          <w:noProof/>
        </w:rPr>
        <w:t xml:space="preserve"> — </w:t>
      </w:r>
      <w:r w:rsidR="00EB2276" w:rsidRPr="005440D4">
        <w:rPr>
          <w:noProof/>
        </w:rPr>
        <w:t>устремляясь сердцем к Учителю, другой</w:t>
      </w:r>
      <w:r w:rsidR="000C6C5A" w:rsidRPr="005440D4">
        <w:rPr>
          <w:noProof/>
        </w:rPr>
        <w:t xml:space="preserve"> — </w:t>
      </w:r>
      <w:r w:rsidR="00EB2276" w:rsidRPr="005440D4">
        <w:rPr>
          <w:noProof/>
        </w:rPr>
        <w:t>даже и не подозревая о существовании Учителей Знания. Есть что-то в каждом человеке, что ставит его во внутреннем мире духа в условия, отличные от человека другого. Эту сферу своеобычности можно расширять волею. И внешняя зависимость человека при всех его ограничениях оставляет ему известную сферу, где он сам свой господин и владыка. Эту сферу внутренней свободы следует заботливо, бережно и зорко охранять от вторжений внешнего мира. Когда Говорю: Мир Мой Даю вам,</w:t>
      </w:r>
      <w:r w:rsidR="000C6C5A" w:rsidRPr="005440D4">
        <w:rPr>
          <w:noProof/>
        </w:rPr>
        <w:t xml:space="preserve"> — </w:t>
      </w:r>
      <w:r w:rsidR="00EB2276" w:rsidRPr="005440D4">
        <w:rPr>
          <w:noProof/>
        </w:rPr>
        <w:t>Говорю о том, что может ощутить человек вопреки беспокойствам жизни обычной. Жизнь предъявляет свои права к человеку. Ее требования надо исполнить, но то, что относится к области духа, можно от жизненных бурь охранить. Об охране сокровенного надо помыслить. Все пройдет, но оно ставится поверх накипи жизни.</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365.</w:t>
      </w:r>
      <w:r w:rsidR="00EB2276" w:rsidRPr="005440D4">
        <w:rPr>
          <w:noProof/>
        </w:rPr>
        <w:t xml:space="preserve"> Надо найти в себе мужество взглянуть жизненной правде в глаза. Да! Да! Да! Земное благополучие и восхождение духа несовместимы. Да! Да! Да! Надо оставить расчеты на то, что кончатся трудности и неприятности и начнется довольная и спокойная жизнь. Да! Да! Да! На счастье земное и радости Земли надежды надо оставить. Надо решимость и силы в себе найти примириться с тяжкой нагрузкой земною и выбросить из головы мысли о том, что вот придет время и все будет хорошо и благополучно. Может ли спокойствие и равновесие коваться в сытом довольстве и жизни беспечальной? Но явить равновесие в трудностях и огорчениях будет победой. Надо победить и достигнуть. И у человека, счастливого по-земному, и у трудника участь одна: и счастливые условия жизни, и жизнь, полную трудностей и испытаний, обоим придется оставить и расстаться со всем, что в ней было. Один сделает это, имея богатый опыт и приобретя качества, другой</w:t>
      </w:r>
      <w:r w:rsidR="000C6C5A" w:rsidRPr="005440D4">
        <w:rPr>
          <w:noProof/>
        </w:rPr>
        <w:t xml:space="preserve"> — </w:t>
      </w:r>
      <w:r w:rsidR="00EB2276" w:rsidRPr="005440D4">
        <w:rPr>
          <w:noProof/>
        </w:rPr>
        <w:t>с пустыми руками, ибо благополучие не дает накоплений. Вопрос ставится прямо: или нахождения духа, и приобретение опыта, и умножение Сокровища Чаши, или жизнь впустую и даже расточение и того малого, что было. Но главное</w:t>
      </w:r>
      <w:r w:rsidR="000C6C5A" w:rsidRPr="005440D4">
        <w:rPr>
          <w:noProof/>
        </w:rPr>
        <w:t xml:space="preserve"> — </w:t>
      </w:r>
      <w:r w:rsidR="00EB2276" w:rsidRPr="005440D4">
        <w:rPr>
          <w:noProof/>
        </w:rPr>
        <w:t>вооружиться непреложным знанием, что, кроме пути испытаний, слез, огорчений, трудностей, ударов, нужды, напряжений и борьбы, другого пути восхождения духа и возрастания и накопления сил быть не может. Всякое желание облегчения, всякое сетование и недовольство, всякое возмущение и нежелание примириться с этим порядком вещей будет отклонением от цели и показателем непонимания путей духа. Надо, надо в духе стойко и твердо принять невозможность иного пути. И все это встречать как должное, как законное, как именно то, что неизбежно сопутствует подъему. И, приняв, достоинство сохранить, бодрость сохранить, подвижность сохранить, сознание силы сохранить и сохранить даже радость. Все качества сохранить, и не только сохранить, но и приумножить. И духом не падать ни при каких противных обстоятельствах. Через это все надо пройти, огней не теряя. Трудно расстаться с надеждой на облегчение условий жизни и бодрость и живость все же сохранить. Что самое ценное в человеке? Сила духа. Можно представить себе человека, из всех огней испытаний вынесшего эту силу, и не только сохранившего, но и приумножившего ее. И можно представить себе человека, духом утонувшего в благополучии и закончившего жизнь ничтожеством духовным. К точке конечного пути оба приходят, все земное оставив позади: один</w:t>
      </w:r>
      <w:r w:rsidR="000C6C5A" w:rsidRPr="005440D4">
        <w:rPr>
          <w:noProof/>
        </w:rPr>
        <w:t xml:space="preserve"> — </w:t>
      </w:r>
      <w:r w:rsidR="00EB2276" w:rsidRPr="005440D4">
        <w:rPr>
          <w:noProof/>
        </w:rPr>
        <w:t>с богатством, другой</w:t>
      </w:r>
      <w:r w:rsidR="000C6C5A" w:rsidRPr="005440D4">
        <w:rPr>
          <w:noProof/>
        </w:rPr>
        <w:t xml:space="preserve"> — </w:t>
      </w:r>
      <w:r w:rsidR="00EB2276" w:rsidRPr="005440D4">
        <w:rPr>
          <w:noProof/>
        </w:rPr>
        <w:t>нищим духовно. Можно в жизни ощущать себя воином: кругом свищут пули, рвутся снаряды; смерть и увечье ожидают на каждом шагу, каждое мгновение. Уже о вещах обычных и думать совсем не приходится, и не о себе, но о выполнении задания все мысли, и вся воля направлены к тому. Опытный и мужественный воин себя не теряет, бесстрашие хранит, и готов улыбнуться, и даже пошутить при даже небольшой передышке. Есть даже и такие, которые радостно и с подъемом идут в бой и успешно выполняют задание. Воин духа задание дает себе сам и на жизненном поле битвы бодрость и сознание нерушимости своей не теряет. Не боится он жизни и смело и гордо встречает ее яростные волны. Не диво раскиснуть на арене жизни, сломиться и поникнуть духом. Но в духе устоять, несмотря ни на что, будет большой победой. Ведь не требуется что-то сломить и что-то внешнее подчинить своей воле; духом устоять надо под ударами волн в жизни земной и тяжелой. Кесарево</w:t>
      </w:r>
      <w:r w:rsidR="000C6C5A" w:rsidRPr="005440D4">
        <w:rPr>
          <w:noProof/>
        </w:rPr>
        <w:t xml:space="preserve"> — </w:t>
      </w:r>
      <w:r w:rsidR="00EB2276" w:rsidRPr="005440D4">
        <w:rPr>
          <w:noProof/>
        </w:rPr>
        <w:t>кесарю. Земное</w:t>
      </w:r>
      <w:r w:rsidR="000C6C5A" w:rsidRPr="005440D4">
        <w:rPr>
          <w:noProof/>
        </w:rPr>
        <w:t xml:space="preserve"> — </w:t>
      </w:r>
      <w:r w:rsidR="00EB2276" w:rsidRPr="005440D4">
        <w:rPr>
          <w:noProof/>
        </w:rPr>
        <w:t>земному, но внутренне в духе устояв перед лицом всех и каких бы то ни было обстоятельств, утверждать свою силу внутри и сказать себе: «А я все-таки не поддамся, не склонюсь, не поникну духом»,</w:t>
      </w:r>
      <w:r w:rsidR="000C6C5A" w:rsidRPr="005440D4">
        <w:rPr>
          <w:noProof/>
        </w:rPr>
        <w:t xml:space="preserve"> — </w:t>
      </w:r>
      <w:r w:rsidR="00EB2276" w:rsidRPr="005440D4">
        <w:rPr>
          <w:noProof/>
        </w:rPr>
        <w:t>будет решением правильным. Не в том дело, что будет или чего не будет, а в том, чтобы, когда это будет, пройти через это должным образом и с честью, как солдат</w:t>
      </w:r>
      <w:r w:rsidR="000C6C5A" w:rsidRPr="005440D4">
        <w:rPr>
          <w:noProof/>
        </w:rPr>
        <w:t xml:space="preserve"> — </w:t>
      </w:r>
      <w:r w:rsidR="00EB2276" w:rsidRPr="005440D4">
        <w:rPr>
          <w:noProof/>
        </w:rPr>
        <w:t>через бой тяжкий и опасный. Будем встречать и хорошее, и плохое твердо и спокойно, ни на миг не утрачивая равновесия. К чему нам хорошее, если оно лишь противоположный полюс неизбежного плохого. Научимся презирать и то, и другое как не достойное того, чтобы вывести дух из состояния равновесия. Именно, научиться и в радости, и в горе хранить одинаковое состояние духа. Но так как в горе, несчастье и неприятностях это трудно, то будем учиться сперва хранить его при условиях, им противоположных, с тем чтобы убить силу их противоположного полюса. Не радуясь при получении вещи, не будет человек печалиться, теряя ее. Так найдем выход из безвыходного положения, когда осознана неизбежность тернистого пути. По закону двойственности одних терний быть не может, но и радость земному их противоположению можно убить в зачатке. Иначе к радости надземной не приобщиться. Именно, над властью двойственности над сознанием надо подняться. Не равнодушие упадочничества, но бесстрастие, но равновесие, но непоколебимое спокойствие духа утверждается этим путем. Разменная монета жизни и жизненные условия имеют две стороны: на одной</w:t>
      </w:r>
      <w:r w:rsidR="000C6C5A" w:rsidRPr="005440D4">
        <w:rPr>
          <w:noProof/>
        </w:rPr>
        <w:t xml:space="preserve"> — </w:t>
      </w:r>
      <w:r w:rsidR="00EB2276" w:rsidRPr="005440D4">
        <w:rPr>
          <w:noProof/>
        </w:rPr>
        <w:t>горе, на другой</w:t>
      </w:r>
      <w:r w:rsidR="000C6C5A" w:rsidRPr="005440D4">
        <w:rPr>
          <w:noProof/>
        </w:rPr>
        <w:t xml:space="preserve"> — </w:t>
      </w:r>
      <w:r w:rsidR="00EB2276" w:rsidRPr="005440D4">
        <w:rPr>
          <w:noProof/>
        </w:rPr>
        <w:t>радость. Принимая ее, помните о двух сторонах, не обманывая себя лишь той, которая видима в данный момент. Во многом познании много печали, но пусть мудрость сопутствует ему, мудрость, вооруженная могучей силой равновесия духа, и бесстрастие, из него вытекающее. Жертвой Великою именуется Он, принявший на Себя ответственность за Землю. Помните, в мире будете иметь скорбь. И через эту скорбь надо пройти. На Земле плач и скрежет зубовный. Печали Земли не коснуться нельзя. Таков путь восхождения духа. Открытыми глазами надо смотреть жизни в лицо, не обольщаясь надеждами на призрачное благополучие. Ягнята на лугу радостно скачут, но не скачет мудрец. Не радуйтесь ничему и не будете плакать. Говорю о земном. Радость мудрости</w:t>
      </w:r>
      <w:r w:rsidR="000C6C5A" w:rsidRPr="005440D4">
        <w:rPr>
          <w:noProof/>
        </w:rPr>
        <w:t xml:space="preserve"> — </w:t>
      </w:r>
      <w:r w:rsidR="00EB2276" w:rsidRPr="005440D4">
        <w:rPr>
          <w:noProof/>
        </w:rPr>
        <w:t>особая радость. Она может коснуться, когда равновесие духа утвердилось непоколебимо. Но эта радость будет уже не о себе.</w:t>
      </w:r>
    </w:p>
    <w:p w:rsidR="00E8769F" w:rsidRPr="005440D4" w:rsidRDefault="00EB2276" w:rsidP="00EB2276">
      <w:pPr>
        <w:rPr>
          <w:noProof/>
        </w:rPr>
      </w:pPr>
      <w:r w:rsidRPr="005440D4">
        <w:rPr>
          <w:noProof/>
        </w:rPr>
        <w:t>Движения в астральном проводнике уявляются в двойственной форме: радости</w:t>
      </w:r>
      <w:r w:rsidR="000C6C5A" w:rsidRPr="005440D4">
        <w:rPr>
          <w:noProof/>
        </w:rPr>
        <w:t xml:space="preserve"> — </w:t>
      </w:r>
      <w:r w:rsidRPr="005440D4">
        <w:rPr>
          <w:noProof/>
        </w:rPr>
        <w:t>горя, любви</w:t>
      </w:r>
      <w:r w:rsidR="000C6C5A" w:rsidRPr="005440D4">
        <w:rPr>
          <w:noProof/>
        </w:rPr>
        <w:t xml:space="preserve"> — </w:t>
      </w:r>
      <w:r w:rsidRPr="005440D4">
        <w:rPr>
          <w:noProof/>
        </w:rPr>
        <w:t>ненависти, улыбки</w:t>
      </w:r>
      <w:r w:rsidR="000C6C5A" w:rsidRPr="005440D4">
        <w:rPr>
          <w:noProof/>
        </w:rPr>
        <w:t xml:space="preserve"> — </w:t>
      </w:r>
      <w:r w:rsidRPr="005440D4">
        <w:rPr>
          <w:noProof/>
        </w:rPr>
        <w:t>слез. Сознание, подчиненное тирании астрала, мечется между этими полюсами своих крайних выявлений. Метание сознания надо остановить. За кратковременным пребыванием на одном полюсе следует вынужденное пребывание на другом. Астрал надо обуздать, прыжки сознания остановить. Обуздать спокойствием и равновесием. Сколько бессмысленной радости и смеха уявляют люди и, конечно, столько же слез. Говорится о недовольствах, жалобах и прочих недопустимых явлениях, но противоположный полюс, обуславливающий их возникновение, обычно упускается из вида, а надо изъять оба. Нельзя изъять только один, другой утверждая. Можно подходить с любого конца, но легче</w:t>
      </w:r>
      <w:r w:rsidR="000C6C5A" w:rsidRPr="005440D4">
        <w:rPr>
          <w:noProof/>
        </w:rPr>
        <w:t xml:space="preserve"> — </w:t>
      </w:r>
      <w:r w:rsidRPr="005440D4">
        <w:rPr>
          <w:noProof/>
        </w:rPr>
        <w:t>с положительного. Все время имеется в виду полюсность ярой астральной оболочки. Елка одинакова зимою и летом. У елки и будем учиться. Иначе через скорби земные сил пройти не собрать. К овладению собою Ведет Учитель. Учитель Предупредил, что радость земная уйдет. Учитель напутствие Дает о новом понимании жизни и на новом понимании пути.</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366.</w:t>
      </w:r>
      <w:r w:rsidR="00EB2276" w:rsidRPr="005440D4">
        <w:rPr>
          <w:noProof/>
        </w:rPr>
        <w:t xml:space="preserve"> Трудно мысль породить, отделив от нее и изъяв из нее астральное начало.</w:t>
      </w:r>
    </w:p>
    <w:p w:rsidR="00E8769F" w:rsidRPr="005440D4" w:rsidRDefault="00E8769F" w:rsidP="00EB2276">
      <w:pPr>
        <w:rPr>
          <w:noProof/>
        </w:rPr>
      </w:pPr>
    </w:p>
    <w:p w:rsidR="00E8769F" w:rsidRPr="005440D4" w:rsidRDefault="003E3E93" w:rsidP="00EB2276">
      <w:pPr>
        <w:rPr>
          <w:noProof/>
        </w:rPr>
      </w:pPr>
      <w:r w:rsidRPr="005440D4">
        <w:rPr>
          <w:rFonts w:cs="Arial"/>
          <w:b/>
          <w:noProof/>
          <w:szCs w:val="28"/>
        </w:rPr>
        <w:t xml:space="preserve">1955 г. </w:t>
      </w:r>
      <w:r w:rsidR="00EB2276" w:rsidRPr="005440D4">
        <w:rPr>
          <w:b/>
          <w:noProof/>
        </w:rPr>
        <w:t>367. (Июль 8).</w:t>
      </w:r>
      <w:r w:rsidR="00EB2276" w:rsidRPr="005440D4">
        <w:rPr>
          <w:noProof/>
        </w:rPr>
        <w:t xml:space="preserve"> ......</w:t>
      </w:r>
      <w:r w:rsidR="00DA74B8" w:rsidRPr="005440D4">
        <w:rPr>
          <w:rStyle w:val="FootnoteReference"/>
          <w:noProof/>
        </w:rPr>
        <w:footnoteReference w:id="15"/>
      </w:r>
      <w:r w:rsidR="00EB2276" w:rsidRPr="005440D4">
        <w:rPr>
          <w:noProof/>
        </w:rPr>
        <w:t xml:space="preserve"> исполнитель Нашего поручения успешен будет во всем. Сила исполнения дана. Поручение</w:t>
      </w:r>
      <w:r w:rsidR="000C6C5A" w:rsidRPr="005440D4">
        <w:rPr>
          <w:noProof/>
        </w:rPr>
        <w:t xml:space="preserve"> — </w:t>
      </w:r>
      <w:r w:rsidR="00EB2276" w:rsidRPr="005440D4">
        <w:rPr>
          <w:noProof/>
        </w:rPr>
        <w:t>объединить народы. Может ли усмотреть незнающий следствия его действий? Объединение идет по линии согласных явлений, которых будет становиться все больше и больше. Век Майтрейи есть век согласованности всего и во всем. Явим понимание происходящему. Битва кончилась. Наступает период объединения. После бури долго волнуется море. Но стихии войдут в берега. Это многое облегчит. Тяжкий плат, давящий сознание, тоже исчезнет. Пред лицом тьмы трудно говорить о Свете и поверить в него, но Свет будет. Неожиданность новых сочетаний не может предусмотреть человеческий ум. Велик разрыв между мраком настоящего и Светом будущего. Но не мрак, но Свет впереди. Через личное надо суметь усмотреть общее, грядущее непреложно. И надо претерпеть до конца. Конец близок. Самое трудное</w:t>
      </w:r>
      <w:r w:rsidR="000C6C5A" w:rsidRPr="005440D4">
        <w:rPr>
          <w:noProof/>
        </w:rPr>
        <w:t xml:space="preserve"> — </w:t>
      </w:r>
      <w:r w:rsidR="00EB2276" w:rsidRPr="005440D4">
        <w:rPr>
          <w:noProof/>
        </w:rPr>
        <w:t>вооружиться последним терпением. Но дойдет до конца претерпевший. Явите последнее терпение.</w:t>
      </w:r>
    </w:p>
    <w:p w:rsidR="00E8769F" w:rsidRPr="005440D4" w:rsidRDefault="00E8769F" w:rsidP="00EB2276">
      <w:pPr>
        <w:rPr>
          <w:noProof/>
        </w:rPr>
      </w:pPr>
    </w:p>
    <w:p w:rsidR="00E8769F" w:rsidRPr="005440D4" w:rsidRDefault="00E80EC9" w:rsidP="00EB2276">
      <w:pPr>
        <w:rPr>
          <w:noProof/>
        </w:rPr>
      </w:pPr>
      <w:r w:rsidRPr="005440D4">
        <w:rPr>
          <w:rFonts w:cs="Arial"/>
          <w:b/>
          <w:noProof/>
          <w:szCs w:val="28"/>
        </w:rPr>
        <w:t xml:space="preserve">1955 г. </w:t>
      </w:r>
      <w:r w:rsidR="00EB2276" w:rsidRPr="005440D4">
        <w:rPr>
          <w:b/>
          <w:noProof/>
        </w:rPr>
        <w:t>368.</w:t>
      </w:r>
      <w:r w:rsidR="00EB2276" w:rsidRPr="005440D4">
        <w:rPr>
          <w:noProof/>
        </w:rPr>
        <w:t xml:space="preserve"> Друг Мой, как же ты думаешь перейти в будущее, яро его ныне не утверждая? Когда оно, желанное, придет, многие, его в себе не утвердившие, будут продолжать пребывать в сознании своем в прошлом, тупо, слепо и беспросветно. Многие и теперь еще живут в прошлом и прошлым. Не для них Новое Небо и Новая Земля. Чтобы увидеть, надо хотеть видеть. Слеп к величию Космоса крот. Видимость крота и орла различны. Орел далеко вид</w:t>
      </w:r>
      <w:r w:rsidR="00DA74B8" w:rsidRPr="005440D4">
        <w:rPr>
          <w:noProof/>
        </w:rPr>
        <w:t>ит. Дух, способный на полеты да</w:t>
      </w:r>
      <w:r w:rsidR="00EB2276" w:rsidRPr="005440D4">
        <w:rPr>
          <w:noProof/>
        </w:rPr>
        <w:t>лекие, полеты орлиные, поднимаясь над болотом обычности, видит то, что люди называют будущим. В настоящем положении мира можно уже яро различать огненную структуру утверждающегося будущего. Глаз надо иметь открытый. Отрицая будущее или сомневаясь в нем, можно ослепнуть и не увидеть многочисленных знаков наступающей Эпохи. Зачем же смотреть через себя? Себя, или своего личного «я», после смерти не будет, его заменит нечто большее. Лишь сверхличная установка сознания поверх малого «я» позволяет усмотреть несомненное.</w:t>
      </w:r>
    </w:p>
    <w:p w:rsidR="00E8769F" w:rsidRPr="005440D4" w:rsidRDefault="00E8769F" w:rsidP="00EB2276">
      <w:pPr>
        <w:rPr>
          <w:noProof/>
        </w:rPr>
      </w:pPr>
    </w:p>
    <w:p w:rsidR="00E8769F" w:rsidRPr="005440D4" w:rsidRDefault="00E80EC9" w:rsidP="00EB2276">
      <w:pPr>
        <w:rPr>
          <w:noProof/>
        </w:rPr>
      </w:pPr>
      <w:r w:rsidRPr="005440D4">
        <w:rPr>
          <w:rFonts w:cs="Arial"/>
          <w:b/>
          <w:noProof/>
          <w:szCs w:val="28"/>
        </w:rPr>
        <w:t xml:space="preserve">1955 г. </w:t>
      </w:r>
      <w:r w:rsidR="00EB2276" w:rsidRPr="005440D4">
        <w:rPr>
          <w:b/>
          <w:noProof/>
        </w:rPr>
        <w:t>369.</w:t>
      </w:r>
      <w:r w:rsidR="00EB2276" w:rsidRPr="005440D4">
        <w:rPr>
          <w:noProof/>
        </w:rPr>
        <w:t xml:space="preserve"> Можно сознанием устремиться настолько, чтобы действительно жить будущим и в будущем. Тогда и тяжкие ступени, ведущие в него, можно сознательно и безропотно принять. Иначе выдержать трудно. Безрадостное настоящее вне связи с будущим не позволит сознанию сохранить должного равновесия. Много трудностей готов радостно преодолеть человек ради будущего, в которое он верит. Ведь это будущее строится руками человеческими. Строительство будущего людьми осуществляется. Слепой не увидит его, но открытое сознание явно и безошибочно определит, где идет это бурное строительство новой ступени жизни. Со старыми условиями жизни в Новый Мир не пройти. Каменный топор и стрелы не годятся для современного мира. Также и темное наследие прошлого не годится для сияющего будущего. Строительство идет на новых основах. Нужно сознанием погрузиться в новые возможности, о себе позабыв. Личные мерки к пониманию будущего неприложимы. Надо просто одеть другие очки. Наши люди живут в будущем и масштаб обывателя к жизни не прилагают. И человек, совершающий подвиг, не думает о себе. Невозможно мыслить о благе планеты, свое личное благо поставив впереди. Самость может затемнить все поле видимости. На известной ступени с нею продвижение становится невозможным. Учитель настойчиво Утверждает близкое наступление сроков и необходимость готовности сознания.</w:t>
      </w:r>
    </w:p>
    <w:p w:rsidR="00E8769F" w:rsidRPr="005440D4" w:rsidRDefault="00E8769F" w:rsidP="00EB2276">
      <w:pPr>
        <w:rPr>
          <w:noProof/>
        </w:rPr>
      </w:pPr>
    </w:p>
    <w:p w:rsidR="00E8769F" w:rsidRPr="005440D4" w:rsidRDefault="00E80EC9" w:rsidP="00EB2276">
      <w:pPr>
        <w:rPr>
          <w:noProof/>
        </w:rPr>
      </w:pPr>
      <w:r w:rsidRPr="005440D4">
        <w:rPr>
          <w:rFonts w:cs="Arial"/>
          <w:b/>
          <w:noProof/>
          <w:szCs w:val="28"/>
        </w:rPr>
        <w:t xml:space="preserve">1955 г. </w:t>
      </w:r>
      <w:r w:rsidR="00EB2276" w:rsidRPr="005440D4">
        <w:rPr>
          <w:b/>
          <w:noProof/>
        </w:rPr>
        <w:t>370.</w:t>
      </w:r>
      <w:r w:rsidR="00EB2276" w:rsidRPr="005440D4">
        <w:rPr>
          <w:noProof/>
        </w:rPr>
        <w:t xml:space="preserve"> Люби сознание силы.</w:t>
      </w:r>
    </w:p>
    <w:p w:rsidR="00E8769F" w:rsidRPr="005440D4" w:rsidRDefault="00E8769F" w:rsidP="00EB2276">
      <w:pPr>
        <w:rPr>
          <w:noProof/>
        </w:rPr>
      </w:pPr>
    </w:p>
    <w:p w:rsidR="00E8769F" w:rsidRPr="005440D4" w:rsidRDefault="00E80EC9" w:rsidP="00EB2276">
      <w:pPr>
        <w:rPr>
          <w:noProof/>
        </w:rPr>
      </w:pPr>
      <w:r w:rsidRPr="005440D4">
        <w:rPr>
          <w:rFonts w:cs="Arial"/>
          <w:b/>
          <w:noProof/>
          <w:szCs w:val="28"/>
        </w:rPr>
        <w:t xml:space="preserve">1955 г. </w:t>
      </w:r>
      <w:r w:rsidR="00EB2276" w:rsidRPr="005440D4">
        <w:rPr>
          <w:b/>
          <w:noProof/>
        </w:rPr>
        <w:t>371. (Июль 9).</w:t>
      </w:r>
      <w:r w:rsidR="00EB2276" w:rsidRPr="005440D4">
        <w:rPr>
          <w:noProof/>
        </w:rPr>
        <w:t xml:space="preserve"> Мы живем в мире, где каждое явление двойственно. Многие явления протянуты во времени, как, например, жизнь человека. Молодость и старость</w:t>
      </w:r>
      <w:r w:rsidR="000C6C5A" w:rsidRPr="005440D4">
        <w:rPr>
          <w:noProof/>
        </w:rPr>
        <w:t xml:space="preserve"> — </w:t>
      </w:r>
      <w:r w:rsidR="00EB2276" w:rsidRPr="005440D4">
        <w:rPr>
          <w:noProof/>
        </w:rPr>
        <w:t>ее полюса. Рост и развитие сил</w:t>
      </w:r>
      <w:r w:rsidR="000C6C5A" w:rsidRPr="005440D4">
        <w:rPr>
          <w:noProof/>
        </w:rPr>
        <w:t xml:space="preserve"> — </w:t>
      </w:r>
      <w:r w:rsidR="00EB2276" w:rsidRPr="005440D4">
        <w:rPr>
          <w:noProof/>
        </w:rPr>
        <w:t>и конечная дезинтеграция. От двойственности явлений не уйти. Мудрый видит оба полюса одновременно. Обычный человек, как правило, лишь один. Обычно самая пылкая любовь-увлечение кончается разочарованием</w:t>
      </w:r>
      <w:r w:rsidR="000C6C5A" w:rsidRPr="005440D4">
        <w:rPr>
          <w:noProof/>
        </w:rPr>
        <w:t xml:space="preserve"> — </w:t>
      </w:r>
      <w:r w:rsidR="00EB2276" w:rsidRPr="005440D4">
        <w:rPr>
          <w:noProof/>
        </w:rPr>
        <w:t>оба полюса сильны одинаково. Так же заканчиваются часто и симпатии человеческие: сегодня дружат, чтобы завтра рассориться. Двойственность свойственна всем планам существования, на которых проявляется человек. Самая ярая плоскость</w:t>
      </w:r>
      <w:r w:rsidR="000C6C5A" w:rsidRPr="005440D4">
        <w:rPr>
          <w:noProof/>
        </w:rPr>
        <w:t xml:space="preserve"> — </w:t>
      </w:r>
      <w:r w:rsidR="00EB2276" w:rsidRPr="005440D4">
        <w:rPr>
          <w:noProof/>
        </w:rPr>
        <w:t>астральная. Ее двойственности подчиняется большинство человечества. Эту плоскость обойти нельзя. Но видеть двойственную природу вещей можно и можно сознанием над явлениями этой двойственности подняться, не позволяя ни одному из полюсов захватить сознание настолько, чтобы не видеть полюса противоположного. Не избежать встречи и разлуки с дорогими для сердца людьми. Но взяв под суровый контроль чувство радости при встрече, горечью расставания можно владеть, не подчиняя ей сознания. Другими словами, при всех явлениях, приятных и неприятных, хороших и дурных, тяжких и легких, какую-то степень равновесия надо обязательно удержать, не позволяя полюсности чувства захватывать сознание. Это и значит быть одинаковым и в холоде и тепле, и в голоде и сытым, и выспавшись и без сна. И сон, и тепло, и пищу хочется иметь, и это желание законно. Но, не утвердив презрения к пище, когда она есть, не овладеть чувством голода, когда пища отсутствует. Овладение идет через освобождение от власти положительного полюса явлений.</w:t>
      </w:r>
    </w:p>
    <w:p w:rsidR="00E8769F" w:rsidRPr="005440D4" w:rsidRDefault="00EB2276" w:rsidP="00EB2276">
      <w:pPr>
        <w:rPr>
          <w:noProof/>
        </w:rPr>
      </w:pPr>
      <w:r w:rsidRPr="005440D4">
        <w:rPr>
          <w:noProof/>
        </w:rPr>
        <w:t>Радуясь удачам земным и делам житейским, непреложно и неумолимо обрекаем себя на печали при уявлении неизбежного полюса неудачи. Освободиться от власти печали можно, лишь овладев полюсом радости. Бесстрастно встречая явления жизни в их благополучном аспекте, утверждает человек власть свою над противоположным полюсом, а следовательно, и над двойственностью явлений. Потому и называется мир человеческий миром Майи, каждый цветок которого имеет шипы и колючки. Именно таковы и есть цветы и плоды астральных чувств и эмоций. Можно видеть, как некоторые дети легко и быстро переходят от слез к улыбке и наоборот. Это очень характерно и для младенчества или молодости духа. Некоторые северные народы обладают большой выдержкой и в значительной степени обуздали двойственность астрала. Южные же народы, наоборот, ярую кипучесть астрала уявляют. Это характерно для Европы. Все эмоции и чувства человека двойственны. Давая волю любому из них, вызываем к жизни и утверждаем их другой полюс. Всякое необузданное проявление чувств недопустимо, ибо не человек владеет ими тогда, но чувства владеют человеком. Силен паяц в человеке, готовый кривляться по малейшему поводу, понуждаемый тенденциями астрала к проявлению. Глубоко и значительно спокойствие йога. Астрал обуздан и замолк. Внешне йог такой же, как все, но неистовый астрал участия в поступках, чувствах и мыслях его уже не принимает. В этом тайна спокойствия мудрости. Серебряная узда духа наложена на все чувства. Так равновесие духа уявляется в том, что ни успех, ни удача, ни явления, им противоположные, ненужных и бесцельных движений в астральной оболочке не вызывают. Астрал постоянно стремится себя проявить: как угодно и в чем угодно, но ему обязательно надо яро на все прозвучать. Двойственную природу горя и счастья людского мудрые люди постигли и нашли пути освобождения из замкнутого круга безысходности. Установив спокойствие духа в срединной точке равновесия, приобретает человек власть над полюсами и овладевает ими. Эту власть и силу духа может почувствовать каждый пришедший, если увидит, что самое тревожное и беспокойное известие, им принесенное, не</w:t>
      </w:r>
      <w:r w:rsidR="00622C91" w:rsidRPr="005440D4">
        <w:rPr>
          <w:noProof/>
        </w:rPr>
        <w:t xml:space="preserve"> </w:t>
      </w:r>
      <w:r w:rsidRPr="005440D4">
        <w:rPr>
          <w:noProof/>
        </w:rPr>
        <w:t>вызвало уявления движения на полюсах, то есть астрал не реагировал на него ни так, ни «эдак», ни как бы то ни было. И тогда человек, сохранивший это равновесие, перед людьми, его не сохранившими, имеет великое преимущество. В этом сила вождя прирожденного, имеющего власть действенного приказа. Каждый может малость свою превратить в силу, если сохранно равновесие. Если собственный астрал обуздан и подчинен, то и чужие астральные оболочки легко уже подчиняются победившей астрал воле. Через ступень овладения своими оболочками надо пройти, и чем скорее, тем лучше. Надо следить за тем, чтобы звучащая полюсность астрала тех, с кем приходится входить в соприкосновение, не затрагивала и не овладевала сознанием вашим и не заставляла астрал ваш звучать в унисон. Иначе можно сделаться марионеткой чужих настроений и неуравновесий астральных. Мудрый знает свой путь и на чужие ворота не заглядывается. «Овладение собой пошли, Владыка». Вода долбит камень, постоянство устремления порождает возможность осуществления. Будет достигнуто все, если воля того хочет достаточно сильно.</w:t>
      </w:r>
    </w:p>
    <w:p w:rsidR="00E8769F" w:rsidRPr="005440D4" w:rsidRDefault="00E8769F" w:rsidP="00EB2276">
      <w:pPr>
        <w:rPr>
          <w:noProof/>
        </w:rPr>
      </w:pPr>
    </w:p>
    <w:p w:rsidR="00E8769F" w:rsidRPr="005440D4" w:rsidRDefault="00622C91" w:rsidP="00EB2276">
      <w:pPr>
        <w:rPr>
          <w:noProof/>
        </w:rPr>
      </w:pPr>
      <w:r w:rsidRPr="005440D4">
        <w:rPr>
          <w:rFonts w:cs="Arial"/>
          <w:b/>
          <w:noProof/>
          <w:szCs w:val="28"/>
        </w:rPr>
        <w:t xml:space="preserve">1955 г. </w:t>
      </w:r>
      <w:r w:rsidR="00EB2276" w:rsidRPr="005440D4">
        <w:rPr>
          <w:b/>
          <w:noProof/>
        </w:rPr>
        <w:t>372. (Июль 11).</w:t>
      </w:r>
      <w:r w:rsidR="00EB2276" w:rsidRPr="005440D4">
        <w:rPr>
          <w:noProof/>
        </w:rPr>
        <w:t xml:space="preserve"> Пиши, Мой друг. О чем? О будущем. Будущее неизбежно. Нет таких сил, которые могли бы остановить бег времени. И нет таких законов, которые причину могли бы лишить следствия. Причины иного будущего закладываются ныне. Элемент времени и элемент причинности, следствия созвучные приносящие, строят ожидаемое будущее. Ненастья вечного не бывает. Смена явления одного другим, противоположным, лежит в основании закона полюсности, или диалектики. Будущее так же непреложно и неизбежно, как день новый, идущий на смену старому. Это первое. Второе: действующими лицами, как и в настоящем, на арене будущего будем опять мы же. Ибо в будущее продвигается человек. Ни от нас будущего, ни нас от будущего отнять нельзя. Мы нераздельны. О причинах. Следствия будут в согласии с заложенными причинами. Следовательно, вопрос в том, какие причины закладываются ныне. Карма общечеловеческая общими причинами порождается. Личная</w:t>
      </w:r>
      <w:r w:rsidR="000C6C5A" w:rsidRPr="005440D4">
        <w:rPr>
          <w:noProof/>
        </w:rPr>
        <w:t xml:space="preserve"> — </w:t>
      </w:r>
      <w:r w:rsidR="00EB2276" w:rsidRPr="005440D4">
        <w:rPr>
          <w:noProof/>
        </w:rPr>
        <w:t>личными. Какие причины порождает ныне человек, чтобы пожать следствия их в будущем</w:t>
      </w:r>
      <w:r w:rsidR="000C6C5A" w:rsidRPr="005440D4">
        <w:rPr>
          <w:noProof/>
        </w:rPr>
        <w:t xml:space="preserve"> — </w:t>
      </w:r>
      <w:r w:rsidR="00EB2276" w:rsidRPr="005440D4">
        <w:rPr>
          <w:noProof/>
        </w:rPr>
        <w:t>вот вопрос, важный необычайно. Результаты родятся по соответствию. Лучше считать причину и следствие началом и концом одного явления, вытянутого в пространстве времени</w:t>
      </w:r>
      <w:r w:rsidR="000C6C5A" w:rsidRPr="005440D4">
        <w:rPr>
          <w:noProof/>
        </w:rPr>
        <w:t xml:space="preserve"> — </w:t>
      </w:r>
      <w:r w:rsidR="00EB2276" w:rsidRPr="005440D4">
        <w:rPr>
          <w:noProof/>
        </w:rPr>
        <w:t>как палка о двух концах. И даже палка во времени существует. Следствия от причины отделить нельзя, ибо непрерываема нить, или цепь, связующая оба полюса. Будучи рождена, причина устремляется во времени, достигает нейтральной точки и порождает противоположный полюс себя же. Эта противоположность может иметь много аспектов, уявляющихся в разных плоскостях. Можно кого-то несправедливо обидеть</w:t>
      </w:r>
      <w:r w:rsidR="000C6C5A" w:rsidRPr="005440D4">
        <w:rPr>
          <w:noProof/>
        </w:rPr>
        <w:t xml:space="preserve"> — </w:t>
      </w:r>
      <w:r w:rsidR="00EB2276" w:rsidRPr="005440D4">
        <w:rPr>
          <w:noProof/>
        </w:rPr>
        <w:t>и потерять любимую вещь. Можно говорить о неприязни к людям</w:t>
      </w:r>
      <w:r w:rsidR="000C6C5A" w:rsidRPr="005440D4">
        <w:rPr>
          <w:noProof/>
        </w:rPr>
        <w:t xml:space="preserve"> — </w:t>
      </w:r>
      <w:r w:rsidR="00EB2276" w:rsidRPr="005440D4">
        <w:rPr>
          <w:noProof/>
        </w:rPr>
        <w:t>и очутиться на необитаемом острове. Пути уравновешивания кармических следствий неисповедимы и часто не поддаются учету. Но следствие всегда прямой результат причины. Потому надо быть очень осмотрительным в словах, поступках и мыслях, ибо все следствия приносит. Среди бесчисленных и разнообразнейших явлений твердое сознание выбирает лишь те, которые соответствуют основному направлению. Всего не вместить, следовательно, избирается наиполезнейшее и способствующее продвижению. Пессимист тоже прав, ибо видит то, на что обращен взор. Но лучше быть оптимистом. Недовольный тоже прав, ибо имеет причины, но лучше быть довольным немногим, чем отравлять себя изнанкой жизни. Трудна работа, но лучше и ее выполнить радостно. Радоваться и печаловаться можно одному и тому же явлению в зависимости от условий и состояния сознания, но лучше радоваться, чем горевать. Но всего лучше не горевать и не радоваться. Это будет уже следующей ступенью понимания жизни. Победив двойственную природу вещи, можно двигаться дальше. Победить надо.</w:t>
      </w:r>
    </w:p>
    <w:p w:rsidR="00E8769F" w:rsidRPr="005440D4" w:rsidRDefault="00E8769F" w:rsidP="00EB2276">
      <w:pPr>
        <w:rPr>
          <w:noProof/>
        </w:rPr>
      </w:pPr>
    </w:p>
    <w:p w:rsidR="00E8769F" w:rsidRPr="005440D4" w:rsidRDefault="00F84374" w:rsidP="00EB2276">
      <w:pPr>
        <w:rPr>
          <w:noProof/>
        </w:rPr>
      </w:pPr>
      <w:r w:rsidRPr="005440D4">
        <w:rPr>
          <w:rFonts w:cs="Arial"/>
          <w:b/>
          <w:noProof/>
          <w:szCs w:val="28"/>
        </w:rPr>
        <w:t xml:space="preserve">1955 г. </w:t>
      </w:r>
      <w:r w:rsidR="00EB2276" w:rsidRPr="005440D4">
        <w:rPr>
          <w:b/>
          <w:noProof/>
        </w:rPr>
        <w:t>373.</w:t>
      </w:r>
      <w:r w:rsidR="00EB2276" w:rsidRPr="005440D4">
        <w:rPr>
          <w:noProof/>
        </w:rPr>
        <w:t xml:space="preserve"> Сын Мой, Владыка не Забывает знаки внимания, Ему оказываемые, но и наоборот, недостаток внимания созвучные результаты приносит. Не может дело Мое оставаться в пренебрежении. Если кажется, что Оставил Владыка, пелену Майи надо разорвать. Настроения момента не должны окрашивать собою веками установившиеся взаимоотношения. О Близости было сказано довольно. Все сказанное остается в силе. Неизменяем Владыка, но лицо свое надо к Нему обратить. Зов и отклик созвучны. Без обращения нет ответа. Созвучать суете может отуманившееся сознание. Может показаться, что далеко Владыка, что не Слышит Он и не Видит, но надо найти должное понимание явлению Пралайи сознания. Не отторжение, не забвение это, но собирание сил внутри для нового мощного подъема. Эти же самые периоды в прошлом сопровождались не только перерывом чтения, молитвы и работы, но и полным погружением в поток обычности и забвением наинужнейшего. Состояние этой, настоящей, Пралайи уже много выше, и даже Записи продолжаются. Это указывает на совершенный подъем. Вернется все, все станет на свое место, и Близость Моя расцветится новыми возможностями и достижениями. Никто не забыт и не оставлен, но новые обстоятельства Готовит Учитель в Башне Своей. Потому будь духом покоен. Все твое за тобою и остается. Мне надо подготовить Моих к сложности надвигающихся новых условий. Поручение будет дано. Оно будет ответственным и трудным. По степени Близости и поручение. Отдаляться в духе нельзя, ни создавать иллюзию отдельности, ни веры в будущее утратить. Все идет, как намечено Планом Великим, в котором и вам отведено место. Необычно время, ибо необычно будущее.</w:t>
      </w:r>
    </w:p>
    <w:p w:rsidR="00E8769F" w:rsidRPr="005440D4" w:rsidRDefault="00E8769F" w:rsidP="00EB2276">
      <w:pPr>
        <w:rPr>
          <w:noProof/>
        </w:rPr>
      </w:pPr>
    </w:p>
    <w:p w:rsidR="00E8769F" w:rsidRPr="005440D4" w:rsidRDefault="00F84374" w:rsidP="00EB2276">
      <w:pPr>
        <w:rPr>
          <w:noProof/>
        </w:rPr>
      </w:pPr>
      <w:r w:rsidRPr="005440D4">
        <w:rPr>
          <w:rFonts w:cs="Arial"/>
          <w:b/>
          <w:noProof/>
          <w:szCs w:val="28"/>
        </w:rPr>
        <w:t xml:space="preserve">1955 г. </w:t>
      </w:r>
      <w:r w:rsidR="00EB2276" w:rsidRPr="005440D4">
        <w:rPr>
          <w:b/>
          <w:noProof/>
        </w:rPr>
        <w:t>374. (Июль 12).</w:t>
      </w:r>
      <w:r w:rsidR="00EB2276" w:rsidRPr="005440D4">
        <w:rPr>
          <w:noProof/>
        </w:rPr>
        <w:t xml:space="preserve"> Полнота обращения к Учителю влечет за собою и полноту ответа. Как же может быть иначе? Непреложен закон созвучия и соответствия. Потому можно сказать, что ключи от входа в руках обращающегося. Полноту обращения не всегда легко дать. Окружающее мешает. Значит, снова приходим к тому же</w:t>
      </w:r>
      <w:r w:rsidR="000C6C5A" w:rsidRPr="005440D4">
        <w:rPr>
          <w:noProof/>
        </w:rPr>
        <w:t xml:space="preserve"> — </w:t>
      </w:r>
      <w:r w:rsidR="00EB2276" w:rsidRPr="005440D4">
        <w:rPr>
          <w:noProof/>
        </w:rPr>
        <w:t>к вопросу преодоления напряжения окружающей среды. Вибрации среды надо преодолеть, иначе контакта не получится. Невидимое и далекое должно стать звучнее и ярче видимого и близкого. Или ментальное представление того, к чему устремлено сознание, должно оказаться сильнее физического и плотного. Мало того, чтобы только представить, удержать представление надо на все время контакта. Это можно облегчить тем, чтобы вместо мыслей сторонних фоном восприятия было создаваемое при начале контакта мысленное представление далекого Учителя. И всякий раз, когда вторгается посторонняя мысль, ее можно заменить избранным Ликом. Представление создается как бы на будущее, на все время Общения, но не на момент визуализации. Создание мысленного картинного представления, или процесс визуализации на определенное время требует сознательного отношения именно к вопросу длительности мысленного образа. Обычно, создавая его, люди сознательно не вкладывают в него элемента продолжительности. Наше касание и Наша мысль воздействующая посылается на определенный срок. Это дает мысли четкость. Задача уточняется и становится более четкой благодаря сроку. Избегается всякая расплывчатость. Хуже, если, выйдя из дома с определенной целью, человек по дороге отвлечется посторонними впечатлениями и мыслями и позабудет о том, для чего вышел. А это часто случается в процессе Общения. Отвлекаться по сторонам нельзя. Как снаряд, выпущенный к цели, летит мысль по своему назначению и достигает объекта устремления. При касании мысли получается реакция взаимодействия, или, как говорят в химии, взаимного обмена. Ясность процесса все время надо держать в сознании, чтобы не прерывался ток. Запомните: четкость, ясность и определенность</w:t>
      </w:r>
      <w:r w:rsidR="000C6C5A" w:rsidRPr="005440D4">
        <w:rPr>
          <w:noProof/>
        </w:rPr>
        <w:t xml:space="preserve"> — </w:t>
      </w:r>
      <w:r w:rsidR="00EB2276" w:rsidRPr="005440D4">
        <w:rPr>
          <w:noProof/>
        </w:rPr>
        <w:t>основные условия контакта с Учителем. Закон созвучия, закон притяжения противоположных полюсов, закон полюсности</w:t>
      </w:r>
      <w:r w:rsidR="000C6C5A" w:rsidRPr="005440D4">
        <w:rPr>
          <w:noProof/>
        </w:rPr>
        <w:t xml:space="preserve"> — </w:t>
      </w:r>
      <w:r w:rsidR="00EB2276" w:rsidRPr="005440D4">
        <w:rPr>
          <w:noProof/>
        </w:rPr>
        <w:t>все это законы действия тонких энергий при контакте с Высшими Силами. Ведь сказано: «И если вы, будучи злы, умеете даяния благие давать детям вашим, то, тем более, Отец ваш небесный Даст блага просящим у Него». И еще: «Отче, Отче, векую Оставил еси Мя?» Владыка Христос Обращался к Своему Владыке-Отцу. По Лучу Иерарха, озарившего сознание наше, у каждого свой Владыка-Отец. А Владыка Владыки Будет для нас тем, кого Христос Назвал Своим Небесным Отцом. И со своим Иерархом, и Иерархом выше Его можно войти в соприкосновение, подчиняя сознание определенным законам. Но надо желать или просить блага. Это условие первое. Отклика, или ответа, не может не быть</w:t>
      </w:r>
      <w:r w:rsidR="000C6C5A" w:rsidRPr="005440D4">
        <w:rPr>
          <w:noProof/>
        </w:rPr>
        <w:t xml:space="preserve"> — </w:t>
      </w:r>
      <w:r w:rsidR="00EB2276" w:rsidRPr="005440D4">
        <w:rPr>
          <w:noProof/>
        </w:rPr>
        <w:t>это условие второе. Великие законы действуют безотказно. Магнитная сила устремления велика. Не туман мистицизма, но точные и четкие законы психомеханики. Огненный аппарат в человеке работает, подобно радио</w:t>
      </w:r>
      <w:r w:rsidR="000C6C5A" w:rsidRPr="005440D4">
        <w:rPr>
          <w:noProof/>
        </w:rPr>
        <w:t xml:space="preserve"> — </w:t>
      </w:r>
      <w:r w:rsidR="00EB2276" w:rsidRPr="005440D4">
        <w:rPr>
          <w:noProof/>
        </w:rPr>
        <w:t>прием или посылка на определенной волне. И если вряд ли найдется жестокое сердце, чтобы голодному, просящему хлеба, дать камень, то как же Может остаться безмолвным Учитель к сознанию, к Нему устремленному, Учитель, вся жизнь и все существо которого направлены на помощь человечеству. Законы тонких энергий действуют непреложно. Надо лишь обратиться.</w:t>
      </w:r>
    </w:p>
    <w:p w:rsidR="00E8769F" w:rsidRPr="005440D4" w:rsidRDefault="00E8769F" w:rsidP="00EB2276">
      <w:pPr>
        <w:rPr>
          <w:noProof/>
        </w:rPr>
      </w:pPr>
    </w:p>
    <w:p w:rsidR="00EB2276" w:rsidRPr="005440D4" w:rsidRDefault="00F84374" w:rsidP="00EB2276">
      <w:pPr>
        <w:rPr>
          <w:noProof/>
        </w:rPr>
      </w:pPr>
      <w:r w:rsidRPr="005440D4">
        <w:rPr>
          <w:rFonts w:cs="Arial"/>
          <w:b/>
          <w:noProof/>
          <w:szCs w:val="28"/>
        </w:rPr>
        <w:t xml:space="preserve">1955 г. </w:t>
      </w:r>
      <w:r w:rsidR="00EB2276" w:rsidRPr="005440D4">
        <w:rPr>
          <w:b/>
          <w:noProof/>
        </w:rPr>
        <w:t>375. (Июль 13).</w:t>
      </w:r>
      <w:r w:rsidR="00EB2276" w:rsidRPr="005440D4">
        <w:rPr>
          <w:noProof/>
        </w:rPr>
        <w:t xml:space="preserve"> Трудность ощущения реальности тонких энергий в том, что их нельзя видеть и ощущать так, как видимы плотные явления. Потому земной ум будет бороться против них и отрицать их существование. Мозг</w:t>
      </w:r>
      <w:r w:rsidR="000C6C5A" w:rsidRPr="005440D4">
        <w:rPr>
          <w:noProof/>
        </w:rPr>
        <w:t xml:space="preserve"> — </w:t>
      </w:r>
      <w:r w:rsidR="00EB2276" w:rsidRPr="005440D4">
        <w:rPr>
          <w:noProof/>
        </w:rPr>
        <w:t>продукт Земли и признает лишь земное. В помощь мозгу дано сердце как аппарат более чувствительный. Хорошо, когда действуют они в согласии и гармонии. Микрокосм согласованный</w:t>
      </w:r>
      <w:r w:rsidR="000C6C5A" w:rsidRPr="005440D4">
        <w:rPr>
          <w:noProof/>
        </w:rPr>
        <w:t xml:space="preserve"> — </w:t>
      </w:r>
      <w:r w:rsidR="00EB2276" w:rsidRPr="005440D4">
        <w:rPr>
          <w:noProof/>
        </w:rPr>
        <w:t>явление редкое. Согласованность проходит через все проводники. Равнодействующая согласованных энергий</w:t>
      </w:r>
      <w:r w:rsidR="000C6C5A" w:rsidRPr="005440D4">
        <w:rPr>
          <w:noProof/>
        </w:rPr>
        <w:t xml:space="preserve"> — </w:t>
      </w:r>
      <w:r w:rsidR="00EB2276" w:rsidRPr="005440D4">
        <w:rPr>
          <w:noProof/>
        </w:rPr>
        <w:t>мощная победная сила. У одних она, благодаря отсутствию этой согласованности, равна нулю, у других из-за восставших против дисгармоничных энергий может колебаться от ноля и выше. В общей массе людей потенциал этой равнодействующей невысок. Как мощная радиоустановка, действует аппарат человека, уявившего согласованность всех своих начал. Эти гиганты духа возвышаются над массами людей, как башни высокого напряжения. Они передатчики, и они же дающие, и они же приемники. Согласованность выражается в могучем повышении огненного потенциала человека. К согласованности надо стремиться. Согласованность надо понять. Это не этическое, но энергетическое понятие мудрой концентрации всех сил по одному направлению. Обычный человек раздираем на части энергиями хаотичными, противоположными, нейтрализующими друг друга. Лишь внутренняя согласованность может объединить их. Обычная внутренняя собранность уже много помогает при утверждении согласованности. Сдержанность и умение владеть собою и своими чувствами ведет к той же цели. Не устоит дом, в себе разделившийся. Потому овладение собою</w:t>
      </w:r>
      <w:r w:rsidR="000C6C5A" w:rsidRPr="005440D4">
        <w:rPr>
          <w:noProof/>
        </w:rPr>
        <w:t xml:space="preserve"> — </w:t>
      </w:r>
      <w:r w:rsidR="00EB2276" w:rsidRPr="005440D4">
        <w:rPr>
          <w:noProof/>
        </w:rPr>
        <w:t>ступень к могуществу духа. И ступени спокойствия и равновесия духа тоже к тому же ведут. Это лишь различные аспекты согласованности микрокосмической. Подобно сжатому газу, собранная энергия силу являет. Гидравлический пресс, работающий на сжатии, может дать огромную силу. Так же и собранные воедино разбросанные энергии человеческие. Аппарат, действующий сжатым воздухом, может работать только при условии, если давление достаточно. Уберите собранность, или сжатость воздуха, и сила его растечется бесплодно. То же самое происходит и в человеке. Сдержанный человек силу имеет, несдержанный и неумеющий владеть собою подобен паровому котлу, все клапаны и вентиля которого открыты до отказа. Сколько ни топи, пар силы не даст. Сдержанность есть метод точный и безошибочный нагнетения огненной энергии. Распущенность есть ее безудержное расточение. Владеть собою надо всегда и во всем. Всегда и во всем надо являть какую-то степень обуздания себя: в мыслях, в словах, в действиях. Обузданность мысли не есть безмыслие, но владение мыслью, контроль над нею и умение направлять и удерживать ее на предмете, утвержденном волею. Даны человеку энергии огненные, дано великое богатство и великая сила, но достоянием своим не умеет, и не хочет уметь, не желает уметь распорядиться. Хозяин его</w:t>
      </w:r>
      <w:r w:rsidR="000C6C5A" w:rsidRPr="005440D4">
        <w:rPr>
          <w:noProof/>
        </w:rPr>
        <w:t xml:space="preserve"> — </w:t>
      </w:r>
      <w:r w:rsidR="00EB2276" w:rsidRPr="005440D4">
        <w:rPr>
          <w:noProof/>
        </w:rPr>
        <w:t>человек. Потому Говорю: «Учитесь всегда и на всем владеть собою. Силу свою осознайте. Не расточайте бездумно ее. Таланты данные берегите и приумножайте. Не будьте подобны дырявому решету. Осознайте источник своей мощи и пути ее реализации». Люди в большинстве</w:t>
      </w:r>
      <w:r w:rsidR="000C6C5A" w:rsidRPr="005440D4">
        <w:rPr>
          <w:noProof/>
        </w:rPr>
        <w:t xml:space="preserve"> — </w:t>
      </w:r>
      <w:r w:rsidR="00EB2276" w:rsidRPr="005440D4">
        <w:rPr>
          <w:noProof/>
        </w:rPr>
        <w:t>это расточители им данных талантов, расхитители собственного богатства, воры, сами себя обкрадывающие и лишающие себя самого ценного, что имеют. Вам Говорю: «Положите предел расхищению сокровищ духа». Кому нужны вылущенные души? Почему бездумно расшвыриваете по сторонам сокровище огненное? Посмотрите на них, снующих умалишенно, раздираемых собственными страстями, переживаниями, страхами, беспокойствами, волнениями и тысячами малых мелочей жизни. Неужели хотите им уподобиться, убийцам своего духа, променявшим право своего первородства на чечевичную похлебку мирской суеты. Великие люди были в мире, но не разменивали они себя по мелочам. И жили, и работали, и семьи имели, но все же в духе великими оставались, ибо знали тайну согласованности. Явите понимание этому великому понятию. Вам Говорю, имеющим уши. Ни семья, ни работа, ни нужда, ни дела, ни обстоятельства</w:t>
      </w:r>
      <w:r w:rsidR="000C6C5A" w:rsidRPr="005440D4">
        <w:rPr>
          <w:noProof/>
        </w:rPr>
        <w:t xml:space="preserve"> — </w:t>
      </w:r>
      <w:r w:rsidR="00EB2276" w:rsidRPr="005440D4">
        <w:rPr>
          <w:noProof/>
        </w:rPr>
        <w:t>ничто не может служить препятствием утверждению согласованности высшей, ибо она утверждается духом и в духе.</w:t>
      </w:r>
    </w:p>
    <w:p w:rsidR="00EB2276" w:rsidRPr="005440D4" w:rsidRDefault="00EB2276" w:rsidP="00F84374">
      <w:pPr>
        <w:pStyle w:val="Quote"/>
        <w:rPr>
          <w:noProof/>
        </w:rPr>
      </w:pPr>
      <w:r w:rsidRPr="005440D4">
        <w:rPr>
          <w:noProof/>
        </w:rPr>
        <w:t>Утром видел, что писал во сне записку об умершем сыне одного знакомого так: «Он видит, слышит все, и понимает, и чувствует ваше (то есть отца) настроение, то есть состояние духа». Писал карандашом на желтоватой бумаге. Одна строчка была неровная. Писал то, что ему говорил при встрече.</w:t>
      </w:r>
    </w:p>
    <w:p w:rsidR="00EB2276" w:rsidRPr="005440D4" w:rsidRDefault="00EB2276" w:rsidP="00EB2276">
      <w:pPr>
        <w:rPr>
          <w:noProof/>
        </w:rPr>
      </w:pPr>
    </w:p>
    <w:p w:rsidR="00E8769F" w:rsidRPr="005440D4" w:rsidRDefault="00EB2276" w:rsidP="00F84374">
      <w:pPr>
        <w:pStyle w:val="Quote"/>
        <w:rPr>
          <w:noProof/>
        </w:rPr>
      </w:pPr>
      <w:r w:rsidRPr="005440D4">
        <w:rPr>
          <w:noProof/>
        </w:rPr>
        <w:t>Видел во сне, что меня сурово смотрит Гуру, смотрит мою ауру, отмечая ее видоизменения.</w:t>
      </w:r>
    </w:p>
    <w:p w:rsidR="00E8769F" w:rsidRPr="005440D4" w:rsidRDefault="00F84374" w:rsidP="00EB2276">
      <w:pPr>
        <w:rPr>
          <w:noProof/>
        </w:rPr>
      </w:pPr>
      <w:r w:rsidRPr="005440D4">
        <w:rPr>
          <w:rFonts w:cs="Arial"/>
          <w:b/>
          <w:noProof/>
          <w:szCs w:val="28"/>
        </w:rPr>
        <w:t xml:space="preserve">1955 г. </w:t>
      </w:r>
      <w:r w:rsidR="00EB2276" w:rsidRPr="005440D4">
        <w:rPr>
          <w:b/>
          <w:noProof/>
        </w:rPr>
        <w:t>376. (Июль 14).</w:t>
      </w:r>
      <w:r w:rsidR="00EB2276" w:rsidRPr="005440D4">
        <w:rPr>
          <w:noProof/>
        </w:rPr>
        <w:t xml:space="preserve"> В воображении духом можно представить все, что угодно. Невозможное в плотном мире возможно в духе. Духовное действие реально на плане духовном. Так же как физическое</w:t>
      </w:r>
      <w:r w:rsidR="000C6C5A" w:rsidRPr="005440D4">
        <w:rPr>
          <w:noProof/>
        </w:rPr>
        <w:t xml:space="preserve"> — </w:t>
      </w:r>
      <w:r w:rsidR="00EB2276" w:rsidRPr="005440D4">
        <w:rPr>
          <w:noProof/>
        </w:rPr>
        <w:t>на физическом. Земными мерами духовное действо измерить и нельзя, но оно есть и доступно каждому человеку. Оно реально и приносит следствия как на невидимом, так и на видимом планах. Видя физические земные действия, люди признают их реальность, но, не видя духовных, отрицают их силу. Но даже и в земной жизни огромная доля ее в человеке происходит на ментальном и астральном плане в ментальном и астральном телах. Глазам видимы лишь следствия этих движений. Люди не видят ни любви, ни страха, ни напряжения ума, но видят лишь их физические отражения или реакции на физическом теле. Если эти физические реакции потушить, то происходящих внутри человека процессов видно не будет. Этот процесс пресечения уявлений внутренних движений духа вовне очень интересен. Как бы перерезается нить связи между внешним и внутренним, и внутреннее становится недоступным для постороннего глаза. Это один из самых мощных способов защиты от людских воздействий. Это явление столь необычно в людях, что возбуждает в окружающих почти суеверный страх и стремление подчиниться сознанию, внешне ничем не проявляющему своих чувств, мыслей и эмоций. Причина заключается в том, что это возможно лишь при наличии утвержденного равновесия и полного овладения собою и своими проводниками. Равновесие</w:t>
      </w:r>
      <w:r w:rsidR="000C6C5A" w:rsidRPr="005440D4">
        <w:rPr>
          <w:noProof/>
        </w:rPr>
        <w:t xml:space="preserve"> — </w:t>
      </w:r>
      <w:r w:rsidR="00EB2276" w:rsidRPr="005440D4">
        <w:rPr>
          <w:noProof/>
        </w:rPr>
        <w:t>страшная сила, могучая, неодолимая. Против него никто не устоит. Одна изумительная необычность его уже побеждает воображение человека. Лучше быть сильным и ощущать свою власть, не злоупотребляя ею, чем быть ничтожеством и марионеткой чужих переживаний и беснований астральных. Храните равновесие, осознавая всю глубину этого чудесного качества. Гуру и Владыка являют его мерою полною. Качания аритмичные и равновесие несовместимы. Между физическим телом и астралом как бы перерезается связь внешняя. Йог может часами сидеть совершенно неподвижно. Это черезвычайно трудно. Даже минуту побыть в полном телесном покое невозможно для обычного человека. Для достижения этого надо овладеть движениями астрального тела и подчинить их приказу воли. Тогда возможна и неподвижность тела. В прямом смысле перерыв связи между проводниками означает смерть. Надо учиться реагировать на все внешние воздействия спокойствием полным. Люди будут, чуя нечто необъяснимое и непонятное для них, всеми мерами стремиться вызывать (в вас) внешние реакции. Они будут делать это от неосознанного ужаса перед необычным и неестественным, с их точки зрения, высшим состоянием сознания. Конечно, беспокойные нервные движения тела вызываются астралом. Конечно, астрально на внешние явления реагируют все</w:t>
      </w:r>
      <w:r w:rsidR="000C6C5A" w:rsidRPr="005440D4">
        <w:rPr>
          <w:noProof/>
        </w:rPr>
        <w:t xml:space="preserve"> — </w:t>
      </w:r>
      <w:r w:rsidR="00EB2276" w:rsidRPr="005440D4">
        <w:rPr>
          <w:noProof/>
        </w:rPr>
        <w:t>это обычно и принято. Даже молчание среди болтовни и серьезность среди общего смеха или веселья для людей уже необычны. Но путь к могуществу духа есть путь необычности, и обычным он быть не может. Духовное равновесие необычно. Его не имеют люди. Это явление духовного порядка. В воображении и в духе равновесие можно явить. Мысли и воображению доступно все. Это великое качество, качество равновесия, следует начать утверждать поверх явлений плотного мира, и вопреки им, и несмотря на них. Равновесие можно хранить на палубе тонущего корабля, в горящем театре, на поле боя, в клоаке людских страстей и эмоций, кипящих вокруг, перед лицом смерти</w:t>
      </w:r>
      <w:r w:rsidR="000C6C5A" w:rsidRPr="005440D4">
        <w:rPr>
          <w:noProof/>
        </w:rPr>
        <w:t xml:space="preserve"> — </w:t>
      </w:r>
      <w:r w:rsidR="00EB2276" w:rsidRPr="005440D4">
        <w:rPr>
          <w:noProof/>
        </w:rPr>
        <w:t>словом, в любых условиях и при любых обстоятельствах. Все внешнее неважно, его можно оставить в покое, все силы духа сосредоточив на том, чтобы удержать равновесие. И если это достигнуто, то тогда, и только тогда достигается победа и над внешними противодействующими условиями, ибо никто и ничто не устоит против равновесия. Огонь тонкий, им возжигаемый, обладает силой непреодолимой мощности, и огни человеческие бороться с ним не могут. Движение на полюсах всегда зависит от центра и им же и регулируется. При полном равновесии в центре на полюсах могут быть очень сильные движения, как в циклоне, имеющем этот центр уравновесия, или в смерче</w:t>
      </w:r>
      <w:r w:rsidR="000C6C5A" w:rsidRPr="005440D4">
        <w:rPr>
          <w:noProof/>
        </w:rPr>
        <w:t xml:space="preserve"> — </w:t>
      </w:r>
      <w:r w:rsidR="00EB2276" w:rsidRPr="005440D4">
        <w:rPr>
          <w:noProof/>
        </w:rPr>
        <w:t>неподвижную ось вращения. Смерч движется, но ось по отношению к самому смерчу неподвижна. Перешибите ось, и смерч перестанет существовать. Центр равновесия в себе при порождении различных явлений надо осознать. Великие Духи вращали вокруг себя сознания целых народов. Закон естественной иерархии прост. Возьмите любую группу свободных людей. Просто и естественно их взгляды обратятся к тому среди них, кто владеет сокровищем равновесия, обратятся как к ведущему, особенно в минуту опасности. Магнит ауры равновесия действует незримо. Среди утверждаемых качеств синтетическое значение качества равновесия надо особенно яро понять. Говорилось о напряжении спокойствия в действии. Сейчас Говорю о напряжении равновесия в каждом действии и уявлении сознания. Напряжение равновесия, или равновесие напряженное</w:t>
      </w:r>
      <w:r w:rsidR="000C6C5A" w:rsidRPr="005440D4">
        <w:rPr>
          <w:noProof/>
        </w:rPr>
        <w:t xml:space="preserve"> — </w:t>
      </w:r>
      <w:r w:rsidR="00EB2276" w:rsidRPr="005440D4">
        <w:rPr>
          <w:noProof/>
        </w:rPr>
        <w:t>так запомним</w:t>
      </w:r>
      <w:r w:rsidR="000C6C5A" w:rsidRPr="005440D4">
        <w:rPr>
          <w:noProof/>
        </w:rPr>
        <w:t xml:space="preserve"> — </w:t>
      </w:r>
      <w:r w:rsidR="00EB2276" w:rsidRPr="005440D4">
        <w:rPr>
          <w:noProof/>
        </w:rPr>
        <w:t>равновесие не в покое, но в действии.</w:t>
      </w:r>
    </w:p>
    <w:p w:rsidR="00E8769F" w:rsidRPr="005440D4" w:rsidRDefault="00E8769F" w:rsidP="00EB2276">
      <w:pPr>
        <w:rPr>
          <w:noProof/>
        </w:rPr>
      </w:pPr>
    </w:p>
    <w:p w:rsidR="00E8769F" w:rsidRPr="005440D4" w:rsidRDefault="00DD1550" w:rsidP="00EB2276">
      <w:pPr>
        <w:rPr>
          <w:noProof/>
        </w:rPr>
      </w:pPr>
      <w:r w:rsidRPr="005440D4">
        <w:rPr>
          <w:rFonts w:cs="Arial"/>
          <w:b/>
          <w:noProof/>
          <w:szCs w:val="28"/>
        </w:rPr>
        <w:t xml:space="preserve">1955 г. </w:t>
      </w:r>
      <w:r w:rsidR="00EB2276" w:rsidRPr="005440D4">
        <w:rPr>
          <w:b/>
          <w:noProof/>
        </w:rPr>
        <w:t>377.</w:t>
      </w:r>
      <w:r w:rsidR="00EB2276" w:rsidRPr="005440D4">
        <w:rPr>
          <w:noProof/>
        </w:rPr>
        <w:t xml:space="preserve"> Явите время для стражи вашей. Что сторожить? Не мысли ли, посылаемые Учителем? Их очень легко упустить и, даже уловив, забыть о них тут же. Если не записаны, погружаются они в забвение. Записи мыслей этих нужны для других, для тех, кто еще воспринимать не научился. Не Будет же Учитель тратить энергию свою, и в таком количестве, для одного человека. Служение</w:t>
      </w:r>
      <w:r w:rsidR="000C6C5A" w:rsidRPr="005440D4">
        <w:rPr>
          <w:noProof/>
        </w:rPr>
        <w:t xml:space="preserve"> — </w:t>
      </w:r>
      <w:r w:rsidR="00EB2276" w:rsidRPr="005440D4">
        <w:rPr>
          <w:noProof/>
        </w:rPr>
        <w:t>общее, для всех, и в нем приемник мыслей далеких получает свою львиную долю. Но основная цель</w:t>
      </w:r>
      <w:r w:rsidR="000C6C5A" w:rsidRPr="005440D4">
        <w:rPr>
          <w:noProof/>
        </w:rPr>
        <w:t xml:space="preserve"> — </w:t>
      </w:r>
      <w:r w:rsidR="00EB2276" w:rsidRPr="005440D4">
        <w:rPr>
          <w:noProof/>
        </w:rPr>
        <w:t>для других, чтобы другие могли получить. Потому время стражи приобретает особое значение, усугубленное служением человечеству. Учитель Ценит, когда Его мысль воспринимается точно и в форме, созвучной содержанию. Ритм передаваемого особенно важен. Каждая речь имеет свою мелодию и ритм, сильно воздействующие на психику человека и на его нервные центры. Этим и объясняется глубокое воздействие Записей на человека, ибо содержание сочетается с формою. И слова выбираемые тоже немалое значение имеют, особенно при чтении вслух. К волнам мысли добавляется ритм звука. Не всегда удается его уловить и запечатлеть в Записи, ибо это требует очень утонченного восприятия и условий, которых город обычно дать не может. Но все же какая-то часть доходит и накладывает свой отпечаток необычности на записываемые слова. Если бы люди знали, сколько тончайших оттенков кроется в каждом слове, в каждом выражении, в каждом сочетании мыслей и звуков! Эту силу воздействия слова почувствуют люди, и Записи забвению преданы не будут. Не Хочу этим сказать, что все будут хвалить. Этого не будет. Но вызовут они ярое вращение энергий и возмущение вод застоявшихся сознаний. Яро подымутся и друзья, и враги. И когда это случится, порадуемся тому, что мысли Учителя, брошенные в массы, ярко осветят и тех, и других, и каждый определит свое место. Закон полюсности проявится и здесь. Лишь слова, потенциально ничтожные, не вызовут никакой реакции. Это было бы поражением. Потому будем учиться ценить и врагов и понимать сущность тактики Adverse. Чтобы утвердить полюс Света, полюс тьмы надо выявить с тою же силой. Надо понять неизбежность и необходимость врагов. И там, где друг не усмотрит или промолчит, враг увидит и доведет до всеобщего сведения. Джины яро трудятся во славу Света, противоборствуя ему. Так применим ко всему меры понимания углубленного. Люди горюют пред лицом многих явлений, не постигая того, что это есть лишь предварительная ступень утверждения полюса нужного. Учитель Хочет научить мудрости понимания жизни. Учитель Хочет научить зрению биполярному. Учитель Хочет полюс настоящего сделать в понимании вашем свидетельством величия идущего Света.</w:t>
      </w:r>
    </w:p>
    <w:p w:rsidR="00E8769F" w:rsidRPr="005440D4" w:rsidRDefault="00E8769F" w:rsidP="00EB2276">
      <w:pPr>
        <w:rPr>
          <w:noProof/>
        </w:rPr>
      </w:pPr>
    </w:p>
    <w:p w:rsidR="00E8769F" w:rsidRPr="005440D4" w:rsidRDefault="00F20511" w:rsidP="00EB2276">
      <w:pPr>
        <w:rPr>
          <w:noProof/>
        </w:rPr>
      </w:pPr>
      <w:r w:rsidRPr="005440D4">
        <w:rPr>
          <w:rFonts w:cs="Arial"/>
          <w:b/>
          <w:noProof/>
          <w:szCs w:val="28"/>
        </w:rPr>
        <w:t xml:space="preserve">1955 г. </w:t>
      </w:r>
      <w:r w:rsidR="00EB2276" w:rsidRPr="005440D4">
        <w:rPr>
          <w:b/>
          <w:noProof/>
        </w:rPr>
        <w:t>378. (Июль 15).</w:t>
      </w:r>
      <w:r w:rsidR="00EB2276" w:rsidRPr="005440D4">
        <w:rPr>
          <w:noProof/>
        </w:rPr>
        <w:t xml:space="preserve"> Друг Мой, жизнь и состоит в том, чтобы остро чувствовать ее грани. На то и дается она, чтобы взять человека за живое. Иначе как же учиться? То, что не затрагивает, не оставляет следа. Большие духи жили яркою, полной и глубокой жизнью, вкладывая в нее сердце. Они любили жизнь так же, как любят ее те, что привязаны к ней и находятся у нее в рабстве, но любили они ее в свободе. Казалось бы, что это одно и то же, но целая спираль эволюции отделяет свободных духов от рабов жизни. Все то же, но отношение к жизни иное. Установка сознания другая: нет подчинения низшему «я». Свобода эта характеризуется властью над обстоятельствами. Карма течет своим чередом, Миссия жизни, или Поручения, исполняются, но сознание свободы от власти среды над духом не покидает устремленное сердце. Их можно назвать делателями жизни, ибо они ведут эволюцию. Они впереди во всем. Синтетическое понимание жизни позволяет охватывать огромный горизонт настоящего без отрыва от будущего и отрицания ценности пройденных человечеством ступеней. Они знают вмещение сложностей жизни, ибо примирились с необходимостью плотной эволюции, хотя и понимают всю тягость ее. Ценят и признают настоящее ради будущего, не обольщаясь тенетами Майи. Идут через жизнь земную, не принадлежа ее суете и не будучи поглощаемы ею. Они в мире, но не от мира преходимости плотной. Только Наши люди, нашедшие в себе мужество и силы подняться над жизнью, чтобы стать победителями ее.</w:t>
      </w:r>
    </w:p>
    <w:p w:rsidR="00E8769F" w:rsidRPr="005440D4" w:rsidRDefault="00E8769F" w:rsidP="00EB2276">
      <w:pPr>
        <w:rPr>
          <w:noProof/>
        </w:rPr>
      </w:pPr>
    </w:p>
    <w:p w:rsidR="00E8769F" w:rsidRPr="005440D4" w:rsidRDefault="00F20511" w:rsidP="00EB2276">
      <w:pPr>
        <w:rPr>
          <w:noProof/>
        </w:rPr>
      </w:pPr>
      <w:r w:rsidRPr="005440D4">
        <w:rPr>
          <w:rFonts w:cs="Arial"/>
          <w:b/>
          <w:noProof/>
          <w:szCs w:val="28"/>
        </w:rPr>
        <w:t xml:space="preserve">1955 г. </w:t>
      </w:r>
      <w:r w:rsidR="00EB2276" w:rsidRPr="005440D4">
        <w:rPr>
          <w:b/>
          <w:noProof/>
        </w:rPr>
        <w:t>379.</w:t>
      </w:r>
      <w:r w:rsidR="00EB2276" w:rsidRPr="005440D4">
        <w:rPr>
          <w:noProof/>
        </w:rPr>
        <w:t xml:space="preserve"> Сын Мой, усилием сосредоточенного внимания добиваешься слышания мысли. Мысль особого назначения пребывает около того, кому послана. Она проникает в ауру, но ее можно уловить сознательно. Для того и нужно сосредоточение. Уловить мысль на экран сознания можно, но он должен быть чист. Ты полагаешь, что бедность мешает отдаться всецело, но это неверно. Бедность, то есть отсутствие благополучия и избытка, не загромождает сознания массой ненужных вещей. Они связаны с собой и с самостью. Не имеющий своего доступ имеет свободный. Но что можно увидеть или услышать, когда весь экран сознания занят ее величеством</w:t>
      </w:r>
      <w:r w:rsidR="000C6C5A" w:rsidRPr="005440D4">
        <w:rPr>
          <w:noProof/>
        </w:rPr>
        <w:t xml:space="preserve"> — </w:t>
      </w:r>
      <w:r w:rsidR="00EB2276" w:rsidRPr="005440D4">
        <w:rPr>
          <w:noProof/>
        </w:rPr>
        <w:t>самостью и тем, чем оно владеет или во что погружено. Указую дух освободить от шлаков жизни текущей. За каждым делом, явлением или впечатлением тянется хвост мыслей ненужных. Его надо тотчас же обрубать. Надо уметь, покончив с одним, тотчас же и всецело переносить мысль на другое. Утверждаю возможность полного переключения сознания на искомую волну. Надо уметь не только переключаться, но и удержаться на ней. Дух человеческий способен творить чудеса, если воля достаточно упорна и устойчива. Да! Да! Упорная воля творит чудеса в любой сфере жизни и на Земле, и на Небе. Но закаляется она на Земле, в пекле земной жизни. Воля к победе ведет победителя путями духа, хотя бы и шел он по Земле. Даже в сражении обычном, земном, воля и дух побеждают. Даю силу воли к победе. Силу духа явленную Посылаю. Указую ее осознать. Мне нужны сильные духом. Мне нужны стойкие духи. Мне не нужно рабов, согбенных под бременем тягостей земных. Мне нужны те, кто, будучи нагружены до предела тягостями и трудностями земными, яро и радостно от них свободу духа являют. Это и будет настоящей победой. Нытьем, сетованием, омрачением, недовольством, обидами, сомнениями ее не достичь. Буйную радость свободы духа в духе сумей осознать, несмотря ни на что, вопреки всему, и, кто знает, быть может, именно благодаря всему, что вокруг происходит, и Украшу чело твое огнями победными. Над жизнью крылом Подниму. Дам в руку Камня огонь, Камня, который или воскресит, или сожжет. Его смогут удержать лишь сильные руки. Потому перед лицом жизни Утверждаю силу твою, ибо сыном Назвал неотменно. Я Сказал, твой Отец и твой Владыка.</w:t>
      </w:r>
    </w:p>
    <w:p w:rsidR="00E8769F" w:rsidRPr="005440D4" w:rsidRDefault="00E8769F" w:rsidP="00EB2276">
      <w:pPr>
        <w:rPr>
          <w:noProof/>
        </w:rPr>
      </w:pPr>
    </w:p>
    <w:p w:rsidR="00E8769F" w:rsidRPr="005440D4" w:rsidRDefault="00F20511" w:rsidP="00EB2276">
      <w:pPr>
        <w:rPr>
          <w:noProof/>
        </w:rPr>
      </w:pPr>
      <w:r w:rsidRPr="005440D4">
        <w:rPr>
          <w:rFonts w:cs="Arial"/>
          <w:b/>
          <w:noProof/>
          <w:szCs w:val="28"/>
        </w:rPr>
        <w:t xml:space="preserve">1955 г. </w:t>
      </w:r>
      <w:r w:rsidR="00EB2276" w:rsidRPr="005440D4">
        <w:rPr>
          <w:b/>
          <w:noProof/>
        </w:rPr>
        <w:t>380. (Июль 17).</w:t>
      </w:r>
      <w:r w:rsidR="00EB2276" w:rsidRPr="005440D4">
        <w:rPr>
          <w:noProof/>
        </w:rPr>
        <w:t xml:space="preserve"> Сын Мой, человек, скованный страхом, не перейдет по доске через пропасть. Ноги не пойдут, мышцы ослабнут. Реакция мысли страха явное и яркое физическое следствие имеет. Незримая мысль и зримые следствия. Так же и все прочие эмоции, то есть мысли, вызвавшие те или иные эмоции. Эту прямую связь мысли с физической ее реакцией на нервную систему и тело обычно упускают из вида. Но мысль действует вне зависимости от того, знают об этом люди или нет. Реакция мысли находится в соответствии с ее характером и природой по принципу, что дерево доброе дает плод добрый. Начало явления лежит в мысли, результат</w:t>
      </w:r>
      <w:r w:rsidR="000C6C5A" w:rsidRPr="005440D4">
        <w:rPr>
          <w:noProof/>
        </w:rPr>
        <w:t xml:space="preserve"> — </w:t>
      </w:r>
      <w:r w:rsidR="00EB2276" w:rsidRPr="005440D4">
        <w:rPr>
          <w:noProof/>
        </w:rPr>
        <w:t>в плоскости материальной. С одной стороны, внешние условия вызывают какие-то мысли, с другой, эти мысли влияют на тело, создавая в нем чисто физиологические процессы. Мысли под воздействием внешних обстоятельств могут возникать автоматически и автоматически же порождать следствия. Но в момент рождения мысли, ответной на внешние импульсы, или вибрации, воля может вмешаться и иметь под контролем самый процесс рождения мыслей. На любое внешнее воздействие можно ответствовать не так, как принято, не в созвучии с ним, но так, как того хочет воля. Можно упражняться на вызывании в себе реакций, противоположных обычным, к которым привыкло сознание. Можно горевать при потере чего-то, к чему был привязан человек, а можно и порадоваться еще одному освобождению. И так во всем. Середины нет: или внешние явления управляют человеком, или он управляет теми реакциями</w:t>
      </w:r>
      <w:r w:rsidR="000C6C5A" w:rsidRPr="005440D4">
        <w:rPr>
          <w:noProof/>
        </w:rPr>
        <w:t xml:space="preserve"> — </w:t>
      </w:r>
      <w:r w:rsidR="00EB2276" w:rsidRPr="005440D4">
        <w:rPr>
          <w:noProof/>
        </w:rPr>
        <w:t>ментальными, астральными и физическими, которые они вызывают. Важно знать, что это вполне возможно. Человек на минуту опоздал на нужный поезд, и подосадовал, и огорчился неимоверно. Поезд погиб в крушении. Объективной причины досадовать не было. Никогда не знает человек, что хорошо или плохо в конечном итоге. Потому лучше не радоваться и не горевать, ибо часто радуются люди попусту. Так же и горя их по большей части необоснованны. Но рычаг от реакций микрокосма человеческого в руках самого человека, и лучше с улыбкою смотреть на страшный оскал жизни, чем со слезами или страхом. Надо понять те возможности, которые лежат перед человеком и зависят от него. Сперва возможность осознается, потом применяется в жизни. Осознание близко к овладению и, во всяком случае, предшествует ему. Радоваться можно радостью духа без всяких к тому внешних причин. Реакция порождается волею и сознанием. На снегу йог вызывает жар сердца и побеждает холод, или держит раскаленный уголь на ладони, побеждая жар, или идет по пылающим угольям. Лаборатория человеческой сущности производит реакции своими средствами. Ее мощь столь велика, что может останавливать ветры, землетрясения и другие стихийные бедствия. И повелитель стихий, будучи человеком, тоже когда-то начал с малых явлений, постепенно умножая свою огненную мощь. Подчинение воле малых по виду явлений результаты имеет великие. И когда-то надо начать и вступить на путь, ведущий к вершинам власти над материей. Эта материя во всех видах имеется в микрокосме человеческом, с нее и следует начинать. Многие ощущения в организме вызываются распущенностью и недисциплинированностью сознания. Распущенности надо противопоставить подобранность и собранность, и внешнюю, и внутреннюю. На тысячах мелочей можно учиться этой собранности воли. Никогда и ни перед кем нельзя себя распускать. Нельзя уявлять слабость свою перед людьми, ибо этою мерою мерить они вас и будут, накладывая ее рамки на выражение вас при соприкосновении с ними и тем ограничивая и умаляя вас вашим же прошлым неосторожным выявлением своей слабости перед ними. Хотя бы в целях самоохранения следует подумать о том, что являть людям слабость свою недопустимо. Даже высокие духи удалялись от людей в пустыню и уединение, когда надо было обновить силы. Но если это невозможно, то надо крепко замкнуться в цитадели духа, внутри, и внутрь никого не пускать, ибо слабости люди не прощают, ни далекие, ни близкие. Можно быть только сильным. Помните это, когда тяжело.</w:t>
      </w:r>
    </w:p>
    <w:p w:rsidR="00E8769F" w:rsidRPr="005440D4" w:rsidRDefault="00E8769F" w:rsidP="00EB2276">
      <w:pPr>
        <w:rPr>
          <w:noProof/>
        </w:rPr>
      </w:pPr>
    </w:p>
    <w:p w:rsidR="00E8769F" w:rsidRPr="005440D4" w:rsidRDefault="00672039" w:rsidP="00EB2276">
      <w:pPr>
        <w:rPr>
          <w:noProof/>
        </w:rPr>
      </w:pPr>
      <w:r w:rsidRPr="005440D4">
        <w:rPr>
          <w:rFonts w:cs="Arial"/>
          <w:b/>
          <w:noProof/>
          <w:szCs w:val="28"/>
        </w:rPr>
        <w:t xml:space="preserve">1955 г. </w:t>
      </w:r>
      <w:r w:rsidR="00EB2276" w:rsidRPr="005440D4">
        <w:rPr>
          <w:b/>
          <w:noProof/>
        </w:rPr>
        <w:t>381.</w:t>
      </w:r>
      <w:r w:rsidR="00EB2276" w:rsidRPr="005440D4">
        <w:rPr>
          <w:noProof/>
        </w:rPr>
        <w:t xml:space="preserve"> Где же и в чем же будем искать забвения от горечи жизни? В вине? В людях? В удовольствиях и развлечениях? В труде? В наркотиках? В сне? Нет, только в Близости Владыки. Изменит всё, и всё имеет свою обратную сторону. Но неизменяем Владыка, и слово Его</w:t>
      </w:r>
      <w:r w:rsidR="000C6C5A" w:rsidRPr="005440D4">
        <w:rPr>
          <w:noProof/>
        </w:rPr>
        <w:t xml:space="preserve"> — </w:t>
      </w:r>
      <w:r w:rsidR="00EB2276" w:rsidRPr="005440D4">
        <w:rPr>
          <w:noProof/>
        </w:rPr>
        <w:t>как базальтовая скала. Неизменно слово Владыки. Можно опереться на речение Его. Можно! Можно положить слово Его в основание жизни. На Мне заложивший основу жизни своей преуспеет. Смотрите, как изменчиво все. Смотрите на калейдоскоп жизни! Но ищите во Мне. И ты, во Мне Свет нашедший, разве уже не убедился на жизни своей, что неиссякаемо слово Владыки. Вот каждодневно входишь в Общение со Мной и черпаешь мудрость Мою по мере сил своих, возможностей своих и вмещения. Могий вместити да вместит. Истинно, через Меня касаешься неисчерпаемого источника знания. И если хочешь знать еще больше, еще глубже, принеси, и всякий раз приноси сосуды большей вместимости, ибо малый сосуд вмещения сознания переполнится быстро. Ведь знание притекает по созвучию, и количество его определяется способностью вместить. Ограничения не во Мне, но в пришедшем. Многие приходят, и все получают, и каждый</w:t>
      </w:r>
      <w:r w:rsidR="000C6C5A" w:rsidRPr="005440D4">
        <w:rPr>
          <w:noProof/>
        </w:rPr>
        <w:t xml:space="preserve"> — </w:t>
      </w:r>
      <w:r w:rsidR="00EB2276" w:rsidRPr="005440D4">
        <w:rPr>
          <w:noProof/>
        </w:rPr>
        <w:t>по соответствию. Сознание синтетическое получает всю широту понимания жизни, ее явлений. Но глубина зависит от сознания. Сетуют на Меня за то, что, по их мнению, мало получение. Но вы, сетующие, почему приносите мало? По зову и отклик. По силе устремления и получение. По глубине обращения и ответ. Размеры духовного даяния нормируются законом, и закон этот гласит: воздастся вам мерою полною, утрясенною, нагнетенной и переполненной. Но принесите сперва силу обращения, соответствующую желанию вашему получить дары духа. И даже Камень, который Я Могу дать избранному, одарит его силой чудесной. Вы, взыскующие Света, о чем ваша печаль, когда Сокровищница космического знания становится для вас доступной? Учитель Подтверждает возможности ваши на жизни каждого дня. Учитель заботливо Ведет, утверждая пошатнувшееся качество. Четкость обращения и зова такой же приносит отклик. Если ответ неясен, значит, отсутствовала четкость, определенность и оформленность мысли при вопросе. Сын Мой, что, достиг предела любви и преданности Учителю? Или что, устремление твое полноценно и огненно? Или не полагаешь ли, что частичная отдача себя в определенные часы утра и вечера, да и то неполная и несовершенная, является верхом достижений? Конечно, даже мало принесший получает. Принесший больше</w:t>
      </w:r>
      <w:r w:rsidR="000C6C5A" w:rsidRPr="005440D4">
        <w:rPr>
          <w:noProof/>
        </w:rPr>
        <w:t xml:space="preserve"> — </w:t>
      </w:r>
      <w:r w:rsidR="00EB2276" w:rsidRPr="005440D4">
        <w:rPr>
          <w:noProof/>
        </w:rPr>
        <w:t>больше получит. Но сколько же получит принесший всего себя без остатка? Так жертва принесенная, жертва самоотдания себя Владыке вознаграждается тысячекратно. И даже не вознаграждение это, но простое следствие действия могучих духовных законов. Потому Говорю: в размере желания вашего получить принесите устремление огненное. Время жатвы приближается, жатвы великой планетной, когда каждый дух будет иметь перед собою возможности небывалые. И ныне время жатвы приходит. И проснувшиеся уже пожинают. Явите же время, достаточное для обращения и для получения, явите вы, которые видят и слышат.</w:t>
      </w:r>
    </w:p>
    <w:p w:rsidR="00E8769F" w:rsidRPr="005440D4" w:rsidRDefault="00E8769F" w:rsidP="00EB2276">
      <w:pPr>
        <w:rPr>
          <w:noProof/>
        </w:rPr>
      </w:pPr>
    </w:p>
    <w:p w:rsidR="00E8769F" w:rsidRPr="005440D4" w:rsidRDefault="00672039" w:rsidP="00EB2276">
      <w:pPr>
        <w:rPr>
          <w:noProof/>
        </w:rPr>
      </w:pPr>
      <w:r w:rsidRPr="005440D4">
        <w:rPr>
          <w:rFonts w:cs="Arial"/>
          <w:b/>
          <w:noProof/>
          <w:szCs w:val="28"/>
        </w:rPr>
        <w:t xml:space="preserve">1955 г. </w:t>
      </w:r>
      <w:r w:rsidR="00EB2276" w:rsidRPr="005440D4">
        <w:rPr>
          <w:b/>
          <w:noProof/>
        </w:rPr>
        <w:t>382. (Июль 18).</w:t>
      </w:r>
      <w:r w:rsidR="00EB2276" w:rsidRPr="005440D4">
        <w:rPr>
          <w:noProof/>
        </w:rPr>
        <w:t xml:space="preserve"> А Я Говорю: «Радуйтесь, дети». Темный плат еще распростерт над Землею. Еще не настал день. Еще сердцу тяжко во тьме. Еще не пробил Час. Но Я Говорю: «Радуйтесь». Явите понимание будущему в беспросветности настоящего. Явите понимание мощи духа, когда вопреки очевидности он силу имеет утвердить радость понимания грядущего счастья. Когда Говорю «Радуйтесь», Хочу, чтобы не внешняя тьма, но внутреннее пламя победило прибой волн материального мира. Хочу, чтобы дух господствовал над внешнею тьмой, и Хочу, чтобы сознание приобщилось к радости высшей, которая поверх Земли и земного. Потому в День Мой Говорю о радости. Тускло кругом, но дух провидит сквозь мглу настоящего в Свет будущего. Вызвать в себе ощущение радости и утвердить его будет победой над тьмою. Во Мне и со Мною ищите утверждения радости. Не пытайтесь найти ее в чем-то земном и за него ухватиться. Радость Моя не от мира сего. Радость Моя поверх земного. Просто в духе ее утверждайте волею, ибо Я Говорю: «Радуйтесь, дети». День Мой да будет днем радости. В микрокосме своем ее породите, ибо можно вызвать в себе любое чувство и ощущение. Ведь это и будет проявлением власти над оковами обычности, связавшими душу. «Радуюсь, ибо со мной Ты, Владыко! Радуюсь, ибо хочу! Радуюсь, ибо темно вокруг и зарницы будущего, сверкнув, делают мрак еще более беспросветным». Но близко, близко время Мое, потому радуйтесь, дети. И радость ваша да будет от духа и в духе. Зажечь огонь радости в груди по воле своей без всяких внешних причин и поводов может лишь сильное сердце. Люди идут на поводу у жизни, как рабочие лошади, но сильный дух повод берет в свои руки и сам садится на коня. Радость о Высшем самая надежная и прочная. Может человек самовольно вызывать в себе желаемые ощущения и жить, питаясь их светом. Это будет также и приуготовлением к Миру Тонкому, где люди живут не внешним, но внутренним миром, состояние и настроенность которого по созвучию определяют и обуславливают и внешнее окружение. Поэтому работа над собою в этом направлении и нужна, и полезна. Свой внутренний мир можно украсить чувствами и мыслями по желанию своему, и когда вовне особенно тяжко, жить в нем, отрешаясь от внешних воздействий. Многие отшельники искали этого внутреннего уединения. Но теперь время особое. От жизни бежать нельзя, но отдохнуть, удалившись во внутренний мир, можно. Чтобы это было доступным, внутренний мир должен быть приведен в состояние гармонической согласованности. Погрузиться в мир хаотических чувств и переживаний не будет отдыхом для духа. Когда Заповедую радость, Хочу указать на ту ноту, на которой настраивается арфа духа. Пусть радость ваша о Владыке, и о Высшем, и о будущем будет совершенна. Я Победил мир единым началом духа. Учу вас стать победителями жизни. К тому Указую пути.</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383.</w:t>
      </w:r>
      <w:r w:rsidR="00EB2276" w:rsidRPr="005440D4">
        <w:rPr>
          <w:noProof/>
        </w:rPr>
        <w:t xml:space="preserve"> Радуюсь, потому что причин для радости нет никаких. Радуюсь, потому что темно вокруг. Радуюсь, потому что нерадостно окружающее. Радуюсь, потому что хочу, ибо хочу утвердить радость вопреки вибрациям плотной среды, ибо ее волны хочу преодолеть волною своею, ибо хочу силу духа поставить над плотью.</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384.</w:t>
      </w:r>
      <w:r w:rsidR="00EB2276" w:rsidRPr="005440D4">
        <w:rPr>
          <w:noProof/>
        </w:rPr>
        <w:t xml:space="preserve"> Конечно, дела планетные в центре внимания Учителя. Совещание будет переломом в истории народов. Результаты скажутся тотчас же, порождая за собой новые. Предположения правильны: облегчится все и всем. Участники психологированы Нами. Следствия потекут по каналам, намеченным Рукою Ведущей. Все сложится лучше лучшего. Космические сроки благоприятствуют успеху. Решено все, но Нами. Они явятся лишь исполнителями Высших велений. Трудность в том, что рукою человеческою должно совершаться течение событий. Будет, будет мир на Земле. Будут сдвиги огромные. Обещанному быть надлежит, ибо сроки приблизились небывало.</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385. (Июль 20).</w:t>
      </w:r>
      <w:r w:rsidR="00EB2276" w:rsidRPr="005440D4">
        <w:rPr>
          <w:noProof/>
        </w:rPr>
        <w:t xml:space="preserve"> Даю возможности. Они или принимаются, или отвергаются. Упущенное не повторяется. Каждая даваемая возможность требует к себе бережного и заботливого отношения. Не обманывайтесь легкостью ее кажущейся. Сколько трудов и усилий было когда-то вложено в нее. Надо понимать, что даром ничего не дается, а также и то, что возможное для одного совершенно невозможно и немыслимо для другого, не достигшего той же ступени. Оберегите возможности даваемые.</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386.</w:t>
      </w:r>
      <w:r w:rsidR="00EB2276" w:rsidRPr="005440D4">
        <w:rPr>
          <w:noProof/>
        </w:rPr>
        <w:t xml:space="preserve"> Конечно, ничто не может препятствовать сознанию продвигаться, кроме его самого. Сила или слабость препятствий определяется не ими, а сознанием. Слабое спотыкается на малом, сильному и большие препятствия кажутся легкими. Сильный поднимает тяжесть, непосильную для другого. Относительна и условна сила препятствий противодействующих. Она определяется силою духа. Силу или слабость свою дух уявляет перед ними. Каждое служит определителем силы духа. Но таких препятствий, которые могут остановить продвижение духа, не существует, если того хочет дух. Все дело в нем, но не в препятствиях. Лучше и проще прямо сказать себе: хочу или не хочу, вместо того чтобы сваливать вину с себя на бездушные обстоятельства. Ведь сущность преодоления заключается совсем не в том, чтобы сдвинуть гору, чего не может сделать человек, а в том, чтобы духом над нею подняться и следовать дальше, то есть в том, чтобы не останавливаться ни перед чем. Гора останется позади, а дух, способный подняться над земным и Землею, будет следовать к цели далекой своей, даже если позади придется оставить целую планету и все, что на ней. Потому знайте, что сильного ничто не остановит. Он знает свой путь. Его можно назвать звездным путем, ибо, пролегая по Земле, он лежит над Землею. Зову ввысь путями надземными, по Земле пролегающими. Зову к звездам. Наш путь далекий, и малая планета со всеми своими притяжениями, обольщениями и горами не удержит нас. Прахом распадаются горы земные, но дух остается</w:t>
      </w:r>
      <w:r w:rsidR="000C6C5A" w:rsidRPr="005440D4">
        <w:rPr>
          <w:noProof/>
        </w:rPr>
        <w:t xml:space="preserve"> — </w:t>
      </w:r>
      <w:r w:rsidR="00EB2276" w:rsidRPr="005440D4">
        <w:rPr>
          <w:noProof/>
        </w:rPr>
        <w:t>победитель Земли, к Беспредельности устремленный.</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387. (Июль 21).</w:t>
      </w:r>
      <w:r w:rsidR="00EB2276" w:rsidRPr="005440D4">
        <w:rPr>
          <w:noProof/>
        </w:rPr>
        <w:t xml:space="preserve"> Друг Мой, нет ничего на Земле, на что можно было бы променять свободу духа. Люди этого не знают и часто свободу свою отдают в обмен на блага земные. Но самое захватывающее явление становится обыденным, если повторяется: нервы ко всему привыкают. И пища обильная и богатая, и одежда, и все удобства жизни становятся столь привычными, что в конечном итоге и богатый, и бедный одинаково начинают тяготиться жизнью, если дальше внешних условий их интересы не идут. Даже самая яркая и сильная любовь человеческая или страсть тускнеют и становятся обыденностью. К ней тоже привыкают, как к старым туфлям. Променять на эти бирюльки свободу духа, с тем чтобы они потускнели и утратили свою привлекательность, нецелесообразно. Не стоит гоняться за изменчивыми призраками. Лишь творческий труд не обманет, но и то лишь при условии, если плоды его не считать своими и к ним не привязывать сознание. Хорош труд для блага людей, но неблагодарен и личных плодов не приносит. Хорошо опереться на силу внутри и идти через жизнь в духе. Хорошо отделить внешнее, малое и короткое, от большого и вечного внутри. Хорошо сказать себе: «Беру, что дает жизнь, но мне ничего не надо. А то, что надо, все лишь пока, пока в теле». Но дух не тело. Многие полагают все свое вовне. Достояние непрочное и скоропреходящее. Бесплодна погоня за ним, ибо не даст удовлетворения прочного. Вот почему многие тяготятся жизнью. Где же счастливые люди? Стремление к счастью касается, но синяя птица его из рук человеческих ускользает. И даже путь мудрости не дает счастья. Счастья нет на Земле. Но если его нет на Земле, искать его надо в Надземном. Нельзя связывать счастье с тем, что сегодня есть и что завтра уходит. Потому обращается взор в Надземное. Много печали во многом знании. Знание Высшее приводит к самадхи, состоянию блаженства, или счастья достигнутого, того счастья, которого нет на Земле, но которое достижимо в духе, когда все земное оставлено позади. Таков путь духа.</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388.</w:t>
      </w:r>
      <w:r w:rsidR="00EB2276" w:rsidRPr="005440D4">
        <w:rPr>
          <w:noProof/>
        </w:rPr>
        <w:t xml:space="preserve"> Для духа иллюзия пространства</w:t>
      </w:r>
      <w:r w:rsidR="000C6C5A" w:rsidRPr="005440D4">
        <w:rPr>
          <w:noProof/>
        </w:rPr>
        <w:t xml:space="preserve"> — </w:t>
      </w:r>
      <w:r w:rsidR="00EB2276" w:rsidRPr="005440D4">
        <w:rPr>
          <w:noProof/>
        </w:rPr>
        <w:t>наитруднейшая. Она естественна для тела, ибо оно трехмерно. Но ведь дух над телом, как вершина над землей. Близость Учителя</w:t>
      </w:r>
      <w:r w:rsidR="000C6C5A" w:rsidRPr="005440D4">
        <w:rPr>
          <w:noProof/>
        </w:rPr>
        <w:t xml:space="preserve"> — </w:t>
      </w:r>
      <w:r w:rsidR="00EB2276" w:rsidRPr="005440D4">
        <w:rPr>
          <w:noProof/>
        </w:rPr>
        <w:t>в духе. И если дух далек от Него, как же можно утвердить Близость? Дух приближается сам, и сам же отдаляется. Лучше без этих зигзаг. Лучше духом быть всегда близко. Зависит это от огня сердца. И если огни потухают, неизбежным становится отдаление. Много способов изобрели люди, чтобы удержаться в Высшем. Но без сердечных огней все они бессильны. А когда сердце горит, то не нужны никакие искусственные меры. Безыскусственна лишь одна любовь. Ею и старайтесь приблизиться. Без любви к Учителю Близости быть не может.</w:t>
      </w:r>
    </w:p>
    <w:p w:rsidR="00E8769F" w:rsidRPr="005440D4" w:rsidRDefault="00E8769F" w:rsidP="00EB2276">
      <w:pPr>
        <w:rPr>
          <w:noProof/>
        </w:rPr>
      </w:pPr>
    </w:p>
    <w:p w:rsidR="00E8769F" w:rsidRPr="005440D4" w:rsidRDefault="0091079D" w:rsidP="00EB2276">
      <w:pPr>
        <w:rPr>
          <w:noProof/>
        </w:rPr>
      </w:pPr>
      <w:r w:rsidRPr="005440D4">
        <w:rPr>
          <w:rFonts w:cs="Arial"/>
          <w:b/>
          <w:noProof/>
          <w:szCs w:val="28"/>
        </w:rPr>
        <w:t xml:space="preserve">1955 г. </w:t>
      </w:r>
      <w:r w:rsidR="00EB2276" w:rsidRPr="005440D4">
        <w:rPr>
          <w:b/>
          <w:noProof/>
        </w:rPr>
        <w:t>389. (Июль 22).</w:t>
      </w:r>
      <w:r w:rsidR="00EB2276" w:rsidRPr="005440D4">
        <w:rPr>
          <w:noProof/>
        </w:rPr>
        <w:t xml:space="preserve"> Сын Мой, суров жребий земной человека. Бабочки этого не знают, потому и порхают с цветка на цветок. Но порхание мотыльков возможно лишь при несозревшем сознании. Ношу земную приходится нести не только за себя, но и за других, тунеядцев. Они отягощают не только себя, но и других. Условия кармические надо претерпеть. Заплатить можно, зная, что плата идет за свободу. Плата хороша тем, что освобождает. Лучше быть платящим, чем получающим, ибо получающий должен будет платить. Плата кармическая есть преддверие освобождения. Облегчить карму можно не углубляя ее и не делая новых долгов. Сложна жизнь. По ее канве дух ткет свой узор. Надо, чтобы узор этот был прекрасен. На красоте можно строить прочно. Красота сочетается с силой. Не гоже собою бедных овечек являть. Сейчас дни особой важности, и потому трудно. Давление распределяется на немногих, могущих помочь. Надо стойкость явить. Люди стремятся заразить сознание ваше своими астральными вихрями, чтобы уменьшить оказываемую общему делу помощь. Все то же противодействие Свету, но под иными уклонами. Ваши враги</w:t>
      </w:r>
      <w:r w:rsidR="000C6C5A" w:rsidRPr="005440D4">
        <w:rPr>
          <w:noProof/>
        </w:rPr>
        <w:t xml:space="preserve"> — </w:t>
      </w:r>
      <w:r w:rsidR="00EB2276" w:rsidRPr="005440D4">
        <w:rPr>
          <w:noProof/>
        </w:rPr>
        <w:t>Наши враги и враги Нового Мира</w:t>
      </w:r>
      <w:r w:rsidR="000C6C5A" w:rsidRPr="005440D4">
        <w:rPr>
          <w:noProof/>
        </w:rPr>
        <w:t xml:space="preserve"> — </w:t>
      </w:r>
      <w:r w:rsidR="00EB2276" w:rsidRPr="005440D4">
        <w:rPr>
          <w:noProof/>
        </w:rPr>
        <w:t>по этому признаку и судите. Ветхое сознание будет упорно идти против и противодействовать вам во всем. Но ваша ставка</w:t>
      </w:r>
      <w:r w:rsidR="000C6C5A" w:rsidRPr="005440D4">
        <w:rPr>
          <w:noProof/>
        </w:rPr>
        <w:t xml:space="preserve"> — </w:t>
      </w:r>
      <w:r w:rsidR="00EB2276" w:rsidRPr="005440D4">
        <w:rPr>
          <w:noProof/>
        </w:rPr>
        <w:t>на Нас. От понятия Учителя не отклоняйтесь. Связь</w:t>
      </w:r>
      <w:r w:rsidR="000C6C5A" w:rsidRPr="005440D4">
        <w:rPr>
          <w:noProof/>
        </w:rPr>
        <w:t xml:space="preserve"> — </w:t>
      </w:r>
      <w:r w:rsidR="00EB2276" w:rsidRPr="005440D4">
        <w:rPr>
          <w:noProof/>
        </w:rPr>
        <w:t>нить сердца, и кроме нее</w:t>
      </w:r>
      <w:r w:rsidR="000C6C5A" w:rsidRPr="005440D4">
        <w:rPr>
          <w:noProof/>
        </w:rPr>
        <w:t xml:space="preserve"> — </w:t>
      </w:r>
      <w:r w:rsidR="00EB2276" w:rsidRPr="005440D4">
        <w:rPr>
          <w:noProof/>
        </w:rPr>
        <w:t>ничего! Держитесь, друзья, приближается время свершения. Не забудьте о последнем вале, девятом. Придет и ваше время, и на вашей улице будет праздник. Сейчас еще будни, серые и сумеречные. Жизнь подавляет сознание, а тогда будет возвышать. Питаемся психическими вибрациями окружающей среды. Она ядовита. Потому и невыносимо. Но когда придут ваши дни, радостно, легко и свободно станет дышать и радостью будет питаемо сознание. Родные Мои, потерпите еще немного, еще только немного. Обещанная радость вас ждет. Ведь вас так мало, и надо вас сохранить до Дня Моего. Не забыты, не оставлены. Но и у Нас бывают минуты нужды и трудностей, и тогда не Можем уделить обычного внимания. Тогда нужны ваши силы, чтобы помочь Нам. Явить слабость в это время будет изменой Общему Благу. Колонны нагрузку несут по величине и назначению. Будьте сильны сознанием нерушимости и стойкости духа, дабы можно было в час нужды посильную помощь от вас получить. Лишь близкие и доверенные духи могут ее оказать. Но если вы раздираемы сомнениями и неуверенностью в будущем, где же тогда сила ваша? «Явите мощь монолита сознания, полагающего все свое в Нас. Явите нужную силу в трудный момент преддверия, явите во Имя Мое»,</w:t>
      </w:r>
      <w:r w:rsidR="000C6C5A" w:rsidRPr="005440D4">
        <w:rPr>
          <w:noProof/>
        </w:rPr>
        <w:t xml:space="preserve"> — </w:t>
      </w:r>
      <w:r w:rsidR="00EB2276" w:rsidRPr="005440D4">
        <w:rPr>
          <w:noProof/>
        </w:rPr>
        <w:t>Я Говорю.</w:t>
      </w:r>
    </w:p>
    <w:p w:rsidR="00E8769F" w:rsidRPr="005440D4" w:rsidRDefault="00E8769F" w:rsidP="00EB2276">
      <w:pPr>
        <w:rPr>
          <w:noProof/>
        </w:rPr>
      </w:pPr>
    </w:p>
    <w:p w:rsidR="00E8769F" w:rsidRPr="005440D4" w:rsidRDefault="00923C10" w:rsidP="00EB2276">
      <w:pPr>
        <w:rPr>
          <w:noProof/>
        </w:rPr>
      </w:pPr>
      <w:r w:rsidRPr="005440D4">
        <w:rPr>
          <w:rFonts w:cs="Arial"/>
          <w:b/>
          <w:noProof/>
          <w:szCs w:val="28"/>
        </w:rPr>
        <w:t xml:space="preserve">1955 г. </w:t>
      </w:r>
      <w:r w:rsidR="00EB2276" w:rsidRPr="005440D4">
        <w:rPr>
          <w:b/>
          <w:noProof/>
        </w:rPr>
        <w:t>390.</w:t>
      </w:r>
      <w:r w:rsidR="00EB2276" w:rsidRPr="005440D4">
        <w:rPr>
          <w:noProof/>
        </w:rPr>
        <w:t xml:space="preserve"> Я Явлюсь для совета, когда положенному наступит срок. По этому знаку и будешь судить о будущем. А пока, невзирая ни на что, держись избранного направления, как рулевой</w:t>
      </w:r>
      <w:r w:rsidR="000C6C5A" w:rsidRPr="005440D4">
        <w:rPr>
          <w:noProof/>
        </w:rPr>
        <w:t xml:space="preserve"> — </w:t>
      </w:r>
      <w:r w:rsidR="00EB2276" w:rsidRPr="005440D4">
        <w:rPr>
          <w:noProof/>
        </w:rPr>
        <w:t>компаса. Стремление от него отклониться такое же сильное, как и у судна в море, стоит лишь выпустить штурвал из рук. Нужно постоянное приложение воли, упорной и твердой, чтобы не уклониться в сторону. Ни на минуту нельзя упускать из вида цели ведущей. Иначе не удержать направление. Следует знать, что опытный мореход умеет пользоваться каждым ветром, даже противным, а также и то, что все, допускаемое Учителем, послужит для пользы конечной. Недруги думают вас ущемить, но яро себя ущемляют, ударяясь о защиту Луча. Идут окончательные расчеты с кармою перед переменой судьбы. Вам противодействующие определяют свой путь. Воины Мои служат для всех ориентирами: и друзей, и врагов. Соприкасаясь с ними, люди определяют свое будущее по сущности своей. Через них многие или отошли от Меня, или приблизились ко Мне. В веках это составляет множества. А сейчас время окончательного отделения людей, годных для эволюции, от негодных. И если враги Мои и враги эволюции не признают вас, то кому же от этого хуже? Их путь левый. Тьма рано или поздно все же во тьму устремится. А друг, даже переодетый, все же вернется к вам. Оставьте в вашем сознании место для непреложного. Это будет цитаделью духа. В нем место Учителю. И пусть никому и ничему не дозволено будет касаться запретной зоны. Даже на корабле при повороте есть ось, или центр неподвижности. Вся громада судна поворачивается вокруг него в каждый данный момент, хотя он и устремлен вперед. Пусть Учитель внутри будет этим центром устойчивости и отстойчивости, особенно когда волны и ветер слишком сильны. Идет небывалое время, и до него надо дойти во что бы то ни стало без утраты целостности своей сущности. Не отдадим сокровеннейшего никому и ничему. Сохраним и обережем святая святых от вторжения хаоса. Он будет особенно яр перед концом. Старому веку конец наступает. Готовы ли в новый вступить?</w:t>
      </w:r>
    </w:p>
    <w:p w:rsidR="00E8769F" w:rsidRPr="005440D4" w:rsidRDefault="00E8769F" w:rsidP="00EB2276">
      <w:pPr>
        <w:rPr>
          <w:noProof/>
        </w:rPr>
      </w:pPr>
    </w:p>
    <w:p w:rsidR="00E8769F" w:rsidRPr="005440D4" w:rsidRDefault="00923C10" w:rsidP="00EB2276">
      <w:pPr>
        <w:rPr>
          <w:noProof/>
        </w:rPr>
      </w:pPr>
      <w:r w:rsidRPr="005440D4">
        <w:rPr>
          <w:rFonts w:cs="Arial"/>
          <w:b/>
          <w:noProof/>
          <w:szCs w:val="28"/>
        </w:rPr>
        <w:t xml:space="preserve">1955 г. </w:t>
      </w:r>
      <w:r w:rsidR="00EB2276" w:rsidRPr="005440D4">
        <w:rPr>
          <w:b/>
          <w:noProof/>
        </w:rPr>
        <w:t>391. (Июль 23).</w:t>
      </w:r>
      <w:r w:rsidR="00EB2276" w:rsidRPr="005440D4">
        <w:rPr>
          <w:noProof/>
        </w:rPr>
        <w:t xml:space="preserve"> Друзья, если вы не отдадите лучших мыслей своих Мне, как же получится магнит притяжения? Мысль упорно сосредоточивается на Учителе, который является фокусом притягивающим. Тогда происходит соприкасание с аурой Учителя и токи замыкаются в контакте. Есть в психомеханике явление, называемое Палорией, или полным слиянием сознаний. Оно является апофеозом устремленной мысли. На нем основана способность сознания ученика черпать знания путем непосредственного контакта с Учителем. Метод прост и сложен в одно и то же время. Прост, ибо требует только полной отдачи себя. Сложен, ибо самоотрешение не всем дается. Малые мысли мешают великое уловить и запомнить. Казалось бы, просто</w:t>
      </w:r>
      <w:r w:rsidR="000C6C5A" w:rsidRPr="005440D4">
        <w:rPr>
          <w:noProof/>
        </w:rPr>
        <w:t xml:space="preserve"> — </w:t>
      </w:r>
      <w:r w:rsidR="00EB2276" w:rsidRPr="005440D4">
        <w:rPr>
          <w:noProof/>
        </w:rPr>
        <w:t>«Отвергнись от себя», но где они, могущие это сделать? Самость, как тяжкая глыба, тупо и упорно ложится на пути, закрывая Лучи от восхода. Не передумать уйму малых мыслей, и все они ни к чему. Без них легко обойтись, если силу найти их отбросить. Но мелкое и ненужное заслоняет главное, и остается сидеть у разбитого корыта неудачный ловец незримой добычи. Самость, замолкни, не становись между мной и Учителем Света. Твое торжество не давало мне счастья. Сны преходящие земной очевидности не могут полагать преграды между Учителем и учеником. Они на то и даются, чтобы пройти мимо сознания, обогатив его опытом нужным. Но сами по себе они не нужны. Они лишь средство к цели. Цель</w:t>
      </w:r>
      <w:r w:rsidR="000C6C5A" w:rsidRPr="005440D4">
        <w:rPr>
          <w:noProof/>
        </w:rPr>
        <w:t xml:space="preserve"> — </w:t>
      </w:r>
      <w:r w:rsidR="00EB2276" w:rsidRPr="005440D4">
        <w:rPr>
          <w:noProof/>
        </w:rPr>
        <w:t>дойти до Учителя. Принять же эти сны за самую цель будет страшной ошибкой. Они рассеются, как рассеивается обычный сон, ничего за собой не оставляя. Их яркость и кажущаяся реальность лишь усугубляют обман. Сыны Майи</w:t>
      </w:r>
      <w:r w:rsidR="000C6C5A" w:rsidRPr="005440D4">
        <w:rPr>
          <w:noProof/>
        </w:rPr>
        <w:t xml:space="preserve"> — </w:t>
      </w:r>
      <w:r w:rsidR="00EB2276" w:rsidRPr="005440D4">
        <w:rPr>
          <w:noProof/>
        </w:rPr>
        <w:t>так Зовем их, обольщенных сновидениями земной жизни. Но наступает для каждого час, когда пелена тумана поднимается над явлениями жизни и глаз начинает видеть действительность. Пелена поднимается и исчезает, а действительность остается во всей своей неотрицаемой яви. Учитель Зовет к пониманию действительности. Мы</w:t>
      </w:r>
      <w:r w:rsidR="000C6C5A" w:rsidRPr="005440D4">
        <w:rPr>
          <w:noProof/>
        </w:rPr>
        <w:t xml:space="preserve"> — </w:t>
      </w:r>
      <w:r w:rsidR="00EB2276" w:rsidRPr="005440D4">
        <w:rPr>
          <w:noProof/>
        </w:rPr>
        <w:t>реалисты-действительники. Очки самости мешают видеть ее, действительность, во всей ее красоте. Накипь и пену жизни не принимайте за реальность. Космос прекрасен, и прекрасен путь восходящего духа. На красоте стройте, и станет путь ваш земной путем непреложности. Майя, отступи.</w:t>
      </w:r>
    </w:p>
    <w:p w:rsidR="00E8769F" w:rsidRPr="005440D4" w:rsidRDefault="00E8769F" w:rsidP="00EB2276">
      <w:pPr>
        <w:rPr>
          <w:noProof/>
        </w:rPr>
      </w:pPr>
    </w:p>
    <w:p w:rsidR="00E8769F" w:rsidRPr="005440D4" w:rsidRDefault="006339D7" w:rsidP="00EB2276">
      <w:pPr>
        <w:rPr>
          <w:noProof/>
        </w:rPr>
      </w:pPr>
      <w:r w:rsidRPr="005440D4">
        <w:rPr>
          <w:rFonts w:cs="Arial"/>
          <w:b/>
          <w:noProof/>
          <w:szCs w:val="28"/>
        </w:rPr>
        <w:t xml:space="preserve">1955 г. </w:t>
      </w:r>
      <w:r w:rsidR="00EB2276" w:rsidRPr="005440D4">
        <w:rPr>
          <w:b/>
          <w:noProof/>
        </w:rPr>
        <w:t>392. (Июль 25).</w:t>
      </w:r>
      <w:r w:rsidR="00EB2276" w:rsidRPr="005440D4">
        <w:rPr>
          <w:noProof/>
        </w:rPr>
        <w:t xml:space="preserve"> Укрепляйте дух. Не тратьте силы свои понапрасну там, где этого можно избежать. Плетью обуха не перешибешь, и против кармы бороться бесцельно. Насильно не получить того, что в этом воплощении не положено. Дана жизнь тяжелая, полная испытаний, дабы око души от Земли отвратилось. Не отвратится оно от вещей приятных и сладостных, от удобств и благополучия. Значит, надо дать изнанку жизни, чтобы мысль, не связанная земными благами, была бы свободной. И лишь свободному духу можно дать все, не опасаясь, что он свернет с пути. Падение отовсюду возможно, какой бы высоты ни достиг дух. И тогда все надо начинать сначала. Труден путь, проходимый дважды. Бесцельно возмущение кармой. Явленную тягость жизни надо мужественно принять. Положено дойти, потому будем радоваться всему, что способствует этому и, отягощая обстоятельствами, тем самым облегчает путь и приближает ко Мне.</w:t>
      </w:r>
    </w:p>
    <w:p w:rsidR="00E8769F" w:rsidRPr="005440D4" w:rsidRDefault="00E8769F" w:rsidP="00EB2276">
      <w:pPr>
        <w:rPr>
          <w:noProof/>
        </w:rPr>
      </w:pPr>
    </w:p>
    <w:p w:rsidR="00E8769F" w:rsidRPr="005440D4" w:rsidRDefault="006339D7" w:rsidP="00EB2276">
      <w:pPr>
        <w:rPr>
          <w:noProof/>
        </w:rPr>
      </w:pPr>
      <w:r w:rsidRPr="005440D4">
        <w:rPr>
          <w:rFonts w:cs="Arial"/>
          <w:b/>
          <w:noProof/>
          <w:szCs w:val="28"/>
        </w:rPr>
        <w:t xml:space="preserve">1955 г. </w:t>
      </w:r>
      <w:r w:rsidR="00EB2276" w:rsidRPr="005440D4">
        <w:rPr>
          <w:b/>
          <w:noProof/>
        </w:rPr>
        <w:t>393.</w:t>
      </w:r>
      <w:r w:rsidR="00EB2276" w:rsidRPr="005440D4">
        <w:rPr>
          <w:noProof/>
        </w:rPr>
        <w:t xml:space="preserve"> Мой далекий друг, если брать жизнь в размере ее огорчений и трудностей, то и жить невозможно. А жить надо. Значит, надо изменить отношение к ним, то есть огорчениями не огорчаться, и трудностей не страшиться, и не придавать им много значения. Трудно? Что же из того? Учителю во много, много раз труднее, и все же Он не Теряет ни бодрости, ни веру в силу Свою. Не согнуться под тяжестью жизни нужно немалую силу. Много их, жизнью побитых. Так и Зовем их</w:t>
      </w:r>
      <w:r w:rsidR="000C6C5A" w:rsidRPr="005440D4">
        <w:rPr>
          <w:noProof/>
        </w:rPr>
        <w:t xml:space="preserve"> — </w:t>
      </w:r>
      <w:r w:rsidR="00EB2276" w:rsidRPr="005440D4">
        <w:rPr>
          <w:noProof/>
        </w:rPr>
        <w:t>«сломленные души». А ты стой с гордо поднятою головою под вихрями тяжких нагнетений и все же веры в силу свою не теряй. Ведь Я с тобою. Трудности и огорчения пройдут, и Учитель останется с тобою</w:t>
      </w:r>
      <w:r w:rsidR="000C6C5A" w:rsidRPr="005440D4">
        <w:rPr>
          <w:noProof/>
        </w:rPr>
        <w:t xml:space="preserve"> — </w:t>
      </w:r>
      <w:r w:rsidR="00EB2276" w:rsidRPr="005440D4">
        <w:rPr>
          <w:noProof/>
        </w:rPr>
        <w:t>победителем жизни. Не велика честь сломиться духом под ударами жизни. А ты стой. Ведь дело не в трудностях, не в ударах, не в огорчениях, а в том, чтобы духом не пасть. Знаем героев до первого столкновения с жизнью. Знаем и таких, что долго держались, и упорствовали в противодействии обстоятельствам, и все же под конец сломились, не выдержали. И оказались все труды их напрасными, впустую. К чему же было тогда огород городить. Нет, друг Мой, уж если стоять, то стоять до конца, на смерть, которая будет в воскресении, или в освобождении от власти Земли над сознанием. А ты стой. Еще тяжелей и еще безвыходнее кажутся обстоятельства, а ты все-таки стой, зная, что несокрушим и вечен дух. И трудности, и легкости пройдут, но дух твой пребудет всегда. Так Утверждаю тебя в несломимости, силе и всепобедимости духа перед лицом вихрей, волн и сложностей жизни. Стой, друг Мой, зная, что ты непобедим и что Учитель с тобою.</w:t>
      </w:r>
    </w:p>
    <w:p w:rsidR="00E8769F" w:rsidRPr="005440D4" w:rsidRDefault="00E8769F" w:rsidP="00EB2276">
      <w:pPr>
        <w:rPr>
          <w:noProof/>
        </w:rPr>
      </w:pPr>
    </w:p>
    <w:p w:rsidR="00E8769F" w:rsidRPr="005440D4" w:rsidRDefault="006339D7" w:rsidP="00EB2276">
      <w:pPr>
        <w:rPr>
          <w:noProof/>
        </w:rPr>
      </w:pPr>
      <w:r w:rsidRPr="005440D4">
        <w:rPr>
          <w:rFonts w:cs="Arial"/>
          <w:b/>
          <w:noProof/>
          <w:szCs w:val="28"/>
        </w:rPr>
        <w:t xml:space="preserve">1955 г. </w:t>
      </w:r>
      <w:r w:rsidR="00EB2276" w:rsidRPr="005440D4">
        <w:rPr>
          <w:b/>
          <w:noProof/>
        </w:rPr>
        <w:t>394. (Июль 26).</w:t>
      </w:r>
      <w:r w:rsidR="00EB2276" w:rsidRPr="005440D4">
        <w:rPr>
          <w:noProof/>
        </w:rPr>
        <w:t xml:space="preserve"> Да! Да! Сугубо сложные и трудные отрезки пути надо пройти, собрав силы внутри и не тратя их ни на что внешнее без крайней к тому необходимости. Путь лежит в сознании человека и заключается в видоизменениях сознания при реакции на воздействия извне и изнутри. Когда сочетания созвездий в личном гороскопе тяжки или когда отрезок спирали сознания особо труден, надо явить всю возможную осмотрительность и осторожность, чтобы не нанести вреда ни себе, ни окружающим необузданными действиями и как бы замолкнуть внешне и внутренне. Памятование Лика Учителя также поможет. Пралайи сознания неизбежны, только не следует понимать их как отторжение или забвение от или со стороны Учителя. Именно Пралайя сознания характерна тем, что набухшая Майя очевидности отрицает Мир тонкой действительности. И если довериться ей, Майе, то от Мира Учителя не останется ничего. Но приступ Майи пройдет, как не раз проходил раньше, и снова вспыхнут огни познавания и устремления. Победа уже в том, что, несмотря на явление Пралайи, контакт не прерывается и ритм связи продолжает пульсировать. Это черезвычайно важно. Надо удержать достижение всеми силами. Жизнь теснит, сокрушая все неустойчивое и слабое. Все неизжитое поднимается со дна сознания и встает на пути камнем преткновения. Но не будем смущаться ничем. Но твердо и с верою призовем Учителя на помощь. Поражение немыслимо, поэтому стойте крепче скалы. Ведь даже «и это пройдет».</w:t>
      </w:r>
    </w:p>
    <w:p w:rsidR="00E8769F" w:rsidRPr="005440D4" w:rsidRDefault="00E8769F" w:rsidP="00EB2276">
      <w:pPr>
        <w:rPr>
          <w:noProof/>
        </w:rPr>
      </w:pPr>
    </w:p>
    <w:p w:rsidR="00E8769F" w:rsidRPr="005440D4" w:rsidRDefault="006339D7" w:rsidP="00EB2276">
      <w:pPr>
        <w:rPr>
          <w:noProof/>
        </w:rPr>
      </w:pPr>
      <w:r w:rsidRPr="005440D4">
        <w:rPr>
          <w:rFonts w:cs="Arial"/>
          <w:b/>
          <w:noProof/>
          <w:szCs w:val="28"/>
        </w:rPr>
        <w:t xml:space="preserve">1955 г. </w:t>
      </w:r>
      <w:r w:rsidR="00EB2276" w:rsidRPr="005440D4">
        <w:rPr>
          <w:b/>
          <w:noProof/>
        </w:rPr>
        <w:t>395.</w:t>
      </w:r>
      <w:r w:rsidR="00EB2276" w:rsidRPr="005440D4">
        <w:rPr>
          <w:noProof/>
        </w:rPr>
        <w:t xml:space="preserve"> Преданный ученик самый сложный узел жизненных хитросплетений и обстоятельств неразрешимых и безвыходных рассекает мечом устремленного к Владыке сознания. И призрачное пугало трудностей и безвыходности рассеивается, как туман под вихрем. Оно, это пугало, существует, пока сознание не поднимется над ним и не вырвется из его цепких объятий. Колпак самости, надетый на сознание, закрывает поле видимости, и становится дотоле зрячий человек слепым. Припадки, или приступы самости, характерны для рецидивов лунной сущности человека, которая пытается вернуть себе свои утерянные права на полное обладание сознанием. Но что же может дать ему эта власть лунного атавизма? Тесно будет выросшему духу в тесных рамках сброшенного кокона. Дух уже расправлял свои крылья, уже были полеты. И не сможет долго выдержать он малости добровольной темницы самости. Прокрустово ложе прежней малой личности уже не удержит восходящего движения устремленного духа. И сознание снова ринется вперед, оставив без сожаления позади изношенные одежды ветхого человека. Не удержать орла в клетке, если нашел он силы в себе ее разломать. Так рвите же, рвите же цепи свои, связавшие дух ваш с Землею.</w:t>
      </w:r>
    </w:p>
    <w:p w:rsidR="00E8769F" w:rsidRPr="005440D4" w:rsidRDefault="00E8769F" w:rsidP="00EB2276">
      <w:pPr>
        <w:rPr>
          <w:noProof/>
        </w:rPr>
      </w:pPr>
    </w:p>
    <w:p w:rsidR="00E8769F" w:rsidRPr="005440D4" w:rsidRDefault="006339D7" w:rsidP="00EB2276">
      <w:pPr>
        <w:rPr>
          <w:noProof/>
        </w:rPr>
      </w:pPr>
      <w:r w:rsidRPr="005440D4">
        <w:rPr>
          <w:rFonts w:cs="Arial"/>
          <w:b/>
          <w:noProof/>
          <w:szCs w:val="28"/>
        </w:rPr>
        <w:t xml:space="preserve">1955 г. </w:t>
      </w:r>
      <w:r w:rsidR="00EB2276" w:rsidRPr="005440D4">
        <w:rPr>
          <w:b/>
          <w:noProof/>
        </w:rPr>
        <w:t>396. (Июль 27).</w:t>
      </w:r>
      <w:r w:rsidR="00EB2276" w:rsidRPr="005440D4">
        <w:rPr>
          <w:noProof/>
        </w:rPr>
        <w:t xml:space="preserve"> Оторваться в сознании от Дела Владыки</w:t>
      </w:r>
      <w:r w:rsidR="000C6C5A" w:rsidRPr="005440D4">
        <w:rPr>
          <w:noProof/>
        </w:rPr>
        <w:t xml:space="preserve"> — </w:t>
      </w:r>
      <w:r w:rsidR="00EB2276" w:rsidRPr="005440D4">
        <w:rPr>
          <w:noProof/>
        </w:rPr>
        <w:t>это ли не трагедия для духа! Можно стать слепым и глухим к путям утверждения Света, то есть лишить себя тонкого распознавания. Потому и называется оно способностью видеть оком души, ибо, когда закрывается свет очей ее, истинно, во мрак погружается человек. Лучше увидеть, или даже вообразить больше, чем есть на самом деле, лучше ошибиться в предвосхищении событий, чем пребыть во тьме отрицания и сомнений. Ибо близко завершение как никогда. И вы, столько прошедшие, пребудьте до конца в ярой готовности вашей послужить Делу Владыки. Тускло кругом, и лишь внутренний свет озаряет смысл явлений и мешает погрузиться во тьму. Озаряет и жизнь, давая силы жить. А силы надо сохранить во что бы то ни стало, чтобы дойти до конца, который и будет началом уже жизни совершенно иной. Ужасно ослепнуть перед концом и утерять перспективу. Утверждаю полную славную победу дела Света. Утверждаю полное преображение жизни. Зреют грядущие явления Света под уже тонкой поверхностью очевидности. Она будет пробита, и цветы духа буйно и красиво покроют пространства переустроенные, а за ними и всю Землю. Не гоже оборачиваться назад перед близким приходом Вестника. Близится, близится время завершения строительства Храма. Храм Жизни будет достроен на развалинах старого мира. Да! Да! Утверждаю! Неизменяем Владыка, и неизменно победное, твердое, прочное созидание ступеней эволюции жизни. На общем, на всепланетном, на космическом понимании жизни, но не на личном, можно строить эти ступени. Личная самость, самость личности и личного отношения к мировым явлениям должны раствориться, и чаша личного блага заменится Чашей Блага Общего. Иначе понимания событий не достичь. Зову к отрешению от себя, дабы принять Меня и Дело Мое полнозвучно. Вмещение широчайшее и будет знаком успеха. Вы нужны Мне как исполнители Моей Воли, как посланцы, несущие весть о непреложности и близости Прихода. В предощущении Света Эпохи, стремительно идущей, пребудьте и от направления, указуемого Учителем, не отклоняйтесь. Мир вам.</w:t>
      </w:r>
    </w:p>
    <w:p w:rsidR="00E8769F" w:rsidRPr="005440D4" w:rsidRDefault="00E8769F" w:rsidP="00EB2276">
      <w:pPr>
        <w:rPr>
          <w:noProof/>
        </w:rPr>
      </w:pPr>
    </w:p>
    <w:p w:rsidR="00E8769F" w:rsidRPr="005440D4" w:rsidRDefault="00B837E3" w:rsidP="00EB2276">
      <w:pPr>
        <w:rPr>
          <w:noProof/>
        </w:rPr>
      </w:pPr>
      <w:r w:rsidRPr="005440D4">
        <w:rPr>
          <w:rFonts w:cs="Arial"/>
          <w:b/>
          <w:noProof/>
          <w:szCs w:val="28"/>
        </w:rPr>
        <w:t xml:space="preserve">1955 г. </w:t>
      </w:r>
      <w:r w:rsidR="00EB2276" w:rsidRPr="005440D4">
        <w:rPr>
          <w:b/>
          <w:noProof/>
        </w:rPr>
        <w:t>397.</w:t>
      </w:r>
      <w:r w:rsidR="00EB2276" w:rsidRPr="005440D4">
        <w:rPr>
          <w:noProof/>
        </w:rPr>
        <w:t xml:space="preserve"> Сын Мой, надо быть сильным всегда. Состояние слабости духа не прощают люди. Осознание силы духа в себе всегда хорошо. Ощущение силы своей можно черпать от Учителя, если силы ослабевают. Знали слабых и безвольных людей, стоявших во главе государств. Знали сильных духом отшельников и затворников. Знали сильных и слабых, которые были и богатыми, и бедными. Значит, дело не в богатстве, не в положении, но именно в духе. Потому будем утверждать эту силу в себе, независимо от чего бы то ни было внешнего. Эту силу можно мощно являть даже перед лицом смерти. Только победитель жизни может явить такое бесстрашие, и Я, победивший мир, вам на него Указую. Утверждайте силу свою перед лицом мира, как бы ни складывалась жизнь. Пусть утверждение это происходит в молчании и наедине, хотя бы и в присутствии людей, но молча и перед самим собою. Не являйте, не являйте слабости, ибо слабость не прощается жизнью. И знайте, что Мне нужны сильные помощники. Уявления слабости сократите и избегайте людей, когда они все же случаются. Лучший способ накопить силы</w:t>
      </w:r>
      <w:r w:rsidR="000C6C5A" w:rsidRPr="005440D4">
        <w:rPr>
          <w:noProof/>
        </w:rPr>
        <w:t xml:space="preserve"> — </w:t>
      </w:r>
      <w:r w:rsidR="00EB2276" w:rsidRPr="005440D4">
        <w:rPr>
          <w:noProof/>
        </w:rPr>
        <w:t>это побыть одному, но с Учителем объединившись в духе. Сила духа есть качество абсолютное, то есть чем больше она, тем лучше. Пусть никто никогда не знает и не узнает о минутах позорной слабости. Аурическое состояние организма в эти моменты плачевно. И каждый норовит лягнуть, чувствуя полное отсутствие защищенности. Обратите внимание на то, как жестоко бьет жизнь и люди тех, кто обнаруживает слабость свою. Победителем стойте и в счастье и несчастье, радости и горе. Над тем и другим надо в духе победителем стать. Мои, не отдавайте себя жизни и обстоятельствам на растерзание. Волны яростно хлещут и бьют скалу со всех сторон, и вихрь бушует, и молнии блещут, а она стоит нерушимо. На скале духа осознайте нерушимость свою и будьте непоколебимы, подобно утесу против бурунов. И чем яростнее неистовствуют стихии, тем резче и полнее выявляется непоколебимость гранита. Так утверждайте в себе нерушимость свою под ударами волн стихийной материи, ибо дух вечен.</w:t>
      </w:r>
    </w:p>
    <w:p w:rsidR="00E8769F" w:rsidRPr="005440D4" w:rsidRDefault="00E8769F" w:rsidP="00EB2276">
      <w:pPr>
        <w:rPr>
          <w:noProof/>
        </w:rPr>
      </w:pPr>
    </w:p>
    <w:p w:rsidR="00E8769F" w:rsidRPr="005440D4" w:rsidRDefault="00B837E3" w:rsidP="00EB2276">
      <w:pPr>
        <w:rPr>
          <w:noProof/>
        </w:rPr>
      </w:pPr>
      <w:r w:rsidRPr="005440D4">
        <w:rPr>
          <w:rFonts w:cs="Arial"/>
          <w:b/>
          <w:noProof/>
          <w:szCs w:val="28"/>
        </w:rPr>
        <w:t xml:space="preserve">1955 г. </w:t>
      </w:r>
      <w:r w:rsidR="00EB2276" w:rsidRPr="005440D4">
        <w:rPr>
          <w:b/>
          <w:noProof/>
        </w:rPr>
        <w:t>398. (Июль 28).</w:t>
      </w:r>
      <w:r w:rsidR="00EB2276" w:rsidRPr="005440D4">
        <w:rPr>
          <w:noProof/>
        </w:rPr>
        <w:t xml:space="preserve"> Сын Мой, Учение дается на все случаи жизни. Всего не предусмотреть, но дать направление можно. При твердом единении с Учителем решение нужное приходит легко и естественно. Не чудо постоянная связь с Учителем, но неотрицаемая действительность. Как же сказать более доходчиво о жизненности и практичности Учения? Небесное и неосязаемое переведено на Землю и сделано укладом дня. И каждый, желающий подойти и убедиться, может это сделать. Лишь просто любопытствующим доступа нет: они ударятся о глухую стену непонимания. Итак, Учитель Дает возможность продвигаться при любых условиях и при всяких Указывает, как устоять и как собрать силы, чтобы не склониться под их тяжестью. Потому нет отступников среди избранных Мною. Среди позванных могут быть и бывают, но после избрания и утверждения цепь счастья, связующая нас, становится неразрывной. В этом большое утешение и поддержка, ибо нелегка жизнь избранного ученика. Кто ищет легкости, тому с Нами не по пути. Ведь надо сковать мощную броню духа, могущую выдержать любой удар. Не сковать ее и не закалить в жизни счастливой. Так сознательно примем трудности жизни как неизбежное и непременное условие восхождения. Хочу озарить сознание пониманием, дабы трудности эти и испытания превратились в ступени подъема и более уже не только не отягощали, но, наоборот, радовали сознание как показатель того, что продвижение происходит законно. Чем больше дух, тем тяжелее нагрузка. Стремление освободиться от ноши мира указывает лишь на то, что дух не готов. Явление готовности следует понимать глубоко. Недаром говорится о серебряной слезе готовности к испытаниям. Явить надо готовность духа во всей ее глубине.</w:t>
      </w:r>
    </w:p>
    <w:p w:rsidR="00E8769F" w:rsidRPr="005440D4" w:rsidRDefault="00E8769F" w:rsidP="00EB2276">
      <w:pPr>
        <w:rPr>
          <w:noProof/>
        </w:rPr>
      </w:pPr>
    </w:p>
    <w:p w:rsidR="00E8769F" w:rsidRPr="005440D4" w:rsidRDefault="00B837E3" w:rsidP="00EB2276">
      <w:pPr>
        <w:rPr>
          <w:noProof/>
        </w:rPr>
      </w:pPr>
      <w:r w:rsidRPr="005440D4">
        <w:rPr>
          <w:rFonts w:cs="Arial"/>
          <w:b/>
          <w:noProof/>
          <w:szCs w:val="28"/>
        </w:rPr>
        <w:t xml:space="preserve">1955 г. </w:t>
      </w:r>
      <w:r w:rsidR="00EB2276" w:rsidRPr="005440D4">
        <w:rPr>
          <w:b/>
          <w:noProof/>
        </w:rPr>
        <w:t>399.</w:t>
      </w:r>
      <w:r w:rsidR="00EB2276" w:rsidRPr="005440D4">
        <w:rPr>
          <w:noProof/>
        </w:rPr>
        <w:t xml:space="preserve"> Пиши, если даже не сразу улавливается мысль. Важно начать, чтобы было к чему приложить. Это условие мало понимается. Помощь дается, когда есть к чему ее прикладывать, когда сделано какое-то начало. Эта начальная стадия самоисходящего действия совершенно необходима. Энергия устремляется по определенному направлению, и тогда она уже легко притягивает к себе созвучные элементы. Народная мудрость говорит, что под лежачий камень и вода не течет. Это верно. Верно понят закон. Явите действие, хотя бы начало его, чтобы было к чему приложить. Закон запрещает шевелить бревна, которым уподобляются инертные люди. Потому пришедший или постучавшийся, то есть действие уявивший, пойдет вперед, сдвинутый насильно чужою волей повиснет на шее бревном. Не надо ждать, что кто-то что-то укажет, надо действовать самому, или, во всяком случае, явить первый этап действия, чтобы Учитель Смог, не нарушая закона свободной воли, помочь в правильном направлении. Ожидающие у моря погоды могут прождать понапрасну. Потому Говорю: «Действуйте, избирая сферу созвучную». Помогу, Помогу, но Помогу в действии, от вас исходящем. Законы запрещают шевелить камень. Окаменевшее сердце должно проснуться и, сбросив одурь спячки, выявить себя в действии. Потому Повторяю: «Действуйте, не ожидая, что кто-то сделает это за вас».</w:t>
      </w:r>
    </w:p>
    <w:p w:rsidR="00E8769F" w:rsidRPr="005440D4" w:rsidRDefault="00E8769F" w:rsidP="00EB2276">
      <w:pPr>
        <w:rPr>
          <w:noProof/>
        </w:rPr>
      </w:pPr>
    </w:p>
    <w:p w:rsidR="00E8769F" w:rsidRPr="005440D4" w:rsidRDefault="00020177" w:rsidP="00EB2276">
      <w:pPr>
        <w:rPr>
          <w:noProof/>
        </w:rPr>
      </w:pPr>
      <w:r w:rsidRPr="005440D4">
        <w:rPr>
          <w:rFonts w:cs="Arial"/>
          <w:b/>
          <w:noProof/>
          <w:szCs w:val="28"/>
        </w:rPr>
        <w:t xml:space="preserve">1955 г. </w:t>
      </w:r>
      <w:r w:rsidR="00EB2276" w:rsidRPr="005440D4">
        <w:rPr>
          <w:b/>
          <w:noProof/>
        </w:rPr>
        <w:t>400. (Июль 29).</w:t>
      </w:r>
      <w:r w:rsidR="00EB2276" w:rsidRPr="005440D4">
        <w:rPr>
          <w:noProof/>
        </w:rPr>
        <w:t xml:space="preserve"> Друг Мой, в сказках говорится о том, как трудно найти на Земле счастливого человека. Дух, распятый в материи, не может быть счастлив. Плотная эволюция тяжка для духа. Родина духа не на Земле. И только там, в Мире свободы от ограничений плотной материи, познает он радость бытия. Но земное сознание примириться с этим не может, и потому всю жизнь гоняется человек за призрачным счастьем земного благополучия. Находит ли он его, можно легко убедиться, внимательно посмотрев в глаза людей, особенно когда они не думают, что за ними наблюдают. И так как счастья на Земле нет и быть не может, то надо искать его в духе, ибо радость и счастье можно утверждать лишь на плоскости высшей и, утвердив там, искры его принести на Землю. Птица залетная счастья надземного может случайно сюда залететь, но не выдержать ей долго тягости плотных условий. Бытие переносится в мысль, и в духе идет утверждение желаемых явлений. Нельзя кривые условия сделать прямыми, но в духе все можно, если от них отрешиться. Хочу указать на то, что сознание, устремленное к Высшим и Дальним Мирам, может найти там то, что тщетно ищет человек на Земле. Тот, кто вкладывает все энергии свои в достижения земные, с ними и останется, но не будет иметь части в жизни духа. Переходя через мост, не думает путник вечно на нем оставаться. А жизнь на Земле это и есть мост к жизни надземной. Стоит лишь понять ее переходность. Потому ни задерживаться, ни останавливаться на текущем потоке плотных явлений не следует слишком, дабы сознание не было втянуто в этот поток. Формула «в мире, но не от мира сего» применяется в жизни практически. Вы, дети Земли,</w:t>
      </w:r>
      <w:r w:rsidR="000C6C5A" w:rsidRPr="005440D4">
        <w:rPr>
          <w:noProof/>
        </w:rPr>
        <w:t xml:space="preserve"> — </w:t>
      </w:r>
      <w:r w:rsidR="00EB2276" w:rsidRPr="005440D4">
        <w:rPr>
          <w:noProof/>
        </w:rPr>
        <w:t>гости на этой планете, и притом сироты, лишенные наследства. Все ваше</w:t>
      </w:r>
      <w:r w:rsidR="000C6C5A" w:rsidRPr="005440D4">
        <w:rPr>
          <w:noProof/>
        </w:rPr>
        <w:t xml:space="preserve"> — </w:t>
      </w:r>
      <w:r w:rsidR="00EB2276" w:rsidRPr="005440D4">
        <w:rPr>
          <w:noProof/>
        </w:rPr>
        <w:t>выше. Потому утверждайте сокровище свое, достояние свое не здесь, но в Надземном, зная, что человеку негде даже главы преклонить. Все ваше</w:t>
      </w:r>
      <w:r w:rsidR="000C6C5A" w:rsidRPr="005440D4">
        <w:rPr>
          <w:noProof/>
        </w:rPr>
        <w:t xml:space="preserve"> — </w:t>
      </w:r>
      <w:r w:rsidR="00EB2276" w:rsidRPr="005440D4">
        <w:rPr>
          <w:noProof/>
        </w:rPr>
        <w:t>в духе. И в Беспредельность можно лишь в духе пройти. Потому духом и в духе и утверждайтесь.</w:t>
      </w:r>
    </w:p>
    <w:p w:rsidR="00E8769F" w:rsidRPr="005440D4" w:rsidRDefault="00E8769F" w:rsidP="00EB2276">
      <w:pPr>
        <w:rPr>
          <w:noProof/>
        </w:rPr>
      </w:pPr>
    </w:p>
    <w:p w:rsidR="00E8769F" w:rsidRPr="005440D4" w:rsidRDefault="00020177" w:rsidP="00EB2276">
      <w:pPr>
        <w:rPr>
          <w:noProof/>
        </w:rPr>
      </w:pPr>
      <w:r w:rsidRPr="005440D4">
        <w:rPr>
          <w:rFonts w:cs="Arial"/>
          <w:b/>
          <w:noProof/>
          <w:szCs w:val="28"/>
        </w:rPr>
        <w:t xml:space="preserve">1955 г. </w:t>
      </w:r>
      <w:r w:rsidR="00EB2276" w:rsidRPr="005440D4">
        <w:rPr>
          <w:b/>
          <w:noProof/>
        </w:rPr>
        <w:t>401.</w:t>
      </w:r>
      <w:r w:rsidR="00EB2276" w:rsidRPr="005440D4">
        <w:rPr>
          <w:noProof/>
        </w:rPr>
        <w:t xml:space="preserve"> Да! Да! Ночью Учим. Используем сон, для того чтобы запечатлевать на экране сознания нужные отпечатки мыслей. Сон</w:t>
      </w:r>
      <w:r w:rsidR="000C6C5A" w:rsidRPr="005440D4">
        <w:rPr>
          <w:noProof/>
        </w:rPr>
        <w:t xml:space="preserve"> — </w:t>
      </w:r>
      <w:r w:rsidR="00EB2276" w:rsidRPr="005440D4">
        <w:rPr>
          <w:noProof/>
        </w:rPr>
        <w:t>явление знаменательное и очень глубокое. Дух проводит время в своей сфере. Это настолько важно и нужно, что без сна и возможности этого контакта с источником жизненных сил и энергии человек существовать не может. Сон может быть глубоким и живительным или беспокойным и тревожным. Такой сон мало восстанавливает силы. Погружаясь в сон, человек проникает в океан невидимого, и кто знает, куда занесет его прихоть случайной волны. Но у человека есть верный и надежный помощник</w:t>
      </w:r>
      <w:r w:rsidR="000C6C5A" w:rsidRPr="005440D4">
        <w:rPr>
          <w:noProof/>
        </w:rPr>
        <w:t xml:space="preserve"> — </w:t>
      </w:r>
      <w:r w:rsidR="00EB2276" w:rsidRPr="005440D4">
        <w:rPr>
          <w:noProof/>
        </w:rPr>
        <w:t>это Иерархия Света. Устремление к Ней перед сном даст правильное направление. Так мысль последняя перед погружением в сон пусть будет об Учителе. Необузданно сознание человека. Ему свободы давать нельзя. Оно, как конь без узды, занесет не туда, куда нужно. Оно нуждается в руководстве воли. Потому пусть воля заботится о том, чтобы сознанию давать направление. Руль должен быть в ее руках. У сумасшедших он отсутствует совершенно или поставлен намертво и сознание носится по воле волн или по направлениям, случайно принятым раньше, как, например, в случае, если человек вообразит себя какой-либо другой личностью. Курс корабля сознания и во сне может быть тверд и определенен, если к тому дан непреложный приказ воли. Но колебания бодрствующего сознания могут отразиться и отражаются и во сне. Во сне действует человек по принятому днем направлению, если только воля перед засыпанием не вносит своего корректива. Состояние сна требует заботы и внимания. Можно погружаться в сон с совершенно точным и определенным заданием, с тем чтобы проснувшись, пожать плоды ночных трудов тонкого сознания. Так может расти знание. Но надо к этому усилия приложить, и притом систематические. Спазматические попытки результатов не дадут. Лишь мудрец с вечера может положить мысль на сердце, с тем чтобы на утро дать решение, или ученик, ритмически работающий над этим. Учитель Поможет, но надо прежде свое усилие приложить. Много возможностей у человека, только желания мало применить их на деле. Но принцип остается неизменным: хотящий получает и достигает желаемого. Умейте хотеть твердо и пламенно, и достижение не замедлит.</w:t>
      </w:r>
    </w:p>
    <w:p w:rsidR="00E8769F" w:rsidRPr="005440D4" w:rsidRDefault="00E8769F" w:rsidP="00EB2276">
      <w:pPr>
        <w:rPr>
          <w:noProof/>
        </w:rPr>
      </w:pPr>
    </w:p>
    <w:p w:rsidR="00E8769F" w:rsidRPr="005440D4" w:rsidRDefault="00020177" w:rsidP="00EB2276">
      <w:pPr>
        <w:rPr>
          <w:noProof/>
        </w:rPr>
      </w:pPr>
      <w:r w:rsidRPr="005440D4">
        <w:rPr>
          <w:rFonts w:cs="Arial"/>
          <w:b/>
          <w:noProof/>
          <w:szCs w:val="28"/>
        </w:rPr>
        <w:t xml:space="preserve">1955 г. </w:t>
      </w:r>
      <w:r w:rsidR="00EB2276" w:rsidRPr="005440D4">
        <w:rPr>
          <w:b/>
          <w:noProof/>
        </w:rPr>
        <w:t>402. (Июль 30).</w:t>
      </w:r>
      <w:r w:rsidR="00EB2276" w:rsidRPr="005440D4">
        <w:rPr>
          <w:noProof/>
        </w:rPr>
        <w:t xml:space="preserve"> Сколько воды утекло, сколько условий сменилось, сколько опасностей угрожало, а вы все стоите и будете так же со Мною стоять над рекой жизни. На берегу реки жизни Сидит Учитель и Созерцает ее течение, а с Ним</w:t>
      </w:r>
      <w:r w:rsidR="000C6C5A" w:rsidRPr="005440D4">
        <w:rPr>
          <w:noProof/>
        </w:rPr>
        <w:t xml:space="preserve"> — </w:t>
      </w:r>
      <w:r w:rsidR="00EB2276" w:rsidRPr="005440D4">
        <w:rPr>
          <w:noProof/>
        </w:rPr>
        <w:t>ученик. Ест, пьет, двигается, чувствует, и мыслит человек, и видит явления, происходящие в мире. И сам, в той или иной мере, принимает участие в них, но нечто в нем, неуловимое для глаза, как ось неподвижности в волчке, неподвижно и неизменно. Это и есть Тот, Кто Смотрит, Молчаливый Свидетель в тебе, не подлежащий сменам текущих явлений. Сознание может отойти далеко от этого центра или приблизиться к нему. И чем ближе подходит оно к центру своего бытия, тем меньше захватывают его волны преходящих явлений. Но можно настолько подойти, чтобы слиться с ним воедино, и тогда жизнь станет рекою, на берегу которой сидит Познавший, наблюдая ее, но не становясь ее частью. Жить, не будучи вовлекаемым в колесо жизни, может лишь тот, кто победил мир, кто в мире, но не от мира, кто в жизни, в самой середине ее, но в то же время и вне. Постичь сущность этих противоположений будет знаком постижения двойственности проявленного мира, высшим магическим искусством нейтрализовать бинеры, как сказал бы оккультист минувших времен. Владеть и управлять событиями можно лишь при достижении этого состояния, когда величайшее спокойствие и равновесие в центре не нарушается уже более ничем. У Нас царит равновесие нерушимое. Нарушение его было бы катастрофой. Так Мы Направляем события, утвердив власть над Собою. Именно, надо встать вне жизни, чтобы руководить ею и течениями ее. Чтобы рычаг действовал, он должен иметь точку опоры, точку равновесия, по обе стороны которой прилагаются действующие силы. «Дайте мне точку опоры, и я подниму Землю!»</w:t>
      </w:r>
      <w:r w:rsidR="000C6C5A" w:rsidRPr="005440D4">
        <w:rPr>
          <w:noProof/>
        </w:rPr>
        <w:t xml:space="preserve"> — </w:t>
      </w:r>
      <w:r w:rsidR="00EB2276" w:rsidRPr="005440D4">
        <w:rPr>
          <w:noProof/>
        </w:rPr>
        <w:t>воскликнул древний ученый. Эту точку опоры в себе обретает тот, кто победил мир, и потому может он прилагать рычаг действия к явлениям жизни и двигать ими. Но условие нерушимого равновесия центра является основным и непреложным. Так Творим Мы, так Мы Двигаем дела, так Мы Двигаем эволюцию и Поднимаем сознание человеческое на новую ступень. И если хотите хотя бы в какой-то мере Нам подражать, утвердите степень равновесия должного. Равновесие</w:t>
      </w:r>
      <w:r w:rsidR="000C6C5A" w:rsidRPr="005440D4">
        <w:rPr>
          <w:noProof/>
        </w:rPr>
        <w:t xml:space="preserve"> — </w:t>
      </w:r>
      <w:r w:rsidR="00EB2276" w:rsidRPr="005440D4">
        <w:rPr>
          <w:noProof/>
        </w:rPr>
        <w:t>это неодолимая мощь познавшего духа, это мощная сила, не знающая преград и поражений. Это тайна могущества духа.</w:t>
      </w:r>
    </w:p>
    <w:p w:rsidR="00E8769F" w:rsidRPr="005440D4" w:rsidRDefault="00E8769F" w:rsidP="00EB2276">
      <w:pPr>
        <w:rPr>
          <w:noProof/>
        </w:rPr>
      </w:pPr>
    </w:p>
    <w:p w:rsidR="00E8769F" w:rsidRPr="005440D4" w:rsidRDefault="00020177" w:rsidP="00EB2276">
      <w:pPr>
        <w:rPr>
          <w:noProof/>
        </w:rPr>
      </w:pPr>
      <w:r w:rsidRPr="005440D4">
        <w:rPr>
          <w:rFonts w:cs="Arial"/>
          <w:b/>
          <w:noProof/>
          <w:szCs w:val="28"/>
        </w:rPr>
        <w:t xml:space="preserve">1955 г. </w:t>
      </w:r>
      <w:r w:rsidR="00EB2276" w:rsidRPr="005440D4">
        <w:rPr>
          <w:b/>
          <w:noProof/>
        </w:rPr>
        <w:t>403.</w:t>
      </w:r>
      <w:r w:rsidR="00EB2276" w:rsidRPr="005440D4">
        <w:rPr>
          <w:noProof/>
        </w:rPr>
        <w:t xml:space="preserve"> Настанет время, когда не надо будет тратить неимоверных усилий на то, чтобы удержать дух на высоте. Магнетизм тьмы, нейтрализующий подъемную силу Света, будет уничтожен. Слабых он влечет вниз, сильных стремится остановить и отнимает силы для дальнейшего подъема. Он давит на сердце, он лишает радости жизни, он тушит устремление. У него много помощников сознательных и бессознательных. Цитадель зла, хотя и лишилась главы, но все еще сильна энергия накопленных черных огней. Они распространяются по миру, раздувая черное пламя в созвучных сердцах и вредя по широкому пространству. Сердца, злу созвучащие, служат тьме. Но близки времена другие. Царству тьмы над Землею приходит сужденный конец. Всепланетному давлению тьмы на сознание тоже пробьет свой час, и тогда станет свободно сердце человеческое от ощущения давящего мрака. Радость будет звучать в пространстве, насыщая сердца, и свободно и легко вздохнет уставшее человечество. Ныне мучается и терзается оно от тягости психической атмосферы. Тяжесть будет снята, а делатели зла с планеты уйдут. Уберем всех, несоответствующих и вредящих </w:t>
      </w:r>
      <w:r w:rsidR="00743CBC">
        <w:rPr>
          <w:noProof/>
        </w:rPr>
        <w:t>н</w:t>
      </w:r>
      <w:r w:rsidR="00EB2276" w:rsidRPr="005440D4">
        <w:rPr>
          <w:noProof/>
        </w:rPr>
        <w:t>овой ступени эволюции, а прочих, недоросших, Поставим в те условия, в которые они ныне поставили людей доброй воли и светляков. Воля вредящая поставлена будет в рамки, ограничивающие ее распространение и влияние на людей. По слову Владык произойдет это изменение условий. А сейчас потерпите, родные Мои, и ждите желанного Часа. У вас будущее, которое стремительно приближается. Его не остановить, его не задержать, и никто и ничто не лишит вас того, чему надлежит быть.</w:t>
      </w:r>
    </w:p>
    <w:p w:rsidR="00E8769F" w:rsidRPr="005440D4" w:rsidRDefault="00E8769F" w:rsidP="00EB2276">
      <w:pPr>
        <w:rPr>
          <w:noProof/>
        </w:rPr>
      </w:pPr>
    </w:p>
    <w:p w:rsidR="00E8769F" w:rsidRPr="005440D4" w:rsidRDefault="00262540" w:rsidP="00EB2276">
      <w:pPr>
        <w:rPr>
          <w:noProof/>
        </w:rPr>
      </w:pPr>
      <w:r w:rsidRPr="005440D4">
        <w:rPr>
          <w:rFonts w:cs="Arial"/>
          <w:b/>
          <w:noProof/>
          <w:szCs w:val="28"/>
        </w:rPr>
        <w:t xml:space="preserve">1955 г. </w:t>
      </w:r>
      <w:r w:rsidR="00EB2276" w:rsidRPr="005440D4">
        <w:rPr>
          <w:b/>
          <w:noProof/>
        </w:rPr>
        <w:t>404. (Авг. 1).</w:t>
      </w:r>
      <w:r w:rsidR="00EB2276" w:rsidRPr="005440D4">
        <w:rPr>
          <w:noProof/>
        </w:rPr>
        <w:t xml:space="preserve"> Порадуемся условиям жизни тяжелой и трудной как возможностям дойти до назначенного. Обычный взгляд на вещи и отношение к ним надо оставить. Надо просто изменить точку зрения. Если хотите войти в сферы Высших Миров, примите тягости жизни как ступени неизбежности или же откажитесь от восхождения. Лишь очень высокий дух может выдержать испытание земным счастьем, изобилием, благополучием, богатством и славой. Соломон выдержал, Аполлоний Тианский выдержал, Эмпедокл выдержал, но не выдержали сотни и тысячи других. Надо уже на малом приучать себя быть одинаково устремленным и преданным Делу Учителя и в счастье, и в несчастье, то есть во всех условиях. Земному отдать земное, но ни в коем случае не высшее, то есть предпочесть земное высшему. Вот и будем учиться от главного не отвлекаться ничем и первое место в сознании своем уделять именно ему. Хорошо иметь вещи, но когда они занимают все внимание и заслоняют наинужнейшее, они становятся ядовитыми. Их обман, ложь и призрачность заключаются в том, что даются на время, а человек, отдавая им все сознание, полагает, что они с ним останутся навсегда. И когда приходит время их оставить, а заодно и все земное окружение, начинается трагедия духа. Привязанность к земному</w:t>
      </w:r>
      <w:r w:rsidR="000C6C5A" w:rsidRPr="005440D4">
        <w:rPr>
          <w:noProof/>
        </w:rPr>
        <w:t xml:space="preserve"> — </w:t>
      </w:r>
      <w:r w:rsidR="00EB2276" w:rsidRPr="005440D4">
        <w:rPr>
          <w:noProof/>
        </w:rPr>
        <w:t>не в земном, но в сознании, и покидая Землю, уносит оно с собою достояние свое и образы земных вещей и условий, вросших в сознание прочно и крепко. И там, в Мире свободы, несвободный дух продолжает цепляться за эти образы и формы, уже не имеющие больше основания в плотном мире и существующие лишь в его воображении. Получается худший вид самообмана и самообольщения, сущности которого не подозревает человек, в рабстве из земного перешедший в Мир Тонкий. Этим пресекаются пути духа, ибо узники духа продолжают пребывать в оковах добровольных, или в узах самовверженных. Учитель Зовет к свободе от рабства у иллюзий Майи, и не имеющий своего их легко разрушает. Не имеющий своего и ничто не считающий своим может свободно войти. Но рабу нет входа.</w:t>
      </w:r>
    </w:p>
    <w:p w:rsidR="00E8769F" w:rsidRPr="005440D4" w:rsidRDefault="00E8769F" w:rsidP="00EB2276">
      <w:pPr>
        <w:rPr>
          <w:noProof/>
        </w:rPr>
      </w:pPr>
    </w:p>
    <w:p w:rsidR="00E8769F" w:rsidRPr="005440D4" w:rsidRDefault="000F32D4" w:rsidP="00EB2276">
      <w:pPr>
        <w:rPr>
          <w:noProof/>
        </w:rPr>
      </w:pPr>
      <w:r w:rsidRPr="005440D4">
        <w:rPr>
          <w:rFonts w:cs="Arial"/>
          <w:b/>
          <w:noProof/>
          <w:szCs w:val="28"/>
        </w:rPr>
        <w:t xml:space="preserve">1955 г. </w:t>
      </w:r>
      <w:r w:rsidR="00EB2276" w:rsidRPr="005440D4">
        <w:rPr>
          <w:b/>
          <w:noProof/>
        </w:rPr>
        <w:t>405.</w:t>
      </w:r>
      <w:r w:rsidR="00EB2276" w:rsidRPr="005440D4">
        <w:rPr>
          <w:noProof/>
        </w:rPr>
        <w:t xml:space="preserve"> Пришло время, когда мысли, утверждаемые и посылаемые Нами в мир, получают свое ярое утверждение. Нарастание процесса осуществления и его убыстрение будут увеличиваться. Сознания будут принимать их в прогрессии ускорения. Одно принятое утверждение с железной неуклонностью повлечет за собой другое, еще более сильное и ускоренное. Этого явления не остановить. Огненный ритм наступающей эпохи мощно сказывается в нем. Как лавина летит с высоты, ускоряя свое движение, так и Лучи, перерождающие сознание человеческое, которое на воздействия их начинает привычно звучать. Инерция ускорения по закону действует. Этот фактор в течении совершающихся мировых событий надо учесть. И жизнь завтрашнего дня не определять по вчера. Стремительно будут нарастать события одно за другим, ибо зреют незримо под Нашими Лучами. Может ли что-либо остановить их? Нет. Нет такой силы в мире. Все: и те и другие, и эти и те</w:t>
      </w:r>
      <w:r w:rsidR="000C6C5A" w:rsidRPr="005440D4">
        <w:rPr>
          <w:noProof/>
        </w:rPr>
        <w:t xml:space="preserve"> — </w:t>
      </w:r>
      <w:r w:rsidR="00EB2276" w:rsidRPr="005440D4">
        <w:rPr>
          <w:noProof/>
        </w:rPr>
        <w:t>все будут ждать их развязки с возрастающим нетерпением, ибо время пришло. Сроки обуславливают события, и когда они, эти сроки, наступают, победно входят нужные явления в жизнь</w:t>
      </w:r>
      <w:r w:rsidR="000C6C5A" w:rsidRPr="005440D4">
        <w:rPr>
          <w:noProof/>
        </w:rPr>
        <w:t xml:space="preserve"> — </w:t>
      </w:r>
      <w:r w:rsidR="00EB2276" w:rsidRPr="005440D4">
        <w:rPr>
          <w:noProof/>
        </w:rPr>
        <w:t>потому радуйтесь вы, знающие значение сроков. Ничто явное и значительное не могло и не может наступить ранее срока. Но легко, свободно и естественно наступает самое невозможное и невероятное, но предреченное Нами, когда приходит время. А ныне время пришло. И надо исполниться ожиданием претворения в жизнь всего, предначертанного Нами. Истинно, немалому свидетелями станете. Не устоит воля отдельных людей, даже у власти стоящих, против Наших решений. Противодействующих Уберем, неиствующих Смирим, и нужных и предназначенных занять место на арене исторической жизни Выдвинем к срокам созвучным. Они уже есть, уже готовы исполнители Моих предначертаний, сознательные сотрудники Света и Эволюции, отвечающие требованиям грядущей Эпохи Огня, развертывающей все новые страницы по мере наступления сроков. Небывалому времени наступить время пришло. Победно войдет Свет в жизнь. И вы, знающие и ждущие, будьте готовы встретить утверждение его в формах земных сознательно. Я Говорю.</w:t>
      </w:r>
    </w:p>
    <w:p w:rsidR="00E8769F" w:rsidRPr="005440D4" w:rsidRDefault="00E8769F" w:rsidP="00EB2276">
      <w:pPr>
        <w:rPr>
          <w:noProof/>
        </w:rPr>
      </w:pPr>
    </w:p>
    <w:p w:rsidR="00E8769F" w:rsidRPr="005440D4" w:rsidRDefault="000F32D4" w:rsidP="00EB2276">
      <w:pPr>
        <w:rPr>
          <w:noProof/>
        </w:rPr>
      </w:pPr>
      <w:r w:rsidRPr="005440D4">
        <w:rPr>
          <w:rFonts w:cs="Arial"/>
          <w:b/>
          <w:noProof/>
          <w:szCs w:val="28"/>
        </w:rPr>
        <w:t xml:space="preserve">1955 г. </w:t>
      </w:r>
      <w:r w:rsidR="00EB2276" w:rsidRPr="005440D4">
        <w:rPr>
          <w:b/>
          <w:noProof/>
        </w:rPr>
        <w:t>406. (Авг. 2).</w:t>
      </w:r>
      <w:r w:rsidR="00EB2276" w:rsidRPr="005440D4">
        <w:rPr>
          <w:noProof/>
        </w:rPr>
        <w:t xml:space="preserve"> Сознание имеет склонность двигаться по старым колеям мысли. Это подход обычный. Мы Утверждаем необычность. Потому прорытие в пространстве новых каналов мысли будет правильным пониманием эволюции. Эволюция мысли есть завоевание неизвестного. Довольствоваться тем, что уже известно, и дальше не сметь устремлять мысль будет ошибкой. Не следует пугаться неизвестного. Оно может быть изучаемо и исследуемо, если упорная и острая мысль устремляется в его сферы. Возьмем вопрос о сношении с Дальними Мирами</w:t>
      </w:r>
      <w:r w:rsidR="000C6C5A" w:rsidRPr="005440D4">
        <w:rPr>
          <w:noProof/>
        </w:rPr>
        <w:t xml:space="preserve"> — </w:t>
      </w:r>
      <w:r w:rsidR="00EB2276" w:rsidRPr="005440D4">
        <w:rPr>
          <w:noProof/>
        </w:rPr>
        <w:t>область новую, малодоступную и малоисследованную человечеством. Для Нас она доступна, и Нами многое уже сделано в этом направлении. И Наша задача</w:t>
      </w:r>
      <w:r w:rsidR="000C6C5A" w:rsidRPr="005440D4">
        <w:rPr>
          <w:noProof/>
        </w:rPr>
        <w:t xml:space="preserve"> — </w:t>
      </w:r>
      <w:r w:rsidR="00EB2276" w:rsidRPr="005440D4">
        <w:rPr>
          <w:noProof/>
        </w:rPr>
        <w:t>передать в руки людей достигнутые Нами возможности. Но нужно, чтобы и они помогли и пошли Нам навстречу, отбросив все отрицания и предпосылки о невозможности дальних сношений. Для мысли и мыслью возможно все, следовательно, решение вопроса надо искать в сфере проявления мысли. Ни на междупланетных кораблях, ни даже в теле астральном Дальних Миров не достичь. Но в теле ментальном, в теле мысли и мыслью</w:t>
      </w:r>
      <w:r w:rsidR="000C6C5A" w:rsidRPr="005440D4">
        <w:rPr>
          <w:noProof/>
        </w:rPr>
        <w:t xml:space="preserve"> — </w:t>
      </w:r>
      <w:r w:rsidR="00EB2276" w:rsidRPr="005440D4">
        <w:rPr>
          <w:noProof/>
        </w:rPr>
        <w:t>возможно. Думая о предмете близком или далеком, мы тотчас же устанавливаем с ним магнитную связь, то есть соединяемся с ним психически. По этому каналу соединения идут вибрации мысли от предмета к сознанию и от сознания к предмету, или объекту мысли, будь это вещь, или живое существо, или растение. Эту магнитную связь можно усиливать, доведя ее до степени видимости, слышимости и ощущаемости. Думая так о далеком друге, можно почувствовать состояние его духа и уловить подробности его окружения: слова, мысли, обстановку и так далее. Часто мы чуем настроения близких людей, хотя, быть может, они далеко. Мы многое чуем и многое знаем психически, не отдавая себе в этом отчета. Надо внести сознательность в эту область и, обнаружив дремлющие способности свои и обострив их наблюдательностью и чуткостью, делать попытки уже далекие, уже устремления в области неизвестные. Дальние Миры существуют на плане физическом. Они находятся на расстояниях огромных. Для мысли нет расстояний. Для того чтобы ей долететь до предмета в другой комнате и до, скажем, Венеры, требуется одинаковое время. Разница лишь в том, что сосредоточиться на знакомом предмете легко, на далекой звезде трудно. Но Фламмарион сосредоточивался и потому знал много больше других. Он мысленно жил в Мирах Дальних и среди них. Итак, для мысли доступно все. Мысль отделяется от сознания и летит к объекту, на котором сосредоточивается. Это первый шаг. Второй более труден. Сознание вместе с мыслью, или сознание в мысли устремляется в пространство и достигает объекта устремления. Ментальное тело вместе с сознанием может оставить физическое и приносить дальние впечатления. Легче получать их во время сна. Иначе требуется полное сознательное овладение всеми тремя оболочками и умение сознательно действовать в каждой из них на соответствующих планах. К этому Готовим учеников, и некоторые из них уже многое могут. Важно понять, что это возможно, что успеху должна быть предпослана мысль. Первыми шагами в этом направлении будет глубокое сосредоточенное устремление мысли в избранном направлении и попытка удержать в сознании полученные впечатления и мысли. Пусть мысль устремляется к Дальним Мирам, и отклик и звуки далекой пространственной жизни будут прилетать к вам. Это возможно. Это достижимо, и двинуться сознательно в этом новом и неизвестном направлении можно начать. Учитель ручательство Дает тому, что устремление в области неизвестного явные следствия и результаты приносит.</w:t>
      </w:r>
    </w:p>
    <w:p w:rsidR="00E8769F" w:rsidRPr="005440D4" w:rsidRDefault="00E8769F" w:rsidP="00EB2276">
      <w:pPr>
        <w:rPr>
          <w:noProof/>
        </w:rPr>
      </w:pPr>
    </w:p>
    <w:p w:rsidR="00E8769F" w:rsidRPr="005440D4" w:rsidRDefault="000F32D4" w:rsidP="00EB2276">
      <w:pPr>
        <w:rPr>
          <w:noProof/>
        </w:rPr>
      </w:pPr>
      <w:r w:rsidRPr="005440D4">
        <w:rPr>
          <w:rFonts w:cs="Arial"/>
          <w:b/>
          <w:noProof/>
          <w:szCs w:val="28"/>
        </w:rPr>
        <w:t xml:space="preserve">1955 г. </w:t>
      </w:r>
      <w:r w:rsidR="00EB2276" w:rsidRPr="005440D4">
        <w:rPr>
          <w:b/>
          <w:noProof/>
        </w:rPr>
        <w:t>407.</w:t>
      </w:r>
      <w:r w:rsidR="00EB2276" w:rsidRPr="005440D4">
        <w:rPr>
          <w:noProof/>
        </w:rPr>
        <w:t xml:space="preserve"> Откажитесь от жалкого жребия быть рабом своих собственных порождений. Смелый находится во власти своих смелых мыслей, трус</w:t>
      </w:r>
      <w:r w:rsidR="000C6C5A" w:rsidRPr="005440D4">
        <w:rPr>
          <w:noProof/>
        </w:rPr>
        <w:t xml:space="preserve"> — </w:t>
      </w:r>
      <w:r w:rsidR="00EB2276" w:rsidRPr="005440D4">
        <w:rPr>
          <w:noProof/>
        </w:rPr>
        <w:t>трусливых, оптимист</w:t>
      </w:r>
      <w:r w:rsidR="000C6C5A" w:rsidRPr="005440D4">
        <w:rPr>
          <w:noProof/>
        </w:rPr>
        <w:t xml:space="preserve"> — </w:t>
      </w:r>
      <w:r w:rsidR="00EB2276" w:rsidRPr="005440D4">
        <w:rPr>
          <w:noProof/>
        </w:rPr>
        <w:t>радостных, человек унылый</w:t>
      </w:r>
      <w:r w:rsidR="000C6C5A" w:rsidRPr="005440D4">
        <w:rPr>
          <w:noProof/>
        </w:rPr>
        <w:t xml:space="preserve"> — </w:t>
      </w:r>
      <w:r w:rsidR="00EB2276" w:rsidRPr="005440D4">
        <w:rPr>
          <w:noProof/>
        </w:rPr>
        <w:t>унылых. Каждого ведет мысль, и над каждым властвуют его собственные мысли. Но ведь мысль порождает он сам, но ведь силу мысли и власть мысли человек над собою дает ей сам. И творец и породитель мысли становится подчиненным своему порождению. И так как рожденная мысль приобретает над сознанием силу воздействия явного, то, следовательно, все дело в том, какие мысли рождать и тем самым давать им власть над собою. Первая ступень освобождения от власти нежелательных и вредных мыслей будет заключаться в том, чтобы установить строгий контроль при их выборе, при самом зарождении мысли, которое находится в воле человека. Волею мысль порождается. Надо лишь не упустить момента и не допустить рождения отрицательных мыслей. Вторым шагом к овладению мыслью будет утверждение способности выбрасывать из сознания уже возникшие в нем вредные мысли, если момент их зарождения был упущен или если мысль пришла извне случайно или послана с целью худого воздействия. Мысль подчиняется воле. Волею любой мыслью можно управить, как бы сильна она ни была, если воля достаточно крепка. Потому не должен страшиться человек ни своих, ни чужих порождений, ибо верховная власть над мыслью принадлежит ему. Эту власть, если она осознана, он может всегда приложить, надо лишь, чтобы воля, этого хотящая, была сильнее воли, мысль породившей. Огонь воли вкладывается сознанием в мысль по силе сознания и воли. Но мысль со вложенной в нее частицей кристаллизованной воли и отпущенная сознанием, является существом определенного потенциала, увеличить который она не может так быстро, а главное, сознательно и по приказу воли, как это может сделать человек. Сознание каждой данной мысли и сознание человека</w:t>
      </w:r>
      <w:r w:rsidR="000C6C5A" w:rsidRPr="005440D4">
        <w:rPr>
          <w:noProof/>
        </w:rPr>
        <w:t xml:space="preserve"> — </w:t>
      </w:r>
      <w:r w:rsidR="00EB2276" w:rsidRPr="005440D4">
        <w:rPr>
          <w:noProof/>
        </w:rPr>
        <w:t>явления разного порядка, причем сознание человека может напрягать свой огненный потенциал беспредельно, в то время как самостоятельный рост выпущенной в пространство мысли ограничен известными условиями. Правда, мысли в пространстве растут по своему направлению, в то время как сознание человека может напрягать огонь воли и изменять характер и сущность мыслей по своему желанию и сознательно превысить силу любой встречной чужой или своей прежней собственной мысли. В этом</w:t>
      </w:r>
      <w:r w:rsidR="000C6C5A" w:rsidRPr="005440D4">
        <w:rPr>
          <w:noProof/>
        </w:rPr>
        <w:t xml:space="preserve"> — </w:t>
      </w:r>
      <w:r w:rsidR="00EB2276" w:rsidRPr="005440D4">
        <w:rPr>
          <w:noProof/>
        </w:rPr>
        <w:t>примат духа, его верховная и суверенная власть над всякою плотию, а также и над плотью, или материей мысли. Осознание верховной и окончательной власти своей над мыслью и мысленным Миром человек должен осознать, прежде чем он почувствует возможность ее реализовать. Именно надо понять формулу «могу и хочу» или «хочу, значит, могу». Скряга собирает сокровища, и сам становится их безвольным рабом. Мудрый собирает сокровища мыслей и духа, становясь их владыкой и хозяином. В этом вся разница. Но и в том, и в другом случае власть над собою и свою власть человек утверждает сам. Утвердить свою власть и отдать власть над собою можно лишь с соизволения, осознанного или неосознанного, своей собственной воли. К пробуждению мощи и могущества собственной воли своей, к утверждению ее безграничного огненного потенциала Призывает Владыка, ибо Служение Свету без этого утверждения невозможно. Тот, кто находится под властью каких бы то ни было мыслей: своих или чужих, плохих или хороших, господства над мыслью не имеет и является скрытым или явным рабом. Быть рабом плохой или хорошей мысли так же недостойно, как быть рабом хорошего или плохого человека. Ибо рабство есть рабство, держится ли оно цепями из роз или железа.</w:t>
      </w:r>
      <w:r w:rsidRPr="005440D4">
        <w:rPr>
          <w:noProof/>
        </w:rPr>
        <w:t xml:space="preserve"> </w:t>
      </w:r>
      <w:r w:rsidR="00EB2276" w:rsidRPr="005440D4">
        <w:rPr>
          <w:noProof/>
        </w:rPr>
        <w:t>Учитель к свободе Зовет, к свободе от всякого рабства, своего, или чужого, и чьего бы то ни было. И необходимейшим шагом к утверждению этой свободы будет власть над мыслью. Указую на срочную необходимость осознания этой ступени. И Повторяю: Мне не нужно рабов.</w:t>
      </w:r>
    </w:p>
    <w:p w:rsidR="00E8769F" w:rsidRPr="005440D4" w:rsidRDefault="00E8769F" w:rsidP="00EB2276">
      <w:pPr>
        <w:rPr>
          <w:noProof/>
        </w:rPr>
      </w:pPr>
    </w:p>
    <w:p w:rsidR="00E8769F" w:rsidRPr="005440D4" w:rsidRDefault="000F32D4" w:rsidP="00EB2276">
      <w:pPr>
        <w:rPr>
          <w:noProof/>
        </w:rPr>
      </w:pPr>
      <w:r w:rsidRPr="005440D4">
        <w:rPr>
          <w:rFonts w:cs="Arial"/>
          <w:b/>
          <w:noProof/>
          <w:szCs w:val="28"/>
        </w:rPr>
        <w:t xml:space="preserve">1955 г. </w:t>
      </w:r>
      <w:r w:rsidR="00EB2276" w:rsidRPr="005440D4">
        <w:rPr>
          <w:b/>
          <w:noProof/>
        </w:rPr>
        <w:t>408. (Авг. 3).</w:t>
      </w:r>
      <w:r w:rsidR="00EB2276" w:rsidRPr="005440D4">
        <w:rPr>
          <w:noProof/>
        </w:rPr>
        <w:t xml:space="preserve"> Хорошо иногда мыслью от жизни земной оторваться и мысленно побыть в сферах надземных, ведь в них придется пребыть после освобождения духа от тела. Хорошо ясно представить себе условия иного существования и понять законы, ими управляющие. Сознание должно приучить себя к этим условиям в духе, чтобы не устрашиться и не поразиться неожиданностями и своеобразием жизни внеплотной. Там человек так же, как и на Земле, живет в теле, но в теле тонком, которое очень похоже на физическое в своем выражении, но оно менее плотно, необычайно подвижно и легко. Так же, как и физическое тело, оно приводится в движение мыслью и приказом воли, но делается это с гораздо большей легкостью. Достаточно мысли малейшей, чтобы оно, подобно птице, устремилось в желаемом направлении. Говорю о людях, ничем не связавших и не отяготивших себя на Земле, ибо сознания, нарушившие законы жизни, могут пребывать в каменной неподвижности, еще более горшей, нежели земная, ибо оно угнездилось в их сознании. Но там все двигается мыслью, и сознание, не допускающее там жизни и движения, тем самым обрекает себя на неподвижность. Следовательно, возможности заключаются в сознании и его накоплениях, то есть в знании, приобретенном на Земле. Свобода или связанность сознания, полеты или неподвижность, или движение, подобное черепахе, зависят от признания человеком своих возможностей. Если там все движет мысль, значит, там все зависит от мысли. Мысль может быть скована незнанием и невежеством, которые лишают человека даже свободы передвижения. Человек, на Земле думавший всегда лишь о Земле и по-земному, точно так же будет думать и поступать там, и притом во всем. Вот от этого-то ограниченного и пригодного на Земле мышления и следует освободиться, чтобы крылья духа не были связаны, ибо, что свяжете на Земле, будет связано и на небесах, то есть в Мире Надземном, Мире Тонком, где живет человек после смерти тела. Освобождение куется на Земле размышлением о Мире Надземном и стремлением постичь его законы. И на Земле, и там все творится мыслью. Но на Земле претворение мысли, или плана в жизнь требует подчас невероятных усилий, или напряжения, как, например, озеленение пустыни или отепление Севера; но в Мире Надземном мысль, отлитая в четкие законченные формы, в них и получает свое конкретное выражение и существует там в ярких красочных образах, не нуждаясь в физических усилиях и труде, как это имеет место на Земле. На Земле это лишь первичная стадия творчества, там же</w:t>
      </w:r>
      <w:r w:rsidR="000C6C5A" w:rsidRPr="005440D4">
        <w:rPr>
          <w:noProof/>
        </w:rPr>
        <w:t xml:space="preserve"> — </w:t>
      </w:r>
      <w:r w:rsidR="00EB2276" w:rsidRPr="005440D4">
        <w:rPr>
          <w:noProof/>
        </w:rPr>
        <w:t>конечная. В этом</w:t>
      </w:r>
      <w:r w:rsidR="000C6C5A" w:rsidRPr="005440D4">
        <w:rPr>
          <w:noProof/>
        </w:rPr>
        <w:t xml:space="preserve"> — </w:t>
      </w:r>
      <w:r w:rsidR="00EB2276" w:rsidRPr="005440D4">
        <w:rPr>
          <w:noProof/>
        </w:rPr>
        <w:t>разница. Все продукты творческого воображения приобретают там реальные формы, видимые глазу и заменяющие человеку то, что он видел и ощущал на Земле. С утратой физического мира мир тот приобретает для человека единственную реальность, в которой он и существует точно так же, как это происходит с ним в мире земном, когда он забывает о своих надземных прошлых существованиях. Итак, Миром действительности становится для человека только Мир Тонкий со всем своеобразием своих форм и выражения. Этот мир надо знать и надо изучать еще здесь, на Земле, чтобы прийти в него подготовленным. «Надо готовиться к смерти»,</w:t>
      </w:r>
      <w:r w:rsidR="000C6C5A" w:rsidRPr="005440D4">
        <w:rPr>
          <w:noProof/>
        </w:rPr>
        <w:t xml:space="preserve"> — </w:t>
      </w:r>
      <w:r w:rsidR="00EB2276" w:rsidRPr="005440D4">
        <w:rPr>
          <w:noProof/>
        </w:rPr>
        <w:t>гласит старая формула людского недомыслия. «Надо готовиться к жизни,</w:t>
      </w:r>
      <w:r w:rsidR="000C6C5A" w:rsidRPr="005440D4">
        <w:rPr>
          <w:noProof/>
        </w:rPr>
        <w:t xml:space="preserve"> — </w:t>
      </w:r>
      <w:r w:rsidR="00EB2276" w:rsidRPr="005440D4">
        <w:rPr>
          <w:noProof/>
        </w:rPr>
        <w:t>Говорим Мы,</w:t>
      </w:r>
      <w:r w:rsidR="000C6C5A" w:rsidRPr="005440D4">
        <w:rPr>
          <w:noProof/>
        </w:rPr>
        <w:t xml:space="preserve"> — </w:t>
      </w:r>
      <w:r w:rsidR="00EB2276" w:rsidRPr="005440D4">
        <w:rPr>
          <w:noProof/>
        </w:rPr>
        <w:t>к жизни после завершения цикла жизни земной, ибо жизнь, но не смерть назначена человеку». Уходя туда с мыслью о смерти, поистине, умирает человек для жизни в том мире, ибо мыслью обуславливается в Надземном жизнь или смерть сознания. Это надо понять прежде всего. Двигателем является Агни, накопленный при жизни на Земле. Без Агни мысль будет бессильной. Люди, расточившие его на Земле, обрекают себя на тусклое существование в потемках духа. Значит, признать бессмертие еще недостаточно, надо еще и накопить таланты, данные при рождении, то есть приумножить Агни, сокровище свое, психическую, или огненную, энергию, находящуюся в распоряжении каждого человека. Трудно там расточителям. И, наконец, надо иметь хоть какую-то связь с Иерархией Света, чтобы не оказаться там соломинкой в море, когда не за что ухватиться. Там существуют мощные течения и водовороты, которые могут далеко унести не утвердившееся на Иерархии сознание, которое будет яро ощущать свою полную беспомощность благодаря новизне условий. Вот то наималейшее, что надо знать человеку перед великим переходом в Неизвестное.</w:t>
      </w:r>
    </w:p>
    <w:p w:rsidR="00E8769F" w:rsidRPr="005440D4" w:rsidRDefault="00E8769F" w:rsidP="00EB2276">
      <w:pPr>
        <w:rPr>
          <w:noProof/>
        </w:rPr>
      </w:pPr>
    </w:p>
    <w:p w:rsidR="00E8769F" w:rsidRPr="005440D4" w:rsidRDefault="00E83BB2" w:rsidP="00EB2276">
      <w:pPr>
        <w:rPr>
          <w:noProof/>
        </w:rPr>
      </w:pPr>
      <w:r w:rsidRPr="005440D4">
        <w:rPr>
          <w:rFonts w:cs="Arial"/>
          <w:b/>
          <w:noProof/>
          <w:szCs w:val="28"/>
        </w:rPr>
        <w:t xml:space="preserve">1955 г. </w:t>
      </w:r>
      <w:r w:rsidR="00EB2276" w:rsidRPr="005440D4">
        <w:rPr>
          <w:b/>
          <w:noProof/>
        </w:rPr>
        <w:t>409.</w:t>
      </w:r>
      <w:r w:rsidR="00EB2276" w:rsidRPr="005440D4">
        <w:rPr>
          <w:noProof/>
        </w:rPr>
        <w:t xml:space="preserve"> (Со сна). Пусть лучше в Свете Моем пребудет.</w:t>
      </w:r>
    </w:p>
    <w:p w:rsidR="00E8769F" w:rsidRPr="005440D4" w:rsidRDefault="00EB2276" w:rsidP="00EB2276">
      <w:pPr>
        <w:rPr>
          <w:noProof/>
        </w:rPr>
      </w:pPr>
      <w:r w:rsidRPr="005440D4">
        <w:rPr>
          <w:noProof/>
        </w:rPr>
        <w:t>А Я Говорю: «Карме-судьбе не противьтесь». Карму сломать нельзя. Изменить можно, и легко, но духом и в духе. Ее плотное выражение останется, но отношение к ней в духе может настолько измениться, что даже тяжкая карма утеряет горечь свою и власть над сознанием. Карма властна на соответствующих плоскостях, но есть сферы, где действие ее прекращается. Плотная карма, тонкая карма и карма ментальная различны. Гениальный математик, кармически вошедший в свое наследство, может иметь незавидную карму земную, и ученик высокой ступени</w:t>
      </w:r>
      <w:r w:rsidR="000C6C5A" w:rsidRPr="005440D4">
        <w:rPr>
          <w:noProof/>
        </w:rPr>
        <w:t xml:space="preserve"> — </w:t>
      </w:r>
      <w:r w:rsidRPr="005440D4">
        <w:rPr>
          <w:noProof/>
        </w:rPr>
        <w:t>быть отягченным обстоятельствами необычайно. Но следует помнить, что нагнетение, допущенное Высшими Силами, никогда не проходит без пользы. Каждое приносит свои благие плоды. И тяжкая карма земная сияющую высшую карму ткет духу</w:t>
      </w:r>
      <w:r w:rsidR="000C6C5A" w:rsidRPr="005440D4">
        <w:rPr>
          <w:noProof/>
        </w:rPr>
        <w:t xml:space="preserve"> — </w:t>
      </w:r>
      <w:r w:rsidRPr="005440D4">
        <w:rPr>
          <w:noProof/>
        </w:rPr>
        <w:t>победителю ее. Победитель кармы</w:t>
      </w:r>
      <w:r w:rsidR="000C6C5A" w:rsidRPr="005440D4">
        <w:rPr>
          <w:noProof/>
        </w:rPr>
        <w:t xml:space="preserve"> — </w:t>
      </w:r>
      <w:r w:rsidRPr="005440D4">
        <w:rPr>
          <w:noProof/>
        </w:rPr>
        <w:t>впервые дается это название Мною. Да! Да! Да! Можно стать победителем кармы. Победитель кармы</w:t>
      </w:r>
      <w:r w:rsidR="000C6C5A" w:rsidRPr="005440D4">
        <w:rPr>
          <w:noProof/>
        </w:rPr>
        <w:t xml:space="preserve"> — </w:t>
      </w:r>
      <w:r w:rsidRPr="005440D4">
        <w:rPr>
          <w:noProof/>
        </w:rPr>
        <w:t>это, прежде всего, дух, не согнувшийся под ее ударами и победивший ее в духе. Нельзя победить кармы в теле, если человек родился, положим, хромым или некрасивым, но в духе воздействие ее можно нейтрализовать.</w:t>
      </w:r>
      <w:r w:rsidR="00E83BB2" w:rsidRPr="005440D4">
        <w:rPr>
          <w:noProof/>
        </w:rPr>
        <w:t xml:space="preserve"> </w:t>
      </w:r>
      <w:r w:rsidRPr="005440D4">
        <w:rPr>
          <w:noProof/>
        </w:rPr>
        <w:t>Потому решение кармических проблем надо искать в духе. Свобода от кармы лишь в духе. И эта свобода, однажды завоеванная, становится кармою человека. Можно заметить, как связь Учителя с учеником продолжается поверх плотной кармы, которая используется Учителем наиполезнейшим образом. Потому Говорю: «Лучше, глубже, сознательнее в Свете Моем пребудьте, ибо при этом условии все Могу обратить на пользу». Со Мною не страшна и карма, ибо Учу ее побеждать. Путь восхождения духа зовется путем победы, ибо состоит в постоянном преодолении чего-то и овладении чем-то, то есть победы над теми или иными условиями или явлениями жизни различного порядка. Победителю одной ступени дается следующая, следующей</w:t>
      </w:r>
      <w:r w:rsidR="000C6C5A" w:rsidRPr="005440D4">
        <w:rPr>
          <w:noProof/>
        </w:rPr>
        <w:t xml:space="preserve"> — </w:t>
      </w:r>
      <w:r w:rsidRPr="005440D4">
        <w:rPr>
          <w:noProof/>
        </w:rPr>
        <w:t>новая, и так без конца, ибо эволюция сознания беспредельна. Потому и Называем идущего Архата победителем жизни и победителем кармы. В духе победность утратить нельзя. Состояние духа всегда и при всяких условиях должно быть победительным, ибо нет силы в мире, которая может сломить дух, сужденный победе. Знайте и помните: Я Победил мир.</w:t>
      </w:r>
    </w:p>
    <w:p w:rsidR="00E8769F" w:rsidRPr="005440D4" w:rsidRDefault="00E8769F" w:rsidP="00EB2276">
      <w:pPr>
        <w:rPr>
          <w:noProof/>
        </w:rPr>
      </w:pPr>
    </w:p>
    <w:p w:rsidR="00E8769F" w:rsidRPr="005440D4" w:rsidRDefault="00CB5CC9" w:rsidP="00EB2276">
      <w:pPr>
        <w:rPr>
          <w:noProof/>
        </w:rPr>
      </w:pPr>
      <w:r w:rsidRPr="005440D4">
        <w:rPr>
          <w:rFonts w:cs="Arial"/>
          <w:b/>
          <w:noProof/>
          <w:szCs w:val="28"/>
        </w:rPr>
        <w:t xml:space="preserve">1955 г. </w:t>
      </w:r>
      <w:r w:rsidR="00EB2276" w:rsidRPr="005440D4">
        <w:rPr>
          <w:b/>
          <w:noProof/>
        </w:rPr>
        <w:t>410. (Авг. 4).</w:t>
      </w:r>
      <w:r w:rsidR="00EB2276" w:rsidRPr="005440D4">
        <w:rPr>
          <w:noProof/>
        </w:rPr>
        <w:t xml:space="preserve"> Сын Мой, будем считать, что в процессе твоего роста достигнуто самое главное, а именно: осознано значение Учителя как Краеугольного Камня, положенного в основание фундамента храма духа. Век Кали Юги был веком ярого утверждения земных притяжений и явлений земных, ныне наступает эпоха возвышения духа, и духовное получит перевес над физическим и плотным. Агентом утверждения мира духа будет огонь. К его осознанию придет человечество, и будет утверждено царство его как основа бытия человеческого. Потому Новая Эпоха духа называется Огненной. К осознанию огненной сущности Вселенной надо подойти широко, ибо огонь есть двигатель жизни и сама жизнь. Жизнь материи, жизнь растительного и животного мира проявляется в движении. В основании каждого движения лежит огонь в той или иной форме. Огне-Вселенная, то есть Космос, взятый в его огненном аспекте, и представляет собою Мир Огненный, завершающий собою физический мир, видимый глазу. Конечно, огонь биполярен. Закон полюсности и магнитных взаимопритяжений так же мощно действует в Мире огня, как и в мире плотном, ибо мир плотный и Мир Огненный лишь грани единого Космоса. Но формы физические временны и неустойчивы, в то время как огненные формы стабильны. Самое высокое, самое невидимое, самое неуловимое наиболее прочно, длительно и устойчиво. Растение может погибнуть и сменить тысячи форм, но огненная сущность зерна переживает время. Потому, когда Говорим о зерне духа, Имеем в виду нечто, неуничтожаемое временем и смерти не подлежащее. Это деление на плотное, временное, и огненное, вечное, надо понять. Огонь лежит в основании временных форм и явлений, но как сила, как энергия, дающая им жизнь. Жизнь проявленная и есть огонь, проявляющийся через плотные формы. Всякое движение в материи огнем вызывается. Элементы земли, воды и воздуха существуют, но их двигательной силой является огонь. И вода, и земля с огнем связаны тесно, ибо кремень дает искры, а натрий, соединяясь с водой</w:t>
      </w:r>
      <w:r w:rsidR="000C6C5A" w:rsidRPr="005440D4">
        <w:rPr>
          <w:noProof/>
        </w:rPr>
        <w:t xml:space="preserve"> — </w:t>
      </w:r>
      <w:r w:rsidR="00EB2276" w:rsidRPr="005440D4">
        <w:rPr>
          <w:noProof/>
        </w:rPr>
        <w:t>пламя. Но даже и эти примеры уже излишни, так как строение атома огненно, будь это атом водорода или кислорода, из которых состоит молекула воды. Важно понять огненную основу материи, и тогда огненный аспект Космоса, а вместе с ним и планеты, станет логически неизбежным представлением сущности проявленного мира. Человек, будучи существом огненным, может в организме своем аккумулировать этот огонь и, накопив его достаточное количество, пользоваться этой силой для управления подчиненными ей низшими элементами земли, воды и воздуха. В древних легендах говорится о повелителе вод, повелителе духов земли и воздуха, то есть о повелителе стихий, и приводятся примеры укрощения ветра, бури, землетрясений, то есть подземного огня. Огненной силой своей, огнем, в себе аккумулированным, психической энергией накопленной, может творить человек эти явления. Это не чудеса, но лишь умение применять свои силы и знания. Чудес нет. Есть лишь то, что человек знает и чего не знает. Многое уже знает человечество, узнает еще больше. Легенды есть выражение достоверного знания, когда-то ведомого людям, но ныне забытого. Электричество, небесный огонь, некогда находившийся в распоряжении бога-громовержца, ныне низведен на Землю и служит человеку, благодаря стройкам огромных гидро- и электростанций. Христос Хотел низвести огонь на Землю, ныне частично желание Его осуществляется. Но самым мощным аккумулятором небесного, или, вернее сказать, пространственного огня, самой мощной ходящей энергостанцией является человек. И Наша задача</w:t>
      </w:r>
      <w:r w:rsidR="000C6C5A" w:rsidRPr="005440D4">
        <w:rPr>
          <w:noProof/>
        </w:rPr>
        <w:t xml:space="preserve"> — </w:t>
      </w:r>
      <w:r w:rsidR="00EB2276" w:rsidRPr="005440D4">
        <w:rPr>
          <w:noProof/>
        </w:rPr>
        <w:t>привести его к осознанию своих возможностей и своей мощи. Даже электрический скат знает, как аккумулировать энергию огненную. Значит, для живого организма это вполне возможно. И волосы трещат под гребенкой, и искры сыплются из глаз, и искры вспыхивают при касании рукой, когда заряд электричества высок в теле</w:t>
      </w:r>
      <w:r w:rsidR="000C6C5A" w:rsidRPr="005440D4">
        <w:rPr>
          <w:noProof/>
        </w:rPr>
        <w:t xml:space="preserve"> — </w:t>
      </w:r>
      <w:r w:rsidR="00EB2276" w:rsidRPr="005440D4">
        <w:rPr>
          <w:noProof/>
        </w:rPr>
        <w:t>словом, все указывает на связь организма с пространственным огнем. Мы Указуем, как огненную силу можно в себе накопить, как увеличить огненный потенциал человека, как стать существом, сознательно пользующимся психической огненной энергией, являющейся ценнейшим достоянием человека. Собирателем сокровища Называем того, кто делает это сознательно. Можно, можно накапливать эту энергию ценную. Большинство расточает ее. Она растет от осознания, от применения, от постоянного упражнения ее в действии. Основа ее силы</w:t>
      </w:r>
      <w:r w:rsidR="000C6C5A" w:rsidRPr="005440D4">
        <w:rPr>
          <w:noProof/>
        </w:rPr>
        <w:t xml:space="preserve"> — </w:t>
      </w:r>
      <w:r w:rsidR="00EB2276" w:rsidRPr="005440D4">
        <w:rPr>
          <w:noProof/>
        </w:rPr>
        <w:t>собранность, но не разбросанность. Собранность, сдержанность, владение собой, контроль над собою, своими действиями, чувствами, мыслями будет первыми шагами по пути овладения этой чудесной энергией. В должное время Учитель Укажет, как эту мощь возрастить. Одно можно сказать: путь познавания Учения Жизни и применения его на практике есть в то же время путь нарастания огненной мощи в человеке.</w:t>
      </w:r>
    </w:p>
    <w:p w:rsidR="00E8769F" w:rsidRPr="005440D4" w:rsidRDefault="00E8769F" w:rsidP="00EB2276">
      <w:pPr>
        <w:rPr>
          <w:noProof/>
        </w:rPr>
      </w:pPr>
    </w:p>
    <w:p w:rsidR="00E8769F" w:rsidRPr="005440D4" w:rsidRDefault="00E17215" w:rsidP="00EB2276">
      <w:pPr>
        <w:rPr>
          <w:noProof/>
        </w:rPr>
      </w:pPr>
      <w:r w:rsidRPr="005440D4">
        <w:rPr>
          <w:rFonts w:cs="Arial"/>
          <w:b/>
          <w:noProof/>
          <w:szCs w:val="28"/>
        </w:rPr>
        <w:t xml:space="preserve">1955 г. </w:t>
      </w:r>
      <w:r w:rsidR="00EB2276" w:rsidRPr="005440D4">
        <w:rPr>
          <w:b/>
          <w:noProof/>
        </w:rPr>
        <w:t>411.</w:t>
      </w:r>
      <w:r w:rsidR="00EB2276" w:rsidRPr="005440D4">
        <w:rPr>
          <w:noProof/>
        </w:rPr>
        <w:t xml:space="preserve"> Друзья, если Учение Мое не стало для вас основанием жизни, значит, сущность его остается непонятой. Поймите, без Учения нельзя. Как иначе понять жизнь и ее назначение! Как иначе осмыслить существование человека на планете. Далеки измышления человеческие от истинного понимания жизни. Как может мириться сознание с вечными муками ада за краткую земную жизнь или с тем, что со смертью тела для человека кончается все? Много ложных учений и много ложных концепций придумали люди. И все же во многом можно найти частицы блага и истины. Лишь изуверства и отрицание Отвергаются Нами как нечто безусловно вредное. Во всем хорошем, даже ограниченном, будем искать хорошее и отбрасывать зло. Но только полнота Учения Жизни может удовлетворить сознание, ибо оно охватывает все, и все хорошее, что есть у людей в излюбленных ими доктринах. Ложь остается ложью, Истина</w:t>
      </w:r>
      <w:r w:rsidR="000C6C5A" w:rsidRPr="005440D4">
        <w:rPr>
          <w:noProof/>
        </w:rPr>
        <w:t xml:space="preserve"> — </w:t>
      </w:r>
      <w:r w:rsidR="00EB2276" w:rsidRPr="005440D4">
        <w:rPr>
          <w:noProof/>
        </w:rPr>
        <w:t>Истиной, потому исказителей Великих Учений не Считаем глашатаями Истины. Пришло время пересмотреть философско-религиозный багаж человечества и все ложное и все искажения изъять. На помощь должна быть призвана наука, строгая, честная и нелицеприятная. Доказательства Истины и лжи найдутся. Одно от другого придется отделить. Нельзя уже более питать выросшее сознание бездоказательными сказками или непонятными символами, ключи от которых утеряны. Придется кому-то сознаться в собственном невежестве и незнании Основ. Многое придется очистить, и тогда первоосновы прежних Великих Учений снова засверкают красотою Космической Истины, ибо будут освобождены от мусора человеческих нагромождений и измышлений. Лучшие и знающие должны будут приступить к этой неотложной задаче, иначе это может грозить новыми запрудами. Кому-то придется от чего-то отказаться и сдать позиции своей непогрешимости и непризнания вековых заблуждений. Идет время очищения всепланетного, когда плевелы, посеянные хозяином Земли в самом сердце духовных центров, будут изъяты. Ложь и мракобесие в Новый Мир не войдут.</w:t>
      </w:r>
    </w:p>
    <w:p w:rsidR="00E8769F" w:rsidRPr="005440D4" w:rsidRDefault="00E8769F" w:rsidP="00EB2276">
      <w:pPr>
        <w:rPr>
          <w:noProof/>
        </w:rPr>
      </w:pPr>
    </w:p>
    <w:p w:rsidR="00EB2276" w:rsidRPr="005440D4" w:rsidRDefault="00E17215" w:rsidP="00EB2276">
      <w:pPr>
        <w:rPr>
          <w:noProof/>
        </w:rPr>
      </w:pPr>
      <w:r w:rsidRPr="005440D4">
        <w:rPr>
          <w:rFonts w:cs="Arial"/>
          <w:b/>
          <w:noProof/>
          <w:szCs w:val="28"/>
        </w:rPr>
        <w:t xml:space="preserve">1955 г. </w:t>
      </w:r>
      <w:r w:rsidR="00EB2276" w:rsidRPr="005440D4">
        <w:rPr>
          <w:b/>
          <w:noProof/>
        </w:rPr>
        <w:t>412. (Авг. 5).</w:t>
      </w:r>
      <w:r w:rsidR="00EB2276" w:rsidRPr="005440D4">
        <w:rPr>
          <w:noProof/>
        </w:rPr>
        <w:t xml:space="preserve"> Необычность мыслей и впечатлений сопровождает устремление в неизвестность, и задачей становится необычное сделать обычным. Погружение в свитки Акаши или в будущее не может сопровождаться обычными впечатлениями. Это тоже области неизвестного. Сосредоточиться еще не значит созвучать. Надо вызвать созвучие с тем, к чему устремлено сознание. Даю пример необычности: в пространстве высших измерений соотношения вещей меняются совершенно: близкое становится далеким, далекое</w:t>
      </w:r>
      <w:r w:rsidR="000C6C5A" w:rsidRPr="005440D4">
        <w:rPr>
          <w:noProof/>
        </w:rPr>
        <w:t xml:space="preserve"> — </w:t>
      </w:r>
      <w:r w:rsidR="00EB2276" w:rsidRPr="005440D4">
        <w:rPr>
          <w:noProof/>
        </w:rPr>
        <w:t>близким, прошлое и будущее</w:t>
      </w:r>
      <w:r w:rsidR="000C6C5A" w:rsidRPr="005440D4">
        <w:rPr>
          <w:noProof/>
        </w:rPr>
        <w:t xml:space="preserve"> — </w:t>
      </w:r>
      <w:r w:rsidR="00EB2276" w:rsidRPr="005440D4">
        <w:rPr>
          <w:noProof/>
        </w:rPr>
        <w:t>настоящим, верх</w:t>
      </w:r>
      <w:r w:rsidR="000C6C5A" w:rsidRPr="005440D4">
        <w:rPr>
          <w:noProof/>
        </w:rPr>
        <w:t xml:space="preserve"> — </w:t>
      </w:r>
      <w:r w:rsidR="00EB2276" w:rsidRPr="005440D4">
        <w:rPr>
          <w:noProof/>
        </w:rPr>
        <w:t>низом, низ</w:t>
      </w:r>
      <w:r w:rsidR="000C6C5A" w:rsidRPr="005440D4">
        <w:rPr>
          <w:noProof/>
        </w:rPr>
        <w:t xml:space="preserve"> — </w:t>
      </w:r>
      <w:r w:rsidR="00EB2276" w:rsidRPr="005440D4">
        <w:rPr>
          <w:noProof/>
        </w:rPr>
        <w:t>верхом и центром всего</w:t>
      </w:r>
      <w:r w:rsidR="000C6C5A" w:rsidRPr="005440D4">
        <w:rPr>
          <w:noProof/>
        </w:rPr>
        <w:t xml:space="preserve"> — </w:t>
      </w:r>
      <w:r w:rsidR="00EB2276" w:rsidRPr="005440D4">
        <w:rPr>
          <w:noProof/>
        </w:rPr>
        <w:t>сознание познающего. Все обычные представления о вещах нарушаются. Как же твердо надо стоять на ногах, чтобы не растеряться. Непроницаемое делается проницаемым, неподвижное</w:t>
      </w:r>
      <w:r w:rsidR="000C6C5A" w:rsidRPr="005440D4">
        <w:rPr>
          <w:noProof/>
        </w:rPr>
        <w:t xml:space="preserve"> — </w:t>
      </w:r>
      <w:r w:rsidR="00EB2276" w:rsidRPr="005440D4">
        <w:rPr>
          <w:noProof/>
        </w:rPr>
        <w:t>подвижным и необычное</w:t>
      </w:r>
      <w:r w:rsidR="000C6C5A" w:rsidRPr="005440D4">
        <w:rPr>
          <w:noProof/>
        </w:rPr>
        <w:t xml:space="preserve"> — </w:t>
      </w:r>
      <w:r w:rsidR="00EB2276" w:rsidRPr="005440D4">
        <w:rPr>
          <w:noProof/>
        </w:rPr>
        <w:t>обычными условиями существования в Высших Мирах. Волшебный жезл мысли в руках человека, и стоит им взмахнуть и загадать желание, как желаемое тотчас же появляется перед гла</w:t>
      </w:r>
      <w:r w:rsidR="00AA4F36" w:rsidRPr="005440D4">
        <w:rPr>
          <w:noProof/>
        </w:rPr>
        <w:t>зами. И ковер-самолет, и шапка-</w:t>
      </w:r>
      <w:r w:rsidR="00EB2276" w:rsidRPr="005440D4">
        <w:rPr>
          <w:noProof/>
        </w:rPr>
        <w:t>невидимка, и волшебная лампа Аладдина</w:t>
      </w:r>
      <w:r w:rsidR="000C6C5A" w:rsidRPr="005440D4">
        <w:rPr>
          <w:noProof/>
        </w:rPr>
        <w:t xml:space="preserve"> — </w:t>
      </w:r>
      <w:r w:rsidR="00EB2276" w:rsidRPr="005440D4">
        <w:rPr>
          <w:noProof/>
        </w:rPr>
        <w:t>все находится в распоряжении сознания, овладевшего знанием высших законов. Пребывание в Мире Надземном может быть чудеснейшей страницей в жизни человека: самое невозможное на Земле осуществляется там. Магической силой, могущей творить все эти явления, будет все тот же вездесущий и всемогущий Агни</w:t>
      </w:r>
      <w:r w:rsidR="000C6C5A" w:rsidRPr="005440D4">
        <w:rPr>
          <w:noProof/>
        </w:rPr>
        <w:t xml:space="preserve"> — </w:t>
      </w:r>
      <w:r w:rsidR="00EB2276" w:rsidRPr="005440D4">
        <w:rPr>
          <w:noProof/>
        </w:rPr>
        <w:t>творческий огонь, данный в обладание человеку. Человек, нашедший сокровище, все свои думы устремляет на то, чтобы его охранить. Нет более ценного сокровища у человека, нежели огонь, кристаллически отлагаемый в Чаше. И приумножение найденного Сокровища становится целью жизни земной человека. Носитель Камня приумножает кристаллы его нужными и полезными действиями. Каждое действие, поступок, эмоция, мысль либо дают кристаллы новых отложений, либо сжигают уже накопленные. Потому делятся люди на собирающих, на накопителей и на расточителей. Притча о талантах остается в силе и поныне. Обратите внимание на то, как люди мечутся по сторонам, уклоняясь от самого главного, от самого наинужнейшего. Хорошо ли накопить деньги и вещи, но в отношении запаса огненной энергии остаться опустошенным? Накопленный огонь в виде Сокровища Камня в Чаше уносит с собой человек в Миры Высшие, и он верно служит ему там, где без огня человек</w:t>
      </w:r>
      <w:r w:rsidR="000C6C5A" w:rsidRPr="005440D4">
        <w:rPr>
          <w:noProof/>
        </w:rPr>
        <w:t xml:space="preserve"> — </w:t>
      </w:r>
      <w:r w:rsidR="00EB2276" w:rsidRPr="005440D4">
        <w:rPr>
          <w:noProof/>
        </w:rPr>
        <w:t>ничто. Так, контролируя каждое движение свое, может знать собирающий огненную мощь, приумножает он ее или растрачивает. Недопустима исчерпанность действий, ибо такие бесконтрольные, распущенные и бессмысленные действия страшно опустошают сокровищницу. В каждом действии должен быть сохранен неприкосновенный запас энергий, не подлежащий выдаче, ибо в противном случае неизбежно растерзание сознания обстоятельствами или людьми. Потому сдержанность в действиях, требующих больших затрат психической энергии, является черезвычайной, нужной, важной и необходимой. Люди растрачивают себя необузданными действиями. Оберегитесь всеми силами от явления исчерпанности действия, когда поникает заградительная сеть и человек уподобляется выжатому лимону. Дайте людям часть сокровища энергии, крепко держа Камень в руках. Дается свет Камня, но ни в коем случае не сам Камень</w:t>
      </w:r>
      <w:r w:rsidR="000C6C5A" w:rsidRPr="005440D4">
        <w:rPr>
          <w:noProof/>
        </w:rPr>
        <w:t xml:space="preserve"> — </w:t>
      </w:r>
      <w:r w:rsidR="00EB2276" w:rsidRPr="005440D4">
        <w:rPr>
          <w:noProof/>
        </w:rPr>
        <w:t>в этом вся разница. И свет, и тепло можно давать, но только не кристаллы самих отложений. Не забудьте, что собранность сознания, сдержанность и спокойствие будут охранителями Сокровища Камня. Он очень нужен в долгом пути во всех мирах. Время найдите наинужнейшему уделить. Даже при мысли о ней усиливается и растет психическая энергия. Даже упоминание огня увеличивает его приток магнитно. Даже мысль о Сокровище заставляет Камень сиять и светиться. Носители Камня осознают его мощь. Нет тех денег на Земле, за которые его можно было бы купить. С мыслью о Сокровище засыпайте, с мыслью о нем просыпайтесь и помните, что ваша задача</w:t>
      </w:r>
      <w:r w:rsidR="000C6C5A" w:rsidRPr="005440D4">
        <w:rPr>
          <w:noProof/>
        </w:rPr>
        <w:t xml:space="preserve"> — </w:t>
      </w:r>
      <w:r w:rsidR="00EB2276" w:rsidRPr="005440D4">
        <w:rPr>
          <w:noProof/>
        </w:rPr>
        <w:t>его приумножить.</w:t>
      </w:r>
    </w:p>
    <w:p w:rsidR="00E17215" w:rsidRPr="005440D4" w:rsidRDefault="00E17215" w:rsidP="00EB2276">
      <w:pPr>
        <w:rPr>
          <w:noProof/>
        </w:rPr>
      </w:pPr>
    </w:p>
    <w:p w:rsidR="00E8769F" w:rsidRPr="005440D4" w:rsidRDefault="00E17215" w:rsidP="00EB2276">
      <w:pPr>
        <w:rPr>
          <w:noProof/>
        </w:rPr>
      </w:pPr>
      <w:r w:rsidRPr="005440D4">
        <w:rPr>
          <w:rFonts w:cs="Arial"/>
          <w:b/>
          <w:noProof/>
          <w:szCs w:val="28"/>
        </w:rPr>
        <w:t xml:space="preserve">1955 г. </w:t>
      </w:r>
      <w:r w:rsidR="00EB2276" w:rsidRPr="005440D4">
        <w:rPr>
          <w:b/>
          <w:noProof/>
        </w:rPr>
        <w:t>413.</w:t>
      </w:r>
      <w:r w:rsidR="00EB2276" w:rsidRPr="005440D4">
        <w:rPr>
          <w:noProof/>
        </w:rPr>
        <w:t xml:space="preserve"> Видел во сне вскрывшуюся ото льда реку. Плыл на льдине заяц. Река еще не совсем очистилась ото льда.</w:t>
      </w:r>
    </w:p>
    <w:p w:rsidR="00E8769F" w:rsidRPr="005440D4" w:rsidRDefault="00E8769F" w:rsidP="00EB2276">
      <w:pPr>
        <w:rPr>
          <w:noProof/>
        </w:rPr>
      </w:pPr>
    </w:p>
    <w:p w:rsidR="00E8769F" w:rsidRPr="005440D4" w:rsidRDefault="00E17215" w:rsidP="00EB2276">
      <w:pPr>
        <w:rPr>
          <w:noProof/>
        </w:rPr>
      </w:pPr>
      <w:r w:rsidRPr="005440D4">
        <w:rPr>
          <w:rFonts w:cs="Arial"/>
          <w:b/>
          <w:noProof/>
          <w:szCs w:val="28"/>
        </w:rPr>
        <w:t xml:space="preserve">1955 г. </w:t>
      </w:r>
      <w:r w:rsidR="00EB2276" w:rsidRPr="005440D4">
        <w:rPr>
          <w:b/>
          <w:noProof/>
        </w:rPr>
        <w:t>414.</w:t>
      </w:r>
      <w:r w:rsidR="00EB2276" w:rsidRPr="005440D4">
        <w:rPr>
          <w:noProof/>
        </w:rPr>
        <w:t xml:space="preserve"> Да! Да! Да! Утверждаю, лед мира взломан. Река жизни освободилась от оков. И прошлых цепей, наложенных на жизнь и сознание, уже не вернуть, как не вернуть прошлогоднего снега. А нового не будет, ибо огонь растопил ледяные покровы навсегда. Как в Ледниковый период, в Век Черный находилась Земля подо льдом непонимания великих законов жизни. Была и кончилась геологическая эпоха Земли, ныне прошла и закончилась историческая</w:t>
      </w:r>
      <w:r w:rsidR="000C6C5A" w:rsidRPr="005440D4">
        <w:rPr>
          <w:noProof/>
        </w:rPr>
        <w:t xml:space="preserve"> — </w:t>
      </w:r>
      <w:r w:rsidR="00EB2276" w:rsidRPr="005440D4">
        <w:rPr>
          <w:noProof/>
        </w:rPr>
        <w:t>темная, кровавая история старого мира. Мир Новый вступил в правление. Скоро, скоро, очень скоро противодействие темных сил иссякнет. Радость идет. Долгожданная духом идет. Идет утверждение царства победившего тьму духа. Вы, Мною позванные, отозвавшиеся и утвержденные Мною, радуйтесь воплощению слов Учителя в жизни. Вам Указую быть в последней готовности к наступлению Великих Дней. Оставьте сомнения, оставьте неуверенность, оставьте сетования и недовольство мелочами текущего дня, ибо Великие Дни наступают. В единении со Мною надо их встретить радостными и в понимании. Легко будет вам, ибо знаете смысл и значение происходящего. Потому Говорю: «Радуйтесь, дети!». Велика была ваша печаль, но зато и радость ваша будет совершенна. Кончились, кончились дни печали, дни радости ожидают вас, ибо имеете глаза и уши. Уходила ваша радость, чтобы вновь возвратиться удесятеренной, когда пробьет Час Радости. Имели час борьбы, час испытания и долгое время печали, дабы могли подойти ко Мне еще ближе. И подошли, и словом о Радости, забытой на Земле, Встречаю вас, Меня признающих еще до Прихода. Ловите ныне пространственное звучание радости, оно будет звенеть все сильнее. Помните, чертог радости ожидает вас, испивших чашу печали.</w:t>
      </w:r>
    </w:p>
    <w:p w:rsidR="00E8769F" w:rsidRPr="005440D4" w:rsidRDefault="00E8769F" w:rsidP="00EB2276">
      <w:pPr>
        <w:rPr>
          <w:noProof/>
        </w:rPr>
      </w:pPr>
    </w:p>
    <w:p w:rsidR="00E8769F" w:rsidRPr="005440D4" w:rsidRDefault="00E52EF2" w:rsidP="00EB2276">
      <w:pPr>
        <w:rPr>
          <w:noProof/>
        </w:rPr>
      </w:pPr>
      <w:r w:rsidRPr="005440D4">
        <w:rPr>
          <w:rFonts w:cs="Arial"/>
          <w:b/>
          <w:noProof/>
          <w:szCs w:val="28"/>
        </w:rPr>
        <w:t xml:space="preserve">1955 г. </w:t>
      </w:r>
      <w:r w:rsidR="00EB2276" w:rsidRPr="005440D4">
        <w:rPr>
          <w:b/>
          <w:noProof/>
        </w:rPr>
        <w:t>415. (Авг. 6).</w:t>
      </w:r>
      <w:r w:rsidR="00EB2276" w:rsidRPr="005440D4">
        <w:rPr>
          <w:noProof/>
        </w:rPr>
        <w:t xml:space="preserve"> Сын Мой, включи будущее в сферу воздействия воли. Пластичность его позволяет допускать нужные изменения. Острие воли как бы вонзается в кристаллизующиеся образы будущего, долженствующие влиться в плотные формы, и производит в них желаемые изменения, причем упор делается не на возможных сочетаниях, а на образах, создаваемых волей для их утверждения на Земле. Таким образом, обычное течение или стечение обстоятельств, еще не успевших принять плотную видимость, волею можно всегда изменить, если она достаточно сильна и сила ее превышает силу энергий, сочетающихся для уявления их в условиях плотной видимости. Будущее можно встречать так, как оно идет, не вторгаясь в него волей, но можно, предвидя течение событий, вносить в них свой корректив. В этом отношении особенно эффективной может быть мощь коллективного воздействия, и тогда построения единичной враждебной воли распадаются, как карточные домики от ветра. Но лучше явление предусмотреть и разрушить его еще до его уплотнения в видимости земного плана. Психическая мощь коллективного воздействия совершенно не понимается и не применяется сознательно. Оно велико, оно огромно, оно может творить чудеса. И даже не нужны множества</w:t>
      </w:r>
      <w:r w:rsidR="000C6C5A" w:rsidRPr="005440D4">
        <w:rPr>
          <w:noProof/>
        </w:rPr>
        <w:t xml:space="preserve"> — </w:t>
      </w:r>
      <w:r w:rsidR="00EB2276" w:rsidRPr="005440D4">
        <w:rPr>
          <w:noProof/>
        </w:rPr>
        <w:t>трехгранник, четырехгранник, пятигранник и все прочие вплоть до двенадцатигранника будут законными построениями, степень уявления мощи которых может быть очень высокой. Конечно, многое зависит от потенциала психической энергии объединяющихся сознаний, но требуется еще и знание психотехники и сознательное приложение закона. Потом, в будущем, методы коллективного воздействия на различные явления природы будут возможны в широком масштабе. Энергия есть, она находится в распоряжении каждого человека, надо лишь научиться, как ее объединять и устремлять на нужную и полезную работу. Темные ложи сознательно употребляли ее во зло, но это беззаконие на Земле более уже нетерпимо, и скоро ему будет положен конец. И тогда можно будет дать людям для широкого пользования знание некоторых высших законов, которое позволит им использовать во благо энергии, находящиеся в обладании человека. Следует запомнить одно: воля, направленная сознательно на кристаллизацию желаемых тонких форм, которые должны затем уявиться в мире плотном, всегда оказывает на течение событий свое определенное влияние, сильное или слабое, в зависимости от степени огненности воли и ее напряжения. Это напряжение, невидимое и неслышимое, происходит в молчании при полном затухании страстного движения в низших проводниках. Потому неистовое, страстное, исступленное желание обычно не исполняется и не приносит желаемых результатов, а часто даже наоборот, в то время как тихая, молчаливая, но мощная мысль творит нужные следствия. Чем выше плоскость уявления огненных энергий духа, тем эффектнее следствие. Психологировать можно не только отдельного человека, группы людей и даже целые народы, но и обстоятельства, и будущее. Создаются психически твердые, устойчивые, четкие тонкие формы, в которые вливаются энергии, создающие комбинации различных явлений и событий будущего, находящегося в процессе его утверждения в настоящем. Так формы, созданные сочетанием предшествовавших им причин, можно заменить своими, новыми, и получить новые неожиданные сочетания и новые следствия. Но для этого старые формы, ожидаемые к выявлению, должны быть разрушены. Их можно просто сжигать лучом огненной мысли, и тогда освободившиеся энергии, ранее в них устремленные, вольются в новые формы, созданные для этой цели творящею волей человека. Обычно явления будущего текут по привычным колеям. Эти колеи и обычность разрушаются, и создается новый канал, новая колея, устремляющая силу течения по утвержденному направлению. Пример Савла в этом отношении очень поучителен. Возьмем пример исторический. Без Нашей помощи этого бы не случилось. Темные силы задушили бы движение в самом начале. Так психологируются не только мировые события, но и целые эпохи. Лучи Иерарха</w:t>
      </w:r>
      <w:r w:rsidR="000C6C5A" w:rsidRPr="005440D4">
        <w:rPr>
          <w:noProof/>
        </w:rPr>
        <w:t xml:space="preserve"> — </w:t>
      </w:r>
      <w:r w:rsidR="00EB2276" w:rsidRPr="005440D4">
        <w:rPr>
          <w:noProof/>
        </w:rPr>
        <w:t>Водителя планеты действуют мощно. Семигранник</w:t>
      </w:r>
      <w:r w:rsidR="000C6C5A" w:rsidRPr="005440D4">
        <w:rPr>
          <w:noProof/>
        </w:rPr>
        <w:t xml:space="preserve"> — </w:t>
      </w:r>
      <w:r w:rsidR="00EB2276" w:rsidRPr="005440D4">
        <w:rPr>
          <w:noProof/>
        </w:rPr>
        <w:t>исполнитель Его Воли. Процветают пустыни, осваивается центр будущей Культуры, перерождается сознание людей</w:t>
      </w:r>
      <w:r w:rsidR="000C6C5A" w:rsidRPr="005440D4">
        <w:rPr>
          <w:noProof/>
        </w:rPr>
        <w:t xml:space="preserve"> — </w:t>
      </w:r>
      <w:r w:rsidR="00EB2276" w:rsidRPr="005440D4">
        <w:rPr>
          <w:noProof/>
        </w:rPr>
        <w:t>все это результаты огненного воздействия Семигранника. И в большом, и в малом, и в индивидуальном, и коллективном</w:t>
      </w:r>
      <w:r w:rsidR="000C6C5A" w:rsidRPr="005440D4">
        <w:rPr>
          <w:noProof/>
        </w:rPr>
        <w:t xml:space="preserve"> — </w:t>
      </w:r>
      <w:r w:rsidR="00EB2276" w:rsidRPr="005440D4">
        <w:rPr>
          <w:noProof/>
        </w:rPr>
        <w:t>везде действует тот же закон. Великое будущее ожидает Ведущую Страну, ибо Мы Дали ей рок лучший и Утвердили в веществе стихийной материи неуничтожаемые картины и образы ее сияющего будущего. Им надлежит в жизни утвержденными быть. Потому Говорю: светло зеркало будущего, светло и сияюще великолепием красоты небывалой. Ибо Я Сказал «Красота» и свидетельство Дал о ее утверждении на Земле.</w:t>
      </w:r>
    </w:p>
    <w:p w:rsidR="00E8769F" w:rsidRPr="005440D4" w:rsidRDefault="00E8769F" w:rsidP="00EB2276">
      <w:pPr>
        <w:rPr>
          <w:noProof/>
        </w:rPr>
      </w:pPr>
    </w:p>
    <w:p w:rsidR="00E8769F" w:rsidRPr="005440D4" w:rsidRDefault="00054F08" w:rsidP="00EB2276">
      <w:pPr>
        <w:rPr>
          <w:noProof/>
        </w:rPr>
      </w:pPr>
      <w:r w:rsidRPr="005440D4">
        <w:rPr>
          <w:rFonts w:cs="Arial"/>
          <w:b/>
          <w:noProof/>
          <w:szCs w:val="28"/>
        </w:rPr>
        <w:t xml:space="preserve">1955 г. </w:t>
      </w:r>
      <w:r w:rsidR="00EB2276" w:rsidRPr="005440D4">
        <w:rPr>
          <w:b/>
          <w:noProof/>
        </w:rPr>
        <w:t>416.</w:t>
      </w:r>
      <w:r w:rsidR="00EB2276" w:rsidRPr="005440D4">
        <w:rPr>
          <w:noProof/>
        </w:rPr>
        <w:t xml:space="preserve"> Великий Агни, Огонь, творец Неба и Земли, пылающий в груди человека и горящий во всем, что вокруг. Ради осознания тебя и овладения мощью твоею пришел я в этот мир. Ради постижения тебя иду я со звезды на звезду по бесконечному пути восхождения духа. Дух</w:t>
      </w:r>
      <w:r w:rsidR="000C6C5A" w:rsidRPr="005440D4">
        <w:rPr>
          <w:noProof/>
        </w:rPr>
        <w:t xml:space="preserve"> — </w:t>
      </w:r>
      <w:r w:rsidR="00EB2276" w:rsidRPr="005440D4">
        <w:rPr>
          <w:noProof/>
        </w:rPr>
        <w:t>огонь, мир</w:t>
      </w:r>
      <w:r w:rsidR="000C6C5A" w:rsidRPr="005440D4">
        <w:rPr>
          <w:noProof/>
        </w:rPr>
        <w:t xml:space="preserve"> — </w:t>
      </w:r>
      <w:r w:rsidR="00EB2276" w:rsidRPr="005440D4">
        <w:rPr>
          <w:noProof/>
        </w:rPr>
        <w:t>огонь, все в огне зачинается и завершается огнем. Огни, огни, огни! Огонь, завершающийся Светом, Светом бесконечным, Светом совершенным, Светом, венчающим Беспредельность. Огненная Беспредельность, и Свет на вершинах ее.</w:t>
      </w:r>
    </w:p>
    <w:p w:rsidR="00E8769F" w:rsidRPr="005440D4" w:rsidRDefault="00E8769F" w:rsidP="00EB2276">
      <w:pPr>
        <w:rPr>
          <w:noProof/>
        </w:rPr>
      </w:pPr>
    </w:p>
    <w:p w:rsidR="00E8769F" w:rsidRPr="005440D4" w:rsidRDefault="00054F08" w:rsidP="00EB2276">
      <w:pPr>
        <w:rPr>
          <w:noProof/>
        </w:rPr>
      </w:pPr>
      <w:r w:rsidRPr="005440D4">
        <w:rPr>
          <w:rFonts w:cs="Arial"/>
          <w:b/>
          <w:noProof/>
          <w:szCs w:val="28"/>
        </w:rPr>
        <w:t xml:space="preserve">1955 г. </w:t>
      </w:r>
      <w:r w:rsidR="00EB2276" w:rsidRPr="005440D4">
        <w:rPr>
          <w:b/>
          <w:noProof/>
        </w:rPr>
        <w:t>417.</w:t>
      </w:r>
      <w:r w:rsidR="00EB2276" w:rsidRPr="005440D4">
        <w:rPr>
          <w:noProof/>
        </w:rPr>
        <w:t xml:space="preserve"> Говорю для всеобщего сведения о том, что мысль в пространстве Неуничтожаема и что если пришло время насытить его новыми идеями, то рано или поздно станут они достоянием всего человечества. Так двигается мир. Мысль двигает. Она становится достоянием масс, как стала им мысль о вращении Земли или электронная теория. Сперва немногие, а потом большинство усваивают идеи века, и сознание человечества расширяется. Этот процесс идет постоянно, но при сменах эпох и рас он происходит стремительно. Распространителями новых идей становятся передовые умы, выполняющие роль узлов передачи. Они несут особое нагружение. В этом их заслуга перед человечеством. Но пробивать толщу человеческого отрицания и непонимания призваны те, кто идет впереди, и, особенно, кто ведет. На их долю выпадает особо тяжкая и неблагодарная работа. Прежде чем принять, люди должны и усумниться, и восстать, и явить противодействие, чтобы потом признать и считать уже неотрицаемой истиной. Часто знание затемняется последующими наслоениями, и истина познанная утрачивается на время, чтобы потом снова вернуться. А часто бывает и так, что общее признание еще не доказывает истины признанного, и тогда зарождаются ложные учения и идеи. Их сеятели</w:t>
      </w:r>
      <w:r w:rsidR="000C6C5A" w:rsidRPr="005440D4">
        <w:rPr>
          <w:noProof/>
        </w:rPr>
        <w:t xml:space="preserve"> — </w:t>
      </w:r>
      <w:r w:rsidR="00EB2276" w:rsidRPr="005440D4">
        <w:rPr>
          <w:noProof/>
        </w:rPr>
        <w:t>слуги тьмы. Идеи истины и мысли зла борются в пространстве, и люди выбирают между ними те, что ближе сознанию каждого. Роль науки в этом процессе огромна. Но чтобы она была благодетельной, наука должна быть защитницей достоверного знания, но не людских измышлений и ложных теорий. Истинное знание есть знание несомненного, то есть познание действительности. Видимость и очевидность не есть действительность. Действительность лежит в основании истинно сущего, но не предполагаемого или воображаемого умом человека. О циркуляции крови в теле люди узнали лишь несколько сот лет тому назад, а до того времени не знали. Это идея времен Леонардо да Винчи. А до того жили без нее. Много невежества еще владеет умами. Много чудовищных и ложных искажений являются всеобщими представлениями о вещах. Например, понятие смерти и идея самодовлеющего видимого плотного мира без наличия Мира Невидимого. Велика работа по очищению сознания человеческого от ложных идей и представлений и по утверждению новых и истинных. Ныне разрушено много ложных основ, и поле для посева новых идей расчищено широко. Предстоит Великий Посев. Скоро наступит время Великого Посева. Знающим надо явить готовность к тому, когда сроки наступят.</w:t>
      </w:r>
    </w:p>
    <w:p w:rsidR="00E8769F" w:rsidRPr="005440D4" w:rsidRDefault="00E8769F" w:rsidP="00EB2276">
      <w:pPr>
        <w:rPr>
          <w:noProof/>
        </w:rPr>
      </w:pPr>
    </w:p>
    <w:p w:rsidR="00E8769F" w:rsidRPr="005440D4" w:rsidRDefault="009958CF" w:rsidP="00EB2276">
      <w:pPr>
        <w:rPr>
          <w:noProof/>
        </w:rPr>
      </w:pPr>
      <w:r w:rsidRPr="005440D4">
        <w:rPr>
          <w:rFonts w:cs="Arial"/>
          <w:b/>
          <w:noProof/>
          <w:szCs w:val="28"/>
        </w:rPr>
        <w:t xml:space="preserve">1955 г. </w:t>
      </w:r>
      <w:r w:rsidR="00EB2276" w:rsidRPr="005440D4">
        <w:rPr>
          <w:b/>
          <w:noProof/>
        </w:rPr>
        <w:t>418. (Авг. 7).</w:t>
      </w:r>
      <w:r w:rsidR="00EB2276" w:rsidRPr="005440D4">
        <w:rPr>
          <w:noProof/>
        </w:rPr>
        <w:t xml:space="preserve"> Сын Мой, не удивляйся печальной судьбе отвергнувших Учение, ибо они сами избрали путь свой. Труден путь избравших Учение, но беспросветно тяжек отвергнувших его. Если предательство не имело места, они снова вернутся, но сколько ударов судьбы придется принять на себя, прежде чем это случится. Но главное в том, что, коснувшись Света, невозможно уже довольствоваться мраком, и чувство постоянной неудовлетворенности будет сопутствовать сознанию, отвергнувшему Свет. И помощь Наша не будет сопутствовать им, и Луч</w:t>
      </w:r>
      <w:r w:rsidR="000C6C5A" w:rsidRPr="005440D4">
        <w:rPr>
          <w:noProof/>
        </w:rPr>
        <w:t xml:space="preserve"> — </w:t>
      </w:r>
      <w:r w:rsidR="00EB2276" w:rsidRPr="005440D4">
        <w:rPr>
          <w:noProof/>
        </w:rPr>
        <w:t>охранять, и не к кому будет обратиться за нею в минуту нужды и опасности. Слепому щенку в бурном море подобны они, отвергнувшие Учение Жизни. Логика очевидности победила, Майя заменила действительность, и мир видимости плотной стал для них единственной реальностью. Много званых, но мало избранных. Чтобы избранным стать, надо решимость иметь идти до конца, все поставив на карту. Только полагая на Нас все сознание, можно устоять. Тысячи поводов, тысячи причин, тысячи доказательств возникнут явных, логичных, и неотрицаемых, и ведущих к тому, чтобы усумниться. Ибо сомнение не вовне, но в сердце, не утвердившемся в Свете, всегда возникает и всегда приносит плоды. Было бы сомнение, а доказательства и факты, его поддерживающие и подтверждающие, всегда найдутся или будут услужливо подброшены мохнатой рукой. Потому нет спасения от удава сомнения допустившему его в сердце. Непоколебимость устойчивости в Свете утверждается вопреки и наперекор очевидности обывательской, и логике сытого желудка, и беспечального, благополучного существования. Кто из них, трудников Общего Блага, довольствовался сытым желудком или одурью жизни привольной и беззаботной? Все пострадали, и все думали не о себе, но о людях, о том, как им Свет принести. Не выдержать слабому сердцу напряжения самоотверженности, потому только решившим со Мною весь путь пройти до конца</w:t>
      </w:r>
      <w:r w:rsidR="000C6C5A" w:rsidRPr="005440D4">
        <w:rPr>
          <w:noProof/>
        </w:rPr>
        <w:t xml:space="preserve"> — </w:t>
      </w:r>
      <w:r w:rsidR="00EB2276" w:rsidRPr="005440D4">
        <w:rPr>
          <w:noProof/>
        </w:rPr>
        <w:t>Наша Помощь, Любовь и Забота. Любим и их, во тьме бредущих до срока, но нить связи, нить сердца куется из целого ряда качеств. Так твердость и устойчивость Приветствуем как качества, необходимые для ученика. Качаясь и кренясь, взлетая на гребни волн и погружаясь в провалы меж ними, идет корабль по бурному морю, но направления не меняет и от него не отклоняется, грудью рассекая мощный напор стихий, и твердо и прямо до цели доходит. Идет, несмотря на все смены атмосферных и стихийных условий. И в волны, и в штиль курс остается неизменным. Прямой, неуклонный путь к Владыке, несмотря ни на что и вопреки всему есть путь победителя. Слабоумных, малодушных, унылых, сломленных жизнью, духом поникших, моральных убожеств не надо. Куда полетят они, если им дать даже орлиные крылья? Крыльев одних мало, нужно иметь и орлиное сердце, и глаз, и отвагу и царственным духом своим утверждать победу над тьмою земною. Да! Да! Победе духа Творим Мы гимны: победе над плотью, победе над собою, победе над миром. И Я Говорю это вам, дабы знали, ибо Я Победил мир.</w:t>
      </w:r>
    </w:p>
    <w:p w:rsidR="00E8769F" w:rsidRPr="005440D4" w:rsidRDefault="00E8769F" w:rsidP="00EB2276">
      <w:pPr>
        <w:rPr>
          <w:noProof/>
        </w:rPr>
      </w:pPr>
    </w:p>
    <w:p w:rsidR="00E8769F" w:rsidRPr="005440D4" w:rsidRDefault="00CF3146" w:rsidP="00EB2276">
      <w:pPr>
        <w:rPr>
          <w:noProof/>
        </w:rPr>
      </w:pPr>
      <w:r w:rsidRPr="005440D4">
        <w:rPr>
          <w:rFonts w:cs="Arial"/>
          <w:b/>
          <w:noProof/>
          <w:szCs w:val="28"/>
        </w:rPr>
        <w:t xml:space="preserve">1955 г. </w:t>
      </w:r>
      <w:r w:rsidR="00EB2276" w:rsidRPr="005440D4">
        <w:rPr>
          <w:b/>
          <w:noProof/>
        </w:rPr>
        <w:t>419. (Авг. 8).</w:t>
      </w:r>
      <w:r w:rsidR="00EB2276" w:rsidRPr="005440D4">
        <w:rPr>
          <w:noProof/>
        </w:rPr>
        <w:t xml:space="preserve"> И если ты, несмотря на все свои ошибки, проступки и заблуждения, упорно и настойчиво будешь стремиться к Владыке, соблюдая ритм, куда же ты все же придешь? Придешь к Владыке. Не ржавеет плуг в движении. Не зарастает тропа, по которой ходят ежедневно. У природы можно учиться, насколько непреложны ее ритмы. Поезд идет по назначению, и неважно, какое настроение у машиниста, если нужная работа выполняется так, как надо. Поскольку основное движение духа соблюдено, преходящие настроения и состояния духа не имеют решающего значения. Забота не о настроениях и преходящих чувствах, а о самом главном. Когда корабль пребывает в гавани, все занятия пассажиров, дела, совместные развлечения, интересы и все прочее, связанное с самим путешествием, теряют свое значение. Так, отделив существенное от наносного и временного, можно твердо удержаться на пути. Этому будет содействовать ритм утвержденный. Ритм накапливает и усиливает инерцию движения, и когда состояние духа невысоко, легко и свободно переносит сознание через полосу затемнения. Кроме того, плоды ритмичной работы обычно бывают очень обильны. Если хотите, чтобы творческий путь ваш был плодоносным, введите в него ритм. Это будет верным ручательством успеха. И если этого не удастся достичь во всем, в самом главном, жизненно нужном и решающем, это совершенно необходимо. Иначе не устоять и не выдержать волн постоянно сменяющихся явлений жизни. Во всем, что хотите сохранить до конца, ритм утвердите. А также и в работе порученной. Даже в движениях и жестах ритм не изнашивает организма, в то время как порывистые, нервные, беспорядочные движения уносят много жизненной силы. Это особенно приложимо и к устремлению. Спазматическое устремление по результатам обычно равняется нулю, но постоянство ритма, в устремлении уявленного, уверенно двигает вперед. Даже стальная машина не выдерживает перебоев, тем более такой тонкий аппарат, как психика человека. Будем учиться умению сохранять энергии духа путем применения ритма. На беспорядочные движения и действия не хватит никакой энергии, как бы ни был велик ее запас. О ритме в действиях и движении надо подумать.</w:t>
      </w:r>
    </w:p>
    <w:p w:rsidR="00E8769F" w:rsidRPr="005440D4" w:rsidRDefault="00E8769F" w:rsidP="00EB2276">
      <w:pPr>
        <w:rPr>
          <w:noProof/>
        </w:rPr>
      </w:pPr>
    </w:p>
    <w:p w:rsidR="00E8769F" w:rsidRPr="005440D4" w:rsidRDefault="007B3F05" w:rsidP="00EB2276">
      <w:pPr>
        <w:rPr>
          <w:noProof/>
        </w:rPr>
      </w:pPr>
      <w:r w:rsidRPr="005440D4">
        <w:rPr>
          <w:rFonts w:cs="Arial"/>
          <w:b/>
          <w:noProof/>
          <w:szCs w:val="28"/>
        </w:rPr>
        <w:t xml:space="preserve">1955 г. </w:t>
      </w:r>
      <w:r w:rsidR="00EB2276" w:rsidRPr="005440D4">
        <w:rPr>
          <w:b/>
          <w:noProof/>
        </w:rPr>
        <w:t>420.</w:t>
      </w:r>
      <w:r w:rsidR="00EB2276" w:rsidRPr="005440D4">
        <w:rPr>
          <w:noProof/>
        </w:rPr>
        <w:t xml:space="preserve"> «Рука дающая да не оскудеет»</w:t>
      </w:r>
      <w:r w:rsidR="000C6C5A" w:rsidRPr="005440D4">
        <w:rPr>
          <w:noProof/>
        </w:rPr>
        <w:t xml:space="preserve"> — </w:t>
      </w:r>
      <w:r w:rsidR="00EB2276" w:rsidRPr="005440D4">
        <w:rPr>
          <w:noProof/>
        </w:rPr>
        <w:t>такой завет Высшего Даяния. Не прекращается поток благодати, доступ к которой найден. Но и излучения ее от получившего ее не прекращаются. Колесо взаимодействия</w:t>
      </w:r>
      <w:r w:rsidR="000C6C5A" w:rsidRPr="005440D4">
        <w:rPr>
          <w:noProof/>
        </w:rPr>
        <w:t xml:space="preserve"> — </w:t>
      </w:r>
      <w:r w:rsidR="00EB2276" w:rsidRPr="005440D4">
        <w:rPr>
          <w:noProof/>
        </w:rPr>
        <w:t>получения и отдачи</w:t>
      </w:r>
      <w:r w:rsidR="000C6C5A" w:rsidRPr="005440D4">
        <w:rPr>
          <w:noProof/>
        </w:rPr>
        <w:t xml:space="preserve"> — </w:t>
      </w:r>
      <w:r w:rsidR="00EB2276" w:rsidRPr="005440D4">
        <w:rPr>
          <w:noProof/>
        </w:rPr>
        <w:t>действует тогда по закону. Закон нарушить легко, стоит лишь вообразить, что дается она для личного употребления и пользы. Это и будет концом ее получения сверху. Колесо действия закона, наоборот, указывает, что обмен необходим и отдача обуславливает получение. Оно идет сознательно и бессознательно, ибо растущий потенциал света при соприкосновении его с окружающей средой постоянно отдает свои излишки по принципу сообщающихся сосудов. Отдать слишком мало</w:t>
      </w:r>
      <w:r w:rsidR="000C6C5A" w:rsidRPr="005440D4">
        <w:rPr>
          <w:noProof/>
        </w:rPr>
        <w:t xml:space="preserve"> — </w:t>
      </w:r>
      <w:r w:rsidR="00EB2276" w:rsidRPr="005440D4">
        <w:rPr>
          <w:noProof/>
        </w:rPr>
        <w:t>нехорошо, слишком много</w:t>
      </w:r>
      <w:r w:rsidR="000C6C5A" w:rsidRPr="005440D4">
        <w:rPr>
          <w:noProof/>
        </w:rPr>
        <w:t xml:space="preserve"> — </w:t>
      </w:r>
      <w:r w:rsidR="00EB2276" w:rsidRPr="005440D4">
        <w:rPr>
          <w:noProof/>
        </w:rPr>
        <w:t>опасно для ауры и заградительной сети. Нужна золотая середина. Но опустошение сокровищницы очень опасно, так как открывает доступ врагу. Нельзя раздавать бездумно или долго соприкасаться с людьми, не пополняя запаса расходуемой энергии. Энергия Света, хотя и невидима глазу, однако подлежит тем же законам накопления, сохранения и отдачи, как и всякая другая энергия. Обращение с огнем требует умения и заботы. При бездействии он тухнет. При переотдаче, то есть перерасходе, убывает и уменьшается в силе, делая человека беспомощным и беззащитным. Огненный режим, или режим правильного содержания психической энергии, есть условие обладания ею. В этом отношении постоянная настороженность особенно нужна и необходима. Зоркость подаст знак, когда выдача достигает нормы, дозволяемой законом. Нечего беспокоиться об этом тем, кому нечего давать. Но носители Света, огненосцы, помнить об этом должны. Многие, не озаботившиеся дозором, погубили себя и сожгли свое тело. Не заслуга быть растерзанным психически своими почитателями. Ведь не только им, но и другим нужен свет огненосца. Христос Уходил от людей в пустыню, когда нужно было пополнить запас израсходованной энергии. Но не везде есть пустыни, и не всегда можно уйти. Указую: «Молчание, одиночество и усугубленная сдержанность в выражении себя при соприкосновении с людьми много может помочь. Значит, когда молчание и одиночество невозможны в силу условий, сдержанность будет защитной броней, под прикрытием которой возможен процесс накопления энергии огненной. Конечно, сдержанность эта сочетается с равновесием и спокойствием. Советую обратить особое внимание на накопителей психической энергии». Накопителями Зовем качества, создающие нужные условия для ее аккумуляции. Мужество и решимость уже нагнетают энергию. Стойкость и ярая преданность Учителю, желание Служения, любовь к Владыке и многие другие</w:t>
      </w:r>
      <w:r w:rsidR="000C6C5A" w:rsidRPr="005440D4">
        <w:rPr>
          <w:noProof/>
        </w:rPr>
        <w:t xml:space="preserve"> — </w:t>
      </w:r>
      <w:r w:rsidR="00EB2276" w:rsidRPr="005440D4">
        <w:rPr>
          <w:noProof/>
        </w:rPr>
        <w:t>все они создают магнитно притягивающие условия, привлекающие к обладателю их запас обновленной огненной мощи. Эту же силу дают творения красоты и облики героев и деяний героических, примеры самоотвержения и бесстрашия. Много есть способов нагнести драгоценную энергию. Внимательно понаблюдайте расточителей и поступайте наоборот. Ошибки не будет. Данная тема неистощима. Вопрос накопления огненной силы важен необычайно.</w:t>
      </w:r>
      <w:r w:rsidR="00D174CC" w:rsidRPr="005440D4">
        <w:rPr>
          <w:noProof/>
        </w:rPr>
        <w:t xml:space="preserve"> </w:t>
      </w:r>
      <w:r w:rsidR="00EB2276" w:rsidRPr="005440D4">
        <w:rPr>
          <w:noProof/>
        </w:rPr>
        <w:t>Можно учиться, как везде и во всем собирать драгоценную силу. К этому вопросу Вернемся еще не раз ввиду его особого значения и жизненности.</w:t>
      </w:r>
    </w:p>
    <w:p w:rsidR="00E8769F" w:rsidRPr="005440D4" w:rsidRDefault="00E8769F" w:rsidP="00EB2276">
      <w:pPr>
        <w:rPr>
          <w:noProof/>
        </w:rPr>
      </w:pPr>
    </w:p>
    <w:p w:rsidR="00E8769F" w:rsidRPr="005440D4" w:rsidRDefault="00D174CC" w:rsidP="00EB2276">
      <w:pPr>
        <w:rPr>
          <w:noProof/>
        </w:rPr>
      </w:pPr>
      <w:r w:rsidRPr="005440D4">
        <w:rPr>
          <w:rFonts w:cs="Arial"/>
          <w:b/>
          <w:noProof/>
          <w:szCs w:val="28"/>
        </w:rPr>
        <w:t xml:space="preserve">1955 г. </w:t>
      </w:r>
      <w:r w:rsidR="00EB2276" w:rsidRPr="005440D4">
        <w:rPr>
          <w:b/>
          <w:noProof/>
        </w:rPr>
        <w:t>421. (Авг. 9).</w:t>
      </w:r>
      <w:r w:rsidR="00EB2276" w:rsidRPr="005440D4">
        <w:rPr>
          <w:noProof/>
        </w:rPr>
        <w:t xml:space="preserve"> </w:t>
      </w:r>
      <w:r w:rsidRPr="005440D4">
        <w:rPr>
          <w:noProof/>
        </w:rPr>
        <w:t>Было бы нелепо, выполняя какую-</w:t>
      </w:r>
      <w:r w:rsidR="00EB2276" w:rsidRPr="005440D4">
        <w:rPr>
          <w:noProof/>
        </w:rPr>
        <w:t>нибудь ответственную работу, забыть, для чего она совершается и не знать ее смысла. Но по отношению к жизни человек находится именно в таком положении. Делается много разных дел, но без смысла. Поступки и действия не объединены целью единой и потому не осмысленны. Получается нечто алогичное и несостоятельное. От этого же корня происходит и большинство вредных и нецелесообразных поступков. Как можно требовать от человека правильных действий, если он не знает, зачем живет, не признает Невидимых Миров и связи их с видимым и не понимает преходящей сущности плотного существования, словом, если отсутствует синтетическое представление жизни. Не Говорю о темных, некоторые из них кое-что знают, но все же служат тьме. Говорю о людях обычных. В этом непонимании цели и смысла земного существования заключается великая трагедия человечества. Живут, едят, пьют, что-то усиленно делают, хлопочут, суетятся, беспокоятся</w:t>
      </w:r>
      <w:r w:rsidR="000C6C5A" w:rsidRPr="005440D4">
        <w:rPr>
          <w:noProof/>
        </w:rPr>
        <w:t xml:space="preserve"> — </w:t>
      </w:r>
      <w:r w:rsidR="00EB2276" w:rsidRPr="005440D4">
        <w:rPr>
          <w:noProof/>
        </w:rPr>
        <w:t>и все это зря, не имеет прямой руководящей нити. Ныне это непонимание и отрицание Основ достигло чудовищных размеров. Словно кто-то надел на всех темные очки, не пропускающие свет, и заложил уши. Слепыми и глухими мертвецами (ходячими) Называл Спаситель людей. Ведь так и Сказал прямо: «Предоставьте мертвым хоронить своих мертвых, вы же следуйте за Мною». Сколько же было этих последователей, чьи очи и уши были открыты и ум не омрачен? И сколько их, зрячих, сейчас? Не все ли почти глухи, слепы и мертвы духом? Не лучше обстоит дело у последователей и других Великих религий. Все ослепли, и все оглохли, и все утеряли разум. Как можно жить и что-то делать всю жизнь, не зная, зачем, или полагая, что все это неотвратимо закончится со смертью. Чудовищна несостоятельность людского мышления. Если умрете вы и после вас решительно ничего от вас не останется, то ведь так же точно умрут и другие, все, кто живет и будет когда-либо жить. Умрут все, а после них ничего, темная бездна небытия. Тогда для чего же все: все труды, старания, трудности, испытания и все прочее, чем полна жизнь человека. К чему тогда все, и не проще ли уничтожить себя, если нет никакого смысла в этом существовании. В этом великая несостоятельность и непоследовательность людского мышления, ибо бессознательно, в духе, помимо воли своей и желания, верит человек в нескончаемость жизни и ведет себя до известной степени так, как будто он знает где-то в глубине своей души и сознания, что со смертью ничего не кончается. Возьмите пример героя, сознательно и бесстрашно идущего на верную смерть во имя Родины. Пусть он отрицает бессмертие, но отсутствие страха смерти, победа над нею и есть победа духа над плотью; и бесстрашный герой, жизнь свою за други своя положивший, получает награду свою, ибо победил смерть. Но это нисколько не уменьшает несостоятельности его мышления. И сколько таких самоотверженных героев и тружеников, забывших себя, и время, и тело и отдающих себя всецело служению человечеству. Служат во имя добра, во имя Общего Блага, делают дело большое, но мыслью, но сознанием еще не вышли из круга плотной видимости. Они многое чуют, многое бессознательно уже признают, но ложная концепция мира мешает открыть глаза и стать зрячими. Многие верят в бессмертие, но в аспекте вечных мук ада или одной краткой жизни земной с последующим за ней послесмертным существованием. Тоже нелепое искажение действительности. Многие вообще ни во что не верят. Потому Говорю: идет время Великого Посева, когда опустошенному человечеству надо снова вернуть Великие Основы жизни, вернуть их в новом понимании расширенного наукой сознания, но вернуть все те же Основы все той же единой и вечной истины жизни, старой как мир, и вечно новой. Потому Говорю: «Будьте готовы снова идти в мир, чтобы принести ему Учение Мое». Снова идите, как ходили уже не раз, и снова несите Свет Мой. Но ныне труды ваши будут широки и плодоносны, ибо время пришло, время Великого Посева. И Я, Владыка Шамбалы, Свидетельствую вам о том, что время окончательной и решительной победы Света уже наступило. И будут победны ваши труды, и будут успешны ваши дела, и Рука Моя будет неотступно с вами, сеятелями зерен огненного Учения Жизни. Да! Да! Ручательство победного утверждения вами Света Учения Нашего Даю. Под щитом Моим Света будете вершить Великий Посев, ибо время настало. Ничто не остановит Руку Собирателя Новой Расы, ибо сроки пришли. Будьте готовы к Посеву. Я Сказал.</w:t>
      </w:r>
    </w:p>
    <w:p w:rsidR="00E8769F" w:rsidRPr="005440D4" w:rsidRDefault="00E8769F" w:rsidP="00EB2276">
      <w:pPr>
        <w:rPr>
          <w:noProof/>
        </w:rPr>
      </w:pPr>
    </w:p>
    <w:p w:rsidR="00E8769F" w:rsidRPr="005440D4" w:rsidRDefault="00917595" w:rsidP="00EB2276">
      <w:pPr>
        <w:rPr>
          <w:noProof/>
        </w:rPr>
      </w:pPr>
      <w:r w:rsidRPr="005440D4">
        <w:rPr>
          <w:rFonts w:cs="Arial"/>
          <w:b/>
          <w:noProof/>
          <w:szCs w:val="28"/>
        </w:rPr>
        <w:t xml:space="preserve">1955 г. </w:t>
      </w:r>
      <w:r w:rsidR="00EB2276" w:rsidRPr="005440D4">
        <w:rPr>
          <w:b/>
          <w:noProof/>
        </w:rPr>
        <w:t>422.</w:t>
      </w:r>
      <w:r w:rsidR="00EB2276" w:rsidRPr="005440D4">
        <w:rPr>
          <w:noProof/>
        </w:rPr>
        <w:t xml:space="preserve"> Да! Да! Друг Мой, Запись сделана правильно и ко времени. И если даже пес не придет на зов делателя тьмы, то победны будут дела посланных Мною. Время после перелома станет очевидным именно по этому признаку. Дела тьмы повянут и засохнут, но расцветут буйно дела Света. Будете успешны во всем. И мысли ваши, и желания ваши получат силу ярого осуществления. Я силу исполнения желаниям и мыслям вашим Дам. Я их Утвержу. Но слейте их, соедините их с силой Моею. Мы вместе будем творить. Чудесное время подходит. Радость осуществления заповеданной сказки неотделима от радости вашей. Я мощью Своею Ручательство Дал вам в том, что приблизилось время ярого осуществления и претворения в жизни того, что было вам сказано о будущем.</w:t>
      </w:r>
    </w:p>
    <w:p w:rsidR="00E8769F" w:rsidRPr="005440D4" w:rsidRDefault="00E8769F" w:rsidP="00EB2276">
      <w:pPr>
        <w:rPr>
          <w:noProof/>
        </w:rPr>
      </w:pPr>
    </w:p>
    <w:p w:rsidR="00E8769F" w:rsidRPr="005440D4" w:rsidRDefault="00917595" w:rsidP="00EB2276">
      <w:pPr>
        <w:rPr>
          <w:noProof/>
        </w:rPr>
      </w:pPr>
      <w:r w:rsidRPr="005440D4">
        <w:rPr>
          <w:rFonts w:cs="Arial"/>
          <w:b/>
          <w:noProof/>
          <w:szCs w:val="28"/>
        </w:rPr>
        <w:t xml:space="preserve">1955 г. </w:t>
      </w:r>
      <w:r w:rsidR="00EB2276" w:rsidRPr="005440D4">
        <w:rPr>
          <w:b/>
          <w:noProof/>
        </w:rPr>
        <w:t>423.</w:t>
      </w:r>
      <w:r w:rsidR="00EB2276" w:rsidRPr="005440D4">
        <w:rPr>
          <w:noProof/>
        </w:rPr>
        <w:t xml:space="preserve"> Ненужные слова, ненужные мысли, ненужные движения, жесты, поступки</w:t>
      </w:r>
      <w:r w:rsidR="000C6C5A" w:rsidRPr="005440D4">
        <w:rPr>
          <w:noProof/>
        </w:rPr>
        <w:t xml:space="preserve"> — </w:t>
      </w:r>
      <w:r w:rsidR="00EB2276" w:rsidRPr="005440D4">
        <w:rPr>
          <w:noProof/>
        </w:rPr>
        <w:t>все это является большими или малыми отклонениями от пути. Много ненужного делается и много лишнего говорится даже теми, кто уже прикоснулся к Учению. Это очень легко увидеть, стоит лишь проследить за своим поведением в течение хотя бы одного дня. Если человек действительно занят серьезным делом и всецело поглощен им, ему уже некогда отвлекаться по сторонам или заниматься пустяками. И то, и другое указывает на недостаточно глубокое отношение к Делу Учителя. Единорог устремления не может явить свою силу. Мысль отрывается от главного и растекается по сторонам. Всякая излишняя и бесцельная трата энергии недопустима. Если собрать все, что растрачивается таким образом, то подсчет может ужаснуть самое легкомысленное сознание. Много энергии расточается по пустякам. Это въелось в характер и стало привычкой вредной и дорого оплачиваемой, ибо за каждую кроху огненной энергии, неправильно израсходованной, приходится платить по счетам, то есть за каждое слово, за каждую мысль, за каждый поступок. Нельзя избежать ответственности за собственные действия: ни за хорошие, ни за дурные. Потому нужен дозор и контроль постоянный, и главным образом, за собою и над собою. Не столь важно, что говорят и делают другие: они сами отвечают за себя, но важно, необычайно важно, что говорите и делаете вы сами. Понимание ответственности далеко от практического ее применения. Болтовня разрушительна для огненного тела, она нелепо пожирает драгоценную энергию. Каждое бесцельное действие есть жемчужина, брошенная в пучину, а действие вредное</w:t>
      </w:r>
      <w:r w:rsidR="000C6C5A" w:rsidRPr="005440D4">
        <w:rPr>
          <w:noProof/>
        </w:rPr>
        <w:t xml:space="preserve"> — </w:t>
      </w:r>
      <w:r w:rsidR="00EB2276" w:rsidRPr="005440D4">
        <w:rPr>
          <w:noProof/>
        </w:rPr>
        <w:t>тем более. Надо осознать ответственность свою перед Высшим. Что скажете, когда Призову дать отчет за все, содеянное вами? Не устыдитесь ли некоторых дел, втайне творимых? Учитель Читает сущность вашу как открытую книгу, и если о чем-то не Говорит, то это совсем не значит, что не Знает. Ведь от вас требуется личная, собственная и сознательная ответственность, но не действия по чьей-то указке. Не ценно действие, внушенное со стороны. Лишь действия Самоисходящие имеют значение. Все, совершенное под влиянием, находится на ответственности того, кто влиял. Потому оставьте волю других свободной. Надо лишь довести до сознания заблуждающегося сущность ошибки, предоставив ему свободу выбора и действия. Насилие над волею другого не прощается, то есть ответственность кармически не снимается с допустившего это насилие. Так можно расширить и усилить осознание ответственности за себя и за других. Строгость к себе и терпимость к окружающим пусть будет основной линией поведения. Учитель к ученику Являет высшую меру терпимости и терпения. Учителю уподобимся в этом. Нелегко нести на себе тягость поступков легкомысленного путника Земли. Явите соизмеримость во всем. Это многое облегчает. Но главное</w:t>
      </w:r>
      <w:r w:rsidR="000C6C5A" w:rsidRPr="005440D4">
        <w:rPr>
          <w:noProof/>
        </w:rPr>
        <w:t xml:space="preserve"> — </w:t>
      </w:r>
      <w:r w:rsidR="00EB2276" w:rsidRPr="005440D4">
        <w:rPr>
          <w:noProof/>
        </w:rPr>
        <w:t>собранность всех сил духа в устремлении к цели единой.</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424. (Авг. 10).</w:t>
      </w:r>
      <w:r w:rsidR="00EB2276" w:rsidRPr="005440D4">
        <w:rPr>
          <w:noProof/>
        </w:rPr>
        <w:t xml:space="preserve"> Стоим пред лицом идущих сдвигов. Они коснутся всех. Их основной нотой будет улучшение общего положения и облегчение многих условий жизни. Перемены явятся преддверием Прихода. К тому идем. Вопрос в том, что делать, чтобы сознание было готово. Тепло Солнца почувствует всё, но лучше его увидеть. Значит, глаза должны быть открытыми. Необычность и величие будущего не вкладываются в рамки настоящего. Потому так трудно представить его себе. Но оно будет. Именно к необычности, величию и стремительности наступления его надо себя приучить. Пусть войдет в сознание оно как непреложность и наложит печать Света на все поступки, мысли и чувства ждущих его. Грядущему быть. Мною утверждено это будущее как следующая ступень эволюции. Оно обусловлено циклом необходимости, или неизбежности огненной. Все условия: космические, планетные, кармические личные и общенародные</w:t>
      </w:r>
      <w:r w:rsidR="000C6C5A" w:rsidRPr="005440D4">
        <w:rPr>
          <w:noProof/>
        </w:rPr>
        <w:t xml:space="preserve"> — </w:t>
      </w:r>
      <w:r w:rsidR="00EB2276" w:rsidRPr="005440D4">
        <w:rPr>
          <w:noProof/>
        </w:rPr>
        <w:t>ныне сливаются в единый поток осуществления в плотных условиях того, что предначертано Высшею Волей. Предначертанному быть... Так будем внимательно наблюдать знаки событий. Можно оставить все личные соображения, чтобы тем полнее слиться с ведущей волной. Даю указания на ближайшие дни, ибо много энергий в пространстве. Не приведенные в гармонию в сознании, могут вызвать смятение. Значит, сознание должно быть готово, чтобы встретить их в понимании. Неожиданность и необычность явлений часто поражают сознание, нанося ему</w:t>
      </w:r>
      <w:r w:rsidRPr="005440D4">
        <w:rPr>
          <w:noProof/>
        </w:rPr>
        <w:t xml:space="preserve"> </w:t>
      </w:r>
      <w:r w:rsidR="00EB2276" w:rsidRPr="005440D4">
        <w:rPr>
          <w:noProof/>
        </w:rPr>
        <w:t>вред и как бы парализуя его. Неизбежность огненную надо встретить в готовности. Эта готовность, или ожиданность, и будет заветной бронею. Иначе не избежать хаотических вспышек и ярого неуравновесия разрушительного. Об огненных волнах идущих Предупреждал давно. Ныне этому срок наступает. Будут корчиться и корежиться, как листья от огня, слабые оболочки. Будут случаи перегорания проводов, то есть нервной сети, параличей и прочих необъяснимых странных и новых явлений. Неподготовленность будет главной причиной. Подготовленное сознание даже большую опасность может встретить спокойно. Но даже от неожиданного звука вздрагивает весь организм. Его надо оберечь от перегорания и вооружиться спокойствием небывалым. Когда Учитель близок и мы вместе, можно спокойствие хранить. Учитель на страже вашего блага. И в тот час, когда жданное и желанное наступает, немудро будет явить растерянность и беспокойство или страх. Покойны будьте в осознании заботы Учителя и знайте, что Охраню. Наша задача</w:t>
      </w:r>
      <w:r w:rsidR="000C6C5A" w:rsidRPr="005440D4">
        <w:rPr>
          <w:noProof/>
        </w:rPr>
        <w:t xml:space="preserve"> — </w:t>
      </w:r>
      <w:r w:rsidR="00EB2276" w:rsidRPr="005440D4">
        <w:rPr>
          <w:noProof/>
        </w:rPr>
        <w:t>невредимо и твердо пройти в будущее, где нас ожидают совершенно новые условия жизни. Войдете в него желанными и жданными. Подобно тому как картины будущего отлиты Нами в четкие и законченные формы для осуществления их на Земле, так и будущее каждого из вас определено Нами. Потому Говорю: «Покойны будьте в вере». Сужденному быть надлежит. И личное ваше, и мировое сольются в гармоническом и счастливом сочетании. Но переходное время надо пережить, не теряя равновесия в волнах идущих событий. Много их будет, и разных. Если на каждую реагировать полнозвучно и яро, сердце не выдержит. Потому Говорю о спокойствии. Полагая все сознание на Владыку, можно спокойно пройти через все. Так в готовности и понимании встретим идущее время. Ставка на Владыку и полную победу Света.</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425. (Авг. 11).</w:t>
      </w:r>
      <w:r w:rsidR="00EB2276" w:rsidRPr="005440D4">
        <w:rPr>
          <w:noProof/>
        </w:rPr>
        <w:t xml:space="preserve"> Друг Мой, длинный путь прошли вместе. Нелегок он был и сложен, опытом богат. Нас сблизил и подготовил к дальнейшему. Школой была жизнь. Перед новой ступенью можно подвести итоги. Достигнута способность совместной работы и умение воспринимать и запечатлевать мысли Учителя. Достижение немалое. Осознано значение единственно возможного пути. Ничто человеческое уже не может прельстить и заменить руководство незримого Учителя, никакие самоутвержденные авторитеты. Утверждены каналы новых творческих способностей, которые готовы функционировать по приказу воли. Заложено прочное основание для того, чтобы быть руководителем ищущих Учения правды. Отточен ум и обострен. Накоплена сила огней, и тем утверждена сила воздействовать на людей. Но собственная сила еще мало осознана. Многое заложено как зерна будущих всходов, и большая работа предстоит над собой. В общем, итоги удовлетворительны. Работа над собою не кончается никогда, потому, если сделано много, то предстоит сделать еще больше.</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426.</w:t>
      </w:r>
      <w:r w:rsidR="00EB2276" w:rsidRPr="005440D4">
        <w:rPr>
          <w:noProof/>
        </w:rPr>
        <w:t xml:space="preserve"> Нужно так верить Владыке, чтобы сама очевидность не могла этой веры поколебать. Мало ли непониманий и противоречий может встречаться на пути. Они все вовне, но не во Владыке. Свое непонимание и недомыслие надо отделить от величия Великого Сердца. Иначе свои заблуждения и ошибки можно Учителю приписать. Омраченный ум и омраченный человек печать своего омрачения накладывает на все, на что смотрит. Это и есть смотреть и видеть через свою ауру. Когда аура чиста и незапятнанна, образы доходят чистыми, ибо свет проникает через ауру. Ее надо чистой хранить. Искажение доходящих вибраций надо приписывать не им, но язвам духа, накладывающим на все свой отпечаток. При восприятии надо озаботиться тем, чтобы личные настроения не окрашивали ее. Личность и самость</w:t>
      </w:r>
      <w:r w:rsidR="000C6C5A" w:rsidRPr="005440D4">
        <w:rPr>
          <w:noProof/>
        </w:rPr>
        <w:t xml:space="preserve"> — </w:t>
      </w:r>
      <w:r w:rsidR="00EB2276" w:rsidRPr="005440D4">
        <w:rPr>
          <w:noProof/>
        </w:rPr>
        <w:t>рассадники лжи и искажений действительности. Стоит, чтобы наступили на любимую мозоль или нарост, и беспредельный Космос и прекрасный и чудесный мир теряют все свои краски. Самость</w:t>
      </w:r>
      <w:r w:rsidR="000C6C5A" w:rsidRPr="005440D4">
        <w:rPr>
          <w:noProof/>
        </w:rPr>
        <w:t xml:space="preserve"> — </w:t>
      </w:r>
      <w:r w:rsidR="00EB2276" w:rsidRPr="005440D4">
        <w:rPr>
          <w:noProof/>
        </w:rPr>
        <w:t>плохой советник при попытке понять мировое положение. Ей нужны личное удобство и личное благополучие, хотя бы ценою неблагополучия кого-то другого или целой группы людей, и даже народа. Так на неблагополучии одних строят в старом мире свое благополучие другие. И роскошь дворцов и палат признаком благосостояния народа не служила. Чаша Общего Блага, сознательно избранная, ставит избравшего ее в такое положение, когда личное отступает на задний план и интересы коллектива заступают его место. Через победу над личным «я» надо пройти, прежде чем заменить его понятием «мы». Культ себеслужения заменяется служением Общему Благу. Двум господам служить невозможно. Много смятения происходит, когда сознание мечется между этими двумя полюсами, твердо не решив, к которому примкнуть. Личное благо и Общее несовместимы. Потом, когда сознание прочно утвердилось в последнем, личное сливается с Общим и разделяет его преуспеяния. Но переходная ступень мучительна, если выбор не сделан окончательно и сознание колеблется между тем и другим. Победы над миром не может быть без отрешения от него. Овладеваем тем, от чего отказались и что уже не владеет больше нами. В этом парадоксе вся трудность примирения полюсности этой пары противоположностей. Тот побеждает все, кто самого себя сумеет победить. Тот владеет всем, кто от всего отказался. Тому</w:t>
      </w:r>
      <w:r w:rsidR="000C6C5A" w:rsidRPr="005440D4">
        <w:rPr>
          <w:noProof/>
        </w:rPr>
        <w:t xml:space="preserve"> — </w:t>
      </w:r>
      <w:r w:rsidR="00EB2276" w:rsidRPr="005440D4">
        <w:rPr>
          <w:noProof/>
        </w:rPr>
        <w:t>все, кому уже ничего не нужно. Но пока вожделение вещей, условий и обладаний будет владеть человеком, он будет их рабом, испрашивающим подачек со стола благополучия и изобилия благ земных. Но даже и отказ не нужен, нужно вмещение: вместо малого, личного, надо вместить все неисчерпаемое богатство Беспредельности в виде возможностей, лежащих перед человеком. Пока сокровище мира будем полагать в земном, Сокровищница Беспредельности будет заперта под семью печатями. Так, избравший путь личного или путь Общего Блага сам избирает свою судьбу и решает свой путь. Воля свободна решать, но выбор бесповоротно решает следствия. Себеслужение есть служение конечному и временному, тому, что подлежит смерти и уничтожению, но Чаша Общего Блага сияет огнями, которые дух несет в сердце своем из жизни в жизнь, и означает бессмертие, то есть Чашу Амриты, испиваемую духом как награду за преодоление лунного человека в себе.</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427. (Авг. 12).</w:t>
      </w:r>
      <w:r w:rsidR="00EB2276" w:rsidRPr="005440D4">
        <w:rPr>
          <w:noProof/>
        </w:rPr>
        <w:t xml:space="preserve"> Надо научиться вести Записи при всяких условиях, то есть научиться преодолевать силою ритма силу противных воздействий. И то, что раньше было бы совершенно невозможным, становится возможным позднее. В этом</w:t>
      </w:r>
      <w:r w:rsidR="000C6C5A" w:rsidRPr="005440D4">
        <w:rPr>
          <w:noProof/>
        </w:rPr>
        <w:t xml:space="preserve"> — </w:t>
      </w:r>
      <w:r w:rsidR="00EB2276" w:rsidRPr="005440D4">
        <w:rPr>
          <w:noProof/>
        </w:rPr>
        <w:t>победа. Так еще одно завоевание можно отнести к своим достижениям. Антагонистична жизнь и весь ее уклад утверждающейся жизни духа. Потому согласованность высшая между духом и проявлениями его на Земле будет достижением высшим. Согласованность с условиями земными являют все, и это легко, но явить ее с Высшим Миром, несмотря на упорное и сильное противодействие низшей сферы,</w:t>
      </w:r>
      <w:r w:rsidR="000C6C5A" w:rsidRPr="005440D4">
        <w:rPr>
          <w:noProof/>
        </w:rPr>
        <w:t xml:space="preserve"> — </w:t>
      </w:r>
      <w:r w:rsidR="00EB2276" w:rsidRPr="005440D4">
        <w:rPr>
          <w:noProof/>
        </w:rPr>
        <w:t>удел победившего духа. Потому Приветствую каждый шаг победный на этом трудном пути восхождения духа в Высшие Сферы. Трудность в том, чтобы ничто не задержало. Один, несмотря на недостатки и изъяны свои, восходит, другому и добродетели его не помогают. Ценим не хорошесть, но огонь духа</w:t>
      </w:r>
      <w:r w:rsidR="000C6C5A" w:rsidRPr="005440D4">
        <w:rPr>
          <w:noProof/>
        </w:rPr>
        <w:t xml:space="preserve"> — </w:t>
      </w:r>
      <w:r w:rsidR="00EB2276" w:rsidRPr="005440D4">
        <w:rPr>
          <w:noProof/>
        </w:rPr>
        <w:t>этот истинный двигатель жизни. Иной раз Учитель Предпочтет разбойника благонамеренному (гражданину) обывателю, украшенному всеми отличиями человеческого признания. Потому восхождение и продвижение при всяких условиях и недостатках Считаем выше добродетельной неподвижности и инертности. Поднявшись, и недостатки можно преодолеть, но что может заставить двинуться удовлетворенное собою и своими совершенствами сознание. Потому Говорю всем, стремящимся подниматься по лестнице жизни и признавшим Учителя Света: «Следуйте за Мною, взяв на плечи свои крест свой, груз свой несовершенств ваших для изживания и трансмутации их в энергии Света». Дух сильный и решивший свой путь силы найдет энергии свои перелить в энергии блага. А Я Помогу. Так, твердо ступая, каждый дойдет до положенного. Нечего слишком печися о недостатках своих, когда путь впереди и столько надо сделать. Строители жизни о строении ее думают, но не о плохости своей сокрушаются, сидя без дела на месте. Предоставьте Мне Мою печаль и Мою радость о вас, вы же следуйте за Мною, уявляя себя в действии. Совершенных людей нет, и если бы строители жизни думали и печаловались только о своих несовершенствах, некому было бы строить. Но строится Мир Новый, и строители его заслугу себе приобретают и право на то, чтобы в нем жить. Каждый трудится по способностям своим и по тому, кому что дано. Один свое выполнит хорошо, но не под силу ему задание другого. Так и ты трудись над талантами своими, используя их на пределе напряжения. Жизнь позаботится о том, чтобы напряжение это увеличивалось изо дня в день. За жизнью дело не станет. Тебе замену трудно найти. Веками Готовил для выполнения поручения трудного. И вот время настало, и порученное выполняется. Порадуемся этому и не будем слишком тужить ни о жизни горько-тяжелой, ни о недостатках своих неизжитых, но подлежащих изжитию непреложному в огнях устремления духа. Не вымученно, не насильно, но законно сбрасывает дух изжитые наслоения прошлого. Подавление бесцельно, ибо вызывает рецидив и взрыв новый, усиливая изживаемое качество. Но власть над проявлением энергий своих нельзя упускать из рук ни при каких условиях</w:t>
      </w:r>
      <w:r w:rsidR="000C6C5A" w:rsidRPr="005440D4">
        <w:rPr>
          <w:noProof/>
        </w:rPr>
        <w:t xml:space="preserve"> — </w:t>
      </w:r>
      <w:r w:rsidR="00EB2276" w:rsidRPr="005440D4">
        <w:rPr>
          <w:noProof/>
        </w:rPr>
        <w:t>это значит быть всегда сильным. Жизнь слабости духа не прощает. Жизнь неласкова к ничтожествам. Жизнь не щадит убожества и приниженности духа. Быть сильным и владеть своими чувствами и поступками, быть хозяином их, но не рабом</w:t>
      </w:r>
      <w:r w:rsidR="000C6C5A" w:rsidRPr="005440D4">
        <w:rPr>
          <w:noProof/>
        </w:rPr>
        <w:t xml:space="preserve"> — </w:t>
      </w:r>
      <w:r w:rsidR="00EB2276" w:rsidRPr="005440D4">
        <w:rPr>
          <w:noProof/>
        </w:rPr>
        <w:t>таков Мой завет. Иначе не стать победителем жизни. Силу свою надо держать при себе всегда. С осознанием ее не расставаться ни при каких обстоятельствах и поступках. Нет судий</w:t>
      </w:r>
      <w:r w:rsidR="000C6C5A" w:rsidRPr="005440D4">
        <w:rPr>
          <w:noProof/>
        </w:rPr>
        <w:t xml:space="preserve"> — </w:t>
      </w:r>
      <w:r w:rsidR="00EB2276" w:rsidRPr="005440D4">
        <w:rPr>
          <w:noProof/>
        </w:rPr>
        <w:t>сам судья. Уявление слабости духа не прощается жизнью.</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428.</w:t>
      </w:r>
      <w:r w:rsidR="00EB2276" w:rsidRPr="005440D4">
        <w:rPr>
          <w:noProof/>
        </w:rPr>
        <w:t xml:space="preserve"> Дадим знак начала. Он будет неожиданен. Сознание не захочет сразу поверить. Слишком долгое ожидание придает нереальность тому, что начинает осуществляться. Но за началом последует продолжение и углубление начатого. И само пространство зазвенит новою песней огня, говоря о том, что небывалое время наступило. Смотрите на признаки и отмечайте их. Все, чего не было раньше, говорит о переменах. Цикл определяет течение эволюции, но не люди. Люди могут либо принять, либо отвергнуть, но судьба определяется светилами. Выбор зависит от человека, но условия выбора</w:t>
      </w:r>
      <w:r w:rsidR="000C6C5A" w:rsidRPr="005440D4">
        <w:rPr>
          <w:noProof/>
        </w:rPr>
        <w:t xml:space="preserve"> — </w:t>
      </w:r>
      <w:r w:rsidR="00EB2276" w:rsidRPr="005440D4">
        <w:rPr>
          <w:noProof/>
        </w:rPr>
        <w:t>от звезд. Во тьме выбирать трудно: не видно пути, но при Свете многое облегчится и меньше будет заблуждения. Многое же станет просто невозможным. Так в свете дня определятся условия будущего, и люди, наконец, свободно вздохнут, ибо будет оно ясным и светлым. Человечество идет к восходу, значит, впереди предстоит день новой долгой эволюционной ступени. Скоро уже.</w:t>
      </w:r>
    </w:p>
    <w:p w:rsidR="00E8769F" w:rsidRPr="005440D4" w:rsidRDefault="00E8769F" w:rsidP="00EB2276">
      <w:pPr>
        <w:rPr>
          <w:noProof/>
        </w:rPr>
      </w:pPr>
    </w:p>
    <w:p w:rsidR="00E8769F" w:rsidRPr="005440D4" w:rsidRDefault="001B5071" w:rsidP="00EB2276">
      <w:pPr>
        <w:rPr>
          <w:noProof/>
        </w:rPr>
      </w:pPr>
      <w:r w:rsidRPr="005440D4">
        <w:rPr>
          <w:rFonts w:cs="Arial"/>
          <w:b/>
          <w:noProof/>
          <w:szCs w:val="28"/>
        </w:rPr>
        <w:t xml:space="preserve">1955 г. </w:t>
      </w:r>
      <w:r w:rsidR="00EB2276" w:rsidRPr="005440D4">
        <w:rPr>
          <w:b/>
          <w:noProof/>
        </w:rPr>
        <w:t>429. (Авг. 14).</w:t>
      </w:r>
      <w:r w:rsidR="00EB2276" w:rsidRPr="005440D4">
        <w:rPr>
          <w:noProof/>
        </w:rPr>
        <w:t xml:space="preserve"> Нет и не может быть такого положения, когда было бы невозможно продвигаться вперед. Ведь сама жизнь при правильном понимании и есть это движение в эволюцию. Каждый опыт продвигает, каждое знание расширяет сознание. Учиться можно всегда. Значит, и восходить можно при всяких условиях. Всякие отговорки и попытки указать на невозможность и трудность обстоятельств есть просто непонимание процесса. Человек решил посетить в далеких странах место, где Жил когда-то Учитель. Сколько различных комбинаций внешних условий может встретиться ему на пути, пока он дойдет. Но цель достигнута, случайности пути</w:t>
      </w:r>
      <w:r w:rsidR="000C6C5A" w:rsidRPr="005440D4">
        <w:rPr>
          <w:noProof/>
        </w:rPr>
        <w:t xml:space="preserve"> — </w:t>
      </w:r>
      <w:r w:rsidR="00EB2276" w:rsidRPr="005440D4">
        <w:rPr>
          <w:noProof/>
        </w:rPr>
        <w:t>позади. Они сами по себе несущественны, ибо не они, но цель путешествия вызвала необходимость пройти через них. Так и в жизни человека. Цель</w:t>
      </w:r>
      <w:r w:rsidR="000C6C5A" w:rsidRPr="005440D4">
        <w:rPr>
          <w:noProof/>
        </w:rPr>
        <w:t xml:space="preserve"> — </w:t>
      </w:r>
      <w:r w:rsidR="00EB2276" w:rsidRPr="005440D4">
        <w:rPr>
          <w:noProof/>
        </w:rPr>
        <w:t>достичь Учителя. Подробности и случайности пути</w:t>
      </w:r>
      <w:r w:rsidR="000C6C5A" w:rsidRPr="005440D4">
        <w:rPr>
          <w:noProof/>
        </w:rPr>
        <w:t xml:space="preserve"> — </w:t>
      </w:r>
      <w:r w:rsidR="00EB2276" w:rsidRPr="005440D4">
        <w:rPr>
          <w:noProof/>
        </w:rPr>
        <w:t>неизбежность в том или ином виде, самостоятельного значения не имеющая. Но если человек, забыв об этой цели, вообразит, что она заключается в случайности встречных явлений, то это будет роковой ошибкой. Увлекшись, или занявшись всем этим и погрузившись сознанием в них, можно о главной цели, ради которой совершается движение, позабыть совершенно и начать бесцельно блуждать среди ставших безвыходными лабиринтов самоутвержденных сложностей жизни. Но когда ясна и осознана цель и ведомо направление, то внешние условия, представляющие собою отрезки пути на каждый данный момент, уже не смогут захлестнуть сознание, всецело овладев им. Надо осознать себя путником жизни, путником на этой планете, путником везде и всегда, пока не достигнута далекая цель</w:t>
      </w:r>
      <w:r w:rsidR="000C6C5A" w:rsidRPr="005440D4">
        <w:rPr>
          <w:noProof/>
        </w:rPr>
        <w:t xml:space="preserve"> — </w:t>
      </w:r>
      <w:r w:rsidR="00EB2276" w:rsidRPr="005440D4">
        <w:rPr>
          <w:noProof/>
        </w:rPr>
        <w:t>Дом Отчий. Это осознание и поможет в духе преодолеть иллюзии Майи и бороться с ними в каждодневности. В дороге на пароходе, в поезде знаем о временности явления пути и не слишком огорчаемся неудобствами</w:t>
      </w:r>
      <w:r w:rsidR="000C6C5A" w:rsidRPr="005440D4">
        <w:rPr>
          <w:noProof/>
        </w:rPr>
        <w:t xml:space="preserve"> — </w:t>
      </w:r>
      <w:r w:rsidR="00EB2276" w:rsidRPr="005440D4">
        <w:rPr>
          <w:noProof/>
        </w:rPr>
        <w:t>так надо поступать и в жизни. Ибо земная жизнь и есть временный путь в Беспредельность. Так можно прибавить еще одну победу в цепи бесконечных побед, ведущих и приближающих к постижению Света. Каждое приближение будет уже и победой. Дело совсем не в том, чтобы от чего-то отказаться, а в том, чтобы понять временную природу явлений и не привязывать себя к ним. В сознании отделяет себя человек от них и, становясь как бы в стороне, уходит из-под их власти. Это и будет правильным решением. Оно возможно лишь при осознании цели и смысла земного пути. Так простое осознание этого делает человека необычайно сильным и вооруженным на все случаи жизни. Незаметно новое понимание внедряется в самое существо человека и начинает окрашивать все его мысли, чувства и поступки. Ярое огненное осознание этого помогало Великим Духам выдерживать те длительные и тяжкие испытания, которые выпадали на их долю. Иначе не сможет примириться дух с невыносимой тягостью жизни. Невозможна бесцельная работа, лишенная смысла. Это не работа, а пытка, которой подвергали заключенных изобретательные тюремщики. Также невозможной может стать и жизнь, если цель ее не осознана. Бессмысленны ее трудности, тягости, переживания, утраты и радости, если не осознана цель. Так цель надо яро осознать и другим помочь найти выход из круга плотной безвыходности. Решение</w:t>
      </w:r>
      <w:r w:rsidR="000C6C5A" w:rsidRPr="005440D4">
        <w:rPr>
          <w:noProof/>
        </w:rPr>
        <w:t xml:space="preserve"> — </w:t>
      </w:r>
      <w:r w:rsidR="00EB2276" w:rsidRPr="005440D4">
        <w:rPr>
          <w:noProof/>
        </w:rPr>
        <w:t>в духе, и выход есть, ибо земная жизнь не цель, но лишь средство достичь жизни на плоскости высшей, достичь не временного, но вечного ее уявления.</w:t>
      </w:r>
    </w:p>
    <w:p w:rsidR="00E8769F" w:rsidRPr="005440D4" w:rsidRDefault="00E8769F" w:rsidP="00EB2276">
      <w:pPr>
        <w:rPr>
          <w:noProof/>
        </w:rPr>
      </w:pPr>
    </w:p>
    <w:p w:rsidR="00E8769F" w:rsidRPr="005440D4" w:rsidRDefault="000831D0" w:rsidP="00EB2276">
      <w:pPr>
        <w:rPr>
          <w:noProof/>
        </w:rPr>
      </w:pPr>
      <w:r w:rsidRPr="005440D4">
        <w:rPr>
          <w:rFonts w:cs="Arial"/>
          <w:b/>
          <w:noProof/>
          <w:szCs w:val="28"/>
        </w:rPr>
        <w:t xml:space="preserve">1955 г. </w:t>
      </w:r>
      <w:r w:rsidR="00EB2276" w:rsidRPr="005440D4">
        <w:rPr>
          <w:b/>
          <w:noProof/>
        </w:rPr>
        <w:t>430.</w:t>
      </w:r>
      <w:r w:rsidR="00EB2276" w:rsidRPr="005440D4">
        <w:rPr>
          <w:noProof/>
        </w:rPr>
        <w:t xml:space="preserve"> И постепенно и незаметно для себя поведение и отношение к жизни становится неубедительным. Так происходит всегда, когда устремление к земному благополучию начинает овладевать сознанием и побеждать устремление к Учителю. В сознании происходит борьба между силами, влекущими кверху, и силами, влекущими книзу. Если равнодействующая двух сил все же дает в результате восходящее поступательное движение, значит, побеждает дух, если нисходящее</w:t>
      </w:r>
      <w:r w:rsidR="000C6C5A" w:rsidRPr="005440D4">
        <w:rPr>
          <w:noProof/>
        </w:rPr>
        <w:t xml:space="preserve"> — </w:t>
      </w:r>
      <w:r w:rsidR="00EB2276" w:rsidRPr="005440D4">
        <w:rPr>
          <w:noProof/>
        </w:rPr>
        <w:t>Земля. В случае победы земного над духовным, продвижение останавливается и снова возвращается человек к тому, с чего начал, чтобы, когда придет смерть, потерять все, ради чего он изменил своему высшему «Я». Так уступка земным притяжениям теряет свой конечный смысл, ибо расстаться со всем земным все равно надо, но уже при условии потери всех достижений и свободы от власти Земли. Уходить в Мир тот, будучи связанным земными вожделениями и притяжением, это грозит обречь себя на беспросветное прозябание в Мире Тонком, где земные желания и аппетиты удовлетворить нечем. Так что волей-неволей приходится признать, что иного выхода, или иного решения, как только победить во что бы то ни стало и какой бы ни было ценой, нет. Потому победа становится обязательной и единственно возможным выходом из тупика плотных условий. Бездомие, лишение вещей и тяжкая жизнь земная</w:t>
      </w:r>
      <w:r w:rsidR="000C6C5A" w:rsidRPr="005440D4">
        <w:rPr>
          <w:noProof/>
        </w:rPr>
        <w:t xml:space="preserve"> — </w:t>
      </w:r>
      <w:r w:rsidR="00EB2276" w:rsidRPr="005440D4">
        <w:rPr>
          <w:noProof/>
        </w:rPr>
        <w:t>благословение судьбы, ибо освобождает дух от цепей материального мира. Не имеющему ничего, жизнью сурово обездоленному, пострадавшему и преследуемому при уходе из жизни нечего терять, кроме страданий и лишений, и не связан он ничем с окружающей его сферою плотного мира. Не жаль ему расставаться ни с чем и, уйдя с Земли, не будет он мыслями к ней возвращаться, ибо вырастил себе крылья свободы. Не горевать, не сетовать, не жаловаться надо, а радоваться тяжести жизни, ибо в этом залог освобождения. Все будет дано и на Земле, и в избытке, но прежде Землю надо в себе победить. Сильны ее притяжения, дурманящи ее чары, и слабый дух не выдерживает. Чтобы выдержать, надо знать, и, зная, не отступать, и дозора от опасности одури земных обольщений и прельщений не ослаблять никогда. Недаром подвижники духа в суровом и тяжком подвиге проходили свой земной путь. Они были всегда на страже, в постоянном бодрствовании, дабы очарование Майи не затемнило сознания. Потому Говорю: «Проходя через жизнь, не прельщайтесь ее призрачной привлекательностью и помните, что полюсность явлений в каждом из них под цветами скрывает шипы». И можно срывать, но в руках остаются впившиеся в тело колючки. Так мудрость учит тому, что лучшее решение</w:t>
      </w:r>
      <w:r w:rsidR="000C6C5A" w:rsidRPr="005440D4">
        <w:rPr>
          <w:noProof/>
        </w:rPr>
        <w:t xml:space="preserve"> — </w:t>
      </w:r>
      <w:r w:rsidR="00EB2276" w:rsidRPr="005440D4">
        <w:rPr>
          <w:noProof/>
        </w:rPr>
        <w:t>это в духе от всего отказаться, или в духе ничего не иметь и не считать своим и понять, что единственным достоянием нашим является дух и его накопления. А все остальное не наше. Все можно иметь, но взвесив его навсегда и прочно на весах Беспредельности, зная круг обреченности явлений земных. Иначе не устоять, Майи не победить и свободы не достичь. А она достигается лишь на Земле. От Земли лишь на Земле только и можно освободиться. Потом поздно это делать. Ибо то, что связано на Земле, связанным остается и выше. А Я Говорю о свободе и Обращаюсь к сужденному победителю. Не летать сладость земных притяжений не победившим.</w:t>
      </w:r>
    </w:p>
    <w:p w:rsidR="00E8769F" w:rsidRPr="005440D4" w:rsidRDefault="00E8769F" w:rsidP="00EB2276">
      <w:pPr>
        <w:rPr>
          <w:noProof/>
        </w:rPr>
      </w:pPr>
    </w:p>
    <w:p w:rsidR="00E8769F" w:rsidRPr="005440D4" w:rsidRDefault="00B97E4B" w:rsidP="00EB2276">
      <w:pPr>
        <w:rPr>
          <w:noProof/>
        </w:rPr>
      </w:pPr>
      <w:r w:rsidRPr="005440D4">
        <w:rPr>
          <w:rFonts w:cs="Arial"/>
          <w:b/>
          <w:noProof/>
          <w:szCs w:val="28"/>
        </w:rPr>
        <w:t xml:space="preserve">1955 г. </w:t>
      </w:r>
      <w:r w:rsidR="00EB2276" w:rsidRPr="005440D4">
        <w:rPr>
          <w:b/>
          <w:noProof/>
        </w:rPr>
        <w:t>431. (Авг. 15).</w:t>
      </w:r>
      <w:r w:rsidR="00EB2276" w:rsidRPr="005440D4">
        <w:rPr>
          <w:noProof/>
        </w:rPr>
        <w:t xml:space="preserve"> Друг Мой, из малых побед складываются большие. Жизнь, являясь полем преодоления волн встречных энергий, дает к тому много возможностей. Надо найти в себе силы вырасти духом настолько, чтобы победно встречать каждую волну. И не только победно, но и красиво. Нужно, чтобы красота вошла во все дела человека. Красота</w:t>
      </w:r>
      <w:r w:rsidR="000C6C5A" w:rsidRPr="005440D4">
        <w:rPr>
          <w:noProof/>
        </w:rPr>
        <w:t xml:space="preserve"> — </w:t>
      </w:r>
      <w:r w:rsidR="00EB2276" w:rsidRPr="005440D4">
        <w:rPr>
          <w:noProof/>
        </w:rPr>
        <w:t>антипод безобразия, то есть Хаоса. Безобразие всегда дисгармонично и является свидетельством процесса разрушения. Можно представить себе, что мысли, чувства и действия человека проникнуты красотою и выражают ее. И, конечно, слова. Трудно уследить за всем, что делает или говорит человек, но если сознание настроено на ключе красоты, то выражение ее во всей сущности человека становится естественным. Можно обратить внимание на то, что некоторые, даже некрасивые лица, становятся прекрасными в своем выражении. Духовное побеждает материю. Достоинство духа тоже выражает его красоту. Не может жалкий и мелочный человек сохранить это достоинство. И нелегко среди безобразия жизни утверждать ее красоту. Ведь ее надо выражать собою. Раньше духовность в понимании человека не сочеталась с красотою. Мало красоты было в окружении даже подвижников. Ныне подвиг духовный не может уже более прикрываться или сопровождаться отсутствием красоты или пренебрежением ее требований. Красота должна войти в жизнь как элемент, от жизни неотделимый. Мы красотою Строим. И вы, следующие за Нами, ее утверждайте. Нельзя забыть основы проявления жизни. И восход, и закат, и цветы, и зелень, и горы, и звезды</w:t>
      </w:r>
      <w:r w:rsidR="000C6C5A" w:rsidRPr="005440D4">
        <w:rPr>
          <w:noProof/>
        </w:rPr>
        <w:t xml:space="preserve"> — </w:t>
      </w:r>
      <w:r w:rsidR="00EB2276" w:rsidRPr="005440D4">
        <w:rPr>
          <w:noProof/>
        </w:rPr>
        <w:t>все прекрасно. Природа красива в своем существе. Безобразие порождается силами разрушения, и прежде всего человеком и его мыслями. Много труда приложили Строители Жизни, прежде чем утвердить на планете ее, красоту. Ужасны были первичные формы жизни. Но эволюция и красота связаны тесно. Конечной формой завершения планетного Круга Седьмого будет красота. Так и вы, следуя Великому Плану, начните красоту утверждать во всем, что является выражением сущности вашей. С красотою, ее утверждая, пройдете там, где без нее можно легко споткнуться. Помните, красотою победите и ею достигните.</w:t>
      </w:r>
    </w:p>
    <w:p w:rsidR="00E8769F" w:rsidRPr="005440D4" w:rsidRDefault="00E8769F" w:rsidP="00EB2276">
      <w:pPr>
        <w:rPr>
          <w:noProof/>
        </w:rPr>
      </w:pPr>
    </w:p>
    <w:p w:rsidR="00E8769F" w:rsidRPr="005440D4" w:rsidRDefault="004D6EC6" w:rsidP="00EB2276">
      <w:pPr>
        <w:rPr>
          <w:noProof/>
        </w:rPr>
      </w:pPr>
      <w:r w:rsidRPr="005440D4">
        <w:rPr>
          <w:rFonts w:cs="Arial"/>
          <w:b/>
          <w:noProof/>
          <w:szCs w:val="28"/>
        </w:rPr>
        <w:t xml:space="preserve">1955 г. </w:t>
      </w:r>
      <w:r w:rsidR="00EB2276" w:rsidRPr="005440D4">
        <w:rPr>
          <w:b/>
          <w:noProof/>
        </w:rPr>
        <w:t>432.</w:t>
      </w:r>
      <w:r w:rsidR="00EB2276" w:rsidRPr="005440D4">
        <w:rPr>
          <w:noProof/>
        </w:rPr>
        <w:t xml:space="preserve"> Друг Мой, друг преданный и постоянный, знаешь ли ты, что все то, что записано на этих долгих страницах, тебе придется осуществить когда-то? Рано или поздно, здесь или там, в этой жизни или в одной из будущих, через сто, тысячу, сто тысяч или более лет, но все, от начала до конца, до самого высочайшего, недоступного и невозможного сегодня, ты все же осуществишь и сделаешь жизнью своею и достижением своим. Да! Да! Да. Я, твой Учитель, Отец и Владыка, Даю ручательство и свидетельство тому, что, воистину, это так. Так это и будет. Путь долог, лестница восхождения бесконечна, и рано или поздно, но всё будет осуществлено. Дух вечен. Дух растет, поднимаясь и приобретая новые качества. Идешь вместе со Мною. Связаны навсегда. Потому о победе Ручаюсь. То, что Даю</w:t>
      </w:r>
      <w:r w:rsidR="000C6C5A" w:rsidRPr="005440D4">
        <w:rPr>
          <w:noProof/>
        </w:rPr>
        <w:t xml:space="preserve"> — </w:t>
      </w:r>
      <w:r w:rsidR="00EB2276" w:rsidRPr="005440D4">
        <w:rPr>
          <w:noProof/>
        </w:rPr>
        <w:t>семена, или зерна Посева Моего во вместилище твоего сознания, в глубине его, в Чаше, посев, сделанный на веки веков. Эти неумирающие семена духовного посева дадут свои всходы и жатву богатую и плодоносную. Получаешь зерна близкие и далекие. Каждому свое время, каждому свой урочный срок. Все даст всходы в сознании, то есть будет достоянием твоим, в применении жизненном осуществленным. В этом ручательство долгих сроков. Дается многое, слишком многое для одной жизни или даже для нескольких, но для многих жизней вполне осуществимое. Ведь конец</w:t>
      </w:r>
      <w:r w:rsidR="000C6C5A" w:rsidRPr="005440D4">
        <w:rPr>
          <w:noProof/>
        </w:rPr>
        <w:t xml:space="preserve"> — </w:t>
      </w:r>
      <w:r w:rsidR="00EB2276" w:rsidRPr="005440D4">
        <w:rPr>
          <w:noProof/>
        </w:rPr>
        <w:t>это погружение в Тайну. Ведь даже конец Седьмого Большого Круга</w:t>
      </w:r>
      <w:r w:rsidR="000C6C5A" w:rsidRPr="005440D4">
        <w:rPr>
          <w:noProof/>
        </w:rPr>
        <w:t xml:space="preserve"> — </w:t>
      </w:r>
      <w:r w:rsidR="00EB2276" w:rsidRPr="005440D4">
        <w:rPr>
          <w:noProof/>
        </w:rPr>
        <w:t>это еще не конец, а Великое Завершение перед новой Великой Манвантарой. Конца нет. Посев не на писаных страницах, но в Чаше бессмертной твоей, посев огненный, запечатлеваемый духом и в духе навсегда. И Записи эти есть не что иное, как следствие Записи огненной, ранее запечатленной в несказуемых и невидимых глубинах твоего духа. И это не только путь твой, это путь человека на планете и в Космосе. Потому Записи эти</w:t>
      </w:r>
      <w:r w:rsidR="000C6C5A" w:rsidRPr="005440D4">
        <w:rPr>
          <w:noProof/>
        </w:rPr>
        <w:t xml:space="preserve"> — </w:t>
      </w:r>
      <w:r w:rsidR="00EB2276" w:rsidRPr="005440D4">
        <w:rPr>
          <w:noProof/>
        </w:rPr>
        <w:t>для всех, идущих вперед, к вершинам духа. Идут все, значит</w:t>
      </w:r>
      <w:r w:rsidR="000C6C5A" w:rsidRPr="005440D4">
        <w:rPr>
          <w:noProof/>
        </w:rPr>
        <w:t xml:space="preserve"> — </w:t>
      </w:r>
      <w:r w:rsidR="00EB2276" w:rsidRPr="005440D4">
        <w:rPr>
          <w:noProof/>
        </w:rPr>
        <w:t>для всех. И сила дана в них, сила преобразовывать и преображать временную и растущую сущность обновляющегося человека. И будут читать их миллионы и благодарить тебя, принявшего на свои плечи задачу облегчить путь восхождения духа. Владыка Остается Владыкой, но ты</w:t>
      </w:r>
      <w:r w:rsidR="000C6C5A" w:rsidRPr="005440D4">
        <w:rPr>
          <w:noProof/>
        </w:rPr>
        <w:t xml:space="preserve"> — </w:t>
      </w:r>
      <w:r w:rsidR="00EB2276" w:rsidRPr="005440D4">
        <w:rPr>
          <w:noProof/>
        </w:rPr>
        <w:t>человек, такой же, как и собратья твои, далеко не достигший еще совершенства. И слово твое, зовущее и зажигающее дух, не может не быть близким и понятным тем, кто будет проходить тою же дорогой. Уже никто не вправе бросить упрек, что твой голос звучит с недоступных вершин духа, духа, достигшего ступени Великого Учителя, что высота твоя отделена от людей целым большим Кругом Эволюции. Но ты</w:t>
      </w:r>
      <w:r w:rsidR="000C6C5A" w:rsidRPr="005440D4">
        <w:rPr>
          <w:noProof/>
        </w:rPr>
        <w:t xml:space="preserve"> — </w:t>
      </w:r>
      <w:r w:rsidR="00EB2276" w:rsidRPr="005440D4">
        <w:rPr>
          <w:noProof/>
        </w:rPr>
        <w:t>человек, и не может быть оправданий для них и ссылок на невозможность указуемых достижений. Вот для чего нужны близкие ученики</w:t>
      </w:r>
      <w:r w:rsidR="000C6C5A" w:rsidRPr="005440D4">
        <w:rPr>
          <w:noProof/>
        </w:rPr>
        <w:t xml:space="preserve"> — </w:t>
      </w:r>
      <w:r w:rsidR="00EB2276" w:rsidRPr="005440D4">
        <w:rPr>
          <w:noProof/>
        </w:rPr>
        <w:t>дать близкий пример возможности приложения Учения в жизни. Многих могла бы отпугнуть невозможность достичь всего, о чем указуется в Записях, но пусть поймут, что дается на тысячелетия роста. И тогда не упрекнут, что говорится о недостижимом. Достижимо все</w:t>
      </w:r>
      <w:r w:rsidR="000C6C5A" w:rsidRPr="005440D4">
        <w:rPr>
          <w:noProof/>
        </w:rPr>
        <w:t xml:space="preserve"> — </w:t>
      </w:r>
      <w:r w:rsidR="00EB2276" w:rsidRPr="005440D4">
        <w:rPr>
          <w:noProof/>
        </w:rPr>
        <w:t>рано или поздно, все</w:t>
      </w:r>
      <w:r w:rsidR="000C6C5A" w:rsidRPr="005440D4">
        <w:rPr>
          <w:noProof/>
        </w:rPr>
        <w:t xml:space="preserve"> — </w:t>
      </w:r>
      <w:r w:rsidR="00EB2276" w:rsidRPr="005440D4">
        <w:rPr>
          <w:noProof/>
        </w:rPr>
        <w:t>при условии постоянства и неотступности. Так и надо смотреть на все, даваемое Учителем, как на нечто, подлежащее осуществлению. Если отбросить элемент времени, то и далекое становится близким, следовательно, возможным. Реальность и динамическую силу возможности надо понять. Осознание возможности есть приближение ее осуществления, то есть овладения ею. Это как бы мост, перекинутый через поток времени в будущее, осознаваемое в настоящем. Двигатель будущего могуч. За каждое слово произнесенное должен дать ответ человек. Так сказано в заветах прошлого. Скажу: каждая мысль, утвержденная яро и горячо и без сомнения и отрицания принятая в сознание, даст свои следствия, и пожинать придется человеку огненные всходы ее, ибо зерно мысли</w:t>
      </w:r>
      <w:r w:rsidR="000C6C5A" w:rsidRPr="005440D4">
        <w:rPr>
          <w:noProof/>
        </w:rPr>
        <w:t xml:space="preserve"> — </w:t>
      </w:r>
      <w:r w:rsidR="00EB2276" w:rsidRPr="005440D4">
        <w:rPr>
          <w:noProof/>
        </w:rPr>
        <w:t>его вечное достояние, ибо мысли, Мною посылаемые и в духе утверждения воспринятые, добрые всходы дадут. Закон все тот же, только приложение его может стать светоносным. Потому, напутствуя в путь дальний, Говорю и Утверждаю: ныне возможно все. Двери великих возможностей открываются перед человеком во времени. Все достижимо.</w:t>
      </w:r>
    </w:p>
    <w:p w:rsidR="00E8769F" w:rsidRPr="005440D4" w:rsidRDefault="00E8769F" w:rsidP="00EB2276">
      <w:pPr>
        <w:rPr>
          <w:noProof/>
        </w:rPr>
      </w:pPr>
    </w:p>
    <w:p w:rsidR="00E8769F" w:rsidRPr="005440D4" w:rsidRDefault="004D6EC6" w:rsidP="00EB2276">
      <w:pPr>
        <w:rPr>
          <w:noProof/>
        </w:rPr>
      </w:pPr>
      <w:r w:rsidRPr="005440D4">
        <w:rPr>
          <w:rFonts w:cs="Arial"/>
          <w:b/>
          <w:noProof/>
          <w:szCs w:val="28"/>
        </w:rPr>
        <w:t xml:space="preserve">1955 г. </w:t>
      </w:r>
      <w:r w:rsidR="00EB2276" w:rsidRPr="005440D4">
        <w:rPr>
          <w:b/>
          <w:noProof/>
        </w:rPr>
        <w:t>433.</w:t>
      </w:r>
      <w:r w:rsidR="00EB2276" w:rsidRPr="005440D4">
        <w:rPr>
          <w:noProof/>
        </w:rPr>
        <w:t xml:space="preserve"> Среди всего неустойчивого, колеблющегося, меняющегося и неопределенного опору найти можно лишь внутри, найти и утвердиться на ней. Пусть этой опорой и защитой от волн жизни будет Владыка внутри. Ни на что внешнее опереться нельзя</w:t>
      </w:r>
      <w:r w:rsidR="000C6C5A" w:rsidRPr="005440D4">
        <w:rPr>
          <w:noProof/>
        </w:rPr>
        <w:t xml:space="preserve"> — </w:t>
      </w:r>
      <w:r w:rsidR="00EB2276" w:rsidRPr="005440D4">
        <w:rPr>
          <w:noProof/>
        </w:rPr>
        <w:t>обманет в самый трудный момент. И расчеты на будущее надо вести, опираясь не на обстоятельства, но на Владыку. Так построим фундамент не на песке, но на Камне. Иначе рушение неизбежно. Раньше это выражали инертным словом «упование», но Мы Говорим об активном, действенном, волевом утверждении скалы духа внутри. Ибо все внешнее непрочно, но непреходящ дух. В духе и утверждайтесь, Владыку призвав.</w:t>
      </w:r>
    </w:p>
    <w:p w:rsidR="00E8769F" w:rsidRPr="005440D4" w:rsidRDefault="00E8769F" w:rsidP="00EB2276">
      <w:pPr>
        <w:rPr>
          <w:noProof/>
        </w:rPr>
      </w:pPr>
    </w:p>
    <w:p w:rsidR="00E8769F" w:rsidRPr="005440D4" w:rsidRDefault="004D6EC6" w:rsidP="00EB2276">
      <w:pPr>
        <w:rPr>
          <w:noProof/>
        </w:rPr>
      </w:pPr>
      <w:r w:rsidRPr="005440D4">
        <w:rPr>
          <w:rFonts w:cs="Arial"/>
          <w:b/>
          <w:noProof/>
          <w:szCs w:val="28"/>
        </w:rPr>
        <w:t xml:space="preserve">1955 г. </w:t>
      </w:r>
      <w:r w:rsidR="00EB2276" w:rsidRPr="005440D4">
        <w:rPr>
          <w:b/>
          <w:noProof/>
        </w:rPr>
        <w:t>434. (Авг. 16).</w:t>
      </w:r>
      <w:r w:rsidR="00EB2276" w:rsidRPr="005440D4">
        <w:rPr>
          <w:noProof/>
        </w:rPr>
        <w:t xml:space="preserve"> Качества нужны не для того, чтобы лежать с ними на печке, а для того, чтобы применять их в жизни, когда приходит нужда. Поэтому их надо держать всегда наготове. Готовность эта покажет, соответствует ли сила данного качества требованиям, предъявляемым к нему жизнью. Если нет, его надо укрепить и усилить. Уже можно явно отметить, что то, что еще недавно могло бы взволновать, вызвать беспокойство и нарушить равновесие, уже не властно над сознанием. Астрал, подчиняясь вам, не реагирует. Это успех. Результаты трудностей и пройденных испытаний дают себя знать. Будем углублять достигнутое. Чувства и эмоции</w:t>
      </w:r>
      <w:r w:rsidR="000C6C5A" w:rsidRPr="005440D4">
        <w:rPr>
          <w:noProof/>
        </w:rPr>
        <w:t xml:space="preserve"> — </w:t>
      </w:r>
      <w:r w:rsidR="00EB2276" w:rsidRPr="005440D4">
        <w:rPr>
          <w:noProof/>
        </w:rPr>
        <w:t>это сфера астрала. Надо научиться чувств не выражать. Все делать, как все, на все ответствовать тоже, как все, но ничем и никак не выявлять своих чувств, сперва наружно, а потом и внутри. Элемент эмоциональный просто исключается. Волнам внешних воздействий, терзающих сердце, противопоставляется это отсутствие чувств и переживаний. Положим, что-то должно случиться и, действительно, случается, то есть что через что-то приходится проходить. Как лучше: проходить ли через кармически неизбежное, заранее и во время прохождения истерзав себя всяческими переживаниями, или же сохраняя полное равновесие и спокойствие? Пройти надо неизбежно. Бесцельны и бессмысленны переживания. Лучше через неизбежное идти в спокойствии непоколебимом. Бессмысленных действий избегает человек. Почему бы в сфере астральных явлений и переживаний не внести эту целесообразность. Ведь эти бесцельные и ненужные эмоции ничего не приносят, кроме вреда и ущерба. Действовать можно, но исключив все лишние переживания. Так, удары</w:t>
      </w:r>
      <w:r w:rsidR="000C6C5A" w:rsidRPr="005440D4">
        <w:rPr>
          <w:noProof/>
        </w:rPr>
        <w:t xml:space="preserve"> — </w:t>
      </w:r>
      <w:r w:rsidR="00EB2276" w:rsidRPr="005440D4">
        <w:rPr>
          <w:noProof/>
        </w:rPr>
        <w:t>двигатели, удары жизни укрепляют сознательный дух. Не переживать надо, но действовать и сделать все возможное, предоставив невозможное Учителю. Выслушайте, ответьте, но не переживайте: не радуйтесь, и не огорчайтесь. Исключите эмоции. Так меч духа закаляется в горниле жизни и, будучи закален, становится годным к употреблению. Хорошо закаленным мечом можно перерубить даже железо неразрешимых и безвыходных жизненных сплетений, разрубить, рассечь и освободиться от этих пут. Хочу видеть вас свободными от власти обстоятельств над духом. Поймите, что дух свободен от них, но астрал подчинен. Надо астрал подчинить не им, но своей воле, духу, который выше всяких обстоятельств именно благодаря своей непреходящей природе. Все пройдет, но Учитель Останется с вами даже тогда, когда дух ваш освободится от своей астральной оболочки, без которой можно жить и сохранять всю полноту сознания. По существу, астральная оболочка не нужна, если ее эволюционное назначение выполнено, не нужна так же, как не нужно астральное промежуточное состояние. К освобождению от астрала следует приступать раньше, ибо без полного контроля над ним невозможно действовать на Высших Планах, равно как и на астральном</w:t>
      </w:r>
      <w:r w:rsidR="000C6C5A" w:rsidRPr="005440D4">
        <w:rPr>
          <w:noProof/>
        </w:rPr>
        <w:t xml:space="preserve"> — </w:t>
      </w:r>
      <w:r w:rsidR="00EB2276" w:rsidRPr="005440D4">
        <w:rPr>
          <w:noProof/>
        </w:rPr>
        <w:t>сознательно. Ваши переживания не нужны никому. И меньше всего вам самим. Над ними утверждается власть при суровом контроле воли. Учитель Поможет и это достичь.</w:t>
      </w:r>
    </w:p>
    <w:p w:rsidR="00E8769F" w:rsidRPr="005440D4" w:rsidRDefault="00E8769F" w:rsidP="00EB2276">
      <w:pPr>
        <w:rPr>
          <w:noProof/>
        </w:rPr>
      </w:pPr>
    </w:p>
    <w:p w:rsidR="00E8769F" w:rsidRPr="005440D4" w:rsidRDefault="00191B83" w:rsidP="00EB2276">
      <w:pPr>
        <w:rPr>
          <w:noProof/>
        </w:rPr>
      </w:pPr>
      <w:r w:rsidRPr="005440D4">
        <w:rPr>
          <w:rFonts w:cs="Arial"/>
          <w:b/>
          <w:noProof/>
          <w:szCs w:val="28"/>
        </w:rPr>
        <w:t xml:space="preserve">1955 г. </w:t>
      </w:r>
      <w:r w:rsidR="00EB2276" w:rsidRPr="005440D4">
        <w:rPr>
          <w:b/>
          <w:noProof/>
        </w:rPr>
        <w:t>435.</w:t>
      </w:r>
      <w:r w:rsidR="00EB2276" w:rsidRPr="005440D4">
        <w:rPr>
          <w:noProof/>
        </w:rPr>
        <w:t xml:space="preserve"> Что делать? Делать ничего не нужно. Нужно просто ждать и спокойно встречать неизбежное. Есть условия, где воля человека бессильна против кармы. Но каковы бы ни были встречные волны, веру в незримого Учителя утратить нельзя. Это будет конец. В действительности, кроме досужих слухов, ничего еще нет. Мои слова о защите касаются лишь вас, но не других, и тех, кто вам близок. А вас ничто не коснется, если Единение со Мною не будет нарушено. Потому совет: хранить спокойствие. Напряженность среды указывает на близость перемен. Но все обернется на пользу и лучше лучшего.</w:t>
      </w:r>
    </w:p>
    <w:p w:rsidR="00E8769F" w:rsidRPr="005440D4" w:rsidRDefault="00E8769F" w:rsidP="00EB2276">
      <w:pPr>
        <w:rPr>
          <w:noProof/>
        </w:rPr>
      </w:pPr>
    </w:p>
    <w:p w:rsidR="00E8769F" w:rsidRPr="005440D4" w:rsidRDefault="00191B83" w:rsidP="00EB2276">
      <w:pPr>
        <w:rPr>
          <w:noProof/>
        </w:rPr>
      </w:pPr>
      <w:r w:rsidRPr="005440D4">
        <w:rPr>
          <w:rFonts w:cs="Arial"/>
          <w:b/>
          <w:noProof/>
          <w:szCs w:val="28"/>
        </w:rPr>
        <w:t xml:space="preserve">1955 г. </w:t>
      </w:r>
      <w:r w:rsidR="00EB2276" w:rsidRPr="005440D4">
        <w:rPr>
          <w:b/>
          <w:noProof/>
        </w:rPr>
        <w:t>436. (Авг. 17).</w:t>
      </w:r>
      <w:r w:rsidR="00EB2276" w:rsidRPr="005440D4">
        <w:rPr>
          <w:noProof/>
        </w:rPr>
        <w:t xml:space="preserve"> Нет ничего, что бы требовало каких-то немедленных срочных решений или действий. Если бы были, Учитель Дал бы указания. Слухи и разговоры обывательские не могут служить основанием для суждения о действительности. Надо проверить самому, и с чужих слов не решать, и на чужие слова не полагаться, ибо чудовищна людская слепота, и ошибочность суждений, или способность искажать факты. В результате видим призраки неуравновешенного настроения, но не то, что есть. Среди этого хаоса мятущихся сознаний и чувств, им соответствующих, полагаться можно лишь на Учителя</w:t>
      </w:r>
      <w:r w:rsidR="000C6C5A" w:rsidRPr="005440D4">
        <w:rPr>
          <w:noProof/>
        </w:rPr>
        <w:t xml:space="preserve"> — </w:t>
      </w:r>
      <w:r w:rsidR="00EB2276" w:rsidRPr="005440D4">
        <w:rPr>
          <w:noProof/>
        </w:rPr>
        <w:t>всецело, полностью, без сомнений и колебаний. Не Промедлит Учитель ни мгновения в момент действительной нужды или опасности. Воображаемые страхи и опасности еще не есть основание для того, чтобы ждать ответа или помощи. Считаю, что вихри создаются неуравновешенными мятущимися оболочками, ибо велико нагнетение пространственное. Что же все-таки делать вам? Ничего, кроме того, что требует от вас жизнь и условия. Указ придет к сроку и не замедлит. Если вы потеряете опору, то кто же тогда устоит? В часы общего смятения Моим надлежит хранить сугубое равновесие. Спокойствие нужно не на печке, но в жизни. Следи за сохранностью серебряной нити. Это важнее, чем все остальное. Если она порвется</w:t>
      </w:r>
      <w:r w:rsidR="000C6C5A" w:rsidRPr="005440D4">
        <w:rPr>
          <w:noProof/>
        </w:rPr>
        <w:t xml:space="preserve"> — </w:t>
      </w:r>
      <w:r w:rsidR="00EB2276" w:rsidRPr="005440D4">
        <w:rPr>
          <w:noProof/>
        </w:rPr>
        <w:t>потеряно все. Если цела</w:t>
      </w:r>
      <w:r w:rsidR="000C6C5A" w:rsidRPr="005440D4">
        <w:rPr>
          <w:noProof/>
        </w:rPr>
        <w:t xml:space="preserve"> — </w:t>
      </w:r>
      <w:r w:rsidR="00EB2276" w:rsidRPr="005440D4">
        <w:rPr>
          <w:noProof/>
        </w:rPr>
        <w:t>никакие потери не страшны и никакие обстоятельства, даже самые тревожные и угрожающие. Ибо Сказал: Сохраню вас на гребне волны и Поставлю над пропастью, как на башне неприступной. Скоро схлынет волна и начнет проясняться вокруг. Что бы ни говорили люди, все требует проверки, ибо слепотою судят и видят. Успокаивать не в чем, ибо нет ничего, из-за чего надо было бы беспокоиться. Силу Владыки увидишь на явлениях больших и малых. Неужели долгий подъем для того, чтобы дрожать от каждой тени? Но спокоен капитан корабля даже во время шторма. Не управить ему кораблем, если собой не управит. Можно и судно потерять, и самому погибнуть, стоит только растеряться в опасный момент. Но ваша опора</w:t>
      </w:r>
      <w:r w:rsidR="000C6C5A" w:rsidRPr="005440D4">
        <w:rPr>
          <w:noProof/>
        </w:rPr>
        <w:t xml:space="preserve"> — </w:t>
      </w:r>
      <w:r w:rsidR="00EB2276" w:rsidRPr="005440D4">
        <w:rPr>
          <w:noProof/>
        </w:rPr>
        <w:t>Учитель. Не Можем охранить от мелких укусов, и огорчений, и подлости мелкой людской, но действительную опасность Отведем. Потому будьте покойны в вере. Ждали перемен и событий. Вот они идут. Встретьте достойно. С горы видно направление, и вихри местных условий не застилают горизонт. Видим приближение сужденного. И вы веру имейте. Лучше устоять при всех условиях, чем увидеть сужденное и дождаться его, не устоявши. Состояние смятения духа и утрата уверенности в Учителе не годятся для ученика.</w:t>
      </w:r>
    </w:p>
    <w:p w:rsidR="00E8769F" w:rsidRPr="005440D4" w:rsidRDefault="00E8769F" w:rsidP="00EB2276">
      <w:pPr>
        <w:rPr>
          <w:noProof/>
        </w:rPr>
      </w:pPr>
    </w:p>
    <w:p w:rsidR="00E8769F" w:rsidRPr="005440D4" w:rsidRDefault="00642BC9" w:rsidP="00EB2276">
      <w:pPr>
        <w:rPr>
          <w:noProof/>
        </w:rPr>
      </w:pPr>
      <w:r w:rsidRPr="005440D4">
        <w:rPr>
          <w:rFonts w:cs="Arial"/>
          <w:b/>
          <w:noProof/>
          <w:szCs w:val="28"/>
        </w:rPr>
        <w:t xml:space="preserve">1955 г. </w:t>
      </w:r>
      <w:r w:rsidR="00EB2276" w:rsidRPr="005440D4">
        <w:rPr>
          <w:b/>
          <w:noProof/>
        </w:rPr>
        <w:t>437.</w:t>
      </w:r>
      <w:r w:rsidR="00EB2276" w:rsidRPr="005440D4">
        <w:rPr>
          <w:noProof/>
        </w:rPr>
        <w:t xml:space="preserve"> Можно обратить внимание на то, как от времени до времени волны внешних воздействий яро наступают на сознание, стремясь наполнить его своими вибрациями и поглотить. И многие сознания тонут. Безысходное горе, отчаяние, ужас и многие другие явления, захватывая сознание полностью, погружают его в беспросветное. Это ложь Майи. Даже на эшафоте знающий не придет в отчаяние. Ибо для него смерть</w:t>
      </w:r>
      <w:r w:rsidR="000C6C5A" w:rsidRPr="005440D4">
        <w:rPr>
          <w:noProof/>
        </w:rPr>
        <w:t xml:space="preserve"> — </w:t>
      </w:r>
      <w:r w:rsidR="00EB2276" w:rsidRPr="005440D4">
        <w:rPr>
          <w:noProof/>
        </w:rPr>
        <w:t>освобождение и переход в Мир большей свободы, и ведомо ему, что не кончается ничего, а жизнь, новая жизнь, наоборот, начинается в иных условиях. Так поднимается человек над жизнью в духе, как орел над Землею, когда ему уже не страшны никакие волны. Страшен страх, но не волны плотных воздействий. Невежество страшно. Всему, извне идущему, можно противопоставить лишь одно</w:t>
      </w:r>
      <w:r w:rsidR="000C6C5A" w:rsidRPr="005440D4">
        <w:rPr>
          <w:noProof/>
        </w:rPr>
        <w:t xml:space="preserve"> — </w:t>
      </w:r>
      <w:r w:rsidR="00EB2276" w:rsidRPr="005440D4">
        <w:rPr>
          <w:noProof/>
        </w:rPr>
        <w:t>силу духа, стремясь духом вырасти на все, пытающееся погасить его огонь. Нельзя дозволить чему-либо огни потушить. Это и будет означать смерть</w:t>
      </w:r>
      <w:r w:rsidR="000C6C5A" w:rsidRPr="005440D4">
        <w:rPr>
          <w:noProof/>
        </w:rPr>
        <w:t xml:space="preserve"> — </w:t>
      </w:r>
      <w:r w:rsidR="00EB2276" w:rsidRPr="005440D4">
        <w:rPr>
          <w:noProof/>
        </w:rPr>
        <w:t>смерть духа. Лучше идти на смерть с сердцем, горящим огнями, чем остаться жить живым мертвецом, огни свои угасив. Древний завет «Духа не угашайте»</w:t>
      </w:r>
      <w:r w:rsidR="000C6C5A" w:rsidRPr="005440D4">
        <w:rPr>
          <w:noProof/>
        </w:rPr>
        <w:t xml:space="preserve"> — </w:t>
      </w:r>
      <w:r w:rsidR="00EB2276" w:rsidRPr="005440D4">
        <w:rPr>
          <w:noProof/>
        </w:rPr>
        <w:t>глубок. Не тот побежденный, кого победили, но тот, чьи огни склонились и погасли под ударами извне. Но тот победитель всегда, чей сердца огонь победно и мощно горит перед лицом любых встречных явлений, как бы тяжки и сильны они ни были. Так утверждается сужденный победитель в жизни и жизнью. Этим полезны испытания, помогающие силу свою осознать и</w:t>
      </w:r>
      <w:r w:rsidR="000C6C5A" w:rsidRPr="005440D4">
        <w:rPr>
          <w:noProof/>
        </w:rPr>
        <w:t xml:space="preserve"> — </w:t>
      </w:r>
      <w:r w:rsidR="00EB2276" w:rsidRPr="005440D4">
        <w:rPr>
          <w:noProof/>
        </w:rPr>
        <w:t>слабость и сущность противных явлений, не могущих сокрушить дух, ибо вечен и непреходящ он, и нет силы в мире, могущей его уничтожить. Хочу, чтобы сила эта была понята скорее. Поймите, не мир победить надо, но себя, силу огней утвердив, ибо только себя победивший может стать победителем мира. На каждое воздействие извне надо дать свою волну, более мощную, парализующую силу волны внешней. Это и будет значить «возрасти духом». А так как дух растет, то и сила противных воздействий все время увеличивается, пока чело победителя не украсится огнем победы, который, как стройный меч, сияет над головой победившего духа. Да! Да! Да! Утверждаю победу в тяжкие дни преддверия грядущего Света, ибо Сам Ручался о ней.</w:t>
      </w:r>
    </w:p>
    <w:p w:rsidR="00E8769F" w:rsidRPr="005440D4" w:rsidRDefault="00E8769F" w:rsidP="00EB2276">
      <w:pPr>
        <w:rPr>
          <w:noProof/>
        </w:rPr>
      </w:pPr>
    </w:p>
    <w:p w:rsidR="00E8769F" w:rsidRPr="005440D4" w:rsidRDefault="00A63D88" w:rsidP="00EB2276">
      <w:pPr>
        <w:rPr>
          <w:noProof/>
        </w:rPr>
      </w:pPr>
      <w:r w:rsidRPr="005440D4">
        <w:rPr>
          <w:rFonts w:cs="Arial"/>
          <w:b/>
          <w:noProof/>
          <w:szCs w:val="28"/>
        </w:rPr>
        <w:t xml:space="preserve">1955 г. </w:t>
      </w:r>
      <w:r w:rsidR="00EB2276" w:rsidRPr="005440D4">
        <w:rPr>
          <w:b/>
          <w:noProof/>
        </w:rPr>
        <w:t>438. (Авг. 18).</w:t>
      </w:r>
      <w:r w:rsidR="00EB2276" w:rsidRPr="005440D4">
        <w:rPr>
          <w:noProof/>
        </w:rPr>
        <w:t xml:space="preserve"> Если конец один, если «одна участь и праведнику, и грешнику», если все венчается смертью, то не лучше ли пройти жизнь героем? Не лучше ли, видя и зная о неизбежности испытаний, весело встречать их и победно? Уныние на постном масле, беспокойства и страх лишены творящего начала и бессмысленны по существу. Вот прошла унылая жизнь и закончилась. Сколько беспокойства, терзаний и боязни всего, всегда и везде. А ведь можно было бы эту самую горемычную жизнь прожить без всех этих и всех прочих позорных, унижающих достоинство духа и ненужных ему качеств. Хочу научить проходить через жизнь с гордо поднятой головой, победителем жизни, духом, сознающим неистребимую, неуничтожаемую природу свою, духом, для которого нет ни конца, ни смерти. Бесстрашные, отважные, смелые, не боящиеся ничего, вам, преодолевшим себя и понявшим, вам открываются письмена тайного знания. Ибо песня жизни, недостойная для глухих и слепых, ослепленных шумом и сутолкой материального мира, становится слышной. Она звучит поверх обыденности, и забот, и печалей земных. Чтобы услышать ее, надо отойти от жизни мертвой и встать выше ее. На всем и во всем можно утверждать эту отрешенность от обычной связанности условиями плотными, то есть свою свободу. Повседневность затягивает сознание, как тина болотная, как трясина. Трудно выбраться попавшим в нее. Мысли, устремленные к земному, как нитями, привязывают сознание к Земле. Но есть мысли другие, освобождающие дух, устремляющие от Земли. Не может быть свободным тот, кто привязан к Земле. Прикованный Прометей</w:t>
      </w:r>
      <w:r w:rsidR="000C6C5A" w:rsidRPr="005440D4">
        <w:rPr>
          <w:noProof/>
        </w:rPr>
        <w:t xml:space="preserve"> — </w:t>
      </w:r>
      <w:r w:rsidR="00EB2276" w:rsidRPr="005440D4">
        <w:rPr>
          <w:noProof/>
        </w:rPr>
        <w:t>символ духа, хотя и нашедшего огонь, но от Земли не освободившегося. А освободиться надо, и именно духом и в духе. И не требуется уходить от жизни, ни затворов, ни отказа, ни убиения плоти</w:t>
      </w:r>
      <w:r w:rsidR="000C6C5A" w:rsidRPr="005440D4">
        <w:rPr>
          <w:noProof/>
        </w:rPr>
        <w:t xml:space="preserve"> — </w:t>
      </w:r>
      <w:r w:rsidR="00EB2276" w:rsidRPr="005440D4">
        <w:rPr>
          <w:noProof/>
        </w:rPr>
        <w:t>ничего не надо; требуется одно</w:t>
      </w:r>
      <w:r w:rsidR="000C6C5A" w:rsidRPr="005440D4">
        <w:rPr>
          <w:noProof/>
        </w:rPr>
        <w:t xml:space="preserve"> — </w:t>
      </w:r>
      <w:r w:rsidR="00EB2276" w:rsidRPr="005440D4">
        <w:rPr>
          <w:noProof/>
        </w:rPr>
        <w:t>осознать нерушимую, непреходящую, бессмертную сущность свою, которая уже прошла через множество форм и жизней и будет еще проходить, восходя к звездам. Вечное</w:t>
      </w:r>
      <w:r w:rsidR="000C6C5A" w:rsidRPr="005440D4">
        <w:rPr>
          <w:noProof/>
        </w:rPr>
        <w:t xml:space="preserve"> — </w:t>
      </w:r>
      <w:r w:rsidR="00EB2276" w:rsidRPr="005440D4">
        <w:rPr>
          <w:noProof/>
        </w:rPr>
        <w:t>в духе</w:t>
      </w:r>
      <w:r w:rsidR="000C6C5A" w:rsidRPr="005440D4">
        <w:rPr>
          <w:noProof/>
        </w:rPr>
        <w:t xml:space="preserve"> — </w:t>
      </w:r>
      <w:r w:rsidR="00EB2276" w:rsidRPr="005440D4">
        <w:rPr>
          <w:noProof/>
        </w:rPr>
        <w:t>должно победить временное и стать над ним. Вечное, которое в духе, должно победить. Перед восставшим духом во всем размахе встает эта борьба за утверждение первородства своего и власти над случайными и преходящими явлениями каждой из очередных жизней на планете. Центр сознания извне как бы переносится и сосредоточивается внутри, то есть перевес дается внутреннему над внешним. Надо же, наконец, понять и почувствовать, что все внешнее уйдет рано или поздно, а внутреннее останется. Которое же важнее? Внешнее имеет значение лишь постольку, поскольку оно может расширить, обогатить и приумножить внутреннее богатство. Внешнее</w:t>
      </w:r>
      <w:r w:rsidR="000C6C5A" w:rsidRPr="005440D4">
        <w:rPr>
          <w:noProof/>
        </w:rPr>
        <w:t xml:space="preserve"> — </w:t>
      </w:r>
      <w:r w:rsidR="00EB2276" w:rsidRPr="005440D4">
        <w:rPr>
          <w:noProof/>
        </w:rPr>
        <w:t>не цель, но лишь средство к цели. Не самодовлеюще оно. Потому невозможно на него опереться. Тон задается духом, тон, в котором должна прозвучать жизнь. Музыкальная пьеса исполняется в определенном ключе. В определенном ключе, задаваемом духом, пусть звучит ваша жизнь. Этим ключом определяется жизнь. Каждый избирает ключ по себе. Но знающий</w:t>
      </w:r>
      <w:r w:rsidR="000C6C5A" w:rsidRPr="005440D4">
        <w:rPr>
          <w:noProof/>
        </w:rPr>
        <w:t xml:space="preserve"> — </w:t>
      </w:r>
      <w:r w:rsidR="00EB2276" w:rsidRPr="005440D4">
        <w:rPr>
          <w:noProof/>
        </w:rPr>
        <w:t>по указу Владыки. Пусть этим ключом будет преодоление и победа, преодоление победное. Ибо о победе Учитель Сказал и о победе Ручался.</w:t>
      </w:r>
    </w:p>
    <w:p w:rsidR="00E8769F" w:rsidRPr="005440D4" w:rsidRDefault="00E8769F" w:rsidP="00EB2276">
      <w:pPr>
        <w:rPr>
          <w:noProof/>
        </w:rPr>
      </w:pPr>
    </w:p>
    <w:p w:rsidR="00E8769F" w:rsidRPr="005440D4" w:rsidRDefault="00A63D88" w:rsidP="00EB2276">
      <w:pPr>
        <w:rPr>
          <w:noProof/>
        </w:rPr>
      </w:pPr>
      <w:r w:rsidRPr="005440D4">
        <w:rPr>
          <w:rFonts w:cs="Arial"/>
          <w:b/>
          <w:noProof/>
          <w:szCs w:val="28"/>
        </w:rPr>
        <w:t xml:space="preserve">1955 г. </w:t>
      </w:r>
      <w:r w:rsidR="00EB2276" w:rsidRPr="005440D4">
        <w:rPr>
          <w:b/>
          <w:noProof/>
        </w:rPr>
        <w:t>439. (Авг. 19).</w:t>
      </w:r>
      <w:r w:rsidR="00EB2276" w:rsidRPr="005440D4">
        <w:rPr>
          <w:noProof/>
        </w:rPr>
        <w:t xml:space="preserve"> Будем считать, что времена подошли небывалые, именно, как перед взрывом. Перед разрядкой всегда бывает время особого нагнетения. Накалено пространство, и напряжение токов велико. События вызываются пространственными условиями. Токи воздействуют на психику людей. Отсюда и напряжение. И держаться надо как на пожаре или во время шторма. Нельзя успокоиться и требовать успокоения. Спокоен командир корабля в бурю, но не являет он успокоения. Успокоение есть утрата настороженности и дозорного напряженно-собранного состояния сознания. Не может быть успокоения, когда решаются судьбы народов. Ощущение необычайного нагнетения правильно. Правильно и то, что и Мы Заняты как никогда. Рулевой в напряжении необычайном. Надо все усмотреть: кто-то ослабил дозор, где-то порвались провода. Планетная сеть Света в опасности. Все надо учесть и везде помочь. Трудный момент. Много неустойчивости даже среди близких. Значение сети Света нельзя недооценивать. Духовные битвы труднее земных, ибо часто приходится биться в одиночку. Воин духа не покидает своего места даже в самый опасный момент, даже когда кругом тьма, даже всецело предоставленный, как ему кажется, самому себе. В эти моменты кажущегося одиночества недостаточно только устоять, нужно цементирование пространства и насыщение окружающей среды вибрациями, посылаемыми от Учителя. Для этого состояние духа должно быть соответствующим. Не может этого сделать трус, или впавший в сомнение и уныние, или об Учителе забывший и покинувший пост свой. Требуется полная готовность духа пребыть на Служении неотменно. И надо научиться не смущаться ничем. Не годится смущение в час наибольшей ответственности. Что получится, если на мощном буксире руль поворачивается вправо, но на буксируемых баржах налево. Канат может лопнуть, ибо направления ведущего и ведомых разошлись. В такие моменты нужно единение особое, единение слитое и сгармонизированное, единение полное и настороженно-зоркое, чтобы Ведущего не упустить и направление не утерять. Снова возвращаемся к нити серебряной, к нити сердца, ведь кроме нее нет ничего. Значит, о единении в духе, единении полносердечном и будем думать и его утверждать. Не беспокойство, не терзания, не хаотичность действий, не сомнения или нервное состояние и неустойчивость, но именно твердое, сосредоточенное, устремленное Единение с Учителем надо явить во дни поворотных событий. И не как-то иначе, но постоянным памятованием, предстоянием непрерываемым и Ликом Учителя, в третьем глазе все время упорно удерживаемым. Так снова, но с большею силою вооружимся Единением. Когда на океане появляются волны</w:t>
      </w:r>
      <w:r w:rsidR="000C6C5A" w:rsidRPr="005440D4">
        <w:rPr>
          <w:noProof/>
        </w:rPr>
        <w:t xml:space="preserve"> — </w:t>
      </w:r>
      <w:r w:rsidR="00EB2276" w:rsidRPr="005440D4">
        <w:rPr>
          <w:noProof/>
        </w:rPr>
        <w:t>предвестники перемен, Единением утвердитесь и им устоите.</w:t>
      </w:r>
    </w:p>
    <w:p w:rsidR="00E8769F" w:rsidRPr="005440D4" w:rsidRDefault="00E8769F" w:rsidP="00EB2276">
      <w:pPr>
        <w:rPr>
          <w:noProof/>
        </w:rPr>
      </w:pPr>
    </w:p>
    <w:p w:rsidR="00E8769F" w:rsidRPr="005440D4" w:rsidRDefault="00A63D88" w:rsidP="00EB2276">
      <w:pPr>
        <w:rPr>
          <w:noProof/>
        </w:rPr>
      </w:pPr>
      <w:r w:rsidRPr="005440D4">
        <w:rPr>
          <w:rFonts w:cs="Arial"/>
          <w:b/>
          <w:noProof/>
          <w:szCs w:val="28"/>
        </w:rPr>
        <w:t xml:space="preserve">1955 г. </w:t>
      </w:r>
      <w:r w:rsidR="00EB2276" w:rsidRPr="005440D4">
        <w:rPr>
          <w:b/>
          <w:noProof/>
        </w:rPr>
        <w:t>440.</w:t>
      </w:r>
      <w:r w:rsidR="00EB2276" w:rsidRPr="005440D4">
        <w:rPr>
          <w:noProof/>
        </w:rPr>
        <w:t xml:space="preserve"> Рассмотрим явление пьянства. Как и в курении, вызывается оно обычно какою-то слабостью духа, не могущего собою овладеть, и только уже потом становится привычкой и повторяется уже без особых причин или нарушения равновесия. Первую стадию можно лечить, если стремиться подавить или, вернее, взять под контроль эмоции, его вызывающие. Вторая требует иного подхода. Дело не в пьянстве или курении, а в эмоциях, в астральном вихре, толкающем человека на этот порок. Именно внутренним неблагополучием или неуравновесием вызывается он. Вот с ним-то и надо бороться. Нельзя допускать, чтобы это астральное состояние овладевало сознанием, ибо опасность в том, что оно растет и потом уже всецело порабощает волю. Воля, огненная сущность ее, разрушается безвозвратно, сопровождая человека из жизни в жизнь своими изъянами. Как ржавчина в сталь, въедаются эти изъяны воли в существо духа, подвергая его возвратным ударам кармы. Нет ничего страшнее этого перевоплощающегося рабства у пороков своих. В запойном пьянице видим ужасное следствие прежних попустительств, которые в начальной стадии совсем не казались опасными или непреоборимыми. Волею овладевает страсть, и становится человек ее безысходным рабом. Но раба смерть освобождает от рабства и цепей, пьяницу же она ввергает еще в более страшное состояние, когда горящий пламень пожара уже не может быть удовлетворен вином. И становятся муки Тантала уделом астрального пребывания человека, поддавшегося этому пороку. Потому маломалейшее стремление к алкоголю недопустимо совершенно. Все начинается с малого: и хорошее, и плохое. Но плохое нужно останавливать в самом зародыше. Лучше в начале себя побороть, поступившись желанием своим, чем позднее оказаться перед ним совершенно бессильным. И побороть-то ведь очень легко, стоит только решить твердо, и бесповоротно, и раз навсегда. Просто надо, чтобы импульс воли оказался выше импульса желания, чтобы огонь решимости</w:t>
      </w:r>
      <w:r w:rsidR="000C6C5A" w:rsidRPr="005440D4">
        <w:rPr>
          <w:noProof/>
        </w:rPr>
        <w:t xml:space="preserve"> — </w:t>
      </w:r>
      <w:r w:rsidR="00EB2276" w:rsidRPr="005440D4">
        <w:rPr>
          <w:noProof/>
        </w:rPr>
        <w:t>сильнее огня вожделения. Битва огней. В ней побеждает более сильное пламя. Конечно, пьяница пресекает путь свой, ибо пьяниц в ученики не Берем и пьяниц из учеников Изгоняем. Нервные нити становятся непригодными для передачи утонченных вибраций, ибо нервное вещество под влиянием пьянства начинает заживо разлагаться и теряет свою восприимчивость. И лишь низшие астральные токи начинают иметь свободный доступ, являясь каналами низших воздействий. Открывается вход одержанию, и падение духа становится страшной действительностью, открывая перед ним бездну. Можно пасть так глубоко, что подняться сил уже не найдется. И приятная рюмка вина превращается в страшный символ падения в бездну. Ученик должен видеть не только начало, но и конец каждого явления или процесса, вещь в целом, обе стороны ее. Никакие самооправдания не помогут. Путь в бездну начинается с попустительства своим слабостям. Малое семя даст гигантское дерево зла. Уберите из процесса элемент времени, и следствие этого порока встанет во всей своей ужасающей наготе. Незнающий может найти себе оправдание и извинение, он де не знал, но что же может сказать знающий и видящий? Тому, кто знает, оправдания нет. Но даже и оправдание не поможет, если человек идет по пути в бездну. Не начало страшно, но конец, о котором не мыслят слепые. Надо крепко подумать, прежде чем сознательно становиться на путь самоубийства духа. Это самоубийство еще ужаснее и непоправимее, чем самоубийство тела. Учитель довольно Предупредил.</w:t>
      </w:r>
    </w:p>
    <w:p w:rsidR="00E8769F" w:rsidRPr="005440D4" w:rsidRDefault="00E8769F" w:rsidP="00EB2276">
      <w:pPr>
        <w:rPr>
          <w:noProof/>
        </w:rPr>
      </w:pPr>
    </w:p>
    <w:p w:rsidR="00E8769F" w:rsidRPr="005440D4" w:rsidRDefault="003034DB" w:rsidP="00EB2276">
      <w:pPr>
        <w:rPr>
          <w:noProof/>
        </w:rPr>
      </w:pPr>
      <w:r w:rsidRPr="005440D4">
        <w:rPr>
          <w:rFonts w:cs="Arial"/>
          <w:b/>
          <w:noProof/>
          <w:szCs w:val="28"/>
        </w:rPr>
        <w:t xml:space="preserve">1955 г. </w:t>
      </w:r>
      <w:r w:rsidR="00EB2276" w:rsidRPr="005440D4">
        <w:rPr>
          <w:b/>
          <w:noProof/>
        </w:rPr>
        <w:t>441. (Авг. 21).</w:t>
      </w:r>
      <w:r w:rsidR="00EB2276" w:rsidRPr="005440D4">
        <w:rPr>
          <w:noProof/>
        </w:rPr>
        <w:t xml:space="preserve"> Сегодня, как и вчера, как и раньше, как тысячи и миллионы дней тому назад, восходит и заходит Солнце. Жизнь совершает свой цикл. В этой жизни человек имеет свою часть. Но части эти у людей разные. Они столь различны и разнообразны, что их нельзя даже и сравнивать. Но в этом многообразии судеб человеческих есть одно поражающее единство: каждый занимает ступень на лестнице жизни, соответствующую высоте его развития. Каждый учит с ней урок и каждый преодолевает себя, настоящего, во имя себя, которому надлежит быть. Ступени различны. Ступень общечеловеческая имеет свои законы, обязательные для человека, но необязательные для животных. Но в пределах законов общечеловеческих каждая ступень предъявляет человеку свои требования, или моральные нормы, которые он должен соблюдать, если хочет подняться выше. То, что обязательно для одного, недоступно еще для другого и не понимается им. Но основные законы для всех даются Иерархом, стоящим во главе того или иного Цикла в начале его. Общая масса идет, подчиняясь этим нормам. Неподчиняющиеся отстают и потом присоединяются к человечеству низшего цикла. Особо успевающие выдвигаются и становятся людьми даже следующего Круга. Конечно, продвижение, и особенно быстрое, сопряжено с борьбой. Преодолевается ветхий человек, наследие прошлого, чтобы дать место новому, идущему на смену ему. И, конечно, при всех условиях и во все времена жизнь человеческая шла, и ныне идет, под знаком борьбы. Всякая борьба с внешними условиями, в конце концов, есть не что иное, как борьба с собою за утверждение в себе новых качеств, свойств и способностей, могущих отвечать новой ступени сознания и новых условий жизни, ей соответствующих. Человек периода свайных построек и современных огромных городов</w:t>
      </w:r>
      <w:r w:rsidR="000C6C5A" w:rsidRPr="005440D4">
        <w:rPr>
          <w:noProof/>
        </w:rPr>
        <w:t xml:space="preserve"> — </w:t>
      </w:r>
      <w:r w:rsidR="00EB2276" w:rsidRPr="005440D4">
        <w:rPr>
          <w:noProof/>
        </w:rPr>
        <w:t>не тот, но сущность жизни, то есть борьба и преодоление, остается неизменной. Так во всем, изменяющем свои формы, видим нечто постоянное. Если взять понятие мужества, то можно увидеть, что, хотя формы его выявления могут быть совершенно различны, равно как и условия, но сущность все же остается неизменной. Это же самое можно сказать и о всех прочих качествах. Постоянство пороков и качеств людских поразительно. Степень их выражения может усиливаться или уменьшаться, но любовь и ненависть тысячелетия тому назад таковы же, как и ныне. Потому утверждение качеств есть дело, которое является неизменной задачей человека, когда бы и где бы он ни жил. Не утвержденные ранее в той или иной жизни, они когда-то все же должны быть утверждены. Строя дом, человек знает, что строит его на время, на время приобретает одежду и вещи</w:t>
      </w:r>
      <w:r w:rsidR="000C6C5A" w:rsidRPr="005440D4">
        <w:rPr>
          <w:noProof/>
        </w:rPr>
        <w:t xml:space="preserve"> — </w:t>
      </w:r>
      <w:r w:rsidR="00EB2276" w:rsidRPr="005440D4">
        <w:rPr>
          <w:noProof/>
        </w:rPr>
        <w:t>все на время, все на срок, но качества приобретенные остаются с человеком навсегда и именно в той силе, в какой утверждены, но сохраняя способность расти и усиливаться, если к тому приложен новый труд. Причем качества по природе своей беспредельны, то есть могут усиливаться безгранично. Таким образом, в самом главном человек не ограничен ничем. Одни строительство внутреннего человека ведут под воздействием кармы</w:t>
      </w:r>
      <w:r w:rsidR="000C6C5A" w:rsidRPr="005440D4">
        <w:rPr>
          <w:noProof/>
        </w:rPr>
        <w:t xml:space="preserve"> — </w:t>
      </w:r>
      <w:r w:rsidR="00EB2276" w:rsidRPr="005440D4">
        <w:rPr>
          <w:noProof/>
        </w:rPr>
        <w:t>это большинство, другие строят сознательно. Все сложности жизни и все формы ее современные со всеми последними изобретениями и открытиями индустриального века целью своею имеют не то, что строится человеком, но именно созидание внутреннего человека и замену ветхого новым. Если эта цель не достигается и процесса, ради которого человеку дана жизнь, не происходит, его существование бесцельно и не оправдывает себя и все труды его напрасны. Так под все, совершаемое на планете человеком, подводится прочный фундамент целесообразности, и становится жизнь человека целеустремленной и осмысленной. Общее Благо не цель, но лишь условие, при котором главная цель</w:t>
      </w:r>
      <w:r w:rsidR="000C6C5A" w:rsidRPr="005440D4">
        <w:rPr>
          <w:noProof/>
        </w:rPr>
        <w:t xml:space="preserve"> — </w:t>
      </w:r>
      <w:r w:rsidR="00EB2276" w:rsidRPr="005440D4">
        <w:rPr>
          <w:noProof/>
        </w:rPr>
        <w:t>совершенствование человечества</w:t>
      </w:r>
      <w:r w:rsidR="000C6C5A" w:rsidRPr="005440D4">
        <w:rPr>
          <w:noProof/>
        </w:rPr>
        <w:t xml:space="preserve"> — </w:t>
      </w:r>
      <w:r w:rsidR="00EB2276" w:rsidRPr="005440D4">
        <w:rPr>
          <w:noProof/>
        </w:rPr>
        <w:t>достижима наиболее быстро. Так рост духа и совершенствование его лежат в основе эволюции и являются скрытым двигателем жизни. Это надо понять, иначе, утратив верное направление, можно потерять путь. Не может общество совершенствоваться и развиваться, если отдельные индивиды, не зная цели, не будут этого делать. Основой жизни является эволюция сущего во всех его формах.</w:t>
      </w:r>
    </w:p>
    <w:p w:rsidR="00E8769F" w:rsidRPr="005440D4" w:rsidRDefault="00E8769F" w:rsidP="00EB2276">
      <w:pPr>
        <w:rPr>
          <w:noProof/>
        </w:rPr>
      </w:pPr>
    </w:p>
    <w:p w:rsidR="00E8769F" w:rsidRPr="005440D4" w:rsidRDefault="003034DB" w:rsidP="00EB2276">
      <w:pPr>
        <w:rPr>
          <w:noProof/>
        </w:rPr>
      </w:pPr>
      <w:r w:rsidRPr="005440D4">
        <w:rPr>
          <w:rFonts w:cs="Arial"/>
          <w:b/>
          <w:noProof/>
          <w:szCs w:val="28"/>
        </w:rPr>
        <w:t xml:space="preserve">1955 г. </w:t>
      </w:r>
      <w:r w:rsidR="00EB2276" w:rsidRPr="005440D4">
        <w:rPr>
          <w:b/>
          <w:noProof/>
        </w:rPr>
        <w:t>442.</w:t>
      </w:r>
      <w:r w:rsidR="00EB2276" w:rsidRPr="005440D4">
        <w:rPr>
          <w:noProof/>
        </w:rPr>
        <w:t xml:space="preserve"> Друг Мой, это верно: любое явление можно рассматривать в зависимости от установки сознания. Например, трудные условия жизни можно считать испытанием, платой по кармическим счетам, задачей, данной Учителем, изживанием ненужных слабостей, очередным уроком жизни, ударом судьбы, отторжением, тем, что Забыл или Оставил Учитель, подлостью людскою, отзвуком закончившегося Армагеддона и так далее и далее без конца. И кто может сказать, которое считать правильным? Потому лучше считать правильной самую установку, или состояние сознания, определяющего характер явления. Каково бы ни было явление, но если о нем судит преданное Владыке сердце, бесповоротно верящее слову Его, то такая установка сознания будет правильной. Это совсем не означает непогрешимости суждения, но лишь показывает, что в лучах преданности и уверенности в Учителе отношение к происходящему не будет неверным. Подвиг или подвижническая жизнь в обывательском сердце вызывает лишь ропот и сетования, но не огни и горение сердца. Ропот на жизнь недопустим не потому, что к нему нет причин, а потому, что он указывает на неправильную установку сознания. Можно проклинать или благословлять одни и те же трудные обстоятельства в зависимости от угла зрения. В Лучах Владыки, в сердце ученика сияющих, в круге сознания все освещено так, что устанавливается истинное соотношение между вещами, его занимающими. Мелочь не покажется с гору, и пустяк не заслонит Солнце: соблюдена перспектива. Потому в холоде и голоде, избытке и тепле, без крыши над головой и у себя дома, в покое и в бурю, везде и всегда чувствует он непоколебимую опору, на которой стоит. И все эти текущие мимо сознания явления рассматривает правильно в их истинном смысле и назначении. Учение Жизни стремится дать человеку эту определенную и твердую платформу для установки сознания. С нею можно спокойно идти через жизнь. Можно даже и ошибаться, но это не будет ошибкой невежества. Правильная установка сознания поможет ошибку найти и исправить. Но когда отвергнуты Учение и Учитель и тьма опутывает человека, ошибки и заблуждения начинают громоздиться, как горы, пока дух не сломится под тяжестью их. Потому самое страшное</w:t>
      </w:r>
      <w:r w:rsidR="000C6C5A" w:rsidRPr="005440D4">
        <w:rPr>
          <w:noProof/>
        </w:rPr>
        <w:t xml:space="preserve"> — </w:t>
      </w:r>
      <w:r w:rsidR="00EB2276" w:rsidRPr="005440D4">
        <w:rPr>
          <w:noProof/>
        </w:rPr>
        <w:t>это не жизнь, как бы страшна она ни была, но отход от Учителя и Учения.</w:t>
      </w:r>
    </w:p>
    <w:p w:rsidR="00E8769F" w:rsidRPr="005440D4" w:rsidRDefault="00E8769F" w:rsidP="00EB2276">
      <w:pPr>
        <w:rPr>
          <w:noProof/>
        </w:rPr>
      </w:pPr>
    </w:p>
    <w:p w:rsidR="00E8769F" w:rsidRPr="005440D4" w:rsidRDefault="00A70A65" w:rsidP="00EB2276">
      <w:pPr>
        <w:rPr>
          <w:noProof/>
        </w:rPr>
      </w:pPr>
      <w:r w:rsidRPr="005440D4">
        <w:rPr>
          <w:rFonts w:cs="Arial"/>
          <w:b/>
          <w:noProof/>
          <w:szCs w:val="28"/>
        </w:rPr>
        <w:t xml:space="preserve">1955 г. </w:t>
      </w:r>
      <w:r w:rsidR="00EB2276" w:rsidRPr="005440D4">
        <w:rPr>
          <w:b/>
          <w:noProof/>
        </w:rPr>
        <w:t>443. (Авг. 22).</w:t>
      </w:r>
      <w:r w:rsidR="00EB2276" w:rsidRPr="005440D4">
        <w:rPr>
          <w:noProof/>
        </w:rPr>
        <w:t xml:space="preserve"> Если должное отношение к Учителю сохранено через всю жизнь, то, каковы бы ни были ее условия, когда она заканчивается, не прошедшие условия, но связь с Учителем и близость к Нему будут иметь решающее значение. А случайности или неслучайности ушедших преходящих условий останутся позади, освободив от себя сознание. Потому наиглавнейшее</w:t>
      </w:r>
      <w:r w:rsidR="000C6C5A" w:rsidRPr="005440D4">
        <w:rPr>
          <w:noProof/>
        </w:rPr>
        <w:t xml:space="preserve"> — </w:t>
      </w:r>
      <w:r w:rsidR="00EB2276" w:rsidRPr="005440D4">
        <w:rPr>
          <w:noProof/>
        </w:rPr>
        <w:t>не плотные обстоятельства, но сохранение серебряной нити. Ее и будем хранить, как самое драгоценное, что имеем. Ее можно не только хранить, но и укреплять, и усиливать ее прочность. Нет таких условий, которые ее могли бы порвать, если не допустит того сам человек. И на кресте жизни, и в огненном горниле испытаний, и во мраке земном может сиять она ослепительно. Кроме нити сердца нет ничего. Так обновим и укрепим спасительную связь, не забывая, что каждая мысль о Владыке и чувство, Ему посылаемое, посильно укрепляет ее. Ее легко усиливать, надо лишь помнить о самом главном, самом нужном, без чего нет жизни. Много испытаний Допускает Учитель для выяснения ее крепости. Прощается все, если она выдерживает все напряжения и становится прочнее. Верно сказано, что победителя не судят. Но тяжка участь побежденного. Тяжесть ошибок увеличивается во сто крат, и негде искать спасения. Но преодолевающему и побеждающему Скажу: «Смело иди, презирая ошибки, ибо даже их Обращу на пользу, если не поколеблется связь». Так продвижение и подъем совершаются связью с Владыкой. Надо понять, что все внешнее не имеет значения, если закон Иерархии в порядке. Вот, уроки жизни учат тому, чтобы наиглавнейшее и было двигателем жизни. Может колебаться и быть неустойчивым все вокруг, но не уверенность в Учителе. Пусть будет, что будет, но мой Владыка со мною всегда, и не Изменит, и не Покинет, и не Оставит, и не Замолкнет, и Рука Его надо мною. Так мыслит преданный ученик и силы свои умножает. Возрасти духом надо не только на людей, но и на все окружающее. Или жизнь раздавит человека, или человек ее победит. Победителю</w:t>
      </w:r>
      <w:r w:rsidR="000C6C5A" w:rsidRPr="005440D4">
        <w:rPr>
          <w:noProof/>
        </w:rPr>
        <w:t xml:space="preserve"> — </w:t>
      </w:r>
      <w:r w:rsidR="00EB2276" w:rsidRPr="005440D4">
        <w:rPr>
          <w:noProof/>
        </w:rPr>
        <w:t>меч духа, и щит победы, и венец бессмертия, но побежденному</w:t>
      </w:r>
      <w:r w:rsidR="000C6C5A" w:rsidRPr="005440D4">
        <w:rPr>
          <w:noProof/>
        </w:rPr>
        <w:t xml:space="preserve"> — </w:t>
      </w:r>
      <w:r w:rsidR="00EB2276" w:rsidRPr="005440D4">
        <w:rPr>
          <w:noProof/>
        </w:rPr>
        <w:t>ничего. Потому победить надо во что бы то ни стало. Немыслимо поражение. На что внешнее можно променять будущее, и сияющее сокровище внутри, и Близость Владыки? Неужели на то, что сегодня есть, а на завтра из жизни уйдет, как уходит прошедшая осень или даже весна? Проходит все. Лишь Владыка неизменно с тем, кто навсегда предал себя Его Воле. Не в спокойной и беспечальной жизни, но именно в трудностях испытывается крепость серебряной нити. Боязнь, страх, беспокойства, неуверенность за будущее</w:t>
      </w:r>
      <w:r w:rsidR="000C6C5A" w:rsidRPr="005440D4">
        <w:rPr>
          <w:noProof/>
        </w:rPr>
        <w:t xml:space="preserve"> — </w:t>
      </w:r>
      <w:r w:rsidR="00EB2276" w:rsidRPr="005440D4">
        <w:rPr>
          <w:noProof/>
        </w:rPr>
        <w:t>все это из одного гнезда и все указывает, что уверенность в Учителе ослабла. Почему придавать такое большое значение внешнему, когда оно обуславливается и решается внутренним? Когда Спаситель Висел на кресте, не внешнее, но внутреннее решало судьбы мира, ибо разбойник тоже висел, но его смерть на будущем человечества не отразилась никак. Но Спаситель Победил мир, внутри себя утвердивши победу над миром. Победил Галилеянин. Потому Указует Владыка на то, как победы достичь. Вместе идем и победим вместе. Итак, почему же внешнему все-таки придается столько значения, когда оно определяется внутренним состоянием духа? Порадуемся тому, что жизнь дает неустанно возможности укреплять дух, порадуемся трудностям жизни, порадуемся Близости Владыки и возможностям пути неуклонного восхождения. Волна хаотических внешних событий, и... сияющая победа, и новый блистающий кристалл растущего Сокровища Камня. Назвал победителем, и идем к победе над всеми сложностями внешних условий. Пока со Мною, пока вместе, пока нерушима связь и прочна серебряная нить, ничто не может преградить путь. Но бойтесь отступления во тьму, но бойтесь порвания серебряной нити, но бойтесь забывать призывать Учителя. Мы сильны только вместе, один ты</w:t>
      </w:r>
      <w:r w:rsidR="000C6C5A" w:rsidRPr="005440D4">
        <w:rPr>
          <w:noProof/>
        </w:rPr>
        <w:t xml:space="preserve"> — </w:t>
      </w:r>
      <w:r w:rsidR="00EB2276" w:rsidRPr="005440D4">
        <w:rPr>
          <w:noProof/>
        </w:rPr>
        <w:t>ничто. Никто не властен над тобою. Ничто не коснется тебя, Мой щит распростерт над духом, идущим в полной готовности. Утверждаю победу. Я Сказал.</w:t>
      </w:r>
    </w:p>
    <w:p w:rsidR="00E8769F" w:rsidRPr="005440D4" w:rsidRDefault="00E8769F" w:rsidP="00EB2276">
      <w:pPr>
        <w:rPr>
          <w:noProof/>
        </w:rPr>
      </w:pPr>
    </w:p>
    <w:p w:rsidR="00E8769F" w:rsidRPr="005440D4" w:rsidRDefault="000F0EAA" w:rsidP="00EB2276">
      <w:pPr>
        <w:rPr>
          <w:noProof/>
        </w:rPr>
      </w:pPr>
      <w:r w:rsidRPr="005440D4">
        <w:rPr>
          <w:rFonts w:cs="Arial"/>
          <w:b/>
          <w:noProof/>
          <w:szCs w:val="28"/>
        </w:rPr>
        <w:t xml:space="preserve">1955 г. </w:t>
      </w:r>
      <w:r w:rsidR="00EB2276" w:rsidRPr="005440D4">
        <w:rPr>
          <w:b/>
          <w:noProof/>
        </w:rPr>
        <w:t>444.</w:t>
      </w:r>
      <w:r w:rsidR="00EB2276" w:rsidRPr="005440D4">
        <w:rPr>
          <w:noProof/>
        </w:rPr>
        <w:t xml:space="preserve"> Тактика Учителя состоит в том, чтобы при ошибке поручаемого покрыть ее куполом понимания</w:t>
      </w:r>
      <w:r w:rsidR="000C6C5A" w:rsidRPr="005440D4">
        <w:rPr>
          <w:noProof/>
        </w:rPr>
        <w:t xml:space="preserve"> — </w:t>
      </w:r>
      <w:r w:rsidR="00EB2276" w:rsidRPr="005440D4">
        <w:rPr>
          <w:noProof/>
        </w:rPr>
        <w:t>как бы новая надстройка возводится над зданием, завершающая его правильно. И тогда совершённая ошибка получает свою оценку, и, занимая должное место в сознании, лишается жала, и уже не мешает продолжать восходить. Поэтому Учитель Говорит о восхождении непрерываемом, которое при этом становится возможным. Иначе человек, прикованный к своим заблуждениям, как каторжник к тачке, теряет свободу движения. А Я Говорю о свободе от ошибок. Эта свобода не означает, что ошибки невозможны, по-человечеству они возможны всегда, а лишь устанавливает такое состояние сознания, когда путь продолжается, даже несмотря на то, что допущены ошибки. Ошибки ничто, когда огонь духа крепнет. Нужно большую силу духа иметь, чтобы восходить, не останавливаясь. Без помощи Учителя это невозможно: ошибки, как камни на ногах, утянут на дно. Свобода от власти ошибок над сознанием есть качество восходящего духа, перешедшего черту обычности. Уже Говорил о власти духа над своими действиями, о том, как они совершаются: или в свободе, или в рабстве. Ныне Говорю о свободе духа от власти ошибочных действий над сознанием. Много их будет, согбенных под тяжестью совершенных ошибок. Куда бредут они, отемненные, и не видя пути? Учитель крылья духу Дает подняться над всем, им творимым, и увидеть путь, пролегающий в плотном мире, с вершин духа, когда малость дел земных в аспекте вечного понимания жизни становится видимой явно. На Земле, в замкнутом круге очевидности, этого не увидеть. Значит, крылья нужны. Но не подняться с Земли не имеющим крылья, и как полетит духом не знающий о свободе и крыльях? Потому Учитель крылья Дает и Освобождает дух от власти ошибок. Кармический долг остается и плата по счетам, но крылья свободы духа, открывая просторы для взлета, не позволяют, чтобы путь был пресечен. Так, пути духа не заказаны земными ограничениями. Выражаясь языком прошлого, можно было бы сказать, что свобода от греха не означает непогрешимости, но указывает на свободу восставшего духа, восхождение которого уже ничто задержать не может. И тогда становятся понятными слова: «Тот, кто с Нами делит час борьбы, но знает, что он всегда победитель». Так Мы Делим человечество на рабов и свободных. В духе</w:t>
      </w:r>
      <w:r w:rsidR="000C6C5A" w:rsidRPr="005440D4">
        <w:rPr>
          <w:noProof/>
        </w:rPr>
        <w:t xml:space="preserve"> — </w:t>
      </w:r>
      <w:r w:rsidR="00EB2276" w:rsidRPr="005440D4">
        <w:rPr>
          <w:noProof/>
        </w:rPr>
        <w:t>свобода и рабство. Свобода одна</w:t>
      </w:r>
      <w:r w:rsidR="000C6C5A" w:rsidRPr="005440D4">
        <w:rPr>
          <w:noProof/>
        </w:rPr>
        <w:t xml:space="preserve"> — </w:t>
      </w:r>
      <w:r w:rsidR="00EB2276" w:rsidRPr="005440D4">
        <w:rPr>
          <w:noProof/>
        </w:rPr>
        <w:t>свобода от цепей материального мира. Не проста эта свобода. Надо любить Землю, жизнь и людей, понимать ценность плотной эволюции, и в то же время иметь свободными крылья. Соломон, Сергий, Акбар Великий и другие Были свободные духом, свободные духи, и власти над ними не имела Земля. Учитель Указывает, как идти по вершинам. По низинам не дойти. Надо лишь помнить, что как бы ни сгустились тучи, Солнце над ними всегда, даже ночью... в пространстве. Надо лишь помнить, что крылья даны, чтобы духом подняться над кажущейся безвыходностью плотных набухших условий. На бесконечной звездной дороге жизни малым и жалким покажется круг призрачной земной безысходности. Владыка Есть Солнце Жизни. К Нему духом можно обратиться всегда</w:t>
      </w:r>
      <w:r w:rsidR="000C6C5A" w:rsidRPr="005440D4">
        <w:rPr>
          <w:noProof/>
        </w:rPr>
        <w:t xml:space="preserve"> — </w:t>
      </w:r>
      <w:r w:rsidR="00EB2276" w:rsidRPr="005440D4">
        <w:rPr>
          <w:noProof/>
        </w:rPr>
        <w:t>ибо Оно всегда над Землею</w:t>
      </w:r>
      <w:r w:rsidR="000C6C5A" w:rsidRPr="005440D4">
        <w:rPr>
          <w:noProof/>
        </w:rPr>
        <w:t xml:space="preserve"> — </w:t>
      </w:r>
      <w:r w:rsidR="00EB2276" w:rsidRPr="005440D4">
        <w:rPr>
          <w:noProof/>
        </w:rPr>
        <w:t>и получить касание Его светоносных Лучей. Нет, не заказаны пути духу! Надо лишь знать. Учитель знание Дает свободу свою утвердить. «Приходящего ко Мне не Изгоню вон»</w:t>
      </w:r>
      <w:r w:rsidR="000C6C5A" w:rsidRPr="005440D4">
        <w:rPr>
          <w:noProof/>
        </w:rPr>
        <w:t xml:space="preserve"> — </w:t>
      </w:r>
      <w:r w:rsidR="00EB2276" w:rsidRPr="005440D4">
        <w:rPr>
          <w:noProof/>
        </w:rPr>
        <w:t>так Сказано давно. Надо лишь взор свой обратить к немеркнущему Солнцу Жизни.</w:t>
      </w:r>
    </w:p>
    <w:p w:rsidR="00E8769F" w:rsidRPr="005440D4" w:rsidRDefault="00E8769F" w:rsidP="00EB2276">
      <w:pPr>
        <w:rPr>
          <w:noProof/>
        </w:rPr>
      </w:pPr>
    </w:p>
    <w:p w:rsidR="00E8769F" w:rsidRPr="005440D4" w:rsidRDefault="00076A88" w:rsidP="00EB2276">
      <w:pPr>
        <w:rPr>
          <w:noProof/>
        </w:rPr>
      </w:pPr>
      <w:r w:rsidRPr="005440D4">
        <w:rPr>
          <w:rFonts w:cs="Arial"/>
          <w:b/>
          <w:noProof/>
          <w:szCs w:val="28"/>
        </w:rPr>
        <w:t xml:space="preserve">1955 г. </w:t>
      </w:r>
      <w:r w:rsidR="00EB2276" w:rsidRPr="005440D4">
        <w:rPr>
          <w:b/>
          <w:noProof/>
        </w:rPr>
        <w:t>445. (Авг. 23).</w:t>
      </w:r>
      <w:r w:rsidR="00EB2276" w:rsidRPr="005440D4">
        <w:rPr>
          <w:noProof/>
        </w:rPr>
        <w:t xml:space="preserve"> Друг Мой, Учитель Озабочен тем, чтобы расчистить сложность плотных сплетений. Почему так много говорится о Руке Охраняющей? Сложна жизнь, и неожиданности угрожают отовсюду. Наша цель</w:t>
      </w:r>
      <w:r w:rsidR="000C6C5A" w:rsidRPr="005440D4">
        <w:rPr>
          <w:noProof/>
        </w:rPr>
        <w:t xml:space="preserve"> — </w:t>
      </w:r>
      <w:r w:rsidR="00EB2276" w:rsidRPr="005440D4">
        <w:rPr>
          <w:noProof/>
        </w:rPr>
        <w:t>не только дойти, но и дойти целыми и невредимыми. Огонь бушует в горниле жизни. Многих он сжигает. Опасен огонь, но отроки в пещи пламенной остались невредимыми, ибо пламени не побоялись. Огненная стихия опасна для тех, кто страха в себе не уничтожил. Иметь огонь другом</w:t>
      </w:r>
      <w:r w:rsidR="000C6C5A" w:rsidRPr="005440D4">
        <w:rPr>
          <w:noProof/>
        </w:rPr>
        <w:t xml:space="preserve"> — </w:t>
      </w:r>
      <w:r w:rsidR="00EB2276" w:rsidRPr="005440D4">
        <w:rPr>
          <w:noProof/>
        </w:rPr>
        <w:t>большое достижение. Почему все время говорится о бесстрашии? Не надо бояться никогда, не надо бояться ничего. Магнит страха очень силен. Но еще сильнее магнит бесстрашия. Тот и другой яро притягивают обстоятельства по роду своему. Соответствие полное. Именно то, чего боится человек, настигает его, если боится он достаточно сильно. Не надо бояться. Нет в страхе ничего положительного. Радостно и бодро надо смотреть на будущее. И если жизнь принесет мало радости, то все же благие результаты подобного состояния духа не замедлят сказаться.</w:t>
      </w:r>
      <w:r w:rsidRPr="005440D4">
        <w:rPr>
          <w:noProof/>
        </w:rPr>
        <w:t xml:space="preserve"> </w:t>
      </w:r>
      <w:r w:rsidR="00EB2276" w:rsidRPr="005440D4">
        <w:rPr>
          <w:noProof/>
        </w:rPr>
        <w:t>Страхом, безнадежностью и унынием можно потушить любые огни. Свойства огня творящего и поядающего зависят от состояния сознания. Сознанием определяется и обуславливается характер пламени. Ключ, или рычаг управления от системы огней</w:t>
      </w:r>
      <w:r w:rsidR="000C6C5A" w:rsidRPr="005440D4">
        <w:rPr>
          <w:noProof/>
        </w:rPr>
        <w:t xml:space="preserve"> — </w:t>
      </w:r>
      <w:r w:rsidR="00EB2276" w:rsidRPr="005440D4">
        <w:rPr>
          <w:noProof/>
        </w:rPr>
        <w:t>в руках человека. Огненная мощь может быть направлена как на разрушение, так и на созидание. Стихии служат человеку, лишь когда они обузданы. Человек, представляя собою сочетание элементов различных стихий с преобладанием одной из них, является полем уявления их энергий, полем, контролируемым волей или же бесконтрольным. Овладение собою дает власть над элементами и ставит их в подчиненное положение. Овладение своими чувствами есть овладение своими огнями, ибо все проявления человека связаны с огнем. Нет предела степеням овладения огнями. Одно овладение влечет за собой другие. Даже малые попытки полезны. Всякое сдерживание себя уже тем хорошо, что приучает к контролю и открывает новые возможности в этом направлении. Сдержанность указывает на умение владеть своими огнями, распущенность</w:t>
      </w:r>
      <w:r w:rsidR="000C6C5A" w:rsidRPr="005440D4">
        <w:rPr>
          <w:noProof/>
        </w:rPr>
        <w:t xml:space="preserve"> — </w:t>
      </w:r>
      <w:r w:rsidR="00EB2276" w:rsidRPr="005440D4">
        <w:rPr>
          <w:noProof/>
        </w:rPr>
        <w:t>наоборот. Владеть можно всеми своими чувствами без исключения, сперва чувствами, потом ощущениями. Сперва побеждается эмоциональное воздействие холода на психику, а потом уже и самый холод. То же самое</w:t>
      </w:r>
      <w:r w:rsidR="000C6C5A" w:rsidRPr="005440D4">
        <w:rPr>
          <w:noProof/>
        </w:rPr>
        <w:t xml:space="preserve"> — </w:t>
      </w:r>
      <w:r w:rsidR="00EB2276" w:rsidRPr="005440D4">
        <w:rPr>
          <w:noProof/>
        </w:rPr>
        <w:t>и с другими чувствами и ощущениями. Сознание человека остается лабораторией для всех ощущений, и хозяин в ней он. Надо переходить от обычного, то есть бесконтрольного, течения жизни в микрокосме своем, к контролируемому. Контролировать можно все, и над всеми процессами пытаться установить главенство воли. Говорят, что некоторые Махатмы столетиями Пребывают в одном теле, не старея. Но подумал ли кто-нибудь о том, какая степень воли нужна, чтобы контролировать жизненные процессы тела и управлять элементами, входящими в его состав? Но учиться когда-то все же надо начинать, и начинать с малого. Учитель Поможет и тут, указав путь подхода.</w:t>
      </w:r>
    </w:p>
    <w:p w:rsidR="00E8769F" w:rsidRPr="005440D4" w:rsidRDefault="00E8769F" w:rsidP="00EB2276">
      <w:pPr>
        <w:rPr>
          <w:noProof/>
        </w:rPr>
      </w:pPr>
    </w:p>
    <w:p w:rsidR="00E8769F" w:rsidRPr="005440D4" w:rsidRDefault="009C665D" w:rsidP="00EB2276">
      <w:pPr>
        <w:rPr>
          <w:noProof/>
        </w:rPr>
      </w:pPr>
      <w:r w:rsidRPr="005440D4">
        <w:rPr>
          <w:rFonts w:cs="Arial"/>
          <w:b/>
          <w:noProof/>
          <w:szCs w:val="28"/>
        </w:rPr>
        <w:t xml:space="preserve">1955 г. </w:t>
      </w:r>
      <w:r w:rsidR="00EB2276" w:rsidRPr="005440D4">
        <w:rPr>
          <w:b/>
          <w:noProof/>
        </w:rPr>
        <w:t>446.</w:t>
      </w:r>
      <w:r w:rsidR="00EB2276" w:rsidRPr="005440D4">
        <w:rPr>
          <w:noProof/>
        </w:rPr>
        <w:t xml:space="preserve"> Сын Мой, сегодня отметим необычность дня и магнитность условий момента. Живем среди невидимых, но мощных влияний. Ими направляется жизнь человека. Они сообщают ему радость или горе пространства. Пространственная нота звучит своим тоном, настраивая организм на свой лад. Следует прислушиваться к зовам пространственным: они миру несут свои вести. И начинает звучать уже все человечество на ноте войны или мира. Пространственные лучи играют на душах человеческих, вызывая в них ответные реакции. В них часто слышится Веление Космоса и Зовы Эволюции. Коллектив Водителей-Иерархов Воспринимает основную мысль и Веление Высшее Передает людям. Творится Великое Делание, созвучное с требованиями эпохи и выражающее собою сущность идущей ступени эволюции мира. Чуткие духи чуют характер пространственного напряжения и отражают его в мыслях и чувствах своих. Дух начинает звучать в унисон с космическими лучами. Это и будет космическим сотрудничеством. Не хаос призрачных настроений, но арфа духа, созвучащая пространству, являет чуткость свою. Потому следует прислушиваться чутко к вестям космического телеграфа. Зарницы идущего будущего увидят первыми они, и услышат первыми они, чьи уши открыты и глаз не омрачен отрицанием. Слушайте, слушайте, слушайте! Слушайте голоса огненной яви, стремительно приближающейся к Земле. Кто-то услышит в числе первых, и кто-то вестником грядущего станет. Да! Да! Провозвестники будущего обладали этим даром предвидения и предслышания. Они передавали людям беззвучные вести пространства, призывая человечество внимать зовам будущего. И они двигали эволюцию, ибо знали сущность грядущей ступени. Своим пониманием и прозрением будущего насыщали они ауру Земли, цементируя пространство, и продвижение человечества на новую ступень становилось возможным. Чуткие духи, чующие эти незримые волны пространства, Нам</w:t>
      </w:r>
      <w:r w:rsidR="000C6C5A" w:rsidRPr="005440D4">
        <w:rPr>
          <w:noProof/>
        </w:rPr>
        <w:t xml:space="preserve"> — </w:t>
      </w:r>
      <w:r w:rsidR="00EB2276" w:rsidRPr="005440D4">
        <w:rPr>
          <w:noProof/>
        </w:rPr>
        <w:t>Ведущим планету</w:t>
      </w:r>
      <w:r w:rsidR="000C6C5A" w:rsidRPr="005440D4">
        <w:rPr>
          <w:noProof/>
        </w:rPr>
        <w:t xml:space="preserve"> — </w:t>
      </w:r>
      <w:r w:rsidR="00EB2276" w:rsidRPr="005440D4">
        <w:rPr>
          <w:noProof/>
        </w:rPr>
        <w:t>сотрудники, ибо помогают они вовлекать массы в мощную спираль нового построения жизни. Великое Делание, или Великое Служение, становится уделом таких чутких сознаний. Благодаря чуткости духовной и психофизической организации сотрудничество получается полное. Но нелегко сочетать духовное с телесным, и потому тягость нагнетения велика. Плотное не сочетается с огнем. Явить высшую согласованность можно лишь при величайшем напряжении всех сил духа. Потому велика заслуга их, идущих впереди своего времени. Чудовищное непонимание окружающих обычно сопутствуют этим пионерам жизни, пробивающим дорогу для всех. Но они все же идут, ибо близки Ведущему планету. Так понимание Зовов пространства приводит к сближению с Семью Ведущими и Тем, Кто Стоит во главе.</w:t>
      </w:r>
    </w:p>
    <w:p w:rsidR="00E8769F" w:rsidRPr="005440D4" w:rsidRDefault="00E8769F" w:rsidP="00EB2276">
      <w:pPr>
        <w:rPr>
          <w:noProof/>
        </w:rPr>
      </w:pPr>
    </w:p>
    <w:p w:rsidR="00E8769F" w:rsidRPr="005440D4" w:rsidRDefault="009C665D" w:rsidP="00EB2276">
      <w:pPr>
        <w:rPr>
          <w:noProof/>
        </w:rPr>
      </w:pPr>
      <w:r w:rsidRPr="005440D4">
        <w:rPr>
          <w:rFonts w:cs="Arial"/>
          <w:b/>
          <w:noProof/>
          <w:szCs w:val="28"/>
        </w:rPr>
        <w:t xml:space="preserve">1955 г. </w:t>
      </w:r>
      <w:r w:rsidR="00EB2276" w:rsidRPr="005440D4">
        <w:rPr>
          <w:b/>
          <w:noProof/>
        </w:rPr>
        <w:t>447. (Авг. 24).</w:t>
      </w:r>
      <w:r w:rsidR="00EB2276" w:rsidRPr="005440D4">
        <w:rPr>
          <w:noProof/>
        </w:rPr>
        <w:t xml:space="preserve"> Вера есть утверждение чувствознания действительности пред лицом очевидности. Верим, что это так, сердцем чуем, несмотря на то, что все окружающее говорит «нет», верим во что-то, верим чему-то или кому-то. Невидим Учитель, но сердце Его признает. Мозг видит не дальше глаза, но нет расстояний для знающего действительность. Нет будущего, и в настоящем мрак, но сердце, горящее верой, яро его утверждает. И тот, кто не верит в сияющее будущее человечества, для эволюции непригоден. Вера есть двигатель жизни, ибо надо поверить в возможность чего-то, прежде чем начать его осуществлять. Не вера ли руководила людьми в их открытиях и изобретениях и не она ли вела к победе во всем? Вера есть энергия сердца, горящего огнем, и проявляющаяся в действии. Вера, доверие, преданность, уверенность</w:t>
      </w:r>
      <w:r w:rsidR="000C6C5A" w:rsidRPr="005440D4">
        <w:rPr>
          <w:noProof/>
        </w:rPr>
        <w:t xml:space="preserve"> — </w:t>
      </w:r>
      <w:r w:rsidR="00EB2276" w:rsidRPr="005440D4">
        <w:rPr>
          <w:noProof/>
        </w:rPr>
        <w:t>явления одного порядка, близкие по сущности друг к другу. Раньше почему-то веру относили исключительно к области религии, в то время как это явление захватывает все области человеческой жизни. Без веры не только через пропасть, через улицу не перейти. Человек, не верящий в то, что он делает, негодный работник. Загипнотизированный не может двинуться с места, ибо поверил в это, ибо не верит, что он может действовать ногами.</w:t>
      </w:r>
      <w:r w:rsidRPr="005440D4">
        <w:rPr>
          <w:noProof/>
        </w:rPr>
        <w:t xml:space="preserve"> </w:t>
      </w:r>
      <w:r w:rsidR="00EB2276" w:rsidRPr="005440D4">
        <w:rPr>
          <w:noProof/>
        </w:rPr>
        <w:t>Человеческое тело не тонет в воде. Знающий это, уверенный в этом, свободно лежит на воде, сомневающийся тонет. Сомнение есть отсутствие веры. И если вера есть двигатель, то сомнение будет тормозом. Ярая вера в Учителя духу тотчас же крылья дает. И обрезает сомнение крылья. Верили люди, что могут летать, и вера стала действительностью. Кто-то скажет, что это произошло в зависимости от изобретения мотора, но ведь планеры летают без мотора, и на сотни километров, и их возможности еще далеко не использованы. Но дело не в них, а в той силе, которая позволяет человеку осуществлять то, что кажется невозможным обычному сознанию. Предела возможностям человеческого духа нет. Потому заповедано дерзание, и власть дана человеку над всякою плотию, то есть над миром материи. Значит, возможно все, если вера</w:t>
      </w:r>
      <w:r w:rsidR="000C6C5A" w:rsidRPr="005440D4">
        <w:rPr>
          <w:noProof/>
        </w:rPr>
        <w:t xml:space="preserve"> — </w:t>
      </w:r>
      <w:r w:rsidR="00EB2276" w:rsidRPr="005440D4">
        <w:rPr>
          <w:noProof/>
        </w:rPr>
        <w:t>двигатель, приводящий к успеху, достаточно сильна. Обратите внимание на то, как в процессе развития человечества невозможное становится возможным и процесс эволюции можно просто назвать осуществлением невозможного. Например, отепление севера с помощью ядерной энергии, невозможное ныне, в свое время станет возможным, ибо теплые течения можно создать искусственно. Наука вводит сейчас человека в область чудесного и отняла у религии исключительное право на чудеса. Знание сделало чудо понятным, пояснив, что нет ничего на свете и не может быть, что делалось бы вопреки известным или пока еще неизвестным Законам природы. Много чудесного в мире, но величайшим чудом, еще мало понятым и исследованным, является сам человек с его удивительнейшим аппаратом</w:t>
      </w:r>
      <w:r w:rsidR="000C6C5A" w:rsidRPr="005440D4">
        <w:rPr>
          <w:noProof/>
        </w:rPr>
        <w:t xml:space="preserve"> — </w:t>
      </w:r>
      <w:r w:rsidR="00EB2276" w:rsidRPr="005440D4">
        <w:rPr>
          <w:noProof/>
        </w:rPr>
        <w:t>лабораторией, именуемым телом. Радиостанция мозга с его ультракороткими волнами мысленной энергии, не знающей преград и расстояний. Фотоаппарат человеческого глаза и сознания, обладающий не только фоторепродуктивной способностью моментальных снимков, но и свойством творить самостоятельно без видимых внешних воздействий</w:t>
      </w:r>
      <w:r w:rsidR="000C6C5A" w:rsidRPr="005440D4">
        <w:rPr>
          <w:noProof/>
        </w:rPr>
        <w:t xml:space="preserve"> — </w:t>
      </w:r>
      <w:r w:rsidR="00EB2276" w:rsidRPr="005440D4">
        <w:rPr>
          <w:noProof/>
        </w:rPr>
        <w:t>это ли не чудо? Но это далеко не все. Способность речи</w:t>
      </w:r>
      <w:r w:rsidR="000C6C5A" w:rsidRPr="005440D4">
        <w:rPr>
          <w:noProof/>
        </w:rPr>
        <w:t xml:space="preserve"> — </w:t>
      </w:r>
      <w:r w:rsidR="00EB2276" w:rsidRPr="005440D4">
        <w:rPr>
          <w:noProof/>
        </w:rPr>
        <w:t>сколько миллионов лет потребовалось для эволюции, чтобы немые расы заговорили, или способность движения и управления своим телом. Все это плоды длительной эволюции и ее дары. Но где же ее конец, где и на чем заканчивается эволюция сущего, и может ли вообще она когда-либо закончиться? И кто знает, что она принесет еще человеку в будущем? Какие новые способности разовьются, какие центры откроются и где предел раскрытия всех возможностей, которые заложены в человеке? Древняя формула «Познай самого себя» не понята и не исчерпана. Мудрость Учителей Света намечает пути эволюции человека и указывает на ближайшие дары эволюции. Как и прежде, людское невежество восстает против Истины, отрицая сияющие возможности духа и тела. Но эволюции не остановить даже полицейскими мерами, и особенно теперь, когда началась Огненная Эпоха. Мысль, и ее царство, и владыка ее</w:t>
      </w:r>
      <w:r w:rsidR="000C6C5A" w:rsidRPr="005440D4">
        <w:rPr>
          <w:noProof/>
        </w:rPr>
        <w:t xml:space="preserve"> — </w:t>
      </w:r>
      <w:r w:rsidR="00EB2276" w:rsidRPr="005440D4">
        <w:rPr>
          <w:noProof/>
        </w:rPr>
        <w:t>человек</w:t>
      </w:r>
      <w:r w:rsidR="000C6C5A" w:rsidRPr="005440D4">
        <w:rPr>
          <w:noProof/>
        </w:rPr>
        <w:t xml:space="preserve"> — </w:t>
      </w:r>
      <w:r w:rsidR="00EB2276" w:rsidRPr="005440D4">
        <w:rPr>
          <w:noProof/>
        </w:rPr>
        <w:t>откроют Новые Миры и Сферы для познавания. Люди станут изучать тончайшую, сложную структуру микрокосма человеческого, ничего не отрицая, но собирая воедино плоды великого и длительного опыта всех времен и всех народов. Отрицание будет считаться величайшим позором для человека и тормозом прогресса и эволюции, а отрицатели сядут на скамью позора наряду с преступниками, ибо отрицание пресекает продвижение и останавливает рост общества. Не отрицание, но строгий научный подход и изучение всех непонятных ныне науке явлений лягут в основу ее преуспеяния. Восток откроет сокровищницу своего знания, столь долго и тщательно скрываемую и охраняемую от тлетворного отрицающего влияния Запада. Народы объединятся: сфера познавания мира и человека, и каждый принесет свое. Возможны станут опыты коллективных и массовых наблюдений, и то, что отрицалось раньше, победит мир своей неотрицаемой убедительностью. И нельзя уже будет безнаказанно бороться против действительности, не заслужив названия невежды. Человечество стоит перед великими сдвигами. Солнце знания засияет над ним. Сияюще будущее человечества.</w:t>
      </w:r>
    </w:p>
    <w:p w:rsidR="00E8769F" w:rsidRPr="005440D4" w:rsidRDefault="00E8769F" w:rsidP="00EB2276">
      <w:pPr>
        <w:rPr>
          <w:noProof/>
        </w:rPr>
      </w:pPr>
    </w:p>
    <w:p w:rsidR="00E8769F" w:rsidRPr="005440D4" w:rsidRDefault="00C70B2C" w:rsidP="00EB2276">
      <w:pPr>
        <w:rPr>
          <w:noProof/>
        </w:rPr>
      </w:pPr>
      <w:r w:rsidRPr="005440D4">
        <w:rPr>
          <w:rFonts w:cs="Arial"/>
          <w:b/>
          <w:noProof/>
          <w:szCs w:val="28"/>
        </w:rPr>
        <w:t xml:space="preserve">1955 г. </w:t>
      </w:r>
      <w:r w:rsidR="00EB2276" w:rsidRPr="005440D4">
        <w:rPr>
          <w:b/>
          <w:noProof/>
        </w:rPr>
        <w:t>448.</w:t>
      </w:r>
      <w:r w:rsidR="00EB2276" w:rsidRPr="005440D4">
        <w:rPr>
          <w:noProof/>
        </w:rPr>
        <w:t xml:space="preserve"> К осознанию возможностей будем подходить практически. Ведь каждая способность утверждается в жизни путем применения рождающегося качества. Мускул развивается в действии</w:t>
      </w:r>
      <w:r w:rsidR="000C6C5A" w:rsidRPr="005440D4">
        <w:rPr>
          <w:noProof/>
        </w:rPr>
        <w:t xml:space="preserve"> — </w:t>
      </w:r>
      <w:r w:rsidR="00EB2276" w:rsidRPr="005440D4">
        <w:rPr>
          <w:noProof/>
        </w:rPr>
        <w:t>так же и каждая новая способность. Поле применения обширно, временем не ограничено. Можно даже рассматривать каждое воплощение как поле утверждения какого-либо или каких-либо качеств. Таланты, данные или даваемые, приумножаются. Обыватель идет через жизнь без руля и ветрил, куда занесет его произвол стихий. Но тверд и неуклонен путь того, кто знает, куда идет и зачем. Можно порадоваться тому, что никто не в силах отнять у человека возможность умножать и углублять способности и качества свои при всяких условиях. Жизнь человека</w:t>
      </w:r>
      <w:r w:rsidR="000C6C5A" w:rsidRPr="005440D4">
        <w:rPr>
          <w:noProof/>
        </w:rPr>
        <w:t xml:space="preserve"> — </w:t>
      </w:r>
      <w:r w:rsidR="00EB2276" w:rsidRPr="005440D4">
        <w:rPr>
          <w:noProof/>
        </w:rPr>
        <w:t>это процесс раскрытия неисчерпаемого потенциала духа путем приложения раскрывающихся способностей на практике. Одни работают из-за заработка, другие</w:t>
      </w:r>
      <w:r w:rsidR="000C6C5A" w:rsidRPr="005440D4">
        <w:rPr>
          <w:noProof/>
        </w:rPr>
        <w:t xml:space="preserve"> — </w:t>
      </w:r>
      <w:r w:rsidR="00EB2276" w:rsidRPr="005440D4">
        <w:rPr>
          <w:noProof/>
        </w:rPr>
        <w:t>чтобы принести пользу, третьи</w:t>
      </w:r>
      <w:r w:rsidR="000C6C5A" w:rsidRPr="005440D4">
        <w:rPr>
          <w:noProof/>
        </w:rPr>
        <w:t xml:space="preserve"> — </w:t>
      </w:r>
      <w:r w:rsidR="00EB2276" w:rsidRPr="005440D4">
        <w:rPr>
          <w:noProof/>
        </w:rPr>
        <w:t>во имя идеи. Много разных причин и стимулов, но цель жизни одна: упражнять дух, пока в развитии своем не достигнет он ступени духа строителя, или творца, ибо творчество</w:t>
      </w:r>
      <w:r w:rsidR="000C6C5A" w:rsidRPr="005440D4">
        <w:rPr>
          <w:noProof/>
        </w:rPr>
        <w:t xml:space="preserve"> — </w:t>
      </w:r>
      <w:r w:rsidR="00EB2276" w:rsidRPr="005440D4">
        <w:rPr>
          <w:noProof/>
        </w:rPr>
        <w:t>удел человека. Лучше, конечно, судьбу свою и развитие свое взять в свои руки. Не будет подгонять судьба того, кто сам идет быстрее ее. Подгонять надо бредущих. Надо лишь понять, что вся жизнь во всех ее проявлениях</w:t>
      </w:r>
      <w:r w:rsidR="000C6C5A" w:rsidRPr="005440D4">
        <w:rPr>
          <w:noProof/>
        </w:rPr>
        <w:t xml:space="preserve"> — </w:t>
      </w:r>
      <w:r w:rsidR="00EB2276" w:rsidRPr="005440D4">
        <w:rPr>
          <w:noProof/>
        </w:rPr>
        <w:t>это непрерывное ученичество духа: всегда и везде, и ночью и днем. Не нуждается в управлении тот, кто сам собой может управить и кто сам выбирает путь утверждения желаемых качеств и способностей. Жизнь не поскупится на то, чтобы дать к тому неограниченные возможности. Итак, будем рассматривать понятие ученичества шире. Ученик Учителя есть ученик жизни, ученик в жизни. Мир Тонкий не в состоянии дать тех возможностей, которые дает земная жизнь. Потому можно плодоносно использовать время земное для выработки в себе нужных качеств духа. Ярое стремление учиться нужно в себе воспитать, используя для этого данное воплощение полностью. Великое утешение в том, что опыт приобретенный остается в</w:t>
      </w:r>
      <w:r w:rsidRPr="005440D4">
        <w:rPr>
          <w:noProof/>
        </w:rPr>
        <w:t xml:space="preserve"> </w:t>
      </w:r>
      <w:r w:rsidR="00EB2276" w:rsidRPr="005440D4">
        <w:rPr>
          <w:noProof/>
        </w:rPr>
        <w:t>Чаше навсегда, надо лишь сознательно утвердить его там. Самые тесные условия, как правило, оказываются и самыми плодоносными. Если цель жизни</w:t>
      </w:r>
      <w:r w:rsidR="000C6C5A" w:rsidRPr="005440D4">
        <w:rPr>
          <w:noProof/>
        </w:rPr>
        <w:t xml:space="preserve"> — </w:t>
      </w:r>
      <w:r w:rsidR="00EB2276" w:rsidRPr="005440D4">
        <w:rPr>
          <w:noProof/>
        </w:rPr>
        <w:t>удовольствия, покой и достаток, жизнь лишена смысла, ибо все это ничего не дает. Но когда осознана настоящая цель и нужность ее, человек яро начинает ценить то великое богатство, которое приобретается через тяжкие уроки, даваемые жизнью. Как воин бесстрашный, рвется он на бой с жизнью, чтобы вырвать у нее в кратчайший срок то, на что другие тратят многие жизни. В радости духа научается он встречать трудности и испытания жизни, ибо знает, что принесут они ему то, что иным путем приобретено быть не может. За опыт, знания и новые способности он готов уплатить любую цену, лишь бы таланты свои приумножить. Он хочет и ждет испытаний, зорко смотря, какие качества духа укрепляют или рождают они в нем. Угол отношения к жизни совершенно меняется и, воистину, научается человек радоваться препятствиям. Что же смогу укрепить я в себе при этом испытании,</w:t>
      </w:r>
      <w:r w:rsidR="000C6C5A" w:rsidRPr="005440D4">
        <w:rPr>
          <w:noProof/>
        </w:rPr>
        <w:t xml:space="preserve"> — </w:t>
      </w:r>
      <w:r w:rsidR="00EB2276" w:rsidRPr="005440D4">
        <w:rPr>
          <w:noProof/>
        </w:rPr>
        <w:t>спрашивает он себя и смело и бестрепетно встречает очередную волну плотных условий. Так постепенно и упорно выковывается в нем огненная сила духа, могущая противостать любым условиям жизни. Это уже путь Архата. Мощное пламя разгорается внутри, уже не колеблемое и несломимое внешними вихрями. Опытной рукою ведет он корабль своего духа по грозному морю восставших стихий. Он знает, что стихии не в силах его одолеть, он верит в силу свою, в неумирающую, неистребимую, неуничтожаемую сущность своего духа. И в этом его победа. И Мы Называем его победителем.</w:t>
      </w:r>
    </w:p>
    <w:p w:rsidR="00E8769F" w:rsidRPr="005440D4" w:rsidRDefault="00E8769F" w:rsidP="00EB2276">
      <w:pPr>
        <w:rPr>
          <w:noProof/>
        </w:rPr>
      </w:pPr>
    </w:p>
    <w:p w:rsidR="00E8769F" w:rsidRPr="005440D4" w:rsidRDefault="00C70B2C" w:rsidP="00EB2276">
      <w:pPr>
        <w:rPr>
          <w:noProof/>
        </w:rPr>
      </w:pPr>
      <w:r w:rsidRPr="005440D4">
        <w:rPr>
          <w:rFonts w:cs="Arial"/>
          <w:b/>
          <w:noProof/>
          <w:szCs w:val="28"/>
        </w:rPr>
        <w:t xml:space="preserve">1955 г. </w:t>
      </w:r>
      <w:r w:rsidR="00EB2276" w:rsidRPr="005440D4">
        <w:rPr>
          <w:b/>
          <w:noProof/>
        </w:rPr>
        <w:t>449.</w:t>
      </w:r>
      <w:r w:rsidR="00EB2276" w:rsidRPr="005440D4">
        <w:rPr>
          <w:noProof/>
        </w:rPr>
        <w:t xml:space="preserve"> Сын Мой, если хочешь выйти победителем из любого испытания жизни, как бы трудно и непреодолимо оно ни было, встречай его грудью вместе со Мною, как воин бесстрашный врага.</w:t>
      </w:r>
    </w:p>
    <w:p w:rsidR="00E8769F" w:rsidRPr="005440D4" w:rsidRDefault="00E8769F" w:rsidP="00EB2276">
      <w:pPr>
        <w:rPr>
          <w:noProof/>
        </w:rPr>
      </w:pPr>
    </w:p>
    <w:p w:rsidR="00E8769F" w:rsidRPr="005440D4" w:rsidRDefault="00C70B2C" w:rsidP="00EB2276">
      <w:pPr>
        <w:rPr>
          <w:noProof/>
        </w:rPr>
      </w:pPr>
      <w:r w:rsidRPr="005440D4">
        <w:rPr>
          <w:rFonts w:cs="Arial"/>
          <w:b/>
          <w:noProof/>
          <w:szCs w:val="28"/>
        </w:rPr>
        <w:t xml:space="preserve">1955 г. </w:t>
      </w:r>
      <w:r w:rsidR="00EB2276" w:rsidRPr="005440D4">
        <w:rPr>
          <w:b/>
          <w:noProof/>
        </w:rPr>
        <w:t>450. (Авг. 25).</w:t>
      </w:r>
      <w:r w:rsidR="00EB2276" w:rsidRPr="005440D4">
        <w:rPr>
          <w:noProof/>
        </w:rPr>
        <w:t xml:space="preserve"> Как можно согласиться с конечностью одной жизни, если все в окружающем нас мире не имеет конца. Все, что есть, есть продолжение того, что было, устремленное в Беспредельность, ничто в природе не исчезает и не рождается вновь, но лишь продолжается, меняя формы своего выражения. Энергия и материя, входившие в состав закончившей свое существование вещи, принадлежат к различным планам, и потому продолжение явления далеко не всегда доступно наблюдению человека. Червяк раздавлен ногою и перестал быть. Но если бы тонкое зрение было открыто, можно было бы увидеть тонкую форму червяка, продолжающую ползти на плоскости высшей. Такую же тонкую форму оставляет после себя и размолотое и уничтоженное зерно, или камень, или что бы то ни было, имевшее форму на Земле. В Беспредельность уносятся и камни, и люди и продолжают существовать в ней. Конечно, участь камня и человека различна. Но все, сбросившее плотную оболочку, продолжает нить существования. Клише прошлого, показываемое Учителем, служат тому доказательством. Ведь эти картины ушедшей с Земли жизни вызываются из хранилищ природы со всеми подробностями, которые сопутствовали им на Земле. Переход одного вида явления в другое совсем не означает его смерти. Смерти нет. Есть недомыслие человеческое, видящее лишь одну сторону явления и отрицающее другую, не видимую глазу. Кульминацию бессмертия видим в человеке, когда уже непрерывающееся сознание явно утверждает нить жизни, проходящей через все формы, в которые она воплощается. Достижение этого состояния и является венцом победителя, утвердившего свою победу над смертью. Одни верят в бессмертие духа, другие знают его. Это знание является ступенью Архата. Имеем многочисленные свидетельства прорыва обычного сознания в прошлые жизни, когда нить ее восстанавливалась в памяти человека. Пень не может мыслить, но человек может. В способностях человека, находящихся в его распоряжении, запечатлена ныне история его существования многомиллионной протяженности лет во времени. Сознание человека есть яркое свидетельство всех пройденных жизней, ибо в нем сосредоточены результаты прошедших веков. Надо лишь подумать, хорошо подумать, сколько времени потребовалось художнику, чтобы способность свою утвердить и пользоваться ею. На то, чтобы человек заговорил, ушли миллионы лет длительной эволюции. Но говорят все, художники же немногие. Значит, к обычному течению эволюции потребовались еще добавочные усилия. Итак, в настоящем человеке как бы кристаллизована квинтэссенция его достижений. Человек есть результат прошлого и семя новых будущих нахождений, вытекающих из настоящего. Стержнем является зерно духа непреходящего в нем, вокруг которого собираются наслоения опытов жизней, не одной, но многих. Человек, взятый хотя бы только в аспекте прошлого,</w:t>
      </w:r>
      <w:r w:rsidR="000C6C5A" w:rsidRPr="005440D4">
        <w:rPr>
          <w:noProof/>
        </w:rPr>
        <w:t xml:space="preserve"> — </w:t>
      </w:r>
      <w:r w:rsidR="00EB2276" w:rsidRPr="005440D4">
        <w:rPr>
          <w:noProof/>
        </w:rPr>
        <w:t>это нечто настолько большое, что ум не в состоянии его ни объять, ни вместить. И лишь свитки Акаши помогают иметь прозрение в это бесконечное прошлое человека и в звездную историю его жизни. Непрерывность жизни есть основа ее понимания. Осознание глубин человеческой сущности помогает пониманию эволюции духа и его неизменной сущности, заключенной в вечно изменяющихся формах и растущих наслоениях, откладываемых каждой проходимой жизнью в каждой новой оболочке. Сложен и глубок микрокосм человеческий: не имеет ни начала, ни конца, заключен в великий круг, принявший форму спирали времени. Потому можно говорить о начале и конце спирали, но не самого круга жизни, ибо он является символом Бесконечности. Потому правильным подходом к постижению человека будет осознание его беспредельного и вечного существа, выражаемого в предельных, конечных и временных формах. Над первым сияет пылающий символ бессмертия, над вторыми стоит знак смерти и уничтожения. И уже зависит от воли самого человека, к чему и на что обратить взор свой и чему отдать силы своего духа.</w:t>
      </w:r>
    </w:p>
    <w:p w:rsidR="00E8769F" w:rsidRPr="005440D4" w:rsidRDefault="00E8769F" w:rsidP="00EB2276">
      <w:pPr>
        <w:rPr>
          <w:noProof/>
        </w:rPr>
      </w:pPr>
    </w:p>
    <w:p w:rsidR="00E8769F" w:rsidRPr="005440D4" w:rsidRDefault="0056135E" w:rsidP="00EB2276">
      <w:pPr>
        <w:rPr>
          <w:noProof/>
        </w:rPr>
      </w:pPr>
      <w:r w:rsidRPr="005440D4">
        <w:rPr>
          <w:rFonts w:cs="Arial"/>
          <w:b/>
          <w:noProof/>
          <w:szCs w:val="28"/>
        </w:rPr>
        <w:t xml:space="preserve">1955 г. </w:t>
      </w:r>
      <w:r w:rsidR="00EB2276" w:rsidRPr="005440D4">
        <w:rPr>
          <w:b/>
          <w:noProof/>
        </w:rPr>
        <w:t>451.</w:t>
      </w:r>
      <w:r w:rsidR="00EB2276" w:rsidRPr="005440D4">
        <w:rPr>
          <w:noProof/>
        </w:rPr>
        <w:t xml:space="preserve"> Сын Мой, истинный облик человека скрыт под внешнею формою, как ядро ореха под скорлупой.</w:t>
      </w:r>
      <w:r w:rsidRPr="005440D4">
        <w:rPr>
          <w:noProof/>
        </w:rPr>
        <w:t xml:space="preserve"> </w:t>
      </w:r>
      <w:r w:rsidR="00EB2276" w:rsidRPr="005440D4">
        <w:rPr>
          <w:noProof/>
        </w:rPr>
        <w:t>Скрыта мысль, скрыты чувства, и их трудно прочесть, если не появятся они на поверхности. Есть люди, наружная поверхность которых беспрестанно бороздится этими чувствами и видима со стороны. Таких людей читать много легче. Но внутренний человек глазу обычному недоступен, если он не хочет себя выявить. Для ученика нужно полное овладение своими чувствами не только в целях самоконтроля, но и потому, что, раскрываясь постороннему сознанию, он дает ему знание о себе. Это знание в виде определенной формы или образа существует в чужом сознании и накладывает как бы рамки, или ограничения на того человека, который себя успел так или иначе выявить. И так как люди обычно не всегда выявляют себя с положительной стороны или определяются верно, то ограничивающее влияние чужого представления может действовать подавляюще. Потому, чем меньше выявляет себя ученик, тем лучше и свободнее для него. Никто из обычных людей не сможет прочесть своего ближнего, если он того не захочет. Всякое раскрытие себя неполезно. Молчание все же остается золотом. Чем меньше нитей знания о чужой душе связывает ее с посторонними, тем для нее это лучше. Окружающие обычно имеют огромное влияние на характер человека, и чем больше они его знают, тем сильнее это влияние. По ниточкам знания передаются волны незримых воздействий. Йог наблюдает, но не терпит наблюдения. Мало задумываются над тем, почему это так. Людское внимание, и особенно любопытство, болезненно для чувствительной ауры. Явление отшельничества и уединения вызвано, главным образом, именно этим обстоятельством. И если оно невозможно по тем или иным условиям, то остается самозащита другими способами. Итак, чем больше знают вас или о вас люди, тем сильнее воздействия их по линиям установленных связей. Значит, это знание надо, по возможности, свести к нулю. Это возможно, если свои чувства и эмоции на поверхности не проявляются. И это дает особо глубокие результаты, если они не проявляются и внутри, то есть если равновесие внутреннее при контакте с людьми ими не нарушается. Люди стремятся всегда вызвать в другом человеке те или иные чувства, то есть нарушить его равновесие. Этого нарушения допускать не следует. Каждое нарушение равновесия отдает допустившего в себе это нарушение во власть нарушителя. Потому заповедано спокойствие, равновесие и сдержанность. Равновесие духа</w:t>
      </w:r>
      <w:r w:rsidR="000C6C5A" w:rsidRPr="005440D4">
        <w:rPr>
          <w:noProof/>
        </w:rPr>
        <w:t xml:space="preserve"> — </w:t>
      </w:r>
      <w:r w:rsidR="00EB2276" w:rsidRPr="005440D4">
        <w:rPr>
          <w:noProof/>
        </w:rPr>
        <w:t>явление столь необычное, что люди не могут с наличием его в ближнем своем примириться и будут стремиться нарушить его всеми способами. Сохранивший равновесие всегда будет сильнее обычного человека. Даже одно ощущение этой силы в другом вызывает в человеке чувство неловкости, недоумения и даже страха. Тот, кто сохранил равновесие, в силу закона становится над теми, у кого его нет. Отсюда умение владеть собою и внутренне защищаться от чужих поползновений имеет большое значение для сохранности в целости защитного свойства заградительной сети. И если люди обычно стремятся себя выявить и даже иногда вывернуть наизнанку, то ученик всегда поступает наоборот. Ему совершенно достаточно того, что его знает Учитель. С Ним связь, и Ему открыто сердце. Прохожие к сердцу не допускаются совсем. И даже близкие допускаются без права нарушать равновесие, то есть и им власти влиять не дается. Индивидуальность восхождения надо уметь охранять.</w:t>
      </w:r>
    </w:p>
    <w:p w:rsidR="00E8769F" w:rsidRPr="005440D4" w:rsidRDefault="00E8769F" w:rsidP="00EB2276">
      <w:pPr>
        <w:rPr>
          <w:noProof/>
        </w:rPr>
      </w:pPr>
    </w:p>
    <w:p w:rsidR="00E8769F" w:rsidRPr="005440D4" w:rsidRDefault="005F2FC7" w:rsidP="00EB2276">
      <w:pPr>
        <w:rPr>
          <w:noProof/>
        </w:rPr>
      </w:pPr>
      <w:r w:rsidRPr="005440D4">
        <w:rPr>
          <w:rFonts w:cs="Arial"/>
          <w:b/>
          <w:noProof/>
          <w:szCs w:val="28"/>
        </w:rPr>
        <w:t xml:space="preserve">1955 г. </w:t>
      </w:r>
      <w:r w:rsidR="00EB2276" w:rsidRPr="005440D4">
        <w:rPr>
          <w:b/>
          <w:noProof/>
        </w:rPr>
        <w:t>452. (Авг. 26).</w:t>
      </w:r>
      <w:r w:rsidR="00EB2276" w:rsidRPr="005440D4">
        <w:rPr>
          <w:noProof/>
        </w:rPr>
        <w:t xml:space="preserve"> Перемежающиеся волны токов вносят большую неустойчивость в состояние сознания. Как зима борется с весною, не желая уступать свое, так и Новая Эпоха встречает противодействие уходящих энергий. Смена и приливы тех и других чередуются. Новые несут радость и надежду, старые отягощают сознание. Как бы ни сопротивлялась зима, весна всегда побеждает, то же самое происходит и при смене Циклов. Но переходное время тяжко. Лучше всего устремлять мысль в будущее, зная, что победа его обеспечена. Можно даже жить в будущем и будущим, перенеся сознание в его сферы. Сужденному быть надлежит.</w:t>
      </w:r>
      <w:r w:rsidR="00D20821" w:rsidRPr="005440D4">
        <w:rPr>
          <w:noProof/>
        </w:rPr>
        <w:t xml:space="preserve"> </w:t>
      </w:r>
      <w:r w:rsidR="00EB2276" w:rsidRPr="005440D4">
        <w:rPr>
          <w:noProof/>
        </w:rPr>
        <w:t>Ничто не остановит космический ход планетного корабля, который несется в будущее по спирали времени. Устремление в будущее будет слиянием с космическими путями, над которыми уже не властна человеческая воля, противодействующая течению эволюции. Мимо настоящего надо пройти, не отравляясь его тлетворным дыханием, и озон будущего является лучшим противоядием. Владыки всегда Устремляли сознание народов в далекое будущее, чтобы дать им силу поступательного движения. Так же точно и Учение Жизни зовет в будущее, в котором для человека сосредоточено все. Можно ли жить прошлым и можно ли довольствоваться настоящим? Даже в малых вещах, даже в жизни обычной сознание, подчиняясь великому закону, всегда думает о будущем, будь это даже завтрашний день. Лишь самые отсталые и дикие племена вымирающих бывших рас не имеют будущего и даже не мыслят о завтра. Так спасение от гнета и несовершенства настоящего</w:t>
      </w:r>
      <w:r w:rsidR="000C6C5A" w:rsidRPr="005440D4">
        <w:rPr>
          <w:noProof/>
        </w:rPr>
        <w:t xml:space="preserve"> — </w:t>
      </w:r>
      <w:r w:rsidR="00EB2276" w:rsidRPr="005440D4">
        <w:rPr>
          <w:noProof/>
        </w:rPr>
        <w:t>в будущем. Магнит будущего мощен. Подобно Учителю, закладывающему магниты будущего, каждый может закладывать в сознании своем магниты будущих достижений, под силой притяжения которых растут и усиливаются нужные качества и способности духа. Невозможное сегодня возможным становится завтра под силой воздействия заложенного в Чаше магнита. Если облик Архата становится ведущим в сознании, то магнитная сила этого образа действует как сила, созидательная и творящая воплощение в жизни когда-то и где-то, но в сфере будущего утвержденного идеала. Само слово идеал заключает в себе понятие идеи, или мысли, магнитно влияющей на индивидуальную эволюцию духа. Отсюда становится понятным то огромное значение, которое имеет для роста духа заложение в себе ведущих магнитов. Человек должен ясно, точно, определенно и образно знать, каким именно хочет он стать или кому уподобиться. Идеал уже не будет плодом мечтательной отвлеченности, но яркой звездой, ведущей через все темные, непонятные и мешающие сложности жизни. Этот идеал, или образ ведущий, если он воплощен в личности Учителя Света, имеет особую, непреодолимую силу воздействия, поднимающую сознание над всеми трудностями воплощенного бытия. Многие ходят бесцельно по кругу, как белка в колесе, но, как стрела к цели, летит в будущее дух, знающий свое назначение и устремленный к Ведущему Облику. Утверждение главного ведущего магнита не исключает нужности утверждения магнитов закладываемых качеств. Как путь в будущее лежит через годы, дни, часы и минуты, так и достижение ступени Архата состоит из приобретения требуемых для этого качеств духа. Они тоже утверждаются магнитно путем внедрения в самую сущность микрокосма человеческого зерен будущих качеств. Садовник, сажая зерно, знает точно, какое растение получится и какой плод оно даст. Это знание и делает посев возможным. То же происходит и при заложении магнитных зерен будущих качеств, свойств и способностей в сознании человека. На закладывание магнитов этого рода надо обратить особое внимание, ибо обычным путем трудно войти в будущее, не вооруженным доспехом огненным, но будущее</w:t>
      </w:r>
      <w:r w:rsidR="000C6C5A" w:rsidRPr="005440D4">
        <w:rPr>
          <w:noProof/>
        </w:rPr>
        <w:t xml:space="preserve"> — </w:t>
      </w:r>
      <w:r w:rsidR="00EB2276" w:rsidRPr="005440D4">
        <w:rPr>
          <w:noProof/>
        </w:rPr>
        <w:t>это Эпоха Огня, и вооружение, или одеяние духа, тоже должно стать огненным, то есть созвучным наступающей Эпохе.</w:t>
      </w:r>
    </w:p>
    <w:p w:rsidR="00E8769F" w:rsidRPr="005440D4" w:rsidRDefault="00E8769F" w:rsidP="00EB2276">
      <w:pPr>
        <w:rPr>
          <w:noProof/>
        </w:rPr>
      </w:pPr>
    </w:p>
    <w:p w:rsidR="00E8769F" w:rsidRPr="005440D4" w:rsidRDefault="00EC75D9" w:rsidP="00EB2276">
      <w:pPr>
        <w:rPr>
          <w:noProof/>
        </w:rPr>
      </w:pPr>
      <w:r w:rsidRPr="005440D4">
        <w:rPr>
          <w:rFonts w:cs="Arial"/>
          <w:b/>
          <w:noProof/>
          <w:szCs w:val="28"/>
        </w:rPr>
        <w:t xml:space="preserve">1955 г. </w:t>
      </w:r>
      <w:r w:rsidR="00EB2276" w:rsidRPr="005440D4">
        <w:rPr>
          <w:b/>
          <w:noProof/>
        </w:rPr>
        <w:t>453.</w:t>
      </w:r>
      <w:r w:rsidR="00EB2276" w:rsidRPr="005440D4">
        <w:rPr>
          <w:noProof/>
        </w:rPr>
        <w:t xml:space="preserve"> Друг Мой, тепличное растение годится для теплицы, но не для жизни. Хочу видеть силу духа, которую уже ничто не сломит. Почему в кино или театре не отождествляешь себя с тем, что видишь? Но почему не следуешь этому примеру, когда лента суровой и жестокой действительности разворачивается перед сознанием, проходя из настоящего в прошлое? День прошел, отрезок ленты свернулся, чтобы новым смениться, а ты смотришь... И на новый так же будешь смотреть, и так же неумолимо уйдет он в прошлое. Сын Мой, почему внешнее отождествляешь с собою, смотрящим? Ведь ты только зритель. Отдели созерцаемое от непреходящей сущности твоей и найди в этом мощь противостояния жизни, ее жестокости и ее трудностям. Жестока жизнь, жестоки люди, пощады не знают и жалости не имеют. Знай, что жестокость с планеты уйдет и уже другой фильм развернется перед глазами. Но пусть и он не захватит сознание. Ничто: ни хорошее ни плохое, ни приятное ни неприятное, ни радостное ни печальное</w:t>
      </w:r>
      <w:r w:rsidR="000C6C5A" w:rsidRPr="005440D4">
        <w:rPr>
          <w:noProof/>
        </w:rPr>
        <w:t xml:space="preserve"> — </w:t>
      </w:r>
      <w:r w:rsidR="00EB2276" w:rsidRPr="005440D4">
        <w:rPr>
          <w:noProof/>
        </w:rPr>
        <w:t>не должно захватывать сознание. Оно должно быть свободным от власти окружающего над собою. Конечно, освобождение надо искать в мысли и через мысль, когда мысли текут широко и свободно и все, что происходит вокруг, отходит на задний план и не владеет уже сознанием. Мысль побеждает плотные вибрации, и дух становится крылатым. Ракушка уходит в свою раковину от внешней опасности. Бессильны против нее волны и вся мощь океана. И даже ураган ей не страшен. Так и сознание в случае сгущения невыносимых условий погружается в глубины свои, не доступные волнам внешних воздействий, и там, внутри, силу находит выдержать девятый вал. Астрал исключается из процесса, ибо склонность имеет неистовствовать и метаться под ударами волн. Учитель Считает, что причин для отчаяния или безнадежности нет и не может быть, как бы жизнь ни сложилась. Относительно и условно все. Эти же самые условия при изменившихся обстоятельствах будут почитаться за счастье. В холодной комнате страдает человек, но если бы он внезапно очутился в ней во время страшной снежной метели в поле, за ее четырьмя стенами, воистину, был бы он счастлив. Контраст обуславливает ложность восприятия и вовлекает сознание в орбиту призрачной очевидности. Но даже мысленное представление иных обстоятельств разбивает пелену Майи. Именно условность момента надо понять, чтобы оценить его шире. И тогда преходящая природа жизненной ленты становится более ощутимой. Контрасты, вызванные воображением, помогут увидеть явление со стороны, и перед большим малое станет еще меньше, а большое сделается малым. Так, рисуя трудности еще большие, опасности более сильные, настоящее можно умалить и горечь его приуменьшить. Когда очень плохо, можно представить себе положение еще более худшее и порадоваться, что в действительности оно не таково. Но все это паллиативы</w:t>
      </w:r>
      <w:r w:rsidR="00FD3D25" w:rsidRPr="005440D4">
        <w:rPr>
          <w:rStyle w:val="FootnoteReference"/>
          <w:noProof/>
        </w:rPr>
        <w:footnoteReference w:id="16"/>
      </w:r>
      <w:r w:rsidR="00EB2276" w:rsidRPr="005440D4">
        <w:rPr>
          <w:noProof/>
        </w:rPr>
        <w:t>. Истинное достижение заключается в том, чтобы достичь состояния равновесия нерушимого, когда уже не устрашает ни жизнь, ни смерть и ничто, угрожающее плоти или ее оболочкам, ибо духу не может ничто угрожать.</w:t>
      </w:r>
    </w:p>
    <w:p w:rsidR="00E8769F" w:rsidRPr="005440D4" w:rsidRDefault="00E8769F" w:rsidP="00EB2276">
      <w:pPr>
        <w:rPr>
          <w:noProof/>
        </w:rPr>
      </w:pPr>
    </w:p>
    <w:p w:rsidR="00E8769F" w:rsidRPr="005440D4" w:rsidRDefault="00EC75D9" w:rsidP="00EB2276">
      <w:pPr>
        <w:rPr>
          <w:noProof/>
        </w:rPr>
      </w:pPr>
      <w:r w:rsidRPr="005440D4">
        <w:rPr>
          <w:rFonts w:cs="Arial"/>
          <w:b/>
          <w:noProof/>
          <w:szCs w:val="28"/>
        </w:rPr>
        <w:t xml:space="preserve">1955 г. </w:t>
      </w:r>
      <w:r w:rsidR="00EB2276" w:rsidRPr="005440D4">
        <w:rPr>
          <w:b/>
          <w:noProof/>
        </w:rPr>
        <w:t>454. (Авг. 27).</w:t>
      </w:r>
      <w:r w:rsidR="00EB2276" w:rsidRPr="005440D4">
        <w:rPr>
          <w:noProof/>
        </w:rPr>
        <w:t xml:space="preserve"> Образы, творимые мыслью, действуют на сознание, и равнодействующая их реакций создает мир человека, невидимый, но реальный по своим следствиям. Многое зависит от характера мыслей и их направления, но так как мысли эти создает сам человек, то и общий характер внутреннего мира находится в зависимости от воли человека. Обычно это делается без всякого контроля, само собой, и мысли, которые контролируют состояние сознания, допускаются в него без всякого контроля. Безразлично, хорошая мысль или дурна, бесконтрольно она возникла или же с дозволения, но раз она допущена в сознание, воздействие ее и контроль ее над ним становится фактом, потому нецелесообразно допускать внутрь себя мысли, действующие отрицательно. Лучше сперва их тщательно просмотреть, прежде чем допустить к воздействию. Мысли действуют на всех, но одни выбирают их с толком, а другие одинаково встречают и друзей, и врагов, жестоко расплачиваясь за неосмотрительность. В дом не допустят нехорошего человека или прокаженного, но худшие мысли допускают. Но ведь и проказа порождается мыслями разложения. Нежелательных гостей можно попросить выйти, но трудно выбросить мысль, угнездившуюся в сознании. Она будет пульсировать там, делая свое черное дело. Не думают люди о том, что творят, и не понимают мощи воздействия мысли. Объектами воздействия своих собственных мыслей прежде всего являются они сами. Кроме того, мысли стремятся облечь себя плотью, то есть вылиться в плотные формы, создавая видимое окружение человека. Жертвами собственной неосмотрительности можно назвать большинство людей, неосторожно допустивших зловредные мысли. Лучше поберечься вначале, чем поплатиться потом. Простая внимательность к рождающимся в сознании мыслям много уже поможет. Нужен контроль над мыслью и неизбежен, иначе рабство у своих мыслей становится уделом человека.</w:t>
      </w:r>
    </w:p>
    <w:p w:rsidR="00E8769F" w:rsidRPr="005440D4" w:rsidRDefault="00E8769F" w:rsidP="00EB2276">
      <w:pPr>
        <w:rPr>
          <w:noProof/>
        </w:rPr>
      </w:pPr>
    </w:p>
    <w:p w:rsidR="00EB2276" w:rsidRPr="005440D4" w:rsidRDefault="00EC75D9" w:rsidP="00EB2276">
      <w:pPr>
        <w:rPr>
          <w:noProof/>
        </w:rPr>
      </w:pPr>
      <w:r w:rsidRPr="005440D4">
        <w:rPr>
          <w:rFonts w:cs="Arial"/>
          <w:b/>
          <w:noProof/>
          <w:szCs w:val="28"/>
        </w:rPr>
        <w:t xml:space="preserve">1955 г. </w:t>
      </w:r>
      <w:r w:rsidR="00EB2276" w:rsidRPr="005440D4">
        <w:rPr>
          <w:b/>
          <w:noProof/>
        </w:rPr>
        <w:t>454 А.</w:t>
      </w:r>
      <w:r w:rsidR="00EB2276" w:rsidRPr="005440D4">
        <w:rPr>
          <w:noProof/>
        </w:rPr>
        <w:t xml:space="preserve"> Пиши! Соучастники трудов Учителя увидят своими глазами то, чего ждут.</w:t>
      </w:r>
    </w:p>
    <w:p w:rsidR="00EB2276" w:rsidRPr="005440D4" w:rsidRDefault="00EB2276" w:rsidP="00EB2276">
      <w:pPr>
        <w:rPr>
          <w:noProof/>
        </w:rPr>
      </w:pPr>
    </w:p>
    <w:p w:rsidR="00E8769F" w:rsidRPr="005440D4" w:rsidRDefault="00EB2276" w:rsidP="009A298A">
      <w:pPr>
        <w:pStyle w:val="Quote"/>
        <w:rPr>
          <w:noProof/>
        </w:rPr>
      </w:pPr>
      <w:r w:rsidRPr="005440D4">
        <w:rPr>
          <w:noProof/>
        </w:rPr>
        <w:t>Вчера совсем не писалось. День был очень тяжкий. Попытки писать не делал. Одолели вопросы и неустойки мышления.</w:t>
      </w:r>
    </w:p>
    <w:p w:rsidR="00E8769F" w:rsidRPr="005440D4" w:rsidRDefault="009A298A" w:rsidP="00EB2276">
      <w:pPr>
        <w:rPr>
          <w:noProof/>
        </w:rPr>
      </w:pPr>
      <w:r w:rsidRPr="005440D4">
        <w:rPr>
          <w:rFonts w:cs="Arial"/>
          <w:b/>
          <w:noProof/>
          <w:szCs w:val="28"/>
        </w:rPr>
        <w:t xml:space="preserve">1955 г. </w:t>
      </w:r>
      <w:r w:rsidR="00EB2276" w:rsidRPr="005440D4">
        <w:rPr>
          <w:b/>
          <w:noProof/>
        </w:rPr>
        <w:t>455. (Авг. 29).</w:t>
      </w:r>
      <w:r w:rsidR="00EB2276" w:rsidRPr="005440D4">
        <w:rPr>
          <w:noProof/>
        </w:rPr>
        <w:t xml:space="preserve"> Все слова сказаны, и доводы приведены, и известно, что делать и как поступить в любых условиях</w:t>
      </w:r>
      <w:r w:rsidR="000C6C5A" w:rsidRPr="005440D4">
        <w:rPr>
          <w:noProof/>
        </w:rPr>
        <w:t xml:space="preserve"> — </w:t>
      </w:r>
      <w:r w:rsidR="00EB2276" w:rsidRPr="005440D4">
        <w:rPr>
          <w:noProof/>
        </w:rPr>
        <w:t>остается применить знания. Но если они все же не применяются, что же тогда? Тогда остается одно: катиться под гору, ибо знание неприменяемое разрушительно. Знание высекает огни, то есть дает энергию для действия, если оно не совершается, то куда же ее девать? Стремясь выявиться, энергия эта выявляется в действиях обычных или даже отрицательных, и тогда можно говорить о падении духа.</w:t>
      </w:r>
    </w:p>
    <w:p w:rsidR="00EB2276" w:rsidRPr="005440D4" w:rsidRDefault="00EB2276" w:rsidP="00EB2276">
      <w:pPr>
        <w:rPr>
          <w:noProof/>
        </w:rPr>
      </w:pPr>
      <w:r w:rsidRPr="005440D4">
        <w:rPr>
          <w:noProof/>
        </w:rPr>
        <w:t>Сколько же можно ждать? Можно и должно ждать до конца. Других мерок ожидания нет. Люди ждать не умеют, отсюда столько падений. И часто званые от избранных отличаются лишь умением ждать и упорством дождаться. Как правило, ожидание становится невыносимым перед концом, и чем ближе он, тем невыносимее становится процесс ожидания и хочется свернуть в сторону или даже назад. И Майя яро рисует свои узоры и ткет паутину обмана. И незадачливый путник Земли, попадая в ее тенета, безнадежно запутывается в них. Но Учитель Остается в Башне Своей и с грустью Наблюдает это явление, обычное для тех, кто не выдерживает испытание. Но уже говорилось, что не выдержать испытание нельзя; немыслимо поражение, ибо тогда путь побежденному остается лишь во тьму. Таков будет конец, если продвижение свое ставить в зависимость от каких бы то ни было внешних условий, больших или малых. Зачем же отдавать себя во власть тьмы и преходящей природы, где нельзя найти точки опоры и устойчивости и ни на что полагаться невозможно? Опора одна</w:t>
      </w:r>
      <w:r w:rsidR="000C6C5A" w:rsidRPr="005440D4">
        <w:rPr>
          <w:noProof/>
        </w:rPr>
        <w:t xml:space="preserve"> — </w:t>
      </w:r>
      <w:r w:rsidRPr="005440D4">
        <w:rPr>
          <w:noProof/>
        </w:rPr>
        <w:t>Учитель. Он не Изменит и не Предаст. Но если сомнения раздирают сердце, то даже Учитель бессилен, ибо приближаемся к Нему сердцем, чистым и полноустремленный. Сердце, омраченное сомнением или колебаниями, не сможет удержать связи. Итак, надо держаться, чего бы это ни стоило. Держаться, вопреки всему, вопреки самой явной и убедительной очевидности. Мираж очевидности может рассеяться от одного прикосновения действительности, но если это случится тогда, когда непоправимое уже совершилось, что тогда? Увидеть осуществление заповеданной сказки и не иметь уже права быть ее участником</w:t>
      </w:r>
      <w:r w:rsidR="000C6C5A" w:rsidRPr="005440D4">
        <w:rPr>
          <w:noProof/>
        </w:rPr>
        <w:t xml:space="preserve"> — </w:t>
      </w:r>
      <w:r w:rsidRPr="005440D4">
        <w:rPr>
          <w:noProof/>
        </w:rPr>
        <w:t>не будет ли это слишком большой ценой за отраву допущенных сомнений? Испытания сомнением могут настигнуть на любой ступени. Их надо победить. Их можно победить, решительно отбрасывая их и отказываясь слушать их шепот, каким бы убедительным он ни казался. Его сила в убедительности, неотрицаемой и явной, которую невозможно опровергнуть. Но стоит лишь ею соблазниться, как страшная бездна падения разверзается перед доверчивым мозгом и темный круг безысходности смыкается над духом поникшим. Потому сомнения надо отбрасывать, не вступая с ними в спор и не пытаясь их опровергнуть и в чем-то себя убедить. Их просто отбрасывают, как отбрасывают ехидну или скорпиона, стараясь их уничтожить. Но сперва надо отбросить, скорее, скорее, чтобы не успели ужалить и ввести в организм свой смертоносный яд, несущий в себе флюид разложения и смерти. Борьба с сомнением заключается в том, чтобы отбросить его, не рассуждая и не вступая с ним ни в какие взаимоотношения.</w:t>
      </w:r>
    </w:p>
    <w:p w:rsidR="003B1D84" w:rsidRPr="005440D4" w:rsidRDefault="003B1D84" w:rsidP="00EB2276">
      <w:pPr>
        <w:rPr>
          <w:noProof/>
        </w:rPr>
      </w:pPr>
    </w:p>
    <w:p w:rsidR="00E8769F" w:rsidRPr="005440D4" w:rsidRDefault="00EB2276" w:rsidP="003B1D84">
      <w:pPr>
        <w:pStyle w:val="Quote"/>
        <w:rPr>
          <w:noProof/>
        </w:rPr>
      </w:pPr>
      <w:r w:rsidRPr="005440D4">
        <w:rPr>
          <w:noProof/>
        </w:rPr>
        <w:t>Во сне много летал. Много, много раз поднимался вверх, работал, помогая себе руками. Летал среди и над городом. Перелетел в закоулок, уже никто меня не преследовал. Видел картины в каких-то журналах. Сражение &lt;...&gt;</w:t>
      </w:r>
      <w:r w:rsidR="00FD3D25" w:rsidRPr="005440D4">
        <w:rPr>
          <w:rStyle w:val="FootnoteReference"/>
          <w:noProof/>
        </w:rPr>
        <w:footnoteReference w:id="17"/>
      </w:r>
      <w:r w:rsidRPr="005440D4">
        <w:rPr>
          <w:noProof/>
        </w:rPr>
        <w:t xml:space="preserve"> с рыцарями (картина) и много другого. Какой-то как бы просвет получился от ужаса и давления настоящего.</w:t>
      </w:r>
    </w:p>
    <w:p w:rsidR="00E8769F" w:rsidRPr="005440D4" w:rsidRDefault="003B1D84" w:rsidP="00EB2276">
      <w:pPr>
        <w:rPr>
          <w:noProof/>
        </w:rPr>
      </w:pPr>
      <w:r w:rsidRPr="005440D4">
        <w:rPr>
          <w:rFonts w:cs="Arial"/>
          <w:b/>
          <w:noProof/>
          <w:szCs w:val="28"/>
        </w:rPr>
        <w:t xml:space="preserve">1955 г. </w:t>
      </w:r>
      <w:r w:rsidR="00EB2276" w:rsidRPr="005440D4">
        <w:rPr>
          <w:b/>
          <w:noProof/>
        </w:rPr>
        <w:t>456.</w:t>
      </w:r>
      <w:r w:rsidR="00EB2276" w:rsidRPr="005440D4">
        <w:rPr>
          <w:noProof/>
        </w:rPr>
        <w:t xml:space="preserve"> Правильно, сын Мой, фантомы сомнений</w:t>
      </w:r>
      <w:r w:rsidR="000C6C5A" w:rsidRPr="005440D4">
        <w:rPr>
          <w:noProof/>
        </w:rPr>
        <w:t xml:space="preserve"> — </w:t>
      </w:r>
      <w:r w:rsidR="00EB2276" w:rsidRPr="005440D4">
        <w:rPr>
          <w:noProof/>
        </w:rPr>
        <w:t>это не Я и не ты. Мимо них! Вперед, к Свету, туда, где сомнениям места уже нет. Не преградить им путь предуказанный. Не будем смущаться ложью их убедительной очевидности. Не возьмем их с собой дальше. Пусть остаются позади как вехи одержанной победы. Не дадим им прилипнуть к сознанию. Оно должно быть свободным от всякого груза. Ты пиши, а Я Побуду с тобою. Мы нераздельны, и лярвам сомнений нет места между нами.</w:t>
      </w:r>
    </w:p>
    <w:p w:rsidR="00E8769F" w:rsidRPr="005440D4" w:rsidRDefault="00EB2276" w:rsidP="00EB2276">
      <w:pPr>
        <w:rPr>
          <w:noProof/>
        </w:rPr>
      </w:pPr>
      <w:r w:rsidRPr="005440D4">
        <w:rPr>
          <w:noProof/>
        </w:rPr>
        <w:t>Сын Мой, победы не даром даются. На пределе возможного поражения порой достигаются они. Как бы на краю бездны идет тропа жизни. Пройти и удержаться можно лишь Учителем. Если же слушать голоса призраков, можно потянуться за ними и оступиться. И тогда падение неминуемо. Голоса мрака предаем Воле Учителя. Нам же путь вперед. «Иду, Владыка, и ничто не остановит меня, даже самая яркая и убедительная очевидность, даже самая ярая Майя».</w:t>
      </w:r>
    </w:p>
    <w:p w:rsidR="00E8769F" w:rsidRPr="005440D4" w:rsidRDefault="00E8769F" w:rsidP="00EB2276">
      <w:pPr>
        <w:rPr>
          <w:noProof/>
        </w:rPr>
      </w:pPr>
    </w:p>
    <w:p w:rsidR="00E8769F" w:rsidRPr="005440D4" w:rsidRDefault="00193D00" w:rsidP="00EB2276">
      <w:pPr>
        <w:rPr>
          <w:noProof/>
        </w:rPr>
      </w:pPr>
      <w:r w:rsidRPr="005440D4">
        <w:rPr>
          <w:rFonts w:cs="Arial"/>
          <w:b/>
          <w:noProof/>
          <w:szCs w:val="28"/>
        </w:rPr>
        <w:t xml:space="preserve">1955 г. </w:t>
      </w:r>
      <w:r w:rsidR="00EB2276" w:rsidRPr="005440D4">
        <w:rPr>
          <w:b/>
          <w:noProof/>
        </w:rPr>
        <w:t>457. (Авг. 30).</w:t>
      </w:r>
      <w:r w:rsidR="00EB2276" w:rsidRPr="005440D4">
        <w:rPr>
          <w:noProof/>
        </w:rPr>
        <w:t xml:space="preserve"> Друг Мой, не думаешь ли ты, что каждое уклонение не без последствий? Большое или маленькое, но оно наносит глиф на ауру. Не будем этим смущаться. В местах перелома костей или разрывов тканей они срастаются особенно крепко. Отсюда польза ошибок. Лишь бы количество их не превысило законного предела, когда преодоление становится уже невозможным. Жизнь дана</w:t>
      </w:r>
      <w:r w:rsidR="000C6C5A" w:rsidRPr="005440D4">
        <w:rPr>
          <w:noProof/>
        </w:rPr>
        <w:t xml:space="preserve"> — </w:t>
      </w:r>
      <w:r w:rsidR="00EB2276" w:rsidRPr="005440D4">
        <w:rPr>
          <w:noProof/>
        </w:rPr>
        <w:t>значит, надо ее прожить. И есть вещи, которые не в силах изменить воля человека. Следовательно, жизнь надо брать такой, как она есть, не стремясь изменить цвет глаз или кожи, или рост, или то, что кармически неизменно. Всему можно найти лучшее применение, но рамки непреложности разрушить нельзя. Горбатый останется горбатым, и безрукий</w:t>
      </w:r>
      <w:r w:rsidR="000C6C5A" w:rsidRPr="005440D4">
        <w:rPr>
          <w:noProof/>
        </w:rPr>
        <w:t xml:space="preserve"> — </w:t>
      </w:r>
      <w:r w:rsidR="00EB2276" w:rsidRPr="005440D4">
        <w:rPr>
          <w:noProof/>
        </w:rPr>
        <w:t>без руки. Но с неизменными данными все же можно многое сделать и многие ограничения преодолеть. Говорю к тому, что нет такой кармы, которой нельзя было бы найти лучшего применения. Отсюда вывод: двигаться вперед можно при любых условиях. Ведь если плотные обстоятельства лишают каких-то возможностей, то тем самым они открывают возможности в области духа, где власть их кончается. Философский трактат можно написать и в темнице. Значит, мысль не связана ограничениями плотными. А кто же знает пределы возможностей мысли? Так, твердо запомним, что карма, преграждая пути свободе земных действий, не может преградить путей действия духу. Так же и мысль остается свободной, ибо царство ее над Землею. Много мыслей о земном и связанных с Землею, но область духа ограничена лишь тем, чем ограничивает ее сам человек, носитель мысли. Ограничения не в мысли, но в нем самом. Корабли мысли не в состоянии двинуться, если поверхность сознания сковывает лед непонимания. А понимание заключается в осознании безграничных возможностей духа, пользующегося мыслью крылатой. Действию предпосылается мысль, как бы пробивающая каналы осуществления в пространстве. Даже добрый меч в слабых руках бесполезен. Так же и мысль слабого сознания бессильна. Владыка Творит мыслью. Но не творец обыватель. Причины неудачи ищите не в мысли, но в сознании, породившем мысль. Мысль, лишенная огня, недейственна. Мысль, лишенная огня, творческой силы не имеет. Бесплодна мысль, лишенная творческого пламени духа. Огонь горит не всегда. Значит, надо найти время действия и время молчания. Время молчания не бездействие, но накопление сил. В эти периоды следует ограничиться лишь действиями самыми неотложными, диктуемыми жизнью, и силы копить до того момента, когда придет время действия. И если карма поставила в условия бездействия, значит, силы можно копить. Наращивание огненных кристаллов психической энергии может происходить в любых условиях, если состояние духа позволяет. Значит, дело не в условиях, но в состоянии духа. О нем и забота. Так приходим к духу как первооснове сознания и к возможностям действовать в отрыве от непосредственного земного окружения. Учу во всех условиях и при всех обстоятельствах, так же и вы силу в себе найдите следовать за Мною всегда.</w:t>
      </w:r>
    </w:p>
    <w:p w:rsidR="00E8769F" w:rsidRPr="005440D4" w:rsidRDefault="00E8769F" w:rsidP="00EB2276">
      <w:pPr>
        <w:rPr>
          <w:noProof/>
        </w:rPr>
      </w:pPr>
    </w:p>
    <w:p w:rsidR="00E8769F" w:rsidRPr="005440D4" w:rsidRDefault="000B51B9" w:rsidP="00EB2276">
      <w:pPr>
        <w:rPr>
          <w:noProof/>
        </w:rPr>
      </w:pPr>
      <w:r w:rsidRPr="005440D4">
        <w:rPr>
          <w:rFonts w:cs="Arial"/>
          <w:b/>
          <w:noProof/>
          <w:szCs w:val="28"/>
        </w:rPr>
        <w:t xml:space="preserve">1955 г. </w:t>
      </w:r>
      <w:r w:rsidR="00EB2276" w:rsidRPr="005440D4">
        <w:rPr>
          <w:b/>
          <w:noProof/>
        </w:rPr>
        <w:t>458.</w:t>
      </w:r>
      <w:r w:rsidR="00EB2276" w:rsidRPr="005440D4">
        <w:rPr>
          <w:noProof/>
        </w:rPr>
        <w:t xml:space="preserve"> Если хотите удержаться и не быть снесенными течением, якорь один</w:t>
      </w:r>
      <w:r w:rsidR="000C6C5A" w:rsidRPr="005440D4">
        <w:rPr>
          <w:noProof/>
        </w:rPr>
        <w:t xml:space="preserve"> — </w:t>
      </w:r>
      <w:r w:rsidR="00EB2276" w:rsidRPr="005440D4">
        <w:rPr>
          <w:noProof/>
        </w:rPr>
        <w:t>Иерархия. На нем и надо держаться. Свою неустойчивость устойчивостью иерархической следует заменить, когда появляются волны. Незыблема лишь лестница Иерархии. Эту Основу Учения легко позабыть среди сутолки жизни, но когда колеблется все и начинает туманиться видимость, без нее можно и не устоять. Учение дается не для мирного безоблачного и беспечального существования, но оно нужно, когда шумит вихрь. Не пройти и не дойти без Учения, и даже не устоять. Вы хотите дойти. Тогда согласимся в действиях. Надо, надо твердость и непреложность основ противопоставить нетвердости и неустойчивости человеческой природы. Надо в самом себе отличать хрипоту человеческой немощи от духоосновы, отражением которой, несовершенным и неполным, является земная форма человека. Поймите, что вы, как вы мыслите себя по-человечеству как человека,</w:t>
      </w:r>
      <w:r w:rsidR="000C6C5A" w:rsidRPr="005440D4">
        <w:rPr>
          <w:noProof/>
        </w:rPr>
        <w:t xml:space="preserve"> — </w:t>
      </w:r>
      <w:r w:rsidR="00EB2276" w:rsidRPr="005440D4">
        <w:rPr>
          <w:noProof/>
        </w:rPr>
        <w:t>не вы, но слабое отражение великого и сокровенного в вас. Вот на него, сокрытого под внешними оболочками, и можно опираться при утверждении Иерархии. Ибо оно в вас</w:t>
      </w:r>
      <w:r w:rsidR="000C6C5A" w:rsidRPr="005440D4">
        <w:rPr>
          <w:noProof/>
        </w:rPr>
        <w:t xml:space="preserve"> — </w:t>
      </w:r>
      <w:r w:rsidR="00EB2276" w:rsidRPr="005440D4">
        <w:rPr>
          <w:noProof/>
        </w:rPr>
        <w:t>Луч от единого Света и будет доской, за которую может ухватиться сознание в бушующем море жизни. Нет, нет, нет ничего на Земле в окружающей вас внешней видимости, что являло бы собою скалу непоколебимости. Значит, опора на невидимом, на Невидимых и Незнаемых, но воистину существующих и живущих за дальними горами и морями. Мы Есть, и Мы силу Свою Утверждаем и Являем Себя тем, кто Нас признает. Но не Можем открыться, пока основные испытания не пройдены и пока дух не решил свой путь бесповоротно, когда голоса и прельщения Майи уже больше не смогут его остановить. Так следование за Иерархом будет основным условием продвижения.</w:t>
      </w:r>
    </w:p>
    <w:p w:rsidR="00E8769F" w:rsidRPr="005440D4" w:rsidRDefault="00E8769F" w:rsidP="00EB2276">
      <w:pPr>
        <w:rPr>
          <w:noProof/>
        </w:rPr>
      </w:pPr>
    </w:p>
    <w:p w:rsidR="00E8769F" w:rsidRPr="005440D4" w:rsidRDefault="000B51B9" w:rsidP="00EB2276">
      <w:pPr>
        <w:rPr>
          <w:noProof/>
        </w:rPr>
      </w:pPr>
      <w:r w:rsidRPr="005440D4">
        <w:rPr>
          <w:rFonts w:cs="Arial"/>
          <w:b/>
          <w:noProof/>
          <w:szCs w:val="28"/>
        </w:rPr>
        <w:t xml:space="preserve">1955 г. </w:t>
      </w:r>
      <w:r w:rsidR="00EB2276" w:rsidRPr="005440D4">
        <w:rPr>
          <w:b/>
          <w:noProof/>
        </w:rPr>
        <w:t>459.</w:t>
      </w:r>
      <w:r w:rsidR="00EB2276" w:rsidRPr="005440D4">
        <w:rPr>
          <w:noProof/>
        </w:rPr>
        <w:t xml:space="preserve"> (Утром, на работе). Действительность в кривом зеркале дает искаженное отражение. Оно существует как отражение, но не как действительность. Можно сказать, что оно именно существует, но не имеет бытия. Так же и затемненные оболочки человека, подобно кривому зеркалу, создают видимые фантомы и призраки</w:t>
      </w:r>
      <w:r w:rsidR="000C6C5A" w:rsidRPr="005440D4">
        <w:rPr>
          <w:noProof/>
        </w:rPr>
        <w:t xml:space="preserve"> — </w:t>
      </w:r>
      <w:r w:rsidR="00EB2276" w:rsidRPr="005440D4">
        <w:rPr>
          <w:noProof/>
        </w:rPr>
        <w:t>ложное отражение действительности, о которой по ним судить невозможно. В этом разница между действительностью и очевидностью. Истинность очевидности, истинную сущность очевидности надо тоже понять. Очевидность будет являть собою искаженную действительность до тех пор, пока затемненные оболочки не очистятся, не засияют, не станут прозрачными и не дающими собственной тени. Поэтому и даются человеку Основы, от неизменной сущности которых не должен отходить человек. Так Иерархия Света и Владыки Являются Основой эволюции духа и ведущим началом. От этой Основы нельзя отойти, какие бы призраки видимости ни создавали неочищенные и темные оболочки несовершенного духа. Основы жизни даются Учением. Нельзя от них отклониться. Какие бы образы ни создавались сознанием, оно должно знать, что перед их лицом, несмотря на всю их кажущуюся реальность и убедительность, Основы остаются незыблемыми всегда. Так же непоколебимым является и понятие Учителя и основы сотрудничества. Повторяю: психические продукты сознания, каковы бы они ни были, не должны иметь такой силы и такой власти над сознанием, чтобы отклонить его от признания Основ и следования за ними. Яркость и видимая правдивость этих образов не должна быть более убедительной, чем истины жизни, данные в Учении, ибо Основы непреложны и с изменчивой преходимостью случайных и временных мысленных образов несоизмеримы. Это явления разных порядков и различных плоскостей. Конечно, самым ярым исказителем действительности является неочищенный и необузданный астрал, так как он изменяет идущие через него вибрации до неузнаваемости и порождает такие же в ответ. Потому пусть яркость психических образований и их убедительность не смущает идущего по пути. Не им, исказителям сущего, состязаться с Основами. И не их должен слушаться и не ими руководствоваться утвердившийся в Учении. На них достаточно внимательно посмотреть, чтобы увидеть их сущность и, увидев ее неустойчивость и непостоянство, стать еще более устойчивым с тем, что являет собою непоколебимую основу жизни.</w:t>
      </w:r>
    </w:p>
    <w:p w:rsidR="00E8769F" w:rsidRPr="005440D4" w:rsidRDefault="00E8769F" w:rsidP="00EB2276">
      <w:pPr>
        <w:rPr>
          <w:noProof/>
        </w:rPr>
      </w:pPr>
    </w:p>
    <w:p w:rsidR="00E8769F" w:rsidRPr="005440D4" w:rsidRDefault="000B51B9" w:rsidP="00EB2276">
      <w:pPr>
        <w:rPr>
          <w:noProof/>
        </w:rPr>
      </w:pPr>
      <w:r w:rsidRPr="005440D4">
        <w:rPr>
          <w:rFonts w:cs="Arial"/>
          <w:b/>
          <w:noProof/>
          <w:szCs w:val="28"/>
        </w:rPr>
        <w:t xml:space="preserve">1955 г. </w:t>
      </w:r>
      <w:r w:rsidR="00EB2276" w:rsidRPr="005440D4">
        <w:rPr>
          <w:b/>
          <w:noProof/>
        </w:rPr>
        <w:t>460. (Авг. 31).</w:t>
      </w:r>
      <w:r w:rsidR="00EB2276" w:rsidRPr="005440D4">
        <w:rPr>
          <w:noProof/>
        </w:rPr>
        <w:t xml:space="preserve"> Радуемся, когда Видим победу над очередным испытанием. Сомнение и непонимание</w:t>
      </w:r>
      <w:r w:rsidR="000C6C5A" w:rsidRPr="005440D4">
        <w:rPr>
          <w:noProof/>
        </w:rPr>
        <w:t xml:space="preserve"> — </w:t>
      </w:r>
      <w:r w:rsidR="00EB2276" w:rsidRPr="005440D4">
        <w:rPr>
          <w:noProof/>
        </w:rPr>
        <w:t>явления различные. Не понять действия Учителя</w:t>
      </w:r>
      <w:r w:rsidR="000C6C5A" w:rsidRPr="005440D4">
        <w:rPr>
          <w:noProof/>
        </w:rPr>
        <w:t xml:space="preserve"> — </w:t>
      </w:r>
      <w:r w:rsidR="00EB2276" w:rsidRPr="005440D4">
        <w:rPr>
          <w:noProof/>
        </w:rPr>
        <w:t>это одно, усумниться</w:t>
      </w:r>
      <w:r w:rsidR="000C6C5A" w:rsidRPr="005440D4">
        <w:rPr>
          <w:noProof/>
        </w:rPr>
        <w:t xml:space="preserve"> — </w:t>
      </w:r>
      <w:r w:rsidR="00EB2276" w:rsidRPr="005440D4">
        <w:rPr>
          <w:noProof/>
        </w:rPr>
        <w:t>другое. Все непонятое и непонятное откладывается бережно в сторону, чтобы или спросить при случае, или ждать, когда объяснит сама жизнь. Но пусть тень сомнения не вьется над тем, что непонятно в данный момент. Это требует от ученика известной степени доверия, когда кажущиеся неопровержимыми факты уже не в состоянии его поколебать. Верю Учителю всегда и во всем. Мало ли какие обстоятельства могли помешать, если не исполнились слова Учителя. Может быть, причина неисполнения лежала в поведении самого ученика. Многое из того, что Говорит Учитель, надо понимать как возможности, могущие осуществиться при соблюдении известных условий. Ведь даже пророчества условны. Готовую реакцию легко испортить, внеся посторонние примеси. Неосмотрительность самого ученика часто препятствует исполнению им же желаемого. Часто дух упорно стремится к Свету, а оболочки</w:t>
      </w:r>
      <w:r w:rsidR="000C6C5A" w:rsidRPr="005440D4">
        <w:rPr>
          <w:noProof/>
        </w:rPr>
        <w:t xml:space="preserve"> — </w:t>
      </w:r>
      <w:r w:rsidR="00EB2276" w:rsidRPr="005440D4">
        <w:rPr>
          <w:noProof/>
        </w:rPr>
        <w:t>во тьму. И сознание, раздираемое на части, подобно разделенному дому, не в силах устоять. Не являет, не являет собою человек монолит устремления. Басня вашего Крылова о лебеде, щуке и раке приложима к человеческой сущности, взятой отдельно. Энергии сознания рвутся в различных, и часто противоположных, направлениях, и равнодействующая поступательного движения становится ничтожной или даже сводится к нулю. Хуже, если она направляется вниз. Потому для понимания данного сознания следует брать не отдельные проявления его энергий, быть может, очень сильных, положительных и устремленных к высотам, но именно равнодействующую. Что из того, что голова гордо поднята кверху и мысль и взор устремлены к Свету, если человек катится вниз? Это означает, что в общем итоге сочетающихся в нем энергий силы тьмы, влекущие книзу, то есть притяжения земные, преодолевают влечение к Свету. Сомнения неодолимо увеличивают силу земных притяжений, так что у человека уже не хватает сил бороться уже не с сомнениями, но именно с этими притяжениями. И кажущееся безобидным сомнение, подавившее сознание своей неотрицаемой логикой и убедительностью, показывает свой истинный и страшный лик разложения и падения в бездну. Не само по себе страшно сомнение, но следствиями, разрушительными для сущности человека. Потому изгоняется сомнение из сознания ученика, под каким бы покровом и в какой бы форме змеи его ни пытались проникнуть в сердце. Знайте, что сомнение всегда враг, даже вооруженное неотрицаемыми фактами и самой убийственной логикой. В этом кроется его особая сила. Потому сомнение следует гнать, не вступая с ним ни в какие дискуссии. Его силы нельзя преодолеть, ибо на его стороне фактические данные. И лишь приняв их, и согласившись с ними, и испытав падения, начинает понимать человек, чего эти факты стоят в действительности. Факты, поступающие через несовершенные оболочки и проводники, являются фактами лжи, но не действительности. Доверие к Учителю должно быть сильнее «фактов» отемненного чем-либо сознания. Правильное объяснение всему, вызывающему сомнение, можно найти, если изменить угол подхода. Этим подходом будет доверие, неколеблемое ничем. А объяснение придет в свое время, когда Учитель Сочтет это нужным, если оно связано с очередным испытанием.</w:t>
      </w:r>
    </w:p>
    <w:p w:rsidR="00E8769F" w:rsidRPr="005440D4" w:rsidRDefault="00E8769F" w:rsidP="00EB2276">
      <w:pPr>
        <w:rPr>
          <w:noProof/>
        </w:rPr>
      </w:pPr>
    </w:p>
    <w:p w:rsidR="00E8769F" w:rsidRPr="005440D4" w:rsidRDefault="000B51B9" w:rsidP="00EB2276">
      <w:pPr>
        <w:rPr>
          <w:noProof/>
        </w:rPr>
      </w:pPr>
      <w:r w:rsidRPr="005440D4">
        <w:rPr>
          <w:rFonts w:cs="Arial"/>
          <w:b/>
          <w:noProof/>
          <w:szCs w:val="28"/>
        </w:rPr>
        <w:t xml:space="preserve">1955 г. </w:t>
      </w:r>
      <w:r w:rsidR="00EB2276" w:rsidRPr="005440D4">
        <w:rPr>
          <w:b/>
          <w:noProof/>
        </w:rPr>
        <w:t>461.</w:t>
      </w:r>
      <w:r w:rsidR="00EB2276" w:rsidRPr="005440D4">
        <w:rPr>
          <w:noProof/>
        </w:rPr>
        <w:t xml:space="preserve"> Каждое семя дает всходы по роду своему и достоинствам. По плодам можно судить о качестве и природе семени. Не всегда возможно безошибочно определить качество зерна. Но зато по плодам, или следствиям это делается уже без ошибок, ибо худое семя не даст доброго всхода. Испытания часто даются, чтобы человек мог по результатам определить характер причины, или зерна, давшего те или иные следствия. Так зерно сомнения, согласно опыта, всегда дает скверные результаты, результаты разрушительные, ведущие к разложению и смерти того организма или сознания, в которое оно проникло. Сомнение, подобно трусости, есть явление абсолютно отрицательное или плохое, и опыт жизни это всегда подтверждает. Поэтому зерно сомнения, или трусости, в сознании всегда приносит разложение. Поэтому выбрасывается это ядовитое семя из сознания при всех условиях незамедлительно. Для того и давались испытания, ибо по виду зерна не всегда можно увидеть следствие. Но если опыт их подтверждает, значит, вывод только один: сомнение недопустимо и наличие его никакими соображениями оправдано быть не может. К этой же категории относится и страх, и злоба, и раздражение, и зависть, и многие другие качества. Какое бы то ни было общение с ними недопустимо. Уныние из этого же гнезда. Учитель Указывает на качества духа, ведущие в жизнь, и на качества духа, ведущие к смерти его, и Подтверждает Указ даваемыми испытаниями. Не избежать следствий посева ядовитых семян, но посева избежать можно, отбирая доброе семя.</w:t>
      </w:r>
    </w:p>
    <w:p w:rsidR="00E8769F" w:rsidRPr="005440D4" w:rsidRDefault="00E8769F" w:rsidP="00EB2276">
      <w:pPr>
        <w:rPr>
          <w:noProof/>
        </w:rPr>
      </w:pPr>
    </w:p>
    <w:p w:rsidR="00E8769F" w:rsidRPr="005440D4" w:rsidRDefault="008277C7" w:rsidP="00EB2276">
      <w:pPr>
        <w:rPr>
          <w:noProof/>
        </w:rPr>
      </w:pPr>
      <w:r w:rsidRPr="005440D4">
        <w:rPr>
          <w:rFonts w:cs="Arial"/>
          <w:b/>
          <w:noProof/>
          <w:szCs w:val="28"/>
        </w:rPr>
        <w:t xml:space="preserve">1955 г. </w:t>
      </w:r>
      <w:r w:rsidR="00EB2276" w:rsidRPr="005440D4">
        <w:rPr>
          <w:b/>
          <w:noProof/>
        </w:rPr>
        <w:t>462. (Сент. 1).</w:t>
      </w:r>
      <w:r w:rsidR="00EB2276" w:rsidRPr="005440D4">
        <w:rPr>
          <w:noProof/>
        </w:rPr>
        <w:t xml:space="preserve"> Болезнь есть результат нарушения сил равновесия, составляющих целое, будь это весь организм или какой-либо орган, взятый отдельно как целое. Равновесие между материей, составляющей тело, и энергией, его оживляющей, должно быть полное. Элементы огня и воздуха положительны, земли и воды</w:t>
      </w:r>
      <w:r w:rsidR="000C6C5A" w:rsidRPr="005440D4">
        <w:rPr>
          <w:noProof/>
        </w:rPr>
        <w:t xml:space="preserve"> — </w:t>
      </w:r>
      <w:r w:rsidR="00EB2276" w:rsidRPr="005440D4">
        <w:rPr>
          <w:noProof/>
        </w:rPr>
        <w:t>отрицательны. Преобладание одних над другими нарушает равновесие и вызывает болезнь. Процесс дыхания и принятия пищи противоположны по существу</w:t>
      </w:r>
      <w:r w:rsidR="000C6C5A" w:rsidRPr="005440D4">
        <w:rPr>
          <w:noProof/>
        </w:rPr>
        <w:t xml:space="preserve"> — </w:t>
      </w:r>
      <w:r w:rsidR="00EB2276" w:rsidRPr="005440D4">
        <w:rPr>
          <w:noProof/>
        </w:rPr>
        <w:t>одно дополняет другое, одно не может существовать без другого. В случае недостаточности питания одного из этих двух процессов</w:t>
      </w:r>
      <w:r w:rsidR="000C6C5A" w:rsidRPr="005440D4">
        <w:rPr>
          <w:noProof/>
        </w:rPr>
        <w:t xml:space="preserve"> — </w:t>
      </w:r>
      <w:r w:rsidR="00EB2276" w:rsidRPr="005440D4">
        <w:rPr>
          <w:noProof/>
        </w:rPr>
        <w:t>его следует усилить. Переизбыток пищи и элементов водно-земных вызывает бледную вялость и сырость тела. Переизбыток огненно-воздушных</w:t>
      </w:r>
      <w:r w:rsidR="000C6C5A" w:rsidRPr="005440D4">
        <w:rPr>
          <w:noProof/>
        </w:rPr>
        <w:t xml:space="preserve"> — </w:t>
      </w:r>
      <w:r w:rsidR="00EB2276" w:rsidRPr="005440D4">
        <w:rPr>
          <w:noProof/>
        </w:rPr>
        <w:t>нервозность и дезинтеграцию клеточек, которых в организме нечем удержать, то есть не хватает плотных элементов для удержания элементов энергетических. Равновесие достигается регулированием диеты и дыхания. Недостающая часть усиливается. Краткая, очень краткая пранаяма необходима. Она стимулирует весь организм. Поляризация отрицательная допустима лишь под руководством Учителя, ибо требует знания. Каждая эмоция поляризует организм соответственно. Есть эмоции, усиливающие и как бы обновляющие энергию, и есть ее убивающие. Прана в теле регулируется посылками воли в пораженное или заболевшее место или орган. Мысль, посланная усиливать кровообращение, вызывая при концентрации прилив крови к тому месту, на котором сосредоточена мысль. При сосредоточении надо держать в сознании поток энергии или крови, омывающей больные ткани и восстанавливающей нужную поляризацию каждой клеточки. В сознании удерживается образ здорового нормально работающего органа, но отнюдь не его нарушенное болезненное состояние и вид. При поранении тканей и лечении раны надо думать не о ране, а о том, что ее уже нет и ткани быстро соединились, а рана уже зажила и закрылась. Материя тела, сама по себе не имеющая воли, легко подчиняется волевому приказу, и клеточки и энергия жизненная вливаются в форму, созданную для этой цели волей. При самолечении простого нарыва или опухоли не о нарыве и не об опухоли следует думать, а о том, что их нет, что энергия мысли, посланная в район заболевания, их уничтожает и уничтожила. Обязательно надо создать здоровую форму, или образ заболевшего места, ткани, органа, чтобы материя и энергия имела во что влиться и заменить собою разрушение. Лучше совсем не пытаться лечиться, чем усиливать явление заболевания уплотнением психического образа, или формы болезни. Надо мыслить себя всегда здоровым и сознавать свою власть и возможность послать энергии жизнедательные в пораженные места. Все процессы в организме прямо или косвенно подчиняются воле. Руку можно поднять по воле, но привести в движение кишечник сложнее. И все же сильное сосредоточение на нем быстро вызывает ответную реакцию, и процесс пищеварения усиливается настолько, что результаты этого ускорения не замедлят выявлением. Равновесие в организме поддерживается волей. Человек, не хотящий болей, обычно побеждает болезнь, надо лишь уметь напрячь и вызвать к действию силу психической энергии. Во время периодов сильных напряжений, вызванных различными внешними обстоятельствами, люди редко болеют, например, на фронте. Насморки и простуды там редки, несмотря на весьма неблагоприятные условия. Такие напряжения энергии, побеждающие болезнь, можно вызвать искусственно и без фронта, надо лишь нагнести ее в нужном направлении. Мясо и мускулы воли не имеют, но имеет ее человек, и мускулы ей подчиняются. Точно так же подчиняются ей и все органы. Болезнетворные бактерии есть в каждом организме, но в одном они не активны, в другом вызывают болезнь. Условия, как те, так и другие, вызываются состоянием психической энергии. Активное, напряженное, бодрое, твердое ее состояние убивает деятельность бактерий, подобно лучам Солнца, но и наоборот. Человек, допустивший заразную болезнь, повинен в распущенности и недостаточной дисциплинированности психической энергии. Организм охраняется от заболеваний, как крепость от врага. Для этого равновесие духа прежде всего не должно нарушаться. Разновесие вызывает и нарушение правильной поляризации и распределения энергии во всем организме или отдельных органов. Подобно тому, как резерв посылается для защиты слабого или угрожаемого врагом участка, так и огненная энергия посылает заряды свои, направляемые волей в место, угрожающее заболеванием. С болезнью надо бороться от начала до конца, ни на минуту не подчиняясь ей. Это сильно облегчает процесс и помогает организму бороться с нею. Жизнь</w:t>
      </w:r>
      <w:r w:rsidR="000C6C5A" w:rsidRPr="005440D4">
        <w:rPr>
          <w:noProof/>
        </w:rPr>
        <w:t xml:space="preserve"> — </w:t>
      </w:r>
      <w:r w:rsidR="00EB2276" w:rsidRPr="005440D4">
        <w:rPr>
          <w:noProof/>
        </w:rPr>
        <w:t>это борьба во всем. За жизнь и здоровье тоже надо бороться. Даром ничего не дается. И если здоровье дано от рождения, то надо его суметь удержать до конца. Материальное тело пластично и подчиняется воле. Здоровым сперва надо захотеть стать, прежде чем выздороветь, если тело посетила болезнь. Тренировка воли в этом направлении возможна при любых условиях. Мысль выливается в форму, создаваемую волей. Воля творит.</w:t>
      </w:r>
    </w:p>
    <w:p w:rsidR="00E8769F" w:rsidRPr="005440D4" w:rsidRDefault="00E8769F" w:rsidP="00EB2276">
      <w:pPr>
        <w:rPr>
          <w:noProof/>
        </w:rPr>
      </w:pPr>
    </w:p>
    <w:p w:rsidR="00E8769F" w:rsidRPr="005440D4" w:rsidRDefault="00083896" w:rsidP="00EB2276">
      <w:pPr>
        <w:rPr>
          <w:noProof/>
        </w:rPr>
      </w:pPr>
      <w:r w:rsidRPr="005440D4">
        <w:rPr>
          <w:rFonts w:cs="Arial"/>
          <w:b/>
          <w:noProof/>
          <w:szCs w:val="28"/>
        </w:rPr>
        <w:t xml:space="preserve">1955 г. </w:t>
      </w:r>
      <w:r w:rsidR="00EB2276" w:rsidRPr="005440D4">
        <w:rPr>
          <w:b/>
          <w:noProof/>
        </w:rPr>
        <w:t>463. (Сент. 2).</w:t>
      </w:r>
      <w:r w:rsidR="00EB2276" w:rsidRPr="005440D4">
        <w:rPr>
          <w:noProof/>
        </w:rPr>
        <w:t xml:space="preserve"> Много ошибок было допущено в прошлом, но нет среди них непоправимых. Непоправимо оскорбление Иерархии. Даже сомнение можно исправить. Живучи эти гады. Отрубленные головы вырастают снова, и снова начинают жалить ожившие гады. Возникает вопрос, что делать? Как избежать сомнений, когда очевидность им благоприятствует? Нежелательных и неприятных людей мы просто избегаем, не вступая с ними в общение. Прокаженных обходим за версту. Знаем вред, могущий быть причиненным. Вред сомнения знаем. Значит, остается только применить тот же способ самозащиты. Следует лишь осознать размеры вреда, сомнением всегда причиняемого. Из осознания опасности возникает сила самозащиты и противодействия. Пока опасность не осознана, не действенна будет борьба. Первым шагом будет осознание причиняемых им следствий. Когда это понято, то и силы для преодоления найдутся.</w:t>
      </w:r>
    </w:p>
    <w:p w:rsidR="00E8769F" w:rsidRPr="005440D4" w:rsidRDefault="00E8769F" w:rsidP="00EB2276">
      <w:pPr>
        <w:rPr>
          <w:noProof/>
        </w:rPr>
      </w:pPr>
    </w:p>
    <w:p w:rsidR="00E8769F" w:rsidRPr="005440D4" w:rsidRDefault="00083896" w:rsidP="00EB2276">
      <w:pPr>
        <w:rPr>
          <w:noProof/>
        </w:rPr>
      </w:pPr>
      <w:r w:rsidRPr="005440D4">
        <w:rPr>
          <w:rFonts w:cs="Arial"/>
          <w:b/>
          <w:noProof/>
          <w:szCs w:val="28"/>
        </w:rPr>
        <w:t xml:space="preserve">1955 г. </w:t>
      </w:r>
      <w:r w:rsidR="00EB2276" w:rsidRPr="005440D4">
        <w:rPr>
          <w:b/>
          <w:noProof/>
        </w:rPr>
        <w:t>464. (Сент. 3).</w:t>
      </w:r>
      <w:r w:rsidR="00EB2276" w:rsidRPr="005440D4">
        <w:rPr>
          <w:noProof/>
        </w:rPr>
        <w:t xml:space="preserve"> Не рассуждения, но жизнь</w:t>
      </w:r>
      <w:r w:rsidR="000C6C5A" w:rsidRPr="005440D4">
        <w:rPr>
          <w:noProof/>
        </w:rPr>
        <w:t xml:space="preserve"> — </w:t>
      </w:r>
      <w:r w:rsidR="00EB2276" w:rsidRPr="005440D4">
        <w:rPr>
          <w:noProof/>
        </w:rPr>
        <w:t>этим Записи отличаются от обычных писаний. Выводы, основанные на опыте, дают убедительность листам. Нужны, ибо имеют дело с видами малознакомыми и даже совсем не известными людям, но жизненно важными. Надо продолжать. Волны противодействующие схлынут, токи изменятся, и снова писать станет легко и свободно. Состояние человечества зависит от токов пространственных, равно как и события. Их перемена будет обозначать и изменения мировые. Настоящее не может служить отправной точкой суждения о будущем. Потому нет места для отчаяния или безнадежности. Предполагают люди, но Располагает Бог, то есть все творится по Высшему Закону. В сумраке ночи видна тьма, но не сияющий день. Человек, отрицающий свет дня только потому, что темно, допускает ошибку. Закон диалектики утверждает полюсность явлений равной силы, но противоположных по значению, ибо одно обуславливает другое. Темно, но не тьма впереди, а Свет. Преследуемый получит награду, отчаявшиеся утешатся, и все униженные возвышены будут, если от духа. Дух определяет место в жизни. Не будет насилия. Утешение не за гробом, но на Земле, обновленной и возрожденной в духе. Тому осуществиться время приходит. Потому и тьма, чтобы Свет был ярче. Говорю все о том же, но в созвучии с моментом. Он тяжек, и стенает дух. Но и это пройдет. А вы, вознесенные и очищенные страданиями, желанными и зваными войдете в здание Нового Мира, ибо не только званы, но и избранны. Так Говорит Учитель, когда тьма сгущается необычайно и тухнут надежды огни. Вижу идущее счастье, поступь победную новых событий Слышу сквозь тяжкую тьму и Говорю: «Бодрствуйте и держите светильники зажженными, ибо сужденное приблизилось небывало».</w:t>
      </w:r>
    </w:p>
    <w:p w:rsidR="00E8769F" w:rsidRPr="005440D4" w:rsidRDefault="00E8769F" w:rsidP="00EB2276">
      <w:pPr>
        <w:rPr>
          <w:noProof/>
        </w:rPr>
      </w:pPr>
    </w:p>
    <w:p w:rsidR="00E8769F" w:rsidRPr="005440D4" w:rsidRDefault="00083896" w:rsidP="00EB2276">
      <w:pPr>
        <w:rPr>
          <w:noProof/>
        </w:rPr>
      </w:pPr>
      <w:r w:rsidRPr="005440D4">
        <w:rPr>
          <w:rFonts w:cs="Arial"/>
          <w:b/>
          <w:noProof/>
          <w:szCs w:val="28"/>
        </w:rPr>
        <w:t xml:space="preserve">1955 г. </w:t>
      </w:r>
      <w:r w:rsidR="00EB2276" w:rsidRPr="005440D4">
        <w:rPr>
          <w:b/>
          <w:noProof/>
        </w:rPr>
        <w:t>465.</w:t>
      </w:r>
      <w:r w:rsidR="00EB2276" w:rsidRPr="005440D4">
        <w:rPr>
          <w:noProof/>
        </w:rPr>
        <w:t xml:space="preserve"> Руку Водящую будем почитать поступками. Другого мерила почитания нет. Почитаем делами. Другие почитают словами. Но мало пользы от таких почитателей. Если же слова и поступки расходятся, значит, что-то неблагополучно. Внутреннее неблагополучие обязательно выражается в чем-то внешнем. Есть согласованность гармонии, то есть соответствие, и есть соответствие дисгармонии. Так хаотичность сознания выразится в хаотичности действий и соответствие дисгармоничное утверждается. Диссонанс, порожденный поступком или, вернее, проступком, должен отзвучать, принося созвучное следствие. Когда внутри назревает явление дисгармонии, лучше всего не выявлять себя никакими крайними действиями. Здесь сдержанность нужна как нигде. Если не явлен ряд дисгармоничных действий, то цепь кармы не отягощается. В противном случае хвост внутреннего неблагополучия тянется долго, задерживая путника. Важно понять время, когда надо явить действие и когда воздержаться от него. Это относится также к словам и мыслям. Время посева и время покоя надо умело избрать. Снять можно лишь в урочный час. Гнилые всходы часто объясняются неудачными условиями посева. Сумерки духа не годятся для посева. Запомните: человек</w:t>
      </w:r>
      <w:r w:rsidR="000C6C5A" w:rsidRPr="005440D4">
        <w:rPr>
          <w:noProof/>
        </w:rPr>
        <w:t xml:space="preserve"> — </w:t>
      </w:r>
      <w:r w:rsidR="00EB2276" w:rsidRPr="005440D4">
        <w:rPr>
          <w:noProof/>
        </w:rPr>
        <w:t>это сеятель. Он же и жнец. Пожинать приходится самому, и надо думать о том, как производится посев и что сеется. Явите заботу о будущем вашем, которое куется в настоящем. Кузнецы все, и каждый</w:t>
      </w:r>
      <w:r w:rsidR="000C6C5A" w:rsidRPr="005440D4">
        <w:rPr>
          <w:noProof/>
        </w:rPr>
        <w:t xml:space="preserve"> — </w:t>
      </w:r>
      <w:r w:rsidR="00EB2276" w:rsidRPr="005440D4">
        <w:rPr>
          <w:noProof/>
        </w:rPr>
        <w:t>своего счастья, и также и несчастья. Закон причин и следствий обусловлен железной необходимостью. Карма</w:t>
      </w:r>
      <w:r w:rsidR="000C6C5A" w:rsidRPr="005440D4">
        <w:rPr>
          <w:noProof/>
        </w:rPr>
        <w:t xml:space="preserve"> — </w:t>
      </w:r>
      <w:r w:rsidR="00EB2276" w:rsidRPr="005440D4">
        <w:rPr>
          <w:noProof/>
        </w:rPr>
        <w:t>создание рук человеческих. Судьба человека в его собственных руках. Глаза откройте. Страус зарывает голову в песок и прячется от действительности. Вы же имейте глаза открытыми, ибо</w:t>
      </w:r>
      <w:r w:rsidR="000C6C5A" w:rsidRPr="005440D4">
        <w:rPr>
          <w:noProof/>
        </w:rPr>
        <w:t xml:space="preserve"> — </w:t>
      </w:r>
      <w:r w:rsidR="00EB2276" w:rsidRPr="005440D4">
        <w:rPr>
          <w:noProof/>
        </w:rPr>
        <w:t>творцы своего будущего.</w:t>
      </w:r>
    </w:p>
    <w:p w:rsidR="00E8769F" w:rsidRPr="005440D4" w:rsidRDefault="00E8769F" w:rsidP="00EB2276">
      <w:pPr>
        <w:rPr>
          <w:noProof/>
        </w:rPr>
      </w:pPr>
    </w:p>
    <w:p w:rsidR="00E8769F" w:rsidRPr="005440D4" w:rsidRDefault="001723A7" w:rsidP="00EB2276">
      <w:pPr>
        <w:rPr>
          <w:noProof/>
        </w:rPr>
      </w:pPr>
      <w:r w:rsidRPr="005440D4">
        <w:rPr>
          <w:rFonts w:cs="Arial"/>
          <w:b/>
          <w:noProof/>
          <w:szCs w:val="28"/>
        </w:rPr>
        <w:t xml:space="preserve">1955 г. </w:t>
      </w:r>
      <w:r w:rsidR="00EB2276" w:rsidRPr="005440D4">
        <w:rPr>
          <w:b/>
          <w:noProof/>
        </w:rPr>
        <w:t>466. (Се</w:t>
      </w:r>
      <w:r w:rsidRPr="005440D4">
        <w:rPr>
          <w:b/>
          <w:noProof/>
        </w:rPr>
        <w:t>н</w:t>
      </w:r>
      <w:r w:rsidR="00EB2276" w:rsidRPr="005440D4">
        <w:rPr>
          <w:b/>
          <w:noProof/>
        </w:rPr>
        <w:t>т. 4).</w:t>
      </w:r>
      <w:r w:rsidR="00EB2276" w:rsidRPr="005440D4">
        <w:rPr>
          <w:noProof/>
        </w:rPr>
        <w:t xml:space="preserve"> Осознание Заботы защищает. Защищаю и без этого сознания, но разница так же велика, как и между сознательным и бессознательным действием. Легче помогать и защищать человека, который пытается сам себя и других защитить и усиливает эту защиту многократно сознательной связью с Иерархией. Потому явить собственные усилия необходимо, дабы было к чему приложить. Даже обращение за Помощью уже облегчает ее. Не считайте себя покинутыми и оставленными. Забота постоянна, но испытаний на уверенность в Близости Учителя не избежать, иначе как же укрепится это чувствование? Огонь не знает колебаний, и, когда он горит, крепка связь. Колебания вызываются тем, что в силу различных причин огонь начинает уменьшаться. Когда явлены все свойства пламени и вмещены все его качества, тверд путь победителя. Лучше в тяжкие времена удержать горение сердца, чем огни утерять в счастливые. Без огня нет жизни. Огонь</w:t>
      </w:r>
      <w:r w:rsidR="000C6C5A" w:rsidRPr="005440D4">
        <w:rPr>
          <w:noProof/>
        </w:rPr>
        <w:t xml:space="preserve"> — </w:t>
      </w:r>
      <w:r w:rsidR="00EB2276" w:rsidRPr="005440D4">
        <w:rPr>
          <w:noProof/>
        </w:rPr>
        <w:t>пища духу. Если накоплен кристалл психической энергии достаточной силы, то даже временное затухание пламени не опасно, ибо накопления заставят пламя снова вспыхнуть ярко, как только токи изменятся. Окончательное же угашение огней означает смерть духа, или, точнее, смерть сердца. Явление тяжкое. Живых мертвецов много. Даже опытный ученик не всегда различит этих носителей разложения. Они усиливают ряды темных служителей своей инертной пассивностью и непротивлением злу. Армагеддон кончился, но не кончилось зло, и последователей его еще очень много. В урожайные годы бывает урожай на те или иные зерновые культуры, овощи и фрукты, мед. Урожайные годы для явлений тьмы прошли безвозвратно, по поля ее еще велики, и посевы огромны. Только урожаев прежних уже никогда больше не будет. Ныне условия для развития зла и процветания его изменились и стали неблагоприятными. Каждое злое начинание будет получать все большее и большее противодействие как пространственное, так и от людей. Пространственное противодействие злу и выражается в том, что космические условия развитию зла будут яро противодействовать. Потому можно в борьбе против Хаоса и тьмы заручиться пространственной помощью, поддержкой и сотрудничеством. Это и будет сотрудничеством космическим, когда дух опирается на невидимые силы и Лучи в стремлении своем идти против волн зла. При космическом сотрудничестве человек становится много сильнее. Можно, можно взывать к пространственной справедливости, когда нарушаются бессмысленно и жестоко основы человечности. Управу на нарушителей можно найти. Предстатели за человечество сотрудничают космически в масштабах великих, а вы сотрудничаете в размере своего сознания, обращаясь за пространственной помощью или прямо, или через избранного Водителя. Обращение может быть как к отдельным Великим Индивидуальностям, так и безличное, но лучше все же через Учителя. Явление предстательства надо понять, ведь каждый ученик в то же время является предстателем перед своим Владыкой за низших, за тех, кто ниже его по лестнице Иерархии, и тех, кто идет за ним. Когда кто-нибудь просит кого-нибудь за него помолиться, в этом бессознательно выражается явление предстательства. Но здесь говорится о предстательстве сознательном. По линии Иерархии при явлении предстательства помощь течет быстрее и результаты ее эффективнее. Все, творимое сознательно, увеличивается и возрастает в силе своей. Вы за своих, Учитель за вас, Матерь Мира за Владык перед Высшими предстательствуют. Так цепь Иерархии горит огнями заботы и помощи неограниченной. И Забота Владык</w:t>
      </w:r>
      <w:r w:rsidR="000C6C5A" w:rsidRPr="005440D4">
        <w:rPr>
          <w:noProof/>
        </w:rPr>
        <w:t xml:space="preserve"> — </w:t>
      </w:r>
      <w:r w:rsidR="00EB2276" w:rsidRPr="005440D4">
        <w:rPr>
          <w:noProof/>
        </w:rPr>
        <w:t>о человечестве и предстательство за него. О явлении предстательства надо помыслить, оно должно стать реальностью. На нем основана эволюция сущего, ибо даже животные и растения имеют своих предстателей и заботников по линии Иерархии. Явление Иерархии многообразно и не ограничивается общепринятыми представлениями. Заботою Высшею о всем, что есть, существует проявленный мир. И каждый пусть руку свою приложит посильно в заботе об окружающем. Каин не сторож своему брату, но каждый человек</w:t>
      </w:r>
      <w:r w:rsidR="000C6C5A" w:rsidRPr="005440D4">
        <w:rPr>
          <w:noProof/>
        </w:rPr>
        <w:t xml:space="preserve"> — </w:t>
      </w:r>
      <w:r w:rsidR="00EB2276" w:rsidRPr="005440D4">
        <w:rPr>
          <w:noProof/>
        </w:rPr>
        <w:t>страж и заботник обо всем, что вокруг, вплоть до здоровья и благосостояния всей планеты. Так расширяется ответственность человека перед Космосом за все сущее. Промыслителям благим можно стремиться уподобиться в Их Заботе о мире. Это и будет означать вступление с Ними в сознательное сотрудничество и утверждение своей ответственности за Землю.</w:t>
      </w:r>
    </w:p>
    <w:p w:rsidR="00E8769F" w:rsidRPr="005440D4" w:rsidRDefault="00E8769F" w:rsidP="00EB2276">
      <w:pPr>
        <w:rPr>
          <w:noProof/>
        </w:rPr>
      </w:pPr>
    </w:p>
    <w:p w:rsidR="00E8769F" w:rsidRPr="005440D4" w:rsidRDefault="00BA38A7" w:rsidP="00EB2276">
      <w:pPr>
        <w:rPr>
          <w:noProof/>
        </w:rPr>
      </w:pPr>
      <w:r w:rsidRPr="005440D4">
        <w:rPr>
          <w:rFonts w:cs="Arial"/>
          <w:b/>
          <w:noProof/>
          <w:szCs w:val="28"/>
        </w:rPr>
        <w:t xml:space="preserve">1955 г. </w:t>
      </w:r>
      <w:r w:rsidR="00EB2276" w:rsidRPr="005440D4">
        <w:rPr>
          <w:b/>
          <w:noProof/>
        </w:rPr>
        <w:t>467.</w:t>
      </w:r>
      <w:r w:rsidR="00EB2276" w:rsidRPr="005440D4">
        <w:rPr>
          <w:noProof/>
        </w:rPr>
        <w:t xml:space="preserve"> Если сравнить то, чего боялся человек в своем воображении, с тем, что с ним случилось в действительности, то расхождение получится чудовищное. Большинство страхов и опасений напрасны и существуют лишь в воображении. Происходит совсем не то, чего боятся, и события личной жизни идут в ином направлении, часто принося опасности неожидаемые. Поэтому часто страхи и опасения беспочвенны и бессмысленны. Мало того, что страх сам по себе бесцелен и лишен всякого смысла, он, кроме всего этого, лишен основания. Вдобавок он еще и разрушитель для сущности человека. Страх есть явление абсолютно неполезное. В нем совершенно отсутствует созидательное начало. Есть страх смерти, есть страх жизни. Которое из них вреднее, трудно даже сказать. Страх смерти основан на невежестве, но не лучше и страх жизни. Страхом перед жизнью кармы не изменить. По магниту боязни обычно легче притягиваются нежелательные условия. Потому лучше всего отбросить все виды страха и научиться бесстрашно встречать волны плотных явлений. Аура бесстрашия преодолевает и обессиливает враждебные ауры так, что они не в состоянии ей долго противодействовать. Поэтому бесстрашный человек, как правило, обычно выходит победителем из самых, казалось бы, безвыходных и отчаянных условий. Вот почему заповедано бесстрашие. Опасность страха заключается в том, что он многолик и разнообразен и вползает под разными одеяниями, окутывая сознание серым покрывалом. Но покрывало надо содрать и увидеть притаившегося вредителя без покровов. Пощады не заслуживает и подлежит немедленному изгнанию, как только разоблачен. Не надо ничего бояться. Один лишь магнетизм бесстрашия уже побеждает. На труса валятся все шишки, но бесстрашного человека не осмеливаются коснуться злобные руки, жадно цепляющиеся за каждое пятно страха. Презирайте опасности, смейтесь над страхами, встречайте с улыбкой все сложности жизни и все, угрожающее вам. За вами Учитель, вам ничто не может быть страшным. Чего бояться, когда за спиной Иерархия Света. Люблю наблюдать сияние бесстрашного сердца. И трус, и герой оба должны пройти той же тропой жизни. Не лучше ли пройти ее героем? Ведь страх лишь усиливает ужасы. Два человека идут навстречу опасности: один</w:t>
      </w:r>
      <w:r w:rsidR="000C6C5A" w:rsidRPr="005440D4">
        <w:rPr>
          <w:noProof/>
        </w:rPr>
        <w:t xml:space="preserve"> — </w:t>
      </w:r>
      <w:r w:rsidR="00EB2276" w:rsidRPr="005440D4">
        <w:rPr>
          <w:noProof/>
        </w:rPr>
        <w:t>содрогаясь от страха, другой</w:t>
      </w:r>
      <w:r w:rsidR="000C6C5A" w:rsidRPr="005440D4">
        <w:rPr>
          <w:noProof/>
        </w:rPr>
        <w:t xml:space="preserve"> — </w:t>
      </w:r>
      <w:r w:rsidR="00EB2276" w:rsidRPr="005440D4">
        <w:rPr>
          <w:noProof/>
        </w:rPr>
        <w:t>не зная его. И если оба проходят ее благополучно, то к чему же все страхи тогда? Нет более бесполезного занятия, чем предаваться страхам. От судьбы не уйти</w:t>
      </w:r>
      <w:r w:rsidR="000C6C5A" w:rsidRPr="005440D4">
        <w:rPr>
          <w:noProof/>
        </w:rPr>
        <w:t xml:space="preserve"> — </w:t>
      </w:r>
      <w:r w:rsidR="00EB2276" w:rsidRPr="005440D4">
        <w:rPr>
          <w:noProof/>
        </w:rPr>
        <w:t>это не в воле человека, но встретить бесстрашно можно любую судьбу. Так встречает ее победитель, и победа остается за ним, какова бы ни была судьба, выпавшая ему на долю. К победе Зову и Учу идти навстречу жизни победно.</w:t>
      </w:r>
    </w:p>
    <w:p w:rsidR="00E8769F" w:rsidRPr="005440D4" w:rsidRDefault="00E8769F" w:rsidP="00EB2276">
      <w:pPr>
        <w:rPr>
          <w:noProof/>
        </w:rPr>
      </w:pPr>
    </w:p>
    <w:p w:rsidR="00E8769F" w:rsidRPr="005440D4" w:rsidRDefault="00BA38A7" w:rsidP="00EB2276">
      <w:pPr>
        <w:rPr>
          <w:noProof/>
        </w:rPr>
      </w:pPr>
      <w:r w:rsidRPr="005440D4">
        <w:rPr>
          <w:rFonts w:cs="Arial"/>
          <w:b/>
          <w:noProof/>
          <w:szCs w:val="28"/>
        </w:rPr>
        <w:t xml:space="preserve">1955 г. </w:t>
      </w:r>
      <w:r w:rsidR="00EB2276" w:rsidRPr="005440D4">
        <w:rPr>
          <w:b/>
          <w:noProof/>
        </w:rPr>
        <w:t>468. (Сент. 5).</w:t>
      </w:r>
      <w:r w:rsidR="00EB2276" w:rsidRPr="005440D4">
        <w:rPr>
          <w:noProof/>
        </w:rPr>
        <w:t xml:space="preserve"> Друг Мой, как совместить земное с небесным и житейское с духовным? Кесарево воздается Кесарю, то есть земное</w:t>
      </w:r>
      <w:r w:rsidR="000C6C5A" w:rsidRPr="005440D4">
        <w:rPr>
          <w:noProof/>
        </w:rPr>
        <w:t xml:space="preserve"> — </w:t>
      </w:r>
      <w:r w:rsidR="00EB2276" w:rsidRPr="005440D4">
        <w:rPr>
          <w:noProof/>
        </w:rPr>
        <w:t>Земле. Кесарь имеет право на то, что принадлежит ему, но не выше, так же и земное. Область духа, хотя и окрашивается земными тонами, все же не принадлежит Земле. Сознание, накопленное на Земле, может поверх ее проявляться, то есть вне плотных условий. Эта отделенность духовной жизни от Земли есть наследие человека и дар эволюции плотной. Люди настолько сживаются с Землею, что даже не представляют себе условий внеплотного существования. А представить надо, и не только представить, но и жить в них. Мысль есть явление тонкого порядка. Сфера мыслей и чувств уже внеплотна. Уже в своем внутреннем мире отдаляется человек от Земли. Потому Мы Говорим, что человек живет, даже будучи в теле, в различных мирах, и местом их встречи является сознание. Этот внутренний мир мыслей и чувств целиком переходит вместе с человеком после его смерти в другие сферы. Оставляется тело и низшие оболочки. Но весь человек со всеми накоплениями своими, памятью и опытом остается нерушимым. Конечно, состояние тонкое от состояния плотного отличается, но даже широта, долгота и высота места уже сильно изменяют условия: чем выше место над уровнем моря, тем ближе оно к условиям Тонкого Мира. И на какой-то высоте, земное притяжение сильно ослабевает, не земное тяготение, но, именно, притяжение сознания к земному. Йоги уходят в горы, чтобы тем легче приобщаться к Высшим Мирам. Низины не дают этих возможностей. На воде и Земле силен магнетизм отрицательный, на высотах элементы огня и воздуха превалируют. Отрыв от Земли легче происходит на высотах. Этим знаменательно явление гор. Человек, привыкший к горам на Земле, в Тонком Мире естественно и свободно поднимается в эти же слои, в то время как жителю низин это удается лишь путем известных усилий. Говорю об обычном сознании. Живущие на высотах живут над низшими слоями астрала, не касаясь их. Им легче. Уже на Земле тонкая оболочка приспосабливается к высшим слоям и не тянет сознание вниз. Много подробностей на Земле могут облегчить подъем. И среди них явление гор будет одним из самых значительных. Когда-то и где-то каждому продвинувшемуся ученику предстоит пройти через это, чтобы облегчить восхождение. От тягостей земных освобождаться легче в горах. Дух в горах дышит свободно. Горы даны человеку как убежище духа. Путь к Селению горному не закрыт...</w:t>
      </w:r>
    </w:p>
    <w:p w:rsidR="00E8769F" w:rsidRPr="005440D4" w:rsidRDefault="00E8769F" w:rsidP="00EB2276">
      <w:pPr>
        <w:rPr>
          <w:noProof/>
        </w:rPr>
      </w:pPr>
    </w:p>
    <w:p w:rsidR="00E8769F" w:rsidRPr="005440D4" w:rsidRDefault="006177D4" w:rsidP="00EB2276">
      <w:pPr>
        <w:rPr>
          <w:noProof/>
        </w:rPr>
      </w:pPr>
      <w:r w:rsidRPr="005440D4">
        <w:rPr>
          <w:rFonts w:cs="Arial"/>
          <w:b/>
          <w:noProof/>
          <w:szCs w:val="28"/>
        </w:rPr>
        <w:t xml:space="preserve">1955 г. </w:t>
      </w:r>
      <w:r w:rsidR="00EB2276" w:rsidRPr="005440D4">
        <w:rPr>
          <w:b/>
          <w:noProof/>
        </w:rPr>
        <w:t>469. (Сент. 6).</w:t>
      </w:r>
      <w:r w:rsidR="00EB2276" w:rsidRPr="005440D4">
        <w:rPr>
          <w:noProof/>
        </w:rPr>
        <w:t xml:space="preserve"> Ощущение правильно</w:t>
      </w:r>
      <w:r w:rsidR="000C6C5A" w:rsidRPr="005440D4">
        <w:rPr>
          <w:noProof/>
        </w:rPr>
        <w:t xml:space="preserve"> — </w:t>
      </w:r>
      <w:r w:rsidR="00EB2276" w:rsidRPr="005440D4">
        <w:rPr>
          <w:noProof/>
        </w:rPr>
        <w:t>пространственные условия Записи не благоприятствуют. Но начать ее все же как-то надо, дабы было к чему приложить.</w:t>
      </w:r>
    </w:p>
    <w:p w:rsidR="00E8769F" w:rsidRPr="005440D4" w:rsidRDefault="00EB2276" w:rsidP="00EB2276">
      <w:pPr>
        <w:rPr>
          <w:noProof/>
        </w:rPr>
      </w:pPr>
      <w:r w:rsidRPr="005440D4">
        <w:rPr>
          <w:noProof/>
        </w:rPr>
        <w:t>Закон не позволяет вторгаться в кармы человеческие. Но когда свободная воля человека наметила план действия и начала действовать, тогда можно помочь, если действие положительно. Люди часто лишают себя помощи благодаря инертности сознания. Они не хотят начинать сами, ожидают давление извне. Ценим действие самоисходящее, ибо такое действие, идущее от духа, является выражением его свободной воли. Но как же сочетать постоянное насилие окружающих обстоятельств над человеком со свободной волей? Это воздействие непрерывно и очень сильно. Часто оно носит формы насилия явного. Им широко пользуются темные. Не в силах человек остановить волны внешних воздействий, но во внутреннем мире своем владыка</w:t>
      </w:r>
      <w:r w:rsidR="000C6C5A" w:rsidRPr="005440D4">
        <w:rPr>
          <w:noProof/>
        </w:rPr>
        <w:t xml:space="preserve"> — </w:t>
      </w:r>
      <w:r w:rsidRPr="005440D4">
        <w:rPr>
          <w:noProof/>
        </w:rPr>
        <w:t>он, но не что-либо внешнее. Над духом не властен никто. Но властны даже над телом. Оно подвергается всем случайностям плотного существования. Над неизменными рамками кармы не властен человек, хотя и властен над своим отношением к ним. Спаситель на кресте, в железных условиях кармы, Был в духе свободен от них</w:t>
      </w:r>
      <w:r w:rsidR="000C6C5A" w:rsidRPr="005440D4">
        <w:rPr>
          <w:noProof/>
        </w:rPr>
        <w:t xml:space="preserve"> — </w:t>
      </w:r>
      <w:r w:rsidRPr="005440D4">
        <w:rPr>
          <w:noProof/>
        </w:rPr>
        <w:t>не в теле, но в духе. Свободу духа следует понимать глубже. Законы плотного мира можно назвать законами железной необходимости. Они не властны над духом, если он, будучи в мире, сознает себя не от мира сего. И, действительно, царство духа не от мира сего, но выше. Учение зовет человека в царство духа, указывая ему на конечность и временность плотных условий, несмотря на то, что они выражены в формах железной необходимости.</w:t>
      </w:r>
    </w:p>
    <w:p w:rsidR="00E8769F" w:rsidRPr="005440D4" w:rsidRDefault="00E8769F" w:rsidP="00EB2276">
      <w:pPr>
        <w:rPr>
          <w:noProof/>
        </w:rPr>
      </w:pPr>
    </w:p>
    <w:p w:rsidR="00E8769F" w:rsidRPr="005440D4" w:rsidRDefault="006177D4" w:rsidP="00EB2276">
      <w:pPr>
        <w:rPr>
          <w:noProof/>
        </w:rPr>
      </w:pPr>
      <w:r w:rsidRPr="005440D4">
        <w:rPr>
          <w:rFonts w:cs="Arial"/>
          <w:b/>
          <w:noProof/>
          <w:szCs w:val="28"/>
        </w:rPr>
        <w:t xml:space="preserve">1955 г. </w:t>
      </w:r>
      <w:r w:rsidR="00EB2276" w:rsidRPr="005440D4">
        <w:rPr>
          <w:b/>
          <w:noProof/>
        </w:rPr>
        <w:t>470.</w:t>
      </w:r>
      <w:r w:rsidR="00EB2276" w:rsidRPr="005440D4">
        <w:rPr>
          <w:noProof/>
        </w:rPr>
        <w:t xml:space="preserve"> «Овладение собою Пошли, Владыка». Пошлю, но приложите усилия. Учиться владеть собою можно всегда. Жизнь дает нужные испытания</w:t>
      </w:r>
      <w:r w:rsidR="000C6C5A" w:rsidRPr="005440D4">
        <w:rPr>
          <w:noProof/>
        </w:rPr>
        <w:t xml:space="preserve"> — </w:t>
      </w:r>
      <w:r w:rsidR="00EB2276" w:rsidRPr="005440D4">
        <w:rPr>
          <w:noProof/>
        </w:rPr>
        <w:t>значит, качество это усилить возможно, как бы ни сложилась жизнь. Обладать им хотел бы каждый, но не каждый хочет работать над собою. По усилиям и плоды. По приложенным стараниям и результаты. Следовательно, остается только постараться. Испытания пройдут</w:t>
      </w:r>
      <w:r w:rsidR="000C6C5A" w:rsidRPr="005440D4">
        <w:rPr>
          <w:noProof/>
        </w:rPr>
        <w:t xml:space="preserve"> — </w:t>
      </w:r>
      <w:r w:rsidR="00EB2276" w:rsidRPr="005440D4">
        <w:rPr>
          <w:noProof/>
        </w:rPr>
        <w:t>опыт останется. С ним пойдем дальше. Трудно усвоить, что жизнь дана не для удовольствия, но для приобретения опыта, который и является ее главной целью. Это не трудно понять, но очень трудно применить на деле. И все же в глубине сознания остается где-то страх перед будущим и перед теми испытаниями, которые могут выпасть на долю, то есть осуществление цели жизни вместо радости и накоплений приносит лишь огорчения. Значит, сущность Учения еще не понята. Надо научиться перед лицом испытания оставаться сильным. Что может сломить дух? Ничто, испытания могут сделать его лишь еще более сильным. Надо изъять из</w:t>
      </w:r>
      <w:r w:rsidRPr="005440D4">
        <w:rPr>
          <w:noProof/>
        </w:rPr>
        <w:t xml:space="preserve"> </w:t>
      </w:r>
      <w:r w:rsidR="00EB2276" w:rsidRPr="005440D4">
        <w:rPr>
          <w:noProof/>
        </w:rPr>
        <w:t>сознания боязнь и огорчение трудностями. И не надо себя жалеть. Много печали от этого происходит и много ненужных переживаний. Посторонних мало жалеем, так же и на себя самого следует научиться смотреть, как на постороннего. Пусть учится и страдает малое «я»</w:t>
      </w:r>
      <w:r w:rsidR="000C6C5A" w:rsidRPr="005440D4">
        <w:rPr>
          <w:noProof/>
        </w:rPr>
        <w:t xml:space="preserve"> — </w:t>
      </w:r>
      <w:r w:rsidR="00EB2276" w:rsidRPr="005440D4">
        <w:rPr>
          <w:noProof/>
        </w:rPr>
        <w:t>это его доля. А вы же смотрите со стороны. Любые методы допустимы, лишь бы только собой овладеть. Ведь вся работа происходит внутри. И, притом, победителя не судят. Прощается все, если победа над собою достигнута. Почему же самое главное не ставится превыше всего остального, менее нужного и часто ненужного совсем? Как можно утерять нить жизни, если необходимый опыт приобретается ежечасно. Знание! Знание! Знание! Опыт! Опыт! Опыт! Так опытное знание, опытом достигнутое, становится целью всего того, что происходит с человеком. Кто-то обманул, кто-то обидел, что-то случилось, что-то потеряно</w:t>
      </w:r>
      <w:r w:rsidR="000C6C5A" w:rsidRPr="005440D4">
        <w:rPr>
          <w:noProof/>
        </w:rPr>
        <w:t xml:space="preserve"> — </w:t>
      </w:r>
      <w:r w:rsidR="00EB2276" w:rsidRPr="005440D4">
        <w:rPr>
          <w:noProof/>
        </w:rPr>
        <w:t>все и что бы то ни было приносит сокровище знания и сокровище опыта. Так можно идти через жизнь, жадно впитывая даваемые ею возможности. Не огорчаться, но именно радоваться надо всему, что дает жизнь, независимо от того, приятно оно или нет. Делить ценность получаемого знания на приятное или неприятное будет признаком младенчества духа. Все истинно ценное приобретается с трудом. Мучения, страдания и труд</w:t>
      </w:r>
      <w:r w:rsidR="000C6C5A" w:rsidRPr="005440D4">
        <w:rPr>
          <w:noProof/>
        </w:rPr>
        <w:t xml:space="preserve"> — </w:t>
      </w:r>
      <w:r w:rsidR="00EB2276" w:rsidRPr="005440D4">
        <w:rPr>
          <w:noProof/>
        </w:rPr>
        <w:t>наилегчайшие пути приобретения опыта. Порою иными путями его и не приобрести. Почему сильные и высокие духи столько страдают, в то время как ничтожества утопают в благополучии? И часто лишь только смерть-освободительница позволяет увидеть сокровища накопленные. Ничего с собой не берем в Миры Высшие, кроме опыта и знания. Так что же тогда является самым ценным в жизни? Так чему же тогда охотнее всего и радостно силы свои отдадим? «Овладение собою Пошли, Владыка, ибо знаю, куда иду, и знаю, что нужнее всего на этом пути из царства смерти в царство жизни и Света». Надо! Надо найти в себе силу противостояния жизни. Надо! Надо из этой борьбы с нею выйти победителем. И что пользы, если все обстоит хорошо, а человек остается ничтожеством и ничего не достигнуто. К чему тогда все? Осознанию вечной, неумирающей силы в себе, духа в себе что предпочтем? На что, на какие призраки Майи земной променяем право своего первородства? И если приобретен весь мир, но умерло сердце, что пользы тогда человеку, когда врата Надземного Мира раскрываются перед ним. Не мерами земными измеряется и определяется сокровище духа, ибо цены ему нет.</w:t>
      </w:r>
    </w:p>
    <w:p w:rsidR="00E8769F" w:rsidRPr="005440D4" w:rsidRDefault="00E8769F" w:rsidP="00EB2276">
      <w:pPr>
        <w:rPr>
          <w:noProof/>
        </w:rPr>
      </w:pPr>
    </w:p>
    <w:p w:rsidR="00E8769F" w:rsidRPr="005440D4" w:rsidRDefault="00850D2F" w:rsidP="00EB2276">
      <w:pPr>
        <w:rPr>
          <w:noProof/>
        </w:rPr>
      </w:pPr>
      <w:r w:rsidRPr="005440D4">
        <w:rPr>
          <w:rFonts w:cs="Arial"/>
          <w:b/>
          <w:noProof/>
          <w:szCs w:val="28"/>
        </w:rPr>
        <w:t xml:space="preserve">1955 г. </w:t>
      </w:r>
      <w:r w:rsidR="00EB2276" w:rsidRPr="005440D4">
        <w:rPr>
          <w:b/>
          <w:noProof/>
        </w:rPr>
        <w:t>471. (Сент. 7).</w:t>
      </w:r>
      <w:r w:rsidR="00EB2276" w:rsidRPr="005440D4">
        <w:rPr>
          <w:noProof/>
        </w:rPr>
        <w:t xml:space="preserve"> Было Сказано, что упор делается на мысль. Ныне можно развить сказанное и добавить, что упор делается на дух. Дух лежит в основе всего сущего, даже материи. Делая упор на дух, утверждаем незыблемую основу, без основы нельзя. В мире, где все течет и все изменяется, надо найти нечто, на что может опереться сознание. Дух противопоставляется материи, но только в ее ультимативной форме, доступной внешним чувствам. Чем выше, тем ближе сходятся границы разделения. И на вершине все сливается воедино, подобно тому, как все точки пирамиды вверху завершаются одной, объединяющей все. Там царство недифференцированного духа. И это царство находится и внутри человека, но на вершинах его существа, в сфере его неумирающей перевоплощающейся Индивидуальности. Человек</w:t>
      </w:r>
      <w:r w:rsidR="000C6C5A" w:rsidRPr="005440D4">
        <w:rPr>
          <w:noProof/>
        </w:rPr>
        <w:t xml:space="preserve"> — </w:t>
      </w:r>
      <w:r w:rsidR="00EB2276" w:rsidRPr="005440D4">
        <w:rPr>
          <w:noProof/>
        </w:rPr>
        <w:t>носитель духа. И духовный мир человека представляет собою область, которая по своей природе резко отличается от сферы плотных явлений. Кусок дерева можно разрезать, взвесить, сжечь, то есть подвергнуть чисто физическим воздействиям, Мир духа этим прямым воздействиям не подлежит. Его законы иные. Он существует независимо от плотных явлений, хотя в процессе эволюции и образовал наслоения благодаря им. Птенец тоже зависит от родителей вначале, пока не выросли крылья и не вырос он сам. Но дух, получивший крылья, в лоне Матери-Земли, становится независимым от земного, когда сознание поднимется на определенную высоту. Конечно, внешний мир влияет на Мир духа и вносит в него свои изменения, но тот, кто победил мир, власть свою над ним утверждает. Стихии ему повинуются, ибо он ими в самом себе овладел. Так цель жизни</w:t>
      </w:r>
      <w:r w:rsidR="000C6C5A" w:rsidRPr="005440D4">
        <w:rPr>
          <w:noProof/>
        </w:rPr>
        <w:t xml:space="preserve"> — </w:t>
      </w:r>
      <w:r w:rsidR="00EB2276" w:rsidRPr="005440D4">
        <w:rPr>
          <w:noProof/>
        </w:rPr>
        <w:t>стать победителем ее. Управление материей потому и возможно, что вся материя пронизана духом. Камень не дух, но то, что лежит в основе материи, составляющей ее атомы и молекулы, является духом. Дух воздействует на дух через духовное начало, заложенное во всем. Цветок можно сорвать и тем причинить ему смерть, но можно, не касаясь его, послать ему духом волю уничтожения, огнь поядающий, и цветок погибнет. Смертный глаз йога не сказка, но действительность. Победитель земного в себе, подчинивший воле своей элементы земли, воды, воздуха и огня, может послать огонь разрушения тому, что подлежит уничтожению. Но не разрушать, а созидать призван человек. Обоюдоострым огненным мечом духа в целях уничтожения пользуются лишь в исключительных случаях крайней необходимости, ибо цель эволюции сознания</w:t>
      </w:r>
      <w:r w:rsidR="000C6C5A" w:rsidRPr="005440D4">
        <w:rPr>
          <w:noProof/>
        </w:rPr>
        <w:t xml:space="preserve"> — </w:t>
      </w:r>
      <w:r w:rsidR="00EB2276" w:rsidRPr="005440D4">
        <w:rPr>
          <w:noProof/>
        </w:rPr>
        <w:t>строительство творческое, ибо творчество</w:t>
      </w:r>
      <w:r w:rsidR="000C6C5A" w:rsidRPr="005440D4">
        <w:rPr>
          <w:noProof/>
        </w:rPr>
        <w:t xml:space="preserve"> — </w:t>
      </w:r>
      <w:r w:rsidR="00EB2276" w:rsidRPr="005440D4">
        <w:rPr>
          <w:noProof/>
        </w:rPr>
        <w:t>удел. Первым этапом всякого истинного творчества будет творчество в духе. В мире духа, в мире безграничных возможностей, возможно все. Потому искусство как поле творчества духа ставится превыше всего. Когда огонь духа выкристаллизовался и принял устойчивую уже астральную форму, первая невидимая стадия творчества закончена. Без этой стадии плотная форма не может осуществиться. Задуманное должно осуществиться в духе, прежде чем оно выявится на Земле. В процессе овладения собою можно творить себя по этому же принципу последовательности от тонкого к плотному. Не может явить спокойствия беспокойный человек, если только в духовном мире своем не создаст он сперва огненной, потом мысленной и потом уже астральной четкой и конкретной формы выражения своего спокойствия, которое позднее уже легко, свободно и естественно выявится в нем в условиях плотных. Над формами тонкими надо хорошо поработать, как добросовестный скульптор, чтобы придать им законченный и отделанный вид, прежде чем можно надеяться, что проявятся они в формах земных. Неограниченный владыка в духовном мире своем</w:t>
      </w:r>
      <w:r w:rsidR="000C6C5A" w:rsidRPr="005440D4">
        <w:rPr>
          <w:noProof/>
        </w:rPr>
        <w:t xml:space="preserve"> — </w:t>
      </w:r>
      <w:r w:rsidR="00EB2276" w:rsidRPr="005440D4">
        <w:rPr>
          <w:noProof/>
        </w:rPr>
        <w:t>человек, может творить свободно, смело и уверенно, зная, что если закон соблюден и астральная форма окончательно завершена и кристаллизована, уявление ее в мире видимом не замедлит. Многие пытаются творить сразу, отбрасывая невидимый процесс, и это всегда приводит к неудаче. Сознательно или бессознательно, но нарушение правильного хода процесса всегда приводит к соответственным результатам. Так к процессу овладения собою добавим необходимую стадию незримого творчества духа, дабы поражение стало, действительно, невозможно. Можно этот невидимый физическому глазу духовный последовательный процесс кристаллизации астральной формы довести до такой яркости, четкости и силы, что задуманное явление воплотится в условиях плотных с силою неудержимой. Творите во внутреннем мире своем желаемые формы своего выражения своих качеств и свойств, и уявление их в жизни на практике и в применении будет осуществлено. Будьте творцами своей сперва личности, а потом и Индивидуальности, применяя знание закона. Победить мир можно, лишь победив себя, победа над собою требует борьбы и усилий. Путь к победе Учитель Дает, вооружая знанием закона, управляющего процессом уявления тонких форм в плотных.</w:t>
      </w:r>
    </w:p>
    <w:p w:rsidR="00E8769F" w:rsidRPr="005440D4" w:rsidRDefault="00E8769F" w:rsidP="00EB2276">
      <w:pPr>
        <w:rPr>
          <w:noProof/>
        </w:rPr>
      </w:pPr>
    </w:p>
    <w:p w:rsidR="00E8769F" w:rsidRPr="005440D4" w:rsidRDefault="00277E25" w:rsidP="00EB2276">
      <w:pPr>
        <w:rPr>
          <w:noProof/>
        </w:rPr>
      </w:pPr>
      <w:r w:rsidRPr="005440D4">
        <w:rPr>
          <w:rFonts w:cs="Arial"/>
          <w:b/>
          <w:noProof/>
          <w:szCs w:val="28"/>
        </w:rPr>
        <w:t xml:space="preserve">1955 г. </w:t>
      </w:r>
      <w:r w:rsidR="00EB2276" w:rsidRPr="005440D4">
        <w:rPr>
          <w:b/>
          <w:noProof/>
        </w:rPr>
        <w:t>472.</w:t>
      </w:r>
      <w:r w:rsidR="00EB2276" w:rsidRPr="005440D4">
        <w:rPr>
          <w:noProof/>
        </w:rPr>
        <w:t xml:space="preserve"> Каждое утверждаемое качество в каждом его очередном приложении можно применять с большею силою и уверенностью. Оно естественно растет и накапливается в процессе приложения на практике, но процесс можно углубить и усилить сознательно волею. Таким путем идет накопление опыта. Если твердо и постоянно держать цель перед глазами, то трудно утерять направление и трудно отклониться, и тогда все окружающее, идущее мимо сознания, входит в ритм поступательного движения и способствует достижению цели. Иными словами, все силы: и способствующие и противодействующие, и враждебные и дружественные</w:t>
      </w:r>
      <w:r w:rsidR="000C6C5A" w:rsidRPr="005440D4">
        <w:rPr>
          <w:noProof/>
        </w:rPr>
        <w:t xml:space="preserve"> — </w:t>
      </w:r>
      <w:r w:rsidR="00EB2276" w:rsidRPr="005440D4">
        <w:rPr>
          <w:noProof/>
        </w:rPr>
        <w:t>начинают служить духу, непоколебимо и твердо решившему свой путь. Молоту воли подчиняется все. И враги, и противодействия остаются, но уже как пособники восхождения. И тогда можно сказать: нет условий противных</w:t>
      </w:r>
      <w:r w:rsidR="000C6C5A" w:rsidRPr="005440D4">
        <w:rPr>
          <w:noProof/>
        </w:rPr>
        <w:t xml:space="preserve"> — </w:t>
      </w:r>
      <w:r w:rsidR="00EB2276" w:rsidRPr="005440D4">
        <w:rPr>
          <w:noProof/>
        </w:rPr>
        <w:t>все отдает энергии свои на пользу победного духа. Ко врагу можно даже подходить с мыслью о том, что он может дать, какими энергиями обогатить и какую пользу принести. Обычно враги учат лучше, чем друзья, особенно друзья гнилые, и много оказываются полезнее. Искусство извлекать нужные энергии из противных и враждебных обстоятельств принадлежит многоопытному путнику. Признательность врагам</w:t>
      </w:r>
      <w:r w:rsidR="000C6C5A" w:rsidRPr="005440D4">
        <w:rPr>
          <w:noProof/>
        </w:rPr>
        <w:t xml:space="preserve"> — </w:t>
      </w:r>
      <w:r w:rsidR="00EB2276" w:rsidRPr="005440D4">
        <w:rPr>
          <w:noProof/>
        </w:rPr>
        <w:t>свойство высокого духа. И обман, и обида, и ущемление, и преследование, и все, исходящее от врагов, явно полезно, ибо учат и обогащают опыт жизни. Итак, запомним: нет обстоятельств противных, если воля достаточно сильна. Соответствующая поляризация сознания изменяет угол приложения враждебной энергии, заставляя работать ее на себя. Мир побеждается путем правильной поляризации сознания. «Я потерял дом,</w:t>
      </w:r>
      <w:r w:rsidR="000C6C5A" w:rsidRPr="005440D4">
        <w:rPr>
          <w:noProof/>
        </w:rPr>
        <w:t xml:space="preserve"> — </w:t>
      </w:r>
      <w:r w:rsidR="00EB2276" w:rsidRPr="005440D4">
        <w:rPr>
          <w:noProof/>
        </w:rPr>
        <w:t>вопиет седой погорелец,</w:t>
      </w:r>
      <w:r w:rsidR="000C6C5A" w:rsidRPr="005440D4">
        <w:rPr>
          <w:noProof/>
        </w:rPr>
        <w:t xml:space="preserve"> — </w:t>
      </w:r>
      <w:r w:rsidR="00EB2276" w:rsidRPr="005440D4">
        <w:rPr>
          <w:noProof/>
        </w:rPr>
        <w:t>я самый распронесчастный человек». Но мудрый скажет: «Уже волосы мои седы, судьба освободила меня от дома-тюрьмы. Ну что же, тем легче будет идти, освобожденным, в Мир Высший, где сознание уже не будет привязано к воображаемой собственности». От поляризации сознания зависит отношение к явлениям жизни и их оценка. Мудрость Востока учит тому. Многие сетуют на болезнь перед смертью, не понимая, что болезнь</w:t>
      </w:r>
      <w:r w:rsidR="000C6C5A" w:rsidRPr="005440D4">
        <w:rPr>
          <w:noProof/>
        </w:rPr>
        <w:t xml:space="preserve"> — </w:t>
      </w:r>
      <w:r w:rsidR="00EB2276" w:rsidRPr="005440D4">
        <w:rPr>
          <w:noProof/>
        </w:rPr>
        <w:t>это благодеяние, что она освобождает дух от тела и связанности с ним перед великим переходом. Двойственная природа явлений под видимой однобоко формой скрывает другую сторону, полезно-положительную. Выбор в руках человека, которую усмотреть. Усиливайте, усиливайте утверждаемые качества, пользуясь каждой минутой подъема духа. Семена можно сеять лишь в урочное время.</w:t>
      </w:r>
    </w:p>
    <w:p w:rsidR="00E8769F" w:rsidRPr="005440D4" w:rsidRDefault="00E8769F" w:rsidP="00EB2276">
      <w:pPr>
        <w:rPr>
          <w:noProof/>
        </w:rPr>
      </w:pPr>
    </w:p>
    <w:p w:rsidR="00E8769F" w:rsidRPr="005440D4" w:rsidRDefault="00F64957" w:rsidP="00EB2276">
      <w:pPr>
        <w:rPr>
          <w:noProof/>
        </w:rPr>
      </w:pPr>
      <w:r w:rsidRPr="005440D4">
        <w:rPr>
          <w:rFonts w:cs="Arial"/>
          <w:b/>
          <w:noProof/>
          <w:szCs w:val="28"/>
        </w:rPr>
        <w:t xml:space="preserve">1955 г. </w:t>
      </w:r>
      <w:r w:rsidR="00EB2276" w:rsidRPr="005440D4">
        <w:rPr>
          <w:b/>
          <w:noProof/>
        </w:rPr>
        <w:t>473. (Сент. 8).</w:t>
      </w:r>
      <w:r w:rsidR="00EB2276" w:rsidRPr="005440D4">
        <w:rPr>
          <w:noProof/>
        </w:rPr>
        <w:t xml:space="preserve"> Если в течение одной жизни утвердить прочно хотя бы одно качество, то это будет большим достижением, ибо десяток жизней даст десять качеств, а большее количество их</w:t>
      </w:r>
      <w:r w:rsidR="000C6C5A" w:rsidRPr="005440D4">
        <w:rPr>
          <w:noProof/>
        </w:rPr>
        <w:t xml:space="preserve"> — </w:t>
      </w:r>
      <w:r w:rsidR="00EB2276" w:rsidRPr="005440D4">
        <w:rPr>
          <w:noProof/>
        </w:rPr>
        <w:t>симфонию (качеств). Не забывая о симфонии качеств, можно укреплять наиболее звучащие для сознания и тем продвигаться. Нет работы более увлекательной, чем собирание внутри сокровищ огненных. Качества, как формы уявления постоянно горящих огней, способствуют скорейшему образованию кристаллов психической энергии, увеличивая Сокровище Камня. Человеком, нашедшим Сокровище</w:t>
      </w:r>
      <w:r w:rsidR="000C6C5A" w:rsidRPr="005440D4">
        <w:rPr>
          <w:noProof/>
        </w:rPr>
        <w:t xml:space="preserve"> — </w:t>
      </w:r>
      <w:r w:rsidR="00EB2276" w:rsidRPr="005440D4">
        <w:rPr>
          <w:noProof/>
        </w:rPr>
        <w:t>так Называем того, кто сияние Камня сознательно умножает. Ведь каждый день можно что-то добавить к Сокровищу, как-то усилить его мощь, как-то приумножить его. Руки протянуты к Чаше, и в ней</w:t>
      </w:r>
      <w:r w:rsidR="000C6C5A" w:rsidRPr="005440D4">
        <w:rPr>
          <w:noProof/>
        </w:rPr>
        <w:t xml:space="preserve"> — </w:t>
      </w:r>
      <w:r w:rsidR="00EB2276" w:rsidRPr="005440D4">
        <w:rPr>
          <w:noProof/>
        </w:rPr>
        <w:t>пылающее огнями Сокровище. Что мир, что все, что события жизни текущей, когда руки крепко держат в груди сияющий Камень жизни. Ибо, где Сокровище ваше, там и сердце ваше. Носители Камня, сумейте его охранить! Нет явления в жизни человека более драматичного, нежели расточение Сокровища и уменьшение в размерах накопленного богатства. Кристалл психической энергии есть истинное богатство и подлежит непрестанной зоркой заботе и охранению. В поисках его человек исколесил весь мир, прошел через многие жизни, прочел массу книг и встретил тысячи людей, чтобы в конце концов узнать, что то, что он ищет вовне, находится в нем и что это есть Камень Алатырь, который или воскресит, или сожжет. Сияющее Сокровище приумножим, каждодневными усилиями накапливая крупицы кристаллов, откладываемых в Чаше. Все, что ни делает человек в области мысли, чувств, слов и поступков, или приумножает сокровище, или уменьшает его. Сколь же внимательным должен быть человек ко всему, творимому им. В насыщенной среде, то есть при нагнетении обстоятельств и в напряжении, образование кристаллов происходит законно и естественно. Законы во всем одинаковы. Потому отягощению обстоятельствами будем радоваться, ибо они создают условия, благоприятные для роста кристаллов. Не в унынии и подавленности, но именно в радости духа растет чудесный Камень.</w:t>
      </w:r>
      <w:r w:rsidRPr="005440D4">
        <w:rPr>
          <w:noProof/>
        </w:rPr>
        <w:t xml:space="preserve"> </w:t>
      </w:r>
      <w:r w:rsidR="00EB2276" w:rsidRPr="005440D4">
        <w:rPr>
          <w:noProof/>
        </w:rPr>
        <w:t>Трудно радоваться трудностям и тягостям жизни, но ведь радость есть особая мудрость. Но если знать, что приобретается благодаря этому чувству, то можно порадоваться и жизни суровой, и тяжкой, и полной испытаний. Надо лишь изменить угол отношения к людям, вещам и явлениям. За карточным столом в прокуренной и отравленной атмосфере опьяненные винными парами люди находят призрак удовольствия. Если так можно извратить жизнь во зло, то во власти человека изменить отношение обычное свое к чему бы то ни было и заставить себя смотреть на жизнь по-иному, и именно так, как он хочет в свете нового понимания жизни. Так подвиг суровый в глуши лесов может стать радостью сильного духа. Так умножение и рост Сокровища Камня в самых тяжких и трудных условиях может стать радостью жизни прозревшего духа. Слепые не видят того. Слепые не поймут даже, о чем идет речь. Но Я Говорю не глухим и не слепым, но зрячим. Камень жизни, пылающее огнями Сокровище, целым и невредимым уносит счастливый обладатель его из мира земного в иные миры и там им живет, им двигается и им преуспевает в дальнейшем своем восхождении. И видим, и слышим, и летаем, и преуспеваем силою Камня в Надземных Мирах. Сокровище, не прикрытое плотными одеяниями земными, являет там свою мощь. Путник, помысли о единственном, неотъемлемом Сокровище твоем, тебе принадлежащем по праву.</w:t>
      </w:r>
    </w:p>
    <w:p w:rsidR="00E8769F" w:rsidRPr="005440D4" w:rsidRDefault="00E8769F" w:rsidP="00EB2276">
      <w:pPr>
        <w:rPr>
          <w:noProof/>
        </w:rPr>
      </w:pPr>
    </w:p>
    <w:p w:rsidR="00E8769F" w:rsidRPr="005440D4" w:rsidRDefault="00120809" w:rsidP="00EB2276">
      <w:pPr>
        <w:rPr>
          <w:noProof/>
        </w:rPr>
      </w:pPr>
      <w:r w:rsidRPr="005440D4">
        <w:rPr>
          <w:rFonts w:cs="Arial"/>
          <w:b/>
          <w:noProof/>
          <w:szCs w:val="28"/>
        </w:rPr>
        <w:t xml:space="preserve">1955 г. </w:t>
      </w:r>
      <w:r w:rsidR="00EB2276" w:rsidRPr="005440D4">
        <w:rPr>
          <w:b/>
          <w:noProof/>
        </w:rPr>
        <w:t>474.</w:t>
      </w:r>
      <w:r w:rsidR="00EB2276" w:rsidRPr="005440D4">
        <w:rPr>
          <w:noProof/>
        </w:rPr>
        <w:t xml:space="preserve"> Настолько увлекательной, интересной становится жизнь человека в духе, что обычность утрачивает свою власть над ним и постепенно заменяется необычностью. Обычным становится необычное. Ведь, в сущности говоря, жизнь в Надземном и будет жизнью необычности, и подготовка идет на Земле. Утверждается принцип: где я, там и дом. Все мое со мною. Древнее изречение, Omnia mea, mecum porto</w:t>
      </w:r>
      <w:r w:rsidR="00AF51BC" w:rsidRPr="005440D4">
        <w:rPr>
          <w:rStyle w:val="FootnoteReference"/>
          <w:noProof/>
        </w:rPr>
        <w:footnoteReference w:id="18"/>
      </w:r>
      <w:r w:rsidR="00EB2276" w:rsidRPr="005440D4">
        <w:rPr>
          <w:noProof/>
        </w:rPr>
        <w:t xml:space="preserve"> приобретает совершенно иной смысл, и не на бедность указывает уже оно, но на богатство духа. Внешне все остается как бы без перемен, но внутреннее изменение сознания огромно. Именно душу свою теряет человек, чтобы обрести ее преображенной и расширенной. Правда, низшее в человеке будет пытаться поднять голову и делать отчаянные попытки, чтобы вернуть утраченную власть. Но победитель выходит победно и из этой борьбы. Борьба не на жизнь, а на смерть за жизнь и бессмертие духа. Вопреки видимому и слышимому утверждается неслышимое и невидимое. В борьбе против очевидности действительность побеждает. И пока идет борьба и происходит подготовка, Учитель Ждет, чтобы в должный момент подать Руку Помощи и перейти на следующую ступень познавания. Мало в духе идущих, и потому им особая забота и внимание. По миру разбросаны они, как маяки спасения людям. Их Посылаю в мир, дабы мир человеческий обратился ко Мне. Жертва их велика, и велико нагружение. Иногда Оставляю одних, предоставив собственным силам, чтобы силы свои испытали и мощь крыльев растущих. Но одних полностью не Оставляю никогда, ибо</w:t>
      </w:r>
      <w:r w:rsidR="000C6C5A" w:rsidRPr="005440D4">
        <w:rPr>
          <w:noProof/>
        </w:rPr>
        <w:t xml:space="preserve"> — </w:t>
      </w:r>
      <w:r w:rsidR="00EB2276" w:rsidRPr="005440D4">
        <w:rPr>
          <w:noProof/>
        </w:rPr>
        <w:t>в Луче. Вы стремитесь преуспеть? Больше со Мною пребудьте. Нераздельность объединенных сознаний есть признак ученичества. Формула «Я в вас, вы во Мне» остается неизменной вовеки. Что же еще сказать вам? Разве то, что когда придет час ваш и настанет время ваше, очевидность и действительность сольются воедино в сиянии Ауры Владыки Света. Ибо, истинно Говорю вам: увидите и услышите и будет радость ваша совершенна. Пока же надо верить и ждать, ждать и верить. И пусть вера ваша будет плоды приносящей, а ожидание</w:t>
      </w:r>
      <w:r w:rsidR="000C6C5A" w:rsidRPr="005440D4">
        <w:rPr>
          <w:noProof/>
        </w:rPr>
        <w:t xml:space="preserve"> — </w:t>
      </w:r>
      <w:r w:rsidR="00EB2276" w:rsidRPr="005440D4">
        <w:rPr>
          <w:noProof/>
        </w:rPr>
        <w:t>творческим. Так, творя будущее ваше в духе, дойдете до положенного. Я Берегу. Не устрашимся ничем, не остановимся перед горами непреодолимых препятствий, ибо огнем духа сокрушаются все построения Майи. Путь пролегает не по Земле, но внутри человека, и все препятствия там же. Потому Говорю и Утверждаю, что победа</w:t>
      </w:r>
      <w:r w:rsidR="000C6C5A" w:rsidRPr="005440D4">
        <w:rPr>
          <w:noProof/>
        </w:rPr>
        <w:t xml:space="preserve"> — </w:t>
      </w:r>
      <w:r w:rsidR="00EB2276" w:rsidRPr="005440D4">
        <w:rPr>
          <w:noProof/>
        </w:rPr>
        <w:t>в духе. В духе победивший воистину победителем будет, ибо в себе победил и себя. Надо понять мистерию борьбы и победы, происходящей и одерживаемой внутри. Потому Повторяю: все в духе и от духа. Тот, кто переносит центр борьбы изнутри вовне, совершает ошибку, и уподобляется тогда эта борьба борьбе с ветряными мельницами. И если даже их победить и остановить движение колеса, то что пользы будет от этого человеку? Колеса жизни не остановить, и смысл преодоления утрачивается. Когда Говорю о душе, которую должен утерять человек, или о кресте, который следует взять с собою, Говорю о внутреннем психологическом процессе, происходящем в сознании человека, о процессе освобождения от наследия прошлого и преображения духа. Символ преображения духа на Горе Указал, дабы путь лег прямо. Не боритесь всяко, но в духе, ибо духом и в духе совершается преодоление себя, ибо высшее достижение силою берется и прилагающий усилия восхищает его.</w:t>
      </w:r>
    </w:p>
    <w:p w:rsidR="00E8769F" w:rsidRPr="005440D4" w:rsidRDefault="00E8769F" w:rsidP="00EB2276">
      <w:pPr>
        <w:rPr>
          <w:noProof/>
        </w:rPr>
      </w:pPr>
    </w:p>
    <w:p w:rsidR="00E8769F" w:rsidRPr="005440D4" w:rsidRDefault="00DE66D9" w:rsidP="00EB2276">
      <w:pPr>
        <w:rPr>
          <w:noProof/>
        </w:rPr>
      </w:pPr>
      <w:r w:rsidRPr="005440D4">
        <w:rPr>
          <w:rFonts w:cs="Arial"/>
          <w:b/>
          <w:noProof/>
          <w:szCs w:val="28"/>
        </w:rPr>
        <w:t xml:space="preserve">1955 г. </w:t>
      </w:r>
      <w:r w:rsidR="00EB2276" w:rsidRPr="005440D4">
        <w:rPr>
          <w:b/>
          <w:noProof/>
        </w:rPr>
        <w:t>475. (Сент. 9).</w:t>
      </w:r>
      <w:r w:rsidR="00EB2276" w:rsidRPr="005440D4">
        <w:rPr>
          <w:noProof/>
        </w:rPr>
        <w:t xml:space="preserve"> Забота Учителя проявляется в том, что дается поправка на курс корабля духа, если Он Замечает отклонение от него. Неправильную установку сознания Он Покрывает суждением правильным, дабы путь был прям. Также Находит Он положительную сторону в каждом явлении, даже плохом, чтобы ее утвердить и тем парализовать воздействие стороны отрицательной. В каком бы состоянии ни находилось сознание, всегда можно найти нечто, устремляющее вперед, и им поддержать пошатнувшийся дух. Так Усматривает Учитель подножие, дабы твердо ступала нога. Без Учителя не удержаться и не пройти. Среди вихрей и противовстречных течений может замутиться ум и утерять чувство правильного направления. Для примера можно спросить десяток или сотню прохожих, куда держат путь. Ответы покажут, что идут вслепую, не зная, куда и зачем. Много случайных спутников встретится в жизни, временных и до первого поворота. Постоянными будут лишь те, кто идет туда же и находится тоже под Лучом. Объединение созвучных сознаний идет под Лучом Учителя. Старые встречи не новы, хотя по видимости и кажется, что встретились впервые. Вообще говоря, старых встреч не меньше, чем новых: и среди друзей и врагов</w:t>
      </w:r>
      <w:r w:rsidR="000C6C5A" w:rsidRPr="005440D4">
        <w:rPr>
          <w:noProof/>
        </w:rPr>
        <w:t xml:space="preserve"> — </w:t>
      </w:r>
      <w:r w:rsidR="00EB2276" w:rsidRPr="005440D4">
        <w:rPr>
          <w:noProof/>
        </w:rPr>
        <w:t>старые знакомые. Память обычно в этих случаях молчит, и лишь сердце подает весть, отмечая притяжение или отталкивание ауры. На это ощущение, особенно при первой встрече, следует обратить внимание. Последующие встречи его углубляют. Иногда сигнал сердца настолько силен, что чувство симпатии или антипатии вспыхивает ярко. Есть встречи, предусмотренные Учителем. На них следует обратить особое внимание. Созвучные сознания обычно соединяются для усиления или обоюдного, или для усиления действия, или для воздействия на среду окружающую. Две объединенные ауры, ауры гармоничные</w:t>
      </w:r>
      <w:r w:rsidR="000C6C5A" w:rsidRPr="005440D4">
        <w:rPr>
          <w:noProof/>
        </w:rPr>
        <w:t xml:space="preserve"> — </w:t>
      </w:r>
      <w:r w:rsidR="00EB2276" w:rsidRPr="005440D4">
        <w:rPr>
          <w:noProof/>
        </w:rPr>
        <w:t>большая сила, особенно если они действует сознательно. Можно успешнее защититься и защитить других, не гоже являть собою беззащитных овечек. Символ воина, но не овцы, приличествует более воинствующему духу. Во всем борьба и победа. И там, где обычные пути или средства воздействия невозможны, возможны пути необычные. И оружие есть</w:t>
      </w:r>
      <w:r w:rsidR="000C6C5A" w:rsidRPr="005440D4">
        <w:rPr>
          <w:noProof/>
        </w:rPr>
        <w:t xml:space="preserve"> — </w:t>
      </w:r>
      <w:r w:rsidR="00EB2276" w:rsidRPr="005440D4">
        <w:rPr>
          <w:noProof/>
        </w:rPr>
        <w:t>огненная энергия, психическая энергия духа, всегда находящаяся в его распоряжении и всегда готовая к действию в любых обстоятельствах и при любых условиях. Стоит ли время терять попусту, когда многое можно сделать и многому помочь. Надо лишь необычное ввести в действие. Мы Действуем всегда путями необычности. Для этого имеются двенадцатигранники, семигранники и прочие сочетания объединенных сознаний, умеющих применить мощь объединенной энергии. Надо работу с психической энергией сделать укладом дня. Надо суметь объединиться в желаемых сочетаниях и помогать посильно людям. Нельзя твердо и властно не пресекать зло, усиливающее явления тьмы, хаоса, разложения и отчаяния. Надо помочь. Знать и не приложить сил своих на борьбу с тьмою там, где это возможно и доступно, будет уже упущением. Воздержавшийся от помощи ближним там, где она могла быть оказана путями необычными, не несет чести. Беспомощных овечек собой не являйте и твердо и уверенно стремитесь приложить силу свою и знание там, где это возможно и где другим не под силу. Вам открыты пути, невозможные для обычного сознания. Мы Действуем незримо и неслышно. Мощь воздействия сказывается на результатах. Силе объединенной психической энергии обычное сознание не может противостать. Силу данную умейте приложить в действии.</w:t>
      </w:r>
    </w:p>
    <w:p w:rsidR="00E8769F" w:rsidRPr="005440D4" w:rsidRDefault="00E8769F" w:rsidP="00EB2276">
      <w:pPr>
        <w:rPr>
          <w:noProof/>
        </w:rPr>
      </w:pPr>
    </w:p>
    <w:p w:rsidR="00E8769F" w:rsidRPr="005440D4" w:rsidRDefault="00E04B40" w:rsidP="00EB2276">
      <w:pPr>
        <w:rPr>
          <w:noProof/>
        </w:rPr>
      </w:pPr>
      <w:r w:rsidRPr="005440D4">
        <w:rPr>
          <w:rFonts w:cs="Arial"/>
          <w:b/>
          <w:noProof/>
          <w:szCs w:val="28"/>
        </w:rPr>
        <w:t xml:space="preserve">1955 г. </w:t>
      </w:r>
      <w:r w:rsidR="00EB2276" w:rsidRPr="005440D4">
        <w:rPr>
          <w:b/>
          <w:noProof/>
        </w:rPr>
        <w:t>476.</w:t>
      </w:r>
      <w:r w:rsidR="00EB2276" w:rsidRPr="005440D4">
        <w:rPr>
          <w:noProof/>
        </w:rPr>
        <w:t xml:space="preserve"> Друг Мой, момента созвучия с мыслями Моими нельзя упустить, ибо неповторяем. Надо обязательно записать, хотя бы начало, дабы было к чему приложить позднее, когда это позволяют внешние обстоятельства. Сегодня на работе, среди людей, явно звучала Моя мысль, легко и свободно выливаясь в законченные формы. Попытка восстановить процесс вечером не удалась, ибо утерянное не возвращается. Так, будем бережны с настроенным инструментом, ибо не всегда звучит одинаково, но в зависимости от космических условий. Формою выражения не надо смущаться. Отделиться легко и утерять нить; чтобы избежать этого, дается ритм Общения. Его и будем держаться. Сколько трудов положено было на утверждение ритма, прежде чем он состоялся. Но зато и плоды велики работы ритмичной. Для оценки трудов применим мерки будущего. Многие значительные вещи современникам совсем не казались таковыми. Время и история вершат свой нелицеприятный суд. Потому можно трудиться не для себя, но для будущего. Учитель не Забудет указать рамки трудов, творимых во Имя Его. Приходится полагаться лишь на себя, ибо сознание окружающих не всегда в состоянии понять значение даваемого. Приходится мыслью идти впереди своего века. Приходится пробивать целину нового понимания мира. Приходится необычное вводить в сферу общечеловеческого мышления. Этот труд будем считать трудом прорытия новых каналов пространственной мысли. Ведь нужно, чтобы мысль вылилась в конкретную, законченную форму, чтобы кристаллизовалась она, прежде чем она сможет войти в ауру планеты и ею сможет воспользоваться среднее сознание. Люди берут готовое, когда пространство уже насыщено достаточно плотно. Но кто же насытил и кто его насыщает? Мы Насыщаем и Цементируем пространство, и Наши ученики Нам помощники в этой великой работе. Почему новые идеи и мысли на сломе эпох стучатся в сознание человеческое? Откуда они? Кто породил их? Кто взял на себя безызвестный и неблагодарный труд преломления в сознании мощи новых Космических Лучей, дабы дать людям готовые формы мысли? Труд, поистине, велик, и безызвестны имена смиренных служителей Света. Но Мы Знаем, и их имена отмечены на нестираемых скрижалях пространственных рекордов. Благословенна судьба тех, кто ведет вперед мысль человечества.</w:t>
      </w:r>
    </w:p>
    <w:p w:rsidR="00E8769F" w:rsidRPr="005440D4" w:rsidRDefault="00E8769F" w:rsidP="00EB2276">
      <w:pPr>
        <w:rPr>
          <w:noProof/>
        </w:rPr>
      </w:pPr>
    </w:p>
    <w:p w:rsidR="00E8769F" w:rsidRPr="005440D4" w:rsidRDefault="00584CD4" w:rsidP="00EB2276">
      <w:pPr>
        <w:rPr>
          <w:noProof/>
        </w:rPr>
      </w:pPr>
      <w:r w:rsidRPr="005440D4">
        <w:rPr>
          <w:rFonts w:cs="Arial"/>
          <w:b/>
          <w:noProof/>
          <w:szCs w:val="28"/>
        </w:rPr>
        <w:t xml:space="preserve">1955 г. </w:t>
      </w:r>
      <w:r w:rsidR="00EB2276" w:rsidRPr="005440D4">
        <w:rPr>
          <w:b/>
          <w:noProof/>
        </w:rPr>
        <w:t>477. (Сент. 10).</w:t>
      </w:r>
      <w:r w:rsidR="00EB2276" w:rsidRPr="005440D4">
        <w:rPr>
          <w:noProof/>
        </w:rPr>
        <w:t xml:space="preserve"> Встречаю устремленных ко Мне Лучами. Плохо, если устремление завершается кляксой и расплывающимся темным пятном. Чистоту помыслов и устремлений следует охранять. Чистая мысль ценна как условие, не препятствующее проникновению Луча через ауру носителя ее. Поистине, мысль создает вокруг человека сферу материи, состоящей из очищенных атомов. Плотна аура, насыщенная тяжкими неочищенными мыслями. Аура или возносит, или пригибает и прижимает дух к Земле. Значение ауры велико. Чистоту мысли следует понимать широко. Как бы ни был чист человек в своих помыслах, но если спокойствие его нарушено, аура теряет чистоту оттенков. Говорится о симфонии качеств, ибо всякая дисгармоничная примесь низших вибраций нарушает ее строй. Храните ауры чистыми. Луч проникает через них. Всякий излом, искривление и помутнение аурических вибраций соответственно видоизменяет структуру воспринимаемого Луча. Этим особенно опасна психическая распущенность, когда человек безнадежно махает рукой и отдается на волю мутных волн Тамаса. Этим опасно непротивление внешним воздействиям, или, говоря иными словами, подчинение сознания влиянию окружающей среды и людей. Сильная аура дает свою волну и окрашивает эту среду собою. Никогда вибрации внешней среды не могут сломить сильного духа, и заставить его зазвучать в унисон, и окрасить его светлую ауру мутью хаотических низших вибраций, столь свойственных людям. Часто борьба заключается в том, чтобы суметь внутренне устоять против этих темных воздействий. Велика распущенность и хаотичность человеческих чувств и мышления. Сборища людские обычно вредоносны. Никто не следит за собой, никто не пытается владеть своими чувствами, мыслями и эмоциями. Потно дыхание людское, ядовито. Среди людей без вреда для себя можно пребыть, лишь окружившись защитным кольцом собственных излучений, не допуская вовнутрь зараженной тонкой мысленной и астральной материи, которою окружены большинство людей. Обычные ауры обычно вредоносны. Печать вредоносности часто отражается и на физическом облике человека. Аура отравляется эмоциями астральной оболочки. Такие ядоносцы вредны и опасны. К счастью, сильно отравленных аур сравнительно мало, но омраченных великое множество. Безрадостно прикосновение к людям. Так мало светлых аур, радость людям несущих. Работа над собою в этом направлении есть подвиг, ибо буквально вносится свет в сумерки жизни, во тьму беспросветного обывательского прозябания. Тусклы ауры человеческие. Потому Приветствуем труд-очиститель, напряжение которого заставляет осветляться сумеречные ауры. Напряженная работа, которая захватывает человека, вызывает огни центров, и аура начинает светиться. Через труд напряженный проникает свет. Хороших тружеников Ценим. Они вносят долю свою в строительство Нового Мира, особенно Приветствуем энтузиазм как возжигателя огней духа. Вялую инертность безнадежности, уныния и отчаяния Считаем преступлением против окружающих. Таких отравителей следует изолировать и ссылать в места ненаселенные. Много бед и несчастий приносят эти Омрачители сущего. Это магниты, притягивающие волны разрушительных энергий и флюиды разложения, это убийцы духа и тела своего и тех, кто имеет несчастье с ними соприкасаться. Беда в том, что они заражают пространство и зараза разносится далеко. Здоровье духа есть нечто, на что обязано обратить внимание государство. Разве можно таких людей допускать к детям или на общественные должности? Велик от них вред. Стремясь к овладению собою, не личное дело творим, но общечеловеческое и пространственно нужное и неотложное. Утверждая в себе Свет, трудимся во имя Общего Блага.</w:t>
      </w:r>
    </w:p>
    <w:p w:rsidR="00E8769F" w:rsidRPr="005440D4" w:rsidRDefault="00E8769F" w:rsidP="00EB2276">
      <w:pPr>
        <w:rPr>
          <w:noProof/>
        </w:rPr>
      </w:pPr>
    </w:p>
    <w:p w:rsidR="00E8769F" w:rsidRPr="005440D4" w:rsidRDefault="00584CD4" w:rsidP="00EB2276">
      <w:pPr>
        <w:rPr>
          <w:noProof/>
        </w:rPr>
      </w:pPr>
      <w:r w:rsidRPr="005440D4">
        <w:rPr>
          <w:rFonts w:cs="Arial"/>
          <w:b/>
          <w:noProof/>
          <w:szCs w:val="28"/>
        </w:rPr>
        <w:t xml:space="preserve">1955 г. </w:t>
      </w:r>
      <w:r w:rsidR="00EB2276" w:rsidRPr="005440D4">
        <w:rPr>
          <w:b/>
          <w:noProof/>
        </w:rPr>
        <w:t>478.</w:t>
      </w:r>
      <w:r w:rsidR="00EB2276" w:rsidRPr="005440D4">
        <w:rPr>
          <w:noProof/>
        </w:rPr>
        <w:t xml:space="preserve"> Пришло время Мое, и собраны силы. Плотная материя должна пропустить духовный разряд страшного напряжения, равно как и оболочки людей. Тысячелетия готовились к этому Часу, и близится Час. Занавесь Храма разорвалась и твердь поколебалась, когда Уходил, Приход будет еще более величественен. Уходил униженный, Приду как имеющий власть. Силы Света утвердят свою мощь, и утверждение это будет явное и при свете дня. И в прах распадутся все построения людские на невежестве, неверии и отрицании. Незыблемость отрицающих построений людских поколеблена будет до основания, а основание снесено. И знак Моего войска будет миллиард. Обреченные поражены будут. Уйдут все, кто восстанет против Меня, ибо время исполнения сроков принесет осуждение противоборствующим. Близится Час утвержденный. И плотное, и тонкое зазвучат в унисон, разверзая сущность материи для пропуска духовного огненного разряда. Содрогнется все, чтобы, содрогнувшись, зазвучать на новой волне огненной. От края и до края, сверху и донизу рассечет молния духа видимые и невидимые тела планеты. Молнией Моего духа Сотворю Новое Небо и Новую Землю. И тупо смотрящих в сторону, главу свою отвративших не будет. Молния пронижет всех и всё и заставит зазвучать или на волне жизни, или на волне смерти. Так каждый осудит или оправдает себя по вмещению или отрицанию. Испепелю оболочки служителей тьмы, и царству мрака, крови и насилия настанет конец. Не Отступлю, не Отступлю перед противодействием противоборствующих, но Сокрушу восставших в последний Час. Мера терпения Моего переполнилась, и Космическая Воля диктует судьбу мира. Немеет и никнет самомнение, самонадеянность, невежество и мудрость земная, когда грозные космические явления свидетельствуют силу свою. Огонь мощен. Огнем Утвержу мощь огня, низведенного с Неба на Землю. Космические часы отбивают ритм непреложности. И людям придется смириться перед величием Высшей Воли. Эпоха Майтрейи настанет нежданно, нежданно и стремительно. Даю знак предупреждения. Имеющие уши слышать да слышат и глаза, чтобы видеть, пусть видят, ибо приблизился Час.</w:t>
      </w:r>
    </w:p>
    <w:p w:rsidR="00E8769F" w:rsidRPr="005440D4" w:rsidRDefault="00E8769F" w:rsidP="00EB2276">
      <w:pPr>
        <w:rPr>
          <w:noProof/>
        </w:rPr>
      </w:pPr>
    </w:p>
    <w:p w:rsidR="00E8769F" w:rsidRPr="005440D4" w:rsidRDefault="0000731D" w:rsidP="00EB2276">
      <w:pPr>
        <w:rPr>
          <w:noProof/>
        </w:rPr>
      </w:pPr>
      <w:r w:rsidRPr="005440D4">
        <w:rPr>
          <w:rFonts w:cs="Arial"/>
          <w:b/>
          <w:noProof/>
          <w:szCs w:val="28"/>
        </w:rPr>
        <w:t xml:space="preserve">1955 г. </w:t>
      </w:r>
      <w:r w:rsidR="00EB2276" w:rsidRPr="005440D4">
        <w:rPr>
          <w:b/>
          <w:noProof/>
        </w:rPr>
        <w:t>479. (Сент. 12).</w:t>
      </w:r>
      <w:r w:rsidR="00EB2276" w:rsidRPr="005440D4">
        <w:rPr>
          <w:noProof/>
        </w:rPr>
        <w:t xml:space="preserve"> При тесном соприкосновении с людьми состояние сознаний взаимно влияют. Одни, поднявшиеся духом, поднимают других, и упавший тянет за собой вниз и близких. Значит, устоять надо не для себя, но для близких и ближних. Состояние ауры заразительно, то есть вибрации ее действуют на окружающих. Особенно ответственен ведущий дух за ведомых своих. Его падение и колебания властно влияют на ауры следующих за ним. Ответственность за ведомых надо понять и принять. Самооправдание не поможет. Слова и дела должны соответствовать друг другу. Надо поступать так, чтобы действий своих ни перед кем не устыдиться. Поступать так, чтобы в случае, если тайное станет явным, это тайное не заставило бы корчиться от стыда. Проступки свои следует осознавать, и признавать, и никогда не следует оправдывать их. Если самооправдание недопустимо, то недопустимо и то, чтобы проступок или проступки подавляли сознание и совершались с рабским подчинением своим слабостям. Раб греха и свободный от греха может быть человек, грех совершающий: один совершает его, потому что не может не совершить, ибо порабощен, другой</w:t>
      </w:r>
      <w:r w:rsidR="000C6C5A" w:rsidRPr="005440D4">
        <w:rPr>
          <w:noProof/>
        </w:rPr>
        <w:t xml:space="preserve"> — </w:t>
      </w:r>
      <w:r w:rsidR="00EB2276" w:rsidRPr="005440D4">
        <w:rPr>
          <w:noProof/>
        </w:rPr>
        <w:t>с разрешения воли. Граница тонка и условна, но поступки можно творить в свободе или рабстве. И очень легко перейти от свободы проступков к подчинению им, то есть из свободного сделаться рабом. Конечно, греха, как такового, нет, есть проступки невежества и попустительство слабостям своим. Грех</w:t>
      </w:r>
      <w:r w:rsidR="000C6C5A" w:rsidRPr="005440D4">
        <w:rPr>
          <w:noProof/>
        </w:rPr>
        <w:t xml:space="preserve"> — </w:t>
      </w:r>
      <w:r w:rsidR="00EB2276" w:rsidRPr="005440D4">
        <w:rPr>
          <w:noProof/>
        </w:rPr>
        <w:t>понятие клерикальное, подлежащее изъятию. Грешники</w:t>
      </w:r>
      <w:r w:rsidR="000C6C5A" w:rsidRPr="005440D4">
        <w:rPr>
          <w:noProof/>
        </w:rPr>
        <w:t xml:space="preserve"> — </w:t>
      </w:r>
      <w:r w:rsidR="00EB2276" w:rsidRPr="005440D4">
        <w:rPr>
          <w:noProof/>
        </w:rPr>
        <w:t>рабы, а Мы Утверждаем свободу. Рабская терминология отжила свой век. Но новые слова сущность явления не меняют. Быть в рабстве у своего астрала позорно. Увлекать незримо за собою других, связанных кармою, преступно. Учителю придется дать ответ за все и за всех. Тайного ничего нет. Для Учителя все явно. Результаты проступков не Может уничтожить даже Учитель. По счетам придется платить. Потому надо быть очень осмотрительным в действиях. Осуждает не Учитель, но карма, являющаяся следствием собственного посева. Каждый сам кузнец своего несчастья. Будущее складывается сегодня своими собственными руками в созвучии с тем, что творим.</w:t>
      </w:r>
    </w:p>
    <w:p w:rsidR="00E8769F" w:rsidRPr="005440D4" w:rsidRDefault="00E8769F" w:rsidP="00EB2276">
      <w:pPr>
        <w:rPr>
          <w:noProof/>
        </w:rPr>
      </w:pPr>
    </w:p>
    <w:p w:rsidR="00E8769F" w:rsidRPr="005440D4" w:rsidRDefault="00283904" w:rsidP="00EB2276">
      <w:pPr>
        <w:rPr>
          <w:noProof/>
        </w:rPr>
      </w:pPr>
      <w:r w:rsidRPr="005440D4">
        <w:rPr>
          <w:rFonts w:cs="Arial"/>
          <w:b/>
          <w:noProof/>
          <w:szCs w:val="28"/>
        </w:rPr>
        <w:t xml:space="preserve">1955 г. </w:t>
      </w:r>
      <w:r w:rsidR="00EB2276" w:rsidRPr="005440D4">
        <w:rPr>
          <w:b/>
          <w:noProof/>
        </w:rPr>
        <w:t>480.</w:t>
      </w:r>
      <w:r w:rsidR="00EB2276" w:rsidRPr="005440D4">
        <w:rPr>
          <w:noProof/>
        </w:rPr>
        <w:t xml:space="preserve"> Друг Мой, Учитель Указывает на необычную напряженность антагонистических токов, являющихся предвестниками готовящихся перемен. Перемены будут. Когда среда насыщена, образование кристаллов начинается сразу и идет быстро. Так же и с мировыми событиями. Надо среде достичь состояния насыщенности, а там утверждение Эпохи Майтрейи пойдет стремительно. По степени сгущенности и нагнетения пространства можно уже судить о близости момента. Напряжение и сгущение низших слоев небывалое. Давление может породить взрыв, что вызовет катастрофу. Катастрофа возможна вполне. Нагнетения не выдержат также и слабые оболочки. Оно усиливается космическими огненными волнами. Лучи двуруки: одних сожгут, других воскресят. Но даже воскресению предшествуют страдания и смерть прежнего человека. Так и сказано: «Не умрем, но изменимся». Давящую тяжесть надо принять как символ и предвестие наступающих изменений. Мудрый может даже порадоваться, ибо глубок мрак перед рассветом. Силы пережить можно взять от сознания неизбежности будущего: будет оно, хотя бы все силы уходящего мира объединились против него. Будет и Свет, и радость, и счастье для тех, кто ждал и дождался. А вы больше уверенности имейте к тому, что получаете от Учителя. По длительности прошлого ожидания нельзя судить о близости планетных сроков. Подошли вплотную. Силы собрав, следует мужественно встретить последние волны уходящих энергий. Тягость</w:t>
      </w:r>
      <w:r w:rsidR="000C6C5A" w:rsidRPr="005440D4">
        <w:rPr>
          <w:noProof/>
        </w:rPr>
        <w:t xml:space="preserve"> — </w:t>
      </w:r>
      <w:r w:rsidR="00EB2276" w:rsidRPr="005440D4">
        <w:rPr>
          <w:noProof/>
        </w:rPr>
        <w:t>от несоответствия того, что уходит, с тем, что идет. Несоответствие это велико! Учитель Предупреждает о трудности момента, дабы могли встретить его сознательно и ожиданно. И переживем, и увидим, ибо Я с вами.</w:t>
      </w:r>
    </w:p>
    <w:p w:rsidR="00E8769F" w:rsidRPr="005440D4" w:rsidRDefault="00E8769F" w:rsidP="00EB2276">
      <w:pPr>
        <w:rPr>
          <w:noProof/>
        </w:rPr>
      </w:pPr>
    </w:p>
    <w:p w:rsidR="00E8769F" w:rsidRPr="005440D4" w:rsidRDefault="00283904" w:rsidP="00EB2276">
      <w:pPr>
        <w:rPr>
          <w:noProof/>
        </w:rPr>
      </w:pPr>
      <w:r w:rsidRPr="005440D4">
        <w:rPr>
          <w:rFonts w:cs="Arial"/>
          <w:b/>
          <w:noProof/>
          <w:szCs w:val="28"/>
        </w:rPr>
        <w:t xml:space="preserve">1955 г. </w:t>
      </w:r>
      <w:r w:rsidR="00EB2276" w:rsidRPr="005440D4">
        <w:rPr>
          <w:b/>
          <w:noProof/>
        </w:rPr>
        <w:t>481. (Сент. 13).</w:t>
      </w:r>
      <w:r w:rsidR="00EB2276" w:rsidRPr="005440D4">
        <w:rPr>
          <w:noProof/>
        </w:rPr>
        <w:t xml:space="preserve"> Часто люди недоумевают, откуда столько трудностей и осложнений. Боли бывают кармические и священные, так же и сложности жизни вызываются либо кармою, либо возрастают и усиливаются они, выражаясь языком Евангелия, вследствие «Слова», то есть вследствие того, что человек вступил на путь. Это отягощение обстоятельствами приходит не сразу: сперва идти легко и светло</w:t>
      </w:r>
      <w:r w:rsidR="000C6C5A" w:rsidRPr="005440D4">
        <w:rPr>
          <w:noProof/>
        </w:rPr>
        <w:t xml:space="preserve"> — </w:t>
      </w:r>
      <w:r w:rsidR="00EB2276" w:rsidRPr="005440D4">
        <w:rPr>
          <w:noProof/>
        </w:rPr>
        <w:t>раздуваются все огни и оявлена особая Забота. Потом человек предоставляется самому себе и нагружение его все время возрастает, чтобы вызвать уже огни Самоисходящие, ответные. Чем выше подъем и быстрее продвижение, тем нагружение более тяжко. И сильный дух поднимает огромную ношу. По величине ноши можно судить о калибре духа. Самую тяжкую и большую Ношу Несут Владыки, и Ведущий именуется Великою Жертвой. Так высота и величие духа определяются размерами и степенью нагружения. Нельзя стать или быть большим духом, стремясь освободиться от ноши земной. Такое стремление с величием духа несовместимо. Трудности преодолеваются, сложности разрешаются, и нагрузка уменьшается временами, но с тем, чтобы стать затем еще более тяжкой. До кровавого пота трудятся Владыки под бременем Ноши земной. Если дать ношу продвинувшегося ученика начинающему, он просто не выдержит и оставит путь свой. Ноша не для слабых плеч. Потому не будем смущаться нагружением, если ничтожеством не хотим быть, или стать, или считаться. Мне нужны сильные духи, не боящиеся никаких трудностей и не склоняющиеся перед ними в отчаянии. Эти явления Считаем падением духа. Равновесие сохраняется при всяких условиях. Возможности для борьбы и преодоления даются богатые, следовательно, возрасти духом на них и укрепиться можно всегда. Надо лишь не забывать прямого значения и смысла этих явлений. Даются, чтобы укрепить и возвысить. И когда одни и предоставлены своим силам и условия особенно тесны, увеличиваются этим самым возможности роста, которых никакие другие обстоятельства дать не могут. Нужно быстрое и уверенное продвижение, и Учитель к тому усилия Прилагает и Создает соответственное окружение. Конечно, многое можно было облегчить, но тогда и достижение пришлось бы отложить в долгий ящик. А время не ждет, сроки близятся, и нужны закаленные души, могущие взять на свои плечи ответственное Поручение. Непроверенным и неиспытанным духам доверить не Могу там, где миллионы на попечении. Потому не сетуйте на суровость испытаний, вы, кого Ожидает Владыка, чтобы Поручение дать. О значении его можете судить по трудностям настоящего момента. Не сетуют люди, труды прилагая, чтобы получить обычный диплом, то есть право на труд определенного порядка. Чтобы получить право на Поручение, тоже надо потрудиться в борьбе с жизнью, чтобы закалить дух соответственно. Надо понять смысл и цель нагружения, чтобы нести его сознательно. Трудно претерпевать тягости и испытания неизвестно во имя чего. Но если ясна цель, то можно выдержать и большее твердо, уверенно и с сознанием нужности этих отягощений. Люди мечутся, негодуют и страдают, но страдают бессмысленно и безнадежно, не понимая, для чего. Но знает воин, ради чего оттачивает он меч духа на камне холодном и жестком (твердом), который даже сталь не берет. На оселке жизни заостряется меч духа после закалки огнем и водою. Когда Вижу сверкающий меч над головой воителя духа, Радуюсь, ибо Знаю, что дух его готов для Поручения. Некоторые не выдерживают и отпадают. Некоторые стремятся уклониться. Другие исходят жалобами и недовольством. Но тверд и непреклонен шаг победителя. Волнуется море жизни. Волну за волной посылает навстречу. Волны встречайте умело и смело. Они пройдут мимо, разбившись о скалу непоколебимости, а вы, как скала, по-прежнему будете стоять твердо и недвижимо, готовые к новым ударам стихий.</w:t>
      </w:r>
    </w:p>
    <w:p w:rsidR="00E8769F" w:rsidRPr="005440D4" w:rsidRDefault="00E8769F" w:rsidP="00EB2276">
      <w:pPr>
        <w:rPr>
          <w:noProof/>
        </w:rPr>
      </w:pPr>
    </w:p>
    <w:p w:rsidR="00E8769F" w:rsidRPr="005440D4" w:rsidRDefault="00580FB0" w:rsidP="00EB2276">
      <w:pPr>
        <w:rPr>
          <w:noProof/>
        </w:rPr>
      </w:pPr>
      <w:r w:rsidRPr="005440D4">
        <w:rPr>
          <w:rFonts w:cs="Arial"/>
          <w:b/>
          <w:noProof/>
          <w:szCs w:val="28"/>
        </w:rPr>
        <w:t xml:space="preserve">1955 г. </w:t>
      </w:r>
      <w:r w:rsidR="00EB2276" w:rsidRPr="005440D4">
        <w:rPr>
          <w:b/>
          <w:noProof/>
        </w:rPr>
        <w:t>482.</w:t>
      </w:r>
      <w:r w:rsidR="00EB2276" w:rsidRPr="005440D4">
        <w:rPr>
          <w:noProof/>
        </w:rPr>
        <w:t xml:space="preserve"> Не будем ждать вдохновения, но силою ритма утвердим связь, протянув руку к посылке. Одни ждут, когда вдохновение свыше осенит их, другие берут по праву дерзания. Одни ждут подачек с неба, другие сами распоряжаются полученным наследием. Космическое право, или право первородства духа, дает возможность ему дерзать и обильно пожинать плоды огненные. Закон действует без отказа. Прост, ибо в духе все просто. Явление простоты в духовных делах тоже надо понять. Стучите, и вам отворят, если стук достаточно настойчив. Нищие тоже часто стучат, но часто им не отворяют или, отворив, гонят прочь. Психология просителей несостоятельна по существу. Сокровища духа принадлежат ему по праву. Ради них прошел он долгую и мучительную эволюцию, пресмыкаясь во тьме невежества, для того чтобы в конце концов понять, что Космос и все, что в нем, существует ради его венца</w:t>
      </w:r>
      <w:r w:rsidR="000C6C5A" w:rsidRPr="005440D4">
        <w:rPr>
          <w:noProof/>
        </w:rPr>
        <w:t xml:space="preserve"> — </w:t>
      </w:r>
      <w:r w:rsidR="00EB2276" w:rsidRPr="005440D4">
        <w:rPr>
          <w:noProof/>
        </w:rPr>
        <w:t>человека. Это осознание приходит на вершинах духа, когда понято свое назначение и конечная цель. Вот мы стоим лицом к лицу, и Чую обращенное устремление</w:t>
      </w:r>
      <w:r w:rsidR="000C6C5A" w:rsidRPr="005440D4">
        <w:rPr>
          <w:noProof/>
        </w:rPr>
        <w:t xml:space="preserve"> — </w:t>
      </w:r>
      <w:r w:rsidR="00EB2276" w:rsidRPr="005440D4">
        <w:rPr>
          <w:noProof/>
        </w:rPr>
        <w:t>неужели не Буду ответствовать, когда миллиарды молчат или даже не знают, как обратиться? Потому знание поставим превыше всего, ибо стучащему отворяют и знающий находит, куда, как и когда постучать. Почему у людей столько неуверенности и нерешительности, когда психотехника четко указывает пути устремления и получения по силе его? Нет сил устремиться, уверенности нет, духовные явления все еще относят в область мистического тумана и неопределенности. Говорю: Закон действует неотменно, и всегда, и в полном соответствии с устремлением. Закон действия и противодействия понимаем, но зова и отклика понять не хотим. Поистине, Сокровища Беспредельности ожидают устремленных духов. Но где же они, устремленные? Устремлены многие, но в погоне за земным. Сокровища из праха земного заменили им сокровища духа, и пресмыкаются они в пыли, ползая по коре планеты. Для устремления нужны крылья и взор, обращенный к звездам. Не под ногами, но на вершинах надо искать. Еще и еще дерзайте, вы, позванные Мною. Увенчаю стремления ваши огнями ответными и Руку к тому Приложу. Придите, понявшие, принять богатство даров эволюции. Не вы, сидящие за печкой, подобно тараканам, не вы, смотрящие назад, погружаясь в прошлое законченных времен, но вы, устремленные в будущее дерзновенно и с сознанием права своего на дары. Прохожу, но не узнают Меня; Учение снова Даю, но его отвергают; Зову в будущее Света, но тупо не принимающие Меня вспять устремляются и тонут во тьме. Ныне Дам все, и</w:t>
      </w:r>
      <w:r w:rsidR="000C6C5A" w:rsidRPr="005440D4">
        <w:rPr>
          <w:noProof/>
        </w:rPr>
        <w:t xml:space="preserve"> — </w:t>
      </w:r>
      <w:r w:rsidR="00EB2276" w:rsidRPr="005440D4">
        <w:rPr>
          <w:noProof/>
        </w:rPr>
        <w:t>обильно. Не было никогда времени, когда бы Учение Жизни так широко изливалось на Землю, дабы хватило на всех, но безмолвствует дух человеческий, в землю взором уставясь. Сколько же тяжести надо положить на чашу страдания, чтобы дух вверх устремился и чаша земная перестала перевешивать на весах жизни? Глухие, слепые и все, еще спящие, к вам Обращаюсь</w:t>
      </w:r>
      <w:r w:rsidR="000C6C5A" w:rsidRPr="005440D4">
        <w:rPr>
          <w:noProof/>
        </w:rPr>
        <w:t xml:space="preserve"> — </w:t>
      </w:r>
      <w:r w:rsidR="00EB2276" w:rsidRPr="005440D4">
        <w:rPr>
          <w:noProof/>
        </w:rPr>
        <w:t>доколе же будете спать?</w:t>
      </w:r>
    </w:p>
    <w:p w:rsidR="00E8769F" w:rsidRPr="005440D4" w:rsidRDefault="00E8769F" w:rsidP="00EB2276">
      <w:pPr>
        <w:rPr>
          <w:noProof/>
        </w:rPr>
      </w:pPr>
    </w:p>
    <w:p w:rsidR="00E8769F" w:rsidRPr="005440D4" w:rsidRDefault="00FD2EC0" w:rsidP="00EB2276">
      <w:pPr>
        <w:rPr>
          <w:noProof/>
        </w:rPr>
      </w:pPr>
      <w:r w:rsidRPr="005440D4">
        <w:rPr>
          <w:rFonts w:cs="Arial"/>
          <w:b/>
          <w:noProof/>
          <w:szCs w:val="28"/>
        </w:rPr>
        <w:t xml:space="preserve">1955 г. </w:t>
      </w:r>
      <w:r w:rsidR="00EB2276" w:rsidRPr="005440D4">
        <w:rPr>
          <w:b/>
          <w:noProof/>
        </w:rPr>
        <w:t>483. (Сент. 15).</w:t>
      </w:r>
      <w:r w:rsidR="00EB2276" w:rsidRPr="005440D4">
        <w:rPr>
          <w:noProof/>
        </w:rPr>
        <w:t xml:space="preserve"> Много говорится о силе мысли, но сила эта не понимается. Слабый человек под влиянием аффекта может совершить сильное действие. Значит, силу мысли может уявить каждый. Мысли одних не действенны, у других они сильны. В чем же их сила? Скажем, сильна мысль огненная, то есть заряженная психической энергией, эманирующей из центров. Слабый человек, но зажегшийся хотя бы на время и насытивший мысль огнем, может сделать ее много сильнее своих мыслей обычных. Микрокосм согласованный порождает мысли большего потенциала, чем не согласованный внутри. Как бы все существо человека напрягается в едином устремлении и создает монолит мысли, не разделенной в себе. Если человек создает мысль для определенного действия, но в то же время имеет ряд мелких сомнений и мыслей малых, противоположных по значению, равнодействующая их всех, благодаря взаимной нейтрализации, будет соответственно ослаблена. Малое сомнение может убить большие дела. Малая мысль может в корне подсечь мысль большую. Монолит мысли не допускает в себе начал противоположных, силу его уничтожающих. В этом аспекте сомнение разрушительно явно, ибо в сфере созданной мысли проделывает как бы отверстие и из него, как из продырявленного воздушного шара, утекает подъемная динамическая сила мысли. Потому даже очень сильная мысль, но отравленная сомнением, плодов не приносит. Это особенно заметно при лечении внушением или самовнушением. Технически сомнение выбросить легко, просто не давать ему места в сознании. Чудесно и быстро действует в этом случае мысль, освобожденная от яда сомнения. Заболевший орган быстро восстанавливается. Организм подчиняется воле легко и свободно, если воля не разделена в себе, когда к утверждению примешивается отрицание, лишающее его силы. Мысль есть энергия. Будучи порождена и приведена в действие, она не может не действовать, если только сам человек не заставляет сомнением или неуверенностью действовать ее в направлении противоположном и тем уничтожать или ослаблять ее силу. Даже мысль малая, но монолитная, силу имеет. Контроль в этом случае должен быть уявлен полный, если порождается мысль для определенной цели воздействия на себя или на других, или на обстоятельства. Надо понять, что материя, стихии, обстоятельства сами по себе не мыслят, но приходят в движение под воздействием мысли и стремятся вылиться в форму, определяемую мыслью. Конечно, мысли людей и воли людские сталкиваются постоянно, ибо люди мыслят по-разному, но сильная мысль всегда побеждает слабую. Все это происходит в сферах человеческих бессознательно. Но тот, кто знает, может многими явлениями волею своей управлять. Зажженные центры или даже пробуждающиеся огни дают мысли огненный заряд, которому обычная мысль противостоять не может. Не может обыватель бороться с Архатом</w:t>
      </w:r>
      <w:r w:rsidR="000C6C5A" w:rsidRPr="005440D4">
        <w:rPr>
          <w:noProof/>
        </w:rPr>
        <w:t xml:space="preserve"> — </w:t>
      </w:r>
      <w:r w:rsidR="00EB2276" w:rsidRPr="005440D4">
        <w:rPr>
          <w:noProof/>
        </w:rPr>
        <w:t>поражение неминуемо. Нельзя подавлять свободную волю человека, но пресекать зло, разрушение и недобрую волю и можно, и должно. Для этого дается знание. Среди дня много времени можно найти для мыслей, творящих благо. Всякая мысль света есть благо. Со всеми нежелательными явлениями и в себе, и вовне следует прежде всего бороться мыслью. К чему тратить слова, если можно обойтись и без них. Учитесь действовать мыслью. Это верное и надежное оружие, а главное</w:t>
      </w:r>
      <w:r w:rsidR="000C6C5A" w:rsidRPr="005440D4">
        <w:rPr>
          <w:noProof/>
        </w:rPr>
        <w:t xml:space="preserve"> — </w:t>
      </w:r>
      <w:r w:rsidR="00EB2276" w:rsidRPr="005440D4">
        <w:rPr>
          <w:noProof/>
        </w:rPr>
        <w:t>невидимое, неслышимое и тайное. Везде, где можно, заменяйте слова воздействия или увещевания приказом мысли, результаты будут те же, и даже еще более заметные. Обычное слово может встретить противодействие, но беззвучную мысль, появившуюся в сознании, легко принять за свою, особенно, когда это предусмотрено посылающей волей. Объектом для применения силы мысли прежде всего является сам человек. Мысль действовала в нем до сих пор непроизвольно и хаотически. Этому должен быть положен конец. Контроль и самоуправление вводятся в собственном микрокосме, и действующей силой является мысль. Овладение собою означает и власть над своим телом и его функциями. Рефлекторность процессов физиологических в случае их нарушения тоже берется под контроль и регулируется волей. Воля в союзе с мыслью, в себе не разделенной, может творить чудеса. Хаос извне внутрь не допускается. Растущая мощь в случае неумения управить собою и привести энергии внутри к согласованности станет силой разрушающей, но не творящей. Овладение собою есть ступень неизбежности при растущих огнях. Потому умелое управление мыслью указывается как задание неотложное и подлежащее неотменному выполнению. В сфере овладения мыслью границ и пределов роста мощи духа нет. Надо лишь умело начать и почуять возможности беспредельного развития огненной мощи.</w:t>
      </w:r>
    </w:p>
    <w:p w:rsidR="00E8769F" w:rsidRPr="005440D4" w:rsidRDefault="00E8769F" w:rsidP="00EB2276">
      <w:pPr>
        <w:rPr>
          <w:noProof/>
        </w:rPr>
      </w:pPr>
    </w:p>
    <w:p w:rsidR="00E8769F" w:rsidRPr="005440D4" w:rsidRDefault="00FD2EC0" w:rsidP="00EB2276">
      <w:pPr>
        <w:rPr>
          <w:noProof/>
        </w:rPr>
      </w:pPr>
      <w:r w:rsidRPr="005440D4">
        <w:rPr>
          <w:rFonts w:cs="Arial"/>
          <w:b/>
          <w:noProof/>
          <w:szCs w:val="28"/>
        </w:rPr>
        <w:t xml:space="preserve">1955 г. </w:t>
      </w:r>
      <w:r w:rsidR="00EB2276" w:rsidRPr="005440D4">
        <w:rPr>
          <w:b/>
          <w:noProof/>
        </w:rPr>
        <w:t>484.</w:t>
      </w:r>
      <w:r w:rsidR="00EB2276" w:rsidRPr="005440D4">
        <w:rPr>
          <w:noProof/>
        </w:rPr>
        <w:t xml:space="preserve"> Сын Мой, время великих сдвигов не будем считать обычным. Люди не думают о том, почему они происходят. Но это не препятствует тому, чтобы сдвиги происходили, и даже помимо их воли. Можно отметить, как легко и просто все идет, когда приходит тому время. Говорю о путях кармы. Велика сила ее. Но когда кармы стран, народов и отдельных личностей сливаются и события диктуются звездами, их остановить уже не может ничто. Когда это случается, как на крыльях несет судьба человека в условия, ему предназначенные. И тогда можно не ломать головы над тем, как именно все случится. Случится именно так, как нужно. В это время особенно яро надо предаться воле Владыки, ибо Им Предначертано будущее людей, назначенных сроком. В этом смысл и значение Зова. Позову каждого, когда придет срок и кто в планах Моих. Тем, кто с Нами,</w:t>
      </w:r>
      <w:r w:rsidR="000C6C5A" w:rsidRPr="005440D4">
        <w:rPr>
          <w:noProof/>
        </w:rPr>
        <w:t xml:space="preserve"> — </w:t>
      </w:r>
      <w:r w:rsidR="00EB2276" w:rsidRPr="005440D4">
        <w:rPr>
          <w:noProof/>
        </w:rPr>
        <w:t>судьба особая. Людские уложения им не помеха. Во всем остальном так же, как все</w:t>
      </w:r>
      <w:r w:rsidR="000C6C5A" w:rsidRPr="005440D4">
        <w:rPr>
          <w:noProof/>
        </w:rPr>
        <w:t xml:space="preserve"> — </w:t>
      </w:r>
      <w:r w:rsidR="00EB2276" w:rsidRPr="005440D4">
        <w:rPr>
          <w:noProof/>
        </w:rPr>
        <w:t>свои дела, свои заботы. Но в Деле Моем при наступлении Сроков Поручения Моя Рука определяет намеченный путь и способы его осуществления. Конечно, это влияет на все остальное, но не прямо, а косвенно. Теперь о сроках. Когда сроку наступает конечный предел, ничто уже не может задержать его осуществление. Учитель Следит лишь за тем, чтобы все и всё нужное к сроку было готово. Лучше, если все готово заранее. Мы не Считаем ущербом отложить срок до последнего предела, ибо тогда и осуществление его происходит особенно напряженно и быстро. Также не смущает Нас и нетерпение пассажиров, едущих в поезде будущего</w:t>
      </w:r>
      <w:r w:rsidR="000C6C5A" w:rsidRPr="005440D4">
        <w:rPr>
          <w:noProof/>
        </w:rPr>
        <w:t xml:space="preserve"> — </w:t>
      </w:r>
      <w:r w:rsidR="00EB2276" w:rsidRPr="005440D4">
        <w:rPr>
          <w:noProof/>
        </w:rPr>
        <w:t>они не знают масштаба происходящего и не представляют всю сложность времени. Знали бы, не торопились. Учитель Хочет сказать, что нетерпение и торопливость не есть признаки мудрости. Лучше положиться на Волю Его. Он Знает, когда и что нужно. При сгущении обстоятельств связь с Учителем усиливается. С Ним легче пройти невредимо. Лучше в каждом действии предпослать мысль об Учителе и действовать как бы совместно с Ним. Принцип совместного с Учителем действия еще плохо осознается, хотя он и лежит в основании явления ученичества. И если Спаситель Говорил, что Он Сам по себе ничто, то что же остается сказать ученику? Так, действие с Иерархом совместное особую силу исполнения имеет. Так, нужно стремиться в жизни к утверждению действий, совместно ведущих, а перед наступлением и в момент наступления сроков особенно. Такое действие дает защиту и помощь Учителя. Оно не может не быть достойным. Оно поднимает дух и дает ему силы. Оно к цели быстро приводит. Предстояние постоянное не есть состояние созерцания или медитации. Это есть состояние действия в жизни, но перед Ликом Владыки. Сознания настолько сливаются в Единении, что всякая разделенность исчезает и силам противным щелей уже не найти, чтобы, пользуясь ими, нанести очередной вред. Стремитесь действовать всегда вместе со Мною. Указание это соблюдите, ибо дается ко времени. Идем к победе, и надо ее обеспечить всеми мерами.</w:t>
      </w:r>
    </w:p>
    <w:p w:rsidR="00E8769F" w:rsidRPr="005440D4" w:rsidRDefault="00E8769F" w:rsidP="00EB2276">
      <w:pPr>
        <w:rPr>
          <w:noProof/>
        </w:rPr>
      </w:pPr>
    </w:p>
    <w:p w:rsidR="00E8769F" w:rsidRPr="005440D4" w:rsidRDefault="00FD2EC0" w:rsidP="00EB2276">
      <w:pPr>
        <w:rPr>
          <w:noProof/>
        </w:rPr>
      </w:pPr>
      <w:r w:rsidRPr="005440D4">
        <w:rPr>
          <w:rFonts w:cs="Arial"/>
          <w:b/>
          <w:noProof/>
          <w:szCs w:val="28"/>
        </w:rPr>
        <w:t xml:space="preserve">1955 г. </w:t>
      </w:r>
      <w:r w:rsidR="00EB2276" w:rsidRPr="005440D4">
        <w:rPr>
          <w:b/>
          <w:noProof/>
        </w:rPr>
        <w:t>485. (Сент. 16).</w:t>
      </w:r>
      <w:r w:rsidR="00EB2276" w:rsidRPr="005440D4">
        <w:rPr>
          <w:noProof/>
        </w:rPr>
        <w:t xml:space="preserve"> Если бы сознание было готово, его можно было бы полностью загрузить Делами Моими. Но даже сравнительно высокий дух не выдержит такого нагружения. Опасность двоякая: сознание утомится от постоянного нагнетения или же оторвется от Земли раньше времени. Чтобы этого не случилось, даются земные условия, усугубленные тягостями жизни, к тому же опыт полезный и нужный приносящими. В мир посылаются все, до Водителя планеты включительно. Но Высшие Духи, Завершившие земную эволюцию, обычным земным притяжениям не Подлежат, и жертва их добровольная. Падение Люцифера</w:t>
      </w:r>
      <w:r w:rsidR="000C6C5A" w:rsidRPr="005440D4">
        <w:rPr>
          <w:noProof/>
        </w:rPr>
        <w:t xml:space="preserve"> — </w:t>
      </w:r>
      <w:r w:rsidR="00EB2276" w:rsidRPr="005440D4">
        <w:rPr>
          <w:noProof/>
        </w:rPr>
        <w:t>исключение. Земля держит людей тысячью связей, и это понятно</w:t>
      </w:r>
      <w:r w:rsidR="000C6C5A" w:rsidRPr="005440D4">
        <w:rPr>
          <w:noProof/>
        </w:rPr>
        <w:t xml:space="preserve"> — </w:t>
      </w:r>
      <w:r w:rsidR="00EB2276" w:rsidRPr="005440D4">
        <w:rPr>
          <w:noProof/>
        </w:rPr>
        <w:t>нет для человека Земли лучшей школы в пространстве. На других планетах другие человечества и другие условия. Земля, как таковая, дает населяющему ее человечеству именно то, что ему надо на данной ступени его эволюции. Богатство Космоса выражается в великом разнообразии и неповторяемости условий каждой звезды. Степень эволюции их также различна. Есть звезды, населенные людьми, каждого из которых Мы Назвали бы гениальным или даже совершенным, настолько они выше вас. Но и они так же далеки от своего идеала, как вы от своего. Предела совершенствованию духа нет, ибо живем в Беспредельности. По качеству духа есть звезды близкие, к ним нужно устремляться. Кто перерастает планету свою и завершает на ней свой путь, идет выше, на другие планеты, поднимаясь все выше и выше. Конца нет. Нельзя представить себе конца пространства, также невозможно утверждать, что дальше такой-то ступени дух развиваться не может. На всех планетах должен овладеть человек материей и энергиями, ее составляющими. Материя бывает разных степеней плотности, разрежения и утончения. Даже на нашей планете, чтобы создать цветок, нужно уже быть сверхчеловеком. Возможности Земли человечеством еще далеко не исчерпаны. Творчество природных явлений в применении требует великого знания. Люди еще далеки от него. Синтетическая химия есть область, в сфере которой человек широко применяет творческое начало. Да и не только там. Творчество среди землян разлито широко. Всякое создание рук человеческих является продуктом творчества духа. Цель человека</w:t>
      </w:r>
      <w:r w:rsidR="000C6C5A" w:rsidRPr="005440D4">
        <w:rPr>
          <w:noProof/>
        </w:rPr>
        <w:t xml:space="preserve"> — </w:t>
      </w:r>
      <w:r w:rsidR="00EB2276" w:rsidRPr="005440D4">
        <w:rPr>
          <w:noProof/>
        </w:rPr>
        <w:t>стать творцом. И творит он, спирально поднимаясь со ступени на ступень. В творчестве выражается сущность духа каждого человека и высота, им достигнутая в данной области. Творцы все, и самих себя, и окружающего, и своей судьбы. То, что сотворил из себя человек, можно судить по человеку. Творчество своей личности и Индивидуальности построением храма духа будем считать. И творчеством наинужнейшим и наиглавнейшим. Творить самого себя сознательно, планомерно, и восходя непрерывно, будет решением жизни. На эту сторону творчества обращено слишком мало внимания. Кто-то пытается воспитывать человека, но редко делает это он сам. Попытки обычно кончаются в юношеском возрасте, а далее никто себя утруждать обычно уже не хочет. Много ублюдков. Много уродов. Много, много разрушителей своей собственной сущности. О самотворчестве следует мыслить. Поле для деятельности широко.</w:t>
      </w:r>
    </w:p>
    <w:p w:rsidR="00E8769F" w:rsidRPr="005440D4" w:rsidRDefault="00E8769F" w:rsidP="00EB2276">
      <w:pPr>
        <w:rPr>
          <w:noProof/>
        </w:rPr>
      </w:pPr>
    </w:p>
    <w:p w:rsidR="00E8769F" w:rsidRPr="005440D4" w:rsidRDefault="006246EF" w:rsidP="00EB2276">
      <w:pPr>
        <w:rPr>
          <w:noProof/>
        </w:rPr>
      </w:pPr>
      <w:r w:rsidRPr="005440D4">
        <w:rPr>
          <w:rFonts w:cs="Arial"/>
          <w:b/>
          <w:noProof/>
          <w:szCs w:val="28"/>
        </w:rPr>
        <w:t xml:space="preserve">1955 г. </w:t>
      </w:r>
      <w:r w:rsidR="00EB2276" w:rsidRPr="005440D4">
        <w:rPr>
          <w:b/>
          <w:noProof/>
        </w:rPr>
        <w:t>486.</w:t>
      </w:r>
      <w:r w:rsidR="00EB2276" w:rsidRPr="005440D4">
        <w:rPr>
          <w:noProof/>
        </w:rPr>
        <w:t xml:space="preserve"> Человек есть сфера с центром везде и окружностью нигде. Он постигает явления в их отношении к этому центру. Окружности замыкающей нет, ибо мысль пространственно не ограничена. Где мысль, там и я. Научиться летать в духе на крыльях мысли</w:t>
      </w:r>
      <w:r w:rsidR="000C6C5A" w:rsidRPr="005440D4">
        <w:rPr>
          <w:noProof/>
        </w:rPr>
        <w:t xml:space="preserve"> — </w:t>
      </w:r>
      <w:r w:rsidR="00EB2276" w:rsidRPr="005440D4">
        <w:rPr>
          <w:noProof/>
        </w:rPr>
        <w:t>это ли не достижение?!! Апофеозом его будет полное перенесение сознания в мысль. Эту ступень Мы Называем сознательным полетом в теле ментальном. К нему ведут многие предварительные опыты и устремления. Умение представлять себя пространственно в желаемом месте полезно именно в этом отношении. Не имеет значения, если место незнакомо. Все равно частицы духа его достигают. Учитель всегда Ощущает эти частицы, устремленные к Нему. Принцип делимости духа допускает это явление. Это и означает быть в духе с Учителем. Ощущение, или представление это может быть доведено до крайней степени обостренности. Раз начав, можно его углублять. Так же и обычное земное сознание явно ощущает реакцию этой внетрехмерной Близости. В условиях трехмерного мира ощущается следствие делимости духа, выливаясь рядом звучащих посылок, воспринятых сознанием. Мысль, устремленная к Учителю, возвращается перегруженной дарами духа. Процесс явен и неотрицаем, но его надо углубить и кристаллизовать до такой степени четкости, чтобы сознание утрачивало себя для плотного мира непосредственного окружения и приобщалось возможно полнее к Миру Учителя. Конечно, напряжение велико и, конечно, таковы же и результаты. Это и будет тоже действием духа, совместно ведущим. Учитель сперва Забрасывает нужное понятие, потом Углубляет его. Сознание расширяется постепенно. Мгновенное расширение сознания может вызвать разрыв, и тогда очень трудно укреплять завоевание. Дух вздергивается на высоту, не имея прочного основания, или опоры под ногами. Получается явление идеалиста-мечтателя, оторванного от жизни,</w:t>
      </w:r>
      <w:r w:rsidR="000C6C5A" w:rsidRPr="005440D4">
        <w:rPr>
          <w:noProof/>
        </w:rPr>
        <w:t xml:space="preserve"> — </w:t>
      </w:r>
      <w:r w:rsidR="00EB2276" w:rsidRPr="005440D4">
        <w:rPr>
          <w:noProof/>
        </w:rPr>
        <w:t>явление отвлеченного знания. Наши ученики твердо стоят на Земле, головою касаясь Неба. Потому все время Настаиваю на применении получаемого знания, ибо надо его укрепить на Земле. Человек троичен. В трех сферах уявляется его деятельность, но идет от Земли, то есть на Земле приобретается нужное знание для того, чтобы можно было его применить и выше. Правильно ощущение нарастающих накоплений. Растут законно, если опытом земным утверждаются. Не поучения, но жизнь. Не проповедь, но завоевания духа, в жизненном применении обретенные. Так каждый день можно перелистывать страницы чудесной книги пространственного знания и посильно запечатлевать их Записями. Не всегда они четко кристаллизованы и свободны от примеси земного мышления, но жемчуг собираемых сокровищ всегда сияет под слоем наносным. Надо стремиться достичь чеканно чистой передачи пространственной мысли. Надо о себе совершенно забыть. Сияющий Лик Владыки излучает эманации Света, их и следует воспринимать, не внося личного элемента. Условия земные яро противодействуют, тем ценнее заслуга и выше завоевание. Без борьбы и усилий ничто не дается. Делается дело не личного, но Общего Блага, ибо многие придут испить от источника мысли, явившейся результатом непосредственной связи с Учителем. Не для себя труды, но для них, идущих после.</w:t>
      </w:r>
    </w:p>
    <w:p w:rsidR="00E8769F" w:rsidRPr="005440D4" w:rsidRDefault="00E8769F" w:rsidP="00EB2276">
      <w:pPr>
        <w:rPr>
          <w:noProof/>
        </w:rPr>
      </w:pPr>
    </w:p>
    <w:p w:rsidR="00E8769F" w:rsidRPr="005440D4" w:rsidRDefault="006246EF" w:rsidP="00EB2276">
      <w:pPr>
        <w:rPr>
          <w:noProof/>
        </w:rPr>
      </w:pPr>
      <w:r w:rsidRPr="005440D4">
        <w:rPr>
          <w:rFonts w:cs="Arial"/>
          <w:b/>
          <w:noProof/>
          <w:szCs w:val="28"/>
        </w:rPr>
        <w:t xml:space="preserve">1955 г. </w:t>
      </w:r>
      <w:r w:rsidR="00EB2276" w:rsidRPr="005440D4">
        <w:rPr>
          <w:b/>
          <w:noProof/>
        </w:rPr>
        <w:t>487. (Сент. 17).</w:t>
      </w:r>
      <w:r w:rsidR="00EB2276" w:rsidRPr="005440D4">
        <w:rPr>
          <w:noProof/>
        </w:rPr>
        <w:t xml:space="preserve"> Правильно! Замыслы врагов следует прежде всего разрушить на Тонком Плане. Враждебные построения сжигаются огнем мысли. Лишенные астрального корня, они уже не могут проявиться на плане физическом. Надо лишь противопоставить им огненный потенциал большей силы. Совместно с Учителем врагов умерить нетрудно. Много выдумок у темных недоброжелателей. Всеми путями, прячась за других, через кого можно подобраться незамеченными, стремятся они нанести вред. Оградив защитным кругом избранного темными посредника, тем самым пресекаем их возможности и каналы воздействия. Те, через кого ведется темное нападение, сами по себе обычно не являются сознательными служителями зла, но, будучи серенькими, легко идут на приманку, становясь орудием посредствующим. Это посредничество серых, сереньких и сероватеньких требует большой зоркости. Но как только усмотрена глубоколежащая причина нападения, идущее зло следует ликвидировать твердо, решительно и тотчас же. Обычно волна нападения прекращается мгновенно, будучи рассечена и нейтрализована огнем. Со Мною вместе не страшны никакие нападки, никакие ухищрения, никакие происки темных. Надо учиться пресекать корни. За них держатся мохнатые руки. Очень важно понять замыслы, пути и ниточки связи темных вдохновителей. Отрезанные от посредников чертою защитного круга, они становятся бессильными и вредить уже не могут. Кругу надо длительность дать, то есть наложить зарок на время. Когда круг защищающий создается совместно с Учителем, темные не выдерживают создаваемых излучений и отступают в бессильной злобе. Они потому так тщательно прячутся за спины других, сероватеньких, чтобы не подвергнуться удару и не получить стрел Света. Когда ими выдвигается посредствующее звено, то есть человек, за которым они спрятались, они в безопасности до тех пор, пока не обнаружены. Это они накачивают своих жертв злобой, раздражением и прочими темными чувствами, чтобы эти бессознательные орудия темных могли обрушиться на вас. И если ваш удар падает на посредника, а не на мохнатых махинаторов, то допускается большая ошибка, а они остаются безнаказанными. Формула «Господи, прости им, ибо не ведают, что творят» относится именно к этим бессознательным пособникам зла. Темные всегда ведают, что творят, и им прощать не приходится, и не их имела в виду молитва Спасителя за мучителей своих. Разите, не задумываясь, решительно и беспощадно зло и служителей его, когда имеете к тому возможность. Но злобы не имейте, но жертв их жалейте и защищайте, если карма приводит их на путь ваш. Во всяком случае, не допускайте недобрых чувств по отношению к этим бессознательным жертвам. Защита ведется в состоянии полного равновесия и спокойствия, и даже с улыбкою. И стрелы врагам посылаются тоже с улыбкой. Зачем пережигать аппарат свой чувствами или эмоциями, которые свойственны темным сознаниям? Защищаться надо уметь, но в полном спокойствии духа. Прежде чем начать защиту, утвердите равновесие, если оно нарушено внезапностью нападения, а потом действуйте в полном спокойствии, призвав на помощь Владыку. Лестница Иерархическая сильна своей объединенностью и целостностью. Помощь в действительно нужный момент оказывается мгновенно. Учитель Защищает всегда, но Радуется, когда защита уявляется самостоятельно в сознательном совместном с Ним действии. Действуйте Именем Моим, действуйте со Мною. Я с вами всегда, готовый каждую минуту встать на защиту. Не бойтесь ничего. Не бойтесь, не бойтесь, не бойтесь. За спиной Братство. Ничто не коснется вас. Многие явления активности темных пройдут для вас лишь под знаком, чтобы опыт ваш приумножить, не подвергая действительной опасности. Явление, идущее под знаком, и действительное событие имеют одинаковую силу воздействия. И часто в целях ускорения пути Учитель допускает события (идущие) под знаком. Явление недавнего нападения и утреннее предупреждение относятся к разряду темных нападок через посредников. Реакция сердечная вызвана наличием темных, которых почуяло сердце. Тем решительнее была достигнута победа в обоих случаях, и темные злоумышления оказались обрубленными под корень. Так надо действовать всегда.</w:t>
      </w:r>
      <w:r w:rsidR="005A6A09" w:rsidRPr="005440D4">
        <w:rPr>
          <w:noProof/>
        </w:rPr>
        <w:t xml:space="preserve"> </w:t>
      </w:r>
      <w:r w:rsidR="00EB2276" w:rsidRPr="005440D4">
        <w:rPr>
          <w:noProof/>
        </w:rPr>
        <w:t>Сегодняшнюю защиту усилить повторением. Лучшая защита всегда активна. Стрелы у вас есть, и меч огненный сверкает готовностью к бою. Учитель довольно Объяснил.</w:t>
      </w:r>
    </w:p>
    <w:p w:rsidR="00E8769F" w:rsidRPr="005440D4" w:rsidRDefault="00E8769F" w:rsidP="00EB2276">
      <w:pPr>
        <w:rPr>
          <w:noProof/>
        </w:rPr>
      </w:pPr>
    </w:p>
    <w:p w:rsidR="00E8769F" w:rsidRPr="005440D4" w:rsidRDefault="005A6A09" w:rsidP="00EB2276">
      <w:pPr>
        <w:rPr>
          <w:noProof/>
        </w:rPr>
      </w:pPr>
      <w:r w:rsidRPr="005440D4">
        <w:rPr>
          <w:rFonts w:cs="Arial"/>
          <w:b/>
          <w:noProof/>
          <w:szCs w:val="28"/>
        </w:rPr>
        <w:t xml:space="preserve">1955 г. </w:t>
      </w:r>
      <w:r w:rsidR="00EB2276" w:rsidRPr="005440D4">
        <w:rPr>
          <w:b/>
          <w:noProof/>
        </w:rPr>
        <w:t>488.</w:t>
      </w:r>
      <w:r w:rsidR="00EB2276" w:rsidRPr="005440D4">
        <w:rPr>
          <w:noProof/>
        </w:rPr>
        <w:t xml:space="preserve"> Сын Мой, усмотреть Руку Ведущую в каждом достойном внимания явлении будет свидетельством зоркости духа. Учим сознательному отношению к жизни. Явление, изученное, понятое и давшее плоды, не повторяется. Идите, идите, идите, испытуя каждый опыт, плоды приносящий. Так растет сознание. Пусть текут мысли, чувства и события своим чередом, а ты ближе держись со Мной, нераздельно, усиливая степень и напряжение Близости. Пусть тесные обстоятельства лишь приближают ко Мне. Если становится трудно дышать и сгущается тьма, стань еще ближе. Озон Близости рассеет призраки Майи. А ты знай: все твое во Мне и со Мною. На Земле все не твое. Ни с чем приходим, ни с чем и уходим. Все не твое, но Учитель твой и с тобою всегда. Так и живите в сознании, что ничто не принадлежит вам. Царство Мое не от мира сего, и цветы Моего Сада не земные. Царство Божие утверждается на Земле, но в сознании духа. Так происходит утверждение невидимого в видимом и плотного в тонком. Так произойдет и сближение миров.</w:t>
      </w:r>
    </w:p>
    <w:p w:rsidR="00E8769F" w:rsidRPr="005440D4" w:rsidRDefault="00E8769F" w:rsidP="00EB2276">
      <w:pPr>
        <w:rPr>
          <w:noProof/>
        </w:rPr>
      </w:pPr>
    </w:p>
    <w:p w:rsidR="00EB2276" w:rsidRPr="005440D4" w:rsidRDefault="0098097F" w:rsidP="00EB2276">
      <w:pPr>
        <w:rPr>
          <w:noProof/>
        </w:rPr>
      </w:pPr>
      <w:r w:rsidRPr="005440D4">
        <w:rPr>
          <w:rFonts w:cs="Arial"/>
          <w:b/>
          <w:noProof/>
          <w:szCs w:val="28"/>
        </w:rPr>
        <w:t xml:space="preserve">1955 г. </w:t>
      </w:r>
      <w:r w:rsidR="00EB2276" w:rsidRPr="005440D4">
        <w:rPr>
          <w:b/>
          <w:noProof/>
        </w:rPr>
        <w:t>489.</w:t>
      </w:r>
      <w:r w:rsidR="00EB2276" w:rsidRPr="005440D4">
        <w:rPr>
          <w:noProof/>
        </w:rPr>
        <w:t xml:space="preserve"> Сын Мой, ошибка в том, что решение ищешь вовне, в то время как оно внутри. Что тебе до того, что происходит или может произойти во внешнем мире, раз Учитель с тобою? Сколько раз ощущал Его Близость, сколько раз получал помощь, и все же немощь твоя вопиет о тесноте плотных условий. Мы уже Утвердили, что если весь мир приобретешь, а Учителя потеряешь, то это будет равносильно потере всего, ибо к чему тебе мир, если погас для тебя Свет мира. Так ничто, вовне происходящее, не должно перевешивать чашу весов. Опора внутри. Внутри стержень жизни. Переходы в пути бывают разные. Стоит ли им придавать столь большое значение, чтобы каждый видимый отрезок пути, связанный с ними, заменял внутреннюю жизнь духа, приковав к себе сознание. Каков бы ни был данный переход или очередная часть пути, они временны. Утешение в том, что временно все. Но постоянен Учитель, и постоянен дух, в тебе пребывающий, который и есть ты сам. Дух внеплотен. Плотное вне его. Плотное не может сокрушить дух, ибо он для плотных явлений недосягаем. Голодает и зябнет тело, но не дух. Страдает и переживает астрал, видоизменяется ментальная оболочка, но нерушимо ядро духа. Отдели сокровенную сущность свою от ярости внешнего мира и пойми, Мир Наш, Мир Мой и твой, в который идешь, недосягаем для волн внешних воздействий. В Мире Моем царит мир. Этот Мир Даю вам и Устремляю вас к нему приобщиться. Пойми, если этот Мир обретен, ничто внешнее власти над духом уже не имеет. Устремись в Мир Мой, дабы смог ты ощутить этот Мир, который выше обычного разумения. В мире будешь иметь скорбь, но во Мне найдешь мир, ибо Я мир Победил. Так помни, что все твое во Владыке. К чему твое малое «я» хочет того или этого и устрашается будущим? Твое будущее в Моей Руке, и волосу не Дам упасть с головы без Моего соизволения. Почему колеблется вера в Меня, когда на океане появляются волны? А ты иди навстречу волне, даже самой огромной и страшной, ничего не боясь, ибо Я за тобою, со Мной пройдешь через все, даже самое невозможное и непроходимое. Пройдешь, чтобы встретится лицом к лицу. Встреча с Отцом твоим</w:t>
      </w:r>
      <w:r w:rsidR="000C6C5A" w:rsidRPr="005440D4">
        <w:rPr>
          <w:noProof/>
        </w:rPr>
        <w:t xml:space="preserve"> — </w:t>
      </w:r>
      <w:r w:rsidR="00EB2276" w:rsidRPr="005440D4">
        <w:rPr>
          <w:noProof/>
        </w:rPr>
        <w:t>это удел твой, это будущее твое, это счастье твое и цель. И если ко Мне труден путь, то идущие легким путем до Меня не доходят. Так смотри на каждое утеснение как на возможность скорейшего ко Мне приближения. Просто: кто больше заплатил, больше и получает. А ты получаешь наибольшее, чего может достичь человек. Потому не сетуй на плату взимаемую за доступ к Высшему Миру. Обещаю спасение всем, кто следует за Мною. И ты в их числе. Носитель Камня, будь камню подобен в твердости уверенности в Учителя. Как же иначе прилепиться к Высшему, если от низшего не оторваться. Нельзя служить обоим с одинаковым рвением. Притяжение к разным полюсам жизни разрушит равновесие твое, и станешь ты домом, в себе разделенным. И тогда не устоять. Но полагая все свое во Мне и на Меня полагаясь, пройдешь через все невредимо. Так, смело иди через жизнь, несмотря ни на что, ибо Я за тобой.</w:t>
      </w:r>
    </w:p>
    <w:p w:rsidR="00EB2276" w:rsidRPr="005440D4" w:rsidRDefault="00EB2276" w:rsidP="00EB2276">
      <w:pPr>
        <w:rPr>
          <w:noProof/>
        </w:rPr>
      </w:pPr>
    </w:p>
    <w:p w:rsidR="00E8769F" w:rsidRPr="005440D4" w:rsidRDefault="00EB2276" w:rsidP="008223B1">
      <w:pPr>
        <w:pStyle w:val="Quote"/>
        <w:rPr>
          <w:noProof/>
        </w:rPr>
      </w:pPr>
      <w:r w:rsidRPr="005440D4">
        <w:rPr>
          <w:noProof/>
        </w:rPr>
        <w:t>Ночью видел во сне Гуру. Он кого-то порицал за письмо. Потом говорил М. С ним побеседовать не пришлось, так как внизу ожидали церковные иерархи.</w:t>
      </w:r>
    </w:p>
    <w:p w:rsidR="00E8769F" w:rsidRPr="005440D4" w:rsidRDefault="008223B1" w:rsidP="00EB2276">
      <w:pPr>
        <w:rPr>
          <w:noProof/>
        </w:rPr>
      </w:pPr>
      <w:r w:rsidRPr="005440D4">
        <w:rPr>
          <w:rFonts w:cs="Arial"/>
          <w:b/>
          <w:noProof/>
          <w:szCs w:val="28"/>
        </w:rPr>
        <w:t xml:space="preserve">1955 г. </w:t>
      </w:r>
      <w:r w:rsidR="00EB2276" w:rsidRPr="005440D4">
        <w:rPr>
          <w:b/>
          <w:noProof/>
        </w:rPr>
        <w:t>490. (Сент. 18).</w:t>
      </w:r>
      <w:r w:rsidR="00EB2276" w:rsidRPr="005440D4">
        <w:rPr>
          <w:noProof/>
        </w:rPr>
        <w:t xml:space="preserve"> Главное не это, главное другое, главное</w:t>
      </w:r>
      <w:r w:rsidR="000C6C5A" w:rsidRPr="005440D4">
        <w:rPr>
          <w:noProof/>
        </w:rPr>
        <w:t xml:space="preserve"> — </w:t>
      </w:r>
      <w:r w:rsidR="00EB2276" w:rsidRPr="005440D4">
        <w:rPr>
          <w:noProof/>
        </w:rPr>
        <w:t>как жизнь перейти. Бери жизнь такой, как она есть, а не такой, как она должна бы складываться по твоему мнению, и радуйся служению жизни. Ты не участник ее, но лишь Смотрящий. Сутратма</w:t>
      </w:r>
      <w:r w:rsidR="000C6C5A" w:rsidRPr="005440D4">
        <w:rPr>
          <w:noProof/>
        </w:rPr>
        <w:t xml:space="preserve"> — </w:t>
      </w:r>
      <w:r w:rsidR="00EB2276" w:rsidRPr="005440D4">
        <w:rPr>
          <w:noProof/>
        </w:rPr>
        <w:t>актер, а ты Тот, Кто лишь смотрит, как он исполняет свою роль</w:t>
      </w:r>
      <w:r w:rsidR="000C6C5A" w:rsidRPr="005440D4">
        <w:rPr>
          <w:noProof/>
        </w:rPr>
        <w:t xml:space="preserve"> — </w:t>
      </w:r>
      <w:r w:rsidR="00EB2276" w:rsidRPr="005440D4">
        <w:rPr>
          <w:noProof/>
        </w:rPr>
        <w:t>хорошо или плохо. И не имеет значения, какова эта роль: царя или бедняка, вождя или воина, художника или врача, но сыграть ее надо хорошо. Надо дать лучшее выражение роли с имеющимися данными. Надо играть так, как будто бы это не игра, а сама жизнь, и в то же время знать, что какой бы жизненной она ни казалась, все это лишь только игра на временной сцене. Опустится занавес жизни, будет снят грим и временные одеяния, и безмолвно Смотрящий Свидетель Может судить, хорошо была выполнена очередная роль или плохо. Упорно Хочу поднять сознание над сутолкой и суетой материального мира. Сутратма</w:t>
      </w:r>
      <w:r w:rsidR="000C6C5A" w:rsidRPr="005440D4">
        <w:rPr>
          <w:noProof/>
        </w:rPr>
        <w:t xml:space="preserve"> — </w:t>
      </w:r>
      <w:r w:rsidR="00EB2276" w:rsidRPr="005440D4">
        <w:rPr>
          <w:noProof/>
        </w:rPr>
        <w:t>актер, а жизнь</w:t>
      </w:r>
      <w:r w:rsidR="000C6C5A" w:rsidRPr="005440D4">
        <w:rPr>
          <w:noProof/>
        </w:rPr>
        <w:t xml:space="preserve"> — </w:t>
      </w:r>
      <w:r w:rsidR="00EB2276" w:rsidRPr="005440D4">
        <w:rPr>
          <w:noProof/>
        </w:rPr>
        <w:t>сцена. Почему же так яро принимается все это за действительность? И вопросы, и сомнение, и непонимание происходят от этого, оттого, что Майя принимается за действительность. Надо силы найти подняться над пучиною жизни, чтобы не оказаться в нее втянутым. Вот исполняется роль царя или раба</w:t>
      </w:r>
      <w:r w:rsidR="000C6C5A" w:rsidRPr="005440D4">
        <w:rPr>
          <w:noProof/>
        </w:rPr>
        <w:t xml:space="preserve"> — </w:t>
      </w:r>
      <w:r w:rsidR="00EB2276" w:rsidRPr="005440D4">
        <w:rPr>
          <w:noProof/>
        </w:rPr>
        <w:t>не все ли равно артисту, какую роль сыграть хорошо, если Ведущий распределение ролей Нашел, что надо сыграть именно эту роль, Им предназначенную. Не нам судить,</w:t>
      </w:r>
      <w:r w:rsidRPr="005440D4">
        <w:rPr>
          <w:noProof/>
        </w:rPr>
        <w:t xml:space="preserve"> </w:t>
      </w:r>
      <w:r w:rsidR="00EB2276" w:rsidRPr="005440D4">
        <w:rPr>
          <w:noProof/>
        </w:rPr>
        <w:t>почему Владыки Кармы безошибочно и справедливо распределяют роли каждому воплощенцу, то есть руководят судьбами людей. Недовольство, сетование, противодействие решению Владык Кармы бессмысленно, нецелесообразно и цели не достигает. Лучше всего роль свою очередную выполнить добросовестно, вкладывая в нее все свои способности. Ведь это всего-навсего только роль на сцене майявической очевидности. Все условно, все временно, все нереально. Следующая роль будет иная: иная эпоха, иной народ и личность совершенно другая, хорошо исполнить роль которой поможет накопленный артистический, то есть жизненный, опыт. И если это так, то не на недовольство ролью, но на лучшее ее исполнение следует и силы, и внимание обратить. Много бывает сложных и трудных положений на сцене. Но ведь это только игра, игра воплощенных на арене жизни во временных смертных одеяниях</w:t>
      </w:r>
      <w:r w:rsidR="000C6C5A" w:rsidRPr="005440D4">
        <w:rPr>
          <w:noProof/>
        </w:rPr>
        <w:t xml:space="preserve"> — </w:t>
      </w:r>
      <w:r w:rsidR="00EB2276" w:rsidRPr="005440D4">
        <w:rPr>
          <w:noProof/>
        </w:rPr>
        <w:t>оболочках своих. Ты силишься держаться за непререкаемую, убедительную, но призрачную очевидность жизни земной, а Я Утверждаю, что все это только лишь Майя. Сколько уже было смен декораций и сцен даже в этой жизни земной. Но ты, Смотрящий, по-прежнему остаешься свидетелем, и только свидетелем проходящей перед твоим сознанием жизни. Зачем же тогда привязывать сознание к кривым условиям земного существования? Надо просто идти через жизнь, не отягощая себя ее сложностями слишком. Согбенные души, сломленные жизнью, так можно назвать их. И нет среди них победителей. Трудности громоздятся, как горы! Что же из того? Владыке еще труднее. Чем выше, тем и труднее. По руке и меч, чтобы им разрубать гордиевы узлы плотных сочетаний. Куполом понимания Покрываю все сложности жизни и безвыходность обстоятельств. Все вопросы и проблемы</w:t>
      </w:r>
      <w:r w:rsidR="000C6C5A" w:rsidRPr="005440D4">
        <w:rPr>
          <w:noProof/>
        </w:rPr>
        <w:t xml:space="preserve"> — </w:t>
      </w:r>
      <w:r w:rsidR="00EB2276" w:rsidRPr="005440D4">
        <w:rPr>
          <w:noProof/>
        </w:rPr>
        <w:t>на сцене, за сценой</w:t>
      </w:r>
      <w:r w:rsidR="000C6C5A" w:rsidRPr="005440D4">
        <w:rPr>
          <w:noProof/>
        </w:rPr>
        <w:t xml:space="preserve"> — </w:t>
      </w:r>
      <w:r w:rsidR="00EB2276" w:rsidRPr="005440D4">
        <w:rPr>
          <w:noProof/>
        </w:rPr>
        <w:t>действительность, в свете которой сценическая очевидность теряет свое самодовлеющее значение и смысл. И, зная все это, все же роль надо сыграть хорошо, как будто бы это и есть настоящая жизнь. Именно, надо дать иллюзию действительности. К этому и стремится и сама жизнь, чтобы актеры лучше играли. Не все это знают, но знающие тем лучше должны исполнять каждый свое. Ты хочешь Учителя убедить, что жизнь</w:t>
      </w:r>
      <w:r w:rsidR="000C6C5A" w:rsidRPr="005440D4">
        <w:rPr>
          <w:noProof/>
        </w:rPr>
        <w:t xml:space="preserve"> — </w:t>
      </w:r>
      <w:r w:rsidR="00EB2276" w:rsidRPr="005440D4">
        <w:rPr>
          <w:noProof/>
        </w:rPr>
        <w:t>это не сцена и ты не актер, что все это</w:t>
      </w:r>
      <w:r w:rsidR="000C6C5A" w:rsidRPr="005440D4">
        <w:rPr>
          <w:noProof/>
        </w:rPr>
        <w:t xml:space="preserve"> — </w:t>
      </w:r>
      <w:r w:rsidR="00EB2276" w:rsidRPr="005440D4">
        <w:rPr>
          <w:noProof/>
        </w:rPr>
        <w:t>действительность, ибо видима, осязаема и слышима. Но очевидность есть действительность слепых. А ты зрячий. Потому следует утвердиться в психологии зрячих, то есть прозревших в действительность. А Я Говорю, что все, что заботит, тревожит и отягощает тебя, неважно. Важно другое. Главное, как достойно, красиво и гордо, гордостью духа, через жизнь перейти. Пройти через жизнь победителем жизни, главу перед ней не склонив, и будет решением, достойным того, кто отмечен печатью Моего Духа.</w:t>
      </w:r>
    </w:p>
    <w:p w:rsidR="00E8769F" w:rsidRPr="005440D4" w:rsidRDefault="00E8769F" w:rsidP="00EB2276">
      <w:pPr>
        <w:rPr>
          <w:noProof/>
        </w:rPr>
      </w:pPr>
    </w:p>
    <w:p w:rsidR="00E8769F" w:rsidRPr="005440D4" w:rsidRDefault="008223B1" w:rsidP="00EB2276">
      <w:pPr>
        <w:rPr>
          <w:noProof/>
        </w:rPr>
      </w:pPr>
      <w:r w:rsidRPr="005440D4">
        <w:rPr>
          <w:rFonts w:cs="Arial"/>
          <w:b/>
          <w:noProof/>
          <w:szCs w:val="28"/>
        </w:rPr>
        <w:t xml:space="preserve">1955 г. </w:t>
      </w:r>
      <w:r w:rsidR="00EB2276" w:rsidRPr="005440D4">
        <w:rPr>
          <w:b/>
          <w:noProof/>
        </w:rPr>
        <w:t>491.</w:t>
      </w:r>
      <w:r w:rsidR="00EB2276" w:rsidRPr="005440D4">
        <w:rPr>
          <w:noProof/>
        </w:rPr>
        <w:t xml:space="preserve"> Из сильного духа трудности жизни высекают искры света. Чем больше трудностей, тем больше искр, сливающихся в громады огней. Смотрите, как под тяжкими ударами молота летят огненные искры от кующегося меча. Так закаляется и пламенный меч духа. На каждый удар судьбы надо дать искры и вспышки огней, укрепляющие основной металл. Шлаки и нагар отлетят сами, лишь бы удары не прекращались. Мудрые печалуются, когда их одолевает благополучие и богатство. Кому же хочется тупеть, осознавая процесс отупения. Посмотрите на жизнь сильных духов: сколько борьбы, сколько трудностей, сколько преодолений и сколько достижений нетленных, с собой уносимых в Невидимый Мир. Друзья, если хотите преуспевать и двигаться быстро, забудьте о жизни привольной и легкой, забудьте о сладких мечтах. Примите суровость подвига как единое решение жизни и, твердо и крепко ступая, идите быстрее ко Мне.</w:t>
      </w:r>
    </w:p>
    <w:p w:rsidR="00E8769F" w:rsidRPr="005440D4" w:rsidRDefault="00E8769F" w:rsidP="00EB2276">
      <w:pPr>
        <w:rPr>
          <w:noProof/>
        </w:rPr>
      </w:pPr>
    </w:p>
    <w:p w:rsidR="00E8769F" w:rsidRPr="005440D4" w:rsidRDefault="008223B1" w:rsidP="00EB2276">
      <w:pPr>
        <w:rPr>
          <w:noProof/>
        </w:rPr>
      </w:pPr>
      <w:r w:rsidRPr="005440D4">
        <w:rPr>
          <w:rFonts w:cs="Arial"/>
          <w:b/>
          <w:noProof/>
          <w:szCs w:val="28"/>
        </w:rPr>
        <w:t xml:space="preserve">1955 г. </w:t>
      </w:r>
      <w:r w:rsidR="00EB2276" w:rsidRPr="005440D4">
        <w:rPr>
          <w:b/>
          <w:noProof/>
        </w:rPr>
        <w:t>492.</w:t>
      </w:r>
      <w:r w:rsidR="00EB2276" w:rsidRPr="005440D4">
        <w:rPr>
          <w:noProof/>
        </w:rPr>
        <w:t xml:space="preserve"> Сын Мой, Мы Полагаем, что лучшим выражением готовности к Служению будет самоотверженность. Забвение себя неотделимо от Чаши Общего Блага. Что надо забыть? Свое малое «я». Оно наполняет внутренний мир человека малыми мыслями, образуя малую сферу личности. Этою сферой не объять ни мира, ни планеты. Малое «я» замкнуто в себе и занято собою. Хорошо забыть себя в труде. Всякое самозабвенное действие посильно раскрывает и расширяет этот замкнутый мир. Всякое действие, совершенное во имя Общего Блага, выводит человека в мир, Общим Благом охватываемый. Хорошо жить широкими мировыми интересами, интересами своего народа и страны, интересами кого угодно, но лишь бы не лично только своими. О себе тоже можно заботиться, но как о постороннем, не вкладывая в эти заботы ярых личных чувств и эмоций. Лучше душою болеть за других, чем за себя. Можно даже думать о себе в третьем лице, ибо все, связанное с личностью, временно и все чужое. Это чувство отчужденности от своей личности может ощутить высокое сознание при сбрасывании тонкой и материальной оболочек. Тогда действительно может сказать дух про свое малое «я», что вот оно отделилось в виде отдельной формы и что оно, поистине, не «я», и назвать его в третьем лице. Почаще следует рассматривать эту временную личность как явление, отдельное от бессмертного духа. В молодости «я» это считает себя молодым, в старости</w:t>
      </w:r>
      <w:r w:rsidR="000C6C5A" w:rsidRPr="005440D4">
        <w:rPr>
          <w:noProof/>
        </w:rPr>
        <w:t xml:space="preserve"> — </w:t>
      </w:r>
      <w:r w:rsidR="00EB2276" w:rsidRPr="005440D4">
        <w:rPr>
          <w:noProof/>
        </w:rPr>
        <w:t>старым, в болезни</w:t>
      </w:r>
      <w:r w:rsidR="000C6C5A" w:rsidRPr="005440D4">
        <w:rPr>
          <w:noProof/>
        </w:rPr>
        <w:t xml:space="preserve"> — </w:t>
      </w:r>
      <w:r w:rsidR="00EB2276" w:rsidRPr="005440D4">
        <w:rPr>
          <w:noProof/>
        </w:rPr>
        <w:t>больным. Оно считает себя русским, немцем, французом, негром. Оно может быть рабочим, сапожником, инженером и кем угодно. Но дух не имеет возраста в обычном значении, дух не имеет национальности и цвета кожи, дух не имеет специальности и рода занятий, и паспорт не нужен ему в пространствах Надземного Мира. Все это связано с личностью и отбрасывается при переходе посмертной границы. Лучше начать раскрепощение сознания еще на Земле. Лучшим способом и быстрейшим будет Служение Общему Благу и понимание того, что личность есть орудие, или форма, земного выражения духа, данная ему в распоряжение как средство для обогащения и роста Индивидуальности, или Бессмертной перевоплощающейся Сущности человека. Замкнуть ее в рамки малой личности значит лишить сознание бессмертия, то есть непрерываемости. Если сознание замкнуть в личности, оно вместе со смертью ее и потухает. Самоотвержение есть путь к бессмертию духа, есть путь к достижению состояния непрерываемого сознания. Когда разрушены границы личного «я», большое «Я» проявляется. Утвердим самоотверженность в применении. Научимся отодвигать свои личные чувства, мысли и эмоции на задний план, предоставив передний эмоциям, и чувствам, и мыслям людей, окружающих нас. Не всех, но тех, кому мы можем быть полезными в духе. Человек, занятый собой, не может думать об отдаче</w:t>
      </w:r>
      <w:r w:rsidR="000C6C5A" w:rsidRPr="005440D4">
        <w:rPr>
          <w:noProof/>
        </w:rPr>
        <w:t xml:space="preserve"> — </w:t>
      </w:r>
      <w:r w:rsidR="00EB2276" w:rsidRPr="005440D4">
        <w:rPr>
          <w:noProof/>
        </w:rPr>
        <w:t>от занятости собой надо учиться освобождаться. Малое «я» стоит как камень преткновения на пути или, подобно гирям на ногах, тянет на дно. Помыслить надо об узах личности, замыкающих сознание в малый круг жизни. Эти круги, или личные сферы, порою бывают столь ничтожны и ограниченны, что от человека остается лишь человеческое ничтожество. Не об этих ничтожествах Сказано «вы боги», эти слова Сказаны о Человеке.</w:t>
      </w:r>
    </w:p>
    <w:p w:rsidR="00E8769F" w:rsidRPr="005440D4" w:rsidRDefault="00E8769F" w:rsidP="00EB2276">
      <w:pPr>
        <w:rPr>
          <w:noProof/>
        </w:rPr>
      </w:pPr>
    </w:p>
    <w:p w:rsidR="00E8769F" w:rsidRPr="005440D4" w:rsidRDefault="00817A18" w:rsidP="00EB2276">
      <w:pPr>
        <w:rPr>
          <w:noProof/>
        </w:rPr>
      </w:pPr>
      <w:r w:rsidRPr="005440D4">
        <w:rPr>
          <w:rFonts w:cs="Arial"/>
          <w:b/>
          <w:noProof/>
          <w:szCs w:val="28"/>
        </w:rPr>
        <w:t xml:space="preserve">1955 г. </w:t>
      </w:r>
      <w:r w:rsidR="00EB2276" w:rsidRPr="005440D4">
        <w:rPr>
          <w:b/>
          <w:noProof/>
        </w:rPr>
        <w:t>493. (Сент. 19).</w:t>
      </w:r>
      <w:r w:rsidR="00EB2276" w:rsidRPr="005440D4">
        <w:rPr>
          <w:noProof/>
        </w:rPr>
        <w:t xml:space="preserve"> Друг Мой, уловление пространственной мысли тоже требует отвержения от себя, или самозабвения, вплоть до исключения из сознания личного мышления. В этом трудность сосредоточения. Личность постоянно вторгается и нарушает процесс. И тут тоже нужно преодоление. Надо как бы выйти за пределы собственной ауры, или пробить свое аурическое яйцо. Немногие в состоянии сделать это. Три низшие оболочки, как панцирем, окутывают сознание и не позволяют ему выйти из сферы своих излучений, образующих проявление земного человека. Как птенец пробивает скорлупу и выходит на свободу, так и дух пробивает скорлупу плотных излучений, связанных с низшей триадой, чтобы выйти на пространственный простор. Требуется большая тренировка и напряжение, чтобы преодолеть вибрации окружающей среды, действующие на сознание. Они вторгаются в него и нарушают течение высшей мысли. А она должна течь плавно, не прерываясь. Стройность построения воспринятых мыслей указывает на правильность процесса их уловления из пространства. Соответствующая настроенность психического аппарата дает тон и устанавливает тот ключ, в котором идет восприятие. Чтобы воспринять, надо настроить свой приемник сознания на созвучной волне. Все существо напрягается для уловления волн созвучных. Мыслеприемник сознания действует. Самый процесс оформления мыслей иногда происходит быстро, иногда медленно: все зависит от пространственных условий и состояния организма. Направляющая воля духа удерживает поток мыслей в утвержденном канале. Процесс легок и прост, но требует полного отрешения от себя. Простота и легкость достигаются долгим опытом, равно как и играя на скрипке или рояле. Тренировки требует все, что выполняется хорошо. И в сфере духовных явлений применяется тот же принцип. Потому Приветствуем настойчивость, упорство и ритм. Почему столько подходов с разных точек зрения и под различными углами все к тому же? Чтобы сознание твердо ввести в новые сферы высших напряжений. Сознанию человеческому открываются новые возможности познания мира. Надо их утвердить, учитывая все разнообразие сознаний. Каждый из этих подходов для кого-то будет наиболее близким и приемлемым. Потому не смущайтесь кажущимися повторениями. Каждое из них углублено и обогащено новыми подробностями, спирально даваемыми. Все</w:t>
      </w:r>
      <w:r w:rsidR="000C6C5A" w:rsidRPr="005440D4">
        <w:rPr>
          <w:noProof/>
        </w:rPr>
        <w:t xml:space="preserve"> — </w:t>
      </w:r>
      <w:r w:rsidR="00EB2276" w:rsidRPr="005440D4">
        <w:rPr>
          <w:noProof/>
        </w:rPr>
        <w:t>для ближайших, остальное и по созвучию</w:t>
      </w:r>
      <w:r w:rsidR="000C6C5A" w:rsidRPr="005440D4">
        <w:rPr>
          <w:noProof/>
        </w:rPr>
        <w:t xml:space="preserve"> — </w:t>
      </w:r>
      <w:r w:rsidR="00EB2276" w:rsidRPr="005440D4">
        <w:rPr>
          <w:noProof/>
        </w:rPr>
        <w:t>для приходящих за Светом. Мало дающих</w:t>
      </w:r>
      <w:r w:rsidR="000C6C5A" w:rsidRPr="005440D4">
        <w:rPr>
          <w:noProof/>
        </w:rPr>
        <w:t xml:space="preserve"> — </w:t>
      </w:r>
      <w:r w:rsidR="00EB2276" w:rsidRPr="005440D4">
        <w:rPr>
          <w:noProof/>
        </w:rPr>
        <w:t>тем более Ценим носителей знания. Психотехнику восприятия Стремлюсь объяснить до конца, дабы поняли, что черпать может каждый и особо привилегированных нет. Привилегия исключается также и из жизни духовной. Доступ всем, кто хочет и в силах. Учение Жизни открыто для всех, и вход никому не возбранен. Новая Эпоха широко открывает двери в Мир духа. Желающие могут войти. И никто не может уже пожаловаться, что он за бортом или не нужен. Нужны все, не отравленные ядом отрицания, сомнения и кощунства. Всем, всем, всем дается Учение</w:t>
      </w:r>
      <w:r w:rsidR="00135E89" w:rsidRPr="005440D4">
        <w:rPr>
          <w:noProof/>
        </w:rPr>
        <w:t xml:space="preserve"> </w:t>
      </w:r>
      <w:r w:rsidR="00EB2276" w:rsidRPr="005440D4">
        <w:rPr>
          <w:noProof/>
        </w:rPr>
        <w:t>Света. Желающие, придите увидеть Солнце Новой Жизни.</w:t>
      </w:r>
    </w:p>
    <w:p w:rsidR="00E8769F" w:rsidRPr="005440D4" w:rsidRDefault="00E8769F" w:rsidP="00EB2276">
      <w:pPr>
        <w:rPr>
          <w:noProof/>
        </w:rPr>
      </w:pPr>
    </w:p>
    <w:p w:rsidR="00E8769F" w:rsidRPr="005440D4" w:rsidRDefault="004C6630" w:rsidP="00EB2276">
      <w:pPr>
        <w:rPr>
          <w:noProof/>
        </w:rPr>
      </w:pPr>
      <w:r w:rsidRPr="005440D4">
        <w:rPr>
          <w:rFonts w:cs="Arial"/>
          <w:b/>
          <w:noProof/>
          <w:szCs w:val="28"/>
        </w:rPr>
        <w:t xml:space="preserve">1955 г. </w:t>
      </w:r>
      <w:r w:rsidR="00EB2276" w:rsidRPr="005440D4">
        <w:rPr>
          <w:b/>
          <w:noProof/>
        </w:rPr>
        <w:t>494. (Сент. 20).</w:t>
      </w:r>
      <w:r w:rsidR="00EB2276" w:rsidRPr="005440D4">
        <w:rPr>
          <w:noProof/>
        </w:rPr>
        <w:t xml:space="preserve"> Многое станет яснее, когда придет время исполниться срокам, ибо все займет свои места. Великое переустройство, коснувшись смещаемых стран, сдвинуло людей с насиженных мест, и брожение еще не закончилось. Магнит кармы распределяет всех по месту притяжения, дабы в нужный момент все были на местах. Кармы сворачиваются стремительно. Подготовка идет во всепланетном масштабе. В равновесие должно прийти все, не только стихии, но и люди, чтобы затем уже начать новый Цикл. Ведь условия должны будут измениться так, чтобы о прошлом не захотелось и вспоминать. Сколь же велики в таком случае должны быть идущие перемены. Доселе изменение шло, главным образом, в сфере материального мира, при наступлении сроков оно пойдет в сфере духовной. И когда оно совершится, внешнее, которое является отражением внутреннего, станет по содержанию иным. Форма останется, но содержание жизни пойдет под знаком духа. Савл и Павел</w:t>
      </w:r>
      <w:r w:rsidR="000C6C5A" w:rsidRPr="005440D4">
        <w:rPr>
          <w:noProof/>
        </w:rPr>
        <w:t xml:space="preserve"> — </w:t>
      </w:r>
      <w:r w:rsidR="00EB2276" w:rsidRPr="005440D4">
        <w:rPr>
          <w:noProof/>
        </w:rPr>
        <w:t>одно и то же лицо. Но когда пробил его час, духовное восторжествовало над физическим и внешним. Ведь Говорю о преображении жизни путем преображения духа. Диктовать и направлять течение жизни будет дух. Можно представить себе всю глубину преображения жизни, если формы, ею достигнутые в процессе переустройства и смещения, останутся, а содержание изменится по существу. Изменения в смещаемых странах потому и имели место, чтобы новые формы соответствовали бы духу наступающей Эпохи Майтрейи. Жертвы, принесенные во имя будущего, велики, ибо велик Свет идущий. Нельзя судить по настоящему о будущем обычно, но лишь по контрасту. Стремительность наступления Огненной Эры поставит человечество перед совершившимся фактом. Осуществление Космической Воли пойдет под знаком непреложности. Воля человеческая сильна до известных границ, за известными пределами ей приходится склоняться перед велением Воли Высшей. Как бы ни был силен и могущественен человек в мире земном, но воля его, уявляемая на Земле, имеет пределы и совершенно кончается со смертью тела. Предел могущества человеческого явен и неотрицаем. Но даже и в сферах земных психический аппарат человека настраивается и регулируется пространственными энергиями. Где-то вспыхнут новые лучи, и люди будут ответствовать созвучно. Лучи утвердят грядущее счастье человечества.</w:t>
      </w:r>
    </w:p>
    <w:p w:rsidR="00E8769F" w:rsidRPr="005440D4" w:rsidRDefault="00E8769F" w:rsidP="00EB2276">
      <w:pPr>
        <w:rPr>
          <w:noProof/>
        </w:rPr>
      </w:pPr>
    </w:p>
    <w:p w:rsidR="00E8769F" w:rsidRPr="005440D4" w:rsidRDefault="004C6630" w:rsidP="00EB2276">
      <w:pPr>
        <w:rPr>
          <w:noProof/>
        </w:rPr>
      </w:pPr>
      <w:r w:rsidRPr="005440D4">
        <w:rPr>
          <w:rFonts w:cs="Arial"/>
          <w:b/>
          <w:noProof/>
          <w:szCs w:val="28"/>
        </w:rPr>
        <w:t xml:space="preserve">1955 г. </w:t>
      </w:r>
      <w:r w:rsidR="00EB2276" w:rsidRPr="005440D4">
        <w:rPr>
          <w:b/>
          <w:noProof/>
        </w:rPr>
        <w:t>495.</w:t>
      </w:r>
      <w:r w:rsidR="00EB2276" w:rsidRPr="005440D4">
        <w:rPr>
          <w:noProof/>
        </w:rPr>
        <w:t xml:space="preserve"> Сын Мой, когда творишь Дело Мое, силы твои удесятеряются. Лучше жить во Имя Мое так, чтобы все творимое совершалось во Имя Мое. И тогда власть действовать Именем Моим становится твоим неотъемлемым правом. «Во Имя Отца и Сына и Святого Духа» было формулой христиан. Сын</w:t>
      </w:r>
      <w:r w:rsidR="000C6C5A" w:rsidRPr="005440D4">
        <w:rPr>
          <w:noProof/>
        </w:rPr>
        <w:t xml:space="preserve"> — </w:t>
      </w:r>
      <w:r w:rsidR="00EB2276" w:rsidRPr="005440D4">
        <w:rPr>
          <w:noProof/>
        </w:rPr>
        <w:t>это Я, Отец</w:t>
      </w:r>
      <w:r w:rsidR="000C6C5A" w:rsidRPr="005440D4">
        <w:rPr>
          <w:noProof/>
        </w:rPr>
        <w:t xml:space="preserve"> — </w:t>
      </w:r>
      <w:r w:rsidR="00EB2276" w:rsidRPr="005440D4">
        <w:rPr>
          <w:noProof/>
        </w:rPr>
        <w:t>Мой Владыка, и Святой Дух</w:t>
      </w:r>
      <w:r w:rsidR="000C6C5A" w:rsidRPr="005440D4">
        <w:rPr>
          <w:noProof/>
        </w:rPr>
        <w:t xml:space="preserve"> — </w:t>
      </w:r>
      <w:r w:rsidR="00EB2276" w:rsidRPr="005440D4">
        <w:rPr>
          <w:noProof/>
        </w:rPr>
        <w:t>Огонь. Так действовали Огнем, или огненно, через Меня и Отца Моего, который есть Мой Владыка. Но Я в Отце, а Огонь по-прежнему остается творящею мощью. Но так как сила формулы утрачена, снова Даю новую силу творить жизнь во Имя Мое тем, кто Меня признаёт. Имя Мое да будет тебе талисманом. Всеми способами, всеми силами, всем старанием стремись осознание Близости Моей углубить. Мало признать истинность слов «Я с вами всегда», надо сделать эту истину реальным фактором жизни. Надо, чтобы признание это повсюду сопутствовало в жизни и каждый поступок и действие выражали сущность его. Это и будет Служением. Они служат людям, или делу, или идеям, а ученик служит своему Владыке. И Образ Учителя является для него ведущим. Так будем вместе еще ближе. Границ этой Близости с Учителем нет. При явлении Палории, когда сознания слиты воедино, еще остается Мудрость Владыки, до вершин которой можно подниматься без конца. Мудрость есть результат накоплений и знания. Черпать знания путем Близости можно неограниченно. Значит, забота о еще большем сближении принесет и еще большую мудрость. Полученное знание еще не осознается, лишь применение его в жизни по мере нужды и при отдаче людям покажет его глубину. Много дано, и многое заложено прочно. Осознание полученного и получаемого сокровища полезно. Много Дано в Учении, но главное не заключено в печатных листах и не может быть выдано всем. Даже многие твои Записи далеко не для всех, хотя их и можно читать. К счастью, неподготовленный не поймет. Некоторые утомятся кажущимися повторениями, не почуяв спирали. Ведь для того чтобы почувствовать эту спираль, надо, чтобы и сознание разворачивалось спирально по мере прочтения даваемого. А это требует работы и расширения сознания. Но каждый принесший получит, или возьмет кусок по себе. Кто больше принесет, тот больше и получит. Одно можно сказать: каждый пришедший не уйдет не насыщенным до пределов вместимости своего сознания. Это и понятно</w:t>
      </w:r>
      <w:r w:rsidR="000C6C5A" w:rsidRPr="005440D4">
        <w:rPr>
          <w:noProof/>
        </w:rPr>
        <w:t xml:space="preserve"> — </w:t>
      </w:r>
      <w:r w:rsidR="00EB2276" w:rsidRPr="005440D4">
        <w:rPr>
          <w:noProof/>
        </w:rPr>
        <w:t>мудрость Моя и знание, Мною даваемое непосредственно или через ближайших, настолько превосходит то, что знают они, что каждое устремление их можно напитать по его силе и способности поглощения, то есть по силе притяжения направленных к познанию энергий. Иди через жизнь с сознанием, что каждому, искренне подошедшему, можешь дать и должен дать в размере его способности вместить. Мера вмещения и будет мерою даяния. Потому Мы Любим вопросы. Их можно уподобить сосудам, протягиваемым за влагою. Соизмеримость в отдаче надо соблюсти, иначе получится разрушение. Нельзя отяготить подошедшего сверх меры</w:t>
      </w:r>
      <w:r w:rsidR="000C6C5A" w:rsidRPr="005440D4">
        <w:rPr>
          <w:noProof/>
        </w:rPr>
        <w:t xml:space="preserve"> — </w:t>
      </w:r>
      <w:r w:rsidR="00EB2276" w:rsidRPr="005440D4">
        <w:rPr>
          <w:noProof/>
        </w:rPr>
        <w:t>не выдержит. Вопрос указывает как бы рамки, или направление, которым можно руководствоваться. Не глубину своего понимания и знания, но вопрошающего надо все время иметь в виду. Растем на понимании чужой души. Служение обогащает сознание необычайно. Многие подойдут, и притом неожиданно. А потом, когда исполнятся сроки,</w:t>
      </w:r>
      <w:r w:rsidR="000C6C5A" w:rsidRPr="005440D4">
        <w:rPr>
          <w:noProof/>
        </w:rPr>
        <w:t xml:space="preserve"> — </w:t>
      </w:r>
      <w:r w:rsidR="00EB2276" w:rsidRPr="005440D4">
        <w:rPr>
          <w:noProof/>
        </w:rPr>
        <w:t>множества. Подготовка к будущему указывает на степень готовности духа для Служения. Ни огорчения, ни отягощения, ни трудности, ни личные настроения уже не могут пресечь этой постоянной готовности давать, как только возникает в этом надобность. Самоотрешение проявляется также и в этом. Говорил уже о растущих возможностях. Вот мужество и знание, как насытить духовный голод человека,</w:t>
      </w:r>
      <w:r w:rsidR="000C6C5A" w:rsidRPr="005440D4">
        <w:rPr>
          <w:noProof/>
        </w:rPr>
        <w:t xml:space="preserve"> — </w:t>
      </w:r>
      <w:r w:rsidR="00EB2276" w:rsidRPr="005440D4">
        <w:rPr>
          <w:noProof/>
        </w:rPr>
        <w:t>большое достижение. Многие ли способны? Сокровища накопленные дают возможность поделиться ими. Радость осознания накопленного богатства</w:t>
      </w:r>
      <w:r w:rsidR="000C6C5A" w:rsidRPr="005440D4">
        <w:rPr>
          <w:noProof/>
        </w:rPr>
        <w:t xml:space="preserve"> — </w:t>
      </w:r>
      <w:r w:rsidR="00EB2276" w:rsidRPr="005440D4">
        <w:rPr>
          <w:noProof/>
        </w:rPr>
        <w:t>высочайшая. Наследие получаемое требует заботы о том, как им распорядиться наилучшим образом. Даю для раздачи умной и мудрой и Радуюсь, когда она совершается. И если вы получили мерою полною и нагнетенной, то и раздавайте, не скупясь, но по сознанию. Способность вместить дает уже право на получение знания</w:t>
      </w:r>
      <w:r w:rsidR="000C6C5A" w:rsidRPr="005440D4">
        <w:rPr>
          <w:noProof/>
        </w:rPr>
        <w:t xml:space="preserve"> — </w:t>
      </w:r>
      <w:r w:rsidR="00EB2276" w:rsidRPr="005440D4">
        <w:rPr>
          <w:noProof/>
        </w:rPr>
        <w:t>как бы пропуск в Сферы Высшего познавания. Ученик! Когда ты становишься сеятелем, благо тебе.</w:t>
      </w:r>
    </w:p>
    <w:p w:rsidR="00E8769F" w:rsidRPr="005440D4" w:rsidRDefault="00E8769F" w:rsidP="00EB2276">
      <w:pPr>
        <w:rPr>
          <w:noProof/>
        </w:rPr>
      </w:pPr>
    </w:p>
    <w:p w:rsidR="00E8769F" w:rsidRPr="005440D4" w:rsidRDefault="004C6630" w:rsidP="00EB2276">
      <w:pPr>
        <w:rPr>
          <w:noProof/>
        </w:rPr>
      </w:pPr>
      <w:r w:rsidRPr="005440D4">
        <w:rPr>
          <w:rFonts w:cs="Arial"/>
          <w:b/>
          <w:noProof/>
          <w:szCs w:val="28"/>
        </w:rPr>
        <w:t xml:space="preserve">1955 г. </w:t>
      </w:r>
      <w:r w:rsidR="00EB2276" w:rsidRPr="005440D4">
        <w:rPr>
          <w:b/>
          <w:noProof/>
        </w:rPr>
        <w:t>496.</w:t>
      </w:r>
      <w:r w:rsidR="00EB2276" w:rsidRPr="005440D4">
        <w:rPr>
          <w:noProof/>
        </w:rPr>
        <w:t xml:space="preserve"> Не смущайтесь условиями отягощающими</w:t>
      </w:r>
      <w:r w:rsidR="000C6C5A" w:rsidRPr="005440D4">
        <w:rPr>
          <w:noProof/>
        </w:rPr>
        <w:t xml:space="preserve"> — </w:t>
      </w:r>
      <w:r w:rsidR="00EB2276" w:rsidRPr="005440D4">
        <w:rPr>
          <w:noProof/>
        </w:rPr>
        <w:t>они допускаются Учителем. Они высекут искры и дадут огни. Встречайте очередную волну весело и смело, хотя бы она угрожала тысячами кажущихся опасностей или неприятностей. Улыбкой отгоните тени, улыбкой и победите, с улыбкой пройдя до конца. Пусть эта улыбка будет хотя бы в духе, но смело встречайте очередную волну жизни. Я смелым щит.</w:t>
      </w:r>
    </w:p>
    <w:p w:rsidR="00E8769F" w:rsidRPr="005440D4" w:rsidRDefault="00E8769F" w:rsidP="00EB2276">
      <w:pPr>
        <w:rPr>
          <w:noProof/>
        </w:rPr>
      </w:pPr>
    </w:p>
    <w:p w:rsidR="00E8769F" w:rsidRPr="005440D4" w:rsidRDefault="004C6630" w:rsidP="00EB2276">
      <w:pPr>
        <w:rPr>
          <w:noProof/>
        </w:rPr>
      </w:pPr>
      <w:r w:rsidRPr="005440D4">
        <w:rPr>
          <w:rFonts w:cs="Arial"/>
          <w:b/>
          <w:noProof/>
          <w:szCs w:val="28"/>
        </w:rPr>
        <w:t xml:space="preserve">1955 г. </w:t>
      </w:r>
      <w:r w:rsidR="00EB2276" w:rsidRPr="005440D4">
        <w:rPr>
          <w:b/>
          <w:noProof/>
        </w:rPr>
        <w:t>497.</w:t>
      </w:r>
      <w:r w:rsidR="00EB2276" w:rsidRPr="005440D4">
        <w:rPr>
          <w:noProof/>
        </w:rPr>
        <w:t xml:space="preserve"> «Там, где двое или трое собрались во Имя Мое, там Я посреди их». Старая формула остается жизненной и поныне. Только понимающих ее и прилагающих ее осталось так мало. Если дела, творимые во Имя Мое коллективно, творятся объединенными аурами, Учитель помощь Свою в Луче Своем Посылает. Объединение сознаний вокруг Учителя дает особую мощь объединенных энергий.</w:t>
      </w:r>
    </w:p>
    <w:p w:rsidR="00E8769F" w:rsidRPr="005440D4" w:rsidRDefault="00E8769F" w:rsidP="00EB2276">
      <w:pPr>
        <w:rPr>
          <w:noProof/>
        </w:rPr>
      </w:pPr>
    </w:p>
    <w:p w:rsidR="00EB2276" w:rsidRPr="005440D4" w:rsidRDefault="004C6630" w:rsidP="00EB2276">
      <w:pPr>
        <w:rPr>
          <w:noProof/>
        </w:rPr>
      </w:pPr>
      <w:r w:rsidRPr="005440D4">
        <w:rPr>
          <w:rFonts w:cs="Arial"/>
          <w:b/>
          <w:noProof/>
          <w:szCs w:val="28"/>
        </w:rPr>
        <w:t xml:space="preserve">1955 г. </w:t>
      </w:r>
      <w:r w:rsidR="00EB2276" w:rsidRPr="005440D4">
        <w:rPr>
          <w:b/>
          <w:noProof/>
        </w:rPr>
        <w:t>498. (Сент. 22).</w:t>
      </w:r>
      <w:r w:rsidR="00EB2276" w:rsidRPr="005440D4">
        <w:rPr>
          <w:noProof/>
        </w:rPr>
        <w:t xml:space="preserve"> Жизнь человека строится мыслью. Построение на волне страха, раздражения, злобы негодно, ибо пространственное созвучие, созданное на подобной волне, привлечет и соответствующие сперва тонкие, а потом уже и плотные образования. Хорошо построение на ключе Близости с Учителем, на волне любви или преданности. Волны мысли, насыщенные любым положительным качеством, породят соответствие по природе своей. Пространство есть сфера, рождающая отклик по характеру зова. Процесс отклика магнитен. Мысли, бросаемые в пространство, растут, магнитно накапливая родственные своей сущности элементы и увеличиваясь, подобно снежному кому, чтобы потом вернуться к центру, их породившему. Так растет человек мыслями своими. При контакте с Учителем к этому творчеству добавляется Луч Света и магнетизм творческой мысли усиливается. Мысль всегда в распоряжении человека, следовательно, колесо получения и посылки можно всегда привести в движение. Соображение о посылаемой спирали мысли или спирали света правильно. Спирально летящая пуля летит дальше, чем из цилиндрического ствола. Спираль легче прободает пространство. Всякое явление двуполюсно. И, кроме того, подобно спирали времени с ее двумя точками весеннего и осеннего равноденствия, оно имеет свои две нейтральные точки. Спиральное движение, как в свастике, вызывается наличием противоположных полюсов. Мысль есть явление, подлежащее законам уявления материи, ибо тело мысли тонко-материально. При изучении мысли допускают ошибки, относя ее в область абстракции. Мысль не есть отвлеченность, но материально существующая реальность. Не может быть отвлеченностью то, что вызывает видимые обычным глазом неотрицаемые следствия. Яркое представление вкусных яств у голодного человека вызывает даже спазмы желудка и обильное выделение слюны. Мысль материальна и реальна. Нельзя отрицать действительность. Особенно сильна мысль, созданная с определенной целью и для определенного воздействия. Подобно хорошо дисциплинированному солдату, мысль беспрекословно исполняет приказ того, кто его отдает. В ней заключена воля. Мысли не есть безобидные облачные образования, наполняющие пространство. Многие из них, будучи заряжены частицами воли, магнитно яры и активны. Злые сильные мысли могут буквально растерзать слабого, но злого человека, привлекшего их благодаря притяжению по созвучию. Следует иметь в виду, что мысль, заряженная астральными эмоциями, бессильна перед мыслью бесстрастной, но высшего порядка. Бесстрастная мысль тушит и нейтрализует пожар страстных эмоциональных мыслей. Мысли эмоциональные заразительны ужасно, если в астральном начале человека имеется астральная материя такого же порядка, насыщенная соответствующими элементами. Именно она автоматически и приходит в движение под влиянием мыслей эмоциональных, своих и чужих. Та волна, на которой настраивается микрокосм человеческий, имеет очень большое значение именно благодаря магнитным свойствам и особенностям мысли. Дать волну самоисходящую вне зависимости от внешних условий или вопреки им, волну мыслей светлых и положительных, будет победою духа над нагнетением окружающей его сферы или же над произволом собственного астрала. Победителем называется тот, кто сам создает свои волны светлых излучений, не подчиняясь низшим вибрациям мыслей, откуда бы они ни исходили. Так пусть же преодоление и победа будет лозунгом каждого дня. Ведь надо не только себя победить, но и воздействия внешние в себе. Работа двойная. Особенно сильны последние. Потому и Твержу о победе, ибо яры и хаотичны сферы человеческие.</w:t>
      </w:r>
    </w:p>
    <w:p w:rsidR="00EB2276" w:rsidRPr="005440D4" w:rsidRDefault="00EB2276" w:rsidP="00EB2276">
      <w:pPr>
        <w:rPr>
          <w:noProof/>
        </w:rPr>
      </w:pPr>
    </w:p>
    <w:p w:rsidR="00E8769F" w:rsidRPr="005440D4" w:rsidRDefault="006E4D8F" w:rsidP="00EB2276">
      <w:pPr>
        <w:rPr>
          <w:noProof/>
        </w:rPr>
      </w:pPr>
      <w:r w:rsidRPr="005440D4">
        <w:rPr>
          <w:rFonts w:cs="Arial"/>
          <w:b/>
          <w:noProof/>
          <w:szCs w:val="28"/>
        </w:rPr>
        <w:t xml:space="preserve">1955 г. </w:t>
      </w:r>
      <w:r w:rsidR="00EB2276" w:rsidRPr="005440D4">
        <w:rPr>
          <w:b/>
          <w:noProof/>
        </w:rPr>
        <w:t>498 А.</w:t>
      </w:r>
      <w:r w:rsidR="00EB2276" w:rsidRPr="005440D4">
        <w:rPr>
          <w:noProof/>
        </w:rPr>
        <w:t xml:space="preserve"> (Сна не было). Перемена расписания работы нарушила установленный ритм, и писать не мог.</w:t>
      </w:r>
    </w:p>
    <w:p w:rsidR="00E8769F" w:rsidRPr="005440D4" w:rsidRDefault="00E8769F" w:rsidP="00EB2276">
      <w:pPr>
        <w:rPr>
          <w:noProof/>
        </w:rPr>
      </w:pPr>
    </w:p>
    <w:p w:rsidR="00EB2276" w:rsidRPr="005440D4" w:rsidRDefault="006E4D8F" w:rsidP="00EB2276">
      <w:pPr>
        <w:rPr>
          <w:noProof/>
        </w:rPr>
      </w:pPr>
      <w:r w:rsidRPr="005440D4">
        <w:rPr>
          <w:rFonts w:cs="Arial"/>
          <w:b/>
          <w:noProof/>
          <w:szCs w:val="28"/>
        </w:rPr>
        <w:t xml:space="preserve">1955 г. </w:t>
      </w:r>
      <w:r w:rsidR="00EB2276" w:rsidRPr="005440D4">
        <w:rPr>
          <w:b/>
          <w:noProof/>
        </w:rPr>
        <w:t>499.</w:t>
      </w:r>
      <w:r w:rsidR="00EB2276" w:rsidRPr="005440D4">
        <w:rPr>
          <w:noProof/>
        </w:rPr>
        <w:t xml:space="preserve"> Когда условия сгустились непомерно и кармически их нельзя изменить, надо переждать волну неизбежности, спокойно предоставив ей пройти мимо. Проходит все. Пройдет и это. Ясно все будет. Затмение не от Света. Что сейчас нужнее, перо или руки? Тяжело всем, но кому-то всех тяжелее.</w:t>
      </w:r>
    </w:p>
    <w:p w:rsidR="006E4D8F" w:rsidRPr="005440D4" w:rsidRDefault="006E4D8F" w:rsidP="00EB2276">
      <w:pPr>
        <w:rPr>
          <w:noProof/>
        </w:rPr>
      </w:pPr>
    </w:p>
    <w:p w:rsidR="006E4D8F" w:rsidRPr="005440D4" w:rsidRDefault="00EB2276" w:rsidP="006E4D8F">
      <w:pPr>
        <w:pStyle w:val="Quote"/>
        <w:rPr>
          <w:noProof/>
        </w:rPr>
      </w:pPr>
      <w:r w:rsidRPr="005440D4">
        <w:rPr>
          <w:noProof/>
        </w:rPr>
        <w:t>Письмо от Матери. Указывается перемена.</w:t>
      </w:r>
    </w:p>
    <w:p w:rsidR="00E8769F" w:rsidRPr="005440D4" w:rsidRDefault="00EB2276" w:rsidP="006E4D8F">
      <w:pPr>
        <w:pStyle w:val="Quote"/>
        <w:rPr>
          <w:noProof/>
        </w:rPr>
      </w:pPr>
      <w:r w:rsidRPr="005440D4">
        <w:rPr>
          <w:noProof/>
        </w:rPr>
        <w:t>Состояние тяжкое, ибо многое непонятно.</w:t>
      </w:r>
    </w:p>
    <w:p w:rsidR="00E8769F" w:rsidRPr="005440D4" w:rsidRDefault="006E4D8F" w:rsidP="00EB2276">
      <w:pPr>
        <w:rPr>
          <w:noProof/>
        </w:rPr>
      </w:pPr>
      <w:r w:rsidRPr="005440D4">
        <w:rPr>
          <w:rFonts w:cs="Arial"/>
          <w:b/>
          <w:noProof/>
          <w:szCs w:val="28"/>
        </w:rPr>
        <w:t xml:space="preserve">1955 г. </w:t>
      </w:r>
      <w:r w:rsidR="00EB2276" w:rsidRPr="005440D4">
        <w:rPr>
          <w:b/>
          <w:noProof/>
        </w:rPr>
        <w:t>500. (Сент. 23).</w:t>
      </w:r>
      <w:r w:rsidR="00EB2276" w:rsidRPr="005440D4">
        <w:rPr>
          <w:noProof/>
        </w:rPr>
        <w:t xml:space="preserve"> Сын Мой, не надо ожидать будущего в своих мерах. Прошлое показало, что они не состоятельны. Кажущаяся несогласованность слов Матери с жизнью текущей объясняется подвижностью Плана. Каждую минуту, ожидая одного, надо быть готовым к совершенно другому, то есть быть готовым ко всему, не ограничивая будущего личными предпосылками. Также следует научиться действовать одному и самостоятельно, полагаясь лишь на себя и на Учителя. Ответственность и следствие несете на себе сами, потому все творится за личной ответственностью. Бой с жизнью ведется самостоятельно и единым началом духа. Привилегированных нет. Также неизбежны и кармические узы и расчеты. Хотелось бы в жизни земной возложиться на кого-то постарше и почувствовать себя за семью стенами. Но и этого не будет. С жизнью придется все время стоять лицом к лицу, но не прятаться за печкой. Розовые мечтания также следовало бы давно оставить. Все проходят суровую, полную испытаний школу жизни. И Любовь имеете, и Заботу, и Луч, но среди холода жизни, ущемлений, умалений и кажущегося одиночества как бы предоставленные самим себе. Надо быть готовым ко всяким неожиданностям и случайностям и помнить, что дух не уязвим ничем. Все же прочее и все, что вокруг, подлежит воздействиям внешних условий. Цель</w:t>
      </w:r>
      <w:r w:rsidR="000C6C5A" w:rsidRPr="005440D4">
        <w:rPr>
          <w:noProof/>
        </w:rPr>
        <w:t xml:space="preserve"> — </w:t>
      </w:r>
      <w:r w:rsidR="00EB2276" w:rsidRPr="005440D4">
        <w:rPr>
          <w:noProof/>
        </w:rPr>
        <w:t>именно устоять, несмотря на постоянно меняющийся характер потока мимо текущей жизни. Перемены не могут отражаться на Основах или колебать их. Если колеблются Основы, значит, что-то воспринято неправильно и что-то надо укрепить. Страх перед личным будущим, страх перед трудностями, страх перед неизвестностью надо оставить. Надо просто идти через жизнь, полагая неуязвимость свою внутри, в ядре своего духа. Надо крепко стоять на Земле и крепко ходить по ней, но в то же время все свое полагая внутри: не на внешнее опираться, а на внутреннее. Силы надо собрать внутрь и внутри, что бы вовне ни происходило. Конечно, все сложится как-то, и не так, как думается. Когда встанет неизбежное, смело надо встретить его. Многие недоумения разрешатся сами собою</w:t>
      </w:r>
      <w:r w:rsidR="000C6C5A" w:rsidRPr="005440D4">
        <w:rPr>
          <w:noProof/>
        </w:rPr>
        <w:t xml:space="preserve"> — </w:t>
      </w:r>
      <w:r w:rsidR="00EB2276" w:rsidRPr="005440D4">
        <w:rPr>
          <w:noProof/>
        </w:rPr>
        <w:t>жизнь разрешит.</w:t>
      </w:r>
    </w:p>
    <w:p w:rsidR="00E8769F" w:rsidRPr="005440D4" w:rsidRDefault="00E8769F" w:rsidP="00EB2276">
      <w:pPr>
        <w:rPr>
          <w:noProof/>
        </w:rPr>
      </w:pPr>
    </w:p>
    <w:p w:rsidR="00E8769F" w:rsidRPr="005440D4" w:rsidRDefault="00B31AC3" w:rsidP="00EB2276">
      <w:pPr>
        <w:rPr>
          <w:noProof/>
        </w:rPr>
      </w:pPr>
      <w:r w:rsidRPr="005440D4">
        <w:rPr>
          <w:rFonts w:cs="Arial"/>
          <w:b/>
          <w:noProof/>
          <w:szCs w:val="28"/>
        </w:rPr>
        <w:t xml:space="preserve">1955 г. </w:t>
      </w:r>
      <w:r w:rsidR="00EB2276" w:rsidRPr="005440D4">
        <w:rPr>
          <w:b/>
          <w:noProof/>
        </w:rPr>
        <w:t>501.</w:t>
      </w:r>
      <w:r w:rsidR="00EB2276" w:rsidRPr="005440D4">
        <w:rPr>
          <w:noProof/>
        </w:rPr>
        <w:t xml:space="preserve"> Повторяя Имя Учителя, создаем волну силы. На этой волне можно и действовать. Она усиливает и углубляет канал связи. Связь с Учителем идет поверх явлений земных и от их перемен не зависит. Она зависит от состояния сознания. Если оно неустойчиво, колеблется и сомневается, то волны колебаний дисгармоничных ослабляют ее прямо пропорционально своей силе. Потому устойчивость в ученике есть качество особо необходимое для прочности связи с Учителем. Учитель неизменяем. У Него нет преходящих настроений колеблющегося астрала. На Него можно и положиться, и опереться. Не следует вносить в эти Основы бытия Нашего переменные величины условий земных, преходящих. Будем полагать, что в жизни обоих миров есть нечто, над ними стоящее, как скала, возвышающаяся над морем, и стоящая выше почвы морского дна и воды, и доступная касанию Солнца жизни. Владыка, как вершина высочайшей горы, Касается Беспредельности и Неба. И Солнце, и звезды мирового пространства сияют и блещут над ней. А жизнь земная пульсирует внизу, далеко, у подножия Беспредельности. Обнимая и Небо, и Землю, сознание Учителя открыто обоим. Так, нужно, чтобы и сознание ученика было открыто и тому, и другому. Надо в жизни и из жизни найти путь к Высшему и в применении утвердить Владыку как единственную надежную и непоколебимую Основу и опору ее всегда, везде и при всяких обстоятельствах. Пусть непостоянство и непрочность окружающего послужат лишь упрочению Великого Облика в сердце ученика. Помните: все прейдет, но не прейдет Слово Владыки. Когда-то, и где-то, и как-то, но утвердится действительностью каждое Слово Его. Ошибки могут быть или в понимании, или в передаче, или в восприятии, но непреложно Слово Владыки. Лучше преувеличить силу своей безусловной веры во Владыку, чем, колеблясь, сомневаться в силе Ведущего Света. Найдя опору и ухватившись за якорь, будем крепко держаться за него. Единый Якорь, единое спасение</w:t>
      </w:r>
      <w:r w:rsidR="000C6C5A" w:rsidRPr="005440D4">
        <w:rPr>
          <w:noProof/>
        </w:rPr>
        <w:t xml:space="preserve"> — </w:t>
      </w:r>
      <w:r w:rsidR="00EB2276" w:rsidRPr="005440D4">
        <w:rPr>
          <w:noProof/>
        </w:rPr>
        <w:t>Иерархия. Так, держитесь за Меня еще крепче. И как бы велики ни были волны и сильны вихри, и что бы ни угрожало вам, и как бы тьма ни сгустилась, держитесь, держитесь, держитесь всею силою духа, всем помышлением, всем желанием, всем устремлением духа. Ведь устоять надо! Ведь без Учителя нет ничего! Стойте крепко, отбрасывая в сознании волны внешних воздействий. До Меня надо дойти. Не дойдете, если каждое осложнение плотных обстоятельств будет отклонять от пути. Путь решен окончательно и навсегда. Негоже уподобляться флюгерке для каждого ветра, и особенно с чужих берегов. Обновим уверенность в Учителе и утвердимся бесповоротно. Каждая волна, нанеся удар, исчерпывает свою силу и сменяется впадиной. Значит, отдышаться, собрать силы и встретить стойко следующую возможность дается. Учитесь в эти промежутки между волнами жизни силы духа внутри собирать, чтобы с честью выдержать новые приступы волн. Жизнь идет волнами. Но не всегда буря на море. Но и в бурю, и в затишье будем стоять, как скала, непоколебимая сменой стихийных явлений. Опора одна</w:t>
      </w:r>
      <w:r w:rsidR="000C6C5A" w:rsidRPr="005440D4">
        <w:rPr>
          <w:noProof/>
        </w:rPr>
        <w:t xml:space="preserve"> — </w:t>
      </w:r>
      <w:r w:rsidR="00EB2276" w:rsidRPr="005440D4">
        <w:rPr>
          <w:noProof/>
        </w:rPr>
        <w:t>Учитель. Без Него не на что опереться. Так и идите через жизнь в слиянности сознания со Мною.</w:t>
      </w:r>
    </w:p>
    <w:p w:rsidR="00E8769F" w:rsidRPr="005440D4" w:rsidRDefault="00E8769F" w:rsidP="00EB2276">
      <w:pPr>
        <w:rPr>
          <w:noProof/>
        </w:rPr>
      </w:pPr>
    </w:p>
    <w:p w:rsidR="00E8769F" w:rsidRPr="005440D4" w:rsidRDefault="00B31AC3" w:rsidP="00EB2276">
      <w:pPr>
        <w:rPr>
          <w:noProof/>
        </w:rPr>
      </w:pPr>
      <w:r w:rsidRPr="005440D4">
        <w:rPr>
          <w:rFonts w:cs="Arial"/>
          <w:b/>
          <w:noProof/>
          <w:szCs w:val="28"/>
        </w:rPr>
        <w:t xml:space="preserve">1955 г. </w:t>
      </w:r>
      <w:r w:rsidR="00EB2276" w:rsidRPr="005440D4">
        <w:rPr>
          <w:b/>
          <w:noProof/>
        </w:rPr>
        <w:t>502. (Сент. 24).</w:t>
      </w:r>
      <w:r w:rsidR="00EB2276" w:rsidRPr="005440D4">
        <w:rPr>
          <w:noProof/>
        </w:rPr>
        <w:t xml:space="preserve"> Сын Мой, не всегда осуществление будущего происходит в рамках мечты человеческой. Ограниченность понимания и кармические силы накладывают свои ограничения. Происходящее надо понимать во всем его объеме, чтобы судить о нем безошибочно. Наше понимание от сегодня не может служить основой правильного суждения. Потому лучше полагаться на сознание Учителя и настоящее и будущее воспринимать в Его оценке. Ошибок будет меньше. Суждение местных людей ошибочны. Так же и ученик подвергается влиянию магнетизма местных условий и среды окружающей, ограничивая этим свой кругозор. Владыке с горы виднее. Он Видит весь мир, и малость местного горизонта не застилает прозрачные дали. Поэтому широту понимания событий, происходящих на планете, надо искать в слиянии с Сознанием Великого Сердца. Надо подняться на вершины Его, чтобы из Его сферы смотреть и подходить к пониманию как мирового положения, так и местных условий. Заветом великого переустройства освещены все уголки планеты, но в степени разной</w:t>
      </w:r>
      <w:r w:rsidR="000C6C5A" w:rsidRPr="005440D4">
        <w:rPr>
          <w:noProof/>
        </w:rPr>
        <w:t xml:space="preserve"> — </w:t>
      </w:r>
      <w:r w:rsidR="00EB2276" w:rsidRPr="005440D4">
        <w:rPr>
          <w:noProof/>
        </w:rPr>
        <w:t>от этого и надо исходить. Многое станет более ясным, если за отправную точку мышления взять происходящее преображение мира и замену уходящих и смещаемых энергий новыми. Там, где это смещение происходит быстрее, там Рука Моя приложила силу свою. Там Наша Забота. Переменам подвергнутся все: и идущие впереди, и отставшие. Но отставшим, даже в благополучии, завидовать не будем, ибо и им не избежать будущего. Плестись в хвосте эволюции космически нерентабельно. Они, отставшие, последними придут к столу, чтобы получить плоды даров эволюции, и, может быть, только к остаткам. Мерилом получения этих даров будет широта, вместимость и развитие сознания. Но каждый, потрудившийся над сознанием своим, получит по соответствию. Время получения близится, и никто не отнимет того, что принадлежит каждому по праву способности его сознания вместить. На вмещающих, вместивших, невмещающих и не могущих вместить разделится человечество, и будет мерилом количество и степень вмещенного Света. Конечно, подготовка идет теперь, и благо тем, кто в преддверии огненных дней имеет открытыми очи. Свет магнитен. И камень, и цветок, и человек</w:t>
      </w:r>
      <w:r w:rsidR="000C6C5A" w:rsidRPr="005440D4">
        <w:rPr>
          <w:noProof/>
        </w:rPr>
        <w:t xml:space="preserve"> — </w:t>
      </w:r>
      <w:r w:rsidR="00EB2276" w:rsidRPr="005440D4">
        <w:rPr>
          <w:noProof/>
        </w:rPr>
        <w:t>все воспринимают его, но по-разному. Цветок черпает от света силы жизни, уявляемые им в красоте. Так свет Солнца все воспринимают по вместимости и способности его ассимилировать. Так же будет восприниматься и Свет Эпохи Майтрейи. Магнит сознания обусловит приятие. Потому забота каждого, желающего иметь свою долю, пусть будет о сознании. Каждый, труды приложивший на расширение его, не будет забыт, но получит сторицею. Вы, избравшие путь Учения Жизни! Решение ваше правильно. Не вам горевать о будущем и не вам печаловаться. Учитель вам Ручательство Дает о том, что уделом вашим будет неомраченная радость духа. Пройдет ядовитое время, рассеются мрачные тучи, и вы, озаренные Светом, войдете в чертоги его как путники долгожданные, желанные и званые. Свет будущего велик. Вы его участники. Вы сонаследники духовных Сокровищ Владыки. Потому радуйтесь радостью духа, хотя и уныло вокруг, хотя и не настал еще час, предреченный Великою Жертвой.</w:t>
      </w:r>
    </w:p>
    <w:p w:rsidR="00E8769F" w:rsidRPr="005440D4" w:rsidRDefault="00E8769F" w:rsidP="00EB2276">
      <w:pPr>
        <w:rPr>
          <w:noProof/>
        </w:rPr>
      </w:pPr>
    </w:p>
    <w:p w:rsidR="00E8769F" w:rsidRPr="005440D4" w:rsidRDefault="00B31AC3" w:rsidP="00EB2276">
      <w:pPr>
        <w:rPr>
          <w:noProof/>
        </w:rPr>
      </w:pPr>
      <w:r w:rsidRPr="005440D4">
        <w:rPr>
          <w:rFonts w:cs="Arial"/>
          <w:b/>
          <w:noProof/>
          <w:szCs w:val="28"/>
        </w:rPr>
        <w:t xml:space="preserve">1955 г. </w:t>
      </w:r>
      <w:r w:rsidR="00EB2276" w:rsidRPr="005440D4">
        <w:rPr>
          <w:b/>
          <w:noProof/>
        </w:rPr>
        <w:t>503.</w:t>
      </w:r>
      <w:r w:rsidR="00EB2276" w:rsidRPr="005440D4">
        <w:rPr>
          <w:noProof/>
        </w:rPr>
        <w:t xml:space="preserve"> Всякий труд напряженный полезен необычайно, если он не от тьмы, ибо напряжение вызывает огни. Называем такой труд светоносным, ибо человек, его выполняющий, начинает излучать свет из сущности своей. Потому стремитесь дать напряжение ауры, исполняя даже обычную работу. Возжигать свои огни сознательно путем напряжения в труде будет пониманием Основ. И радость, и удовлетворение, и смысл глубокий заключается в работе, ревностно и в напряжении исполняемой. Доктрина напряжения, провозглашенная Владыками, есть доктрина огненная, или доктрина утверждения огня в сущности человека и путь раскрытия его центров при помощи труда осознанного, радостного и напряженного. Светоносцами Называем тружеников пламенных. Никакие оккультные упражнения, никакая магия, никакие медитации и сосредоточения, даже на кончике носа, не дадут тех огней и раскрытия центров, которые порождаются трудом осветленным и сознательным. Потому утверждается Нами труд на всех ступенях огненной лестницы духа, труд осмысленный, труд с пониманием, труд как путь быстрейшего восхождения духа. В свете Учения Жизни осмысливается значение труда вдохновенного. Труд-светодатель Утверждаем как основу преуспеяния человечества.</w:t>
      </w:r>
    </w:p>
    <w:p w:rsidR="00E8769F" w:rsidRPr="005440D4" w:rsidRDefault="00E8769F" w:rsidP="00EB2276">
      <w:pPr>
        <w:rPr>
          <w:noProof/>
        </w:rPr>
      </w:pPr>
    </w:p>
    <w:p w:rsidR="00EB2276" w:rsidRPr="005440D4" w:rsidRDefault="009A4A2A" w:rsidP="00EB2276">
      <w:pPr>
        <w:rPr>
          <w:noProof/>
        </w:rPr>
      </w:pPr>
      <w:r w:rsidRPr="005440D4">
        <w:rPr>
          <w:rFonts w:cs="Arial"/>
          <w:b/>
          <w:noProof/>
          <w:szCs w:val="28"/>
        </w:rPr>
        <w:t xml:space="preserve">1955 г. </w:t>
      </w:r>
      <w:r w:rsidR="00EB2276" w:rsidRPr="005440D4">
        <w:rPr>
          <w:b/>
          <w:noProof/>
        </w:rPr>
        <w:t>503 А. (Сент. 25).</w:t>
      </w:r>
      <w:r w:rsidR="00EB2276" w:rsidRPr="005440D4">
        <w:rPr>
          <w:noProof/>
        </w:rPr>
        <w:t xml:space="preserve"> Друг Мой, люди, предназначенные срокам, связаны невидимыми нитями с теми, кто стоит или стоял у кормила власти. Связь с Л. несомненна. Он заинтересован в установлении близости. Ему хочется наследие свое охранить от искажения и непонимания. Он ищет тех, кому можно доверить. Можно подходить к нему с открытым сердцем, но при условии отречения от прошлого. Сложны пути кармы. Будущее ждет исполнителей. Рука Владыки над избранными и сужденными к осуществлению ступеней восхождения народов. Они в Длани Моей. Энергии кармы устремляют в нужном направлении. Испытания тяжки и в размере сужденной миссии. Но ничто не остановит течения рока. Стремительно притяжение к будущему. Можно даже и не тревожиться. Все сложится неотвратимо и так, как нужно. Не помогут мысли сомнения и отрицания. Путь будущего решен. Они лишь осложнят и омрачат час текущий. Крепко надо верить в свою звезду. Прошлое будущему не ручательство, но подготовка. Знание духа Учения дает право на то, чтобы занять место, и на верхнем этаже. В Тонком Мире и в тонких формах формы будущей деятельности запечатлены прочно, чтобы их осуществлению на Земле ничто уже не препятствовало. Не надо противиться кармическому потоку. Волна жизни вознесет на высоту, предуказанную волей Владыки. Участником жизни народной яро придется стать</w:t>
      </w:r>
      <w:r w:rsidR="000C6C5A" w:rsidRPr="005440D4">
        <w:rPr>
          <w:noProof/>
        </w:rPr>
        <w:t xml:space="preserve"> — </w:t>
      </w:r>
      <w:r w:rsidR="00EB2276" w:rsidRPr="005440D4">
        <w:rPr>
          <w:noProof/>
        </w:rPr>
        <w:t>отсюда и притяжение к некоторым личностям, которые и после смерти заботы о деле своем не оставляют. В будущее можно смотреть спокойно и твердо, ибо оно решено Самим Владыкой.</w:t>
      </w:r>
    </w:p>
    <w:p w:rsidR="00EB2276" w:rsidRPr="005440D4" w:rsidRDefault="00EB2276" w:rsidP="00E60EED">
      <w:pPr>
        <w:pStyle w:val="Quote"/>
        <w:rPr>
          <w:noProof/>
        </w:rPr>
      </w:pPr>
      <w:r w:rsidRPr="005440D4">
        <w:rPr>
          <w:noProof/>
        </w:rPr>
        <w:t>Видел во сне Ленина. Долго с интересом и по-дружески беседовал с ним. Сказал ему: «Я говорю Вам то, чего я не говорил еще ни одному человеку». Говорили о делах больших, Общем Благе. Лежали. Мое лицо было близко к его голове. Он был очень доброжелателен.</w:t>
      </w:r>
    </w:p>
    <w:p w:rsidR="00E60EED" w:rsidRPr="005440D4" w:rsidRDefault="00E60EED" w:rsidP="00EB2276">
      <w:pPr>
        <w:rPr>
          <w:noProof/>
        </w:rPr>
      </w:pPr>
    </w:p>
    <w:p w:rsidR="00EB2276" w:rsidRPr="005440D4" w:rsidRDefault="00EB2276" w:rsidP="00E60EED">
      <w:pPr>
        <w:pStyle w:val="Quote"/>
        <w:rPr>
          <w:noProof/>
        </w:rPr>
      </w:pPr>
      <w:r w:rsidRPr="005440D4">
        <w:rPr>
          <w:noProof/>
        </w:rPr>
        <w:t>Видел во сне Матерь. Она говорила о том, что 8 раз была в Шамбале.</w:t>
      </w:r>
    </w:p>
    <w:p w:rsidR="00E8769F" w:rsidRPr="005440D4" w:rsidRDefault="00EB2276" w:rsidP="00E60EED">
      <w:pPr>
        <w:pStyle w:val="Quote"/>
        <w:rPr>
          <w:noProof/>
        </w:rPr>
      </w:pPr>
      <w:r w:rsidRPr="005440D4">
        <w:rPr>
          <w:noProof/>
        </w:rPr>
        <w:t>Были слова Владыки, приблизительно такие: «Пусть одни, пусть со Мною, пусть в единении».</w:t>
      </w:r>
    </w:p>
    <w:p w:rsidR="00E8769F" w:rsidRPr="005440D4" w:rsidRDefault="00E60EED" w:rsidP="00EB2276">
      <w:pPr>
        <w:rPr>
          <w:noProof/>
        </w:rPr>
      </w:pPr>
      <w:r w:rsidRPr="005440D4">
        <w:rPr>
          <w:rFonts w:cs="Arial"/>
          <w:b/>
          <w:noProof/>
          <w:szCs w:val="28"/>
        </w:rPr>
        <w:t xml:space="preserve">1955 г. </w:t>
      </w:r>
      <w:r w:rsidR="00EB2276" w:rsidRPr="005440D4">
        <w:rPr>
          <w:b/>
          <w:noProof/>
        </w:rPr>
        <w:t>504. (Сент. 26).</w:t>
      </w:r>
      <w:r w:rsidR="00EB2276" w:rsidRPr="005440D4">
        <w:rPr>
          <w:noProof/>
        </w:rPr>
        <w:t xml:space="preserve"> А жить все-таки нужно, хорошо ли, худо ли, но нужно. А если это так, то не лучше ли прожить жизнь с наибольшею пользою для себя и для других. Вопрос в том, что такое польза? Самоудовлетворение и благополучие низших оболочек не являются критерием для суждения об истинной пользе. Холод, голод, лишения, преследование и подвиг мучительны и тяжки для физического тела и астрала. Но часто полезны они для духа, ибо укрепляют и закаляют его, в то время как благополучие и обилие убивают его возможности. Следовательно, надо исходить из предпосылок, ничего общего не имеющих с общепринятыми суждениями, ибо польза бывает разная. Что пользы человеку, если он весь мир приобретет, а душу свою потеряет? Что пользы для духа, если жизнь прошла в сытости и в довольстве тела и потворстве астралу, когда вместо накопления огненных кристаллов психической энергии произошло их расточение. При подведении итогов данного воплощения наступает момент, когда человек узнает безошибочно результаты прожитой жизни с тем, чтобы пожать плоды трудов понесенных. И вот здесь-то и обнаруживает человек, кто он</w:t>
      </w:r>
      <w:r w:rsidR="000C6C5A" w:rsidRPr="005440D4">
        <w:rPr>
          <w:noProof/>
        </w:rPr>
        <w:t xml:space="preserve"> — </w:t>
      </w:r>
      <w:r w:rsidR="00EB2276" w:rsidRPr="005440D4">
        <w:rPr>
          <w:noProof/>
        </w:rPr>
        <w:t>банкрот или накопивший достаточно, чтобы было с чем идти в нарастание. Если не с чем идти, то идти некуда. Значит, придется быть там, где и посветить будет нечем, ибо сущность расточителя не дает самосветящихся огней. Значит, придется очутиться во мраке. Потемки Тонкого Мира мучительны и тусклы, они звучат на ключе безнадежности и беспросветности. Дверь в будущее как бы захлопывается. И за краткие годы земных дней и беспечального существования обрекает себя человек на жизнь беспросветного прозябания. Потому жизнь духа ставится во главу угла еще здесь, на Земле. Потому отношение ко всему происходящему меняется в корне, и польза или вред явлений определяются с точки зрения пользы для духа. И ущербы, и умаления, и страдания полезны необычайно, ибо умножают огни и учат быть не слишком привязанным к жизни. Так и учитесь смотреть на все, что происходит с вами: полезно оно для духа или нет, хотя бы и шло оно вразрез с интересами и чувствами малого «я». Ведь с малым «я» при переходе Великих Границ придется расстаться. Стоит ли интересы его, малого и временного, ставить выше пользы другого «Я», бессмертного и перевоплощающегося. Обратите внимание на то, что огорчения, горести, беспокойства и омрачения идут от астрала</w:t>
      </w:r>
      <w:r w:rsidR="000C6C5A" w:rsidRPr="005440D4">
        <w:rPr>
          <w:noProof/>
        </w:rPr>
        <w:t xml:space="preserve"> — </w:t>
      </w:r>
      <w:r w:rsidR="00EB2276" w:rsidRPr="005440D4">
        <w:rPr>
          <w:noProof/>
        </w:rPr>
        <w:t>седалища малого «я», и малое «я», затмив горизонт жизни, деспотичную, временную и неуемную власть свою над высшим «Я» утверждает. Так высшее в человеке приносится в жертву низшему. Чаша Общего Блага значительна тем, что освобождает Индивидуальность человека от оков малого «я», заменяя его интересы интересами общечеловеческими. Тот, кто живет идеями Общего Блага, перестает быть рабом малого «я». Мне, меня, мое</w:t>
      </w:r>
      <w:r w:rsidR="000C6C5A" w:rsidRPr="005440D4">
        <w:rPr>
          <w:noProof/>
        </w:rPr>
        <w:t xml:space="preserve"> — </w:t>
      </w:r>
      <w:r w:rsidR="00EB2276" w:rsidRPr="005440D4">
        <w:rPr>
          <w:noProof/>
        </w:rPr>
        <w:t>вопит малое «я», и надувается, и пухнет, вытесняя из сознания все остальное. Горьки, колючи и жестки плоды себялюбивых, личных мыслей. Чашу Общего Блага дух принимает как спасение и как выход из замкнутого круга личного мира. Недаром отшельники истязали себя, носили власяницы, вериги, чтобы как-нибудь обуздать буйную и неуемную астральную сущность свою. К чему истязания и самобичевания, если единым началом духа можно вступить в бой с ветхим человеком в себе. Всем тягостям жизни порадуемся, ибо они малое «я» ущемляют, духу же вреда причинить не могут. Надо отделить в себе ярого деспота самости и не давать ему ни пощады, ни сочувствия, ни снисхождения. Пусть смирится под властию духа и пусть признает подчиненность свою высшему. Серебряную узду духа в руках надо крепко держать.</w:t>
      </w:r>
    </w:p>
    <w:p w:rsidR="00E8769F" w:rsidRPr="005440D4" w:rsidRDefault="00E8769F" w:rsidP="00EB2276">
      <w:pPr>
        <w:rPr>
          <w:noProof/>
        </w:rPr>
      </w:pPr>
    </w:p>
    <w:p w:rsidR="00E8769F" w:rsidRPr="005440D4" w:rsidRDefault="001E5FEA" w:rsidP="00EB2276">
      <w:pPr>
        <w:rPr>
          <w:noProof/>
        </w:rPr>
      </w:pPr>
      <w:r w:rsidRPr="005440D4">
        <w:rPr>
          <w:rFonts w:cs="Arial"/>
          <w:b/>
          <w:noProof/>
          <w:szCs w:val="28"/>
        </w:rPr>
        <w:t xml:space="preserve">1955 г. </w:t>
      </w:r>
      <w:r w:rsidR="00EB2276" w:rsidRPr="005440D4">
        <w:rPr>
          <w:b/>
          <w:noProof/>
        </w:rPr>
        <w:t>505. (Сент. 27).</w:t>
      </w:r>
      <w:r w:rsidR="00EB2276" w:rsidRPr="005440D4">
        <w:rPr>
          <w:noProof/>
        </w:rPr>
        <w:t xml:space="preserve"> Мы Утверждаем все, что так или иначе способствует скорейшему переустройству мира.</w:t>
      </w:r>
      <w:r w:rsidRPr="005440D4">
        <w:rPr>
          <w:noProof/>
        </w:rPr>
        <w:t xml:space="preserve"> </w:t>
      </w:r>
      <w:r w:rsidR="00EB2276" w:rsidRPr="005440D4">
        <w:rPr>
          <w:noProof/>
        </w:rPr>
        <w:t>Все смещаемое вопиет о несправедливости, ибо хочет существовать в привычной форме. Но перемены неизбежны. Происходят они на Земле путями человеческими, потому столько пострадавших при смене. Новые формы жизни надо удержать во что бы то ни стало, ибо к прошлому возврата нет. Застывшее сознание противодействует. Значит, борьба старого с новым неизбежна. Но победит новое, несмотря на все трудности. Желающим полностью примкнуть к новому приходится поступаться личными интересами, удобствами и привычными условиями жизни, чтобы тоже посильно участие принять в преображении жизни. Действительность, суровая действительность диктует указ: розовые мечтания оставить. В рабочем одеянии с засученными рукавами при страшном напряжении всех сил идет Мир Новый. Шелка, и бархат, и роскошь ему не сопутствуют. Многое приходится принимать как неизбежность. Нельзя требовать от жизни обычного состояния, когда решается судьба мира. Также и веру в счастливое завтра утратить нельзя, как бы ни складывались личные обстоятельства. Надо через себя переступить</w:t>
      </w:r>
      <w:r w:rsidR="000C6C5A" w:rsidRPr="005440D4">
        <w:rPr>
          <w:noProof/>
        </w:rPr>
        <w:t xml:space="preserve"> — </w:t>
      </w:r>
      <w:r w:rsidR="00EB2276" w:rsidRPr="005440D4">
        <w:rPr>
          <w:noProof/>
        </w:rPr>
        <w:t>самость тоже приносится в жертву Новому Миру. Не о себе думает принявший всю Чашу Общего Блага, но о мире. Но в мире будете иметь скорбь. Так мировое и сверхличное сочетаются в сознании гармонично, если самость побеждена. Кто живет хорошо и в стороне от происходящего? Много их, умывающих руки и не желающих принять ответственность за происходящее. Но Пилат тоже руки умыл. Хотите ему уподобиться? ...... Незавидна карма пилатов. Выход один: личным поступиться и радостно и бодро принять Чашу Общего Блага, полную и неразделенную.</w:t>
      </w:r>
    </w:p>
    <w:p w:rsidR="00E8769F" w:rsidRPr="005440D4" w:rsidRDefault="00E8769F" w:rsidP="00EB2276">
      <w:pPr>
        <w:rPr>
          <w:noProof/>
        </w:rPr>
      </w:pPr>
    </w:p>
    <w:p w:rsidR="00E8769F" w:rsidRPr="005440D4" w:rsidRDefault="000D7081" w:rsidP="00EB2276">
      <w:pPr>
        <w:rPr>
          <w:noProof/>
        </w:rPr>
      </w:pPr>
      <w:r w:rsidRPr="005440D4">
        <w:rPr>
          <w:rFonts w:cs="Arial"/>
          <w:b/>
          <w:noProof/>
          <w:szCs w:val="28"/>
        </w:rPr>
        <w:t xml:space="preserve">1955 г. </w:t>
      </w:r>
      <w:r w:rsidR="00EB2276" w:rsidRPr="005440D4">
        <w:rPr>
          <w:b/>
          <w:noProof/>
        </w:rPr>
        <w:t>506.</w:t>
      </w:r>
      <w:r w:rsidR="00EB2276" w:rsidRPr="005440D4">
        <w:rPr>
          <w:noProof/>
        </w:rPr>
        <w:t xml:space="preserve"> Поговорим о доверии к Учителю. Истинное доверие не может поколебать ничто, даже сама очевидность, какой бы убедительной она ни казалась. Нельзя факты очевидности противопоставлять доверию, ибо все видимое имеет невидимые основания и, чтобы судить, надо знать и о них. Но они ускользают от обычного взгляда, и получается суждение, основанное на видимости, неверным. Надо понимать всю многогранность явления, касающегося сознания лишь только одной своей какой-либо гранью, чтобы составить себе о нем правильное представление. А так как это для земного понимания обычно не под силу, то и получаются и выводы, и суждения ложные, искаженные и не соответствующие действительности. Но на Земле приходится жить земным умом, земной логикой и руководствоваться тем, что видим. Как же тут быть? Вот здесь-то и нужно доверие непоколебимое. Все непонятое откладывается бережно в сторону, с тем чтобы вернуться к нему в будущем, когда условия будут благоприятствовать. Ни подозрений, ни сомнений, ни отрицаний в сознание не допускается. Какой бы ни казалась убедительной Майя, верю Владыке! Тот, кто не нашел силы в себе победить призраков Майи и поставил их между собою и Учителем, пресекает путь свой. Призраки</w:t>
      </w:r>
      <w:r w:rsidR="000C6C5A" w:rsidRPr="005440D4">
        <w:rPr>
          <w:noProof/>
        </w:rPr>
        <w:t xml:space="preserve"> — </w:t>
      </w:r>
      <w:r w:rsidR="00EB2276" w:rsidRPr="005440D4">
        <w:rPr>
          <w:noProof/>
        </w:rPr>
        <w:t>перед глазами, они неотрицаемы, они представляют собой факты, которые есть, но... верю Владыке. И если вся очевидность и все факты восстанут против и ополчатся на вас, верьте не им, но Владыке. Это и будет называться истинным доверием, непоколебимым ничем, даже очевидностью Майи, даже самыми неотрицаемыми ее фактами, видимыми глазу земному явно.</w:t>
      </w:r>
    </w:p>
    <w:p w:rsidR="00E8769F" w:rsidRPr="005440D4" w:rsidRDefault="00E8769F" w:rsidP="00EB2276">
      <w:pPr>
        <w:rPr>
          <w:noProof/>
        </w:rPr>
      </w:pPr>
    </w:p>
    <w:p w:rsidR="00E8769F" w:rsidRPr="005440D4" w:rsidRDefault="00C11DEE" w:rsidP="00EB2276">
      <w:pPr>
        <w:rPr>
          <w:noProof/>
        </w:rPr>
      </w:pPr>
      <w:r w:rsidRPr="005440D4">
        <w:rPr>
          <w:rFonts w:cs="Arial"/>
          <w:b/>
          <w:noProof/>
          <w:szCs w:val="28"/>
        </w:rPr>
        <w:t xml:space="preserve">1955 г. </w:t>
      </w:r>
      <w:r w:rsidR="00EB2276" w:rsidRPr="005440D4">
        <w:rPr>
          <w:b/>
          <w:noProof/>
        </w:rPr>
        <w:t>507.</w:t>
      </w:r>
      <w:r w:rsidR="00EB2276" w:rsidRPr="005440D4">
        <w:rPr>
          <w:noProof/>
        </w:rPr>
        <w:t xml:space="preserve"> Поведу невредимо. Идите и вы, на Меня полагаясь. Не может быть устремления без ответа и зова без отклика. В сфере уявления закона неопределенности нет. Оставьте внизу все переживания и все, чем заполнена суета дня, ко Мне идите свободными в духе от тягости Земли. Обуревают мысли, сомнения, чувства</w:t>
      </w:r>
      <w:r w:rsidR="000C6C5A" w:rsidRPr="005440D4">
        <w:rPr>
          <w:noProof/>
        </w:rPr>
        <w:t xml:space="preserve"> — </w:t>
      </w:r>
      <w:r w:rsidR="00EB2276" w:rsidRPr="005440D4">
        <w:rPr>
          <w:noProof/>
        </w:rPr>
        <w:t>оставьте это все в их сфере и подходите к Высшему, очистившись и освободившись от перегара земного. Все представления о Нас неверны, ибо для понимания сознание должно расшириться до Наших пределов. Терзания надо оставить. Долгий путь, терзаясь, не дойти. Вожделея к земному, как от Земли оторваться? Не улететь на привязи. Дадим благо, но в размере отрешения от себя и желаний малого «я». Вынужден все время диктовать условия подъема и преуспеяния вместо того, чтобы подниматься беспрепятственно. Но не Могу, ибо велик груз за плечами. За вашими плечами велик груз. Легко, свободно и уверенно шагает дух неотягощенный. А они бредут, сгибаясь под тяжестью поклажи земной. Дети Мои, поймите, что значит свобода от земных притяжений. Идем, идем, идем на приступ завоевания новых энергий, оставив позади и внизу все мешающее. Не надо рабов...</w:t>
      </w:r>
    </w:p>
    <w:p w:rsidR="00E8769F" w:rsidRPr="005440D4" w:rsidRDefault="00E8769F" w:rsidP="00EB2276">
      <w:pPr>
        <w:rPr>
          <w:noProof/>
        </w:rPr>
      </w:pPr>
    </w:p>
    <w:p w:rsidR="00EB2276" w:rsidRPr="005440D4" w:rsidRDefault="00C11DEE" w:rsidP="00EB2276">
      <w:pPr>
        <w:rPr>
          <w:noProof/>
        </w:rPr>
      </w:pPr>
      <w:r w:rsidRPr="005440D4">
        <w:rPr>
          <w:rFonts w:cs="Arial"/>
          <w:b/>
          <w:noProof/>
          <w:szCs w:val="28"/>
        </w:rPr>
        <w:t xml:space="preserve">1955 г. </w:t>
      </w:r>
      <w:r w:rsidR="00EB2276" w:rsidRPr="005440D4">
        <w:rPr>
          <w:b/>
          <w:noProof/>
        </w:rPr>
        <w:t>508. (Сент. 28).</w:t>
      </w:r>
      <w:r w:rsidR="00EB2276" w:rsidRPr="005440D4">
        <w:rPr>
          <w:noProof/>
        </w:rPr>
        <w:t xml:space="preserve"> Сын Мой, какие бы мысли ни приходили в голову, жить все же нужно и выполнять все, что диктует неизбежность. Человек властен над собою, но не над железными рамками кармы. Ни цвета глаз, ни кожи изменить нельзя, а также и многого другого. А жить все-таки нужно. Значит, приходится вести игру с теми картами, которые выдала судьба. Значит, надо найти лучшее решение при создавшихся обстоятельствах. Лучшим решением будет идти вперед, полагая на Нас все сознание. Тяжкий переход кончится. Нет вечного испытания. Но восхождение духа, совершающееся при всяких условиях, будет иметь непрерывность, если связь с Нами не нарушается. Особенно трудно претерпеть до конца. Пример Иова поучителен. Ставка не на людей, но на Владыку, Который всегда рядом. Подвиг возможен в любых условиях, даже самых невозможных: на людях и в уединении, в городе и в глуши лесов или гор</w:t>
      </w:r>
      <w:r w:rsidR="000C6C5A" w:rsidRPr="005440D4">
        <w:rPr>
          <w:noProof/>
        </w:rPr>
        <w:t xml:space="preserve"> — </w:t>
      </w:r>
      <w:r w:rsidR="00EB2276" w:rsidRPr="005440D4">
        <w:rPr>
          <w:noProof/>
        </w:rPr>
        <w:t>везде возможно Великое Служение, и даже в темнице. Ведь подвиг совершается в духе, внешнее будет лишь аккомпанементом, если силен дух. Следовательно, невозможность его совершить, ссылаясь на какие-то внешние обстоятельства, указывает на слабость духа и на то, что он не готов. Отказ от Служения или Поручения тяжко влияет на карму. Никакие отговорки и самооправдания не могут скрыть слабости неготового духа. Потому, когда придет время принять Поручение, явите полную готовность его выполнить. Не думайте получить его в приятности, и для собственного удовольствия, и в розовых переживаниях. Поручение сурово, опасно и трудно необычайно. Человек предоставляется как бы собственным силам и выполняет его единою силою духа. Потом придет все: и успех, и друзья, и условия нужные. Но надо победить сперва чудищ мрака, которые окружают героя, имевшего мужество принять Поручение. Чудовища страха, сомнения, прельщения и прочие встанут перед ним во весь рост своей неизжитости и заградят путь. Надо или победить, или умереть, но отступления нет, ибо они растерзают отступника. Но зачем умирать, когда дух нерушим и бессмертен, и герои духа, даже умученные и убиенные, победу торжества духа над плотию имели, бессмертие свое утвердив. Так сладость мечтаний заменяется осознанием суровости жизненного подвига, постоянного, незаметного, внутри человека смиренно творимого. Говорю о смирении, ибо смиряется ярость самости. Но что нам до того, что творится вне нас, когда преображение сознания происходит внутри. Так снова Утверждаю главенство внутреннего состояния над всеми явлениями внешнего мира. Подвиг творится внутри. Это и будет победой, если начало духа утверждается перед лицом всех внешних препятствий.</w:t>
      </w:r>
    </w:p>
    <w:p w:rsidR="00E8769F" w:rsidRPr="005440D4" w:rsidRDefault="00EB2276" w:rsidP="00C11DEE">
      <w:pPr>
        <w:pStyle w:val="Quote"/>
        <w:rPr>
          <w:noProof/>
        </w:rPr>
      </w:pPr>
      <w:r w:rsidRPr="005440D4">
        <w:rPr>
          <w:noProof/>
        </w:rPr>
        <w:t>Вчера во сне летал невысоко, поднял большой кувшин и мальчика. Сегодня тоже. Видел устойчивые картины. Изменял свой лик и спрашивал людей, как они видят меня.</w:t>
      </w:r>
    </w:p>
    <w:p w:rsidR="00E8769F" w:rsidRPr="005440D4" w:rsidRDefault="00E8769F" w:rsidP="00EB2276">
      <w:pPr>
        <w:rPr>
          <w:noProof/>
        </w:rPr>
      </w:pPr>
    </w:p>
    <w:p w:rsidR="00E8769F" w:rsidRPr="005440D4" w:rsidRDefault="00C11DEE" w:rsidP="00EB2276">
      <w:pPr>
        <w:rPr>
          <w:noProof/>
        </w:rPr>
      </w:pPr>
      <w:r w:rsidRPr="005440D4">
        <w:rPr>
          <w:rFonts w:cs="Arial"/>
          <w:b/>
          <w:noProof/>
          <w:szCs w:val="28"/>
        </w:rPr>
        <w:t xml:space="preserve">1955 г. </w:t>
      </w:r>
      <w:r w:rsidR="00EB2276" w:rsidRPr="005440D4">
        <w:rPr>
          <w:b/>
          <w:noProof/>
        </w:rPr>
        <w:t>509. (Сент. 29).</w:t>
      </w:r>
      <w:r w:rsidR="00EB2276" w:rsidRPr="005440D4">
        <w:rPr>
          <w:noProof/>
        </w:rPr>
        <w:t xml:space="preserve"> Трудно отделить в сознании действительность от призраков Майи, ибо и то, и другое является человеку под обликами очевидности. Здесь требуется большое распознавание и чуткость. Но смелость, но преданность, но непоколебимость и уверенность в Учителе сжигают построения Майи, и призраки, обступившие человека, не могут уже преградить путь. Призраки шепчут: «Нельзя, опасно, страшно, один, Учитель Оставит без помощи, лучше сидеть спокойно за печкой», но мужество скажет: «Иди, иди, не боясь ничего». И как крепкие стены рушатся под ударами тарана, так пробивается и разрушается кольцо кажущихся безвыходными плотных условий. Майя весьма многолика. Майей земною живут все люди и ею руководствуются. Вот почему даются Основы Учения. Они необходимы, чтобы было что противопоставить обманчивой убедительности очевидности. На эти Основы можно опереться, ими можно руководствоваться, за них можно крепко ухватиться и держаться, когда шатается все. Потому Говорю: «Повторяйте Указы, чтобы еще прочнее утвердиться на Камне Вечного Основания Жизни. Повторяйте Основы так, чтобы ничто уже не смогло сдвинуть сознания с них». Люди могут ошибаться, но не может ошибаться Учение Жизни в Основах, даваемых им. Потому повторяйте Основы, пока не выкристаллизуются они в сознании в виде нерастворимых кристаллов огня. Учение Огненное огненные отложения в Чаше дает. Потому Говорю: «Повторяйте чаще его, а когда становится темно и смятенно, повторяйте особенно яро». Учение дается на все случаи жизни. Повторением укрепляется Основа. Опыт жизни открывает новые точки приближения к этому неиссякаемому Источнику Солнечной Мудрости. И, казалось бы, понятое сегодня, приобретает новый оттенок и дает совершенно новое, отличное от прежнего и углубленное понимание завтра. Нельзя успокоиться на достигнутом понимании от сегодня. Сознание растет и расширяется, и новые жемчужины знания находит оно при каждом новом подходе к прочитанной книге. Чтобы понять Учение до конца, надо обладать расширенным сознанием ступени Учителя. Потому пусть дух не утомится кажущимся повторением. Не повторение, а утверждение и нахождение новых сокровищ. Основы надо усвоить так прочно, чтобы никакие случайные и временные сочетания внешних обстоятельств уже не смогли их поколебать. Основы непоколебимы</w:t>
      </w:r>
      <w:r w:rsidR="000C6C5A" w:rsidRPr="005440D4">
        <w:rPr>
          <w:noProof/>
        </w:rPr>
        <w:t xml:space="preserve"> — </w:t>
      </w:r>
      <w:r w:rsidR="00EB2276" w:rsidRPr="005440D4">
        <w:rPr>
          <w:noProof/>
        </w:rPr>
        <w:t>пусть так же непоколебимо будут они внедрены и в сознание. Можно сомневаться во всем, но не в Основах. Если же в них усумнитесь, тогда конец. Я Есть Камень Вечного Основания Жизни. На Мне строящий прочно будет непоколебимым всегда. Колебания и шатания не во Мне, но в сознании шатуна. Не годятся шатания на пути Огненной Йоги. Подвижность Плана и постоянную смену пространственных токов и планетных условий не примите за непостоянство Основ. Основы непоколебимы всегда. На них утверждайтесь и ими. Понимание неизменного постоянства Основ при постоянной смене плотных явлений пусть и будет отправной точкой вашего мышления.</w:t>
      </w:r>
    </w:p>
    <w:p w:rsidR="00E8769F" w:rsidRPr="005440D4" w:rsidRDefault="00E8769F" w:rsidP="00EB2276">
      <w:pPr>
        <w:rPr>
          <w:noProof/>
        </w:rPr>
      </w:pPr>
    </w:p>
    <w:p w:rsidR="00E8769F" w:rsidRPr="005440D4" w:rsidRDefault="006B4FB8" w:rsidP="00EB2276">
      <w:pPr>
        <w:rPr>
          <w:noProof/>
        </w:rPr>
      </w:pPr>
      <w:r w:rsidRPr="005440D4">
        <w:rPr>
          <w:rFonts w:cs="Arial"/>
          <w:b/>
          <w:noProof/>
          <w:szCs w:val="28"/>
        </w:rPr>
        <w:t xml:space="preserve">1955 г. </w:t>
      </w:r>
      <w:r w:rsidR="00EB2276" w:rsidRPr="005440D4">
        <w:rPr>
          <w:b/>
          <w:noProof/>
        </w:rPr>
        <w:t>510. (Сент. 30).</w:t>
      </w:r>
      <w:r w:rsidR="00EB2276" w:rsidRPr="005440D4">
        <w:rPr>
          <w:noProof/>
        </w:rPr>
        <w:t xml:space="preserve"> Для того чтобы пойти и взять книгу из библиотеки, надо представить перед собой весь этот процесс. Не выйдет тело из комнаты, если сознание не представит этого действия, относящегося к будущему, хотя бы и ближайшему. Человек осуществляет будущее, предпосылая о нем мысль и сопровождая ее приказом воли. Это осознание будущего внутри себя и мысленное его осуществление прежде, чем оно осуществится в мире плотном, есть необходимая ступень всякого действия. Будущее реализуется сперва в мыслях, а потом уже в действии. Всякий план, касающийся будущего, есть конкретное, точное и определенное представление о том, что должно быть сделано в той или иной области. Даже рука и тело не двинется, если этому не предпослать мысль и знание того, что должно быть сделано. Так осуществляется будущее в большом и малом масштабе. Так Осуществляем будущее для планеты Мы. Мысли о неограниченных возможностях духа являются теми же неизбежными и нужными ступенями, которые в конечном итоге ведут к осознанным им достижениям. Осознание и яркое представление какой-либо новой возможности или способности человека есть нужная, неизбежная и предварительная стадия, ведущая к ее реализации. Потому мысли о том, чего может достичь человек и что приуготовано для него эволюцией, полезны, нужны и имеют в себе ведущее творческое начало, дающее возможность осознанное в духе будущее сделать реальностью. Ступени будущих достижений требуют предварительного осознания, прежде чем они могут осуществиться. Пространственная жизнь, не ограниченная рамками плотного мира, является будущим уделом человека. Почему считать, что привязан он к своему физическому телу и вне его действовать не может? Тело лишь футляр, лишь оболочка, лишь физическое одеяние духа, необходимое ему, чтобы проявляться в мире плотном. Но дух не от плоти. Открыто пространство для человека. Может он посетить все уголки планеты, оставив тело свое. Эту возможность независимого от тела действия духа надо яро осознать и признать ее твердо. Каждый может мыслью облетать мир. Духу пути не заказаны. Это не мечты, но первые попытки преодолевать земные расстояния в духе. Частицы духа в той или иной мере устремляются в теле устремленной мысли, и происходит явление делимости духа. Посланные частицы действуют, иногда принося дальнюю весть. Эти упражнения можно усилить и внести в них больше сознательности. Думая светло о далеком друге, мыслью касаемся его и благо ему приносим. Для сознания и мысли нет пространственных пределов. Мысль отделяется и действует. Если сознание всецело переносится в мысль, то это уже будет действием в теле ментальном, когда как бы все существо человека, то есть его «Я», выходит из тела и осознает себя вне его, в другом месте, быть может, очень далеко, быть может, на ближайшей планете или в пространстве. Беспредельные сферы пространства открыты для человека, и он может их посещать. Астрал выделяется много легче, но он связан с астральным телом планеты, с ее астральною сферою, и потому ограничен в своих действиях. В теле астрала нам трудно уйти далеко. Астрал, сам по себе, будучи оболочкой низшей и грубой, подвержен многим ярым воздействиям из Тонкого Мира и, не будучи очищенным, подвергается многим опасностям при выделении. Потому Мы Предпочитаем, чтобы Наши ученики действовали в ментале. Будда Готама Обладал многими знаниями окружающего человека пространства. Это знание Он Приобретал непосредственно путем полетов духа. Этим же путем и Мы Имеем возможность изучать и знать жизнь на планетах нашей солнечной системы и Знаем ее. Эти возможности заложены в каждом человеке. Дух не ограничен плотными рамками жизни. Мысль, предвестница и предшественница достижения, может и должна быть предпослана очередному завоеванию духа. Мыслью творите будущее свое. Мыслить о будущем творчески и сознательно не возбраняется никому. Руками и мускулами привыкли действовать люди, но не мыслью. Мысли отводится не самодовлеющее, самостоятельное и царственное значение, но лишь подслужебное мускулам и телу. Нужно осознать самодовлеющее значение мысли. Тело мысли от мускулов не зависит и может проявляться и без них. Но мускулы не могут. Они подчинены и подслужебны мысли, но не наоборот. Тело может лежать неподвижно, в то время как освобожденная из телесной темницы мысль может свободно творить на дальних просторах. Сознание в мысль переносится. Бытие переносится в мысль. Дух свободен. Хочу, чтобы была ясно осознана эта предварительная ступень возможностей духа, прежде чем двинуться дальше. Иначе не двинуться. Учитесь действовать мыслью везде и всегда. Избегайте излишних слов. Ведь для мысли нет ограничений, и там, где слова бессильны, сильна беззвучная мысль. Действуйте твердо, уверенно, с пониманием того, что мысль, будучи энергией и будучи послана, не может не произвести действия и не иметь следствия. Она дает такие же реальные результаты, как и физическое действие, разница лишь в том, что процесс невидим. Мыслью великие дела совершаются. И Мы тоже мыслью Творим. Думайте упорно и четко о том, чего хотите достигнуть. Выйти в океан пространства и действовать там сознательно есть неотъемлемое и законное достижение Архата. Но люди предпочитают базар и могучую и чудесную силу мысли тратят на пустяки или, даже в лучшем случае, на материальные достижения. Но даже и материальные успехи и все, чего достигло человечество, тоже создано мыслью. От мысли не уйти, ее нельзя игнорировать, пренебрегать ею или просто не понимать этого великого начала. Но Мы Говорим о действительном царстве мысли, о Мысленном Мире, о Мире Незримом, где мысль</w:t>
      </w:r>
      <w:r w:rsidR="000C6C5A" w:rsidRPr="005440D4">
        <w:rPr>
          <w:noProof/>
        </w:rPr>
        <w:t xml:space="preserve"> — </w:t>
      </w:r>
      <w:r w:rsidR="00EB2276" w:rsidRPr="005440D4">
        <w:rPr>
          <w:noProof/>
        </w:rPr>
        <w:t>это все. Учитесь действовать в духе мыслью. Нет таких сфер, даже самых высочайших, где не царила бы мысль. Энергия мысли, энергия огненная лежит в основе явлений. Мир Создан мыслью. И свой мир человек тоже мыслью творит. Безграничны возможности человека, но дайте мысли свободу устремиться в Сферы Высших достижений и осознайте, что мысли доступно все.</w:t>
      </w:r>
    </w:p>
    <w:p w:rsidR="00E8769F" w:rsidRPr="005440D4" w:rsidRDefault="00EB2276" w:rsidP="00EB2276">
      <w:pPr>
        <w:rPr>
          <w:noProof/>
        </w:rPr>
      </w:pPr>
      <w:r w:rsidRPr="005440D4">
        <w:rPr>
          <w:noProof/>
        </w:rPr>
        <w:t>А так же и в жизни обычной замените слова просьбы, увещевания или желания четким и твердым приказом царственной мысли, очертив точно круг ее воздействия.</w:t>
      </w:r>
    </w:p>
    <w:p w:rsidR="00E8769F" w:rsidRPr="005440D4" w:rsidRDefault="00E8769F" w:rsidP="00EB2276">
      <w:pPr>
        <w:rPr>
          <w:noProof/>
        </w:rPr>
      </w:pPr>
    </w:p>
    <w:p w:rsidR="00E8769F" w:rsidRPr="005440D4" w:rsidRDefault="00142326" w:rsidP="00EB2276">
      <w:pPr>
        <w:rPr>
          <w:noProof/>
        </w:rPr>
      </w:pPr>
      <w:r w:rsidRPr="005440D4">
        <w:rPr>
          <w:rFonts w:cs="Arial"/>
          <w:b/>
          <w:noProof/>
          <w:szCs w:val="28"/>
        </w:rPr>
        <w:t xml:space="preserve">1955 г. </w:t>
      </w:r>
      <w:r w:rsidR="00EB2276" w:rsidRPr="005440D4">
        <w:rPr>
          <w:b/>
          <w:noProof/>
        </w:rPr>
        <w:t>511.</w:t>
      </w:r>
      <w:r w:rsidR="00EB2276" w:rsidRPr="005440D4">
        <w:rPr>
          <w:noProof/>
        </w:rPr>
        <w:t xml:space="preserve"> Сын Мой, подняться над жизнью не просто. Нужны крылья. У тела нет крыльев, но они есть у духа, и дух, имеющий их, и тело может поднять за собою. Значение духа для тела надо понять. Карма в духе и духом творится. Если бы тело твое оживлялось бы другим духом, то и карма его была бы совершенно иная. Велика власть духа над телом даже в случае обыкновенного среднего человека. На всем, на каждой клеточке лежит печать духа, владеющего данным телом. Через сущность духа, как через цветное стекло, преломляются все энергии микрокосма. Дрожит и пугливо озирается трусость от каждого шороха жизни, вызывая соответствующие реакции в организме и отравляя его, и смело шагает бесстрашие. Даже перед болезнью склоняется страх, открывая ей доступ вовнутрь. Но бесстрашие и тут защищает. Знаем немало случаев, когда слабые физически люди, но сильные духом, оказывались сильнее здоровых, упитанных и крепких и уявляли чудеса выносливости и стойкости чисто физической. Не мускулы, но дух уявляет геройство. Лучше быть сильным духом в слабом теле, чем ничтожеству в сильном. Применим ко всему меры духа. Тело лишь исполнитель его приказаний. Явим силу духа над всем сознательно. Когда огненная энергия приведена в действие, тело не знает усталости. Именно, само чувство усталости побеждается в духе. Можно так победить любое нежелательное ощущение или чувство. Ведь тело</w:t>
      </w:r>
      <w:r w:rsidR="000C6C5A" w:rsidRPr="005440D4">
        <w:rPr>
          <w:noProof/>
        </w:rPr>
        <w:t xml:space="preserve"> — </w:t>
      </w:r>
      <w:r w:rsidR="00EB2276" w:rsidRPr="005440D4">
        <w:rPr>
          <w:noProof/>
        </w:rPr>
        <w:t>лаборатория, а дух</w:t>
      </w:r>
      <w:r w:rsidR="000C6C5A" w:rsidRPr="005440D4">
        <w:rPr>
          <w:noProof/>
        </w:rPr>
        <w:t xml:space="preserve"> — </w:t>
      </w:r>
      <w:r w:rsidR="00EB2276" w:rsidRPr="005440D4">
        <w:rPr>
          <w:noProof/>
        </w:rPr>
        <w:t>лаборант, могущий, если умеет, создать нужные условия для любой реакции. В лаборатории нужны для этого химикалии, в лаборатории духа</w:t>
      </w:r>
      <w:r w:rsidR="000C6C5A" w:rsidRPr="005440D4">
        <w:rPr>
          <w:noProof/>
        </w:rPr>
        <w:t xml:space="preserve"> — </w:t>
      </w:r>
      <w:r w:rsidR="00EB2276" w:rsidRPr="005440D4">
        <w:rPr>
          <w:noProof/>
        </w:rPr>
        <w:t>воля и знание, что это возможно. Ведь, в сущности говоря, одно ощущение заменяется другим, одно состояние</w:t>
      </w:r>
      <w:r w:rsidR="000C6C5A" w:rsidRPr="005440D4">
        <w:rPr>
          <w:noProof/>
        </w:rPr>
        <w:t xml:space="preserve"> — </w:t>
      </w:r>
      <w:r w:rsidR="00EB2276" w:rsidRPr="005440D4">
        <w:rPr>
          <w:noProof/>
        </w:rPr>
        <w:t>состоянием, указанным волею. Сам по себе процесс чисто духовен и регулируется духом. И если человек решает, что то или иное состояние его духа ему нежелательно, он просто заменяет его другим, желательным. Нужную реакцию следует сперва вызвать в духе, чтобы смогла она заменить собою в сознании реакцию, подлежащую замене. Как часто от одной и той же причины одни люди бывают несчастливы, а другие</w:t>
      </w:r>
      <w:r w:rsidR="000C6C5A" w:rsidRPr="005440D4">
        <w:rPr>
          <w:noProof/>
        </w:rPr>
        <w:t xml:space="preserve"> — </w:t>
      </w:r>
      <w:r w:rsidR="00EB2276" w:rsidRPr="005440D4">
        <w:rPr>
          <w:noProof/>
        </w:rPr>
        <w:t>наоборот, одни радуются, другие горюют по одному и тому же поводу. Не в духе ли решение? Цепь причин и следствий вызвала в человеке реакцию, идущую под знаком ощущения несчастья. Волею порождается другая цепь причинности, независимо от первой и в другом направлении. Именно пресекается рефлекторность процесса, и воля утверждает свою власть. От любого несчастья твердая воля почерпнет новые силы и новую стойкость. Так преодолевается жизнь. Нельзя, нельзя безвольно склоняться под ударами внешних воздействий, ибо всему можно противопоставить дух. Как важно ощутить эту несокрушимость внутри! Победитель идет через жизнь, победно ступая и не склоняя чело ни перед чем. Помните, ведь в духе надо стойкость явить, не теле</w:t>
      </w:r>
      <w:r w:rsidR="000C6C5A" w:rsidRPr="005440D4">
        <w:rPr>
          <w:noProof/>
        </w:rPr>
        <w:t xml:space="preserve"> — </w:t>
      </w:r>
      <w:r w:rsidR="00EB2276" w:rsidRPr="005440D4">
        <w:rPr>
          <w:noProof/>
        </w:rPr>
        <w:t>оно уязвимо. Архатом может стать лишь тот, кого жизнь была не в силах сломить. Держите же головы выше, ведь мы к победе идем!</w:t>
      </w:r>
    </w:p>
    <w:p w:rsidR="00E8769F" w:rsidRPr="005440D4" w:rsidRDefault="00E8769F" w:rsidP="00EB2276">
      <w:pPr>
        <w:rPr>
          <w:noProof/>
        </w:rPr>
      </w:pPr>
    </w:p>
    <w:p w:rsidR="00E8769F" w:rsidRPr="005440D4" w:rsidRDefault="0097571B" w:rsidP="00EB2276">
      <w:pPr>
        <w:rPr>
          <w:noProof/>
        </w:rPr>
      </w:pPr>
      <w:r w:rsidRPr="005440D4">
        <w:rPr>
          <w:rFonts w:cs="Arial"/>
          <w:b/>
          <w:noProof/>
          <w:szCs w:val="28"/>
        </w:rPr>
        <w:t xml:space="preserve">1955 г. </w:t>
      </w:r>
      <w:r w:rsidR="00EB2276" w:rsidRPr="005440D4">
        <w:rPr>
          <w:b/>
          <w:noProof/>
        </w:rPr>
        <w:t>512. (Окт. 1).</w:t>
      </w:r>
      <w:r w:rsidR="00EB2276" w:rsidRPr="005440D4">
        <w:rPr>
          <w:noProof/>
        </w:rPr>
        <w:t xml:space="preserve"> Трудно сочетать земное с надземным, видимое с невидимым. Телом и чувствами телесными живем на Земле, но мыслью и эмоциями</w:t>
      </w:r>
      <w:r w:rsidR="000C6C5A" w:rsidRPr="005440D4">
        <w:rPr>
          <w:noProof/>
        </w:rPr>
        <w:t xml:space="preserve"> — </w:t>
      </w:r>
      <w:r w:rsidR="00EB2276" w:rsidRPr="005440D4">
        <w:rPr>
          <w:noProof/>
        </w:rPr>
        <w:t>уже на других планах, хотя и касаются они земного. И местом соединения невидимого с видимым является сознание. Мысли и эмоции невидимы физическому глазу, но следствия их, или реакции их, физически явны. Незримое и зримое настолько переплетены, что трудно провести между ними точную границу в сознании. Подчеркиваю, «в сознании», ибо сознание является местом встречи всех миров. Именно в нем невидимое и видимое соприкасаются. Если бы человек уделял больше внимания своим тонким ощущениям и впечатлениям, речь Тонкого Мира стала бы более понятной. Тонкие ощущения и восприятия требуют утонченного. Незамеченные, они проходят мимо сознания без следа. Грядущее объединение миров должно произойти в сознании человека. Открываются двери в Надземное. К этому ведет эволюция. Но нужно очищение и преображение не только человека, но и планеты, ибо, если этого не произойдет, то будет иметь место нечто весьма нежелательное: низшие слои астрала устремятся через низшие неочищенные астральные проводники в сознания человеческие и затопят их ужасами астральных явлений самого низшего порядка. Нужно очищение и возвышение духа человеческого, прежде чем заповеданное совершится. Иначе не следующая ступень эволюции, но падение в бездну. Потому при утончении сознания и обострении чуткости необходимо удержаться от психизма. Чуткость восприятия и психизм</w:t>
      </w:r>
      <w:r w:rsidR="000C6C5A" w:rsidRPr="005440D4">
        <w:rPr>
          <w:noProof/>
        </w:rPr>
        <w:t xml:space="preserve"> — </w:t>
      </w:r>
      <w:r w:rsidR="00EB2276" w:rsidRPr="005440D4">
        <w:rPr>
          <w:noProof/>
        </w:rPr>
        <w:t>явления совершенно различные. Чуткость развивается при росте способности реагировать на токи пространства и отзываться на горе и радость людские. К этому последнему ведет сострадание. Великое качество сострадания сложно необычайно и указывает на высоту духа. Явить сострадание совсем не значит впасть в такое же состояние горя или отчаяния, в котором находится страдающий человек, ибо это будет падением в яму обоих: и страдающего, и сострадающего. Сострадание принимает в открытое сердце свое боль ближнего, Трансмутирует ее на огнях своего сердца и взамен насыщает страдающее сердце огнями своими: огнями спокойствия, огнями мира душевного, огнями надежды и даже радости. Огни сострадающего сердца проникают в сердце страдающее и силою своею трансмутируют его омраченные излучения в огни света. Происходит действие огненное, и даже не надо убеждать очень, и даже не надо тратить много слов, надо дать огненное сердечное чувство, нейтрализующее темные излучения горюющего сознания. Это и будет огненным процессом трансмутации чужого горя на огнях своего сердца. Конечно, сердцу всегда больно вбирать в себя чужую боль для преображения ее в другие, более светлые, чувства. Но иного способа нет. Это и есть путь Сострадания, или путь Бодхисаттвы. Чтобы помочь, надо иметь мужество принять на себя чужую боль или страдание. Конечно, сильное огненное сердце скорее и легче трансмутирует эту боль своими огнями, чем сердце страдающее, которое обычно слабо и более легко поддается тягостным переживаниям. Для сильного человека иногда достаточно небольшого огненного импульса, чтобы он освободился от тягости горя. Страдать могут и сильные духи. Но быть рабом своих страданий может лишь слабое и неустойчивое сознание. Йогу позволено все, для йога запретов нет, но нет лишь потому, что он все действия и поступки свои совершает в свободе, но не в рабстве у них. Обычно страдающие люди являются рабами своих страданий и переживаний. Само понятие безысходного горя кроет в себе явление безысходного рабства духа, находящегося в плену у своей астральной оболочки. При анализе явления горя надо понять это взаимоотношение сознания со своими оболочками. Движение в материи астрального проводника настолько сильно и длительно, что оно затягивает сознание и поглощает его в себя, и пленник уже не может вырваться из цепких когтей астрального тирана. Хватка иногда бывает столь сильной, что человек умирает, как говорят, от безысходного горя и отчаяния или же совершает самоубийство</w:t>
      </w:r>
      <w:r w:rsidR="000C6C5A" w:rsidRPr="005440D4">
        <w:rPr>
          <w:noProof/>
        </w:rPr>
        <w:t xml:space="preserve"> — </w:t>
      </w:r>
      <w:r w:rsidR="00EB2276" w:rsidRPr="005440D4">
        <w:rPr>
          <w:noProof/>
        </w:rPr>
        <w:t>самое страшное преступление, возможное для человека. Огненное сердце Называем благодающим, ибо может и в силах оно ликвидировать эти страшные очаги тьмы и заразы отчаяния, столь широко разбросанные в мире страданий людских. И не для счастливых и в благополучии утопающих, но для них, страдающих, и несчастных, и тонущих в пучине невежества Приходят Владыки в мир, неся Огненную Чашу Сострадания миру. Разделите и вы, знающие, бремя Великого Служения и Чашу Сострадания поднимите, дабы люди могли испить от нее. Но храните огни сердца, без них пуста будет ваша Чаша, и нечем будет утолить жажду пришедших. Но главное, остерегайтесь того, чтобы быть затянутыми в бездонную воронку астральных вихрей и переживаний страдальцев, пришедших за помощью, ибо поистине, уподобитесь тогда слепому, ведущего слепого, и им обоим, свалившимся в яму. Из ямы взаимного отчаяния выбраться особенно трудно даже и зрячему. Оградитесь в духе и Мною.</w:t>
      </w:r>
    </w:p>
    <w:p w:rsidR="00E8769F" w:rsidRPr="005440D4" w:rsidRDefault="00E8769F" w:rsidP="00EB2276">
      <w:pPr>
        <w:rPr>
          <w:noProof/>
        </w:rPr>
      </w:pPr>
    </w:p>
    <w:p w:rsidR="00E8769F" w:rsidRPr="005440D4" w:rsidRDefault="0097571B" w:rsidP="00EB2276">
      <w:pPr>
        <w:rPr>
          <w:noProof/>
        </w:rPr>
      </w:pPr>
      <w:r w:rsidRPr="005440D4">
        <w:rPr>
          <w:rFonts w:cs="Arial"/>
          <w:b/>
          <w:noProof/>
          <w:szCs w:val="28"/>
        </w:rPr>
        <w:t xml:space="preserve">1955 г. </w:t>
      </w:r>
      <w:r w:rsidR="00EB2276" w:rsidRPr="005440D4">
        <w:rPr>
          <w:b/>
          <w:noProof/>
        </w:rPr>
        <w:t>513.</w:t>
      </w:r>
      <w:r w:rsidR="00EB2276" w:rsidRPr="005440D4">
        <w:rPr>
          <w:noProof/>
        </w:rPr>
        <w:t xml:space="preserve"> Дух-победитель утверждает могущество свое в мире форм и над ними. Не следует это могущество понимать как подавление чьей-то воли. Не над собратьями своими оно утверждается, но шире, и прежде всего над сферою своего собственного микрокосма. Утверждение безграничной власти над семеричной сущностью своею есть увлекательнейшая и чудеснейшая страница жизни победившего материю духа. Для этого на Земле дается упомянутая ранее огненная лестница о трехсот шестидесяти шести ступенях дней по Земле и трехсот шестидесяти шести ночей в мирах. Нельзя достичь этого могущества сразу, но каждая крупица достижений, каждая победа дает отложения чудесной энергии огня, в Чаше хранимой. Делается послушной подчиненная мысль, смиряется обузданный астрал и из своевольного деспота превращается в примерного слугу, и тело становится рабом огненной воли. Таков путь победителя. Каждый хотел бы обладать этой властью, но никто не желает силы в себе найти, чтобы добиться желаемых результатов. Желание вяло и безвольно. Люди разучились желать огненно. Сила желания обращена в другую сторону, и огненная мощь разбивается по мелочам. Немногие применяют силу сосредоточенного желания, да и то лишь в целях земных. Для огненной воли хотеть</w:t>
      </w:r>
      <w:r w:rsidR="000C6C5A" w:rsidRPr="005440D4">
        <w:rPr>
          <w:noProof/>
        </w:rPr>
        <w:t xml:space="preserve"> — </w:t>
      </w:r>
      <w:r w:rsidR="00EB2276" w:rsidRPr="005440D4">
        <w:rPr>
          <w:noProof/>
        </w:rPr>
        <w:t>значит иметь. Хотеть таким образом, властно и неодолимо, означает умение уничтожать все мысленные фантомы и образы противодействующие, возникающие в творящем желание сознании. Как действие вызывает противодействие, как полет</w:t>
      </w:r>
      <w:r w:rsidR="000C6C5A" w:rsidRPr="005440D4">
        <w:rPr>
          <w:noProof/>
        </w:rPr>
        <w:t xml:space="preserve"> — </w:t>
      </w:r>
      <w:r w:rsidR="00EB2276" w:rsidRPr="005440D4">
        <w:rPr>
          <w:noProof/>
        </w:rPr>
        <w:t>сопротивление воздуха, так и мысль устремленная встречает сопротивление среды, вызванное стремлением и равное его силе. Это сопротивление, или противодействие, частично выражается в противодействующих мыслеобразах сомнения, неуверенности и неустойчивости. Сильная воля сметает эти призраки, как вихрь сухие осенние листья, и расчищает поле для действия основной мысли. Мысль, подобно стреле, посылается к цели и ее достигает. Но неопытное сознание привязывает к этой стреле нить и, держа мысль на привязи около себя, надеется, что привязанная стрела долетит до назначенного. Конечно, мысль полетит с присущей ей силой, но лишь на длину нити. В этом второе препятствие и связанность мысли. И третье: важен конечный результат, но не промежуточные стадии исполнения. Затрачивая энергию на них, оператор забывает о самом главном, и стрела мысли застывает на промежуточных преградах, на деталях исполнения задуманного, в то время как основная, конечная цель упускается из вида и не поражается стрелой воли. Надо всегда иметь в виду самый последний, самый конечный этап достижения поставленной перед сознанием задачи. Все мысли о невозможности осуществления твердо и властно отбрасываются волей. Также не надо ломать головы над тем, каким путем все может исполниться. Исполниться должно, а как</w:t>
      </w:r>
      <w:r w:rsidR="000C6C5A" w:rsidRPr="005440D4">
        <w:rPr>
          <w:noProof/>
        </w:rPr>
        <w:t xml:space="preserve"> — </w:t>
      </w:r>
      <w:r w:rsidR="00EB2276" w:rsidRPr="005440D4">
        <w:rPr>
          <w:noProof/>
        </w:rPr>
        <w:t>это дело победительницы огненной, психической энергии, не знающей ни преград, ни препятствий и работающей молча, незримо и самостоятельно над исполнением порученного задания. Когда соблюдены все указанные условия, можно ждать результатов спокойно и уверенно, как чего-то неизбежного, как очередного восхода Солнца. Желание пламенное исполнено будет, огонь тому служит ручательством. Мысли, Нами кристаллизованные, и посланные в пространство, и насыщающие ауру вашей Земли, ныне яро осуществляются, несмотря на всю силу противодействия стихий, материи и человечества. Так побеждает мысль.</w:t>
      </w:r>
    </w:p>
    <w:p w:rsidR="00E8769F" w:rsidRPr="005440D4" w:rsidRDefault="00E8769F" w:rsidP="00EB2276">
      <w:pPr>
        <w:rPr>
          <w:noProof/>
        </w:rPr>
      </w:pPr>
    </w:p>
    <w:p w:rsidR="00E8769F" w:rsidRPr="005440D4" w:rsidRDefault="00440A12" w:rsidP="00EB2276">
      <w:pPr>
        <w:rPr>
          <w:noProof/>
        </w:rPr>
      </w:pPr>
      <w:r w:rsidRPr="005440D4">
        <w:rPr>
          <w:rFonts w:cs="Arial"/>
          <w:b/>
          <w:noProof/>
          <w:szCs w:val="28"/>
        </w:rPr>
        <w:t xml:space="preserve">1955 г. </w:t>
      </w:r>
      <w:r w:rsidR="00EB2276" w:rsidRPr="005440D4">
        <w:rPr>
          <w:b/>
          <w:noProof/>
        </w:rPr>
        <w:t>514. (Окт. 2).</w:t>
      </w:r>
      <w:r w:rsidR="00EB2276" w:rsidRPr="005440D4">
        <w:rPr>
          <w:noProof/>
        </w:rPr>
        <w:t xml:space="preserve"> В мире плач и скрежет зубовный, в мире будете иметь скорбь. И преследовать, и гнать, и поносить будут, как всегда поносили Моих. Но будете в Луче и под защитой, и волос с головы не упадет без Воли Моей. Карма уявится в пределах, допущенных Мною, не больше. Такова участь предавших себя Воле Моей. Нежелание или боязнь взять крест свой нарушают возможность следования за Учителем. А без креста не дойти, ибо и Я крест Приял. Каждый, идущий за Мною, несет крест свой в размере возможностей своих и сознания. Мы тоже Несем крест жизни, Несем и поныне, и тяжесть его велика. Тягость ответственности за Землю не под силу для плеч человеческих</w:t>
      </w:r>
      <w:r w:rsidR="000C6C5A" w:rsidRPr="005440D4">
        <w:rPr>
          <w:noProof/>
        </w:rPr>
        <w:t xml:space="preserve"> — </w:t>
      </w:r>
      <w:r w:rsidR="00EB2276" w:rsidRPr="005440D4">
        <w:rPr>
          <w:noProof/>
        </w:rPr>
        <w:t>раздавит. Но Мы Несем и Нагружаем следующих за Нами, каждого по силам и сознанию. Разделить труды, заботы и тягости Владыки честью считайте. Немногим она по плечу. Но по чести и слава, по ней и награда. Да, да, приходится говорить о награде, как будто бы сотрудничество с Учителем уже само по себе не является великой наградой и честью. Надо же понимать, что течение жизни вашей, уявляемое совместно с Владыкой, уже является показателем высокого к вам доверия и путем избранных среди званых. О чем терзания, беспокойства и смятение, когда Рука Моя с вами. К чему вопросы и стремление что-то пояснить или уявить подробности тесных условий, когда Вижу и Слышу. Посылая на подвиг, Предвижу подробности. Вы тоже предвидите, но диаметр окружности видения вашего мал. Мы Видим вперед далеко за каждого из вас. Видим и Приуготовляем путь. Не розами он устлан, но терниями, и не Мы Устилаем, но люди. Мы же Стремимся охранить, когда действительная опасность угрожает.</w:t>
      </w:r>
      <w:r w:rsidR="005D686F" w:rsidRPr="005440D4">
        <w:rPr>
          <w:noProof/>
        </w:rPr>
        <w:t xml:space="preserve"> </w:t>
      </w:r>
      <w:r w:rsidR="00EB2276" w:rsidRPr="005440D4">
        <w:rPr>
          <w:noProof/>
        </w:rPr>
        <w:t>Надо же, наконец, научиться отличать опасности настоящие от воображаемых и прямой путь подвига от кривой тропы благополучия. О чем беспокойство, когда Я за тобой? Если нет доверия ко Владыке, то куда же идти?!! Но полагая на Нас все сознание, можно идти в будущее спокойно. А вы на людей полагаетесь больше, на слухи и толки, когда опора одна</w:t>
      </w:r>
      <w:r w:rsidR="000C6C5A" w:rsidRPr="005440D4">
        <w:rPr>
          <w:noProof/>
        </w:rPr>
        <w:t xml:space="preserve"> — </w:t>
      </w:r>
      <w:r w:rsidR="00EB2276" w:rsidRPr="005440D4">
        <w:rPr>
          <w:noProof/>
        </w:rPr>
        <w:t>Учитель. Не может смущаться герой: смущаясь, он превращается в обывателя. Воин может быть оставлен на дозоре, когда опасность кругом, но думает он не о себе, а о лучшем исполнении долга. Так и вы думайте о том, как лучше выполнять Дело вашего Владыки. Думание о себе к тому не ведет. Отвергнись от себя</w:t>
      </w:r>
      <w:r w:rsidR="000C6C5A" w:rsidRPr="005440D4">
        <w:rPr>
          <w:noProof/>
        </w:rPr>
        <w:t xml:space="preserve"> — </w:t>
      </w:r>
      <w:r w:rsidR="00EB2276" w:rsidRPr="005440D4">
        <w:rPr>
          <w:noProof/>
        </w:rPr>
        <w:t>завет Мой. Не войти разбухшему «я» в узкие ворота Жизни. Мы вас в мир Посылаем, чтобы миру передать Учение Наше. Духом и в духе выполняется Поручение, когда запечатаны уста. Но дела самости поглощают все энергии, и свет ауры тускл. Самость не может светить. Самость не может светом насытить пространство вокруг, и Поручение остается невыполненным. Так, даже молчаливое Поручение исполнителей не находит. Многие радостно и охотно идут, но до первого поворота, где начинается путь самоотвержения. Смотрю с надеждой вокруг, но исполнителей не Вижу. Лишь немногие, лишь отдельные единицы принимают Служение, отбросив сетования и отговорки. Пусто было тогда, и пусто теперь, и не с кем разделить труды. И особенно пусто становится тогда, когда приходит время сурового Зова. А званых много, и все отзываются радостно и охотно, но до первых и настоящих трудностей и суровой и жестокой действительности жизни, смотрящей в лицо. А вы идите на подвиг не рассуждая и лишь с желанием лучше исполнить Волю Пославшего вас. Радостно идите и в доверии. Готовились к этому часу</w:t>
      </w:r>
      <w:r w:rsidR="000C6C5A" w:rsidRPr="005440D4">
        <w:rPr>
          <w:noProof/>
        </w:rPr>
        <w:t xml:space="preserve"> — </w:t>
      </w:r>
      <w:r w:rsidR="00EB2276" w:rsidRPr="005440D4">
        <w:rPr>
          <w:noProof/>
        </w:rPr>
        <w:t>час настал, где же ваша готовность? И сколько слов надо явить Мне, чтобы явили вы понимание? Мне нужны не слова и рассуждения, но дела. Дело ждет исполнителей. Где они? Условное служение так же несостоятельно, как и условное ученичество несостоятельно и неполноценно. Полноотдание себя требуется, полное предание себя Ведущей Воле Владыки.</w:t>
      </w:r>
    </w:p>
    <w:p w:rsidR="00E8769F" w:rsidRPr="005440D4" w:rsidRDefault="00E8769F" w:rsidP="00EB2276">
      <w:pPr>
        <w:rPr>
          <w:noProof/>
        </w:rPr>
      </w:pPr>
    </w:p>
    <w:p w:rsidR="00E8769F" w:rsidRPr="005440D4" w:rsidRDefault="007C1BDD" w:rsidP="00EB2276">
      <w:pPr>
        <w:rPr>
          <w:noProof/>
        </w:rPr>
      </w:pPr>
      <w:r w:rsidRPr="005440D4">
        <w:rPr>
          <w:rFonts w:cs="Arial"/>
          <w:b/>
          <w:noProof/>
          <w:szCs w:val="28"/>
        </w:rPr>
        <w:t xml:space="preserve">1955 г. </w:t>
      </w:r>
      <w:r w:rsidR="00EB2276" w:rsidRPr="005440D4">
        <w:rPr>
          <w:b/>
          <w:noProof/>
        </w:rPr>
        <w:t>515.</w:t>
      </w:r>
      <w:r w:rsidR="00EB2276" w:rsidRPr="005440D4">
        <w:rPr>
          <w:noProof/>
        </w:rPr>
        <w:t xml:space="preserve"> Сын Мой, легкость контакта со Мною будет усиливаться и углубляться с каждым разом, пока не станет явлением совершенно обычным. Это вполне естественно и законно</w:t>
      </w:r>
      <w:r w:rsidR="000C6C5A" w:rsidRPr="005440D4">
        <w:rPr>
          <w:noProof/>
        </w:rPr>
        <w:t xml:space="preserve"> — </w:t>
      </w:r>
      <w:r w:rsidR="00EB2276" w:rsidRPr="005440D4">
        <w:rPr>
          <w:noProof/>
        </w:rPr>
        <w:t>постоянство сближает. Земля вращается при всех условиях происходящей на ней жизни. Так же законность постоянного ритма приобретает и явление Общения с Учителем. Не следует смущаться тем, что Голос Его не слышен: слышна мысль, которая улавливается явно, и в этом все, ибо мысль уловить труднее. Услышание Голоса Учителя при помощи тонкого слуха будет, хотя и высшим, но все же явлением психизма, мысль же</w:t>
      </w:r>
      <w:r w:rsidR="000C6C5A" w:rsidRPr="005440D4">
        <w:rPr>
          <w:noProof/>
        </w:rPr>
        <w:t xml:space="preserve"> — </w:t>
      </w:r>
      <w:r w:rsidR="00EB2276" w:rsidRPr="005440D4">
        <w:rPr>
          <w:noProof/>
        </w:rPr>
        <w:t>дитя Огненного Мира, ибо является продуктом огня. Правда, характер и степени огней различны, но все же восприятие мысли Учителя</w:t>
      </w:r>
      <w:r w:rsidR="000C6C5A" w:rsidRPr="005440D4">
        <w:rPr>
          <w:noProof/>
        </w:rPr>
        <w:t xml:space="preserve"> — </w:t>
      </w:r>
      <w:r w:rsidR="00EB2276" w:rsidRPr="005440D4">
        <w:rPr>
          <w:noProof/>
        </w:rPr>
        <w:t>достижение очень высокое. Если хотите, это есть низведение огня на Землю, ибо кристаллы его запечатлеваются уже в плотных формах. Кристаллы мыслей Учителя, отлитые в законченные формы, становятся доступными уже всем, берущим от их содержания по праву. Каждый, имеющий право на них, тем или иным путем, но подойдет к возможности от них почерпнуть. Так в тишине одиночества и уединения творится Дело Общего Блага. Трансформаторами огненными тонкой энергии мысли можно было бы назвать эти приемники мыслей Владыки. О работе творимой можно порадоваться: полезна она и нужна. Один из ее аспектов, мало ощущаемый,</w:t>
      </w:r>
      <w:r w:rsidR="000C6C5A" w:rsidRPr="005440D4">
        <w:rPr>
          <w:noProof/>
        </w:rPr>
        <w:t xml:space="preserve"> — </w:t>
      </w:r>
      <w:r w:rsidR="00EB2276" w:rsidRPr="005440D4">
        <w:rPr>
          <w:noProof/>
        </w:rPr>
        <w:t>это цементирование пространства. Мысль оформленная и мысль неоформленная различаются степенью доступности ее для сознания. Первая</w:t>
      </w:r>
      <w:r w:rsidR="000C6C5A" w:rsidRPr="005440D4">
        <w:rPr>
          <w:noProof/>
        </w:rPr>
        <w:t xml:space="preserve"> — </w:t>
      </w:r>
      <w:r w:rsidR="00EB2276" w:rsidRPr="005440D4">
        <w:rPr>
          <w:noProof/>
        </w:rPr>
        <w:t>доступна немногим, вторая</w:t>
      </w:r>
      <w:r w:rsidR="000C6C5A" w:rsidRPr="005440D4">
        <w:rPr>
          <w:noProof/>
        </w:rPr>
        <w:t xml:space="preserve"> — </w:t>
      </w:r>
      <w:r w:rsidR="00EB2276" w:rsidRPr="005440D4">
        <w:rPr>
          <w:noProof/>
        </w:rPr>
        <w:t>всем. Тем значительны Мои трансформаторы Света, что местность, или даже страна, где они находятся, насыщается мыслеобразами огненными, которые все время усиливаются и уплотняются и представляют собою уже целое хранилище мыслей высоких, новых и нужных для эволюции, готовых к тому, чтобы люди по мере своего утончения и развития могли бы ими свободно и широко пользоваться во благо. Цементировщики пространства этим очень ценны. Не будет превозноситься в гордости делающий Дело Владыки, но порадуется нужности и ценности своей для эволюции. Многое большое и значительное невидимо и неслышимо происходит, лишь следствия укажут миру, где был заложен магнит на грядущие столетия или даже больше. Смотрите в сущность явления, и глубина его поможет осознать всю значимость процесса. Творящий Дело Владыки достоин Заботы Его. Узлы сети Света, опутывающей планету, в этом аспекте имеют свое особое значение</w:t>
      </w:r>
      <w:r w:rsidR="000C6C5A" w:rsidRPr="005440D4">
        <w:rPr>
          <w:noProof/>
        </w:rPr>
        <w:t xml:space="preserve"> — </w:t>
      </w:r>
      <w:r w:rsidR="00EB2276" w:rsidRPr="005440D4">
        <w:rPr>
          <w:noProof/>
        </w:rPr>
        <w:t>не только передатчики Лучей, из Твердыни идущих, но и цементировщики пространства. Башни беспроволочного телеграфа мыслей бывают разной величины, силы и напряжения, но каждая в пространственном отношении полезна безусловно.</w:t>
      </w:r>
    </w:p>
    <w:p w:rsidR="00E8769F" w:rsidRPr="005440D4" w:rsidRDefault="00E8769F" w:rsidP="00EB2276">
      <w:pPr>
        <w:rPr>
          <w:noProof/>
        </w:rPr>
      </w:pPr>
    </w:p>
    <w:p w:rsidR="00E8769F" w:rsidRPr="005440D4" w:rsidRDefault="007C1BDD" w:rsidP="00EB2276">
      <w:pPr>
        <w:rPr>
          <w:noProof/>
        </w:rPr>
      </w:pPr>
      <w:r w:rsidRPr="005440D4">
        <w:rPr>
          <w:rFonts w:cs="Arial"/>
          <w:b/>
          <w:noProof/>
          <w:szCs w:val="28"/>
        </w:rPr>
        <w:t xml:space="preserve">1955 г. </w:t>
      </w:r>
      <w:r w:rsidR="00EB2276" w:rsidRPr="005440D4">
        <w:rPr>
          <w:b/>
          <w:noProof/>
        </w:rPr>
        <w:t>516. (Окт. 3).</w:t>
      </w:r>
      <w:r w:rsidR="00EB2276" w:rsidRPr="005440D4">
        <w:rPr>
          <w:noProof/>
        </w:rPr>
        <w:t xml:space="preserve"> Много на свете явлений, смысл которых далек от человеческого понимания. Например, явление отсутствия дома. Бездомие земное означает процесс освобождения от привязанности к дому-тюрьме. Конечно, дом</w:t>
      </w:r>
      <w:r w:rsidR="000C6C5A" w:rsidRPr="005440D4">
        <w:rPr>
          <w:noProof/>
        </w:rPr>
        <w:t xml:space="preserve"> — </w:t>
      </w:r>
      <w:r w:rsidR="00EB2276" w:rsidRPr="005440D4">
        <w:rPr>
          <w:noProof/>
        </w:rPr>
        <w:t>не тюрьма, но это лишь в смысле земном, обывательском. В значении Тонкого Мира дом земной есть место заключения сознания в четырех стенах, которое, охватывая сознание своими стенами, ограничивает его свободу. Из дома земного легко выйти на улицу и даже переехать на другую квартиру, но нелегко в Мире Надземном оставить дом свой человеку, который безвыездно прожил в нем всю свою жизнь. Если он никогда не делал этого на Земле, то тем труднее сделать это в Мире Надземном, где выкристаллизовавшаяся, застывшая астральная форма привычного жилья не выпустит сознание из своего окружения. Так и будет человек продолжать воображать жить в привычных условиях на Земле, уплотненных ментально. Потому велика польза путешествий и всяких переездов. Дух, вырванный из привычных условий, поневоле разрушает затвердевшие формы своего психического окружения. Бездомные странники</w:t>
      </w:r>
      <w:r w:rsidR="000C6C5A" w:rsidRPr="005440D4">
        <w:rPr>
          <w:noProof/>
        </w:rPr>
        <w:t xml:space="preserve"> — </w:t>
      </w:r>
      <w:r w:rsidR="00EB2276" w:rsidRPr="005440D4">
        <w:rPr>
          <w:noProof/>
        </w:rPr>
        <w:t>люди, свободные в духе от магнитного непреодолимого притяжения длительно обжитого дома. Магнетизм привычного жилья очень силен. Каждая доска, каждая стена, каждая вещь и каждая мелочь настолько глубоко врезывается в сознание, что человек не в силах представить себя мысленно в ином окружении, то есть не в силах уже разрушить иллюзию дома земного, в сфере которой он и продолжает жить в Мире Тонком. Судьба-освободительница часто помогает людям против их воли освобождаться от привязанности к определенным вещам и предметам. Лучше бездомным уйти в Мир тот, чем переходить в Мир свободы, заранее обеспечив себе в нем готовое тюремное помещение, в виде намертво закрепленного за сознанием помещения. Скажут: хорошо переезжать в другой дом, да еще с комфортом. Но дело не только в переезде, а в том, что обычное сознание быстро привыкает к новым условиям, особенно если они ему нравятся, и устанавливает крепкие нити притяжения в новом своем окружении. Этим особенно вредно и опасно чувство собственности. Как буксирный пароход баржи, тянет за собой сознание в Мир Тонкий нажитую собственность канатом магнитной связи. Каждая вещь, которой владеем, связана этими канатами, нитями, веревками и веревочками с сознанием. Ярое чувство собственности скручивает стальные канаты, разорвать которые сил уже не хватает. Потому осуждена собственность. Из всех видов рабства этот вид самый страшный, ибо не осознается. Благодаря ему велико число на Земле и в Мире Надземном рабов добровольных, рабов слепых, рабов, рабство свое не сознающих и не подозревающих. В этом неосознании рабского состояния своего и заключается вся трагедия земной собственности и дома-тюрьмы. Трудно говорить о свободе людям, рабства своего не осознающим.</w:t>
      </w:r>
    </w:p>
    <w:p w:rsidR="00E8769F" w:rsidRPr="005440D4" w:rsidRDefault="00E8769F" w:rsidP="00EB2276">
      <w:pPr>
        <w:rPr>
          <w:noProof/>
        </w:rPr>
      </w:pPr>
    </w:p>
    <w:p w:rsidR="00E8769F" w:rsidRPr="005440D4" w:rsidRDefault="004E35CB" w:rsidP="00EB2276">
      <w:pPr>
        <w:rPr>
          <w:noProof/>
        </w:rPr>
      </w:pPr>
      <w:r w:rsidRPr="005440D4">
        <w:rPr>
          <w:rFonts w:cs="Arial"/>
          <w:b/>
          <w:noProof/>
          <w:szCs w:val="28"/>
        </w:rPr>
        <w:t xml:space="preserve">1955 г. </w:t>
      </w:r>
      <w:r w:rsidR="00EB2276" w:rsidRPr="005440D4">
        <w:rPr>
          <w:b/>
          <w:noProof/>
        </w:rPr>
        <w:t>517. (Окт. 4).</w:t>
      </w:r>
      <w:r w:rsidR="00EB2276" w:rsidRPr="005440D4">
        <w:rPr>
          <w:noProof/>
        </w:rPr>
        <w:t xml:space="preserve"> Отношение обывательское и отношение мудрости к явлениям жизни земной отличаются друг от друга. Всякая потеря и лишение вещей рассматриваются людьми как несчастье, но с точки зрения понимания Тонкого Мира</w:t>
      </w:r>
      <w:r w:rsidR="000C6C5A" w:rsidRPr="005440D4">
        <w:rPr>
          <w:noProof/>
        </w:rPr>
        <w:t xml:space="preserve"> — </w:t>
      </w:r>
      <w:r w:rsidR="00EB2276" w:rsidRPr="005440D4">
        <w:rPr>
          <w:noProof/>
        </w:rPr>
        <w:t>это благословение, ибо по существу является освобождением. Но истинное освобождение</w:t>
      </w:r>
      <w:r w:rsidR="000C6C5A" w:rsidRPr="005440D4">
        <w:rPr>
          <w:noProof/>
        </w:rPr>
        <w:t xml:space="preserve"> — </w:t>
      </w:r>
      <w:r w:rsidR="00EB2276" w:rsidRPr="005440D4">
        <w:rPr>
          <w:noProof/>
        </w:rPr>
        <w:t>в духе. Дело не в том, чтобы не иметь, а в том, чтобы не быть притягиваемым вещами силою их магнитного притяжения, полученною ими от их владельца. Отрешение от вещей должно происходить в духе. Имейте все, но не привязывайтесь ни к чему и ни к чему не привязывайте сознание. Любовь к вещам есть не что иное, как рабство у вещей. Каждую из них, особенно любимую, надо взвесить на весах Беспредельности и понять временную и преходящую природу ее сущности. Когда-то жили без всех тех вещей, которые ныне вокруг, и были не менее счастливы. Когда-то жили и в теле ином и все кругом было тоже иное, но от этого не перестали быть самим собою. Не в вещах дело, а в том, чтобы внутри себя обрести все имение свое и все свои богатства. Потому и Говорю о ценностях духа. Как хорошо уходить в Тонкий Мир, накопивши. Как хорошо приумножить ценности духа. Завет о талантах накопленных останется в силе навсегда. Всякая жизнь во всякой форме по существу является накоплением наслоений опыта и ассимиляцией энергий, откладываемых вокруг духо-монады. Формы же ее выражения и окружение физическое на любом этапе жизни значения не имеют. Природа сметает и то, и другое всегда и заменяет новой формой и новым окружением при каждой смене оболочек. Мудр ведущий закон. Он предусматривает возможность застоя и уничтожает ее. Но силен атавизм чувства собственности даже у животных, и потому иногда приходится прибегать к мерам особым и даже небывалым. Страх за текущее состояние свое порождает и боязнь потери привычного окружения и является причиной многих несоизмеримостей. Свобода не связанного и не привязанного ни к чему духа так труднодостижима. Явите же понимание того, ради чего дается все то человеку, что его окружает. Средство становится целью, и истинное понимание материальных предметов, находящихся в обладании человека, утрачивается. Вещи становятся самоцелью, а человек</w:t>
      </w:r>
      <w:r w:rsidR="000C6C5A" w:rsidRPr="005440D4">
        <w:rPr>
          <w:noProof/>
        </w:rPr>
        <w:t xml:space="preserve"> — </w:t>
      </w:r>
      <w:r w:rsidR="00EB2276" w:rsidRPr="005440D4">
        <w:rPr>
          <w:noProof/>
        </w:rPr>
        <w:t>их рабом, рабом, обреченным на то, чтобы в конце концов с ними все же расстаться. Учитель Утверждает свободу от рабства у вещей и всего, что временно окружает человека. Над пучиною жизни поднять вас Хочу.</w:t>
      </w:r>
    </w:p>
    <w:p w:rsidR="00E8769F" w:rsidRPr="005440D4" w:rsidRDefault="00E8769F" w:rsidP="00EB2276">
      <w:pPr>
        <w:rPr>
          <w:noProof/>
        </w:rPr>
      </w:pPr>
    </w:p>
    <w:p w:rsidR="00E8769F" w:rsidRPr="005440D4" w:rsidRDefault="004E35CB" w:rsidP="00EB2276">
      <w:pPr>
        <w:rPr>
          <w:noProof/>
        </w:rPr>
      </w:pPr>
      <w:r w:rsidRPr="005440D4">
        <w:rPr>
          <w:rFonts w:cs="Arial"/>
          <w:b/>
          <w:noProof/>
          <w:szCs w:val="28"/>
        </w:rPr>
        <w:t xml:space="preserve">1955 г. </w:t>
      </w:r>
      <w:r w:rsidR="00EB2276" w:rsidRPr="005440D4">
        <w:rPr>
          <w:b/>
          <w:noProof/>
        </w:rPr>
        <w:t>518.</w:t>
      </w:r>
      <w:r w:rsidR="00EB2276" w:rsidRPr="005440D4">
        <w:rPr>
          <w:noProof/>
        </w:rPr>
        <w:t xml:space="preserve"> Многие утонченные организмы напряжения сфер земных не выдерживают и уходят преждевременно. Но надо выдержать. Где же найти силы? Учитель далеко, будущее еще впереди, и лишь тьма настоящего открыта сознанию с временными просветами в грядущее. Где же силы найти, чтобы все-таки устоять? Силы найдете в отрешении от личного и принятии полной Чаши Общего Блага. Жить для других и интересами коллектива, отдавая Общему Делу свои лучшие чувства и мысли, и будет решением правильным. Конечно, это не избавит от отягощения обстоятельствами, но сильно облегчит тягость жизни. И, конечно, Служение Общему Благу есть подвиг, а подвиг есть жертва, на строительство Будущего приносимая. Путь Великой Жертвы устлан страданиями. Таков путь всякой жертвы, которая сопровождается страданиями в размере ее. Кто-то вступает на путь, мечтая о розах и забывая о терниях. В мире двойственности нельзя избежать полюсов. Чем круче и выше подъем, тем более тяжко взбираться. Страдать за себя и во имя свое трудно тем, что не хватает выдержать нагнетение, но для блага других можно принять и много большую тягость. Сколько подвигов совершают люди во имя родины? Идут на смерть, на трудности непреодолимые, и часто побеждают всё, что становится преградою на пути. Жертвы, принесенные во Имя Общего Блага, сокровищами накоплений в Чаше отложены будут. Деятели Общего Блага в служении людям почерпали силы свои и в постоянной отдаче себя находили неиссякаемый источник вечно новой энергии, питающей огни сердца.</w:t>
      </w:r>
    </w:p>
    <w:p w:rsidR="00E8769F" w:rsidRPr="005440D4" w:rsidRDefault="00E8769F" w:rsidP="00EB2276">
      <w:pPr>
        <w:rPr>
          <w:noProof/>
        </w:rPr>
      </w:pPr>
    </w:p>
    <w:p w:rsidR="00E8769F" w:rsidRPr="005440D4" w:rsidRDefault="004E35CB" w:rsidP="00EB2276">
      <w:pPr>
        <w:rPr>
          <w:noProof/>
        </w:rPr>
      </w:pPr>
      <w:r w:rsidRPr="005440D4">
        <w:rPr>
          <w:rFonts w:cs="Arial"/>
          <w:b/>
          <w:noProof/>
          <w:szCs w:val="28"/>
        </w:rPr>
        <w:t xml:space="preserve">1955 г. </w:t>
      </w:r>
      <w:r w:rsidR="00EB2276" w:rsidRPr="005440D4">
        <w:rPr>
          <w:b/>
          <w:noProof/>
        </w:rPr>
        <w:t>519. (Окт. 5).</w:t>
      </w:r>
      <w:r w:rsidR="00EB2276" w:rsidRPr="005440D4">
        <w:rPr>
          <w:noProof/>
        </w:rPr>
        <w:t xml:space="preserve"> Если испытание обнаруживает незащищенное место, надо его укрепить. Иначе теряется смысл испытания и цели оно не достигает. И будет оно повторяться до тех пор, пока не окрепнет нужное качество. Таким образом, испытание не выдержать нельзя, ибо оно будет возвращаться опять и опять, подобно колоде над ульем, которая тем больше бьет медведя, чем больше пытается он ее оттолкнуть. Отброшенное в одной форме, оно возвратится в другой. Видим людей, спрашивающих себя, почему жизнь бьет их по больному месту. Конечно, для того чтобы его укрепить. Как болезнь поражает наиболее слабый и незащищенный орган, так и удары судьбы ощущаются особенно остро там, где броня защитная отсутствует. Иммунитет духа показывает, что заградительная сеть функционирует правильно, отражая внешние удары. А выдержать надо. Нельзя отступить</w:t>
      </w:r>
      <w:r w:rsidR="000C6C5A" w:rsidRPr="005440D4">
        <w:rPr>
          <w:noProof/>
        </w:rPr>
        <w:t xml:space="preserve"> — </w:t>
      </w:r>
      <w:r w:rsidR="00EB2276" w:rsidRPr="005440D4">
        <w:rPr>
          <w:noProof/>
        </w:rPr>
        <w:t>хаотические энергии растерзают отступника. Даже ожесточения нельзя уявить, ибо оно отделяет от Учителя. Формула «Да будет Воля Твоя, Владыка» выражает стойкое отношение к карме, не могущее ни ожесточить, ни поколебать дух. И если нечто допущено Учителем, значит, надо встретить это мужественно, твердо и без ожесточения. Можно все меры принять и бороться, но без колебаний, сетований и жалоб. Незавидна судьба шатунов. И нельзя возлагать на Учителя то, что должно быть сделано самими. Сложность и неразрешимость внешних обстоятельств разрубается мечом духа, который знает, куда идет. Неразрешимость и безвыходность обстоятельств не в них, но в духе. Объединившись в сознании с Учителем, можно все разрешить, и притом успешно. Периоды омрачения духа не могут быть успешными. Были хорошими и светлыми, когда было все хорошо, попробуйте остаться такими, когда плохо. Неизменность внутреннего равновесия при смене противоположных условий должна быть достигнута во что бы то ни стало. К тому и испытания тяжкие и упорные, ибо равновесия еще нет. Надо отличать воображаемые и временные качества от действительных и постоянных. Розовый туман самообмана рассеивается от первого столкновения с действительностью. Героями и подвижниками не рождаются, но становятся. Будьте героями духа. Будьте ими в жизни, а не только в воображении.</w:t>
      </w:r>
    </w:p>
    <w:p w:rsidR="00E8769F" w:rsidRPr="005440D4" w:rsidRDefault="00E8769F" w:rsidP="00EB2276">
      <w:pPr>
        <w:rPr>
          <w:noProof/>
        </w:rPr>
      </w:pPr>
    </w:p>
    <w:p w:rsidR="00E8769F" w:rsidRPr="005440D4" w:rsidRDefault="004E35CB" w:rsidP="00EB2276">
      <w:pPr>
        <w:rPr>
          <w:noProof/>
        </w:rPr>
      </w:pPr>
      <w:r w:rsidRPr="005440D4">
        <w:rPr>
          <w:rFonts w:cs="Arial"/>
          <w:b/>
          <w:noProof/>
          <w:szCs w:val="28"/>
        </w:rPr>
        <w:t xml:space="preserve">1955 г. </w:t>
      </w:r>
      <w:r w:rsidR="00EB2276" w:rsidRPr="005440D4">
        <w:rPr>
          <w:b/>
          <w:noProof/>
        </w:rPr>
        <w:t>520. (Окт. 6).</w:t>
      </w:r>
      <w:r w:rsidR="00EB2276" w:rsidRPr="005440D4">
        <w:rPr>
          <w:noProof/>
        </w:rPr>
        <w:t xml:space="preserve"> Друзья, если Учение не является для вас Альфой и Омегой вашего существования, значит, оно понято неправильно. Без Учения</w:t>
      </w:r>
      <w:r w:rsidR="000C6C5A" w:rsidRPr="005440D4">
        <w:rPr>
          <w:noProof/>
        </w:rPr>
        <w:t xml:space="preserve"> — </w:t>
      </w:r>
      <w:r w:rsidR="00EB2276" w:rsidRPr="005440D4">
        <w:rPr>
          <w:noProof/>
        </w:rPr>
        <w:t>можно, не коснувшись его, но прикоснувшись, без него уже не пройти. Все ошибки, все недоумение, все непонимание заключается в вас, но не в Учении. Естественно и правильно думать, что Слова Христа безошибочны и являют собою Истину. То же и в Учении: Истина дана все та же, единая и вечная, но в аспекте нового понимания жизни на новой ступени эволюции человечества. Где же иначе искать решения жизни? Ни наука, ни искусство не дают синтеза жизни, но в аспекте Учения и наука, и искусство, и все, что имеет и чего достигло человечество, приобретает свое действительное значение и смысл. Много противоречий и непонятного в жизни, но Учение покрывает все явления ее куполом понимания. Как Солнце над Землею, дающее свет, и Учение Жизни над морем судеб человеческих. Коснувшийся Учения и отвергнувший его подобен человеку, потерявшему обе ноги, ибо Учение и Иерархия всегда были, будут и есть единою Основою жизни. Могут жить лишь те, кто сознательно или бессознательно знают эти Основы и применяют их в жизни своей. Случается и так, что прочитавший книги Учения не применяет его в жизни, а не видевшие их никогда являют поступками своими знание вечных Основ. Человек, бесстрашно идущий на смерть во имя родины и не прочитавший ни одной книги Учения Жизни, ближе к нему, чем трус, прочитавший все. Накопления отложений в Чаше, будучи ценными, остаются таковыми независимо от того, что человек читает или чего не читает. Но накопления, озаренные Светом Учения, становятся достоянием человека, которым он пользуется уже сознательно. Учение</w:t>
      </w:r>
      <w:r w:rsidR="000C6C5A" w:rsidRPr="005440D4">
        <w:rPr>
          <w:noProof/>
        </w:rPr>
        <w:t xml:space="preserve"> — </w:t>
      </w:r>
      <w:r w:rsidR="00EB2276" w:rsidRPr="005440D4">
        <w:rPr>
          <w:noProof/>
        </w:rPr>
        <w:t>это мост из настоящего в будущее. Иначе будущее закрыто и отдалено стеною отрицания. Свет Учения велик. Новая ступень жизни идет под знаком синтеза. Синтез</w:t>
      </w:r>
      <w:r w:rsidR="000C6C5A" w:rsidRPr="005440D4">
        <w:rPr>
          <w:noProof/>
        </w:rPr>
        <w:t xml:space="preserve"> — </w:t>
      </w:r>
      <w:r w:rsidR="00EB2276" w:rsidRPr="005440D4">
        <w:rPr>
          <w:noProof/>
        </w:rPr>
        <w:t>это ключ от врат познания жизни. К синтетическому пониманию ее надо подойти, если не хотим, чтобы все многообразные достижения человечества остались за бортом понимания. Подробностей всех знаний не охватить отдельному сознанию. Но синтез знаний доступен. Так поймем синтез как начало, обобщающее разрозненные и кажущиеся отдельными явления в единое нераздельное и неделимое целое.</w:t>
      </w:r>
    </w:p>
    <w:p w:rsidR="00E8769F" w:rsidRPr="005440D4" w:rsidRDefault="00E8769F" w:rsidP="00EB2276">
      <w:pPr>
        <w:rPr>
          <w:noProof/>
        </w:rPr>
      </w:pPr>
    </w:p>
    <w:p w:rsidR="00E8769F" w:rsidRPr="005440D4" w:rsidRDefault="004E35CB" w:rsidP="00EB2276">
      <w:pPr>
        <w:rPr>
          <w:noProof/>
        </w:rPr>
      </w:pPr>
      <w:r w:rsidRPr="005440D4">
        <w:rPr>
          <w:rFonts w:cs="Arial"/>
          <w:b/>
          <w:noProof/>
          <w:szCs w:val="28"/>
        </w:rPr>
        <w:t xml:space="preserve">1955 г. </w:t>
      </w:r>
      <w:r w:rsidR="00EB2276" w:rsidRPr="005440D4">
        <w:rPr>
          <w:b/>
          <w:noProof/>
        </w:rPr>
        <w:t>521. (Окт. 7).</w:t>
      </w:r>
      <w:r w:rsidR="00EB2276" w:rsidRPr="005440D4">
        <w:rPr>
          <w:noProof/>
        </w:rPr>
        <w:t xml:space="preserve"> Друг Мой, конечно, каждый человек обычно знает, когда он поступает вопреки своему высшему «Я», или, как говорят, своей совести. Знают прекрасно люди, как надо вести себя, и ведут, когда считают это нужным или выгодным для себя. Посмотрите, каким хорошим человеком показывает себя обыватель перед имеющими власть или перед теми, кто ему нужен или от кого он зависит. Каждый может быть хорошим и знает, как им быть. Знает и все же поступает часто, как свинья, и нечестно. Поступая так, думают люди избежать ответственности. Кого попирают они в невежестве своем? Не себя ли? Каждый проступок против себя и ближних своих отзвучит по природе своей. Ведь все, творимое человеком, совершается им в микрокосме своем, внутри своей сферы: внутри замышляется, внутри вынашивается, внутри утверждается и изнутри исходит. И «не то оскверняет человека, что входит в него извне», а именно то, что исходит из него; и зародыш, или корень действия, остается внутри человека как отросток для будущих действий и реакций на самого себя. И если корень этот горек, то что же сделает жизнь человека сладкой, коли посев сделан с негодными средствами и семенами. Сад свой, наполненный корнями злых действий, человек в сознании своем носит. От ответственности не уйти. Рано или поздно, в той или иной форме, но придется платить, то есть пожинать сочно и спело все, посеянное собственными руками в сфере своего собственного микрокосма. Одно можно сказать: осуждены собою самими, они, делатели зла. И если не видите расплаты, то все же пожалейте их, несущих в себе неумолимые и неизбежные следствия кармы. Кармические законы ни обойти, ни нарушить нельзя. Причина дает следствие. Каинова психология основана на самообмане, ибо платить все же придется. Не имели бы осуждения, если бы не знали, но знают, и потому осуждены. Каждый в излучениях своих несет на себе эту нестираемую печать оправдания или осуждения, ибо каждый судья себе сам. Каждый имеет в себе судию. Но люди продолжают идти наперекор действительности, нагромождая проступки, идущие против веления их собственного высшего сознания. И это явление особенно остро касается тех, кто уже приобщился к Учению. Остро потому, что при касании к Учению Жизни обостряется все. И уже не имеет значения, видят ли другие вредоносные корни проступков</w:t>
      </w:r>
      <w:r w:rsidR="000C6C5A" w:rsidRPr="005440D4">
        <w:rPr>
          <w:noProof/>
        </w:rPr>
        <w:t xml:space="preserve"> — </w:t>
      </w:r>
      <w:r w:rsidR="00EB2276" w:rsidRPr="005440D4">
        <w:rPr>
          <w:noProof/>
        </w:rPr>
        <w:t>карма ускоряется и обостряется автоматически, и никто и ничто не поможет ее избежать. Жизнь очень сложна, но законы ее действуют точно и безошибочно. Не желайте никому зла, ибо желаете его на свою голову. Яд мыслей подобного порядка, порождаемый в микрокосме человеческом, прежде всего в нем же и остается и прежде всего его же и отравляет, привлекая к тому же соответствующие пространственные образования</w:t>
      </w:r>
      <w:r w:rsidR="000C6C5A" w:rsidRPr="005440D4">
        <w:rPr>
          <w:noProof/>
        </w:rPr>
        <w:t xml:space="preserve"> — </w:t>
      </w:r>
      <w:r w:rsidR="00EB2276" w:rsidRPr="005440D4">
        <w:rPr>
          <w:noProof/>
        </w:rPr>
        <w:t>отравление двусторонне: и пространственное, и личное. О вреде и последствиях самоотравления следует помыслить каждому. Именно, выгодно не иметь злобы, хотя бы целый ушат ее выливался на вашу голову низким сознанием. Именно, выгодно не порождать в себе и не заражаться от других низкими эмоциями и чувствами, ибо велик и неизбежен тогда вред самоотравления. И если люди не хотят думать о других, то хотя бы о себе самих следовало бы подумать. Много недомыслия в мире. Аура Земли наполнена излучениями аур человеческих. Много яда в пространстве. Участились случаи пространственного отравления. Солнечные</w:t>
      </w:r>
      <w:r w:rsidRPr="005440D4">
        <w:rPr>
          <w:noProof/>
        </w:rPr>
        <w:t xml:space="preserve"> </w:t>
      </w:r>
      <w:r w:rsidR="00EB2276" w:rsidRPr="005440D4">
        <w:rPr>
          <w:noProof/>
        </w:rPr>
        <w:t>натуры несут непосильную нагрузку, нейтрализуя излучениями своими пространственный яд. Оттого так и тяжко, так невыносимо тяжко порой. Испитие чаши яда требует неслыханного мужества, ибо мало испить, надо еще нейтрализовать и обезвредить заразу на огнях собственного сердца. Тяжесть Атланта по плечу лишь сильным, самоотверженным духам, твердо и стойко пребывающим на дозоре! Всякое желание сознательного Служения ныне особенно ценно и особенно Поддерживается Нами. Нельзя закрывать глаза на действительность. И помощь ныне особенно нужна. Но мало помощников и мало самоотвержения. Все заняты своими делами, и о Делах Учителя времени думать уже не остается. И, как всегда бывало, в особой нужде Остается Учитель один. Много говорится о преданности, любви и служении, но делается так мало. Получить хотят все, но где же они, желающие дать! Так каждого, принесшего дар свой и вложившего его в дело Общего Блага, Приветствуем. Отдача и даяние добровольны. Дар сердца сияет во тьме. Вы, могущие дать и знающие радость отдачи, благо вам, если силы находите в себе разделить тягость земную Владыки и к трудам Его тем приобщиться. Не Забуду никого, принесшего даже крупицу.</w:t>
      </w:r>
    </w:p>
    <w:p w:rsidR="00E8769F" w:rsidRPr="005440D4" w:rsidRDefault="00E8769F" w:rsidP="00EB2276">
      <w:pPr>
        <w:rPr>
          <w:noProof/>
        </w:rPr>
      </w:pPr>
    </w:p>
    <w:p w:rsidR="00EB2276" w:rsidRPr="005440D4" w:rsidRDefault="004E35CB" w:rsidP="00EB2276">
      <w:pPr>
        <w:rPr>
          <w:noProof/>
        </w:rPr>
      </w:pPr>
      <w:r w:rsidRPr="005440D4">
        <w:rPr>
          <w:rFonts w:cs="Arial"/>
          <w:b/>
          <w:noProof/>
          <w:szCs w:val="28"/>
        </w:rPr>
        <w:t xml:space="preserve">1955 г. </w:t>
      </w:r>
      <w:r w:rsidR="00EB2276" w:rsidRPr="005440D4">
        <w:rPr>
          <w:b/>
          <w:noProof/>
        </w:rPr>
        <w:t>522.</w:t>
      </w:r>
      <w:r w:rsidR="00EB2276" w:rsidRPr="005440D4">
        <w:rPr>
          <w:noProof/>
        </w:rPr>
        <w:t xml:space="preserve"> Да, да! Сын Мой, страдали все, следовавшие за Мною. И чем ближе были ко Мне, тем тяжелее был крест. Закон жертвы и креста неразрывно связан с восхождением духа. Можно добавить: и подвига. Если бы знали подходящие к Учению всю трудность пути, многие бы разбежались. Потому так мало избранных. Кому же охота жертвою стать за уявление несовершенств человеческих? Такова ноша мира, и потому лишь немногие несут ее. Умирают обыватели, умирают и носители Камня, но участи их различны. И если разбойнику Сказал «Ныне будешь со Мною в раю», то что же ожидает их, жизнь свою за Дело Мое положивших? Истинно, пожнет в Саду Моем плоды своих долголетних упорных усилий. И в жизни земной тоже имеют то,</w:t>
      </w:r>
      <w:r w:rsidRPr="005440D4">
        <w:rPr>
          <w:noProof/>
        </w:rPr>
        <w:t xml:space="preserve"> </w:t>
      </w:r>
      <w:r w:rsidR="00EB2276" w:rsidRPr="005440D4">
        <w:rPr>
          <w:noProof/>
        </w:rPr>
        <w:t>чего никто другой не имеет</w:t>
      </w:r>
      <w:r w:rsidR="000C6C5A" w:rsidRPr="005440D4">
        <w:rPr>
          <w:noProof/>
        </w:rPr>
        <w:t xml:space="preserve"> — </w:t>
      </w:r>
      <w:r w:rsidR="00EB2276" w:rsidRPr="005440D4">
        <w:rPr>
          <w:noProof/>
        </w:rPr>
        <w:t>Близость Учителя, ибо сотрудники, разделившие труды Его. Скажем так: закон равновесия выравнивает чашу весов, и пострадавшие получают. Ведь уже знаете, как малейшее нарушение равновесия на одном из полюсов по закону маятника вызывает соответствующее изменение и на другом. Потому нет ущерба без воздаяния и жертвы без награды. Утеря в одном означает получение в другом. И отрешившийся от земного получает в духе. Мудрый одинаково приемлет и радость, и горе, и любое явление жизни, ибо не знает, предвестником чего служит каждое из них, но знает, что тьма сменяется светом, а ночь</w:t>
      </w:r>
      <w:r w:rsidR="000C6C5A" w:rsidRPr="005440D4">
        <w:rPr>
          <w:noProof/>
        </w:rPr>
        <w:t xml:space="preserve"> — </w:t>
      </w:r>
      <w:r w:rsidR="00EB2276" w:rsidRPr="005440D4">
        <w:rPr>
          <w:noProof/>
        </w:rPr>
        <w:t>сиянием дня.</w:t>
      </w:r>
    </w:p>
    <w:p w:rsidR="00EB2276" w:rsidRPr="005440D4" w:rsidRDefault="00EB2276" w:rsidP="00EB2276">
      <w:pPr>
        <w:rPr>
          <w:noProof/>
        </w:rPr>
      </w:pPr>
    </w:p>
    <w:p w:rsidR="00EB2276" w:rsidRPr="005440D4" w:rsidRDefault="00EB2276" w:rsidP="00B21ADB">
      <w:pPr>
        <w:pStyle w:val="Quote"/>
        <w:rPr>
          <w:noProof/>
        </w:rPr>
      </w:pPr>
      <w:r w:rsidRPr="005440D4">
        <w:rPr>
          <w:noProof/>
        </w:rPr>
        <w:t>Видел во сне два раза с перерывом и пробуждением между, что &lt;...&gt;</w:t>
      </w:r>
      <w:r w:rsidR="00AF51BC" w:rsidRPr="005440D4">
        <w:rPr>
          <w:rStyle w:val="FootnoteReference"/>
          <w:noProof/>
        </w:rPr>
        <w:footnoteReference w:id="19"/>
      </w:r>
      <w:r w:rsidRPr="005440D4">
        <w:rPr>
          <w:noProof/>
        </w:rPr>
        <w:t xml:space="preserve"> вернули домой, а его близких дома не было, уехали.</w:t>
      </w:r>
    </w:p>
    <w:p w:rsidR="00E8769F" w:rsidRPr="005440D4" w:rsidRDefault="00EB2276" w:rsidP="00B21ADB">
      <w:pPr>
        <w:pStyle w:val="Quote"/>
        <w:rPr>
          <w:noProof/>
        </w:rPr>
      </w:pPr>
      <w:r w:rsidRPr="005440D4">
        <w:rPr>
          <w:noProof/>
        </w:rPr>
        <w:t>Видел во сне, что мой двор [пока был на] рыбалке, хотели занять &lt;...&gt;</w:t>
      </w:r>
      <w:r w:rsidRPr="005440D4">
        <w:rPr>
          <w:rStyle w:val="FootnoteReference"/>
          <w:noProof/>
        </w:rPr>
        <w:footnoteReference w:id="20"/>
      </w:r>
      <w:r w:rsidRPr="005440D4">
        <w:rPr>
          <w:noProof/>
        </w:rPr>
        <w:t xml:space="preserve"> для семей служащих.</w:t>
      </w:r>
    </w:p>
    <w:p w:rsidR="00E8769F" w:rsidRPr="005440D4" w:rsidRDefault="00C80739" w:rsidP="00EB2276">
      <w:pPr>
        <w:rPr>
          <w:noProof/>
        </w:rPr>
      </w:pPr>
      <w:r w:rsidRPr="005440D4">
        <w:rPr>
          <w:rFonts w:cs="Arial"/>
          <w:b/>
          <w:noProof/>
          <w:szCs w:val="28"/>
        </w:rPr>
        <w:t xml:space="preserve">1955 г. </w:t>
      </w:r>
      <w:r w:rsidR="00EB2276" w:rsidRPr="005440D4">
        <w:rPr>
          <w:b/>
          <w:noProof/>
        </w:rPr>
        <w:t>523. (Окт. 8).</w:t>
      </w:r>
      <w:r w:rsidR="00EB2276" w:rsidRPr="005440D4">
        <w:rPr>
          <w:noProof/>
        </w:rPr>
        <w:t xml:space="preserve"> Заградительная сеть защищает от внешних воздействий. Психическая энергия имеет огромное защитное значение. Ученик не являет собою беззащитной овечки. Защищаться и можно, и должно, иначе разорвут и растопчут. Если бы Мы не Охраняли Наших людей, давно были бы все растерзаны. Гнилая идея непротивления породила много заблуждений. О том, чтобы внутренне не реагировать на волну зла, Говорилось, а не о том, чтобы допустить до уничтожения себя ею. Если явлено равновесие мощно, то идущая волна тьмы разлетается в брызги, не причинив вреда. В этом смысле только и можно понимать внешнее непротивление, когда сильный и уравновешенный пламень внутри создает непрободаемую защиту. Если же защиты не явить, ущерб и поражение неминуемы. Вражеский удар по беззащитной ауре может быть столь</w:t>
      </w:r>
      <w:r w:rsidR="0090503A" w:rsidRPr="005440D4">
        <w:rPr>
          <w:noProof/>
        </w:rPr>
        <w:t xml:space="preserve"> </w:t>
      </w:r>
      <w:r w:rsidR="00EB2276" w:rsidRPr="005440D4">
        <w:rPr>
          <w:noProof/>
        </w:rPr>
        <w:t>силен, что после него и не подняться. Защищаться надо всегда. Говорят часто о том, что полученные знания и силы нельзя употреблять на самозащиту. Это тоже неверно. Человек каждый данный момент являет собою результат своих достижений. В словах, мыслях и поступках выражаются эти достижения. Отвечая на удары, он, помимо воли, применяет свои огни. Это законно. Но стрела посылается с улыбкою и, конечно, без всякой злобы или других низких чувств. Ни чувства мести, ни недоброжелательства, ни злобы не должно быть уявлено при защите или ответном ударе. И то, и другое совершается в полном равновесии и спокойствии. Равновесие</w:t>
      </w:r>
      <w:r w:rsidR="000C6C5A" w:rsidRPr="005440D4">
        <w:rPr>
          <w:noProof/>
        </w:rPr>
        <w:t xml:space="preserve"> — </w:t>
      </w:r>
      <w:r w:rsidR="00EB2276" w:rsidRPr="005440D4">
        <w:rPr>
          <w:noProof/>
        </w:rPr>
        <w:t>это страшная сила, нейтрализующая неодолимо все противоборствующие энергии. Главное</w:t>
      </w:r>
      <w:r w:rsidR="000C6C5A" w:rsidRPr="005440D4">
        <w:rPr>
          <w:noProof/>
        </w:rPr>
        <w:t xml:space="preserve"> — </w:t>
      </w:r>
      <w:r w:rsidR="00EB2276" w:rsidRPr="005440D4">
        <w:rPr>
          <w:noProof/>
        </w:rPr>
        <w:t>не быть затянутым в воронки астральных вихрей супротивников своих. Главное, не дать чувствам, обуревающим их, в собственном сознании проявляться. Очень заразительны эти эмоции, и несправедливость, совершаемая с их стороны, легко может вызвать нежелательные чувства. Вот их-то и не следует допускать. Именно сохранить спокойствие и равновесие, видя творимую несправедливость, надо любою ценой; и действовать можно, и отвечать можно, но в полном равновесии духа. Если вызваны в астрале нежелательные эмоции, это будет уже поражением, ибо оставляет ауру открытой для дальнейших и усиленных враждебных воздействий. Но ударившись о броню равновесия, злое сознание обожжется жестоко и уже не будет повторять враждебных попыток. Состояние равновесия</w:t>
      </w:r>
      <w:r w:rsidR="000C6C5A" w:rsidRPr="005440D4">
        <w:rPr>
          <w:noProof/>
        </w:rPr>
        <w:t xml:space="preserve"> — </w:t>
      </w:r>
      <w:r w:rsidR="00EB2276" w:rsidRPr="005440D4">
        <w:rPr>
          <w:noProof/>
        </w:rPr>
        <w:t>это великая защита. Его надо хранить. При всяком столкновении надо прежде всего думать о нем. Не о том, что причинена неприятность, об этом после, а именно о том, чтобы равновесие не было поколеблено. Ибо при нарушении его остается человек беззащитным. Силу утвержденного равновесия при ударах надо в себе осознавать. Огорчения, омрачения и все прочие чувства указывают на то, что защитная броня пробита и внутренняя сущность открыта врагу. Зачем же питать его своими собственными излучениями. Пусть уж лучше попитается он своими и почувствует результаты самоотравления. Сила обратного удара энергий, толкнувшихся о броню тероса, очень болезненна, и пославший их беззащитен против своих порождений, вернувшихся к нему и сделавших его своей жертвой. Недаром говорится о горячих угольях над теменем злоделателя. В этом же смысле понимается и воздаяние добром за зло. Когда энергия зла от определенного человека устремляется на вас, встретьте ее в равновесии и взамен пошлите спираль светлого агни, свет вместо тьмы, добро вместо зла. Так при молчании и непротивлении внешнем поражается зло, и враг, нанесший удар по броне равновесия, уподобляется человеку, со всей силой вломившемуся в открытую дверь, которая казалась ему крепко закрытой. Неминуемо падение и разбитый нос с силою, прямо пропорциональной натиску. Представьте себе, что вы со всей силой наносите удар молотом по наковальне, на которой лежит нечто, что вы хотите сокрушить, и представьте себе, что в момент падения молота наковальня исчезла и фундамент под ней. Не на собственные ли ноги придется удар и не собственное ли падение будет результатом? Вот именно подобное непротивление злу и имелось в виду, когда было Сказано не противиться злу. Зло предоставляется самому себе, а также и породителю его. Защищаясь броней равновесия, человек не оставляет в своей сущности ни одного места, по которому может быть нанесен удар, и удар падает впустую, сбивая наносящего его с ног, лишая его равновесия и делая его совершенно беззащитным и поверженным в прах. Не может быть сентиментальных чувств к зложелателям темным. Их цель вас растерзать. Потому защищайтесь всеми способами, всеми мерами, всем знанием, всем умением, но в Свете. Ни одно темное излучение, мысль или эмоции не должны окрашивать вашей ауры. Акбар Великий говорил преступникам: «Не можешь жить более дня», и они умирали. Но говорил Он без злобы и каких бы то ни было личных чувств. Бесстрастие и равновесие духа дают право на многое. Своими огнями приходится встречать волны, идущие из внешнего мира, и своими же их погашать, не подчиняясь их тону</w:t>
      </w:r>
      <w:r w:rsidR="000C6C5A" w:rsidRPr="005440D4">
        <w:rPr>
          <w:noProof/>
        </w:rPr>
        <w:t xml:space="preserve"> — </w:t>
      </w:r>
      <w:r w:rsidR="00EB2276" w:rsidRPr="005440D4">
        <w:rPr>
          <w:noProof/>
        </w:rPr>
        <w:t>психотехника утонченная, требующая большого опыта и понимания процесса. Храните равновесие превыше всего. Это то основание, на котором лишь и может устоять человек среди вихрей и ветров земных. Храните его со всей бережностью, со всей зоркостью, со всем пониманием.</w:t>
      </w:r>
    </w:p>
    <w:p w:rsidR="00E8769F" w:rsidRPr="005440D4" w:rsidRDefault="00E8769F" w:rsidP="00EB2276">
      <w:pPr>
        <w:rPr>
          <w:noProof/>
        </w:rPr>
      </w:pPr>
    </w:p>
    <w:p w:rsidR="00E8769F" w:rsidRPr="005440D4" w:rsidRDefault="00CE34E2" w:rsidP="00EB2276">
      <w:pPr>
        <w:rPr>
          <w:noProof/>
        </w:rPr>
      </w:pPr>
      <w:r w:rsidRPr="005440D4">
        <w:rPr>
          <w:rFonts w:cs="Arial"/>
          <w:b/>
          <w:noProof/>
          <w:szCs w:val="28"/>
        </w:rPr>
        <w:t xml:space="preserve">1955 г. </w:t>
      </w:r>
      <w:r w:rsidR="00EB2276" w:rsidRPr="005440D4">
        <w:rPr>
          <w:b/>
          <w:noProof/>
        </w:rPr>
        <w:t>524. (Окт. 9).</w:t>
      </w:r>
      <w:r w:rsidR="00EB2276" w:rsidRPr="005440D4">
        <w:rPr>
          <w:noProof/>
        </w:rPr>
        <w:t xml:space="preserve"> Да! Да! Да! Только установив ближайшую связь с Учителем, можно мерою полною почерпать из Луча. Потому и говорится о постоянном устремлении и о том, чтобы Образ Учителя был всегда в третьем глазе. Постоянство Общения лишь этим путем достигается. Все это известно, но почему же не применяется то, что является в жизни самым насущным? Все проблемы, все трудности разрешаются этим нерушимым единением, когда вместе победно идем через жизнь. Не в том дело, чтобы ни иметь трудностей, а в том, чтобы успешно через них проходить. Так снова и снова приходится Говорить о единении и возвращаться к тому, что, казалось бы, уже известно давно. Если чувствуете, как горы неразрешимых условий и трудностей толпятся вокруг, громоздясь все выше и выше, Учителя призовите, установив с Ним теснейший контакт. Не в жалобах, не в сетованиях, не в возложении, не в просьбах о помощи, но именно в тесном и непрерываемом контакте с Учителем лежит решение жизни. Только тогда Луч может явить свою силу, когда все сознание полагается на Нас. Отбросьте все соображения момента, чтобы тем легче устремиться беспрепятственно. Ведь Близость требует осознания, и оно возможно лишь при полноте и нераздельности устремления. Начинать и кончать день можно с Именем Владыки на устах, а также и всякое дело. Древние христиане сознательно действовали формулой «Во Имя Отца и Сына и Святого Духа». Действуя во Имя Владыки, действуете во Имя Сына. Так сущность Владыки остается непреходящей через века. Так надо стать еще ближе. Пусть все происходящее</w:t>
      </w:r>
      <w:r w:rsidR="000C6C5A" w:rsidRPr="005440D4">
        <w:rPr>
          <w:noProof/>
        </w:rPr>
        <w:t xml:space="preserve"> — </w:t>
      </w:r>
      <w:r w:rsidR="00EB2276" w:rsidRPr="005440D4">
        <w:rPr>
          <w:noProof/>
        </w:rPr>
        <w:t>и хорошее и плохое</w:t>
      </w:r>
      <w:r w:rsidR="000C6C5A" w:rsidRPr="005440D4">
        <w:rPr>
          <w:noProof/>
        </w:rPr>
        <w:t xml:space="preserve"> — </w:t>
      </w:r>
      <w:r w:rsidR="00EB2276" w:rsidRPr="005440D4">
        <w:rPr>
          <w:noProof/>
        </w:rPr>
        <w:t>все, что творится вокруг, лишь приближает ко Мне. Почему в сутолке дня надо забывать об Учителе, почему Имя Его не сделать бронею каждого действия, почему вместе с Ним победно не идти через все, что преподносит жизнь, почему не идти, твердо ступая? Что может сказать ученик, забывший об Учителе, в свое оправдание? Жалобы, сетования, недовольство, раздражение, страх, злоба и все прочие чувства при установлении связи с Учителем исключаются. Они не нужны ни вам, ни Мне. Сор мешает Общению. Сор мешает Контакту. Сор мешает Близости. Какие же найти еще слова, чтобы дошли они до сознания и остались в нем запечатленными огненно. Учитель Хочет доступ в сознание ученика видеть всегда открытым и не загроможденным ничем. Опасные переходы можно пройти лишь твердо и в доверии, полагаясь на Проводника. Одному не пройти. И разве возможно предусмотреть все опасности, грозящие гибелью. Лучше спокойно и в доверии идти, полностью полагаясь на Ведущего. Полагаясь, но не возлагаясь</w:t>
      </w:r>
      <w:r w:rsidR="000C6C5A" w:rsidRPr="005440D4">
        <w:rPr>
          <w:noProof/>
        </w:rPr>
        <w:t xml:space="preserve"> — </w:t>
      </w:r>
      <w:r w:rsidR="00EB2276" w:rsidRPr="005440D4">
        <w:rPr>
          <w:noProof/>
        </w:rPr>
        <w:t>в этом вся разница. Учитель</w:t>
      </w:r>
      <w:r w:rsidR="000C6C5A" w:rsidRPr="005440D4">
        <w:rPr>
          <w:noProof/>
        </w:rPr>
        <w:t xml:space="preserve"> — </w:t>
      </w:r>
      <w:r w:rsidR="00EB2276" w:rsidRPr="005440D4">
        <w:rPr>
          <w:noProof/>
        </w:rPr>
        <w:t>не носильщик, и мертвые тела не Обещал переносить Он. Утрата доверия к Учителю равносильна утере связи. Всеми силами укрепляйте спасительную связь. Заблуждаться и ошибаться могут люди, но не Учитель. И ты, нашедший Образ Учителя в сердце своем, будь тверд и непреклонен и устойчив, как скала.</w:t>
      </w:r>
    </w:p>
    <w:p w:rsidR="00E8769F" w:rsidRPr="005440D4" w:rsidRDefault="00E8769F" w:rsidP="00EB2276">
      <w:pPr>
        <w:rPr>
          <w:noProof/>
        </w:rPr>
      </w:pPr>
    </w:p>
    <w:p w:rsidR="00E8769F" w:rsidRPr="005440D4" w:rsidRDefault="008C0EE4" w:rsidP="00EB2276">
      <w:pPr>
        <w:rPr>
          <w:noProof/>
        </w:rPr>
      </w:pPr>
      <w:r w:rsidRPr="005440D4">
        <w:rPr>
          <w:rFonts w:cs="Arial"/>
          <w:b/>
          <w:noProof/>
          <w:szCs w:val="28"/>
        </w:rPr>
        <w:t xml:space="preserve">1955 г. </w:t>
      </w:r>
      <w:r w:rsidR="00EB2276" w:rsidRPr="005440D4">
        <w:rPr>
          <w:b/>
          <w:noProof/>
        </w:rPr>
        <w:t>525.</w:t>
      </w:r>
      <w:r w:rsidR="00EB2276" w:rsidRPr="005440D4">
        <w:rPr>
          <w:noProof/>
        </w:rPr>
        <w:t xml:space="preserve"> Найдем также слова и о преданности. Неужели преданность может качаться по ветру, как былинка степная. Говорю об основных качествах духа, без которых восхождение невозможно. Пусть колеблется и шатается все вокруг, преданность Учителю не может шататься. Шатание и преданность несовместимы. Следствия шатания тяжки и пагубны. Преданность безусловная не зависит от внешних явлений, преданность условная колеблется постоянно от каждого вихря, шатающего ветхое мышление. Явите же преданность крепкую, безусловную, несломимую и непоколебимую ничем. Явите знак чуда. Мне радость вести уявивших всю полноту преданности.</w:t>
      </w:r>
    </w:p>
    <w:p w:rsidR="00E8769F" w:rsidRPr="005440D4" w:rsidRDefault="00E8769F" w:rsidP="00EB2276">
      <w:pPr>
        <w:rPr>
          <w:noProof/>
        </w:rPr>
      </w:pPr>
    </w:p>
    <w:p w:rsidR="00EB2276" w:rsidRPr="005440D4" w:rsidRDefault="008C0EE4" w:rsidP="00EB2276">
      <w:pPr>
        <w:rPr>
          <w:noProof/>
        </w:rPr>
      </w:pPr>
      <w:r w:rsidRPr="005440D4">
        <w:rPr>
          <w:rFonts w:cs="Arial"/>
          <w:b/>
          <w:noProof/>
          <w:szCs w:val="28"/>
        </w:rPr>
        <w:t xml:space="preserve">1955 г. </w:t>
      </w:r>
      <w:r w:rsidR="00EB2276" w:rsidRPr="005440D4">
        <w:rPr>
          <w:b/>
          <w:noProof/>
        </w:rPr>
        <w:t>526. (Окт. 10).</w:t>
      </w:r>
      <w:r w:rsidR="00EB2276" w:rsidRPr="005440D4">
        <w:rPr>
          <w:noProof/>
        </w:rPr>
        <w:t xml:space="preserve"> Можно ли наливать воду в уже наполненный сосуд, и притом с мутной водою? Нет. Она польется через край, лишь слегка разбавляя муть. Может ли Луч наполнить приемник, уже переполненный своими мыслями и чувствами? И Станет ли Учитель тратить Свою энергию напрасно? Нет. Потому самоотрешение при восприятии является непременным условием. Надо сознание свое очистить от всяких сторонних мыслей. Сосуд должен быть приготовлен, вымыт и чист, чтобы принять в себя нужное содержимое. Не может слушать человек говорящий. Для слышания нужна какая-то степень пассивности. Так же точно обстоит дело и с восприятием. Сознание настраивается на приемку, но не на передачу. Вести оба процесса одновременно невозможно. Нелегко явить самоотрешение тогда, когда это необходимо. Конвейер сознания продолжает действовать, выпуская свои мысли и тем забивая восприятие и мысли посылаемые. Неужели нельзя обычные мысли и обычное мышление, яро господствующие в сознании все остальное время, отложить хотя бы на время контакта? Именно надо о себе позабыть. Ведь эта самоотверженность, или забвение себя, нужны не только при восприятии мыслей Учителя, они нужны при всякой работе. Самоотверженный труд</w:t>
      </w:r>
      <w:r w:rsidR="000C6C5A" w:rsidRPr="005440D4">
        <w:rPr>
          <w:noProof/>
        </w:rPr>
        <w:t xml:space="preserve"> — </w:t>
      </w:r>
      <w:r w:rsidR="00EB2276" w:rsidRPr="005440D4">
        <w:rPr>
          <w:noProof/>
        </w:rPr>
        <w:t>необходимое условие хорошей работы. И писатель, и художник, и поэт, и каждый настоящий труженик забывают себя в работе. Можно даже делить периоды дня на периоды самозабвения и периоды думания о себе. Истинные деятели Общего Блага не думают о себе, у них почти нет личных мыслей. Сфера личного сведена на нет. Сверхличная жизнь наполняет сознание до пределов его вместимости, и малому «я» места уже не остается. Эгоистическое личное мышление, как грязь, добавленная в кристально чистую воду, мутит чистоту жидкости. Чаша Общего Блага, принятая сознательно, обязывает культ себеслужения постепенно свести на нет. Широк мир, и много в нем дела помимо маленьких личных интересов. Надо вырасти духом на большое, иначе не перестанете быть карликами. Что огорчает вас, что заботит вас, что тревожит и вызывает страх? Не личные ли дела самости? Но малое «я» заменяется большим, личность</w:t>
      </w:r>
      <w:r w:rsidR="000C6C5A" w:rsidRPr="005440D4">
        <w:rPr>
          <w:noProof/>
        </w:rPr>
        <w:t xml:space="preserve"> — </w:t>
      </w:r>
      <w:r w:rsidR="00EB2276" w:rsidRPr="005440D4">
        <w:rPr>
          <w:noProof/>
        </w:rPr>
        <w:t>Индивидуальностью. Каждый час, проведенный в самозабвенном труде, отяжелит чашу весов достижений ваших. Но бесплодны часы самоублажения самости. Стремитесь наполнить часы дня работой, посвящаемой на Общее Благо. Смотрите на эти часы как на время роста сокровища вашего, для приумножения которого посылается человек в мир плотный. Не ценна, никому не нужна и вредоносна мысль самости. Но все, творимое для людей, во имя Общего Блага, полезно безусловно. Так мысли о себе и своих делах становятся преградою на пути. Одни считают: прежде всего дела мои личные и потом уже дела Общего Блага, другие</w:t>
      </w:r>
      <w:r w:rsidR="000C6C5A" w:rsidRPr="005440D4">
        <w:rPr>
          <w:noProof/>
        </w:rPr>
        <w:t xml:space="preserve"> — </w:t>
      </w:r>
      <w:r w:rsidR="00EB2276" w:rsidRPr="005440D4">
        <w:rPr>
          <w:noProof/>
        </w:rPr>
        <w:t>наоборот. Как думаете, которые из них правы? Не забота ли о Благе всего человечества скорее всего приведет дух в Обитель Света? «Ищите Царствия Божия и правды Его, а остальное приложится вам» есть формула, разрешающая личные проблемы. Сперва Общее, сперва Высшее, а потом уже и дела личные и личное устройство жизни, которое приложится вам как следствие правильного разрешения основной проблемы, ибо трудящийся достоин пропитания. Сознание, погруженное в личный мир и его интересы, может упустить и то, и другое. Отсюда столько бедствующих в объятиях самости, бедствующих и материально, и духовно. Но лучше бедствовать материально, приняв Чашу Общего Блага, чем бедствовать духовно в материальном благополучии. Деятелей Общего Блага в нужде не Оставляем. Они заботятся о других, а Мы</w:t>
      </w:r>
      <w:r w:rsidR="000C6C5A" w:rsidRPr="005440D4">
        <w:rPr>
          <w:noProof/>
        </w:rPr>
        <w:t xml:space="preserve"> — </w:t>
      </w:r>
      <w:r w:rsidR="00EB2276" w:rsidRPr="005440D4">
        <w:rPr>
          <w:noProof/>
        </w:rPr>
        <w:t>о них. Но нет такой ступени, которая освобождала бы дух от испытаний. Потому, когда час испытания подошел, будьте стойки!</w:t>
      </w:r>
    </w:p>
    <w:p w:rsidR="008C0EE4" w:rsidRPr="005440D4" w:rsidRDefault="008C0EE4" w:rsidP="00EB2276">
      <w:pPr>
        <w:rPr>
          <w:noProof/>
        </w:rPr>
      </w:pPr>
    </w:p>
    <w:p w:rsidR="00E8769F" w:rsidRPr="005440D4" w:rsidRDefault="00EB2276" w:rsidP="008C0EE4">
      <w:pPr>
        <w:pStyle w:val="Quote"/>
        <w:rPr>
          <w:noProof/>
        </w:rPr>
      </w:pPr>
      <w:r w:rsidRPr="005440D4">
        <w:rPr>
          <w:noProof/>
        </w:rPr>
        <w:t>Тяжкие дни разбитых надежд и розовых мечтаний.</w:t>
      </w:r>
    </w:p>
    <w:p w:rsidR="00E8769F" w:rsidRPr="005440D4" w:rsidRDefault="008C0EE4" w:rsidP="00EB2276">
      <w:pPr>
        <w:rPr>
          <w:noProof/>
        </w:rPr>
      </w:pPr>
      <w:r w:rsidRPr="005440D4">
        <w:rPr>
          <w:rFonts w:cs="Arial"/>
          <w:b/>
          <w:noProof/>
          <w:szCs w:val="28"/>
        </w:rPr>
        <w:t xml:space="preserve">1955 г. </w:t>
      </w:r>
      <w:r w:rsidR="00EB2276" w:rsidRPr="005440D4">
        <w:rPr>
          <w:b/>
          <w:noProof/>
        </w:rPr>
        <w:t>527. (Окт. 11).</w:t>
      </w:r>
      <w:r w:rsidR="00EB2276" w:rsidRPr="005440D4">
        <w:rPr>
          <w:noProof/>
        </w:rPr>
        <w:t xml:space="preserve"> Все ясно и просто. Только отягощение обстоятельствами дает углубленную реакцию духа и вызывает огни. Иначе неизбежен застой. И чем быстрее продвижение, тем сильнее отягощение. Исключения из этого правила кажущиеся. Счастливчики эти или уже пострадали, или им предстоит жизнь, полная испытаний и трудностей в следующем воплощении. Закон один: «чаша сия» не минует никого из идущих к вершинам. Майя пугает призраками безысходности и непреодолимости условий, но нет таких условий и нет такой жизни, через которые дух не смог бы пройти во времени. Время течет, а в нем течет и все происходящее вокруг. Не может остановиться это течение жизни во времени. Конечно всё. Дух бесконечен и Вневременен. Следовательно, кончится все, что ныне тревожит и отягощает его. С этим сознанием и следует проходить через жизнь. И люди, и дела, и обстоятельства приходят с тем, чтобы уйти и замениться другими. Все приходит, и все уходит, но дух пребывает вовеки. Потому, если дух, пребывающий внутри, принять за неизменное основание и если на него опереться, задача жизни будет решена правильно. Дух внешними явлениями неуязвим, даже если тело предается сожжению. Внутри надо отделить все страдающее, мучимое и терзаемое от того, кто возвышается над всем этим и только Смотрит. С ним и надо объединиться в сознании, чтобы твердо и непоколебимо стать над несущимся во времени потоком жизни. Только так можно получить солнечный иммунитет духа. Иначе не пройти.</w:t>
      </w:r>
    </w:p>
    <w:p w:rsidR="00E8769F" w:rsidRPr="005440D4" w:rsidRDefault="00E8769F" w:rsidP="00EB2276">
      <w:pPr>
        <w:rPr>
          <w:noProof/>
        </w:rPr>
      </w:pPr>
    </w:p>
    <w:p w:rsidR="00E8769F" w:rsidRPr="005440D4" w:rsidRDefault="00312C7D" w:rsidP="00EB2276">
      <w:pPr>
        <w:rPr>
          <w:noProof/>
        </w:rPr>
      </w:pPr>
      <w:r w:rsidRPr="005440D4">
        <w:rPr>
          <w:rFonts w:cs="Arial"/>
          <w:b/>
          <w:noProof/>
          <w:szCs w:val="28"/>
        </w:rPr>
        <w:t xml:space="preserve">1955 г. </w:t>
      </w:r>
      <w:r w:rsidR="00EB2276" w:rsidRPr="005440D4">
        <w:rPr>
          <w:b/>
          <w:noProof/>
        </w:rPr>
        <w:t>528.</w:t>
      </w:r>
      <w:r w:rsidR="00EB2276" w:rsidRPr="005440D4">
        <w:rPr>
          <w:noProof/>
        </w:rPr>
        <w:t xml:space="preserve"> Сын Мой, если построения твои шатаются под ударами жизни, значит, нет в них прочности, значит, что-то в структуре их укреплено недостаточно. Строить можно лишь на прочном фундаменте. Надо просмотреть все построение, чтобы обнаружить камни, качающие башню. Построение на песке не годится. Ветры подуют обязательно, все непрочное не устоит. Не избежать рушения. О великом падении башни духа говорилось в Евангелии. Лучше укрепить заранее качающиеся камни, чем начинать всю постройку сызнова после рушения. Пересмотрим Основы. Иерархия незыблема. Владыка Есть Краеугольный Камень основания храма духа. Владыка есть Альфа и Омега. Неотъемлемо будущее и движение человечества в эволюцию. Не может идти Служение одновременно во имя свое и во Имя Владыки. Кому-то будет оказываться предпочтение. Чаша Общего Блага неизбежна для избравших путь Мой. Близости надо достичь и суметь ее удержать. Понимания недостаточно, нужно применение. Слова не заменят действительность и воображение</w:t>
      </w:r>
      <w:r w:rsidR="000C6C5A" w:rsidRPr="005440D4">
        <w:rPr>
          <w:noProof/>
        </w:rPr>
        <w:t xml:space="preserve"> — </w:t>
      </w:r>
      <w:r w:rsidR="00EB2276" w:rsidRPr="005440D4">
        <w:rPr>
          <w:noProof/>
        </w:rPr>
        <w:t>фактов. Поступками надо явить утверждение Учения Жизни. Где оно, большое или малое, и кто может сказать, где то, что заслонило Свет на пути? Но вот взыскуем Света и не видим его. Темное время, тяжелое, надо пережить, зная, что под щитом. Но бессильны слова, если они не вызывают огней сердца. Огонь горит не всегда. Сын Мой, даже Владыка Сказал: «Отец, Отец, векую оставил еси Мя». Неизбежны эти периоды в жизни каждого устремленного духа. Таков закон. Перед новыми достижениями как бы пустота наблюдается, когда кажется, что ушло все и оставлены одни. И это пережить надо мужественно и стойко. Ритм заключает в себе чередование волн. Но тьма сменяется Светом. Только не надо думать, что оставлены. Майя рисует узоры свои. Быть может, нужно явить еще малое терпение, чтобы и пережить, и увидеть. Свет не клином сошелся на измышленных представлениях о будущем. Зеркало будущего светло. Будущее не в мерах человеческих, хотя и неотвратимо. Зачем ограничивать будущее своим представлением о нем. Река жизни шире ума человеческого. Верьте Владыке, течение жизни стремится в должном направлении, и вы в нем.</w:t>
      </w:r>
    </w:p>
    <w:p w:rsidR="00E8769F" w:rsidRPr="005440D4" w:rsidRDefault="00E8769F" w:rsidP="00EB2276">
      <w:pPr>
        <w:rPr>
          <w:noProof/>
        </w:rPr>
      </w:pPr>
    </w:p>
    <w:p w:rsidR="00E8769F" w:rsidRPr="005440D4" w:rsidRDefault="00312C7D" w:rsidP="00EB2276">
      <w:pPr>
        <w:rPr>
          <w:noProof/>
        </w:rPr>
      </w:pPr>
      <w:r w:rsidRPr="005440D4">
        <w:rPr>
          <w:rFonts w:cs="Arial"/>
          <w:b/>
          <w:noProof/>
          <w:szCs w:val="28"/>
        </w:rPr>
        <w:t xml:space="preserve">1955 г. </w:t>
      </w:r>
      <w:r w:rsidR="00EB2276" w:rsidRPr="005440D4">
        <w:rPr>
          <w:b/>
          <w:noProof/>
        </w:rPr>
        <w:t>529. (Окт. 12).</w:t>
      </w:r>
      <w:r w:rsidR="00EB2276" w:rsidRPr="005440D4">
        <w:rPr>
          <w:noProof/>
        </w:rPr>
        <w:t xml:space="preserve"> Да! Да! Своими ногами проходит человек свой путь по Земле. Один приходит, один уходит и один в сознании своем испытывает на себе удары жизни и боль. Личная карма, даже при очень большой связанности с близкими людьми, все же изживается индивидуально. Явление одиночества есть удел человека. Поэтому надо учиться стоять на собственных ногах. Надо учиться силы почерпать изнутри, ибо даже Учитель не Может слабый дух сделать сильным, если нет накоплений. Он Может поддержать и подкрепить, но на время. Даже ребенок научается ходить самостоятельно. Потому часто Предоставляет Учитель ученика своим собственным силам и Смотрит, устоит ли. Ведь легко огонь, одалживаемый Учителем, принять за свои огни и вообразить себя сильным. Нет хуже явления воображаемых качеств. Сусальный, раскрашенный герой не годится для жизни. Потому заменяется напыщенность простотою и воображаемые качества</w:t>
      </w:r>
      <w:r w:rsidR="000C6C5A" w:rsidRPr="005440D4">
        <w:rPr>
          <w:noProof/>
        </w:rPr>
        <w:t xml:space="preserve"> — </w:t>
      </w:r>
      <w:r w:rsidR="00EB2276" w:rsidRPr="005440D4">
        <w:rPr>
          <w:noProof/>
        </w:rPr>
        <w:t>настоящими. Заметьте, как всё, что совершает человек, должен совершить он самостоятельно. Конечно, опора</w:t>
      </w:r>
      <w:r w:rsidR="000C6C5A" w:rsidRPr="005440D4">
        <w:rPr>
          <w:noProof/>
        </w:rPr>
        <w:t xml:space="preserve"> — </w:t>
      </w:r>
      <w:r w:rsidR="00EB2276" w:rsidRPr="005440D4">
        <w:rPr>
          <w:noProof/>
        </w:rPr>
        <w:t>Учитель, конечно, опереться можно. Но это не будет возложением, к которому бессознательно стремятся все. Завет йоги</w:t>
      </w:r>
      <w:r w:rsidR="000C6C5A" w:rsidRPr="005440D4">
        <w:rPr>
          <w:noProof/>
        </w:rPr>
        <w:t xml:space="preserve"> — </w:t>
      </w:r>
      <w:r w:rsidR="00EB2276" w:rsidRPr="005440D4">
        <w:rPr>
          <w:noProof/>
        </w:rPr>
        <w:t>все сам, все своими усилиями, все самостоятельно. Слепому нужен постоянный поводырь, но кто же захочет быть всегда в положении беспомощного слепца. Нужно приучаться к самостоятельности и к тому, чтобы действовать в одиночестве при полном осознании ответственности. Давая поручение, за руку не Ведем. Годами в одиночестве ждут подвижники явления Сил Высших. Испытание одиночеством тоже надо пройти: как бы один, как бы без защиты, как бы без поддержки. Единою силою духа встречает герой чудовищ под разными личинами и формами, пытающихся устрашить его, отвлечь и преградить путь. Если будем опираться слишком, то это обстоятельство лишит возможности осознать силу своего духа. Надо примириться и путь одиночества принять. Надо научиться биться в одиночку. Из жизненной борьбы надо выйти победителем. Чтобы стать владыкою своего собственного микрокосма, надо научиться действовать решительно, смело и мудро, за личною ответственностью и самостоятельно. Иначе не выйти из состояния младенчества духа. На поворотах и в местах особо опасных Учитель Предупредит и Поддержит, но даже и эти отрезки пути приходится проходить собственными ногами, прилагая собственные усилия. И что пользы для идущего, если кто-то все сделает за него. Как приобретет он нужный опыт и силы свои приумножит? Мускулы нуждаются в постоянном упражнении, в противном случае они атрофируются. Так же точно атрофируются и силы духа. Я Альфа и Омега. От Меня надо начать путь и до Меня надо дойти, но самостоятельно, и Мною закончить. Не Обещал тащить за Собою упорствующих или плотно на Землю осевших, но Свет Мой виден для всех, идущих своими ногами и желанием своим. На Небо силою никого не тащат, но каждый, прилагающий собственные усилия, достигает. В орбите своего духа надо искать источник неиссякаемой силы, когда становится слишком темно или слишком трудно и когда кажется, что Оставил Учитель, ибо престол Мой в сокровенных глубинах духа человеческого. Когда мысль и сознание погружаются в них, касание Высшее происходит. Меня тогда касается дух, ибо Я в вас, и вы во Мне, и мы едино, несмотря на все кажущиеся разделения. Так непоколебимо и неизменно явление Владыки внутри. Свидетельствую об этом Сам.</w:t>
      </w:r>
    </w:p>
    <w:p w:rsidR="00E8769F" w:rsidRPr="005440D4" w:rsidRDefault="00E8769F" w:rsidP="00EB2276">
      <w:pPr>
        <w:rPr>
          <w:noProof/>
        </w:rPr>
      </w:pPr>
    </w:p>
    <w:p w:rsidR="00E8769F" w:rsidRPr="005440D4" w:rsidRDefault="00312C7D" w:rsidP="00EB2276">
      <w:pPr>
        <w:rPr>
          <w:noProof/>
        </w:rPr>
      </w:pPr>
      <w:r w:rsidRPr="005440D4">
        <w:rPr>
          <w:rFonts w:cs="Arial"/>
          <w:b/>
          <w:noProof/>
          <w:szCs w:val="28"/>
        </w:rPr>
        <w:t xml:space="preserve">1955 г. </w:t>
      </w:r>
      <w:r w:rsidR="00EB2276" w:rsidRPr="005440D4">
        <w:rPr>
          <w:b/>
          <w:noProof/>
        </w:rPr>
        <w:t>530. (Окт. 13).</w:t>
      </w:r>
      <w:r w:rsidR="00EB2276" w:rsidRPr="005440D4">
        <w:rPr>
          <w:noProof/>
        </w:rPr>
        <w:t xml:space="preserve"> Друг Мой, «и это пройдет». Утвердившись на Основах еще прочнее, можно пережить и это. Ведь колебание не в Основах Учения, но в сознании. Значит, надо отделить то, что колеблется, от незыблемого основания, не надо также придавать значения разговорам и слухам и строить на них свои выводы. Обычно жизнь складывается не так, как думает человек, но своими путями. Зачем беспокоиться о том, чего не знаем, и, не зная, подвергать сомнению самые Основы? Что же все-таки делать? Ждать. Многое прояснится само собою. Указ придет в должный момент, и сомнению места не будет о том, что делать. Многое из сказанного ранее оправдалось. И если не все, то подвижность Плана причиной тому. Надо научиться умению сочетать незыблемость основания с подвижностью Плана. Великий Приход состоится. Ничто не может изменить Высшего Предначертания. Но когда именно это случится, зависит от сочетания планетных и космических условий, которые находятся в постоянном состоянии становления. Расчет должен идти на незыблемое, но не на изменчивость жизненного потока. И так во всем. Неизменяем Владыка, но изменчивы состояния человеческого сознания. Не будем принимать их за выражение непререкаемой истины. Страну Мою помогают строить те, кто ответствует Зову и строят. Без них не было бы строения. Если бы они уклонились, кто заменил бы их? И можно ли строить без строителей? Трудно, ибо так мало ответствующих. Конечно, действительность очень сурова, но строить все-таки надо. Тот, кто хочет уклониться от участия в Деле Моем, не понимает значения трансформаторов Лучей, посылаемых Нами. Трансформаторы эти нужны, иначе как же передавать по широкому пространству идеи, ведущие жизнь. Они есть, и знание Учения не всегда обязательно. Можно воспринимать и передавать, имея духовную чуткость. Нужны сознательные помощники. Нехорошо, когда ко времени Зова их начинают обуревать сомнения и вся предшествующая работа сводится на нет.</w:t>
      </w:r>
    </w:p>
    <w:p w:rsidR="00E8769F" w:rsidRPr="005440D4" w:rsidRDefault="00E8769F" w:rsidP="00EB2276">
      <w:pPr>
        <w:rPr>
          <w:noProof/>
        </w:rPr>
      </w:pPr>
    </w:p>
    <w:p w:rsidR="00E8769F" w:rsidRPr="005440D4" w:rsidRDefault="002103C7" w:rsidP="00EB2276">
      <w:pPr>
        <w:rPr>
          <w:noProof/>
        </w:rPr>
      </w:pPr>
      <w:r w:rsidRPr="005440D4">
        <w:rPr>
          <w:rFonts w:cs="Arial"/>
          <w:b/>
          <w:noProof/>
          <w:szCs w:val="28"/>
        </w:rPr>
        <w:t xml:space="preserve">1955 г. </w:t>
      </w:r>
      <w:r w:rsidR="00EB2276" w:rsidRPr="005440D4">
        <w:rPr>
          <w:b/>
          <w:noProof/>
        </w:rPr>
        <w:t>531. (Окт. 14).</w:t>
      </w:r>
      <w:r w:rsidR="00EB2276" w:rsidRPr="005440D4">
        <w:rPr>
          <w:noProof/>
        </w:rPr>
        <w:t xml:space="preserve"> Самое трудное, что предстоит преодолеть, это стремление к личному счастью. Кто душу свою потеряет, тот ее обретет. Потеря души и личное счастье, которым только она и живет, несовместимы. И через это придется тоже пройти. Многие понятия придется пересмотреть заново. Личное счастье и личная жизнь не являются целью Архата. Отказ от личного во имя Общего не под силу слабому духу, ибо все живут для себя. Но нет среди них счастливых. Правда, на известной ступени люди живут иллюзией личного счастья, но это есть ступень младенчества духа. Как детские игрушки не могут удовлетворить взрослого человека, так же точно и личное счастье</w:t>
      </w:r>
      <w:r w:rsidR="000C6C5A" w:rsidRPr="005440D4">
        <w:rPr>
          <w:noProof/>
        </w:rPr>
        <w:t xml:space="preserve"> — </w:t>
      </w:r>
      <w:r w:rsidR="00EB2276" w:rsidRPr="005440D4">
        <w:rPr>
          <w:noProof/>
        </w:rPr>
        <w:t>созревший дух. Мудрость видит, что строится оно на песке. За розовым покрывалом видит она его противоположный полюс и чашу весов, долженствующую опуститься в обратном направлении ровно настолько, насколько она поднялась. Улыбка сменится слезами, здоровье болезнью и старостью. Так уж устроен человек. Что-то, что дает ему ощущение счастья сегодня, становится для него обычным и привычным завтра и переходит в разряд скучной обыденности. Любовь может дать подобие счастья, но при условии, если она лишена камического начала, проявления которого особенно недолговечны и особенно обманчивы. Любовь, лишенная духовного начала, быстро сгорает, оставляя лишь земной перегар низших чувств. Мудрость, встречая начало явления, одновременно с ним видит и его конец и не допускает слепого погружения в вихри астральных явлений. Тяжко и болезненно осознавать этот двойственный лик жизни. Один лик противоположен другому. Принимая один, тем самым нарушаем равновесие стихий над материей, которое, в силу закона, должно быть восстановлено, и процесс восстановления вынуждает принять и другой, противоположный аспект явления, скрытый за первым. Закон равновесия управляет миром. И благо, что другой полюс скрыт от взоров обывателей. Не выдержали бы. Но мудрость видит, и знает, и, имея глаза открытыми, все же находит мужество твердо идти через жизнь. Нам душно от людского почитания. Почему? Не потому ли, что за криками «Осанна, осанна!» Мы Слышим другие</w:t>
      </w:r>
      <w:r w:rsidR="000C6C5A" w:rsidRPr="005440D4">
        <w:rPr>
          <w:noProof/>
        </w:rPr>
        <w:t xml:space="preserve"> — </w:t>
      </w:r>
      <w:r w:rsidR="00EB2276" w:rsidRPr="005440D4">
        <w:rPr>
          <w:noProof/>
        </w:rPr>
        <w:t>«Распни Его». И, зная, все же Принимаем Чашу. Таково Великое Служение. Во многом знании много печали, и не избыть ее иллюзиями счастья земного. Говорю для видящих Солнце, ибо Солнце жизни сияет над двойственностью плотного мира.</w:t>
      </w:r>
    </w:p>
    <w:p w:rsidR="00E8769F" w:rsidRPr="005440D4" w:rsidRDefault="00E8769F" w:rsidP="00EB2276">
      <w:pPr>
        <w:rPr>
          <w:noProof/>
        </w:rPr>
      </w:pPr>
    </w:p>
    <w:p w:rsidR="00E8769F" w:rsidRPr="005440D4" w:rsidRDefault="002103C7" w:rsidP="00EB2276">
      <w:pPr>
        <w:rPr>
          <w:noProof/>
        </w:rPr>
      </w:pPr>
      <w:r w:rsidRPr="005440D4">
        <w:rPr>
          <w:rFonts w:cs="Arial"/>
          <w:b/>
          <w:noProof/>
          <w:szCs w:val="28"/>
        </w:rPr>
        <w:t xml:space="preserve">1955 г. </w:t>
      </w:r>
      <w:r w:rsidR="00EB2276" w:rsidRPr="005440D4">
        <w:rPr>
          <w:b/>
          <w:noProof/>
        </w:rPr>
        <w:t>532. (Окт. 15).</w:t>
      </w:r>
      <w:r w:rsidR="00EB2276" w:rsidRPr="005440D4">
        <w:rPr>
          <w:noProof/>
        </w:rPr>
        <w:t xml:space="preserve"> Друг Мой, жизнь идет своим чередом, и жизненный опыт нарастает. И плохое и хорошее, и приятное и неприятное</w:t>
      </w:r>
      <w:r w:rsidR="000C6C5A" w:rsidRPr="005440D4">
        <w:rPr>
          <w:noProof/>
        </w:rPr>
        <w:t xml:space="preserve"> — </w:t>
      </w:r>
      <w:r w:rsidR="00EB2276" w:rsidRPr="005440D4">
        <w:rPr>
          <w:noProof/>
        </w:rPr>
        <w:t>все помогает накоплению. Накопления остаются, а чувства, их сопровождавшие, забываются. Будучи затронута, нервная система звучит, подобно струне, постепенно затихая. Но звучание это, начинаясь, достигает высшей точки, а затем сходит на нет. Потому все переживания человека временны</w:t>
      </w:r>
      <w:r w:rsidR="000C6C5A" w:rsidRPr="005440D4">
        <w:rPr>
          <w:noProof/>
        </w:rPr>
        <w:t xml:space="preserve"> — </w:t>
      </w:r>
      <w:r w:rsidR="00EB2276" w:rsidRPr="005440D4">
        <w:rPr>
          <w:noProof/>
        </w:rPr>
        <w:t>и радость, и горе. Острота их сглаживается, и сознание перестает реагировать на них при повторении с тою же силою, как и вначале. Острота впечатлений притупляется. Можно привыкнуть ко всему и уже не считать это все ни особенным счастьем, ни особенным несчастьем. Любое несчастье можно уменьшить представлением несчастья еще большего. Все относительно. И если один человек чувствует себя довольным в бедной хижине, а другой</w:t>
      </w:r>
      <w:r w:rsidR="000C6C5A" w:rsidRPr="005440D4">
        <w:rPr>
          <w:noProof/>
        </w:rPr>
        <w:t xml:space="preserve"> — </w:t>
      </w:r>
      <w:r w:rsidR="00EB2276" w:rsidRPr="005440D4">
        <w:rPr>
          <w:noProof/>
        </w:rPr>
        <w:t>несчастным во дворце, то где же критерий того, что нужно человеку, чтобы довольствоваться жизнью. А этот критерий есть, и это</w:t>
      </w:r>
      <w:r w:rsidR="000C6C5A" w:rsidRPr="005440D4">
        <w:rPr>
          <w:noProof/>
        </w:rPr>
        <w:t xml:space="preserve"> — </w:t>
      </w:r>
      <w:r w:rsidR="00EB2276" w:rsidRPr="005440D4">
        <w:rPr>
          <w:noProof/>
        </w:rPr>
        <w:t>сознание. Оно определяет свое отношение к жизни независимо от ее условий. Одно и то же внешнее обстоятельство у двух разных людей может вызвать совершенно противоположные чувства. Следовательно, дело не в обстоятельствах, а в человеке. Надо это понять и научиться реагировать на все не так, как диктует это привычный рефлекс, но как того хочет воля. Рефлекторность мышления есть животное наследие, атавизм, лунная сущность астрала</w:t>
      </w:r>
      <w:r w:rsidR="000C6C5A" w:rsidRPr="005440D4">
        <w:rPr>
          <w:noProof/>
        </w:rPr>
        <w:t xml:space="preserve"> — </w:t>
      </w:r>
      <w:r w:rsidR="00EB2276" w:rsidRPr="005440D4">
        <w:rPr>
          <w:noProof/>
        </w:rPr>
        <w:t>конденсатора привычек. В любом явлении можно найти причины тому, чтобы радоваться или огорчаться. Все зависит от того, на каком ключе настроило себя сознание. Лучше говорить «как все прекрасно», чем отравлять сознание недовольством. Нет явлений абсолютно плохих или абсолютно хороших. Элементы того и другого начала находятся в каждом. Надо учиться отыскивать положительную сторону явлений во всем и ее утверждать. Этим путем ведется истинное строительство. Только так и можно углублять созидательную работу. Если обратить особое внимание на хорошие качества в человеке и их утверждать, они начнут выявляться и расти, но видя только плохое, даже хорошего человека можно сделать плохим. Человек легко и быстро реагирует на то или иное отношение к нему, становясь лучше или хуже. Надо взывать, надо апеллировать к лучшей стороне в человеке, и он не замедлит ответствовать в созвучии с предпосланной мыслью. Особенно дети яро реагируют на обращение к лучшему, что есть в них. И не только люди, но и животные, и даже вещи остро воспринимают творящую и созидательную мысль или мысль разрушения, исходящую от человека. Если к самому злому псу подойти с улыбкой и добрым словом, он не укусит. Быстро разрушаются вещи, ненавидимые нами. Добро</w:t>
      </w:r>
      <w:r w:rsidR="000C6C5A" w:rsidRPr="005440D4">
        <w:rPr>
          <w:noProof/>
        </w:rPr>
        <w:t xml:space="preserve"> — </w:t>
      </w:r>
      <w:r w:rsidR="00EB2276" w:rsidRPr="005440D4">
        <w:rPr>
          <w:noProof/>
        </w:rPr>
        <w:t>созидательно, зло</w:t>
      </w:r>
      <w:r w:rsidR="000C6C5A" w:rsidRPr="005440D4">
        <w:rPr>
          <w:noProof/>
        </w:rPr>
        <w:t xml:space="preserve"> — </w:t>
      </w:r>
      <w:r w:rsidR="00EB2276" w:rsidRPr="005440D4">
        <w:rPr>
          <w:noProof/>
        </w:rPr>
        <w:t>разрушительно по природе своей. Утверждая в сознании своем, вокруг себя и в окружении внешнем положительные начала во всем, строителям добрым уподобляемся. Но и наоборот. Этот принцип применим ко всем явлениям жизни: большим и малым, мировым и личным. Строителям Моей Страны совет: «Примените принцип созидания в строительстве Нового Мира. Увеличивайте все хорошее во сто раз и приуменьшайте теневые стороны, и пусть глаз ваш будет открыт на добро. Иначе не станете новыми, иначе не будете призваны на постройку». Если в строительстве светлом обратите лицо свое ко тьме, то ничего, кроме разрушения, не получится. Много несовершенств в построении, но идем по вершинам, и лучшим во всем руководствуемся, и по лучшему и высшему ориентируемся, усиливая его сознательно. Если признать только плохое и отрицательное, то недолго и руки сложить и признаться в полной несостоятельности. Но Новый Мир состоится, несмотря ни на что. Лучше примкнуть к нему сразу и полносердечно, чем тащиться в хвосте неудачников.</w:t>
      </w:r>
    </w:p>
    <w:p w:rsidR="00E8769F" w:rsidRPr="005440D4" w:rsidRDefault="00E8769F" w:rsidP="00EB2276">
      <w:pPr>
        <w:rPr>
          <w:noProof/>
        </w:rPr>
      </w:pPr>
    </w:p>
    <w:p w:rsidR="00E8769F" w:rsidRPr="005440D4" w:rsidRDefault="002103C7" w:rsidP="00EB2276">
      <w:pPr>
        <w:rPr>
          <w:noProof/>
        </w:rPr>
      </w:pPr>
      <w:r w:rsidRPr="005440D4">
        <w:rPr>
          <w:rFonts w:cs="Arial"/>
          <w:b/>
          <w:noProof/>
          <w:szCs w:val="28"/>
        </w:rPr>
        <w:t xml:space="preserve">1955 г. </w:t>
      </w:r>
      <w:r w:rsidR="00EB2276" w:rsidRPr="005440D4">
        <w:rPr>
          <w:b/>
          <w:noProof/>
        </w:rPr>
        <w:t>533.</w:t>
      </w:r>
      <w:r w:rsidR="00EB2276" w:rsidRPr="005440D4">
        <w:rPr>
          <w:noProof/>
        </w:rPr>
        <w:t xml:space="preserve"> Сегодня можно сказать о том, что ни на что внешнее опереться нельзя. Опора одна</w:t>
      </w:r>
      <w:r w:rsidR="000C6C5A" w:rsidRPr="005440D4">
        <w:rPr>
          <w:noProof/>
        </w:rPr>
        <w:t xml:space="preserve"> — </w:t>
      </w:r>
      <w:r w:rsidR="00EB2276" w:rsidRPr="005440D4">
        <w:rPr>
          <w:noProof/>
        </w:rPr>
        <w:t>Учитель. Все остальное непрочно и неверно.</w:t>
      </w:r>
    </w:p>
    <w:p w:rsidR="00E8769F" w:rsidRPr="005440D4" w:rsidRDefault="00E8769F" w:rsidP="00EB2276">
      <w:pPr>
        <w:rPr>
          <w:noProof/>
        </w:rPr>
      </w:pPr>
    </w:p>
    <w:p w:rsidR="00EB2276" w:rsidRPr="005440D4" w:rsidRDefault="002103C7" w:rsidP="00EB2276">
      <w:pPr>
        <w:rPr>
          <w:noProof/>
        </w:rPr>
      </w:pPr>
      <w:r w:rsidRPr="005440D4">
        <w:rPr>
          <w:rFonts w:cs="Arial"/>
          <w:b/>
          <w:noProof/>
          <w:szCs w:val="28"/>
        </w:rPr>
        <w:t xml:space="preserve">1955 г. </w:t>
      </w:r>
      <w:r w:rsidR="00EB2276" w:rsidRPr="005440D4">
        <w:rPr>
          <w:b/>
          <w:noProof/>
        </w:rPr>
        <w:t>534. (Окт. 16).</w:t>
      </w:r>
      <w:r w:rsidR="00EB2276" w:rsidRPr="005440D4">
        <w:rPr>
          <w:noProof/>
        </w:rPr>
        <w:t xml:space="preserve"> Если бы знали истинное положение дел, то радовались бы, а не горевали, ибо все совершается по Плану и Высшая Мудрость ведет. Если в ней усумниться и отвергнуть, то остается одно: погрузиться во тьму отрицания и сжечь корабли. Но прежде прейдет Луна и Солнце, чем сила Закона, воплощенного в Слове Владыки. Будут великие события, и будут великие перемены, и Новое Солнце над миром взойдет. Котел кипит. Выкипает и постепенно отбрасывается все, не могущее войти в эволюцию. Каждая ступень дает свои отбросы и шлаки. По мере продвижения в эволюцию они становятся не столь грубыми, как были вначале. Общая атмосфера очищается медленно, но верно и неотвратимо. Жизнь выдвигает новые условия, требующие и людей, им соответствующих. Страна Новая идет уже во многом впереди всех, и придет время, когда она будет впереди во всем. Явим понимание происходящему вне зависимости от личных удобств или неудобств. Если бы личное ставилось впереди Общего Блага теми, кто двигал и двигает эволюцию, мир впал бы в одичание и во тьму полного невежества. Культуру, науку и философию двигали они, деятели Общего Блага, бесстрашно принявшие чашу Служения и заплатившие страданиями своими, а часто и смертью, за право человечества восходить на новые ступени познания. Старое умирает, чтобы дать место новому</w:t>
      </w:r>
      <w:r w:rsidR="000C6C5A" w:rsidRPr="005440D4">
        <w:rPr>
          <w:noProof/>
        </w:rPr>
        <w:t xml:space="preserve"> — </w:t>
      </w:r>
      <w:r w:rsidR="00EB2276" w:rsidRPr="005440D4">
        <w:rPr>
          <w:noProof/>
        </w:rPr>
        <w:t>таков процесс обновления мира. Ныне наступает век кооперации всеобщей, когда узко личное приносится в жертву широкому Общему Делу, Делу преображения всего человечества.</w:t>
      </w:r>
    </w:p>
    <w:p w:rsidR="00EB2276" w:rsidRPr="005440D4" w:rsidRDefault="00EB2276" w:rsidP="00EB2276">
      <w:pPr>
        <w:rPr>
          <w:noProof/>
        </w:rPr>
      </w:pPr>
    </w:p>
    <w:p w:rsidR="00EB2276" w:rsidRPr="005440D4" w:rsidRDefault="00EB2276" w:rsidP="007845EB">
      <w:pPr>
        <w:pStyle w:val="Quote"/>
        <w:rPr>
          <w:noProof/>
        </w:rPr>
      </w:pPr>
      <w:r w:rsidRPr="005440D4">
        <w:rPr>
          <w:noProof/>
        </w:rPr>
        <w:t>Утром во сне видел, что пришел Кока, во всем черном, шатаясь и в изнеможении, бледный. Я обнял его. Нинка вскрикнула его имя. Я стал искать &lt;...&gt;</w:t>
      </w:r>
      <w:r w:rsidR="00AF51BC" w:rsidRPr="005440D4">
        <w:rPr>
          <w:rStyle w:val="FootnoteReference"/>
          <w:noProof/>
        </w:rPr>
        <w:footnoteReference w:id="21"/>
      </w:r>
      <w:r w:rsidRPr="005440D4">
        <w:rPr>
          <w:noProof/>
        </w:rPr>
        <w:t>, чтобы он сел.</w:t>
      </w:r>
    </w:p>
    <w:p w:rsidR="00E8769F" w:rsidRPr="005440D4" w:rsidRDefault="00EB2276" w:rsidP="007845EB">
      <w:pPr>
        <w:pStyle w:val="Quote"/>
        <w:rPr>
          <w:noProof/>
        </w:rPr>
      </w:pPr>
      <w:r w:rsidRPr="005440D4">
        <w:rPr>
          <w:noProof/>
        </w:rPr>
        <w:t>Потом видел что-то вроде небольшого стога сена с крестом над ним. Крест видел и еще раз, до холмика.</w:t>
      </w:r>
    </w:p>
    <w:p w:rsidR="00E8769F" w:rsidRPr="005440D4" w:rsidRDefault="007845EB" w:rsidP="00EB2276">
      <w:pPr>
        <w:rPr>
          <w:noProof/>
        </w:rPr>
      </w:pPr>
      <w:r w:rsidRPr="005440D4">
        <w:rPr>
          <w:rFonts w:cs="Arial"/>
          <w:b/>
          <w:noProof/>
          <w:szCs w:val="28"/>
        </w:rPr>
        <w:t xml:space="preserve">1955 г. </w:t>
      </w:r>
      <w:r w:rsidR="00EB2276" w:rsidRPr="005440D4">
        <w:rPr>
          <w:b/>
          <w:noProof/>
        </w:rPr>
        <w:t>535. (Окт. 17).</w:t>
      </w:r>
      <w:r w:rsidR="00EB2276" w:rsidRPr="005440D4">
        <w:rPr>
          <w:noProof/>
        </w:rPr>
        <w:t xml:space="preserve"> Свобода воли заключается совсем не в том, что человек может делать все, что ему вздумается, а в том, что везде и всегда он может и свободен быть плохим или хорошим. Для этого даются испытания всем. Истинный носитель Света при всех условиях останется таковым. Никакие испытания, даже мучения и смерть, не заставят его быть плохим и стать сторонником левого пути. Свобода выбора остается за человеком всегда. Если под давлением обстоятельств он становится хуже, значит, в сущности его добро еще не утвердилось должным образом. Происходит раскрытие ликов, и человек познает самого себя не таким, каким он себе кажется или себя воображает, но таким, каков он в действительности. Надо много мужества, чтобы, увидев свой собственный истинный лик, все же твердо и уверенно продолжать путь, ибо много несовершенств в человеке. Без испытаний себя без прикрас не увидеть, а не увидев себя, невозможно преодолевать скрытые свойства своей природы. А если есть, они незаметно, но мощно воздействуют на человека, мешая его продвижению. Очень много так называемых хороших людей, скрытая сущность которых плоха. Лишь суровые испытания могут ее выявить. Слова ровно ничего не значат, а также и все поведение человека до тех пор, пока не пришел час настоящего испытания данного качества или же качеств. Именно в трудную минуту выявляется человек и видит себя таким, каков он в действительности. Раскрытие ликов</w:t>
      </w:r>
      <w:r w:rsidR="000C6C5A" w:rsidRPr="005440D4">
        <w:rPr>
          <w:noProof/>
        </w:rPr>
        <w:t xml:space="preserve"> — </w:t>
      </w:r>
      <w:r w:rsidR="00EB2276" w:rsidRPr="005440D4">
        <w:rPr>
          <w:noProof/>
        </w:rPr>
        <w:t>это печальная страница в жизни каждого Учителя Света. Это печальная страница в жизни каждого истинного носителя Света. Много их, подходящих в огнях умиления, восторженности и розовых мечтаний. Все это</w:t>
      </w:r>
      <w:r w:rsidR="000C6C5A" w:rsidRPr="005440D4">
        <w:rPr>
          <w:noProof/>
        </w:rPr>
        <w:t xml:space="preserve"> — </w:t>
      </w:r>
      <w:r w:rsidR="00EB2276" w:rsidRPr="005440D4">
        <w:rPr>
          <w:noProof/>
        </w:rPr>
        <w:t>званые. Но избранных так мало. Мало их, кто в тяжкий момент испытаний изберет правильный путь. Легко проходить через испытания предварительные, по они становятся все труднее и труднее, и, когда истинный лик выявлен во всей своей силе, выбор становится неизбежным: или со Мною, или без Меня. Но «со Мною» означает отвержение от себя, отрешения от своего низшего «я» и принесение его в жертву Высшему Зову. И оказывается тогда идущий дух на распутье двух дорог: одна</w:t>
      </w:r>
      <w:r w:rsidR="000C6C5A" w:rsidRPr="005440D4">
        <w:rPr>
          <w:noProof/>
        </w:rPr>
        <w:t xml:space="preserve"> — </w:t>
      </w:r>
      <w:r w:rsidR="00EB2276" w:rsidRPr="005440D4">
        <w:rPr>
          <w:noProof/>
        </w:rPr>
        <w:t>ко Мне, другая</w:t>
      </w:r>
      <w:r w:rsidR="000C6C5A" w:rsidRPr="005440D4">
        <w:rPr>
          <w:noProof/>
        </w:rPr>
        <w:t xml:space="preserve"> — </w:t>
      </w:r>
      <w:r w:rsidR="00EB2276" w:rsidRPr="005440D4">
        <w:rPr>
          <w:noProof/>
        </w:rPr>
        <w:t>во тьму внешнюю. До времени еще можно не принимать окончательного решения и не делать выбора, решающего будущее, ибо дух недостаточно еще окреп, но приходит время окончательного выбора для каждого, кто решил отдать себя бесповоротно Служению Владыкам. И тогда уже не может быть колебаний. Можно обратить внимание на то, сколь тяжки были испытания Высоких Духов на соответствующих ступенях. Восхождение по ступеням духа требует утверждения каждой из них в действии, то есть ногами и руками человеческими. В этом другая трудность. Лучше не знать, чем знать и не применять в жизни. Суров путь принявших Учение Жизни. Розовые мечты отлетают, остается суровая действительность, не всякий выдерживает столкновения с нею. Но не выдержать нельзя</w:t>
      </w:r>
      <w:r w:rsidR="000C6C5A" w:rsidRPr="005440D4">
        <w:rPr>
          <w:noProof/>
        </w:rPr>
        <w:t xml:space="preserve"> — </w:t>
      </w:r>
      <w:r w:rsidR="00EB2276" w:rsidRPr="005440D4">
        <w:rPr>
          <w:noProof/>
        </w:rPr>
        <w:t>отступление невозможно.</w:t>
      </w:r>
    </w:p>
    <w:p w:rsidR="00E8769F" w:rsidRPr="005440D4" w:rsidRDefault="00E8769F" w:rsidP="00EB2276">
      <w:pPr>
        <w:rPr>
          <w:noProof/>
        </w:rPr>
      </w:pPr>
    </w:p>
    <w:p w:rsidR="00E8769F" w:rsidRPr="005440D4" w:rsidRDefault="00562EF2" w:rsidP="00EB2276">
      <w:pPr>
        <w:rPr>
          <w:noProof/>
        </w:rPr>
      </w:pPr>
      <w:r w:rsidRPr="005440D4">
        <w:rPr>
          <w:rFonts w:cs="Arial"/>
          <w:b/>
          <w:noProof/>
          <w:szCs w:val="28"/>
        </w:rPr>
        <w:t xml:space="preserve">1955 г. </w:t>
      </w:r>
      <w:r w:rsidR="00EB2276" w:rsidRPr="005440D4">
        <w:rPr>
          <w:b/>
          <w:noProof/>
        </w:rPr>
        <w:t>536. (Окт. 18).</w:t>
      </w:r>
      <w:r w:rsidR="00EB2276" w:rsidRPr="005440D4">
        <w:rPr>
          <w:noProof/>
        </w:rPr>
        <w:t xml:space="preserve"> Зачем подвергать близких опасности, когда многое может быть совершено под знаком. Часто Учитель Производит испытание под знаком опасности. В действительности ее нет, но обстоятельства складываются так, что ученик переживает всю гамму ощущений, которые вызываются настоящей опасностью. И он сам может сказать, выдержал он испытание или нет. Результаты достигнуты, проверка произведена и выяснено, насколько ученик укрепился в том качестве, которое подвергалось проверке. Прошедшее испытание относилось именно к таковым. Страха явлено не было, и это хорошо, но была явлена подавленность и нарушено равновесие и даже утренний ритм Записей, а это уже плохо.</w:t>
      </w:r>
    </w:p>
    <w:p w:rsidR="00E8769F" w:rsidRPr="005440D4" w:rsidRDefault="00E8769F" w:rsidP="00EB2276">
      <w:pPr>
        <w:rPr>
          <w:noProof/>
        </w:rPr>
      </w:pPr>
    </w:p>
    <w:p w:rsidR="00E8769F" w:rsidRPr="005440D4" w:rsidRDefault="00562EF2" w:rsidP="00EB2276">
      <w:pPr>
        <w:rPr>
          <w:noProof/>
        </w:rPr>
      </w:pPr>
      <w:r w:rsidRPr="005440D4">
        <w:rPr>
          <w:rFonts w:cs="Arial"/>
          <w:b/>
          <w:noProof/>
          <w:szCs w:val="28"/>
        </w:rPr>
        <w:t xml:space="preserve">1955 г. </w:t>
      </w:r>
      <w:r w:rsidR="00EB2276" w:rsidRPr="005440D4">
        <w:rPr>
          <w:b/>
          <w:noProof/>
        </w:rPr>
        <w:t>537. (Окт. 19).</w:t>
      </w:r>
      <w:r w:rsidR="00EB2276" w:rsidRPr="005440D4">
        <w:rPr>
          <w:noProof/>
        </w:rPr>
        <w:t xml:space="preserve"> У Нас нет места личным переживаниям. Их заменяют заботы общечеловеческие, обо всех. Личные дела не должны нарушать равновесие, какими бы значительными они ни казались. Через личное «я» надо перешагнуть. Пусть оно мучается и страдает, какое дело бессмертному и вечному духу до временных и случайных переживаний смертных и временных оболочек. Некоторые отшельники в ярости осознания их ничтожества яро истязали оболочки свои, бичуя их, нося вериги и власяницы. Но это крайности, к чему самобичевания, когда дух может утверждать превосходство свое над ними, не прибегая к изуверству. Но лучше носить власяницу и смирять себя постом, чем находиться в беспросветном рабстве у физического или астрального тела. Именно полное бесстрастие надо явить ко всему, что происходит с ними, то есть не допускать, чтобы равновесие духа нарушалось вследствие того, что с ними происходит или может произойти. Так мыслит Архат. Если вожжи отпущены и оболочки, подобно необузданным слепым коням, мчатся, куда хотят, то недолго домчаться и до пропасти. Потому равновесие духа</w:t>
      </w:r>
      <w:r w:rsidR="000C6C5A" w:rsidRPr="005440D4">
        <w:rPr>
          <w:noProof/>
        </w:rPr>
        <w:t xml:space="preserve"> — </w:t>
      </w:r>
      <w:r w:rsidR="00EB2276" w:rsidRPr="005440D4">
        <w:rPr>
          <w:noProof/>
        </w:rPr>
        <w:t>прежде всего. Все ужасы, которые совершаются в мире, являются результатом своеволия разнузданных и распущенных оболочек, которые несут, увлекают сознание за собою, куда им вздумается. Астральные эмоции</w:t>
      </w:r>
      <w:r w:rsidR="000C6C5A" w:rsidRPr="005440D4">
        <w:rPr>
          <w:noProof/>
        </w:rPr>
        <w:t xml:space="preserve"> — </w:t>
      </w:r>
      <w:r w:rsidR="00EB2276" w:rsidRPr="005440D4">
        <w:rPr>
          <w:noProof/>
        </w:rPr>
        <w:t>плохие советчики и руководители, ибо слепы. Целые народы приводило астральное начало к гибели, уже не говоря об отдельных людях. Пусть они будут терзаемы и мучимы, лишь бы ярость их укротилась. Смирить низшие оболочки</w:t>
      </w:r>
      <w:r w:rsidR="000C6C5A" w:rsidRPr="005440D4">
        <w:rPr>
          <w:noProof/>
        </w:rPr>
        <w:t xml:space="preserve"> — </w:t>
      </w:r>
      <w:r w:rsidR="00EB2276" w:rsidRPr="005440D4">
        <w:rPr>
          <w:noProof/>
        </w:rPr>
        <w:t>трудная задача. Но смирить их все же придется тем или иным путем. Иначе дальше они не пустят.</w:t>
      </w:r>
    </w:p>
    <w:p w:rsidR="00E8769F" w:rsidRPr="005440D4" w:rsidRDefault="00E8769F" w:rsidP="00EB2276">
      <w:pPr>
        <w:rPr>
          <w:noProof/>
        </w:rPr>
      </w:pPr>
    </w:p>
    <w:p w:rsidR="00EB2276" w:rsidRPr="005440D4" w:rsidRDefault="00562EF2" w:rsidP="00EB2276">
      <w:pPr>
        <w:rPr>
          <w:noProof/>
        </w:rPr>
      </w:pPr>
      <w:r w:rsidRPr="005440D4">
        <w:rPr>
          <w:rFonts w:cs="Arial"/>
          <w:b/>
          <w:noProof/>
          <w:szCs w:val="28"/>
        </w:rPr>
        <w:t xml:space="preserve">1955 г. </w:t>
      </w:r>
      <w:r w:rsidR="00EB2276" w:rsidRPr="005440D4">
        <w:rPr>
          <w:b/>
          <w:noProof/>
        </w:rPr>
        <w:t>538. (Окт. 20).</w:t>
      </w:r>
      <w:r w:rsidR="00EB2276" w:rsidRPr="005440D4">
        <w:rPr>
          <w:noProof/>
        </w:rPr>
        <w:t xml:space="preserve"> Друг Мой, каково же твое построение жизни на Основах Учения, если оно шатается и трещит по всем швам? Надо отвести место чему-то незыблемому, могущему устоять непоколебимо при всяких условиях. Конечно, оно должно быть найдено внутри, в тех глубинах духа, где внешние бури не смогут коснуться его. И уже не вихри, а ураган бушует вокруг, но внутри, в сокровенном святилище духа, царит мир, тот мир, который выше человеческого разумения. Этот мир Даю Я, ибо Я, в тебе пребывающий, есть Камень Вечного Основания Жизни. Никакой ураган не может сдвинуть его или поколебать, ибо он закладывается в тех слоях сущего, куда волны материальных воздействий не достигают. И если этот мир не обретен, значит, надо искать еще глубже, искать там, где дыхание Вечности может касаться сознания и Безмолвный Свидетель утверждать свою мощь. Только Свидетель, Смотрящий, как в мелькании дней и ночей несется поток жизни перед его молчаливым и вечным взором. Все ментальные построения столь же непрочны и не вечны, как и все прочее, ибо слишком тесно связаны с явлениями плотного мира. Царство трех не от Вечности. Живущий в трех подлежит постоянным сменам и колебаниям. Внешние вихри допускаются, дабы было осознано основание внутри, от внешнего не зависящее и внешним не обуславливаемое. Так, Говорю о том, что строить надо прочно и не на переживаниях и ощущениях астрала, не на измышлениях ума, но на вечных непреходящих Основах. Вечное во временном надо найти и вечному отдать предпочтение. Сутратма</w:t>
      </w:r>
      <w:r w:rsidR="000C6C5A" w:rsidRPr="005440D4">
        <w:rPr>
          <w:noProof/>
        </w:rPr>
        <w:t xml:space="preserve"> — </w:t>
      </w:r>
      <w:r w:rsidR="00EB2276" w:rsidRPr="005440D4">
        <w:rPr>
          <w:noProof/>
        </w:rPr>
        <w:t>актер, постоянно забывающий об этом и временную сцену жизни и временные роли свои принимающий за действительность. Незнающие могут обольщаться иллюзиями Майи, но знающий должен встречать ее волны, ни на миг не забывая, что все это лишь игра на великой жизненной сцене. Зачем же призраки принимать за действительность? И трагедии, и комедии, и драмы происходят на сцене, но только на сцене плотного мира текущих условий земных. Друг Мой, не прими мираж Майи за незыблемую основу жизни, ибо велико будет крушение временного построения на видимости.</w:t>
      </w:r>
    </w:p>
    <w:p w:rsidR="00294D25" w:rsidRPr="005440D4" w:rsidRDefault="00294D25" w:rsidP="00EB2276">
      <w:pPr>
        <w:rPr>
          <w:noProof/>
        </w:rPr>
      </w:pPr>
    </w:p>
    <w:p w:rsidR="00E8769F" w:rsidRPr="005440D4" w:rsidRDefault="00EB2276" w:rsidP="00294D25">
      <w:pPr>
        <w:pStyle w:val="Quote"/>
        <w:rPr>
          <w:noProof/>
        </w:rPr>
      </w:pPr>
      <w:r w:rsidRPr="005440D4">
        <w:rPr>
          <w:noProof/>
        </w:rPr>
        <w:t>Дни тяжки необычайно. Все ушло. Близости не чувствуется. Хвораю. Условия работы очень трудны. Ритм вечерних Записей нарушен из-за расписания. Рушатся привычные условия жизни.</w:t>
      </w:r>
    </w:p>
    <w:p w:rsidR="00E8769F" w:rsidRPr="005440D4" w:rsidRDefault="00294D25" w:rsidP="00EB2276">
      <w:pPr>
        <w:rPr>
          <w:noProof/>
        </w:rPr>
      </w:pPr>
      <w:r w:rsidRPr="005440D4">
        <w:rPr>
          <w:rFonts w:cs="Arial"/>
          <w:b/>
          <w:noProof/>
          <w:szCs w:val="28"/>
        </w:rPr>
        <w:t xml:space="preserve">1955 г. </w:t>
      </w:r>
      <w:r w:rsidR="00EB2276" w:rsidRPr="005440D4">
        <w:rPr>
          <w:b/>
          <w:noProof/>
        </w:rPr>
        <w:t>539. (Окт. 22).</w:t>
      </w:r>
      <w:r w:rsidR="00EB2276" w:rsidRPr="005440D4">
        <w:rPr>
          <w:noProof/>
        </w:rPr>
        <w:t xml:space="preserve"> Достоинство человеческое будем хранить при всех условиях жизни. Человек, потерявший достоинство духа, становится ниже пресмыкающегося. Ведь есть же в человеке нечто, не подлежащее растерзанию обстоятельствами и людьми. Многое могут попрать люди, растоптав под ногами, но достоинство свое на попрание встречным нельзя никогда отдавать. Встречные все, ибо все входят в жизнь, занимают в ней место и уходят из жизни вашей, как будто бы их в ней никогда и не было. Сколько входило и сколько уже ушло в невозвратное прошлое. Где они, эти случайные или кармические спутники жизни, которые радовали, огорчали или терзали вас? Где они? Их давно уже нет, а вы все живете, и так же полна ваша жизнь, и новые и новое занимают ваше сознание. Стоит ли на них, проходящих, тратить слишком много внимания и сил? Стоит ли привязывать к ним свое сознание и ставить себя в зависимость от них, проходящих мимо? Уйдут все, и человек останется один. Не Уйдет только Учитель. Так, есть узы временные и узы вечные. Печально видеть крушение привычных сложившихся условий, но ведь это участь всего окружающего. Для всего и каждого явления в отдельности придет время расстаться с ним. Потому приносить достоинство духа в жертву каким бы то ни было обстоятельствам нецелесообразно. Оно должно остаться с вами как ваше духовное одеяние. Люди стремятся разорвать духовные одежды ваши, чтобы нагими пустить вас по миру или в жалких лохмотьях, то есть беззащитными и беспомощными. Но ведь сила в духе. Ее и надо хранить от растерзания и людьми, и обстоятельствами. Делайте все, что требует от вас жизнь, но твердо и крепко храня достоинство свое. Силу опоры внутри надо приобрести во что бы то ни стало. Как же иначе устоять? Даже Владыку надо найти в сердце своем, то есть внутри. Внутри все: и мир, который Даю вам, и Царствие Божие, и все сокровища духа. Когда вовне шатается и колеблется все</w:t>
      </w:r>
      <w:r w:rsidR="000C6C5A" w:rsidRPr="005440D4">
        <w:rPr>
          <w:noProof/>
        </w:rPr>
        <w:t xml:space="preserve"> — </w:t>
      </w:r>
      <w:r w:rsidR="00EB2276" w:rsidRPr="005440D4">
        <w:rPr>
          <w:noProof/>
        </w:rPr>
        <w:t>это ничего, но когда шатание начинается внутри, то это грозит нарушением всего построения жизни. Сокрушенные и раздавленные жизнью</w:t>
      </w:r>
      <w:r w:rsidR="000C6C5A" w:rsidRPr="005440D4">
        <w:rPr>
          <w:noProof/>
        </w:rPr>
        <w:t xml:space="preserve"> — </w:t>
      </w:r>
      <w:r w:rsidR="00EB2276" w:rsidRPr="005440D4">
        <w:rPr>
          <w:noProof/>
        </w:rPr>
        <w:t>так можно назвать их, опору внутри себя потерявших. Дух утверждает даже Учителя, и дух же отвергает Его, так что все в духе и все зависит от духа. Печать утверждения духа лежит на признании Учителя. Потому даже Учитель бессилен, если дух отрицает Его.</w:t>
      </w:r>
      <w:r w:rsidR="006E064E" w:rsidRPr="005440D4">
        <w:rPr>
          <w:noProof/>
        </w:rPr>
        <w:t xml:space="preserve"> </w:t>
      </w:r>
      <w:r w:rsidR="00EB2276" w:rsidRPr="005440D4">
        <w:rPr>
          <w:noProof/>
        </w:rPr>
        <w:t>Прерогатива признания принадлежит самому духу, но не чему-то, находящемуся вовне. И Учение ценно для вас лишь постольку, поскольку признано вами. Власть утверждения</w:t>
      </w:r>
      <w:r w:rsidR="000C6C5A" w:rsidRPr="005440D4">
        <w:rPr>
          <w:noProof/>
        </w:rPr>
        <w:t xml:space="preserve"> — </w:t>
      </w:r>
      <w:r w:rsidR="00EB2276" w:rsidRPr="005440D4">
        <w:rPr>
          <w:noProof/>
        </w:rPr>
        <w:t>в вас. В человеке, но не вне его лежит все, что он ищет. Потому не позволяйте, не позволяйте ничему и никому касаться неприкосновенных, с таким трудом накопленных ценностей духа. Святилище духа для внешнего мира и людей закрыто. Притча о бисере и свиньях пусть будет постоянным предупреждением. Хочу подчеркнуть нечто иное, а именно то, что достоинство духа, уявляющееся в силе, себя сознающей, будет вместе с тем и броней, и защитой. Ведь приходится уже думать о том, как защититься и как охранить сущность свою от растерзания и следующей за ним дезинтеграции. Ведь можно брызгами разлететься, если отступить. Соберите силы вовнутрь, Меня призовите, и вместе будем стоять до конца, до победы. Подумайте только, можно ли не устоять? И если весь мир восстанет и ополчится на вас, то даже и тогда поражение недопустимо. В лице князя мира сего обрушился мир на Владыку, но, не имея в Нем ничего, оказался бессильным. Так стойте и вы силою Моею, все силы в центре собрав. Ибо пришло время ветрам подуть и вихрям подняться. Так положите мысль вашу ко Владыке и дайте войти Владыке в сердце ваше. Вместе мы устоим. Помните! Кроме нити сердца, нет ничего. Может рушиться все, но нить сердца, связующая с Владыкой внутри, есть нерушимое достояние ваше. Так и смотрите на жизнь, и встречных, и прохожих. Проходящие тени</w:t>
      </w:r>
      <w:r w:rsidR="000C6C5A" w:rsidRPr="005440D4">
        <w:rPr>
          <w:noProof/>
        </w:rPr>
        <w:t xml:space="preserve"> — </w:t>
      </w:r>
      <w:r w:rsidR="00EB2276" w:rsidRPr="005440D4">
        <w:rPr>
          <w:noProof/>
        </w:rPr>
        <w:t>так назовите призраки жизни, плотной стеной окружившие вас. Но вы останьтесь и пребудьте со Мною. Ибо поверх всего</w:t>
      </w:r>
      <w:r w:rsidR="000C6C5A" w:rsidRPr="005440D4">
        <w:rPr>
          <w:noProof/>
        </w:rPr>
        <w:t xml:space="preserve"> — </w:t>
      </w:r>
      <w:r w:rsidR="00EB2276" w:rsidRPr="005440D4">
        <w:rPr>
          <w:noProof/>
        </w:rPr>
        <w:t>Я. Как вершина возвышается над Землею и жизнью долин, так и дух</w:t>
      </w:r>
      <w:r w:rsidR="000C6C5A" w:rsidRPr="005440D4">
        <w:rPr>
          <w:noProof/>
        </w:rPr>
        <w:t xml:space="preserve"> — </w:t>
      </w:r>
      <w:r w:rsidR="00EB2276" w:rsidRPr="005440D4">
        <w:rPr>
          <w:noProof/>
        </w:rPr>
        <w:t>над условиями плотного мира. Нужно реально почуять, что, поистине, дух не от мира сего. Сила его не во внешних обстоятельствах или счастливых сочетаниях их, но именно в нем самом. Не отдавайте этой чудесной силы ничему внешнему, какими бы тяжкими ни казались условия жизни. Храните чудесный огонь осознания силы своей, неуязвимости и нерушимости духа от ярости натиска тьмы и Хаоса разнузданных стихий. Мир идет на вас, чтобы сокрушить вас. Мной устоите и со Мною, твердыню своего духа от всего внешнего отгородив. Вовне пусть будет, что будет, но во внутреннее святилище ничему внешнему доступа нет. Так выдержите битву до конца. Вечное в духе над временным и преходящим в теле главенствует, и владыка</w:t>
      </w:r>
      <w:r w:rsidR="000C6C5A" w:rsidRPr="005440D4">
        <w:rPr>
          <w:noProof/>
        </w:rPr>
        <w:t xml:space="preserve"> — </w:t>
      </w:r>
      <w:r w:rsidR="00EB2276" w:rsidRPr="005440D4">
        <w:rPr>
          <w:noProof/>
        </w:rPr>
        <w:t>дух. Так в духе учитесь преодолевать все, что становится непреодолимой преградой на вашем пути к Единому Свету, ибо Свет этот в вас. Я Сказал.</w:t>
      </w:r>
    </w:p>
    <w:p w:rsidR="00E8769F" w:rsidRPr="005440D4" w:rsidRDefault="00E8769F" w:rsidP="00EB2276">
      <w:pPr>
        <w:rPr>
          <w:noProof/>
        </w:rPr>
      </w:pPr>
    </w:p>
    <w:p w:rsidR="00E8769F" w:rsidRPr="005440D4" w:rsidRDefault="004E2617" w:rsidP="00EB2276">
      <w:pPr>
        <w:rPr>
          <w:noProof/>
        </w:rPr>
      </w:pPr>
      <w:r w:rsidRPr="005440D4">
        <w:rPr>
          <w:rFonts w:cs="Arial"/>
          <w:b/>
          <w:noProof/>
          <w:szCs w:val="28"/>
        </w:rPr>
        <w:t xml:space="preserve">1955 г. </w:t>
      </w:r>
      <w:r w:rsidR="00EB2276" w:rsidRPr="005440D4">
        <w:rPr>
          <w:b/>
          <w:noProof/>
        </w:rPr>
        <w:t>540. (Окт. 23).</w:t>
      </w:r>
      <w:r w:rsidR="00EB2276" w:rsidRPr="005440D4">
        <w:rPr>
          <w:noProof/>
        </w:rPr>
        <w:t xml:space="preserve"> Призраки Майи, принявшие лик очевидности, замыкают сознание испытуемого в круг безысходности, из которого выхода нет. Так трудятся темные, и Майя им верная помощница. Чудища, толпящиеся у Порога, могут принимать разные личины, но цель их одна</w:t>
      </w:r>
      <w:r w:rsidR="000C6C5A" w:rsidRPr="005440D4">
        <w:rPr>
          <w:noProof/>
        </w:rPr>
        <w:t xml:space="preserve"> — </w:t>
      </w:r>
      <w:r w:rsidR="00EB2276" w:rsidRPr="005440D4">
        <w:rPr>
          <w:noProof/>
        </w:rPr>
        <w:t>преградить путь. Дракон Порога многолик. Силу свою он черпает от слабостей испытуемого</w:t>
      </w:r>
      <w:r w:rsidR="000C6C5A" w:rsidRPr="005440D4">
        <w:rPr>
          <w:noProof/>
        </w:rPr>
        <w:t xml:space="preserve"> — </w:t>
      </w:r>
      <w:r w:rsidR="00EB2276" w:rsidRPr="005440D4">
        <w:rPr>
          <w:noProof/>
        </w:rPr>
        <w:t>его силой силен. И кажется, что выхода нет, и кажется, что разрушено все и впереди тьма. Но Учитель зорко Следит за процессом испытания, чтобы в нужную минуту подать Руку помощи. Нужна и собственная зоркость, чтобы усмотреть, с какой стороны вторгаются темные злоухищрения. Много светлых начинаний было разрушено благодаря неумению рассмотреть вовремя эти каналы темных воздействий и пресечь их твердой рукой. Темные всегда прячутся за сереньких или почти беленьких. Тем вредоноснее наносимый из-за их спин удар. Сейчас время сугубо благоприятное для темной активности, и они распоясались вовсю. Отравленная атмосфера многое облегчает для них, а хаотические дисгармоничные токи усиливают следствия. Велика опасность от тех посредников темных влияний, которые не сознают своей роли и своего посредничества. Они могут даже считать себя проводниками светлых энергий, но дело от этого не меняется. Когда темные окружат вас и замкнут круг свой, останется лишь один путь</w:t>
      </w:r>
      <w:r w:rsidR="000C6C5A" w:rsidRPr="005440D4">
        <w:rPr>
          <w:noProof/>
        </w:rPr>
        <w:t xml:space="preserve"> — </w:t>
      </w:r>
      <w:r w:rsidR="00EB2276" w:rsidRPr="005440D4">
        <w:rPr>
          <w:noProof/>
        </w:rPr>
        <w:t>кверху. Это то направление, пересечь которое они не в состоянии. Так что любая безвыходность положения</w:t>
      </w:r>
      <w:r w:rsidR="000C6C5A" w:rsidRPr="005440D4">
        <w:rPr>
          <w:noProof/>
        </w:rPr>
        <w:t xml:space="preserve"> — </w:t>
      </w:r>
      <w:r w:rsidR="00EB2276" w:rsidRPr="005440D4">
        <w:rPr>
          <w:noProof/>
        </w:rPr>
        <w:t>кажущаяся. Спасение</w:t>
      </w:r>
      <w:r w:rsidR="000C6C5A" w:rsidRPr="005440D4">
        <w:rPr>
          <w:noProof/>
        </w:rPr>
        <w:t xml:space="preserve"> — </w:t>
      </w:r>
      <w:r w:rsidR="00EB2276" w:rsidRPr="005440D4">
        <w:rPr>
          <w:noProof/>
        </w:rPr>
        <w:t>в Учителе. И если карма требует отдать все</w:t>
      </w:r>
      <w:r w:rsidR="000C6C5A" w:rsidRPr="005440D4">
        <w:rPr>
          <w:noProof/>
        </w:rPr>
        <w:t xml:space="preserve"> — </w:t>
      </w:r>
      <w:r w:rsidR="00EB2276" w:rsidRPr="005440D4">
        <w:rPr>
          <w:noProof/>
        </w:rPr>
        <w:t>отдайте, или лишиться всего</w:t>
      </w:r>
      <w:r w:rsidR="000C6C5A" w:rsidRPr="005440D4">
        <w:rPr>
          <w:noProof/>
        </w:rPr>
        <w:t xml:space="preserve"> — </w:t>
      </w:r>
      <w:r w:rsidR="00EB2276" w:rsidRPr="005440D4">
        <w:rPr>
          <w:noProof/>
        </w:rPr>
        <w:t>лишайтесь и знайте, что неизбежного не избежать. Могут взять от вас все, но не душу. Зерно духа принадлежит вам как форма вашего высшего нерушимого выявления. Все прочее</w:t>
      </w:r>
      <w:r w:rsidR="000C6C5A" w:rsidRPr="005440D4">
        <w:rPr>
          <w:noProof/>
        </w:rPr>
        <w:t xml:space="preserve"> — </w:t>
      </w:r>
      <w:r w:rsidR="00EB2276" w:rsidRPr="005440D4">
        <w:rPr>
          <w:noProof/>
        </w:rPr>
        <w:t>не ваше. На нерушимом и утверждайтесь.</w:t>
      </w:r>
    </w:p>
    <w:p w:rsidR="00E8769F" w:rsidRPr="005440D4" w:rsidRDefault="00E8769F" w:rsidP="00EB2276">
      <w:pPr>
        <w:rPr>
          <w:noProof/>
        </w:rPr>
      </w:pPr>
    </w:p>
    <w:p w:rsidR="00E8769F" w:rsidRPr="005440D4" w:rsidRDefault="00A94D69" w:rsidP="00EB2276">
      <w:pPr>
        <w:rPr>
          <w:noProof/>
        </w:rPr>
      </w:pPr>
      <w:r w:rsidRPr="005440D4">
        <w:rPr>
          <w:rFonts w:cs="Arial"/>
          <w:b/>
          <w:noProof/>
          <w:szCs w:val="28"/>
        </w:rPr>
        <w:t xml:space="preserve">1955 г. </w:t>
      </w:r>
      <w:r w:rsidR="00EB2276" w:rsidRPr="005440D4">
        <w:rPr>
          <w:b/>
          <w:noProof/>
        </w:rPr>
        <w:t>541.</w:t>
      </w:r>
      <w:r w:rsidR="00EB2276" w:rsidRPr="005440D4">
        <w:rPr>
          <w:noProof/>
        </w:rPr>
        <w:t xml:space="preserve"> Друг Мой, личное заменяется сверхличным, а сверхличное</w:t>
      </w:r>
      <w:r w:rsidR="000C6C5A" w:rsidRPr="005440D4">
        <w:rPr>
          <w:noProof/>
        </w:rPr>
        <w:t xml:space="preserve"> — </w:t>
      </w:r>
      <w:r w:rsidR="00EB2276" w:rsidRPr="005440D4">
        <w:rPr>
          <w:noProof/>
        </w:rPr>
        <w:t>космическим. Личное и космическое несовместимы. Можно погружаться в любое из них, но за счет остальных. Можно еще совмещать сверхличное и космическое, но трудно, служа личному, восхищать высшие плоскости сознания. Когда личное вторгается в Общение, оно подобно мутной волне в кристально чистой струе источника. Личная муть может замутить всю воду и нарушить чистоту восприятия. Нельзя служить двум господам, нельзя служить себе и Владыке. Не устоит дом, в себе разделенный. Не следует оборачиваться на прошлое. Когда-то это было возможно вследствие того, что сознание еще недостаточно выросло, а двигаться было надо. Ответственность растет по мере продвижения. Проявления личного начала надо гасить, дабы не заглушали они начало высшее. В тупике может оказаться лишь личное «я». Безграничен Космос, и все человечество становится сферою проявления сверхличного сознания. Ядовитые времена пройдут. Рассеется тьма. В радости общепланетной каждый найдет и радость свою. Да! Да! Да! Мир личный с его переживаниями и страданиями и есть царство тьмы внешней, где плач и скрежет зубовный. Надо покинуть сферы личной жизни и заменить их сферами Высшими. Ежедневная работа и все, связанное с жизнью личности, может выполняться без погружения с головою в болото непосредственного окружения, а как бы стоя от него в стороне. Именно надо совместить условия быть в мире, но не от мира сего. Всеми способами Пытаюсь пояснить, что нельзя допускать, чтобы сознание погружалось в заразительные вихри низших слоев. Они отравлены ядом самости, и заражения избежать невозможно, если астрал вибрирует на их волне. Иммунитет только в духе.</w:t>
      </w:r>
    </w:p>
    <w:p w:rsidR="00E8769F" w:rsidRPr="005440D4" w:rsidRDefault="00E8769F" w:rsidP="00EB2276">
      <w:pPr>
        <w:rPr>
          <w:noProof/>
        </w:rPr>
      </w:pPr>
    </w:p>
    <w:p w:rsidR="00E8769F" w:rsidRPr="005440D4" w:rsidRDefault="00A94D69" w:rsidP="00EB2276">
      <w:pPr>
        <w:rPr>
          <w:noProof/>
        </w:rPr>
      </w:pPr>
      <w:r w:rsidRPr="005440D4">
        <w:rPr>
          <w:rFonts w:cs="Arial"/>
          <w:b/>
          <w:noProof/>
          <w:szCs w:val="28"/>
        </w:rPr>
        <w:t xml:space="preserve">1955 г. </w:t>
      </w:r>
      <w:r w:rsidR="00EB2276" w:rsidRPr="005440D4">
        <w:rPr>
          <w:b/>
          <w:noProof/>
        </w:rPr>
        <w:t>542. (Окт. 24).</w:t>
      </w:r>
      <w:r w:rsidR="00EB2276" w:rsidRPr="005440D4">
        <w:rPr>
          <w:noProof/>
        </w:rPr>
        <w:t xml:space="preserve"> Сын Мой, усмотрение канала воздействия темных и цепочки, за которой они укрываются, сразу же ослабляет их силу и даже пресекает их возможности. Они действуют, пока считают себя нераспознанными. Обрушиваться гневом на посредников бесполезно, ибо обычно они не ведают, что творят. Удар приходится впустую и мимо того, кто за ними прячется. Именно следует отсекать кругом и лучами уничтожения разрушать хитро и скрыто подстроенные подходы. Слабость их в том, что подойти прямо не смеют и любят безнаказанно действовать из-за чужой спины. Много зоркости и опыта требуется, чтобы распознать их хитросплетения. Обычно действовать им легче из Тонкого Мира, ибо незримы и обнаружить их трудно. Считайте, что большая половина воздействий и ударов направляется из Незримого Мира. Защитный круг силен, и особенно когда построен сознательно с целью определенной защиты от определенной сущности или сущностей. Темные постоянно настороже и заняты тем, чтобы причинить любой возможный вред. Щит охраняет. Но они пользуются каждым слабым или незащищенным местом, каждой щелью, чтобы пролезть, и если таковых не находят, отыскивают их у людей в ближайшем окружении и, конечно, находят, ибо слабые места есть у большинства, по ним и через них и наносится вред. Уже Говорил, насколько малые щели опасны. Полнопреданность, стойкость, уверенность в Учителе, бесстрашие и прочие качества будут и лучшей бронею. В случае темных воздействий прежде всего надо осмотреть собственный доспех, а затем уже пытаться обнаружить канал воздействия, не посредников, но именно первоисточник темной активности. Нападения усиливаются при шатании, сомнениях и уявлении других слабостей. Каждое чувство, мысль и эмоция порождают газы в пространстве</w:t>
      </w:r>
      <w:r w:rsidR="000C6C5A" w:rsidRPr="005440D4">
        <w:rPr>
          <w:noProof/>
        </w:rPr>
        <w:t xml:space="preserve"> — </w:t>
      </w:r>
      <w:r w:rsidR="00EB2276" w:rsidRPr="005440D4">
        <w:rPr>
          <w:noProof/>
        </w:rPr>
        <w:t>ядовитые или жизнедательные. Ядовитые газы, порожденные темными отравителями, проникают во все щели, если таковые имеются, наполняют дотоле защищенную сферу и соответственно окрашивают всю атмосферу микрокосма человеческого и его непосредственное окружение. Это они лишают силы, и затемняют, и затушевывают ясный Лик Учителя. Защищаться надо решительно и без колебаний, отбросив жаления, ибо иначе сотрут. Много вреда происходит, если распознание отсутствует. Могут подползти по проделанному каналу, и тогда уже легко принять темное нашептывание за собственные логические выводы. Очень трудно бороться с логикой очевидности, подсунутой темными шептунами. Будучи обнаружены, они тотчас же отступают, ибо их главная сила в том, что их присутствие не подозревается. Многие непонятные вспышки и нападения объясняются наличием этих неподозреваемых шептунов. Ведь на каждого носителя Света направлено множество невидимых, но злобных глаз, желающих причинить вред. А когда они по установленному каналу втираются между Учителем и учеником, вред велик особенно. И если Учитель Охраняет, то обязанность каждого охранять близких и заботиться о сохранности защиты. Недопустимы ни трещины, ни щели. Смертоносный газ может вползти даже в булавочный прокол. Указую зоркость как средство самозащиты. Темные не знают ни жалости, ни пощады, ни сострадания. Не ждите сочувствия ни от них, ни от прислужников их. Бесчеловечность есть безошибочный признак темных. Армагеддон кончился, но люди не стали святыми. Много еще предстоит работы по очистке низин от шлаков и продуктов разложения. Много обреченных на то, чтобы оставить планету. Трудные времена. Напрягите всю зоркость, если хотите устоять.</w:t>
      </w:r>
    </w:p>
    <w:p w:rsidR="00E8769F" w:rsidRPr="005440D4" w:rsidRDefault="00E8769F" w:rsidP="00EB2276">
      <w:pPr>
        <w:rPr>
          <w:noProof/>
        </w:rPr>
      </w:pPr>
    </w:p>
    <w:p w:rsidR="00E8769F" w:rsidRPr="005440D4" w:rsidRDefault="00504E12" w:rsidP="00EB2276">
      <w:pPr>
        <w:rPr>
          <w:noProof/>
        </w:rPr>
      </w:pPr>
      <w:r w:rsidRPr="005440D4">
        <w:rPr>
          <w:rFonts w:cs="Arial"/>
          <w:b/>
          <w:noProof/>
          <w:szCs w:val="28"/>
        </w:rPr>
        <w:t xml:space="preserve">1955 г. </w:t>
      </w:r>
      <w:r w:rsidR="00EB2276" w:rsidRPr="005440D4">
        <w:rPr>
          <w:b/>
          <w:noProof/>
        </w:rPr>
        <w:t>543. (Окт. 25).</w:t>
      </w:r>
      <w:r w:rsidR="00EB2276" w:rsidRPr="005440D4">
        <w:rPr>
          <w:noProof/>
        </w:rPr>
        <w:t xml:space="preserve"> Что делать? Ждать. Чего? Указанных изменений. Утверждаю, что сложится все лучше лучшего. До сих пор было иначе, ибо не пришло время. Поедете ко времени. Когда оно придет, только слепому не будет ясно, что ему делать. Все будет ясно. Потому ждите, и в терпении, и без треволнений и беспокойств.</w:t>
      </w:r>
    </w:p>
    <w:p w:rsidR="00E8769F" w:rsidRPr="005440D4" w:rsidRDefault="00E8769F" w:rsidP="00EB2276">
      <w:pPr>
        <w:rPr>
          <w:noProof/>
        </w:rPr>
      </w:pPr>
    </w:p>
    <w:p w:rsidR="00E8769F" w:rsidRPr="005440D4" w:rsidRDefault="00504E12" w:rsidP="00EB2276">
      <w:pPr>
        <w:rPr>
          <w:noProof/>
        </w:rPr>
      </w:pPr>
      <w:r w:rsidRPr="005440D4">
        <w:rPr>
          <w:rFonts w:cs="Arial"/>
          <w:b/>
          <w:noProof/>
          <w:szCs w:val="28"/>
        </w:rPr>
        <w:t xml:space="preserve">1955 г. </w:t>
      </w:r>
      <w:r w:rsidR="00EB2276" w:rsidRPr="005440D4">
        <w:rPr>
          <w:b/>
          <w:noProof/>
        </w:rPr>
        <w:t>544.</w:t>
      </w:r>
      <w:r w:rsidR="00EB2276" w:rsidRPr="005440D4">
        <w:rPr>
          <w:noProof/>
        </w:rPr>
        <w:t xml:space="preserve"> Дети Мои, разве Я вам Обещал комфорт и удобства? Великое Служение исключает эти понятия. Не о том надо думать, как придется жить и в каких условиях, а о том, чтобы помочь Мне. Причем тут личные удобства, когда исполняете Волю Пославшего? Посланные Мои не о себе помышляют, но о том, как лучше исполнить Поручение. Даже простой боец, выполняя приказание, делает это даже тогда, когда жизни его угрожает опасность. Это на войне. А теперь время хуже войны, ибо враги мира и культурного строительства угрожают Основам. Башни духа могут помочь удержать равновесие, но где же они, неколеблющиеся? Так, когда наступает время, когда надо действительно помочь, мало кидается желающих. Так было всегда. Все обстоит хорошо до тех пор, пока путь совпадает с мечтаниями и желаниями устремившегося. Но стоит только им разойтись, как поднимаются тучи сомнений и колебаний. Представление о будущем не совпадает с тем, что оказывается в действительности, и туман непонимания закрывает дотоле ясный и видимый горизонт. А этого только и ждут темные, чтобы всеми мерами усилить смущение. Или вы их победите, или они</w:t>
      </w:r>
      <w:r w:rsidR="000C6C5A" w:rsidRPr="005440D4">
        <w:rPr>
          <w:noProof/>
        </w:rPr>
        <w:t xml:space="preserve"> — </w:t>
      </w:r>
      <w:r w:rsidR="00EB2276" w:rsidRPr="005440D4">
        <w:rPr>
          <w:noProof/>
        </w:rPr>
        <w:t>вас. Борьба не на жизнь, а на смерть, и нет никого, кто мог бы помочь, если червь сомнения заполз в сознание. Его надо убить, пока не подточил он устои. Оберегите Основы от разрушения, иначе как устоите?</w:t>
      </w:r>
    </w:p>
    <w:p w:rsidR="00E8769F" w:rsidRPr="005440D4" w:rsidRDefault="00E8769F" w:rsidP="00EB2276">
      <w:pPr>
        <w:rPr>
          <w:noProof/>
        </w:rPr>
      </w:pPr>
    </w:p>
    <w:p w:rsidR="00EB2276" w:rsidRPr="005440D4" w:rsidRDefault="00504E12" w:rsidP="00EB2276">
      <w:pPr>
        <w:rPr>
          <w:noProof/>
        </w:rPr>
      </w:pPr>
      <w:r w:rsidRPr="005440D4">
        <w:rPr>
          <w:rFonts w:cs="Arial"/>
          <w:b/>
          <w:noProof/>
          <w:szCs w:val="28"/>
        </w:rPr>
        <w:t xml:space="preserve">1955 г. </w:t>
      </w:r>
      <w:r w:rsidR="00EB2276" w:rsidRPr="005440D4">
        <w:rPr>
          <w:b/>
          <w:noProof/>
        </w:rPr>
        <w:t>545. (Окт. 27).</w:t>
      </w:r>
      <w:r w:rsidR="00EB2276" w:rsidRPr="005440D4">
        <w:rPr>
          <w:noProof/>
        </w:rPr>
        <w:t xml:space="preserve"> Держите сознание готовым и свободным от личной занятости. Не должно быть конфликта между Общим Благом и личными устремлениями. Личным приходится поступаться во имя Общего, борьба между тем и другим не нова. Все через нее проходили. И пока не будет сказано «Да минует меня чаша сия», нет ни жертвы, ни Служения. Но чашу надо принять. Это и будет подвигом. Отказ означает, что испытание не выдержано и все надо начинать сначала. Много уклонившихся, и не честь среди них оказаться.</w:t>
      </w:r>
    </w:p>
    <w:p w:rsidR="0059029A" w:rsidRPr="005440D4" w:rsidRDefault="0059029A" w:rsidP="00EB2276">
      <w:pPr>
        <w:rPr>
          <w:noProof/>
        </w:rPr>
      </w:pPr>
    </w:p>
    <w:p w:rsidR="00E8769F" w:rsidRPr="005440D4" w:rsidRDefault="00EB2276" w:rsidP="0059029A">
      <w:pPr>
        <w:pStyle w:val="Quote"/>
        <w:rPr>
          <w:noProof/>
        </w:rPr>
      </w:pPr>
      <w:r w:rsidRPr="005440D4">
        <w:rPr>
          <w:noProof/>
        </w:rPr>
        <w:t>Видел во сне Гуру. Сидел около, взял его руку, поцеловал и сказал со слезами, что соскучился очень. Видел около ребенка.</w:t>
      </w:r>
    </w:p>
    <w:p w:rsidR="00E8769F" w:rsidRPr="005440D4" w:rsidRDefault="0059029A" w:rsidP="00EB2276">
      <w:pPr>
        <w:rPr>
          <w:noProof/>
        </w:rPr>
      </w:pPr>
      <w:r w:rsidRPr="005440D4">
        <w:rPr>
          <w:rFonts w:cs="Arial"/>
          <w:b/>
          <w:noProof/>
          <w:szCs w:val="28"/>
        </w:rPr>
        <w:t xml:space="preserve">1955 г. </w:t>
      </w:r>
      <w:r w:rsidR="00EB2276" w:rsidRPr="005440D4">
        <w:rPr>
          <w:b/>
          <w:noProof/>
        </w:rPr>
        <w:t>546. (Окт. 28).</w:t>
      </w:r>
      <w:r w:rsidR="00EB2276" w:rsidRPr="005440D4">
        <w:rPr>
          <w:noProof/>
        </w:rPr>
        <w:t xml:space="preserve"> Явим понимание близости сроков. Не уйти никуда от того, что намечено ими. Сбудется все, вплоть до Прихода, и горе отвергшим Меня. Да! Да! Нужно доверие, и доверие до конца, вопреки всему, что видит глаз и слышит ухо. Почуять близость будущего</w:t>
      </w:r>
      <w:r w:rsidR="000C6C5A" w:rsidRPr="005440D4">
        <w:rPr>
          <w:noProof/>
        </w:rPr>
        <w:t xml:space="preserve"> — </w:t>
      </w:r>
      <w:r w:rsidR="00EB2276" w:rsidRPr="005440D4">
        <w:rPr>
          <w:noProof/>
        </w:rPr>
        <w:t>значит прозреть огненно в то, чего нет, но что существует в свитках грядущего. Великие пророки прозревали вперед в далекое-далекое будущее, и огненное касание давало им силу проходить через жизнь, высоко неся светильники духа, горящие ярко, видимые многим и указующие путь. Как же иначе можно было бы избрать направление правильное, если не знать того, к чему идет и должно прийти человечество. Ни одна йота не прейдет из закона, пока не исполнится все. Все должно исполниться в свое время и в свои сроки, и только слепой не видит того, куда устремлено все. Надо расширить горизонт видимости, высоко поднявшись над тем, что вокруг, что около, что близко и что яро загромождает сияющие дали сужденного будущего. Через настоящее надо пройти, устремив взор не на него, а на то, во имя чего оно только и существует и чем оправдано. Все жертвы, принесенные Великими Носителями Света, бессмысленны и нелепы, если отнять будущее и то, ради чего они совершались. Даже Жертва Спасителя, умиравшего в одиночестве на кресте и оставленного всеми, теряет всякое значение, если рассматривать ее в аспекте настоящего, то есть только в разрезе того момента времени, когда она совершалась. Но взятая в тот момент в аспекте будущего, даже известного нам исторически до текущего момента, она уже открывает, хотя лишь только частично, глубину события, происшедшего на Голгофе. Лишены люди дара прозрения, и потому суждения их столь несовершенны. Суждение по настоящему, не вдвинутое в будущее, всегда, безусловно, ложно, ибо лишено перспективы. Представьте себе человека, пользующегося своими глазами, но лишенного зрительной перспективы. Утрата понимания пространственного соотношения видимых предметов совершенно лишит его способности ориентации в окружающем его мире. То же самое происходит и с человеком, не имеющим чувства перспективы будущего. Каждый заблуждается ровно постольку, поскольку это чувство страдает у него в своем выражении или развитии. Потому Называем многих слепыми. Без понимания будущего нет ничего, кроме сажи, пыли, перегара и тьмы настоящего. Потому Устремляем в будущее поверх настоящего, потому Утверждаем его как нечто, существующее реально.</w:t>
      </w:r>
    </w:p>
    <w:p w:rsidR="00E8769F" w:rsidRPr="005440D4" w:rsidRDefault="00E8769F" w:rsidP="00EB2276">
      <w:pPr>
        <w:rPr>
          <w:noProof/>
        </w:rPr>
      </w:pPr>
    </w:p>
    <w:p w:rsidR="00EB2276" w:rsidRPr="005440D4" w:rsidRDefault="000074DA" w:rsidP="00EB2276">
      <w:pPr>
        <w:rPr>
          <w:noProof/>
        </w:rPr>
      </w:pPr>
      <w:r w:rsidRPr="005440D4">
        <w:rPr>
          <w:rFonts w:cs="Arial"/>
          <w:b/>
          <w:noProof/>
          <w:szCs w:val="28"/>
        </w:rPr>
        <w:t xml:space="preserve">1955 г. </w:t>
      </w:r>
      <w:r w:rsidR="00EB2276" w:rsidRPr="005440D4">
        <w:rPr>
          <w:b/>
          <w:noProof/>
        </w:rPr>
        <w:t>547. (Окт. 29).</w:t>
      </w:r>
      <w:r w:rsidR="00EB2276" w:rsidRPr="005440D4">
        <w:rPr>
          <w:noProof/>
        </w:rPr>
        <w:t xml:space="preserve"> Друг Мой, будем считать, что приближение к Свету всегда сопряжено со страданиями. Сущность Света столь разнится от сущности человеческой, что необходимо полное перерождение последней, для того чтобы ассимиляция энергий Света могла совершиться. Трудно предположить, чтобы этот процесс отделения от того, что было, и приобщения сознания к тому, что еще только смутно начинает в нем выявляться, происходил гладко и безболезненно. Старое разрушается, новое еще не оформилось. Ощущение этого разрыва тяжко: как бы между двух берегов над бездной. Это переходное состояние болезненно, мучительно и трудно, и особенно в те моменты, когда Учитель оставляет одного для утверждения. Не будет ни радости, ни огорчения до тех пор, пока противоположный берег не будет достигнут и сознание не утвердится на нем. Переходное время опасно. Почва уходит из-под ног. Прошлое притягивает, как бездна. Удержаться можно лишь устремлением кверху, уравновешивающим земные притяжения. И никто не может помочь, ибо явление вызвано внутренним состоянием сознания, которое нужно преобразить самому. Так рукою и ногою человеческой идет процесс роста, и притом своими собственными. В это время надо помнить особенно твердо, что непоколебимы Основы, и тогда можно надеяться на то, что противоположный берег будет достигнут благополучно.</w:t>
      </w:r>
    </w:p>
    <w:p w:rsidR="009720D2" w:rsidRPr="005440D4" w:rsidRDefault="009720D2" w:rsidP="00EB2276">
      <w:pPr>
        <w:rPr>
          <w:noProof/>
        </w:rPr>
      </w:pPr>
    </w:p>
    <w:p w:rsidR="00E8769F" w:rsidRPr="005440D4" w:rsidRDefault="00EB2276" w:rsidP="009720D2">
      <w:pPr>
        <w:pStyle w:val="Quote"/>
        <w:rPr>
          <w:noProof/>
        </w:rPr>
      </w:pPr>
      <w:r w:rsidRPr="005440D4">
        <w:rPr>
          <w:noProof/>
        </w:rPr>
        <w:t>29 окт. 3 ч. дня. Получена скорбная весть о том, что пятого окт. Любимой не стало...</w:t>
      </w:r>
    </w:p>
    <w:p w:rsidR="00E8769F" w:rsidRPr="005440D4" w:rsidRDefault="009720D2" w:rsidP="00EB2276">
      <w:pPr>
        <w:rPr>
          <w:noProof/>
        </w:rPr>
      </w:pPr>
      <w:r w:rsidRPr="005440D4">
        <w:rPr>
          <w:rFonts w:cs="Arial"/>
          <w:b/>
          <w:noProof/>
          <w:szCs w:val="28"/>
        </w:rPr>
        <w:t xml:space="preserve">1955 г. </w:t>
      </w:r>
      <w:r w:rsidR="00EB2276" w:rsidRPr="005440D4">
        <w:rPr>
          <w:b/>
          <w:noProof/>
        </w:rPr>
        <w:t>548. (Окт. 30).</w:t>
      </w:r>
      <w:r w:rsidR="00EB2276" w:rsidRPr="005440D4">
        <w:rPr>
          <w:noProof/>
        </w:rPr>
        <w:t xml:space="preserve"> Сила духа познается в несчастии. Слабый становится ничтожеством, но сильный в самом горе своем, в его неизбывности, почерпает новые силы. Словно новою мощной бронею покрывается дух и силы свои умножает. И если уже нет на Земле никого, на кого можно было бы опереться и кто служил непосредственным звеном с Владыкой, значит, надо эту опору найти в себе и самому стать этим звеном. Конечно, утрата велика и невозвратима, и некем заменить Великого Духа, но тем более велика ответственность на оставшихся продолжать Дело Мое. Нужны продолжатели, которых не остановит ничто. Великое наследие надо претворить в конкретные формы, доступные людям. Горе, слезы и боль утраты надо оставить себе и сохранить в глубине сердца: они не для посторонних глаз и даже не для близких. Великое горе сокровенно. Твердость надо явить и адамант непоколебимости. И снова, как и всегда, событие огромного значения пройдет для людей незаметно. Но вы знаете. Вас, знающих, Поддержу удесятеренно в стремлении вашем продолжать нести Свет. Но сколь же сильными должны вы стать, чтобы идти не колеблясь и дойти до конца. Внутри вас</w:t>
      </w:r>
      <w:r w:rsidR="000C6C5A" w:rsidRPr="005440D4">
        <w:rPr>
          <w:noProof/>
        </w:rPr>
        <w:t xml:space="preserve"> — </w:t>
      </w:r>
      <w:r w:rsidR="00EB2276" w:rsidRPr="005440D4">
        <w:rPr>
          <w:noProof/>
        </w:rPr>
        <w:t>огромный потенциал скрытой мощи огня. К глубинам своим обратитесь. Не одни, не оставлены, но со Мною. Из глубины своей утверждайте беспредельную мощь духа. Истинно, Говорю вам: вы боги. Утрата в одном компенсируется в другом</w:t>
      </w:r>
      <w:r w:rsidR="000C6C5A" w:rsidRPr="005440D4">
        <w:rPr>
          <w:noProof/>
        </w:rPr>
        <w:t xml:space="preserve"> — </w:t>
      </w:r>
      <w:r w:rsidR="00EB2276" w:rsidRPr="005440D4">
        <w:rPr>
          <w:noProof/>
        </w:rPr>
        <w:t>закон равновесия действует. Будьте достойны Великой Матери, вас благословившей на подвиг. Дети Мои, не гореванию предавайтесь, но думайте о том, как Дело Мое охранить от ущерба. Если кто выбывает, то движение продолжается по прежнему направлению. Ответственность ближайших возрастает прямо пропорционально величине понесенной утраты. Силы духа, нужные для этого, Дам. Но держитесь за Меня крепко, всеми помыслами, всею силою, всем устремлением. Силу огненную пребыть на Великом Служении Посылаю. Так, стойте крепко. Кроме нити сердца нет ничего. Сыну Даю Поручение часть ответственности Матери на свои плечи принять. Не розовые мечтания, но суровый, трудный и самоотверженный подвиг жизни. Отныне каждое произносимое слово, касающееся Дел Моих, должно произноситься с сознанием полной ответственности за сказанное и в полном соответствии с полученным знанием, а не выражать желание самости или ее чувства. Направление Дано</w:t>
      </w:r>
      <w:r w:rsidR="000C6C5A" w:rsidRPr="005440D4">
        <w:rPr>
          <w:noProof/>
        </w:rPr>
        <w:t xml:space="preserve"> — </w:t>
      </w:r>
      <w:r w:rsidR="00EB2276" w:rsidRPr="005440D4">
        <w:rPr>
          <w:noProof/>
        </w:rPr>
        <w:t>ему следуйте. Матери стремитесь во всем подражать. Ширину вмещения Ее осознайте. И будьте, как Солнце, для них, не видевших Света, но хотящих его.</w:t>
      </w:r>
    </w:p>
    <w:p w:rsidR="00E8769F" w:rsidRPr="005440D4" w:rsidRDefault="00E8769F" w:rsidP="00EB2276">
      <w:pPr>
        <w:rPr>
          <w:noProof/>
        </w:rPr>
      </w:pPr>
    </w:p>
    <w:p w:rsidR="00E8769F" w:rsidRPr="005440D4" w:rsidRDefault="0025112F" w:rsidP="00EB2276">
      <w:pPr>
        <w:rPr>
          <w:noProof/>
        </w:rPr>
      </w:pPr>
      <w:r w:rsidRPr="005440D4">
        <w:rPr>
          <w:rFonts w:cs="Arial"/>
          <w:b/>
          <w:noProof/>
          <w:szCs w:val="28"/>
        </w:rPr>
        <w:t xml:space="preserve">1955 г. </w:t>
      </w:r>
      <w:r w:rsidR="00EB2276" w:rsidRPr="005440D4">
        <w:rPr>
          <w:b/>
          <w:noProof/>
        </w:rPr>
        <w:t>549. (Окт. 31).</w:t>
      </w:r>
      <w:r w:rsidR="00EB2276" w:rsidRPr="005440D4">
        <w:rPr>
          <w:noProof/>
        </w:rPr>
        <w:t xml:space="preserve"> Будем считать Ее (Матерь Агни Йоги) ушедшей за Светом для вас. Была с вами здесь, будет и там. Контакт будет установлен, но не сразу. Надо явить упорство и последовательность в желании утвердить эту надземную связь. Любовь будет звеном связующим. Любовь не умирает и со сменой оболочек не изменяется. Связаны крепко незримыми узами. Сын будет в атмосфере Ее любви. Не оставлены и не забыты. Надо понимать великую целесообразность во всем. Если План изменен, значит, усмотрена лучшая возможность его выполнения. А вы, оставшиеся, готовьте сосуды для даров духа. Учение будет продолжаться. Будьте готовы его получать. Явите сознание ответственности за продвижение человечества, ибо по степени осознания ее пойдет и получение. Станьте еще ближе. Фокусом устремления была Матерь Агни Йоги. Считайте Ее столь же живою, как и раньше, но лишь более свободной в выражении своего духа. Не через физическое, но через духовное соприкоснетесь. Сыну Сказано было, что контакт будет. Значит, надо себя и психологировать соответственно. Но и другие не лишены возможности высшего касания, если любовью к нему устремятся. Слезы мешают контакту. Слезы надо заменить радостью общения духа. Возможности духа расширились, значит, радость эта не будет беспочвенной. Пусть горе заменится любовью. Огонь приношения чувства любви ценнее горестных излучений сердца. Чем выше поставите, тем ближе подойдете, ибо Доверенная Наша</w:t>
      </w:r>
      <w:r w:rsidR="000C6C5A" w:rsidRPr="005440D4">
        <w:rPr>
          <w:noProof/>
        </w:rPr>
        <w:t xml:space="preserve"> — </w:t>
      </w:r>
      <w:r w:rsidR="00EB2276" w:rsidRPr="005440D4">
        <w:rPr>
          <w:noProof/>
        </w:rPr>
        <w:t>и предстательница за вас. Можно отметить, как у земного существования теряется конечный смысл и центр бытия переносится в область духа, ибо все в духе. В Беспредельность уходит не только день вчерашний и день сегодняшний, но и все, что вокруг. Истинная родина там. И там будет Она ждать вас по исполнении миссии вашей земной.</w:t>
      </w:r>
    </w:p>
    <w:p w:rsidR="00E8769F" w:rsidRPr="005440D4" w:rsidRDefault="00E8769F" w:rsidP="00EB2276">
      <w:pPr>
        <w:rPr>
          <w:noProof/>
        </w:rPr>
      </w:pPr>
    </w:p>
    <w:p w:rsidR="00E8769F" w:rsidRPr="005440D4" w:rsidRDefault="00C4220F" w:rsidP="00EB2276">
      <w:pPr>
        <w:rPr>
          <w:noProof/>
        </w:rPr>
      </w:pPr>
      <w:r w:rsidRPr="005440D4">
        <w:rPr>
          <w:rFonts w:cs="Arial"/>
          <w:b/>
          <w:noProof/>
          <w:szCs w:val="28"/>
        </w:rPr>
        <w:t xml:space="preserve">1955 г. </w:t>
      </w:r>
      <w:r w:rsidR="00EB2276" w:rsidRPr="005440D4">
        <w:rPr>
          <w:b/>
          <w:noProof/>
        </w:rPr>
        <w:t>550.</w:t>
      </w:r>
      <w:r w:rsidR="00EB2276" w:rsidRPr="005440D4">
        <w:rPr>
          <w:noProof/>
        </w:rPr>
        <w:t xml:space="preserve"> Надо укрепить дух в утверждении силы своей. Если Руководитель покидает Землю телесно, тем более крепнет связь в духе. Замените привычное представление о земном близостью в духе, и станет союз ваш сильнее. Свое понимание утверждайте и достижения намеченные претворите в силу путем применения. Если не стало опоры и авторитета на Земле и не к кому уже обратиться, то все переносится, благодаря именно этому условию, в область невидимо сущего, в область духа. Значит, нить единения надо усилить многократно. Значит, надо держаться неотделимо. Нити духа надо умножить. Посредником будет сын, Матерью утвержденный в сыновстве своем. Получение будет пропорционально осознанию и укреплению связи. Даю в утешение возможность еще более близким Матери стать, но в духе поднявшись. Оставим слезы и горевание другим, когда новые возможности более сокровенной близости с Любимой даются. Могучая сила любви преодолевает все преграды, и даже пределы смерти. Не умирает дух. В духе живите и духом.</w:t>
      </w:r>
    </w:p>
    <w:p w:rsidR="00E8769F" w:rsidRPr="005440D4" w:rsidRDefault="00E8769F" w:rsidP="00EB2276">
      <w:pPr>
        <w:rPr>
          <w:noProof/>
        </w:rPr>
      </w:pPr>
    </w:p>
    <w:p w:rsidR="00E8769F" w:rsidRPr="005440D4" w:rsidRDefault="00C813FD" w:rsidP="00EB2276">
      <w:pPr>
        <w:rPr>
          <w:noProof/>
        </w:rPr>
      </w:pPr>
      <w:r w:rsidRPr="005440D4">
        <w:rPr>
          <w:rFonts w:cs="Arial"/>
          <w:b/>
          <w:noProof/>
          <w:szCs w:val="28"/>
        </w:rPr>
        <w:t xml:space="preserve">1955 г. </w:t>
      </w:r>
      <w:r w:rsidR="00EB2276" w:rsidRPr="005440D4">
        <w:rPr>
          <w:b/>
          <w:noProof/>
        </w:rPr>
        <w:t>551. (Нояб. 1).</w:t>
      </w:r>
      <w:r w:rsidR="00EB2276" w:rsidRPr="005440D4">
        <w:rPr>
          <w:noProof/>
        </w:rPr>
        <w:t xml:space="preserve"> Сын Мой, поистине, не оставлены, ибо</w:t>
      </w:r>
      <w:r w:rsidR="000C6C5A" w:rsidRPr="005440D4">
        <w:rPr>
          <w:noProof/>
        </w:rPr>
        <w:t xml:space="preserve"> — </w:t>
      </w:r>
      <w:r w:rsidR="00EB2276" w:rsidRPr="005440D4">
        <w:rPr>
          <w:noProof/>
        </w:rPr>
        <w:t>в Луче. Явление Луча будет усилено. Явите и вы усиление устремления и силу предстояния, ибо мост имеет устои на обоих берегах. Будете жить серебряным мостом духа. Трудное время перед вами. Потерю надо пережить. Не Буду говорить обычных слов утешения, ибо прямая связь с ушедшими, за редчайшими исключениями, порывается. Когда пройдет срок законного отдыха, самоотверженной жизнью заслуженного, Матерь уявит активность. И тогда контакт будет ощутим. Чуткость тогда надо явить и не приписывать ощущение Ее близости воображению. Обычным допущением возможности явления утверждаем его для сознания и приближаем самую возможность. Конечно, слияние происходит в духе. Потому пусть будет память о Матери Агни Йоги такова, как будто ничего не случилось и Она так же с вами, как и всегда, когда была на Земле. Не Ее, но вас касается, вашего сознания это Указание. Мыслите Ее столь же живою и реальною, как и обычно, ибо жизнь сосредоточена в духе. Не дух, но тело умирает, когда живой дух покидает земную оболочку, которую он оживлял. Мир свой, который от Мира Моего, окружите плотной защитной стеной от вторжения Хаоса, противоречий и отрицаний сфер земных. И там будем вместе, и с нами</w:t>
      </w:r>
      <w:r w:rsidR="000C6C5A" w:rsidRPr="005440D4">
        <w:rPr>
          <w:noProof/>
        </w:rPr>
        <w:t xml:space="preserve"> — </w:t>
      </w:r>
      <w:r w:rsidR="00EB2276" w:rsidRPr="005440D4">
        <w:rPr>
          <w:noProof/>
        </w:rPr>
        <w:t>Она. Невозможное в материи плотной возможным становится в духе. Перенесите в дух, в сферы духа центр бытия своего, и пусть земное будет лишь подножием духа. И крепко оберегите сокровенное от растерзания. Именно, надо замкнуться сейчас, как никогда, и замкнуть мирские голоса. Щит охранит от опасных ударов, хотя отягощения условиями жизни все же не избежать. Не тревожьтесь ни о чем, ко времени придет и Указ, ибо не оставлены. Конечно, План изменился, кармические удары в планетном масштабе заставят головы поднять кверху. Вам Повторяю: «Облекитесь бронею доверия и слиянностью со Мною, иначе как устоите?» Подвижность Плана не есть признак слабости Нашей, но необходимость целесообразности. Если что-то изменилось, значит, найден лучший подход все к той же неизменной цели. Надо усилить огненную мощь Близости и доверия. «Я с вами, Я в вас»</w:t>
      </w:r>
      <w:r w:rsidR="000C6C5A" w:rsidRPr="005440D4">
        <w:rPr>
          <w:noProof/>
        </w:rPr>
        <w:t xml:space="preserve"> — </w:t>
      </w:r>
      <w:r w:rsidR="00EB2276" w:rsidRPr="005440D4">
        <w:rPr>
          <w:noProof/>
        </w:rPr>
        <w:t>формула Близости и слияния остается неизменной, но требует осознания удесятеренного, ибо необычное время и тяжкое для зрячих. Дети Мои, доверием открываете врата невозможного. Пусть стремится поток жизни своим чередом, вы же со Мною пребудьте. Крепко и твердо стойте на страже вашего счастья</w:t>
      </w:r>
      <w:r w:rsidR="000C6C5A" w:rsidRPr="005440D4">
        <w:rPr>
          <w:noProof/>
        </w:rPr>
        <w:t xml:space="preserve"> — </w:t>
      </w:r>
      <w:r w:rsidR="00EB2276" w:rsidRPr="005440D4">
        <w:rPr>
          <w:noProof/>
        </w:rPr>
        <w:t>возможности слияния и Близости со Мною. Я Сказал.</w:t>
      </w:r>
    </w:p>
    <w:p w:rsidR="00E8769F" w:rsidRPr="005440D4" w:rsidRDefault="00E8769F" w:rsidP="00EB2276">
      <w:pPr>
        <w:rPr>
          <w:noProof/>
        </w:rPr>
      </w:pPr>
    </w:p>
    <w:p w:rsidR="00E8769F" w:rsidRPr="005440D4" w:rsidRDefault="00C813FD" w:rsidP="00EB2276">
      <w:pPr>
        <w:rPr>
          <w:noProof/>
        </w:rPr>
      </w:pPr>
      <w:r w:rsidRPr="005440D4">
        <w:rPr>
          <w:rFonts w:cs="Arial"/>
          <w:b/>
          <w:noProof/>
          <w:szCs w:val="28"/>
        </w:rPr>
        <w:t xml:space="preserve">1955 г. </w:t>
      </w:r>
      <w:r w:rsidR="00EB2276" w:rsidRPr="005440D4">
        <w:rPr>
          <w:b/>
          <w:noProof/>
        </w:rPr>
        <w:t>552.</w:t>
      </w:r>
      <w:r w:rsidR="00EB2276" w:rsidRPr="005440D4">
        <w:rPr>
          <w:noProof/>
        </w:rPr>
        <w:t xml:space="preserve"> Есть нечто внутри человека, что остается в нем и с ним навсегда</w:t>
      </w:r>
      <w:r w:rsidR="000C6C5A" w:rsidRPr="005440D4">
        <w:rPr>
          <w:noProof/>
        </w:rPr>
        <w:t xml:space="preserve"> — </w:t>
      </w:r>
      <w:r w:rsidR="00EB2276" w:rsidRPr="005440D4">
        <w:rPr>
          <w:noProof/>
        </w:rPr>
        <w:t>это его накопления. Называем их нетленными. Это его богатство, единственное, неотчуждаемое. Накоплениям духа и можно сознательно посвятить жизнь. Какую радость можно из жизни извлечь, если всецело силы свои отдать этой бессмертной задаче! Не для себя, не на сегодня, но для будущего собирается Свет в Чаше. Свет собирается, чтобы светить человекам. Конечно, имеются в виду лишь благие накопления, обнимаемые общим понятием Света, ибо добро светится. Светится благо и излучает Свет, идущий от сердца. Потому и зовутся Они, несущие Сокровище, носителями Света. И Он, людьми распятый, Был и Является Средоточием Великого Света, Им в Чаше принесенного и приносимого на Землю. Средоточие Света</w:t>
      </w:r>
      <w:r w:rsidR="000C6C5A" w:rsidRPr="005440D4">
        <w:rPr>
          <w:noProof/>
        </w:rPr>
        <w:t xml:space="preserve"> — </w:t>
      </w:r>
      <w:r w:rsidR="00EB2276" w:rsidRPr="005440D4">
        <w:rPr>
          <w:noProof/>
        </w:rPr>
        <w:t>так будем мыслить Его. Ему, Великому, в несении Света на Земле и будем стремиться уподобиться. Но прежде надо собрать. Надо полюбить этот процесс постоянного, упорного, радостного собирания кристаллов Света-Огня. Они собираются в применении. Когда прилагаются на практике в жизни энергии мысли бессмертной, тогда незримые энергии эти вспыхивают особым напряжением, давая отложения кристаллов сгущенного Света. Радостен процесс, когда осознан. Учителю радость Наблюдать концентрацию сгущенного Света и Видеть, как разгорается аура сиянием незримых огней. Где оно, несчастье или счастье, зажегшее Света огни? Через пространство, через грани смерти сияет надземное пламя. Так Единение со Мною Свету подобно и, усиленное и углубленное явно, приносит пространству и окружающей сфере дары духа</w:t>
      </w:r>
      <w:r w:rsidR="000C6C5A" w:rsidRPr="005440D4">
        <w:rPr>
          <w:noProof/>
        </w:rPr>
        <w:t xml:space="preserve"> — </w:t>
      </w:r>
      <w:r w:rsidR="00EB2276" w:rsidRPr="005440D4">
        <w:rPr>
          <w:noProof/>
        </w:rPr>
        <w:t>Свет.</w:t>
      </w:r>
      <w:r w:rsidRPr="005440D4">
        <w:rPr>
          <w:noProof/>
        </w:rPr>
        <w:t xml:space="preserve"> </w:t>
      </w:r>
      <w:r w:rsidR="00EB2276" w:rsidRPr="005440D4">
        <w:rPr>
          <w:noProof/>
        </w:rPr>
        <w:t>Чтим носителей Света дающих. Среди сумерек настоящего они не позволяют пламени жизни потухнуть. Потому Утверждаем нашедшего собирателем. Собиратели Сокровища, вас Утверждаю в подвиге сознательного накопления огненного богатства. И с вами Рука Моя. Благо покидать этот мир, накопивши. Слова о талантах есть вечное назидание человечеству. Даны всем по-разному, вернее, каждым собраны по-разному, но накоплять могут все. Так, приумножая таланты свои, можно утвердить путь преуспеяния неумаленного. Велик закон зова и отклика. Позванный откликается, и зовущий получает ответ, ибо Сказал: «Не Замолкну». Так, обращаясь ко Мне всем сердцем, знайте, что не останетесь без ответа. Ответствую всегда, но по силе и полноте обращения. Говорю: «Собирайте себе сокровища в духе, и тогда Светочам Мира, поистине, уподобитесь». Свет от Света. Собравший Свет его излучает. Сдерживая чувства свои, не давая им выявляться внешне, огненную силу концентрируете внутри. Потому сдержанность будем понимать особо. Всеми мерами, всеми способами будем приумножать огненную мощь. Так и пойдем через жизнь, силы свои умножая. И кто или что может помешать вам собирать Свет? Это и будет путем восхождения, ибо Свет сгущенный, кристаллизованный внутри, подобно легчайшему газу, возносит сферу микрокосма человеческого в Высшие Сферы. Создается магнит притяжения к Наивысшему. По песчинкам можно собрать гору. По крупицам, подобно трудолюбивой пчеле, можно собрать в Чаше сияющее Сокровище кристалла психической энергии. Так и запомните: по крупицам, каждодневно, упорно и неуклонно, яро используя опыт жизни. Энергия мысли примененная кристаллизуется и дает отложения явные. Явите ярое применение Учения в жизни и тем приумножите свет, который в вас, ибо, если свет, который есть в вас</w:t>
      </w:r>
      <w:r w:rsidR="000C6C5A" w:rsidRPr="005440D4">
        <w:rPr>
          <w:noProof/>
        </w:rPr>
        <w:t xml:space="preserve"> — </w:t>
      </w:r>
      <w:r w:rsidR="00EB2276" w:rsidRPr="005440D4">
        <w:rPr>
          <w:noProof/>
        </w:rPr>
        <w:t>свет, но не тьма, то вы</w:t>
      </w:r>
      <w:r w:rsidR="000C6C5A" w:rsidRPr="005440D4">
        <w:rPr>
          <w:noProof/>
        </w:rPr>
        <w:t xml:space="preserve"> — </w:t>
      </w:r>
      <w:r w:rsidR="00EB2276" w:rsidRPr="005440D4">
        <w:rPr>
          <w:noProof/>
        </w:rPr>
        <w:t>дети Света. Во Имя Света потрудимся. Так, идущий в жизни во Имя Мое побеждает.</w:t>
      </w:r>
    </w:p>
    <w:p w:rsidR="00E8769F" w:rsidRPr="005440D4" w:rsidRDefault="00E8769F" w:rsidP="00EB2276">
      <w:pPr>
        <w:rPr>
          <w:noProof/>
        </w:rPr>
      </w:pPr>
    </w:p>
    <w:p w:rsidR="00E8769F" w:rsidRPr="005440D4" w:rsidRDefault="00C813FD" w:rsidP="00EB2276">
      <w:pPr>
        <w:rPr>
          <w:noProof/>
        </w:rPr>
      </w:pPr>
      <w:r w:rsidRPr="005440D4">
        <w:rPr>
          <w:rFonts w:cs="Arial"/>
          <w:b/>
          <w:noProof/>
          <w:szCs w:val="28"/>
        </w:rPr>
        <w:t xml:space="preserve">1955 г. </w:t>
      </w:r>
      <w:r w:rsidR="00EB2276" w:rsidRPr="005440D4">
        <w:rPr>
          <w:b/>
          <w:noProof/>
        </w:rPr>
        <w:t>553. (Нояб. 2).</w:t>
      </w:r>
      <w:r w:rsidR="00EB2276" w:rsidRPr="005440D4">
        <w:rPr>
          <w:noProof/>
        </w:rPr>
        <w:t xml:space="preserve"> Как может проявиться энергия Учителя и Луча, если ученик являет бездействие? Поэтому помощь оказывается в действии. Надо явить энергию в действии. Надо явить энергию действия, чтобы было к чему приложить. Говорю о действиях, совместно ведущих. Действие надо понять. Вместе идем и вместе творим дела Света. Идущий во Имя Мое и со Мною не может не быть победителем. Внешний ущерб не есть поражение, ибо ценны лишь духовные следствия. Можно пройти через очень тяжкие испытания и, утратив земные преимущества, все же оказаться победителем. Победа над плотью</w:t>
      </w:r>
      <w:r w:rsidR="000C6C5A" w:rsidRPr="005440D4">
        <w:rPr>
          <w:noProof/>
        </w:rPr>
        <w:t xml:space="preserve"> — </w:t>
      </w:r>
      <w:r w:rsidR="00EB2276" w:rsidRPr="005440D4">
        <w:rPr>
          <w:noProof/>
        </w:rPr>
        <w:t>в духе. Если измерять духовное плотными успехами, то основа суждения будет неправильной. И Носители Света, преследуемые и лишенные всего, окажутся в лагере побежденных, в то время как в действительности Свет не знает поражения. Конечно, часто следствия сказываются лишь в веках. Но это указывает на мощь проявленной в действии энергии, которая не исчерпывается тут же, как у обычных людей, но дает длительные результаты. Наши действия устремлены в будущее, и иногда в очень далекое. Нельзя судить о действии по непосредственным, тотчас же видимым результатам. Следствия деяний Света часто невидимы глазу. По следствиям Судим и во времени.</w:t>
      </w:r>
    </w:p>
    <w:p w:rsidR="00E8769F" w:rsidRPr="005440D4" w:rsidRDefault="00EB2276" w:rsidP="00EB2276">
      <w:pPr>
        <w:rPr>
          <w:noProof/>
        </w:rPr>
      </w:pPr>
      <w:r w:rsidRPr="005440D4">
        <w:rPr>
          <w:noProof/>
        </w:rPr>
        <w:t>Учитель благословение Шлет. Учитель Видит, как осложнился путь. Учитель Хочет видеть, как ничто не смутит и не остановит вас. Надо пройти оставшийся путь смело, героями и с честью. Не честь, если сердце посереет от страха, не честь, если призраками прельститесь, не честь, если обовьетесь удавом сомнения. Прям путь познавшего Учителя Света. Отроки в пещи огненной не сгорели, неужели обуглитесь от дуновения вихрей сфер низших и плотных? А вы стойте крепче скалы</w:t>
      </w:r>
      <w:r w:rsidR="000C6C5A" w:rsidRPr="005440D4">
        <w:rPr>
          <w:noProof/>
        </w:rPr>
        <w:t xml:space="preserve"> — </w:t>
      </w:r>
      <w:r w:rsidRPr="005440D4">
        <w:rPr>
          <w:noProof/>
        </w:rPr>
        <w:t>силу Дам пройти через все. Думайте о победе!</w:t>
      </w:r>
    </w:p>
    <w:p w:rsidR="00E8769F" w:rsidRPr="005440D4" w:rsidRDefault="00E8769F" w:rsidP="00EB2276">
      <w:pPr>
        <w:rPr>
          <w:noProof/>
        </w:rPr>
      </w:pPr>
    </w:p>
    <w:p w:rsidR="00E8769F" w:rsidRPr="005440D4" w:rsidRDefault="00C813FD" w:rsidP="00EB2276">
      <w:pPr>
        <w:rPr>
          <w:noProof/>
        </w:rPr>
      </w:pPr>
      <w:r w:rsidRPr="005440D4">
        <w:rPr>
          <w:rFonts w:cs="Arial"/>
          <w:b/>
          <w:noProof/>
          <w:szCs w:val="28"/>
        </w:rPr>
        <w:t xml:space="preserve">1955 г. </w:t>
      </w:r>
      <w:r w:rsidR="00EB2276" w:rsidRPr="005440D4">
        <w:rPr>
          <w:b/>
          <w:noProof/>
        </w:rPr>
        <w:t>554.</w:t>
      </w:r>
      <w:r w:rsidR="00EB2276" w:rsidRPr="005440D4">
        <w:rPr>
          <w:noProof/>
        </w:rPr>
        <w:t xml:space="preserve"> Сын Мой, нити любви к ушедшей за Светом будем считать нитями Света. Их приумножим. Привяжем себя к Высшему через высших. Вы, любящие Ее, Мною любимы. Любовью держится Мир Высший. Любовью стоит Братство, и нити Света, пульсирующие любовью, ткут одеяние Матери Мира. Усильте это спасительное чувство до пределов возможности, если хотите к Ней еще ближе стать. К Ней приближаясь, ко Мне приближаетесь, ибо Мы нераздельны</w:t>
      </w:r>
      <w:r w:rsidR="000C6C5A" w:rsidRPr="005440D4">
        <w:rPr>
          <w:noProof/>
        </w:rPr>
        <w:t xml:space="preserve"> — </w:t>
      </w:r>
      <w:r w:rsidR="00EB2276" w:rsidRPr="005440D4">
        <w:rPr>
          <w:noProof/>
        </w:rPr>
        <w:t>Я и Она, возлюбленная дочерь Моя. А вы преуспейте любовью. Пусть солнце вашей любви будет без пятен. В любви почерпнете силы противостать жизни, идущей против вас. Мы Побеждаем любовью. Не чудно ли мир победить любовью к Владыке и ушедшую к Нему приблизить невыразимо. А Я Говорю: чудом любви победите. Не будьте, как слепцы, отрицающие то, чего не видят. Увидите сердца глазами. Да! Да! Да! Непобедимо сердце, вооруженное любовью, и не знает преград. Что нам границы миров, когда огненный мост мысли, насыщенной любовью, перекинут через послушное духу пространство. Сын Мой, огненно Укрепляю мощною силой любви. Не Оставлю, не Оставлю покинутыми на Земле одиноко, но Возвышу и Усилю тысячекратно вас, возлюбивших Ее, возлюбленную дочерь Мою. Мы Ей воздвигнем нерукотворный храм почитания. Светлую Матерь Агни Йоги почтим. Поручение первое: Матерь Агни Йоги возвестить миру, когда время ваше придет. Любовью порученное совершите. Дети Мои, любимые дети, боль сердца расцветет чудесными многоцветными каменьями Света сияющего. Болью ближе ко Мне подошли. Благословим боль, разрывающую сердце, но приближающую к Свету чудесно. Возлюбленные Мои, когда мы спаяны любовью, ничто не страшно нам и ничто не лишит нас нашей доли. Истинно, не обездолены, когда любим и познали любовь. Хорошо и светло в Лучах Великого Сердца. Неисповедимы пути Высшие, но любите, и Высшее будет открыто для вас. Если бы поняли до конца, какая это могучая сила! Если бы ею творить научились! Придет все, родные Мои, придет, и печаль ваша будет в радость. Вижу, и Слышу, и благословение Шлю на трудном пути испытания горем. Я с вами, родные, и вас не Оставлю. Верьте Владыке. Владыка Сказал. Сам.</w:t>
      </w:r>
    </w:p>
    <w:p w:rsidR="00E8769F" w:rsidRPr="005440D4" w:rsidRDefault="00E8769F" w:rsidP="00EB2276">
      <w:pPr>
        <w:rPr>
          <w:noProof/>
        </w:rPr>
      </w:pPr>
    </w:p>
    <w:p w:rsidR="00EB2276" w:rsidRPr="005440D4" w:rsidRDefault="00763277" w:rsidP="00EB2276">
      <w:pPr>
        <w:rPr>
          <w:noProof/>
        </w:rPr>
      </w:pPr>
      <w:r w:rsidRPr="005440D4">
        <w:rPr>
          <w:rFonts w:cs="Arial"/>
          <w:b/>
          <w:noProof/>
          <w:szCs w:val="28"/>
        </w:rPr>
        <w:t xml:space="preserve">1955 г. </w:t>
      </w:r>
      <w:r w:rsidR="00EB2276" w:rsidRPr="005440D4">
        <w:rPr>
          <w:b/>
          <w:noProof/>
        </w:rPr>
        <w:t>555. (Нояб. 3).</w:t>
      </w:r>
      <w:r w:rsidR="00EB2276" w:rsidRPr="005440D4">
        <w:rPr>
          <w:noProof/>
        </w:rPr>
        <w:t xml:space="preserve"> Нужны преданные работники на ниве господней, а их так мало. И не подготовить их в одночасье: нужны тысячелетия совместной работы. Отсюда особая ценность каждого, могущего давать. Самая трудная раздача</w:t>
      </w:r>
      <w:r w:rsidR="000C6C5A" w:rsidRPr="005440D4">
        <w:rPr>
          <w:noProof/>
        </w:rPr>
        <w:t xml:space="preserve"> — </w:t>
      </w:r>
      <w:r w:rsidR="00EB2276" w:rsidRPr="005440D4">
        <w:rPr>
          <w:noProof/>
        </w:rPr>
        <w:t>даров духа. Их надо иметь, прежде чем раздать, и надо накопить, прежде чем иметь. Собирайте для раздачи: другой цели нет. Все для других во имя эволюции духа. Отдача не всегда должна быть видимой или словесной: излучения ауры постоянно насыщают ауры людей и пространство невидимо, неслышно и яро. Все насыщают, но чем и как? Серые люди удушья творят, порождающие ночные кошмары. Среди смрадных излучений темных и серых аур мало излучающих свет. Сущность светлого Служения заключается в энергиях, исходящих из микрокосма человеческого в окружающие его сферы и поляризующих их соответственно. Место, насыщенное постоянством духовных излучений, кристаллизовавшихся в нем, Называем Ашрамом. Очагами спасения можно назвать их. Они имеют большое пространственное значение. Действуют по принципу магнетизма, постоянно преображая все, что вокруг. Святые места имеют тоже свето-психо-химическое значение. Когда растущая Индивидуальность порождает луч, явление трансмутации окружающего усиливается. Луч может действовать на далекие расстояния. Потому утверждение самоисходящих лучей имеет особо важное пространственное значение. Три луча Утверждаю для Служения, которое с утверждением их становится великим. Не следует понимать Служение как хождение и проповедь: самое великое и значительное всегда совершается в молчании. Молчаливым Служением Зовем Служение достигших ступени Архата, утвердившего три, когда известный отрезок пути надо пройти молча. Время всему, и всему урочный час. Но Служение не прерывается ничем и возможно во всяких условиях: в одиночестве и на людях, среди уединенных гор и в городе, в молчании или словом. Служение творимое не всем видимо явно, но Видит Учитель. Лишь незнающие и непонявшие могут отговариваться трудностью или невозможностью плотных условий, знающий улыбнется отговоркам невежества и пойдет своим одиноким путем подвига. Нет препятствий, могущих преградить путь Света, ибо он незрим и проникает всюду. Тьма Свету не препятствие, ибо исчезает под его лучами. Она сильна лишь тогда, когда колеблется и тухнет пламя духа. И тогда она побеждает. Но три луча утвержденных</w:t>
      </w:r>
      <w:r w:rsidR="000C6C5A" w:rsidRPr="005440D4">
        <w:rPr>
          <w:noProof/>
        </w:rPr>
        <w:t xml:space="preserve"> — </w:t>
      </w:r>
      <w:r w:rsidR="00EB2276" w:rsidRPr="005440D4">
        <w:rPr>
          <w:noProof/>
        </w:rPr>
        <w:t>как таран против наступающей тьмы, которая самоуничтожается только при одном приближении к носителю их. Потому прежде всего</w:t>
      </w:r>
      <w:r w:rsidR="000C6C5A" w:rsidRPr="005440D4">
        <w:rPr>
          <w:noProof/>
        </w:rPr>
        <w:t xml:space="preserve"> — </w:t>
      </w:r>
      <w:r w:rsidR="00EB2276" w:rsidRPr="005440D4">
        <w:rPr>
          <w:noProof/>
        </w:rPr>
        <w:t>утверждение Света в себе. Свет утвердившие, Я вам Помощник, и Друг, и Заступник, и Отец. Вы Мне нужны, нужнее нужного. Осознайте значимость свою в деле Служения Свету.</w:t>
      </w:r>
    </w:p>
    <w:p w:rsidR="00763277" w:rsidRPr="005440D4" w:rsidRDefault="00763277" w:rsidP="00EB2276">
      <w:pPr>
        <w:rPr>
          <w:noProof/>
        </w:rPr>
      </w:pPr>
    </w:p>
    <w:p w:rsidR="00E8769F" w:rsidRPr="005440D4" w:rsidRDefault="00EB2276" w:rsidP="00763277">
      <w:pPr>
        <w:pStyle w:val="Quote"/>
        <w:rPr>
          <w:noProof/>
        </w:rPr>
      </w:pPr>
      <w:r w:rsidRPr="005440D4">
        <w:rPr>
          <w:noProof/>
        </w:rPr>
        <w:t>Во сне видел хорошо утоптанную дорожку в лесу, ведущую к Учителям.</w:t>
      </w:r>
    </w:p>
    <w:p w:rsidR="00EB2276" w:rsidRPr="005440D4" w:rsidRDefault="00763277" w:rsidP="00EB2276">
      <w:pPr>
        <w:rPr>
          <w:noProof/>
        </w:rPr>
      </w:pPr>
      <w:r w:rsidRPr="005440D4">
        <w:rPr>
          <w:rFonts w:cs="Arial"/>
          <w:b/>
          <w:noProof/>
          <w:szCs w:val="28"/>
        </w:rPr>
        <w:t xml:space="preserve">1955 г. </w:t>
      </w:r>
      <w:r w:rsidR="00EB2276" w:rsidRPr="005440D4">
        <w:rPr>
          <w:b/>
          <w:noProof/>
        </w:rPr>
        <w:t>556. (Нояб. 4).</w:t>
      </w:r>
      <w:r w:rsidR="00EB2276" w:rsidRPr="005440D4">
        <w:rPr>
          <w:noProof/>
        </w:rPr>
        <w:t xml:space="preserve"> Много явлений по миру проходит, свидетельствующих о Нас. Их можно увидеть неотрицающим глазом. Но нужна чуткость. Можно смотреть и не видеть. Мир духа для тех, чьи очи прозрели. «Пусть будет сердце ваше открыто и ум не омрачен», ибо видим глазами сердца и сердцем же слышим. Формула «Имеющий уши слышать да слышит» остается в силе и поныне. Так сердце держите открытым ко Мне. Почему указания даваемые относятся не к себе, а к кому-то другому? Желание влезть в яму может быть только оплакиваемо.</w:t>
      </w:r>
    </w:p>
    <w:p w:rsidR="00763277" w:rsidRPr="005440D4" w:rsidRDefault="00763277" w:rsidP="00EB2276">
      <w:pPr>
        <w:rPr>
          <w:noProof/>
        </w:rPr>
      </w:pPr>
    </w:p>
    <w:p w:rsidR="00E8769F" w:rsidRPr="005440D4" w:rsidRDefault="00EB2276" w:rsidP="00763277">
      <w:pPr>
        <w:pStyle w:val="Quote"/>
        <w:rPr>
          <w:noProof/>
        </w:rPr>
      </w:pPr>
      <w:r w:rsidRPr="005440D4">
        <w:rPr>
          <w:noProof/>
        </w:rPr>
        <w:t>Вчера отклонились в мыслях от Совета, данного Матерью, и усумнились в нем, потому, видимо, дорога к Учителям во сне осталась в стороне, а я прошел мимо.</w:t>
      </w:r>
    </w:p>
    <w:p w:rsidR="00E8769F" w:rsidRPr="005440D4" w:rsidRDefault="00763277" w:rsidP="00EB2276">
      <w:pPr>
        <w:rPr>
          <w:noProof/>
        </w:rPr>
      </w:pPr>
      <w:r w:rsidRPr="005440D4">
        <w:rPr>
          <w:rFonts w:cs="Arial"/>
          <w:b/>
          <w:noProof/>
          <w:szCs w:val="28"/>
        </w:rPr>
        <w:t xml:space="preserve">1955 г. </w:t>
      </w:r>
      <w:r w:rsidR="00EB2276" w:rsidRPr="005440D4">
        <w:rPr>
          <w:b/>
          <w:noProof/>
        </w:rPr>
        <w:t>556 А.</w:t>
      </w:r>
      <w:r w:rsidR="00EB2276" w:rsidRPr="005440D4">
        <w:rPr>
          <w:noProof/>
        </w:rPr>
        <w:t xml:space="preserve"> Сын Мой, даваемое надо прилагать прежде всего к себе: и то, что нравится, и то, что нет. Ученик радуется каждому указанию. Надо отбросить всякое сомнение хотя бы на время, непосредственно следующее за указом Любимой. Оно особенно опасно и трудно. Ведь придется учиться стоять на собственных ногах, уже на Нее не опираясь. Потом будет легче. Явите доверие непоколебимое. Бережно отложите в сторону все непонятое и могущее породить сомнение. Сейчас надо устоять, а не копаться в обломках непонятого. Также и к близким имейте больше доверия. Вы у них одни. К кому пойдут, если оставят вас? Тускло будет бродить по свету одним, когда не за кого уже будет уцепиться. Порвать иерархическое звено явление тяжкое. За кого и когда можно будет ухватиться вновь и где? Так же и вы держитесь крепко. Связь порвана земная, но не в духе. В духе она станет еще крепче, когда пройдет переходное время. Но и вы укрепите свой конец провода. Если отпустите его по неразумию, провод духа порвется. Крепче крепкого укрепите свой конец. Он в ваших руках, и от вас лишь зависит его удержать или выпустить. Опоры под ногами нет. Висите над бездною, тем крепче надо ухватиться за спасительный конец. Не расшатывайте его крепление неразумием сомнений</w:t>
      </w:r>
      <w:r w:rsidR="000C6C5A" w:rsidRPr="005440D4">
        <w:rPr>
          <w:noProof/>
        </w:rPr>
        <w:t xml:space="preserve"> — </w:t>
      </w:r>
      <w:r w:rsidR="00EB2276" w:rsidRPr="005440D4">
        <w:rPr>
          <w:noProof/>
        </w:rPr>
        <w:t>внизу бездна. Что бы ни думали и что бы ни делали, держитесь за Меня изо всех сил. Даже сомнение перед Ликом Моим сгорает. Лик Мой есть Свет, рассеивающий тьму. Силою его стойте.</w:t>
      </w:r>
    </w:p>
    <w:p w:rsidR="00E8769F" w:rsidRPr="005440D4" w:rsidRDefault="00E8769F" w:rsidP="00EB2276">
      <w:pPr>
        <w:rPr>
          <w:noProof/>
        </w:rPr>
      </w:pPr>
    </w:p>
    <w:p w:rsidR="00EB2276" w:rsidRPr="005440D4" w:rsidRDefault="00B72425" w:rsidP="00EB2276">
      <w:pPr>
        <w:rPr>
          <w:noProof/>
        </w:rPr>
      </w:pPr>
      <w:r w:rsidRPr="005440D4">
        <w:rPr>
          <w:rFonts w:cs="Arial"/>
          <w:b/>
          <w:noProof/>
          <w:szCs w:val="28"/>
        </w:rPr>
        <w:t xml:space="preserve">1955 г. </w:t>
      </w:r>
      <w:r w:rsidR="00EB2276" w:rsidRPr="005440D4">
        <w:rPr>
          <w:b/>
          <w:noProof/>
        </w:rPr>
        <w:t>557. (Нояб. 5).</w:t>
      </w:r>
      <w:r w:rsidR="00EB2276" w:rsidRPr="005440D4">
        <w:rPr>
          <w:noProof/>
        </w:rPr>
        <w:t xml:space="preserve"> Знаки Даю</w:t>
      </w:r>
      <w:r w:rsidR="000C6C5A" w:rsidRPr="005440D4">
        <w:rPr>
          <w:noProof/>
        </w:rPr>
        <w:t xml:space="preserve"> — </w:t>
      </w:r>
      <w:r w:rsidR="00EB2276" w:rsidRPr="005440D4">
        <w:rPr>
          <w:noProof/>
        </w:rPr>
        <w:t>усмотрите. Мысли Посылаю</w:t>
      </w:r>
      <w:r w:rsidR="000C6C5A" w:rsidRPr="005440D4">
        <w:rPr>
          <w:noProof/>
        </w:rPr>
        <w:t xml:space="preserve"> — </w:t>
      </w:r>
      <w:r w:rsidR="00EB2276" w:rsidRPr="005440D4">
        <w:rPr>
          <w:noProof/>
        </w:rPr>
        <w:t>учуйте. Тонкий аппарат восприятий требует постоянного напряженного внимания. Стоите перед большими переменами: и общими, и в жизни вашей. Почему ждать только плохого? Вы ждите лучшего. Много заплачено за будущее. Рок приведет к сужденному. Не будьте, как наемники, работающие только тогда, когда за ними смотрит хозяйский глаз. Все ваше: и наследие ваше, и дело ваше. Дело Отца в ваших руках, неужели оставите в пренебрежении только потому, что нет Матери? Ничто не изменилось, и неизменен курс мирового корабля. План непреложен, подробности дела не меняют. Исполнители будут. На ближайших ответственность особая. Не может быть нарушена сеть Света вследствие ухода Матери. Наоборот, ответственность каждого за сохранение ее возрастает, ибо нагрузка соответственно увеличилась. Осознание Близости удесятерите, ибо с вами Я, когда особенно трудно. Когда разрушаете ограничения пространства и расстояний, поистине, утверждается реальность. Явления Высшего Мира не входят в рамки земные. Надо больше расширить понимание возможностей и подняться над очевидностью. Я с вами и близок</w:t>
      </w:r>
      <w:r w:rsidR="000C6C5A" w:rsidRPr="005440D4">
        <w:rPr>
          <w:noProof/>
        </w:rPr>
        <w:t xml:space="preserve"> — </w:t>
      </w:r>
      <w:r w:rsidR="00EB2276" w:rsidRPr="005440D4">
        <w:rPr>
          <w:noProof/>
        </w:rPr>
        <w:t>утверждением этого пройдете трудное время.</w:t>
      </w:r>
    </w:p>
    <w:p w:rsidR="00B72425" w:rsidRPr="005440D4" w:rsidRDefault="00B72425" w:rsidP="00EB2276">
      <w:pPr>
        <w:rPr>
          <w:noProof/>
        </w:rPr>
      </w:pPr>
    </w:p>
    <w:p w:rsidR="00E8769F" w:rsidRPr="005440D4" w:rsidRDefault="00EB2276" w:rsidP="00B72425">
      <w:pPr>
        <w:pStyle w:val="Quote"/>
        <w:rPr>
          <w:noProof/>
        </w:rPr>
      </w:pPr>
      <w:r w:rsidRPr="005440D4">
        <w:rPr>
          <w:noProof/>
        </w:rPr>
        <w:t>Вчера было очень тяжело. Думал о неисполнившихся обещаниях.</w:t>
      </w:r>
    </w:p>
    <w:p w:rsidR="00EB2276" w:rsidRPr="005440D4" w:rsidRDefault="00B72425" w:rsidP="00EB2276">
      <w:pPr>
        <w:rPr>
          <w:noProof/>
        </w:rPr>
      </w:pPr>
      <w:r w:rsidRPr="005440D4">
        <w:rPr>
          <w:rFonts w:cs="Arial"/>
          <w:b/>
          <w:noProof/>
          <w:szCs w:val="28"/>
        </w:rPr>
        <w:t xml:space="preserve">1955 г. </w:t>
      </w:r>
      <w:r w:rsidR="00EB2276" w:rsidRPr="005440D4">
        <w:rPr>
          <w:b/>
          <w:noProof/>
        </w:rPr>
        <w:t>558. (Нояб. 6).</w:t>
      </w:r>
      <w:r w:rsidR="00EB2276" w:rsidRPr="005440D4">
        <w:rPr>
          <w:noProof/>
        </w:rPr>
        <w:t xml:space="preserve"> Ожидание. Вечное ожидание. Вечное ожидание будущего. Вечное ожидание эволюции мира. Ожидание нового, идущего на смену старому, и будет правильной установкой сознания. Потому все Учителя Устремляли в будущее, все Давали надежду и все Побуждали идущих за Ними надеяться и ждать грядущего. Твердая надежда на будущее есть мощный двигатель, если она сопровождается действием. Настоящее хорошо лишь как ступень к ожидаемому будущему, дающая возможность его осуществить в желаемых формах. Действенная надежда становится устремлением и приобретает силу огненного двигателя жизни духа. Вера, надежда и любовь. Вера укрепляется доверием к Учителю, вера в непреложность эволюции сущего и неизбежность сужденного будущего. Надежда усиливается действием и переходит в устремление, давая крылья духу. Любовь остается звеном, связующим Иерархию кверху и книзу. Старые понятия остаются, но углубленные новым пониманием жизни. Явление ожидания надо понять как условие движения в будущее. Кому уже нечего более ждать, от того и ждать больше уже нечего, ибо потух его огонь и покрылся слоем пепла. Ожидайте эволюции мира. Ждите перемен, больших и малых, и яро утверждайте непреложность будущего. Даже по человечеству нельзя его отрицать</w:t>
      </w:r>
      <w:r w:rsidR="000C6C5A" w:rsidRPr="005440D4">
        <w:rPr>
          <w:noProof/>
        </w:rPr>
        <w:t xml:space="preserve"> — </w:t>
      </w:r>
      <w:r w:rsidR="00EB2276" w:rsidRPr="005440D4">
        <w:rPr>
          <w:noProof/>
        </w:rPr>
        <w:t>неотрицаем день завтрашний. Надо его лишь продолжить логически в Беспредельность. Настоящее не удовлетворяет живое сознание. Потому Говорю: «Живите в будущем и будущим». Оно будет. Следовательно, будущее не фантазия, но реальность. Будущее есть двигатель эволюции человеческого духа. Его Утверждаем. Ради него отдали жизни свои лучшие представители человеческой расы. Ради него шли они на смерть и на муки. Разве можно жизнь свою отдать за ничто? Но они отдавали</w:t>
      </w:r>
      <w:r w:rsidR="000C6C5A" w:rsidRPr="005440D4">
        <w:rPr>
          <w:noProof/>
        </w:rPr>
        <w:t xml:space="preserve"> — </w:t>
      </w:r>
      <w:r w:rsidR="00EB2276" w:rsidRPr="005440D4">
        <w:rPr>
          <w:noProof/>
        </w:rPr>
        <w:t>значит, будущее было для них действительнее настоящего, если за приближение его была заплачена цена жизни. Потому явление Великого Ожидания есть мистерия жизни. Ждущие!</w:t>
      </w:r>
      <w:r w:rsidR="000C6C5A" w:rsidRPr="005440D4">
        <w:rPr>
          <w:noProof/>
        </w:rPr>
        <w:t xml:space="preserve"> — </w:t>
      </w:r>
      <w:r w:rsidR="00EB2276" w:rsidRPr="005440D4">
        <w:rPr>
          <w:noProof/>
        </w:rPr>
        <w:t>сколько значения скрыто в этом понятии. Мало ожидать, мало действовать, надо еще обострить свои чувства так, чтобы ощущать это будущее, скрытое от глаз за завесой. И многие чувствовали и предвосхищали его, прозревая в огненные дали грядущего. Их называли пророками и ясновидцами. И за ними шли, ибо чуяли огненную истину неотрицаемого. Утверждайте глубокую значимость будущего как единственной сферы, куда можно устремлять человечество, ибо будущее есть мост в Беспредельность. Не прошлое, не настоящее, но будущее сияет огнями неслыханных возможностей, ибо в будущем всё. Только люди, настроившие сознание свое на ключе будущего, могут быть истинными водителями человечества.</w:t>
      </w:r>
    </w:p>
    <w:p w:rsidR="00E8769F" w:rsidRPr="005440D4" w:rsidRDefault="00EB2276" w:rsidP="003A4FCA">
      <w:pPr>
        <w:pStyle w:val="Quote"/>
        <w:rPr>
          <w:noProof/>
        </w:rPr>
      </w:pPr>
      <w:r w:rsidRPr="005440D4">
        <w:rPr>
          <w:noProof/>
        </w:rPr>
        <w:t>Утром во сне читал письмо, по-видимому, Матери. С трудом прочел и запомнил: «Нужно ждать оживления... Нужно ждать оживления человечества явлением Будды...» Три последние строчки прочесть не успел. Первую не запомнил.</w:t>
      </w:r>
    </w:p>
    <w:p w:rsidR="00E8769F" w:rsidRPr="005440D4" w:rsidRDefault="00E8769F" w:rsidP="00EB2276">
      <w:pPr>
        <w:rPr>
          <w:noProof/>
        </w:rPr>
      </w:pPr>
    </w:p>
    <w:p w:rsidR="00EB2276" w:rsidRPr="005440D4" w:rsidRDefault="003A4FCA" w:rsidP="00EB2276">
      <w:pPr>
        <w:rPr>
          <w:noProof/>
        </w:rPr>
      </w:pPr>
      <w:r w:rsidRPr="005440D4">
        <w:rPr>
          <w:rFonts w:cs="Arial"/>
          <w:b/>
          <w:noProof/>
          <w:szCs w:val="28"/>
        </w:rPr>
        <w:t xml:space="preserve">1955 г. </w:t>
      </w:r>
      <w:r w:rsidR="00EB2276" w:rsidRPr="005440D4">
        <w:rPr>
          <w:b/>
          <w:noProof/>
        </w:rPr>
        <w:t>559.</w:t>
      </w:r>
      <w:r w:rsidR="00EB2276" w:rsidRPr="005440D4">
        <w:rPr>
          <w:noProof/>
        </w:rPr>
        <w:t xml:space="preserve"> Архат, устремленный в будущее, живет в особом мире действительности, напряженной магнитными энергиями сфер, долженствующих когда-то стать земною явью. Это напряжение сфер зажигает сознание приближающихся к нему, сообщая им пламенное устремление в будущее и убеждая их в его реальности. Особые дела творятся около идущего Архата. Магнит будущего действует напряженно, давая силы Архату творить во имя грядущего. Можно сознательно умножать эту силу, яро устремляясь в будущее. Личное явление минует Архата, потому элементов личных построений нет в его сознании. Это дает построению его особую убедительность. Магнетизм убедительности действует мощно. Нити будущего сплетаются из подручного материала. Используется все могущее восходить, и все, годное для постройки. Далекие семена будущего огненно цветут в пространстве, увлекая за собою способные созвучать сознания. Архат пламенно двигается вперед, и в движении своем уподобляется Устремленному Вечно. Живите в будущем, и яд настоящего не коснется вас. Как можно миновать самое тяжкое время? Только яро устремляясь в будущее. Так, устремляясь, приобщаетесь к Миру Моему и входите в его орбиту воздействия, ибо Мир Мой</w:t>
      </w:r>
      <w:r w:rsidR="000C6C5A" w:rsidRPr="005440D4">
        <w:rPr>
          <w:noProof/>
        </w:rPr>
        <w:t xml:space="preserve"> — </w:t>
      </w:r>
      <w:r w:rsidR="00EB2276" w:rsidRPr="005440D4">
        <w:rPr>
          <w:noProof/>
        </w:rPr>
        <w:t>от будущего. Что Могу обещать вам в настоящем, когда даже центры ваши еще не проснулись и огненное тело не оформлено? Но в будущем</w:t>
      </w:r>
      <w:r w:rsidR="000C6C5A" w:rsidRPr="005440D4">
        <w:rPr>
          <w:noProof/>
        </w:rPr>
        <w:t xml:space="preserve"> — </w:t>
      </w:r>
      <w:r w:rsidR="00EB2276" w:rsidRPr="005440D4">
        <w:rPr>
          <w:noProof/>
        </w:rPr>
        <w:t>это ваше неотъемлемое достижение. В будущем будете иметь все, к чему устремлен дух и к чему устремляется ныне. Надо осознать мощь этого магнита. Солнечные системы есть цепи миров, несущихся в будущее. Иерархически присоединяемся к Великому космическому движению и включаемся в мировой поток, когда дух принимает эволюционные законы устремления к стремящимся сферам огня. Надо оставить обычное мышление, толкущееся на месте. Завещана Беспредельность. Весь Космос устремлен в будущее. Присоединяясь к этому движению, исполняем Веление Высшее и следуем Закону. Никакие местные или даже планетные явления не смогут остановить мирового движения. Космическая волна может смести не только отдельного человека и народ или континент, но даже и целую расу и целую планету, если будет явлено сопротивление, задерживающее эволюцию. Отсюда и взрывы. Мышление Архата достигает космического размаха, и личное тонет в пространственном океане. В Высших огненных сферах нет места личности, нет места самости, нет места обывателю, но есть</w:t>
      </w:r>
      <w:r w:rsidR="000C6C5A" w:rsidRPr="005440D4">
        <w:rPr>
          <w:noProof/>
        </w:rPr>
        <w:t xml:space="preserve"> — </w:t>
      </w:r>
      <w:r w:rsidR="00EB2276" w:rsidRPr="005440D4">
        <w:rPr>
          <w:noProof/>
        </w:rPr>
        <w:t>человеческому духу, который душу свою потерял, чтобы обрести ее пламенно преображенной в сверхличную Бессмертную Индивидуальность.</w:t>
      </w:r>
    </w:p>
    <w:p w:rsidR="00820566" w:rsidRPr="005440D4" w:rsidRDefault="00820566" w:rsidP="00EB2276">
      <w:pPr>
        <w:rPr>
          <w:noProof/>
        </w:rPr>
      </w:pPr>
    </w:p>
    <w:p w:rsidR="00EB2276" w:rsidRPr="005440D4" w:rsidRDefault="00EB2276" w:rsidP="00820566">
      <w:pPr>
        <w:pStyle w:val="Quote"/>
        <w:rPr>
          <w:noProof/>
        </w:rPr>
      </w:pPr>
      <w:r w:rsidRPr="005440D4">
        <w:rPr>
          <w:noProof/>
        </w:rPr>
        <w:t>Сон. Видел себя сидящим в числе пяти с Руководителем. Он Говорил о воздержании в пище. Видел, что во сне сел сделать запись, &lt;...&gt;</w:t>
      </w:r>
      <w:r w:rsidRPr="005440D4">
        <w:rPr>
          <w:rStyle w:val="FootnoteReference"/>
          <w:noProof/>
        </w:rPr>
        <w:footnoteReference w:id="22"/>
      </w:r>
      <w:r w:rsidRPr="005440D4">
        <w:rPr>
          <w:noProof/>
        </w:rPr>
        <w:t>.</w:t>
      </w:r>
    </w:p>
    <w:p w:rsidR="00E8769F" w:rsidRPr="005440D4" w:rsidRDefault="00EB2276" w:rsidP="00820566">
      <w:pPr>
        <w:pStyle w:val="Quote"/>
        <w:rPr>
          <w:noProof/>
        </w:rPr>
      </w:pPr>
      <w:r w:rsidRPr="005440D4">
        <w:rPr>
          <w:noProof/>
        </w:rPr>
        <w:t>Видел во сне дядю В., он брился.</w:t>
      </w:r>
    </w:p>
    <w:p w:rsidR="00E8769F" w:rsidRPr="005440D4" w:rsidRDefault="00820566" w:rsidP="00EB2276">
      <w:pPr>
        <w:rPr>
          <w:noProof/>
        </w:rPr>
      </w:pPr>
      <w:r w:rsidRPr="005440D4">
        <w:rPr>
          <w:rFonts w:cs="Arial"/>
          <w:b/>
          <w:noProof/>
          <w:szCs w:val="28"/>
        </w:rPr>
        <w:t xml:space="preserve">1955 г. </w:t>
      </w:r>
      <w:r w:rsidR="00EB2276" w:rsidRPr="005440D4">
        <w:rPr>
          <w:b/>
          <w:noProof/>
        </w:rPr>
        <w:t>560. (Нояб. 7).</w:t>
      </w:r>
      <w:r w:rsidR="00EB2276" w:rsidRPr="005440D4">
        <w:rPr>
          <w:noProof/>
        </w:rPr>
        <w:t xml:space="preserve"> Сын Мой, аппарат духа следует содержать в полном порядке. Тело, мозг и нервная система являются аппаратом духа. Через них проявляется он в мире плотной материи. Когда материя, составляющая тело, достаточно утончена, или разрежена, то есть достаточно одухотворена, она свободно передает разряды искр материи высшей, передаваемой Лучом. Мало утончить организм, надо поддерживать его в достигнутой степени утончения и утончать дальше. Общая задача человечества, равно как и каждой живой формы, пропускать через себя земную материю и тем перерабатывать ее в более тонкие формы. Чернозем, известковые отложения, нефть, каменный уголь, плодоносные слои земной коры, ил, торф и так далее</w:t>
      </w:r>
      <w:r w:rsidR="000C6C5A" w:rsidRPr="005440D4">
        <w:rPr>
          <w:noProof/>
        </w:rPr>
        <w:t xml:space="preserve"> — </w:t>
      </w:r>
      <w:r w:rsidR="00EB2276" w:rsidRPr="005440D4">
        <w:rPr>
          <w:noProof/>
        </w:rPr>
        <w:t>все это является продуктами переработки или останками когда-то живших на Земле форм животного и растительного мира. Миссия человечества выше. Она заключается в одухотворении материи силою духа. Миллиарды тонн материи, прошедшей через человеческий организм или оставленной в сброшенных человеком физических оболочках, входят в состав земной коры, постоянно утончая ее состав. Конечная цель планеты</w:t>
      </w:r>
      <w:r w:rsidR="000C6C5A" w:rsidRPr="005440D4">
        <w:rPr>
          <w:noProof/>
        </w:rPr>
        <w:t xml:space="preserve"> — </w:t>
      </w:r>
      <w:r w:rsidR="00EB2276" w:rsidRPr="005440D4">
        <w:rPr>
          <w:noProof/>
        </w:rPr>
        <w:t>утончиться и разредиться до степени плотной невидимости и создать для человека дом духа в пространстве. В последнем Круге в седьмой Расе этот процесс достигнет своего завершения. Невидимыми станут людские тела, и невидимым станет тело планеты. Прообраз этого утончения имеем в астральном, ментальном и огненном теле человека в аспекте постепенности, достигнутой на данной ступени эволюции. Все уносится в Беспредельность и существует в виде наивысшей, достигнутой в процессе развития, формы, свойственной данному явлению. Точка низшего уравновешивания в процессе огрубения и уплотнения материи человечеством и планетою давно пройдена, и процесс всепланетного утончения и преображения плоти земной идет, все время усиливаясь и ускоряясь. Из тонкого</w:t>
      </w:r>
      <w:r w:rsidR="000C6C5A" w:rsidRPr="005440D4">
        <w:rPr>
          <w:noProof/>
        </w:rPr>
        <w:t xml:space="preserve"> — </w:t>
      </w:r>
      <w:r w:rsidR="00EB2276" w:rsidRPr="005440D4">
        <w:rPr>
          <w:noProof/>
        </w:rPr>
        <w:t>в плотное, из плотного</w:t>
      </w:r>
      <w:r w:rsidR="000C6C5A" w:rsidRPr="005440D4">
        <w:rPr>
          <w:noProof/>
        </w:rPr>
        <w:t xml:space="preserve"> — </w:t>
      </w:r>
      <w:r w:rsidR="00EB2276" w:rsidRPr="005440D4">
        <w:rPr>
          <w:noProof/>
        </w:rPr>
        <w:t>в тонкое и огненное</w:t>
      </w:r>
      <w:r w:rsidR="000C6C5A" w:rsidRPr="005440D4">
        <w:rPr>
          <w:noProof/>
        </w:rPr>
        <w:t xml:space="preserve"> — </w:t>
      </w:r>
      <w:r w:rsidR="00EB2276" w:rsidRPr="005440D4">
        <w:rPr>
          <w:noProof/>
        </w:rPr>
        <w:t>таков проходимый путь. Характер преображения материи в значительной степени зависит от духовного состояния человечества и высоты, им достигнутой. Процесс этот является космическим и выражает Веление Космической Воли. Все живое оболочки свои отдает на преображение обитаемой им планеты. И жизненный процесс, происходящий в этих оболочках, также служит той же цели. В этом заключается великая жертва всего живого, отдающего внешние формы свои на преображение мира энергиями жизни, в них заключающимися. Легко обнаружить пласты каменного угля или пласты нефтеносные как нагромождения останков когда-то живших организмов обоих царств. Но увидеть кристаллизованные отложения чувств, эмоций и мыслей людских в ауре планеты уже много сложнее. Между тем как весь астральный мир заполнен психическими продуктами человеческого творчества. Ничто в природе не исчезает. Что создают мириады мыслей, творимых человечеством, куда идут эти формы и энергии, их оживляющие, и что они образуют в пространстве? Каменный уголь виден, но незримы астральные и ментальные нагромождения и построения. Частично их можно видеть в строительных и прочих формах, осуществленных на Земле и являющихся как бы кристаллизованной плотной материей, выражающей создавшую их мысль или идею. Но сколько творений рук человеческих разрушено и ушло в прошлое. В рекордах пространства ныне существует все, что когда-либо было и существовало на планете. Мир Незримый переполнен образами, когда-то проявленными на Земле и ушедшими в сферы невидимо сущего. Земля</w:t>
      </w:r>
      <w:r w:rsidR="000C6C5A" w:rsidRPr="005440D4">
        <w:rPr>
          <w:noProof/>
        </w:rPr>
        <w:t xml:space="preserve"> — </w:t>
      </w:r>
      <w:r w:rsidR="00EB2276" w:rsidRPr="005440D4">
        <w:rPr>
          <w:noProof/>
        </w:rPr>
        <w:t>это конвейер, беспрерывно передающий плотные материальные формы в тонких образах в архивы природы для увековечивания в них. Не исчезает ничто. И человечество является могучим трансмутатором из плотного в тонкое, ведущим это процесс. Легко представить себе мысли и чувства, уходящие в невидимость; но... нет города Золотых Врат, нет Вавилона, нет Карфагена</w:t>
      </w:r>
      <w:r w:rsidR="000C6C5A" w:rsidRPr="005440D4">
        <w:rPr>
          <w:noProof/>
        </w:rPr>
        <w:t xml:space="preserve"> — </w:t>
      </w:r>
      <w:r w:rsidR="00EB2276" w:rsidRPr="005440D4">
        <w:rPr>
          <w:noProof/>
        </w:rPr>
        <w:t>они тоже ушли в Незримый Мир и погрузились в рекорды пространственных клише. Сгоревшая картина не исчезает, но продолжает в своей тонкой оболочке существовать в пространстве. Неизмеримы глубины сущего, не исчезает ничто.</w:t>
      </w:r>
    </w:p>
    <w:p w:rsidR="00E8769F" w:rsidRPr="005440D4" w:rsidRDefault="00E8769F" w:rsidP="00EB2276">
      <w:pPr>
        <w:rPr>
          <w:noProof/>
        </w:rPr>
      </w:pPr>
    </w:p>
    <w:p w:rsidR="00E8769F" w:rsidRPr="005440D4" w:rsidRDefault="00820566" w:rsidP="00EB2276">
      <w:pPr>
        <w:rPr>
          <w:noProof/>
        </w:rPr>
      </w:pPr>
      <w:r w:rsidRPr="005440D4">
        <w:rPr>
          <w:rFonts w:cs="Arial"/>
          <w:b/>
          <w:noProof/>
          <w:szCs w:val="28"/>
        </w:rPr>
        <w:t xml:space="preserve">1955 г. </w:t>
      </w:r>
      <w:r w:rsidR="00EB2276" w:rsidRPr="005440D4">
        <w:rPr>
          <w:b/>
          <w:noProof/>
        </w:rPr>
        <w:t>561. (Нояб. 8).</w:t>
      </w:r>
      <w:r w:rsidR="00EB2276" w:rsidRPr="005440D4">
        <w:rPr>
          <w:noProof/>
        </w:rPr>
        <w:t xml:space="preserve"> Сын Мой, решение всего у Нас. С этою мыслью и можно идти через жизнь, не страшась ничего. Чудища мрака стоят при дороге, пытаясь пресечь путь. Но тверд и непреклонен шаг решившего свой путь с Нами бесповоротно. Нет ничего, и ничего от духа не видно в видимости, ибо путь в духе. Все в духе, и в духе решение. Видимое могут отнять или разрушить, но что может отнять или разрушить то, что в духе и силою духа стоит? И вы стойте силою духа, ибо нерушимо построение в духе, хотя и незримо. Невидимое ныне, оно решит и определит все будущее, когда совершится Великий Переход в Мир духа, ибо тогда земного не будет и невидимое станет единой реальностью. Построение в духе прочнее построек земных и переживает границы миров. Потому дом духа, вами созидаемый в духе, устойчивее домов, созданных руками человеческими. Дом духа пусть будет убежищем вашим от непогоды и бурь, от изменчивости непостоянства условий земных и стихийных неуравновесий. Мир духа богат и неисчерпаем возможностями. Это и есть Мир Мой, Мир Огня и безграничных возможностей духа. Когда Зову в Мир Мой, к богам Обращаюсь, ибо, истинно, вы боги, и в каждом скрыт божественный дух-огонь под скрывающими его оболочками плотной материи. А Я Говорю: «В духе живите, но мудро, ибо кесарево</w:t>
      </w:r>
      <w:r w:rsidR="000C6C5A" w:rsidRPr="005440D4">
        <w:rPr>
          <w:noProof/>
        </w:rPr>
        <w:t xml:space="preserve"> — </w:t>
      </w:r>
      <w:r w:rsidR="00EB2276" w:rsidRPr="005440D4">
        <w:rPr>
          <w:noProof/>
        </w:rPr>
        <w:t>Кесарю, но духовное</w:t>
      </w:r>
      <w:r w:rsidR="000C6C5A" w:rsidRPr="005440D4">
        <w:rPr>
          <w:noProof/>
        </w:rPr>
        <w:t xml:space="preserve"> — </w:t>
      </w:r>
      <w:r w:rsidR="00EB2276" w:rsidRPr="005440D4">
        <w:rPr>
          <w:noProof/>
        </w:rPr>
        <w:t>духу». И бог в вас, который есть дух, огненным мечом духа разделит непреходящее в вас от преходящего и вечное от временного, тем утверждая в вас цитадель духа. И тогда дом ваш, дом духа, окажется построенным не на песке, но на Камне. И уже не страшны ему будут бури, и грозы, и вихри земные. Ваш дом устоит. Конечно, венчает дело конец. И когда земное основание уйдет из-под ног, дом духа будет стоять твердо и непоколебимо. Так станете победителями смерти, которая обычного человека лишает всего, даже тела</w:t>
      </w:r>
      <w:r w:rsidR="000C6C5A" w:rsidRPr="005440D4">
        <w:rPr>
          <w:noProof/>
        </w:rPr>
        <w:t xml:space="preserve"> — </w:t>
      </w:r>
      <w:r w:rsidR="00EB2276" w:rsidRPr="005440D4">
        <w:rPr>
          <w:noProof/>
        </w:rPr>
        <w:t>физического дома для духа. Готовлю ко всему, дабы смогли во всеоружии встретить любые условия Земли и Неба. Хорошо Великий Переход совершать подготовленным, во всеоружии знания. Иначе великая растерянность лишает заслуженной жатвы. Итак, земной путь можно рассматривать как сознательную подготовку к гораздо более длительному пребыванию там, в Мире Незримом. В противном случае жизнь оказывается лишенной смысла. Мы Строим прочно и надолго. И вы, строители, следуйте Нашему примеру. К чему все построения на сегодня или даже на десяток или два лет? Неужели для того, чтобы убедиться, что все личные земные построения превращаются в груду праха? А вы в духе стройте, и будет ваше построение нерушимым. Сколько городов разрушено, сколько народа сошло с исторической сцены и сменилось новыми, сколько миллиардов людей умерло за две тысячи лет, но Слово Христово, которое от духа, трепещет, пульсирует, и живет жизни огнем, и будет жить в веках, ибо от духа: не человеческие надстройки над чистым Учением духа, не измышления невежества или жестокости, но чистый огонь чеканного Слова Христа. И вы стройте в духе. И Я Сам ваш помощник в огненных построениях ваших, которые созидаете на века.</w:t>
      </w:r>
    </w:p>
    <w:p w:rsidR="00E8769F" w:rsidRPr="005440D4" w:rsidRDefault="00E8769F" w:rsidP="00EB2276">
      <w:pPr>
        <w:rPr>
          <w:noProof/>
        </w:rPr>
      </w:pPr>
    </w:p>
    <w:p w:rsidR="00E8769F" w:rsidRPr="005440D4" w:rsidRDefault="00ED5F4C" w:rsidP="00EB2276">
      <w:pPr>
        <w:rPr>
          <w:noProof/>
        </w:rPr>
      </w:pPr>
      <w:r w:rsidRPr="005440D4">
        <w:rPr>
          <w:rFonts w:cs="Arial"/>
          <w:b/>
          <w:noProof/>
          <w:szCs w:val="28"/>
        </w:rPr>
        <w:t xml:space="preserve">1955 г. </w:t>
      </w:r>
      <w:r w:rsidR="00EB2276" w:rsidRPr="005440D4">
        <w:rPr>
          <w:b/>
          <w:noProof/>
        </w:rPr>
        <w:t>562.</w:t>
      </w:r>
      <w:r w:rsidR="00EB2276" w:rsidRPr="005440D4">
        <w:rPr>
          <w:noProof/>
        </w:rPr>
        <w:t xml:space="preserve"> Жил человек и умер. Жил, занятый собою, думая о себе, и с мыслями о себе ушел в другой Мир. Дом его снесли, на месте его построили другой, новый, так что и следа от того нельзя было найти. Немногие, знавшие его, тоже перемерли, другие уехали, и никого на Земле не осталось, кто бы помнил о нем. В Тонком Мире, продолжая развивать энергии свои по принятому на Земле направлению, он думал лишь о себе и своем и тоже не был никому нужен. Забыли о нем на Земле, не знали и там, и был личный мир его равен булавочной головке. Такова судьба самости и участь личного малого мира. Трагична его обреченность. Нет корней ни в прошлом, ни в будущем. Знак смерти над ним. Круг личной обреченности замыкает его малою протяженностью жизни, и не имеет он доли ни в чем ни на Земле, где покончено все, ни в Мире Незримом, где все уничтожено отрицанием. Так обрекает себя самость на смерть и забвение. Но устремленные в будущее имеют в нем свою часть в размере протяженности устремления, и отдавшие энергии свои на дела сверхличные и Общее Благо имеют круг жизни широкий, не могущий перестать существовать, если тело человека умирает. Дела живут, и люди живут, и круг устремлений захватывает широкую орбиту настоящего, несущегося в будущее, подобно системе миров. Не умирают большие духи и дела их. И даже уходя с Земли и видя крушение личного мира и личных дел, они могут принимать участие в делах мировых, которые не прекращаются со смертию отдельного человека, а продолжают строить жизнь мира по силе своей и размаху. В Мире Незримом большие духи, работавшие на Земле во имя Общего Блага, могут еще с большею силою и свободой прилагать энергии свои на общее дело и его двигать вперед. Потому работа на Общее Благо на Земле в физическом теле есть не что иное, как наивыгоднейшее помещение капитала в предприятие устойчивое, прочное и солидное, не подлежащее крушению вследствие смерти тела. Зерна Света растут и расцветают цветами бессмертия. И смерть становится не потерей чего-то, но нахождением и обретением новых возможностей творить светлое строительство жизни. Потому смотрите на них и учитесь у них, пекущихся о Благе всего человечества: они знают тайну бессмертия. Не в том дело, что люди о них не забывают, а в том, что не умирают дела их, которым посвятили они свои жизни, ибо думали о других, но не о себе. Так человек, живущий сверхличными интересами, раздвигает пределы личного мира и захватывает широкие сферы, не подлежащие уничтожению по причине смерти его физического тела. Долго живут Дела Учителей Света, Живут тысячелетия, и Они, ушедшие с Земли, продолжают поддерживать их и принимать в них участие по мере надобности и потребности этих дел в энергиях их созидателей. Связи не порываются, ибо творится Дело Света. Многие свидетельства имеем о том, как Основатели Великих Учений не Оставляли пламенных последователей своих в течение целых тысячелетий по своем уходе с Земли. Пусть это послужит и примером, и предупреждением. Предупреждением об опасности личных устремлений и примером и ободрением к тому, что со смертью деятеля Общего Блага ничто не кончается, а, наоборот, усиливается и углубляется удесятеренно, ибо дух носителя Света сбросил стесняющую его плотную оболочку и свободно творит в пространстве. Потому Скажу: «Живите не личным, но общим: общее устремлено в будущее на широких крыльях, и это</w:t>
      </w:r>
      <w:r w:rsidR="000C6C5A" w:rsidRPr="005440D4">
        <w:rPr>
          <w:noProof/>
        </w:rPr>
        <w:t xml:space="preserve"> — </w:t>
      </w:r>
      <w:r w:rsidR="00EB2276" w:rsidRPr="005440D4">
        <w:rPr>
          <w:noProof/>
        </w:rPr>
        <w:t>крылья Света, если это Общее Благо. Так Утверждает Учитель основу Общего Блага для всех дел человеческих, в которых и личному место найдется в гармоничном созвучии с общим».</w:t>
      </w:r>
    </w:p>
    <w:p w:rsidR="00E8769F" w:rsidRPr="005440D4" w:rsidRDefault="00E8769F" w:rsidP="00EB2276">
      <w:pPr>
        <w:rPr>
          <w:noProof/>
        </w:rPr>
      </w:pPr>
    </w:p>
    <w:p w:rsidR="00E8769F" w:rsidRPr="005440D4" w:rsidRDefault="00ED5F4C" w:rsidP="00EB2276">
      <w:pPr>
        <w:rPr>
          <w:noProof/>
        </w:rPr>
      </w:pPr>
      <w:r w:rsidRPr="005440D4">
        <w:rPr>
          <w:rFonts w:cs="Arial"/>
          <w:b/>
          <w:noProof/>
          <w:szCs w:val="28"/>
        </w:rPr>
        <w:t xml:space="preserve">1955 г. </w:t>
      </w:r>
      <w:r w:rsidR="00EB2276" w:rsidRPr="005440D4">
        <w:rPr>
          <w:b/>
          <w:noProof/>
        </w:rPr>
        <w:t>563. (Нояб. 9).</w:t>
      </w:r>
      <w:r w:rsidR="00EB2276" w:rsidRPr="005440D4">
        <w:rPr>
          <w:noProof/>
        </w:rPr>
        <w:t xml:space="preserve"> Даны духу крылья огненные. Дано духу видеть и слышать поверх расстояний и времени. Но когда тяжесть земная на крыльях висит и притяжения непосредственного окружения застилают сияющие дали, затуманиваются и исчезают очертания гор и крылья бессильно повисают и никнут к Земле. Крылья духа! Не полетят бескрылые... Легче всего лететь на крыльях будущего. Магнит притяжения высшего действует без отказа, если будущему предпосылается упорная сознательная мысль. Крылья куются мыслью и устремлением, и не сами собою, но волею. Потому Говорю: «Приложите усилие». Магнетизм настоящего преодолевается магнетизмом будущего, созидаемого в сознании с упорством настойчивости и твердо удерживаемого в нем. Нельзя отказаться от будущего. Это значит обрезать свои крылья. Нельзя уделить ему меньше внимания, чем настоящему</w:t>
      </w:r>
      <w:r w:rsidR="000C6C5A" w:rsidRPr="005440D4">
        <w:rPr>
          <w:noProof/>
        </w:rPr>
        <w:t xml:space="preserve"> — </w:t>
      </w:r>
      <w:r w:rsidR="00EB2276" w:rsidRPr="005440D4">
        <w:rPr>
          <w:noProof/>
        </w:rPr>
        <w:t>это значит пресечь возможности продвижения в преуспеянии. Нельзя дела свои поставить прежде Дела Владыки</w:t>
      </w:r>
      <w:r w:rsidR="000C6C5A" w:rsidRPr="005440D4">
        <w:rPr>
          <w:noProof/>
        </w:rPr>
        <w:t xml:space="preserve"> — </w:t>
      </w:r>
      <w:r w:rsidR="00EB2276" w:rsidRPr="005440D4">
        <w:rPr>
          <w:noProof/>
        </w:rPr>
        <w:t>это значит умалить значимость свою и ее планетное назначение свести к обывательскому кругу ничтожных интересов. Круг непосредственного окружения должен быть пробит, и сознание должно выйти на пространственный простор. Нельзя без конца ходить по кругу, как белка в колесе. Мелькание обыденности отупляет сознание и лишает его остроты восприимчивости. Потому Говорим не о личном, но о пространственном Служении. Потому Говорим, что замкнутый круг личности</w:t>
      </w:r>
      <w:r w:rsidR="000C6C5A" w:rsidRPr="005440D4">
        <w:rPr>
          <w:noProof/>
        </w:rPr>
        <w:t xml:space="preserve"> — </w:t>
      </w:r>
      <w:r w:rsidR="00EB2276" w:rsidRPr="005440D4">
        <w:rPr>
          <w:noProof/>
        </w:rPr>
        <w:t>это тюрьма духа, то есть сфера его изоляции от богатства и широты пространственной жизни. Почему люди так любят ограничивать себя во всем, что касается возможностей духа? Все дано, все открыто, придите все желающие разрушить стены рукотворных подвалов, по которым ютятся сознания человеческие, укрываясь от правды жизни.</w:t>
      </w:r>
    </w:p>
    <w:p w:rsidR="00E8769F" w:rsidRPr="005440D4" w:rsidRDefault="00E8769F" w:rsidP="00EB2276">
      <w:pPr>
        <w:rPr>
          <w:noProof/>
        </w:rPr>
      </w:pPr>
    </w:p>
    <w:p w:rsidR="00E8769F" w:rsidRPr="005440D4" w:rsidRDefault="00ED5F4C" w:rsidP="00EB2276">
      <w:pPr>
        <w:rPr>
          <w:noProof/>
        </w:rPr>
      </w:pPr>
      <w:r w:rsidRPr="005440D4">
        <w:rPr>
          <w:rFonts w:cs="Arial"/>
          <w:b/>
          <w:noProof/>
          <w:szCs w:val="28"/>
        </w:rPr>
        <w:t xml:space="preserve">1955 г. </w:t>
      </w:r>
      <w:r w:rsidR="00EB2276" w:rsidRPr="005440D4">
        <w:rPr>
          <w:b/>
          <w:noProof/>
        </w:rPr>
        <w:t>564.</w:t>
      </w:r>
      <w:r w:rsidR="00EB2276" w:rsidRPr="005440D4">
        <w:rPr>
          <w:noProof/>
        </w:rPr>
        <w:t xml:space="preserve"> «Где двое или трое собрались во Имя Мое, там Я посреди их». Эта формула связи с Учителем действительна не на вчера, не на сегодня и не на завтра, но навсегда. Она дана человечеству для практического применения принципа Единения в жизни и осознания многократно умножаемой мощи объединенных энергий. Конечно, для устремления силы и для привлечения силы нужен фокус. Этим фокусом Света Будет Учитель, являющийся ручательством того, что будут привлечены энергии блага. Осознание закона во много раз усиливает его действие. Высшие энергии привлекаются сознательно. Этой объединенной силой можно действовать, применяя ее во благо. Она дает большую защитную мощь, отражая темные нападения. Она может быть собрана на острие меча духа, если надо нанести защитный удар. Пространственный огонь собирается и концентрируется на острие, подобно тому, как атмосферное электричество притягивается громоотводом. И тогда удар меча духа особенно мощен. Часто достаточно силу огня собрать и устремить острие меча духа, не нанося удара. Сосредоточенная сила огня на мече устремленном достаточна, для того чтобы устрашить любого нападающего. Кто же захочет обжечься на острие огненного меча. Запомните: разящий удар наносится лишь в крайнем случае и необходимости защиты или уничтожения очага зла, в обычных случаях устремите лишь острие меча, не нанося удара. Темные очень чутки к возможностям получить огненную стрелу, или удар меча духа, или разящий луч. И одна только возможность эта заставляет их прекращать нападение и отступать в страхе. Ожоги Света для темных аур очень болезненны, ибо ожигают ткани. Опытный воин Света искусно пользуется своим оружием. Меч, стрелы, копье, щит, шлем и защитная кольчуга</w:t>
      </w:r>
      <w:r w:rsidR="000C6C5A" w:rsidRPr="005440D4">
        <w:rPr>
          <w:noProof/>
        </w:rPr>
        <w:t xml:space="preserve"> — </w:t>
      </w:r>
      <w:r w:rsidR="00EB2276" w:rsidRPr="005440D4">
        <w:rPr>
          <w:noProof/>
        </w:rPr>
        <w:t>броня духа</w:t>
      </w:r>
      <w:r w:rsidR="000C6C5A" w:rsidRPr="005440D4">
        <w:rPr>
          <w:noProof/>
        </w:rPr>
        <w:t xml:space="preserve"> — </w:t>
      </w:r>
      <w:r w:rsidR="00EB2276" w:rsidRPr="005440D4">
        <w:rPr>
          <w:noProof/>
        </w:rPr>
        <w:t>в его распоряжении для защиты и отражения темных. Панцирь мужества особенно прочен. Стрелы Света, стрелы дальнего полета, не знают расстояний. Щит Учителя непрободаем, и меч духа разит, но не ранит. Явление беззащитной овечки не соответствует понятию воина духа. Надо быть сильным всегда и сознавать свою силу. И хорошо, когда чувствуют ее и окружающие. Ни на что внешнее опереться нельзя, и внешней защиты нет, тем мощнее она, изнутри утверждаемая. Невидимое оружие особенно сильно, ибо никто не может сказать, когда и что будет применено в случае надобности. От разящего луча нет спасения, и меч духа может нанести фатальный удар, и не уклониться от незримой стрелы, пронзающей пространство бесшумно и неизвестно откуда летящей. Не беззащитны, и не беспомощны, и не оставлены безоружными на растерзание обстоятельствами. Ваше оружие в духе. Огненная стрела мысли беспрепятственно прорезает пространство и без промаха попадает в цель. Мужество дает спокойствие, спокойствие собирает на острие меча духа огненную силу, и тьма не осмеливается броситься на направленное лезвие сверкающего меча. Силу свою осознайте и овечек собой не являйте. Время сейчас особо суровое, когда надо стоять непоколебимо, собрав всю мощь. Меч без употребления и применения заржавеет. Покроется ржавчиной и лучшая стальная кольчуга. Оружие духа следует содержать в полной готовности и порядке, чтобы сверкало оно огнями. Надо оставить все мысли о бессилии и беспомощности, ибо ни у кого нет того, что есть у вас. В случае нужды Учитель нужные силы Добавит. Сражаетесь Именем Учителя и во Имя Его. Духовная борьба не прекратится до тех пор, пока идет восхождение духа. Будьте готовы всегда и оружие Света держите всегда наготове.</w:t>
      </w:r>
    </w:p>
    <w:p w:rsidR="00E8769F" w:rsidRPr="005440D4" w:rsidRDefault="00E8769F" w:rsidP="00EB2276">
      <w:pPr>
        <w:rPr>
          <w:noProof/>
        </w:rPr>
      </w:pPr>
    </w:p>
    <w:p w:rsidR="00E8769F" w:rsidRPr="005440D4" w:rsidRDefault="00ED5F4C" w:rsidP="00EB2276">
      <w:pPr>
        <w:rPr>
          <w:noProof/>
        </w:rPr>
      </w:pPr>
      <w:r w:rsidRPr="005440D4">
        <w:rPr>
          <w:rFonts w:cs="Arial"/>
          <w:b/>
          <w:noProof/>
          <w:szCs w:val="28"/>
        </w:rPr>
        <w:t xml:space="preserve">1955 г. </w:t>
      </w:r>
      <w:r w:rsidR="00EB2276" w:rsidRPr="005440D4">
        <w:rPr>
          <w:b/>
          <w:noProof/>
        </w:rPr>
        <w:t>565. (Нояб. 10).</w:t>
      </w:r>
      <w:r w:rsidR="00EB2276" w:rsidRPr="005440D4">
        <w:rPr>
          <w:noProof/>
        </w:rPr>
        <w:t xml:space="preserve"> Сын Мой, трепещут ожиданием нити сердца, коснувшегося будущего. Ощущение правильное, только не надо относить его на ближайшее время. Этот огонь пусть будет пищей для духа на долгом пути. От времени до времени эти ощущения будут усиливаться, их не надо тушить. Они укрепляют связь с грядущим. Подвижность Плана требует большой приспособляемости сознания. Часто надо успеть примениться к обстоятельствам, не нарушая стройности поступательного движения. Для этого нужна большая подвижность сознания и стойкость. Когда предоставлены самим себе, стойкость будет надежной опорой, стойкость и мужество. Не давайте окружающему засасывать сознание и навязывать ему свой тонус. Волна утверждения исходит от фокуса сознания, являющегося узлом планетной сети Света. Ему нельзя терять своего ритма, иначе его свет будет затоплен вибрациями окружающей его сферы и растворится в ней, как капля воды в океане, утеряв себя. И некуда будет тогда послать Луч, и фокус света погаснет, и сеть Света явит порыв. Потому стойте всею силою, всеми мерами, всеми способами. Устоять надо во что бы то ни стало. Не смущайтесь ничем: ни собственными слабостями и недостатками, ни несовершенствами ближайших. Задача не в том, чтобы стать сразу совершенными, а в том, чтобы стойкость сохранить и устоять при уявлении резкой подвижности Плана, когда условия совершенно меняются, но главное направление остается все то же. В этой изменчивости временных условий надо усмотреть непреложность основного Плана и силы в себе найти сознание быстро настроить созвучно ему, но в новом ладе. В этом и скажется тонкое качество быстрой приспособляемости сознания к изменившимся условиям. Так приспособленность к определенным обстоятельствам заменяется приспособляемостью сознания к любым и всяким условиям, когда уже не страшны никакие перемены и неожиданности.</w:t>
      </w:r>
    </w:p>
    <w:p w:rsidR="00E8769F" w:rsidRPr="005440D4" w:rsidRDefault="00E8769F" w:rsidP="00EB2276">
      <w:pPr>
        <w:rPr>
          <w:noProof/>
        </w:rPr>
      </w:pPr>
    </w:p>
    <w:p w:rsidR="00E8769F" w:rsidRPr="005440D4" w:rsidRDefault="008A072F" w:rsidP="00EB2276">
      <w:pPr>
        <w:rPr>
          <w:noProof/>
        </w:rPr>
      </w:pPr>
      <w:r w:rsidRPr="005440D4">
        <w:rPr>
          <w:rFonts w:cs="Arial"/>
          <w:b/>
          <w:noProof/>
          <w:szCs w:val="28"/>
        </w:rPr>
        <w:t xml:space="preserve">1955 г. </w:t>
      </w:r>
      <w:r w:rsidR="00EB2276" w:rsidRPr="005440D4">
        <w:rPr>
          <w:b/>
          <w:noProof/>
        </w:rPr>
        <w:t>566. (Нояб. 11).</w:t>
      </w:r>
      <w:r w:rsidR="00EB2276" w:rsidRPr="005440D4">
        <w:rPr>
          <w:noProof/>
        </w:rPr>
        <w:t xml:space="preserve"> Да! Да! Да! Построение Наше утверждается, несмотря на и вопреки всей очевидности, всему окружающему и самой логике мертвой жизни. Ложь очевидности и правду действительности надо, поняв, утвердить. Почему всегда восставала толпа против носителей Света? Не потому ли, что они говорили о том, что шло вразрез с обычным мышлением и общепринятыми взглядами на окружающее? Не так думали, не так верили, не так говорили они, как это делали люди. Потому земная мудрость есть вражда против Господа. Этим положением утверждалась логика действительности и отрицалась убедительность очевидности. Потому и нужно доверие до конца. Иначе как же миновать чудищ Порога, фантомов очевидности, заступающих путь. Тенета Майи плетутся искусными руками. И призраки ее утверждают власть свою над сознанием. Быть зрячим</w:t>
      </w:r>
      <w:r w:rsidR="000C6C5A" w:rsidRPr="005440D4">
        <w:rPr>
          <w:noProof/>
        </w:rPr>
        <w:t xml:space="preserve"> — </w:t>
      </w:r>
      <w:r w:rsidR="00EB2276" w:rsidRPr="005440D4">
        <w:rPr>
          <w:noProof/>
        </w:rPr>
        <w:t>значит видеть действительность. Благо видящим Солнце. Учитель Света Есть Солнце жизни для прозревшего духа. Утверждение невидимого</w:t>
      </w:r>
      <w:r w:rsidR="000C6C5A" w:rsidRPr="005440D4">
        <w:rPr>
          <w:noProof/>
        </w:rPr>
        <w:t xml:space="preserve"> — </w:t>
      </w:r>
      <w:r w:rsidR="00EB2276" w:rsidRPr="005440D4">
        <w:rPr>
          <w:noProof/>
        </w:rPr>
        <w:t>так Назовем путь жизни. Жизнь мертвую влачат все, иначе бы жили. Жизнь в духе. Много живых мертвецов. Не живут, но бродят во тьме непонимания в нагромождениях своих. Ведь человек живет, окруженный</w:t>
      </w:r>
      <w:r w:rsidR="00854652" w:rsidRPr="005440D4">
        <w:rPr>
          <w:noProof/>
        </w:rPr>
        <w:t xml:space="preserve"> </w:t>
      </w:r>
      <w:r w:rsidR="00EB2276" w:rsidRPr="005440D4">
        <w:rPr>
          <w:noProof/>
        </w:rPr>
        <w:t>ментальными образами, созданными им самим. Они заменяют ему действительность и являют собою суррогат жизни. Потому и Сказал: «Предоставьте мертвым хоронить своих мертвецов. Вы же следуйте за Мною». Ибо Я</w:t>
      </w:r>
      <w:r w:rsidR="000C6C5A" w:rsidRPr="005440D4">
        <w:rPr>
          <w:noProof/>
        </w:rPr>
        <w:t xml:space="preserve"> — </w:t>
      </w:r>
      <w:r w:rsidR="00EB2276" w:rsidRPr="005440D4">
        <w:rPr>
          <w:noProof/>
        </w:rPr>
        <w:t>Солнце жизни и для вас</w:t>
      </w:r>
      <w:r w:rsidR="000C6C5A" w:rsidRPr="005440D4">
        <w:rPr>
          <w:noProof/>
        </w:rPr>
        <w:t xml:space="preserve"> — </w:t>
      </w:r>
      <w:r w:rsidR="00EB2276" w:rsidRPr="005440D4">
        <w:rPr>
          <w:noProof/>
        </w:rPr>
        <w:t>Путь, Истина и Жизнь. Силы найдите в себе духом восстать и сбросить цепи Майи. А если сил не найдется, в духе умрете для жизни Света. Потому боритесь за свободу свою.</w:t>
      </w:r>
    </w:p>
    <w:p w:rsidR="00E8769F" w:rsidRPr="005440D4" w:rsidRDefault="00E8769F" w:rsidP="00EB2276">
      <w:pPr>
        <w:rPr>
          <w:noProof/>
        </w:rPr>
      </w:pPr>
    </w:p>
    <w:p w:rsidR="00E8769F" w:rsidRPr="005440D4" w:rsidRDefault="00854652" w:rsidP="00EB2276">
      <w:pPr>
        <w:rPr>
          <w:noProof/>
        </w:rPr>
      </w:pPr>
      <w:r w:rsidRPr="005440D4">
        <w:rPr>
          <w:rFonts w:cs="Arial"/>
          <w:b/>
          <w:noProof/>
          <w:szCs w:val="28"/>
        </w:rPr>
        <w:t xml:space="preserve">1955 г. </w:t>
      </w:r>
      <w:r w:rsidR="00EB2276" w:rsidRPr="005440D4">
        <w:rPr>
          <w:b/>
          <w:noProof/>
        </w:rPr>
        <w:t>567.</w:t>
      </w:r>
      <w:r w:rsidR="00EB2276" w:rsidRPr="005440D4">
        <w:rPr>
          <w:noProof/>
        </w:rPr>
        <w:t xml:space="preserve"> Кто же и когда же достигал вершин духа без трудностей, испытаний и борений тяжелых? Наоборот, везде указывалось, как герой побеждает чудовищ и совершает великие дела и подвиги, которые не под силу обычному человеку. На то он и герой, и победитель. Гладок, и ровен, и спокоен лишь путь обывателя, да и то не всегда. Но все горевшие, все искавшие, все достигшие шли тернистым путем жизни. Борения духа, вас не пройти, вас не избыть стремящемуся к блистающим высотам. И смертельная тоска, и одиночество духа ведомы идущему к Нам. Но не бывает бесконечных испытаний, и тяжкая полоса должна закончиться, иначе монотонность явления может потушить огни. Потому Говорю: «Явите терпение, явите терпение, достаточное довести вас до конца. Перемены будут, и именно касающиеся окружения вашего и внешних условий. Можно не утруждать себя мыслью, как это будет, ибо энергии кармы неодолимы, и океанская волна возносит на гребень, когда наступает близкий черед. Ждите, ждите праздника и на вашей улице». Ждущие праздника духа</w:t>
      </w:r>
      <w:r w:rsidR="000C6C5A" w:rsidRPr="005440D4">
        <w:rPr>
          <w:noProof/>
        </w:rPr>
        <w:t xml:space="preserve"> — </w:t>
      </w:r>
      <w:r w:rsidR="00EB2276" w:rsidRPr="005440D4">
        <w:rPr>
          <w:noProof/>
        </w:rPr>
        <w:t>как красиво это звучит. Вечные будни и вечный праздник, тьма и Свет, и тьма, сменяющаяся Светом. И царству Света не будет конца. Вам Заповедовал радость. Радость придет. Печаль не у вас одних. Уход Матери Агни Йоги не радостное событие. По линии Иерархии книзу разносится эхо его. И пусто на сердце любивших и ждавших увидеть Ее. Волну мрака после померкшего на Земле Света надо мужественно пережить. Это естественная реакция плотного мира на явление духовного порядка. «И завеса в Храме разодралась»</w:t>
      </w:r>
      <w:r w:rsidR="000C6C5A" w:rsidRPr="005440D4">
        <w:rPr>
          <w:noProof/>
        </w:rPr>
        <w:t xml:space="preserve"> — </w:t>
      </w:r>
      <w:r w:rsidR="00EB2276" w:rsidRPr="005440D4">
        <w:rPr>
          <w:noProof/>
        </w:rPr>
        <w:t>Говорит евангелист о том моменте, когда Большой Свет потух для Земли на время, чтобы вспыхнуть еще ярче в Надземном. И вы ждите последующее, когда дух Ее оявит себя явно вам, любившим Ее. Радость впереди, ее и ждите.</w:t>
      </w:r>
    </w:p>
    <w:p w:rsidR="00E8769F" w:rsidRPr="005440D4" w:rsidRDefault="00E8769F" w:rsidP="00EB2276">
      <w:pPr>
        <w:rPr>
          <w:noProof/>
        </w:rPr>
      </w:pPr>
    </w:p>
    <w:p w:rsidR="00E8769F" w:rsidRPr="005440D4" w:rsidRDefault="00F230F4" w:rsidP="00EB2276">
      <w:pPr>
        <w:rPr>
          <w:noProof/>
        </w:rPr>
      </w:pPr>
      <w:r w:rsidRPr="005440D4">
        <w:rPr>
          <w:rFonts w:cs="Arial"/>
          <w:b/>
          <w:noProof/>
          <w:szCs w:val="28"/>
        </w:rPr>
        <w:t xml:space="preserve">1955 г. </w:t>
      </w:r>
      <w:r w:rsidR="00EB2276" w:rsidRPr="005440D4">
        <w:rPr>
          <w:b/>
          <w:noProof/>
        </w:rPr>
        <w:t>568. (Нояб. 12).</w:t>
      </w:r>
      <w:r w:rsidR="00EB2276" w:rsidRPr="005440D4">
        <w:rPr>
          <w:noProof/>
        </w:rPr>
        <w:t xml:space="preserve"> Сын Мой, почему нет ровной устойчивости в доверии к Учителю и продвижение идет скачками? Неуравновесие нарушает ритм и вносит перемежающиеся волны. А сейчас надо стоять крепче крепкого, ибо время такое. И если сомнение победит, что тогда? Ведь это будет рушением всего. Потому Говорю: «Утверждайтесь на Основах». Личные соображения и личные построения надо из будущего убрать. Именно, душу свою со всем личным багажом надо потерять, то есть оставить позади, чтобы двигаться вперед необремененным. Вдвигая личное в будущее, лишаем его непреложности, ибо никогда великие построения не созидались на основе преходящего, меняющегося личного мира человека. Ведь жизнь личности ограничена земным кругом со смутными и отрывочными воспоминаниями о мире астральном. Как же можно строить на такой зыбкой, неустойчивой и короткой основе? Для утверждения Индивидуальности говорится об Общем Благе, ибо личное благо связано с личностью и обречено на уничтожение со смертью земной оболочки. А ведь вопрос ставится о сохранении сознания после смерти. В личном его сохранить нельзя, ибо личное умирает. Значит, для сохранения сознания его следует перенести из смертной малой сферы в сферы, захватывающие будущее, уже не ограниченное жизнью отдельной личности. Сфера Общего Блага и будет вратами в бессмертие. Раньше называли это любовью, ведущей в жизнь вечную. Ныне надо это понятие уточнить и приблизить к Земле, ибо не сумели люди возлюбить ближнего своего как самих себя, но во имя Общего Блага, во имя блага человечества многие уже отдали свои жизни и многие работают во имя его, не щадя своих сил. Во имя человечества и для блага его можно трудиться, сбросив с себя мешающие ортодоксальные одеяния. Так будет лучше. И если церковь неудачно молилась о мире всего мира и не преуспела, то новое сознание, свободное от церковности, мир на Земле утвердит и благоволение в человецах, то есть людей доброй воли, утверждающих строительство, но не разрушение и вражду всех против всех. Сущность явлений Нового Мира надо понять непредвзято и почуять их созидательную силу. Многие явления уходящего мира не соответствуют этикеткам. Их сущность говорит о другом. Потому разрушается старый мир как непригодный для эволюции. Коллективное сознание заступает место личного</w:t>
      </w:r>
      <w:r w:rsidR="000C6C5A" w:rsidRPr="005440D4">
        <w:rPr>
          <w:noProof/>
        </w:rPr>
        <w:t xml:space="preserve"> — </w:t>
      </w:r>
      <w:r w:rsidR="00EB2276" w:rsidRPr="005440D4">
        <w:rPr>
          <w:noProof/>
        </w:rPr>
        <w:t>это знак Наступающей Эпохи. Идеи Нового Мира дадут богатые всходы, когда будут они осуществлены. Ведь жизнь должна быть переделана в корне от верха до низа. И это нелегко. И это идет за счет личности и личного мира себялюбия и самости. Личность должна войти в жизнь не как центр эгоизма и эгоцентричности, но как часть единого целого, как часть всего человечества, гармонически слившись с ним в единении. В частном случае это будет слиянием с коллективом и его интересами. Путь один: все к тому же, все в то же светлое сияющее будущее нового бесклассового общества и нового человечества</w:t>
      </w:r>
      <w:r w:rsidR="000C6C5A" w:rsidRPr="005440D4">
        <w:rPr>
          <w:noProof/>
        </w:rPr>
        <w:t xml:space="preserve"> — </w:t>
      </w:r>
      <w:r w:rsidR="00EB2276" w:rsidRPr="005440D4">
        <w:rPr>
          <w:noProof/>
        </w:rPr>
        <w:t>гигантского коллектива всех народов Земли.</w:t>
      </w:r>
    </w:p>
    <w:p w:rsidR="00E8769F" w:rsidRPr="005440D4" w:rsidRDefault="00E8769F" w:rsidP="00EB2276">
      <w:pPr>
        <w:rPr>
          <w:noProof/>
        </w:rPr>
      </w:pPr>
    </w:p>
    <w:p w:rsidR="00EB2276" w:rsidRPr="005440D4" w:rsidRDefault="00F230F4" w:rsidP="00EB2276">
      <w:pPr>
        <w:rPr>
          <w:noProof/>
        </w:rPr>
      </w:pPr>
      <w:r w:rsidRPr="005440D4">
        <w:rPr>
          <w:rFonts w:cs="Arial"/>
          <w:b/>
          <w:noProof/>
          <w:szCs w:val="28"/>
        </w:rPr>
        <w:t xml:space="preserve">1955 г. </w:t>
      </w:r>
      <w:r w:rsidR="00EB2276" w:rsidRPr="005440D4">
        <w:rPr>
          <w:b/>
          <w:noProof/>
        </w:rPr>
        <w:t>569.</w:t>
      </w:r>
      <w:r w:rsidR="00EB2276" w:rsidRPr="005440D4">
        <w:rPr>
          <w:noProof/>
        </w:rPr>
        <w:t xml:space="preserve"> Утверждаю спокойствие среди смятения, и тишину среди бури, и равновесие среди разъяренных стихий. Именно сейчас, как никогда раньше, нужно найти этот центр устойчивости и неподвижности в себе. Именно сейчас испытывается прочность основания дома духа. Песочные постройки и песочные фундаменты разрушатся, но скала основания устоит, и дом на ней не поколеблется. Конечно, даже тогда, когда распинали Спасителя, кто-то и где-то, не зная забот и печали, жил в довольстве и был весел, но ему не позавидуем, ибо сердца ближайших к Учителю преисполнялись великой скорби и печали. Уход Носителя Света с Земли не радость для зряч</w:t>
      </w:r>
      <w:r w:rsidRPr="005440D4">
        <w:rPr>
          <w:noProof/>
        </w:rPr>
        <w:t>их. Угашение Света в сфере плот</w:t>
      </w:r>
      <w:r w:rsidR="00EB2276" w:rsidRPr="005440D4">
        <w:rPr>
          <w:noProof/>
        </w:rPr>
        <w:t>ного мира драматично для Земли. Свет погас, да будет Свет!</w:t>
      </w:r>
    </w:p>
    <w:p w:rsidR="00F230F4" w:rsidRPr="005440D4" w:rsidRDefault="00F230F4" w:rsidP="00EB2276">
      <w:pPr>
        <w:rPr>
          <w:noProof/>
        </w:rPr>
      </w:pPr>
    </w:p>
    <w:p w:rsidR="00E8769F" w:rsidRPr="005440D4" w:rsidRDefault="00EB2276" w:rsidP="00F230F4">
      <w:pPr>
        <w:pStyle w:val="Quote"/>
        <w:rPr>
          <w:noProof/>
        </w:rPr>
      </w:pPr>
      <w:r w:rsidRPr="005440D4">
        <w:rPr>
          <w:noProof/>
        </w:rPr>
        <w:t>Настроение тяжкое. Все личные надежды разрушены. Завтра неизвестно, все личное трещит по всем швам.</w:t>
      </w:r>
    </w:p>
    <w:p w:rsidR="00E8769F" w:rsidRPr="005440D4" w:rsidRDefault="00F230F4" w:rsidP="00EB2276">
      <w:pPr>
        <w:rPr>
          <w:noProof/>
        </w:rPr>
      </w:pPr>
      <w:r w:rsidRPr="005440D4">
        <w:rPr>
          <w:rFonts w:cs="Arial"/>
          <w:b/>
          <w:noProof/>
          <w:szCs w:val="28"/>
        </w:rPr>
        <w:t xml:space="preserve">1955 г. </w:t>
      </w:r>
      <w:r w:rsidR="00EB2276" w:rsidRPr="005440D4">
        <w:rPr>
          <w:b/>
          <w:noProof/>
        </w:rPr>
        <w:t>570. (Нояб. 13).</w:t>
      </w:r>
      <w:r w:rsidR="00EB2276" w:rsidRPr="005440D4">
        <w:rPr>
          <w:noProof/>
        </w:rPr>
        <w:t xml:space="preserve"> Итак, все земное рушится и являет ярость неустойчивости и непостоянства. Вихри земные подули, сметая все. Но ведь Я Говорил о доме духа. Ведь надо, чтобы он устоял. Что земное оставалось у первых христиан, терзаемых дикими зверями на арене? Ничего. Была лишь несломимая вера в Учителя Света, и это было все, что они имели. Рушение земных обстоятельств еще не означает крушения и утрату духовного достояния. Когда созрели семена, ни стебля, ни колоса уже не нужно, они выполнили свое назначение, и семя можно посеять на ниве иной и в новый Цикл времени. А старая нива может отдохнуть для будущих всходов. И снова будет сеятель, разбрасывая новые семена и уже не думая о прошлых посевах. Все меняется, все уходит, незыблема лишь лестница Иерархии. Среди постоянной смены явлений сумейте усмотреть Камень Вечного Основания Жизни, иначе поток увлечет сознание за собою. И на Камне своем утвердись. Краеугольным Камнем основания дома духа будет Владыка. Строители, отвергшие Камень основания, строят вихрям на разрушение. Пусть колеблется все, но не Образ Владыки на сердце. Ибо устоять можно лишь Мною.</w:t>
      </w:r>
    </w:p>
    <w:p w:rsidR="00E8769F" w:rsidRPr="005440D4" w:rsidRDefault="00E8769F" w:rsidP="00EB2276">
      <w:pPr>
        <w:rPr>
          <w:noProof/>
        </w:rPr>
      </w:pPr>
    </w:p>
    <w:p w:rsidR="00E8769F" w:rsidRPr="005440D4" w:rsidRDefault="00C612C6" w:rsidP="00EB2276">
      <w:pPr>
        <w:rPr>
          <w:noProof/>
        </w:rPr>
      </w:pPr>
      <w:r w:rsidRPr="005440D4">
        <w:rPr>
          <w:rFonts w:cs="Arial"/>
          <w:b/>
          <w:noProof/>
          <w:szCs w:val="28"/>
        </w:rPr>
        <w:t xml:space="preserve">1955 г. </w:t>
      </w:r>
      <w:r w:rsidR="00EB2276" w:rsidRPr="005440D4">
        <w:rPr>
          <w:b/>
          <w:noProof/>
        </w:rPr>
        <w:t>571.</w:t>
      </w:r>
      <w:r w:rsidR="00EB2276" w:rsidRPr="005440D4">
        <w:rPr>
          <w:noProof/>
        </w:rPr>
        <w:t xml:space="preserve"> Друг Мой, сейчас обстоятельства таковы, что все равно решать ничего не приходится. Надо ждать. Решение придет во благовремении. Сказано было: не оставлены. Учитель Способствует, как передать нужную весть. Провод духа Учителю доступен всегда, потому ждите.</w:t>
      </w:r>
    </w:p>
    <w:p w:rsidR="00E8769F" w:rsidRPr="005440D4" w:rsidRDefault="00E8769F" w:rsidP="00EB2276">
      <w:pPr>
        <w:rPr>
          <w:noProof/>
        </w:rPr>
      </w:pPr>
    </w:p>
    <w:p w:rsidR="00E8769F" w:rsidRPr="005440D4" w:rsidRDefault="00C612C6" w:rsidP="00EB2276">
      <w:pPr>
        <w:rPr>
          <w:noProof/>
        </w:rPr>
      </w:pPr>
      <w:r w:rsidRPr="005440D4">
        <w:rPr>
          <w:rFonts w:cs="Arial"/>
          <w:b/>
          <w:noProof/>
          <w:szCs w:val="28"/>
        </w:rPr>
        <w:t xml:space="preserve">1955 г. </w:t>
      </w:r>
      <w:r w:rsidR="00EB2276" w:rsidRPr="005440D4">
        <w:rPr>
          <w:b/>
          <w:noProof/>
        </w:rPr>
        <w:t>572. (Нояб. 14).</w:t>
      </w:r>
      <w:r w:rsidR="00EB2276" w:rsidRPr="005440D4">
        <w:rPr>
          <w:noProof/>
        </w:rPr>
        <w:t xml:space="preserve"> Сын Мой, жизнь не скупится на уроки. Лучше радоваться суровому уроку жизни, чем</w:t>
      </w:r>
      <w:r w:rsidRPr="005440D4">
        <w:rPr>
          <w:noProof/>
        </w:rPr>
        <w:t xml:space="preserve"> </w:t>
      </w:r>
      <w:r w:rsidR="00EB2276" w:rsidRPr="005440D4">
        <w:rPr>
          <w:noProof/>
        </w:rPr>
        <w:t>утопать в розовом неведении. Ибо для каждого восходящего духа приходит время познания. Бремя мудрости нести нелегко. Младенчество духа не знает его. Ноша мира сего велика. Ошибочно приписывать ее тягости личной карме. Ответственность за Землю не есть отвлеченное понятие. Расширенное сознание не может стоять в стороне от жизни. Остро и тонко впитывает оно ее яд и перерабатывает его на огнях своего сердца. Испитие чаши яда есть удел мудрости. За мир, за все человечество испивается напиток жизни, отравленный ядовитым дыханием людей. Много сил и энергии уходит на эту неблагодарную работу. И не каждому под силу она. Некоторые не выдерживают и сгорают, отравленные смертоносными излучениями людских страстей и пороков. Учитель К.Х. долго и тяжко болел, соприкоснувшись с атмосферой низин, зараженной эманациями человеческими. Чем насыщена аура Земли обнаружить не радость. Потому многие утонченные духи болеют. Этого ужаса нет на высших планетах. Но тяжка атмосфера Земли. Учитель все время Говорит о стойкости и Утверждает ее, ибо надо создать защитную броню духа от пространственного яда. Грубые организмы не ощущают его, ибо сами насыщены ядами, но тонкие остро чувствительны и тяжко страдают, часто не зная причины. Отравление пространственным ядом</w:t>
      </w:r>
      <w:r w:rsidR="000C6C5A" w:rsidRPr="005440D4">
        <w:rPr>
          <w:noProof/>
        </w:rPr>
        <w:t xml:space="preserve"> — </w:t>
      </w:r>
      <w:r w:rsidR="00EB2276" w:rsidRPr="005440D4">
        <w:rPr>
          <w:noProof/>
        </w:rPr>
        <w:t>так Назовем симптомы этой болезни. Конечно, иммунитет</w:t>
      </w:r>
      <w:r w:rsidR="000C6C5A" w:rsidRPr="005440D4">
        <w:rPr>
          <w:noProof/>
        </w:rPr>
        <w:t xml:space="preserve"> — </w:t>
      </w:r>
      <w:r w:rsidR="00EB2276" w:rsidRPr="005440D4">
        <w:rPr>
          <w:noProof/>
        </w:rPr>
        <w:t>в духе. Потому Делаю особый упор на дух и на мысль. Мысль</w:t>
      </w:r>
      <w:r w:rsidR="000C6C5A" w:rsidRPr="005440D4">
        <w:rPr>
          <w:noProof/>
        </w:rPr>
        <w:t xml:space="preserve"> — </w:t>
      </w:r>
      <w:r w:rsidR="00EB2276" w:rsidRPr="005440D4">
        <w:rPr>
          <w:noProof/>
        </w:rPr>
        <w:t>материя, ее тонкие излучения могут окружать сферу человеческого микрокосма защитной вуалью и обезвреживать действие яда. Следует утром и вечером окружать себя как бы облаком мысли защитной, чистой и светлой, и тем отгораживаться от зараженных слоев. Мысленно надо все время представлять себя в этом светоносном окружении. Одеваясь утром, не следует забывать одеть и укрепить это духовное одеяние, и в течение дня так же мысленно не нужно разлучаться с ним, как не разлучается человек в сознании своем с той одеждой, которая на нем. Все дело в привычке и укоренении нужного представления в сознании. Сейчас это особенно необходимо, ибо много смятения вокруг и много отравы. Всеми силами, всеми способами, всем разумением надо устоять. Надо более изолироваться от людей, даже от близких, чтобы сохранить цельность своей Индивидуальности. Великое одиночество</w:t>
      </w:r>
      <w:r w:rsidR="000C6C5A" w:rsidRPr="005440D4">
        <w:rPr>
          <w:noProof/>
        </w:rPr>
        <w:t xml:space="preserve"> — </w:t>
      </w:r>
      <w:r w:rsidR="00EB2276" w:rsidRPr="005440D4">
        <w:rPr>
          <w:noProof/>
        </w:rPr>
        <w:t>удел мудрости. Одинок человек на Земле. Иллюзии близости часто разрушаются жизнью, и мало преданных душ. Надо учиться стоять одному, поддерживая близких, но не давая им почуять своей отделенности, ибо одиночество есть удел больших духов. Не всякий может его выдержать. Через одиночество также надо пройти, как и через бездомие земное, как и через многое другое. Подумайте над Словами Спасителя: «Отче, Отче, векую Оставил еси Мя?»</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573.</w:t>
      </w:r>
      <w:r w:rsidR="00EB2276" w:rsidRPr="005440D4">
        <w:rPr>
          <w:noProof/>
        </w:rPr>
        <w:t xml:space="preserve"> Друг Мой, одиночеству ничто не изменит, и одиночеству некого терять. Нужно быть очень сильным, чтобы выдержать испытание одиночеством. Одиноким можно быть и среди людей, среди толпы, и даже среди близких. Многие большие духи прошли жизнь одиноко. Показательно то, что все, что переживает и чувствует человек, он ощущает внутри себя, и никакие слова не могут передать его чувствований другому. Карма человека индивидуальна. Двое, всю жизнь вместе живущих под одной крышей, могут иметь совершенно различные кармы. Творец самого себя</w:t>
      </w:r>
      <w:r w:rsidR="000C6C5A" w:rsidRPr="005440D4">
        <w:rPr>
          <w:noProof/>
        </w:rPr>
        <w:t xml:space="preserve"> — </w:t>
      </w:r>
      <w:r w:rsidR="00EB2276" w:rsidRPr="005440D4">
        <w:rPr>
          <w:noProof/>
        </w:rPr>
        <w:t>человек, неповторяем, как листья деревьев, хотя для поверхностного ума все листья одинаковы. Эта несхожесть выражается в том, что нет двух лиц человеческих одинаковых. Печать Индивидуальности лежит на каждом. Потому, каждый, знай свой путь. Именно, плавание в своем челноке, хотя бы и дырявом, лучше, чем в чужом, хотя бы это был не челн, а плавучий дворец. Каждый оценивает жемчужину своего сознания, ибо знает, что неповторяема ее форма и заплачено за все, что есть. И зависть нелепа, ибо заработана каждая способность трудом, опытом и страданиями в течение долгого ряда воплощений. Все встречи временны, все спутники на срок, и все кончается рано или поздно. Когда наступает смерть, то есть переход в Мир Тонкий, одиноко переходит дух Великие Границы. И лишь цепь Иерархическая, соединяющая его с Отцом-Иерархом, неуклонно приближает его к познанию Тайны и познанию себя самого. Надо учиться стоять одиноко, подобно вершине, или Солнцу, ни от кого не ожидая ничего, но давая всем. Надо научиться одиноко, силы собрав, противопоставить неуничтожаемую нерушимую сущность свою яростным волнам жизни. Жду идущих ко Мне одиноко, но щедро светом своим озаряющих путь для других. Не надо печаловаться, что никто уже ничего не может вам дать, ни ответить на ваши вопросы, ни служить вам авторитетом среди воплощенных землян. Это тоже признак великого одиночества, когда не к кому уже пойти и не к кому среди людей обратиться за высшим советом. Тем ближе будет Учитель, и тем сокровеннее будет чувство одиночества духа в мире, духа, который не от мира сего. Так в одиночестве этом силу найдем пройти через жизнь до конца, гордо оберегая достоинство духа от попрания его жизнью.</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574. (Нояб. 15).</w:t>
      </w:r>
      <w:r w:rsidR="00EB2276" w:rsidRPr="005440D4">
        <w:rPr>
          <w:noProof/>
        </w:rPr>
        <w:t xml:space="preserve"> В Луче утра Посылаю все, что нужно для питания сущности духа. Но нужна сознательная ассимиляция. Мало перевести посылаемый Свет в формы и кристаллизовать их, надо еще и применить посланное в жизни. Хлеб насущный дается как пища для духа, дабы не оскудел он. Заботою не оставлен, истинно. В процессе применения происходит возможно полное усвоение элементов Луча. И очередной день жизни становится ступенью восхождения. Это и есть ступень ученичества явного. Мало, очень мало тех, кто может сказать, что Луч Иерарха воспринимается им сознательно. Луч</w:t>
      </w:r>
      <w:r w:rsidR="000C6C5A" w:rsidRPr="005440D4">
        <w:rPr>
          <w:noProof/>
        </w:rPr>
        <w:t xml:space="preserve"> — </w:t>
      </w:r>
      <w:r w:rsidR="00EB2276" w:rsidRPr="005440D4">
        <w:rPr>
          <w:noProof/>
        </w:rPr>
        <w:t>в пространстве, и можно было бы от него почерпать, но сознание не дозволяет. Потому благо тем, кто силу Луча сделал мощью своею. Сокровища Луча неисчерпаемы, надо лишь брать научиться, сознание всецело в него погрузив. Когда-то в начальных отрывочных Записях было отмечено: «Что впереди? Луч». Три кратких слова в короткой Записи, и ныне эти слова претворились в действительность, и Луч Владыки стал явною пищею духа, ритмически усвояемой, и постепенно, не разрушая организма, усиливающейся в своем составе и степени воздействия. Воздействие Луча мощно. Организм должен приучиться к ассимиляции. Разрывы между силою Света Луча и окружающим создают ощущение как бы пустоты и вызывают острую тоску. После полной ассимиляции Луча тоска заменится чистой радостью. Плоть нелегко сочетается со Светом. Не будем смущаться приступами тоски, надо знать ее причины, чтобы еще тверже и увереннее идти к назначенному. Необходимо отметить одно: не оставлены, не брошены, не забыты, но в Лучах постоянной заботы. Отягощение обстоятельствами</w:t>
      </w:r>
      <w:r w:rsidR="000C6C5A" w:rsidRPr="005440D4">
        <w:rPr>
          <w:noProof/>
        </w:rPr>
        <w:t xml:space="preserve"> — </w:t>
      </w:r>
      <w:r w:rsidR="00EB2276" w:rsidRPr="005440D4">
        <w:rPr>
          <w:noProof/>
        </w:rPr>
        <w:t>как аккомпанемент к сложной и тонкой мелодии духа. Зовем ее песнею жизни. Немногим под силу она. Немногие сильны духом настолько, чтобы выдержать ее напряжение при существующем условии разрыва между материей и духом. Но тем славнее достижение тех, кто может выдержать это постоянное напряжение, ритмически усиливающееся изо дня в день. Это же означает не только то, что были позваны, но и то, что вступили в число избранных, ибо много званых, но мало достигших ступени избранничества. Благословение Шлю и Утверждаю в состоянии сознательного пребывания в Луче. Я Сказал.</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575.</w:t>
      </w:r>
      <w:r w:rsidR="00EB2276" w:rsidRPr="005440D4">
        <w:rPr>
          <w:noProof/>
        </w:rPr>
        <w:t xml:space="preserve"> Сын Мой, крылья любви уносят к тому, кого любим, уносят мгновенно, соединяя с любимым огненными нитями связи. Незримые, но мощные энергии действуют, не зная преград. Сильна, как смерть, любовь. Стрелы ее</w:t>
      </w:r>
      <w:r w:rsidR="000C6C5A" w:rsidRPr="005440D4">
        <w:rPr>
          <w:noProof/>
        </w:rPr>
        <w:t xml:space="preserve"> — </w:t>
      </w:r>
      <w:r w:rsidR="00EB2276" w:rsidRPr="005440D4">
        <w:rPr>
          <w:noProof/>
        </w:rPr>
        <w:t>стрелы огненные. Надо понять бессмертие чувств человеческих. Недолговечны астральные чувства и эмоции, ибо недолговечен и сам астрал и невысоки обычные формы его уявления. Но высшие чувства, и сильнейшее из них</w:t>
      </w:r>
      <w:r w:rsidR="000C6C5A" w:rsidRPr="005440D4">
        <w:rPr>
          <w:noProof/>
        </w:rPr>
        <w:t xml:space="preserve"> — </w:t>
      </w:r>
      <w:r w:rsidR="00EB2276" w:rsidRPr="005440D4">
        <w:rPr>
          <w:noProof/>
        </w:rPr>
        <w:t>любовь, не умирают даже в тысячелетиях. Астральные чувства, или движения в астрале, проявляются и могут проявиться лишь тогда, когда жива эта оболочка. И даже ненависть, проходящая через несколько воплощений, может уявляться лишь на низших планах бытия, прекращаясь на то время, когда сбрасывается астрал. Но любовь, любовь чистого порядка, уносит с собой дух в самые высокие сферы. И эта высокая любовь достигает с Земли духов, ушедших в Высшие сферы, так же свободно, как достигала она их на Земле. Влекущую, объединяющую и соединяющую магнитную силу любви надо понять как могучую силу жизни, активно действующую на плане духовном и не ограниченную пределами трех миров и барьерами между ними, непреодолимыми для грубых, или плотных явлений. Ушедших от вас живыми почитайте и неразрывно связанными с вами живыми нитями Света-любви. Когда любите духом и в духе, свет из своей сущности излучаете, устремленный к тому, кого любите. При достаточном напряжении чувства можно ощущать ответную реакцию явно, и это ощущение можно все время усиливать, еще более напрягая любовь. Любовь</w:t>
      </w:r>
      <w:r w:rsidR="000C6C5A" w:rsidRPr="005440D4">
        <w:rPr>
          <w:noProof/>
        </w:rPr>
        <w:t xml:space="preserve"> — </w:t>
      </w:r>
      <w:r w:rsidR="00EB2276" w:rsidRPr="005440D4">
        <w:rPr>
          <w:noProof/>
        </w:rPr>
        <w:t>это энергия Света, горящая в сердце огнями, и, как таковая, она может посылаться сознательно в любые сферы пространства. Одно условие необходимо для усиления ее всепроникающего качества</w:t>
      </w:r>
      <w:r w:rsidR="000C6C5A" w:rsidRPr="005440D4">
        <w:rPr>
          <w:noProof/>
        </w:rPr>
        <w:t xml:space="preserve"> — </w:t>
      </w:r>
      <w:r w:rsidR="00EB2276" w:rsidRPr="005440D4">
        <w:rPr>
          <w:noProof/>
        </w:rPr>
        <w:t>это ее высота и чистота. Отсутствие личных эгоистических чувств делает эту энергию особенно легконосной, ибо чистый огонь обладает свойством всепроницаемости. В руках утонченного духа эти энергии являются послушными исполнителями его воли. Вспомните, что Христос Говорил о любви к Иерархии. Это самая могучая сила связи с Высшими. А вы преуспевайте любовью. Когда Образ любимого Учителя возникает в сознании, мгновенно устанавливается канал связи и через пространство перебрасывается мост Света, передающий вибрации ауры Высшего Духа. Каждое, даже краткое представление изображения Учителя в третьем глазе, автоматически соединяет сознание с Учителем и озаряет его Светом по силе сосредоточения. Психомеханика</w:t>
      </w:r>
      <w:r w:rsidR="000C6C5A" w:rsidRPr="005440D4">
        <w:rPr>
          <w:noProof/>
        </w:rPr>
        <w:t xml:space="preserve"> — </w:t>
      </w:r>
      <w:r w:rsidR="00EB2276" w:rsidRPr="005440D4">
        <w:rPr>
          <w:noProof/>
        </w:rPr>
        <w:t>незримая, тонкая, но явная, и действующая мощно. Открыто все для преданного сердца, пылающего любовью к Владыке и Возлюбленной Дочери Его,</w:t>
      </w:r>
      <w:r w:rsidRPr="005440D4">
        <w:rPr>
          <w:noProof/>
        </w:rPr>
        <w:t xml:space="preserve"> </w:t>
      </w:r>
      <w:r w:rsidR="00EB2276" w:rsidRPr="005440D4">
        <w:rPr>
          <w:noProof/>
        </w:rPr>
        <w:t>Огненной Посланнице Света. Истинно, ушла за Светом для вас и со Светом для вас к вам и вернется, но в духе. В духе и устремитесь связь утвердить, когда настанет урочное время. А пока утверждайтесь любовью.</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576. (Нояб. 16).</w:t>
      </w:r>
      <w:r w:rsidR="00EB2276" w:rsidRPr="005440D4">
        <w:rPr>
          <w:noProof/>
        </w:rPr>
        <w:t xml:space="preserve"> Сын Мой, Утверждаю тебя в явлении Света. Слишком много мрака кругом, и светочи духа нужны как озонаторы сфер земных. Не дивно ли, что каждый процесс, происходящий в организме человека, сопровождается выделением в окружающее пространство газов. Эти фотогазообразные излучения насыщают сферы человеческие энергиями, имеющими цвет, запах, вкус и все свойства тонких газообразных соединений, которые по своему характеру бывают или ядовиты, или жизнедательны, или нейтральны. Понятие процесса берется в самом широком значении этого слова, начиная с самых утонченных мыслей и ощущений и кончая всеми физиологическими процессами. Словом, жизнь в микрокосме человеческом сопровождается выделением излучений в пространство. Зловоние или благоухание, исходящие от человека, могут служить показателем высоты его духовного состояния. Обычные болезни обычно зловонны, за исключением некоторых. Священные боли зловонием не сопровождаются. Обычные болезни представляют собой явление дисгармонии, хаоса и разложения материи, и потому запахи их неприятны. Дыханием можно останавливать этот процесс дезинтеграции, вводя избыточное количество огненной энергии в заболевшие ткани путем сосредоточения сознания на больном органе. Носитель Света, излучая жизнедательные огненные благоухающие энергии, оздоровляет отравленную атмосферу всей округи на значительное расстояние. В места, особо угрожаемые прорывом хаотических энергий, Направляем Своих Посланцев. Землетрясения и другие бедствия может остановить мощная аура носителя Света своими излучениями. Взаимодействие их с пространственным огнем мощно. Психофизическая батарея человеческого организма, обладающая тонкими огненными энергиями, яро воздействует на все окружающее. Очистить, утончить и усилить свои излучения и ими благодетельствовать человечество является задачей восходящего духа. Это и будет подвигом, самым трудным, самым самоотверженным и самым нужным для мира. Конечно, этот подвиг невидим, и люди не понимают и не ценят тех, кто его совершает. Борьба с Хаосом и разложением есть труднейшая задача Архата, ибо не прекращается никогда. Необходимо постоянное состояние напряженного равновесия, которое твердо регулирует излучения и обуславливает правильное функционирование заградительной сети. Когда избранные Мои, поставленные на страже мира, являют равновесие должное, сеть Света планетная трепещет, играет и пульсирует огнями тонких энергий, разбивающих волны Хаоса и нейтрализующих коричневый газ разложения, покровом окутывающий некоторые части Земли. Поистине, подвиг велик и велика кооперация с огнями пространства. Ни одно светлое чувство, ни одна добрая мысль не пропадает, но приносит свои результаты по силе своей. Великий Дозор не отвлеченность, но огненное явление, служащее спасению планеты. Надо осознать свое огненное психопространственное значение и ответственность за здоровье Земли и за состояние сфер окружающих. Не под силу одному человеку эта гигантская работа. Но тысяча могла бы сделать огромное и полезное дело. Но мало сознательных работников, и потому тяжкая нагрузка ложится на плечи немногих, которые изнемогают под непосильным бременем. Потому так важно собирать дружины служения Свету. Каждый приносит свое, и каждый в какой-то мере облегчает бремя Владык, разделив часть их трудов. На трудный подвиг Зовет Учитель, и слабым лучше не приближаться. Явим понимание значению подвига, творимого в духе незримо, и углубим процесс сознательного сотрудничества с Иерархией Света. Космическое Служение и будет вратами приближения к пространственной жизни. Сознание выходит в океан пространства и кооперирует с Высшими сферами.</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577.</w:t>
      </w:r>
      <w:r w:rsidR="00EB2276" w:rsidRPr="005440D4">
        <w:rPr>
          <w:noProof/>
        </w:rPr>
        <w:t xml:space="preserve"> Учитель Хочет видеть вас победно идущими через жизнь. Не властен человек над своей кармой. Часто не в силах изменить он того, что происходит в мире и вокруг него, и когда Говорю о победе, Имею в виду то, что во власти человека устоять в духе и не поддаться, и не склониться, и духом не поникнуть перед лицом тех испытаний, которые дает жизнь. Значит, важнее всего внутреннее состояние духа. Значит, силы надо направить на сохранение равновесия. Победа вовне, даже над целым миром, не стоит ничего, если человек победы над собой не добился. Борьбу с миром вовне можно уподобить борьбе с ветряными мельницами, ибо значение, ценность и смысл имеет лишь победа внутри. Как часто и бесполезно устремляет человек энергии свои на явления внешнего мира и борется с ними, когда небольшое усилие, небольшая борьба и должная поляризация сознания принесли бы ему и победу над внешними обстоятельствами. Знаем примеры сурового укрощения стихий. Чем достигается этот апофеоз воли? Внешними действиями, мускульной силой? Нет. Дух творит огненной мощью, сохраняя полное равновесие и даже внешне оставаясь недвижимым. Самые великие действия совершаются в тишине и молчании при полном спокойствии духа. Действие тишины, действие молчания, действие спокойствия и действие равновесия надо понять, ибо оно совершается в духе. Невидимо действие мысли, и, однако, она, бесшумная, беззвучная и молчаливая, предшествует всем делам человеческим и руководит ими. Потому Мы Делаем упор на мысль. Потому Мы Указуем: «Творите дела в тишине молчания мыслью». Это самое мощное оружие и самая надежная защита. И лучше потерпеть самое жесточайшее поражение вовне, но сохранив нерушимое равновесие духа, чем наоборот. Центр переносится из внешнего во внутреннее, и его состоянием определяется состояние победы или поражения. Когда сохранено равновесие, не потеряно ничего, но потеряно все при любых внешних успехах, если оно нарушено и рычаги управления находятся во власти внешних энергий. Ничему не давайте власти над духом. Дух, ваш дух, верховный судья, и вершитель, и владыка всей сферы вашего микрокосма. Ему и отдайте власть над собою. Поймите невыразимую словами мощь равновесия и знайте, что победа над внешними условиями достигается изнутри. Поляризацией собственного сознания можно поляризовать и другие сознания в нужном направлении. Примером тому Водители человечества, за которыми шли целые народы. Равновесие есть сила огня, собранного внутри и готового к применению. Она разбивает натиск любой волны встречных энергий, как утес</w:t>
      </w:r>
      <w:r w:rsidR="000C6C5A" w:rsidRPr="005440D4">
        <w:rPr>
          <w:noProof/>
        </w:rPr>
        <w:t xml:space="preserve"> — </w:t>
      </w:r>
      <w:r w:rsidR="00EB2276" w:rsidRPr="005440D4">
        <w:rPr>
          <w:noProof/>
        </w:rPr>
        <w:t>ярость прибоя. Бушуют и бесятся волны и разлетаются брызгами в полном бессилии, но недвижим и прочен утес. Так стойте и вы перед яростью жизни на скале равновесия духа, и ничто не причинит вам вреда, и будете идти от победы к победе.</w:t>
      </w:r>
    </w:p>
    <w:p w:rsidR="00E8769F" w:rsidRPr="005440D4" w:rsidRDefault="00E8769F" w:rsidP="00EB2276">
      <w:pPr>
        <w:rPr>
          <w:noProof/>
        </w:rPr>
      </w:pPr>
    </w:p>
    <w:p w:rsidR="00E8769F" w:rsidRPr="005440D4" w:rsidRDefault="00F45ABB" w:rsidP="00EB2276">
      <w:pPr>
        <w:rPr>
          <w:noProof/>
        </w:rPr>
      </w:pPr>
      <w:r w:rsidRPr="005440D4">
        <w:rPr>
          <w:rFonts w:cs="Arial"/>
          <w:b/>
          <w:noProof/>
          <w:szCs w:val="28"/>
        </w:rPr>
        <w:t xml:space="preserve">1955 г. </w:t>
      </w:r>
      <w:r w:rsidR="00EB2276" w:rsidRPr="005440D4">
        <w:rPr>
          <w:b/>
          <w:noProof/>
        </w:rPr>
        <w:t>578. (Нояб. 17).</w:t>
      </w:r>
      <w:r w:rsidR="00EB2276" w:rsidRPr="005440D4">
        <w:rPr>
          <w:noProof/>
        </w:rPr>
        <w:t xml:space="preserve"> Не всегда можно уловить звучащую ноту Луча. Причин к тому много, и внешних, и внутренних. Не всегда возможно преодолеть пространственные условия, и тогда сознание как бы замолкает на время. Смущаться этим не следует. Изменятся токи, и восприятие снова обострится. Даже радиоволны подвержены пространственным колебаниям</w:t>
      </w:r>
      <w:r w:rsidR="000C6C5A" w:rsidRPr="005440D4">
        <w:rPr>
          <w:noProof/>
        </w:rPr>
        <w:t xml:space="preserve"> — </w:t>
      </w:r>
      <w:r w:rsidR="00EB2276" w:rsidRPr="005440D4">
        <w:rPr>
          <w:noProof/>
        </w:rPr>
        <w:t>магнитные бури влияют. Атмосферные условия яро действуют на электромагнитное состояние воспринимающего аппарата сознания, и колебания его восприимчивости неизбежны. Заметьте, как различно звучит каждое утро далекий заводской гудок. Иногда из-за влажности атмосферы или сгустившихся слоев его почти не слышно. Можно видеть часто, как густая липкая муть нависает над городом, но иногда воздух живет и поет, остро и четко передавая звуки. Все это действует на приемник сознания, а также многое другое, невидимое глазу и неуловимое для физического уха. В это время лучше всего крепить связь с Учителем, мысленно разбивая нагнетение. Может быть, что-нибудь и долетит. Волею преодолевается напряжение антагонистических токов. Сегодня день для восприятия особенно неблагоприятен.</w:t>
      </w:r>
    </w:p>
    <w:p w:rsidR="00E8769F" w:rsidRPr="005440D4" w:rsidRDefault="00E8769F" w:rsidP="00EB2276">
      <w:pPr>
        <w:rPr>
          <w:noProof/>
        </w:rPr>
      </w:pPr>
    </w:p>
    <w:p w:rsidR="00EB2276" w:rsidRPr="005440D4" w:rsidRDefault="00F45ABB" w:rsidP="00EB2276">
      <w:pPr>
        <w:rPr>
          <w:noProof/>
        </w:rPr>
      </w:pPr>
      <w:r w:rsidRPr="005440D4">
        <w:rPr>
          <w:rFonts w:cs="Arial"/>
          <w:b/>
          <w:noProof/>
          <w:szCs w:val="28"/>
        </w:rPr>
        <w:t xml:space="preserve">1955 г. </w:t>
      </w:r>
      <w:r w:rsidR="00EB2276" w:rsidRPr="005440D4">
        <w:rPr>
          <w:b/>
          <w:noProof/>
        </w:rPr>
        <w:t>579.</w:t>
      </w:r>
      <w:r w:rsidR="00EB2276" w:rsidRPr="005440D4">
        <w:rPr>
          <w:noProof/>
        </w:rPr>
        <w:t xml:space="preserve"> Да! Да! Да! Утверждаю спокойствие среди смятения и бури. Не диво являть спокойствие среди тишины, довольства и благополучия. Но явить его в действии среди напряжения и в вихрях урагана будет достижением Архата. Огни спокойствия, непоколеблемые вихрями низших слоев, ни космическими бурями и битвами, являют мощь Творящего Логоса</w:t>
      </w:r>
      <w:r w:rsidR="000C6C5A" w:rsidRPr="005440D4">
        <w:rPr>
          <w:noProof/>
        </w:rPr>
        <w:t xml:space="preserve"> — </w:t>
      </w:r>
      <w:r w:rsidR="00EB2276" w:rsidRPr="005440D4">
        <w:rPr>
          <w:noProof/>
        </w:rPr>
        <w:t>Создателя. И до четырнадцатого счета достигает явление огненного спокойствия. Несказуемая мощь. Несказуемое величие Огня-Отца</w:t>
      </w:r>
      <w:r w:rsidR="000C6C5A" w:rsidRPr="005440D4">
        <w:rPr>
          <w:noProof/>
        </w:rPr>
        <w:t xml:space="preserve"> — </w:t>
      </w:r>
      <w:r w:rsidR="00EB2276" w:rsidRPr="005440D4">
        <w:rPr>
          <w:noProof/>
        </w:rPr>
        <w:t>Созидателя. Планетные Духи в величии спокойствия Творят. Спокойствие Владыки есть мощная сила. Спокойствию будем учиться и мы, помня о беспредельности качеств.</w:t>
      </w:r>
    </w:p>
    <w:p w:rsidR="00EB2276" w:rsidRPr="005440D4" w:rsidRDefault="00EB2276" w:rsidP="00EB2276">
      <w:pPr>
        <w:rPr>
          <w:noProof/>
        </w:rPr>
      </w:pPr>
    </w:p>
    <w:p w:rsidR="00E8769F" w:rsidRPr="005440D4" w:rsidRDefault="00EB2276" w:rsidP="00DB5CD2">
      <w:pPr>
        <w:pStyle w:val="Quote"/>
        <w:rPr>
          <w:noProof/>
        </w:rPr>
      </w:pPr>
      <w:r w:rsidRPr="005440D4">
        <w:rPr>
          <w:noProof/>
        </w:rPr>
        <w:t>Видел во сне горящую свечу. Видел, что рыбаки ловили крокодилов. Один, огромный, сорвался с привязи. Я залез на высокое дерево.</w:t>
      </w:r>
    </w:p>
    <w:p w:rsidR="00E8769F" w:rsidRPr="005440D4" w:rsidRDefault="00DB5CD2" w:rsidP="00EB2276">
      <w:pPr>
        <w:rPr>
          <w:noProof/>
        </w:rPr>
      </w:pPr>
      <w:r w:rsidRPr="005440D4">
        <w:rPr>
          <w:rFonts w:cs="Arial"/>
          <w:b/>
          <w:noProof/>
          <w:szCs w:val="28"/>
        </w:rPr>
        <w:t xml:space="preserve">1955 г. </w:t>
      </w:r>
      <w:r w:rsidR="00EB2276" w:rsidRPr="005440D4">
        <w:rPr>
          <w:b/>
          <w:noProof/>
        </w:rPr>
        <w:t>580. (Нояб. 18).</w:t>
      </w:r>
      <w:r w:rsidR="00EB2276" w:rsidRPr="005440D4">
        <w:rPr>
          <w:noProof/>
        </w:rPr>
        <w:t xml:space="preserve"> Друг Мой, космический поток Высшей мысли постоянно омывает основание горной Твердыни. Твердыня открыта мирам. Огонь, накопленный в течение тысячелетий, являет силу магнитной мощи и притягивает пространственное пламя. Силой этих комбинированных огней и существует планета. Твердыня</w:t>
      </w:r>
      <w:r w:rsidR="000C6C5A" w:rsidRPr="005440D4">
        <w:rPr>
          <w:noProof/>
        </w:rPr>
        <w:t xml:space="preserve"> — </w:t>
      </w:r>
      <w:r w:rsidR="00EB2276" w:rsidRPr="005440D4">
        <w:rPr>
          <w:noProof/>
        </w:rPr>
        <w:t>регулятор огней планетных и силы напряжения подземного огня. Мощь объединенных сердец Братьев человечества, огненная мощь, позволяет управлять огнями и удерживать их от прорыва. Трудность в том, что человечество, которое тоже является трансформатором и регулятором пространственных и подземных огней, плохо выполняет свое назначение, хаотическим мышлением и действиями нарушая гармоническое состояние огненного равновесия организма Земли. Как в теле человека, так и в теле планеты эти нарушения вызывают болезнь. Планета больна неуравновесием. Причина его</w:t>
      </w:r>
      <w:r w:rsidR="000C6C5A" w:rsidRPr="005440D4">
        <w:rPr>
          <w:noProof/>
        </w:rPr>
        <w:t xml:space="preserve"> — </w:t>
      </w:r>
      <w:r w:rsidR="00EB2276" w:rsidRPr="005440D4">
        <w:rPr>
          <w:noProof/>
        </w:rPr>
        <w:t>человек. Процесс этот вывел из состояния равновесия стихии, и в результате планете угрожает возможность взрыва полного или частичного. Трудно избежать катастрофы при современном положении сердец человеческих. Велика сила воздействия миллиардов сердец. И страшно опасна она, когда действует аритмично. Люди должны прийти к согласованности и кооперации. Кооперация между народами вызовет и кооперацию с силами природы и поможет установить общее равновесие. Надо приветствовать всякое желание, всякое стремление и всякую попытку установить мир на Земле. Мир должен быть достигнут любою ценой, иначе планете не устоять. Голубь</w:t>
      </w:r>
      <w:r w:rsidR="000C6C5A" w:rsidRPr="005440D4">
        <w:rPr>
          <w:noProof/>
        </w:rPr>
        <w:t xml:space="preserve"> — </w:t>
      </w:r>
      <w:r w:rsidR="00EB2276" w:rsidRPr="005440D4">
        <w:rPr>
          <w:noProof/>
        </w:rPr>
        <w:t>символ Иерархии. Надо понимать, откуда идет Зов о мире всего мира. И каждый, приложивший мысль свою и сердце свое к Высшему Зову, будет Нам сотрудником. Так каждый человек в зависимости от направления мышления может стать противником или сотрудником эволюции. Не нужно каких-то особых действий или решений, чтобы сделаться врагом Света или его защитником. Нужно просто проверить мысли и чувства свои и сделать окончательный выбор. Шатающиеся сознания лишь усложняют положение, внося еще больший хаос. Сейчас надо согласиться о главном, подробности сами займут свое место. Знамя Мира в руках строителей новой жизни, Нового Неба и Новой Земли. Воля космическая имеет свои пути исполнения Высших Предначертаний. Голубь Мира</w:t>
      </w:r>
      <w:r w:rsidR="000C6C5A" w:rsidRPr="005440D4">
        <w:rPr>
          <w:noProof/>
        </w:rPr>
        <w:t xml:space="preserve"> — </w:t>
      </w:r>
      <w:r w:rsidR="00EB2276" w:rsidRPr="005440D4">
        <w:rPr>
          <w:noProof/>
        </w:rPr>
        <w:t>Наш символ. Неисповедимы пути.</w:t>
      </w:r>
    </w:p>
    <w:p w:rsidR="00E8769F" w:rsidRPr="005440D4" w:rsidRDefault="00E8769F" w:rsidP="00EB2276">
      <w:pPr>
        <w:rPr>
          <w:noProof/>
        </w:rPr>
      </w:pPr>
    </w:p>
    <w:p w:rsidR="00E8769F" w:rsidRPr="005440D4" w:rsidRDefault="003F2CFC" w:rsidP="00EB2276">
      <w:pPr>
        <w:rPr>
          <w:noProof/>
        </w:rPr>
      </w:pPr>
      <w:r w:rsidRPr="005440D4">
        <w:rPr>
          <w:rFonts w:cs="Arial"/>
          <w:b/>
          <w:noProof/>
          <w:szCs w:val="28"/>
        </w:rPr>
        <w:t xml:space="preserve">1955 г. </w:t>
      </w:r>
      <w:r w:rsidR="00EB2276" w:rsidRPr="005440D4">
        <w:rPr>
          <w:b/>
          <w:noProof/>
        </w:rPr>
        <w:t>581.</w:t>
      </w:r>
      <w:r w:rsidR="00EB2276" w:rsidRPr="005440D4">
        <w:rPr>
          <w:noProof/>
        </w:rPr>
        <w:t xml:space="preserve"> А вы ждите будущего, в котором и вам будет место. Да! Да! Будет, и притом непреложно. Ведь говорится о том, чтобы претерпеть до конца, который и будет началом. Значит, надо претерпеть до начала нового цикла своей индивидуальной кармы. Связанное со Мной не разрывается, но служит мостом в будущее. Ведущий магнит будущего должен быть в действии всегда. Как только он прекращает свое действие, начинается разложение, ибо только устремление держит воедино все части устремленного тела, подобно тому, как устремленные в пространстве планеты нашей солнечной системы несутся в будущее, сохраняя свою целостность. Остановка означала бы неминуемое разрушение. Потому магниты, устремляющие в будущее, заложены в каждом истинном Учении. Без будущего</w:t>
      </w:r>
      <w:r w:rsidR="000C6C5A" w:rsidRPr="005440D4">
        <w:rPr>
          <w:noProof/>
        </w:rPr>
        <w:t xml:space="preserve"> — </w:t>
      </w:r>
      <w:r w:rsidR="00EB2276" w:rsidRPr="005440D4">
        <w:rPr>
          <w:noProof/>
        </w:rPr>
        <w:t>смерть.</w:t>
      </w:r>
      <w:r w:rsidR="009A177E" w:rsidRPr="005440D4">
        <w:rPr>
          <w:noProof/>
        </w:rPr>
        <w:t xml:space="preserve"> </w:t>
      </w:r>
      <w:r w:rsidR="00EB2276" w:rsidRPr="005440D4">
        <w:rPr>
          <w:noProof/>
        </w:rPr>
        <w:t>Потому утверждайте будущее всеми силами, всем разумением и вопреки всей и всякой очевидности, которая затуманивает его. Строителями будущего Зовем Мы их, устремленных. Бескрылы неимеющие его. Магнит будущего Утверждаю.</w:t>
      </w:r>
    </w:p>
    <w:p w:rsidR="00E8769F" w:rsidRPr="005440D4" w:rsidRDefault="00E8769F" w:rsidP="00EB2276">
      <w:pPr>
        <w:rPr>
          <w:noProof/>
        </w:rPr>
      </w:pPr>
    </w:p>
    <w:p w:rsidR="00E8769F" w:rsidRPr="005440D4" w:rsidRDefault="00E04451" w:rsidP="00EB2276">
      <w:pPr>
        <w:rPr>
          <w:noProof/>
        </w:rPr>
      </w:pPr>
      <w:r w:rsidRPr="005440D4">
        <w:rPr>
          <w:rFonts w:cs="Arial"/>
          <w:b/>
          <w:noProof/>
          <w:szCs w:val="28"/>
        </w:rPr>
        <w:t xml:space="preserve">1955 г. </w:t>
      </w:r>
      <w:r w:rsidR="00EB2276" w:rsidRPr="005440D4">
        <w:rPr>
          <w:b/>
          <w:noProof/>
        </w:rPr>
        <w:t>582. (Нояб. 19).</w:t>
      </w:r>
      <w:r w:rsidR="00EB2276" w:rsidRPr="005440D4">
        <w:rPr>
          <w:noProof/>
        </w:rPr>
        <w:t xml:space="preserve"> Не может быть устремления, не приносящего плода. Такова магнитная сила мысли, привлекающая к творцу своему объект устремления. При мысли о чем-либо или о ком-либо мгновенно устанавливается эта магнитная связь между мыслителем и тем, о чем он мыслит. Эта связь точно соответствует силе или огненности мысли. Она не прекращается никогда, но продолжает жить в подсознании, по-прежнему соединяя сознание с объектом мысли. Потому продуманное и помысленное остается психическим багажом человека. По линиям связи все это так или иначе воздействует на человека, составляя его внутренний мир. Хорошо быть всегда на полете. Устремленное тело гораздо менее подвергается влиянию прошлых веков, исходящих от бывших объектов мышления, и человек становится более свободным от них. Человек живет в плену у своих мыслей. Человек психически лишен свободы. Он узник своих порождений. Когда спадут цепи физического мира и сознание прояснится, этот психический мир и все, что когда-либо помыслил и допустил в свое сознание человек, встанет перед ним во всей силе и видимости и потребует права на жизнь в его микрокосме, занимая по интенсивности своей соответствующее место в его мышлении. Печать последнего утверждения лежит на каждом объекте мышления, и в аспекте этого утверждения возвращаются порождения к породителю своему, неся ему проклятие или благословение. Все доброе и хорошее, даже неправильно продуманное и утвержденное, принесет плод по роду своему, но яд отравит микрокосм породителя. Муки ада есть не что иное, как астрально-ментальные переживания человека на огнях, или в огнях собственных мыслей. Потому печать последнего утверждения, с которой данная мысль погружается в сферы памяти человека, имеет решающее значение. Человек, сердцем понявший, что нечто, совершенное им, не соответствует достоинству духа, и бесповоротно решивший никогда уже более не поддаваться влиянию данного явления при встрече с его объективизированной сущностью после смерти, и встретит его защищенным от его пагубного воздействия. Потому печать последнего утверждения, накладываемая на данную мысль, будет решающим фактором в последующем процессе воздействия этой мысли на человека. Потому Говорю о сознательном освобождении от рабства у мыслей. Потому Требую сознательного и сторожкого отношения к мыслям своим, ибо то, с чем покидают они нас, при нас и остается до тех пор, пока не найдем в себе силы мыслить иначе. Мысли, ушедшие в память, продолжают окрашивать своим цветом все существо человека. Печать всего, о чем мыслил он, лежит на его челе и проявляется в его походке и жестах, во всей его сущности. Ибо человек есть выражение своих мыслей. Следует всегда думать о следствиях мыслей, ибо мысль усиливается во времени и растет. О мыслях следует мыслить.</w:t>
      </w:r>
    </w:p>
    <w:p w:rsidR="00E8769F" w:rsidRPr="005440D4" w:rsidRDefault="00E8769F" w:rsidP="00EB2276">
      <w:pPr>
        <w:rPr>
          <w:noProof/>
        </w:rPr>
      </w:pPr>
    </w:p>
    <w:p w:rsidR="00E8769F" w:rsidRPr="005440D4" w:rsidRDefault="00F42155" w:rsidP="00EB2276">
      <w:pPr>
        <w:rPr>
          <w:noProof/>
        </w:rPr>
      </w:pPr>
      <w:r w:rsidRPr="005440D4">
        <w:rPr>
          <w:rFonts w:cs="Arial"/>
          <w:b/>
          <w:noProof/>
          <w:szCs w:val="28"/>
        </w:rPr>
        <w:t xml:space="preserve">1955 г. </w:t>
      </w:r>
      <w:r w:rsidR="00EB2276" w:rsidRPr="005440D4">
        <w:rPr>
          <w:b/>
          <w:noProof/>
        </w:rPr>
        <w:t>583.</w:t>
      </w:r>
      <w:r w:rsidR="00EB2276" w:rsidRPr="005440D4">
        <w:rPr>
          <w:noProof/>
        </w:rPr>
        <w:t xml:space="preserve"> Слова и дела человеческие. Много хороших слов говорится, и много зла делается. Слова как воды текучие. Кто же им придает значение? Разве только очень неопытный путник. Мы Судим только по делам. Редко слово является точным и полным выражением сущности человека. Лишь тот, кто являет собою истину, и в словах своих выражает ее. Следите за тем, чтобы ваши слова соответствовали действиям вашим. Ложь настолько вошла в жизнь, что слово стало ширмою, за которой люди скрывают свои истинные намерения и мысли. Не Говорю об ошибках. Ошибаться может каждый, но сознательное искажение действительности преступно и разрушительно, и прежде всего</w:t>
      </w:r>
      <w:r w:rsidR="000C6C5A" w:rsidRPr="005440D4">
        <w:rPr>
          <w:noProof/>
        </w:rPr>
        <w:t xml:space="preserve"> — </w:t>
      </w:r>
      <w:r w:rsidR="00EB2276" w:rsidRPr="005440D4">
        <w:rPr>
          <w:noProof/>
        </w:rPr>
        <w:t>для сущности лжеца: лучше молчать, чем великий дар речи превращать в орудие злоумышления. Верьте не словам, а делам. Если слово лжи убеждает, то какова же мощь слова, идущего от сердца и выражающего собою то, что оно передает? Потому не умирают в веках слова правды. Несоответствие содержания с формой несет в себе элементы разрушения</w:t>
      </w:r>
      <w:r w:rsidR="000C6C5A" w:rsidRPr="005440D4">
        <w:rPr>
          <w:noProof/>
        </w:rPr>
        <w:t xml:space="preserve"> — </w:t>
      </w:r>
      <w:r w:rsidR="00EB2276" w:rsidRPr="005440D4">
        <w:rPr>
          <w:noProof/>
        </w:rPr>
        <w:t>как бы две силы, стремящиеся уничтожить друг друга. Эти силы облечены в незримые формы. Не будучи органически связаны в одно целое, они, при освобождении от тела, набрасываются на породителя своего, стремясь растерзать его сущность. Потому обратный удар энергии лживых слов очень болезненен. Выгоднее говорить правду или же просто молчать. Сознательная ложь накладывает тяжкую ответственность на лгуна. Ложь есть породитель безобразия и разрушения. Лучше совсем не родиться, нежели умножать зло.</w:t>
      </w:r>
    </w:p>
    <w:p w:rsidR="00E8769F" w:rsidRPr="005440D4" w:rsidRDefault="00E8769F" w:rsidP="00EB2276">
      <w:pPr>
        <w:rPr>
          <w:noProof/>
        </w:rPr>
      </w:pPr>
    </w:p>
    <w:p w:rsidR="00E8769F" w:rsidRPr="005440D4" w:rsidRDefault="00F42155" w:rsidP="00EB2276">
      <w:pPr>
        <w:rPr>
          <w:noProof/>
        </w:rPr>
      </w:pPr>
      <w:r w:rsidRPr="005440D4">
        <w:rPr>
          <w:rFonts w:cs="Arial"/>
          <w:b/>
          <w:noProof/>
          <w:szCs w:val="28"/>
        </w:rPr>
        <w:t xml:space="preserve">1955 г. </w:t>
      </w:r>
      <w:r w:rsidR="00EB2276" w:rsidRPr="005440D4">
        <w:rPr>
          <w:b/>
          <w:noProof/>
        </w:rPr>
        <w:t>584. (Нояб. 20).</w:t>
      </w:r>
      <w:r w:rsidR="00EB2276" w:rsidRPr="005440D4">
        <w:rPr>
          <w:noProof/>
        </w:rPr>
        <w:t xml:space="preserve"> Дам знак начала поворотного момента вашей судьбы. А сейчас ждите. Карма движется циклами, завершая один круг и начиная следующий. Вам Указую терпение явить до наступления сроков, касающихся вашей личной кармы. Они еще не наступили, но близятся. Дети Мои, Учитель заботу Являет, чтобы светел был путь ваш к Нему. А вы знайте: нет радости видеть сердца, омраченные горем и надежду утерявшие. Это верно, эволюция мира сверхлична. Но ведь человек</w:t>
      </w:r>
      <w:r w:rsidR="000C6C5A" w:rsidRPr="005440D4">
        <w:rPr>
          <w:noProof/>
        </w:rPr>
        <w:t xml:space="preserve"> — </w:t>
      </w:r>
      <w:r w:rsidR="00EB2276" w:rsidRPr="005440D4">
        <w:rPr>
          <w:noProof/>
        </w:rPr>
        <w:t>часть мира, и должен найти он место себе в общей схеме вещей. В сложной машине каждый, даже малый винтик, имеет свое назначение. Тем более человек как неотъемлемая часть единого целого. Только космический сор в мировом масштабе оказывается излишним и ненужным и идет в переработку. Все остальное место свое имеет и нужно. Нужны и вы. Знак будет дан ко времени приложения знания вашего на Общее Благо явно и Неотрицаемо. И знание накопленное понадобится яро. И каждая кроха нужна будет очень. И пользу свою очувствуете тоже Неотрицаемо. И доказательство этому Дам. А также и тому, что Запись эта сделана верно. Оставьте сомнения, Я верным опора и твердо шагающим щит. Даю тонус и направление мыслям вне зависимости от условий мирового момента.</w:t>
      </w:r>
      <w:r w:rsidRPr="005440D4">
        <w:rPr>
          <w:noProof/>
        </w:rPr>
        <w:t xml:space="preserve"> </w:t>
      </w:r>
      <w:r w:rsidR="00EB2276" w:rsidRPr="005440D4">
        <w:rPr>
          <w:noProof/>
        </w:rPr>
        <w:t>Эволюция мира идет своим чередом, но вы в Длани Моей, и вам дается осознание будущего вне рамок настоящего и ограничений его, застилающих будущее тьмою. Итак, явите терпение до Указа. Ваше время придет.</w:t>
      </w:r>
    </w:p>
    <w:p w:rsidR="00E8769F" w:rsidRPr="005440D4" w:rsidRDefault="00E8769F" w:rsidP="00EB2276">
      <w:pPr>
        <w:rPr>
          <w:noProof/>
        </w:rPr>
      </w:pPr>
    </w:p>
    <w:p w:rsidR="00E8769F" w:rsidRPr="005440D4" w:rsidRDefault="00F42155" w:rsidP="00EB2276">
      <w:pPr>
        <w:rPr>
          <w:noProof/>
        </w:rPr>
      </w:pPr>
      <w:r w:rsidRPr="005440D4">
        <w:rPr>
          <w:rFonts w:cs="Arial"/>
          <w:b/>
          <w:noProof/>
          <w:szCs w:val="28"/>
        </w:rPr>
        <w:t xml:space="preserve">1955 г. </w:t>
      </w:r>
      <w:r w:rsidR="00EB2276" w:rsidRPr="005440D4">
        <w:rPr>
          <w:b/>
          <w:noProof/>
        </w:rPr>
        <w:t>585. (Нояб. 22).</w:t>
      </w:r>
      <w:r w:rsidR="00EB2276" w:rsidRPr="005440D4">
        <w:rPr>
          <w:noProof/>
        </w:rPr>
        <w:t xml:space="preserve"> Всякая попытка связаться со Мною в духе полезна и благодетельна. Так происходит питание сущности человека Светом. Не может даже физическое тело быть живу без питания эманациями обычного света, и тем более тело Света</w:t>
      </w:r>
      <w:r w:rsidR="000C6C5A" w:rsidRPr="005440D4">
        <w:rPr>
          <w:noProof/>
        </w:rPr>
        <w:t xml:space="preserve"> — </w:t>
      </w:r>
      <w:r w:rsidR="00EB2276" w:rsidRPr="005440D4">
        <w:rPr>
          <w:noProof/>
        </w:rPr>
        <w:t>без питания эманациями Света Незримого. Тем хороша и молитва. Пребывание в Луче обеспечивает жизненно нужный процесс, но он усиливается, когда происходит сознательно. Лучше всего мыслить себя постоянно пребывающем в Луче и возможно чаще обновлять это представление повторным углублением явления. Как бы поливка цветка духа в безводной пустыне жизни. Много живых мертвецов. Они умерли в духе без живоносного питания Светом. Голод духовный и отсутствие Света приводят к угасанию огня духа, и тогда начинается разложение. Нет худшего явления на планете, нежели разлагающееся сознание. Потому Говорю: если о питании тела заботитесь яро, то тем паче надо озаботиться о постоянном и ритмичном питании духа Светом. В этом жизнь и смысл ее сокровенный, ибо тогда дух растет и в Свете преуспевает неустанно.</w:t>
      </w:r>
    </w:p>
    <w:p w:rsidR="00E8769F" w:rsidRPr="005440D4" w:rsidRDefault="00E8769F" w:rsidP="00EB2276">
      <w:pPr>
        <w:rPr>
          <w:noProof/>
        </w:rPr>
      </w:pPr>
    </w:p>
    <w:p w:rsidR="00E8769F" w:rsidRPr="005440D4" w:rsidRDefault="00F42155" w:rsidP="00EB2276">
      <w:pPr>
        <w:rPr>
          <w:noProof/>
        </w:rPr>
      </w:pPr>
      <w:r w:rsidRPr="005440D4">
        <w:rPr>
          <w:rFonts w:cs="Arial"/>
          <w:b/>
          <w:noProof/>
          <w:szCs w:val="28"/>
        </w:rPr>
        <w:t xml:space="preserve">1955 г. </w:t>
      </w:r>
      <w:r w:rsidR="00EB2276" w:rsidRPr="005440D4">
        <w:rPr>
          <w:b/>
          <w:noProof/>
        </w:rPr>
        <w:t>586.</w:t>
      </w:r>
      <w:r w:rsidR="00EB2276" w:rsidRPr="005440D4">
        <w:rPr>
          <w:noProof/>
        </w:rPr>
        <w:t xml:space="preserve"> Друг Мой, где же уверенность в Учителе, если каждая проходящая тень омрачает горизонт духа? Ты знай свое, и чужие слова, и чужие мысли и мнения не должны влиять на тебя, ибо они, говорящие их, не знают ничего. А тебе ведомо многое. Потому обосновывай мышление свое на словах Учителя, но не их, не знающих ничего. А ты и будущее знаешь, и путь к нему. Не подробности Плана важны, но сам План. Все тропы и дороги ведут к одной вершине, чтобы слиться у высшей точки ее. Так надо иметь в виду конечную цель, не отягощая себя случайностями, встречающимися по пути. Они все останутся позади, и когда цель будет достигнута, не они, случайности настоящего часа, но достигнутые высоты будут иметь значение и откроют бесконечные дали для новых полетов духа. Знай свой путь. Он неповторяем. Никто не может заступить его, ибо печать индивидуальных достижений лежит на нахождениях каждой ступени. У каждого свое, а у тебя</w:t>
      </w:r>
      <w:r w:rsidR="000C6C5A" w:rsidRPr="005440D4">
        <w:rPr>
          <w:noProof/>
        </w:rPr>
        <w:t xml:space="preserve"> — </w:t>
      </w:r>
      <w:r w:rsidR="00EB2276" w:rsidRPr="005440D4">
        <w:rPr>
          <w:noProof/>
        </w:rPr>
        <w:t>в особенности, ибо Поставил в Луче. Светись своим светом, и будет неповторяем узор твоего духа. У чужих ворот не останавливайся: к чему погружаться в обломки чужого незнания. Твой путь решен: со Мной навсегда. И даже ошибки твои не будут укором тебе, ибо ни ошибки, ни заблуждения, и никто и ничто уже не будет в состоянии отвлечь дух твой от навеки решенного пути. Магнит Духа Учителя мощен. Когда перейдена черта, после которой назад возврата уже нет, притяжение Земли уже не в силах преодолеть этого магнита и вернуть сознание вспять. Потому покоен будь в вере. Ничто не преградит путь твой, и ничто не отвратит от Меня. И даже настоящее имеет власть над сознанием твоим ровно настолько, насколько карма ставит тебя перед неизбежностью внешних условий. Достаточно им из жизни уйти, сознание твое в мыслях своих к ним уже более не вернется, ибо не связано с ними, ибо свободно от них. И если сегодня тебя перенести в иные условия жизни, в иное окружение, то все нити, связующие с настоящим, будут порваны тотчас же, ибо дух твой свободен от него, хотя это тобой еще не совсем ясно осознается. Окружающее изжито, и дух готов оторваться от всего, окружающего тебя. Это и есть свобода, завоеванная жизнью тяжелой и испытаниями беспрерывными. И это хорошо: тем ближе ко Мне. Победителем Назвал не напрасно. Горнило жизни выковало сияющий клинок духа. Победителя Приветствую, хотя и не осознавшего еще победы своей.</w:t>
      </w:r>
    </w:p>
    <w:p w:rsidR="00E8769F" w:rsidRPr="005440D4" w:rsidRDefault="00E8769F" w:rsidP="00EB2276">
      <w:pPr>
        <w:rPr>
          <w:noProof/>
        </w:rPr>
      </w:pPr>
    </w:p>
    <w:p w:rsidR="00E8769F" w:rsidRPr="005440D4" w:rsidRDefault="00F42155" w:rsidP="00EB2276">
      <w:pPr>
        <w:rPr>
          <w:noProof/>
        </w:rPr>
      </w:pPr>
      <w:r w:rsidRPr="005440D4">
        <w:rPr>
          <w:rFonts w:cs="Arial"/>
          <w:b/>
          <w:noProof/>
          <w:szCs w:val="28"/>
        </w:rPr>
        <w:t xml:space="preserve">1955 г. </w:t>
      </w:r>
      <w:r w:rsidR="00EB2276" w:rsidRPr="005440D4">
        <w:rPr>
          <w:b/>
          <w:noProof/>
        </w:rPr>
        <w:t>587. (Нояб. 23).</w:t>
      </w:r>
      <w:r w:rsidR="00EB2276" w:rsidRPr="005440D4">
        <w:rPr>
          <w:noProof/>
        </w:rPr>
        <w:t xml:space="preserve"> Надо доверие к себе больше усилить. Доверие к себе и самообольщение</w:t>
      </w:r>
      <w:r w:rsidR="000C6C5A" w:rsidRPr="005440D4">
        <w:rPr>
          <w:noProof/>
        </w:rPr>
        <w:t xml:space="preserve"> — </w:t>
      </w:r>
      <w:r w:rsidR="00EB2276" w:rsidRPr="005440D4">
        <w:rPr>
          <w:noProof/>
        </w:rPr>
        <w:t>явления разного порядка. Доверие к себе основано на знании духа, самообольщение</w:t>
      </w:r>
      <w:r w:rsidR="000C6C5A" w:rsidRPr="005440D4">
        <w:rPr>
          <w:noProof/>
        </w:rPr>
        <w:t xml:space="preserve"> — </w:t>
      </w:r>
      <w:r w:rsidR="00EB2276" w:rsidRPr="005440D4">
        <w:rPr>
          <w:noProof/>
        </w:rPr>
        <w:t>на обмане самого себя. Говорим о стадах самообольщенных, ибо много их, попавших в тенета Майи. Близость Учителя и Его Луч будут ручательством знания духа. Ищите самообольщенных среди тех, кто полагает, что среди самоутвержденных авторитетов земных можно найти людей, являющих собою истину. Следует понять, что говорить слова истины и являть собою истину далеко не одно и то же. Смешивая два эти совершенно различных явления, неизбежно оказывается человек в числе самообольщенных. Но еще печальнее, когда коснувшийся истины дух начинает воображать, что он сам являет эту истину собой. Это и будет самообманом и самой горшей степенью самообольщения. Куда лучше суровые знания недостатков своих и беспристрастный анализ себя. Критерий один</w:t>
      </w:r>
      <w:r w:rsidR="000C6C5A" w:rsidRPr="005440D4">
        <w:rPr>
          <w:noProof/>
        </w:rPr>
        <w:t xml:space="preserve"> — </w:t>
      </w:r>
      <w:r w:rsidR="00EB2276" w:rsidRPr="005440D4">
        <w:rPr>
          <w:noProof/>
        </w:rPr>
        <w:t>степень практического применения указов Учителя в жизни. Только применивший Учение в жизни во всем размере своего понимания Великих Заветов может по праву сказать, что какая-то степень истины явлена им в действительности. Все остальные рассуждения и повторения мудрости Учения и даже целых страниц наизусть не могут служить свидетельством того, что яро глаголющий истину собою являет. Так, оберегитесь от слов, не утвержденных вами действиями, поступками и в применении. Также и убеждение надо оставить как метод распространения Учения Жизни. Убеждает лишь личный пример, но утвержденный собственной жизнью. Но главная сила убеждающая</w:t>
      </w:r>
      <w:r w:rsidR="000C6C5A" w:rsidRPr="005440D4">
        <w:rPr>
          <w:noProof/>
        </w:rPr>
        <w:t xml:space="preserve"> — </w:t>
      </w:r>
      <w:r w:rsidR="00EB2276" w:rsidRPr="005440D4">
        <w:rPr>
          <w:noProof/>
        </w:rPr>
        <w:t>это излучения ауры несущего Свет Учения в середину жизни. Так сила собственных излучений, сила света, горящего в сердце непобедимым огнем, и будет силой победной, привлекающей сердца, готовые к приятию Учения. Слова, идущие от мозга, на языке и останутся и, коснувшись мозга слушателя, следа не оставят. Но огнем сердца сердца готового коснувшись даже без многих слов, можно навсегда заронить искру, которая со временем даст пламя. Огнем распространяется Учение Жизни, незримым, но мощным, не знающим преград. Но надо, чтобы сердца были готовы, иначе энергия прольется напрасно. Потому Говорю: «Не ищите последователей, но зорко смотрите в глаза приходящих, не мелькнет ли где огонь духа». Слова хороши лишь на готовое сознание. В противном случае результат получается обратный: приняв внешне и согласившись сегодня, тем яростнее и непримиримее обрушится оно на вас завтра. Потому заботливо встречайте пришедших. Достоинство Учения не допускает ни зазываний, ни навязывания, ни уговоров. Оставьте это все проповедникам, ибо ряды зазываемых последователей их и поредели. Конечно, обращения допустимы, но лишь при наличии развитого качества распознавания, ибо надо знать, к кому можно обратиться. Даже большие духи злоупотребляли явлением обращения. Слишком много глухих. Свет распространяется своими путями, и даже слова могут мешать.</w:t>
      </w:r>
    </w:p>
    <w:p w:rsidR="00E8769F" w:rsidRPr="005440D4" w:rsidRDefault="00E8769F" w:rsidP="00EB2276">
      <w:pPr>
        <w:rPr>
          <w:noProof/>
        </w:rPr>
      </w:pPr>
    </w:p>
    <w:p w:rsidR="00EB2276" w:rsidRPr="005440D4" w:rsidRDefault="00F42155" w:rsidP="00EB2276">
      <w:pPr>
        <w:rPr>
          <w:noProof/>
        </w:rPr>
      </w:pPr>
      <w:r w:rsidRPr="005440D4">
        <w:rPr>
          <w:rFonts w:cs="Arial"/>
          <w:b/>
          <w:noProof/>
          <w:szCs w:val="28"/>
        </w:rPr>
        <w:t xml:space="preserve">1955 г. </w:t>
      </w:r>
      <w:r w:rsidR="00EB2276" w:rsidRPr="005440D4">
        <w:rPr>
          <w:b/>
          <w:noProof/>
        </w:rPr>
        <w:t>588.</w:t>
      </w:r>
      <w:r w:rsidR="00EB2276" w:rsidRPr="005440D4">
        <w:rPr>
          <w:noProof/>
        </w:rPr>
        <w:t xml:space="preserve"> Полагаю, что наилучшим решением будет считать, что будто бы ничего не случилось. Нерушимо продолжают планеты путь свой в пространстве, а где-то там, на маленькой-маленькой Земле, у кого-то что-то случилось. Конечно, в великом течении Жизни личные горя и трагедии не имеют актуальности. Потому предается прошлому все, что происходит с человеком в личной жизни его. Потому указом Учителя устремляется человек в действительность космической жизни и сверхличного бытия от личного и временного существования настоящего часа. Чтобы выйти на просторы пространственного океана, где нет места личному, надо над личным подняться на крыльях сверхличного духа, для которого преходящие и краткие одеяния личности есть не что иное, как урочные листья на ветках столетнего дуба</w:t>
      </w:r>
      <w:r w:rsidR="000C6C5A" w:rsidRPr="005440D4">
        <w:rPr>
          <w:noProof/>
        </w:rPr>
        <w:t xml:space="preserve"> — </w:t>
      </w:r>
      <w:r w:rsidR="00EB2276" w:rsidRPr="005440D4">
        <w:rPr>
          <w:noProof/>
        </w:rPr>
        <w:t>они сменяются ежегодно, и вихрь времени уносит их. Но дуб прочно и твердо продолжает жить, снова покрываясь свежей листвой каждой весною. Именно жизнь космическая есть жизнь вечная. Сознанием к этой жизни иной должен дух приобщиться, если хочет он испить Чашу Амриты, Чашу Бессмертия. Крылатая мысль, не знающая ограничений пределов земных, будет предвестницей пространственной жизни. Личное сознание может погаснуть, но бессмертна мысль, и бессмертен дух</w:t>
      </w:r>
      <w:r w:rsidR="000C6C5A" w:rsidRPr="005440D4">
        <w:rPr>
          <w:noProof/>
        </w:rPr>
        <w:t xml:space="preserve"> — </w:t>
      </w:r>
      <w:r w:rsidR="00EB2276" w:rsidRPr="005440D4">
        <w:rPr>
          <w:noProof/>
        </w:rPr>
        <w:t>носитель мысли бессмертной. Личное сознание и самосознание не есть одно и то же. Базарный меняла, имеющий личное сознание, не имеет места в Космосе, помимо того пятна грязи, на котором живет, и именно только в данный момент в данном месте, эпохе, народности и так далее. Но планетный дух сознает себя сущностью индивидуальной, вечной и нерушимой, обладающей сверхличным сознанием, никогда не прерывающимся. Непрерываемость сознания есть награда Адепта сокровенного знания. Говорю о сознании сверхличном, не ограниченном условностями и временем данного воплощения, но протянувшем сияющую нить Света в Беспредельность. Вечная жизнь в Беспредельности на беспредельных космических просторах, а Земля</w:t>
      </w:r>
      <w:r w:rsidR="000C6C5A" w:rsidRPr="005440D4">
        <w:rPr>
          <w:noProof/>
        </w:rPr>
        <w:t xml:space="preserve"> — </w:t>
      </w:r>
      <w:r w:rsidR="00EB2276" w:rsidRPr="005440D4">
        <w:rPr>
          <w:noProof/>
        </w:rPr>
        <w:t>это только лишь ступень к будущему.</w:t>
      </w:r>
    </w:p>
    <w:p w:rsidR="00EB2276" w:rsidRPr="005440D4" w:rsidRDefault="00EB2276" w:rsidP="00EB2276">
      <w:pPr>
        <w:rPr>
          <w:noProof/>
        </w:rPr>
      </w:pPr>
    </w:p>
    <w:p w:rsidR="00E8769F" w:rsidRPr="005440D4" w:rsidRDefault="00EB2276" w:rsidP="00F42155">
      <w:pPr>
        <w:pStyle w:val="Quote"/>
        <w:rPr>
          <w:noProof/>
        </w:rPr>
      </w:pPr>
      <w:r w:rsidRPr="005440D4">
        <w:rPr>
          <w:noProof/>
        </w:rPr>
        <w:t>Видел во сне себя в Индии. Читалась какая-то декларация, видимо, о дружбе с Родиной. Я был около читающего. Потом видел себя среди наших рус[ских]. Относились со вниманием. Потом что-то писал. Чернила красные опрокинулись и запачкали белое платье сидящей около женщины. Потом ехал на пароходе по реке. Он повернул на 180 градусов.</w:t>
      </w:r>
    </w:p>
    <w:p w:rsidR="00E8769F" w:rsidRPr="005440D4" w:rsidRDefault="00F42155" w:rsidP="00EB2276">
      <w:pPr>
        <w:rPr>
          <w:noProof/>
        </w:rPr>
      </w:pPr>
      <w:r w:rsidRPr="005440D4">
        <w:rPr>
          <w:rFonts w:cs="Arial"/>
          <w:b/>
          <w:noProof/>
          <w:szCs w:val="28"/>
        </w:rPr>
        <w:t xml:space="preserve">1955 г. </w:t>
      </w:r>
      <w:r w:rsidR="00EB2276" w:rsidRPr="005440D4">
        <w:rPr>
          <w:b/>
          <w:noProof/>
        </w:rPr>
        <w:t>589. (Нояб. 24).</w:t>
      </w:r>
      <w:r w:rsidR="00EB2276" w:rsidRPr="005440D4">
        <w:rPr>
          <w:noProof/>
        </w:rPr>
        <w:t xml:space="preserve"> Даю время очистить сознание от лишнего сора. Сор мешает восприятию, и трудно сосредоточиваться. Кроме того, как бы легок он ни был, на крыльях мысли он как свинец. К чему повторные усилия освобождаться от сора, когда достаточно сделать это один раз, но основательно. Энергию надо беречь и свою, и чужую. Кто была женщина в белом</w:t>
      </w:r>
      <w:r w:rsidR="000C6C5A" w:rsidRPr="005440D4">
        <w:rPr>
          <w:noProof/>
        </w:rPr>
        <w:t xml:space="preserve"> — </w:t>
      </w:r>
      <w:r w:rsidR="00EB2276" w:rsidRPr="005440D4">
        <w:rPr>
          <w:noProof/>
        </w:rPr>
        <w:t>не вдохновительница ли? И близость для нее к тебе, пишущему, оказалась опасной</w:t>
      </w:r>
      <w:r w:rsidR="000C6C5A" w:rsidRPr="005440D4">
        <w:rPr>
          <w:noProof/>
        </w:rPr>
        <w:t xml:space="preserve"> — </w:t>
      </w:r>
      <w:r w:rsidR="00EB2276" w:rsidRPr="005440D4">
        <w:rPr>
          <w:noProof/>
        </w:rPr>
        <w:t>пришлось встать и уйти, ибо запятнал белые одежды тонкого рисунка и красоты. Потому Говорю: «Мысль соблюдите, чтобы можно было подойти ближе». Виденное во сне указывает на связь духа с событиями и причастность к ним. В мировой схеме вещей дух знает свое место. Когда подходят сроки, карма выдвигает людей, им предназначенных, на соответствующее место. Не может знать человек путей исполнения высших предначертаний, но повинуется им безоговорочно. Выражение «Несть бо власть аще не от Бога» указывает на кармическую неизбежность подчинения Воле Ведущей, Воле Космической. Промысел Господень ведет мировой корабль к назначенной цели, и даже исполнители часто не знают ее или толкуют в своем ограниченном понимании. Но знающий План Наш не растеряется даже среди самых сложных условий, ибо знает и цель, и направление. Подробности несущественны, жертвы неизбежны. Подвижность Плана вызывается его жизненностью и необходимостью новых сочетаний, но Великий План, вырубленный Нами в сияющем веществе стихийной материи, сияет всеми огнями достижений человеческого духа и прекрасен красотою Высших Миров. Надо в сознании слиться с Планом Прекрасным, дабы легче и быстрее пройти тяжелое время преддверия наступления светлой Эпохи Майтрейи. Нельзя удовольствоваться настоящим, когда столько прекрасного и лучшего впереди. Участь Земли решена: из цикла мрака переходит она в Цикл Света, Цикл Огненный. Но тяжко переходное время. Все терпение надо явить, дабы не обессилеть. Но ко времени оповещаются и сроки для тех, кто им предназначен. Даже спите чутко, ибо Вестник может явиться в любой час. Ждите.</w:t>
      </w:r>
    </w:p>
    <w:p w:rsidR="00E8769F" w:rsidRPr="005440D4" w:rsidRDefault="00E8769F" w:rsidP="00EB2276">
      <w:pPr>
        <w:rPr>
          <w:noProof/>
        </w:rPr>
      </w:pPr>
    </w:p>
    <w:p w:rsidR="00E8769F" w:rsidRPr="005440D4" w:rsidRDefault="008740DB" w:rsidP="00EB2276">
      <w:pPr>
        <w:rPr>
          <w:noProof/>
        </w:rPr>
      </w:pPr>
      <w:r w:rsidRPr="005440D4">
        <w:rPr>
          <w:rFonts w:cs="Arial"/>
          <w:b/>
          <w:noProof/>
          <w:szCs w:val="28"/>
        </w:rPr>
        <w:t xml:space="preserve">1955 г. </w:t>
      </w:r>
      <w:r w:rsidR="00EB2276" w:rsidRPr="005440D4">
        <w:rPr>
          <w:b/>
          <w:noProof/>
        </w:rPr>
        <w:t>590. (Нояб. 25).</w:t>
      </w:r>
      <w:r w:rsidR="00EB2276" w:rsidRPr="005440D4">
        <w:rPr>
          <w:noProof/>
        </w:rPr>
        <w:t xml:space="preserve"> Сын Мой, учение идет непрерывно, и днем, и ночью, и накопляется жизненный опыт. И хорошо, если к этому приложено сознательное усилие запечатлеть как можно глубже даваемое знание. Осознание усиливает процесс. Человек в школе жизни всегда, и если обучение в ней проходит мимо сознания, то земное воплощение теряет свой смысл. Потому учись, испытуя всякий опыт. Ради него и живешь. Каждое явление имеет учебную цель. Записи полученного опыта ценны для других, идущих за тобою. Легко и свободно идти по проложенной уже кем-то дороге. И не думают идущие, сколько трудов положено на то, чтобы путь их был облегчен. Тем более велика заслуга идущих впереди. Готовое взять легко, и пользоваться готовым так просто. И никто не помыслит о том, чего это стоило первому, прорубившему заросли жизни. Но с ним Мой Луч, и подвиг совершается в Луче Учителя. Моим путем идут строители, прокладывая путь для других. И Луч Мой над ними.</w:t>
      </w:r>
    </w:p>
    <w:p w:rsidR="00E8769F" w:rsidRPr="005440D4" w:rsidRDefault="00E8769F" w:rsidP="00EB2276">
      <w:pPr>
        <w:rPr>
          <w:noProof/>
        </w:rPr>
      </w:pPr>
    </w:p>
    <w:p w:rsidR="00EB2276" w:rsidRPr="005440D4" w:rsidRDefault="008740DB" w:rsidP="00EB2276">
      <w:pPr>
        <w:rPr>
          <w:noProof/>
        </w:rPr>
      </w:pPr>
      <w:r w:rsidRPr="005440D4">
        <w:rPr>
          <w:rFonts w:cs="Arial"/>
          <w:b/>
          <w:noProof/>
          <w:szCs w:val="28"/>
        </w:rPr>
        <w:t xml:space="preserve">1955 г. </w:t>
      </w:r>
      <w:r w:rsidR="00EB2276" w:rsidRPr="005440D4">
        <w:rPr>
          <w:b/>
          <w:noProof/>
        </w:rPr>
        <w:t>590 А.</w:t>
      </w:r>
      <w:r w:rsidR="00EB2276" w:rsidRPr="005440D4">
        <w:rPr>
          <w:noProof/>
        </w:rPr>
        <w:t xml:space="preserve"> Что делать? Ждать. Чего? Указа. А где же гарантия того, что восприятие правильно? Дам знак сегодня же ночью, рассеивающий всякое сомнение. А если знака не будет? Тогда свободен и вправе поступать по собственному усмотрению. Не может не быть дано Совета, если было обращение к Учителю. Когда придет время решать, ясно будет, что делать. Потому и Ушла, чтобы ускорилось все. Явлена забота о вас. А почему нет вестей? Письмо будет.</w:t>
      </w:r>
    </w:p>
    <w:p w:rsidR="00E8769F" w:rsidRPr="005440D4" w:rsidRDefault="00EB2276" w:rsidP="008740DB">
      <w:pPr>
        <w:pStyle w:val="Quote"/>
        <w:rPr>
          <w:noProof/>
        </w:rPr>
      </w:pPr>
      <w:r w:rsidRPr="005440D4">
        <w:rPr>
          <w:noProof/>
        </w:rPr>
        <w:t>(Не искушай Господа Бога твоего). Записал свои собственные мысли. Во сне была мысль, что через год вопрос выяснится.</w:t>
      </w:r>
    </w:p>
    <w:p w:rsidR="00E8769F" w:rsidRPr="005440D4" w:rsidRDefault="00E8769F" w:rsidP="00EB2276">
      <w:pPr>
        <w:rPr>
          <w:noProof/>
        </w:rPr>
      </w:pPr>
    </w:p>
    <w:p w:rsidR="00E8769F" w:rsidRPr="005440D4" w:rsidRDefault="008740DB" w:rsidP="00EB2276">
      <w:pPr>
        <w:rPr>
          <w:noProof/>
        </w:rPr>
      </w:pPr>
      <w:r w:rsidRPr="005440D4">
        <w:rPr>
          <w:rFonts w:cs="Arial"/>
          <w:b/>
          <w:noProof/>
          <w:szCs w:val="28"/>
        </w:rPr>
        <w:t xml:space="preserve">1955 г. </w:t>
      </w:r>
      <w:r w:rsidR="00EB2276" w:rsidRPr="005440D4">
        <w:rPr>
          <w:b/>
          <w:noProof/>
        </w:rPr>
        <w:t>591. (Нояб. 26).</w:t>
      </w:r>
      <w:r w:rsidR="00EB2276" w:rsidRPr="005440D4">
        <w:rPr>
          <w:noProof/>
        </w:rPr>
        <w:t xml:space="preserve"> Мысль высшая не может звучать среди шума и сутолки жизни. Надо подняться над ними, прежде чем ее уловить. Суета жизни связана с личностью и ее малым мирком. Космическая жизнь не сочетается с сознанием, погрузившимся в суету личного мира. Суетность</w:t>
      </w:r>
      <w:r w:rsidR="000C6C5A" w:rsidRPr="005440D4">
        <w:rPr>
          <w:noProof/>
        </w:rPr>
        <w:t xml:space="preserve"> — </w:t>
      </w:r>
      <w:r w:rsidR="00EB2276" w:rsidRPr="005440D4">
        <w:rPr>
          <w:noProof/>
        </w:rPr>
        <w:t>враг мысли высшей. Нельзя соединить несоединимое: нет грани соприкосновения между ними. Невозможно жить в Вечном, будучи раздираемым хаосом суетливых житейских мыслишек. Недаром подвижники удалялись в уединение. Но теперь время другое. Теперь надо утвердиться в Высшем, не покидая жизни обычной. И в этом особая трудность. Можно заметить, как волны житейской суеты упорно, повторно и настойчиво стремятся смыть построение духа. Дом духа, воздвигнутый с таким трудом, пытаются смыть.</w:t>
      </w:r>
      <w:r w:rsidR="00E541C8" w:rsidRPr="005440D4">
        <w:rPr>
          <w:noProof/>
        </w:rPr>
        <w:t xml:space="preserve"> </w:t>
      </w:r>
      <w:r w:rsidR="00EB2276" w:rsidRPr="005440D4">
        <w:rPr>
          <w:noProof/>
        </w:rPr>
        <w:t>И если смоют, что тогда? Куда идти и зачем? И что скажет себе оставшийся на обломках, когда придет его час с жизнью земною расстаться? С чем пойдет в Мир Надземный? С разбитым корытом? С опустошенным сознанием? Мир личной суеты не входит в планы Учителя. Боритесь с нею, как с самым опасным врагом. Много лучших устремлений разрушено суетою, и много нахождений сведено на нет. Делайте то, что надо, решайте свои жизненные проблемы, но торжественность сохраните и доверие к Учителю. Безумная пляска суетливых теней не может стать уделом ученика. Поверх суеты базара течет река Жизни и в своем величавом течении уносит в забвение мир суеты. Сумейте победить никчемность суеты. Много великанов она свалила, ибо стояли на глиняных ногах. Крылья, крылья нужны, чтобы над нею подняться. Но, захватывая сознание, она незаметно подрезает крылья и лишает возможности подняться над ней. Что бы то ни было, храните торжественность и незримую нить связи с Учителем. Можно принять любое решение, но зачем же непременно в объятиях суеты, беспокойств и волнений? Храните спокойствие при всех условиях. И если надо пойти направо или налево, или поехать на север или на юг, идите или поезжайте, но в спокойствии полном. К чему отдавать себя во власть суеты? Делайте все, что считаете нужным, но делайте это спокойно. Суетливое беспокойство не дает ничего, кроме утери самого главного</w:t>
      </w:r>
      <w:r w:rsidR="000C6C5A" w:rsidRPr="005440D4">
        <w:rPr>
          <w:noProof/>
        </w:rPr>
        <w:t xml:space="preserve"> — </w:t>
      </w:r>
      <w:r w:rsidR="00EB2276" w:rsidRPr="005440D4">
        <w:rPr>
          <w:noProof/>
        </w:rPr>
        <w:t>равновесия духа. Какие ужимки Майи заставят забыть, что выше равновесия духа не могут и не должны стоять никакие судорги очевидности? Достигнутое спокойствие охраняйте всею силою духа и не поддавайтесь очевидному обману Майи.</w:t>
      </w:r>
    </w:p>
    <w:p w:rsidR="00E8769F" w:rsidRPr="005440D4" w:rsidRDefault="00E8769F" w:rsidP="00EB2276">
      <w:pPr>
        <w:rPr>
          <w:noProof/>
        </w:rPr>
      </w:pPr>
    </w:p>
    <w:p w:rsidR="00E8769F" w:rsidRPr="005440D4" w:rsidRDefault="00E541C8" w:rsidP="00EB2276">
      <w:pPr>
        <w:rPr>
          <w:noProof/>
        </w:rPr>
      </w:pPr>
      <w:r w:rsidRPr="005440D4">
        <w:rPr>
          <w:rFonts w:cs="Arial"/>
          <w:b/>
          <w:noProof/>
          <w:szCs w:val="28"/>
        </w:rPr>
        <w:t xml:space="preserve">1955 г. </w:t>
      </w:r>
      <w:r w:rsidR="00EB2276" w:rsidRPr="005440D4">
        <w:rPr>
          <w:b/>
          <w:noProof/>
        </w:rPr>
        <w:t>592. (Нояб. 27).</w:t>
      </w:r>
      <w:r w:rsidR="00EB2276" w:rsidRPr="005440D4">
        <w:rPr>
          <w:noProof/>
        </w:rPr>
        <w:t xml:space="preserve"> (Со сна). ...... где чувство, содержание и форма находятся в полном гармоническом соответствии.</w:t>
      </w:r>
    </w:p>
    <w:p w:rsidR="00E8769F" w:rsidRPr="005440D4" w:rsidRDefault="00EB2276" w:rsidP="00EB2276">
      <w:pPr>
        <w:rPr>
          <w:noProof/>
        </w:rPr>
      </w:pPr>
      <w:r w:rsidRPr="005440D4">
        <w:rPr>
          <w:noProof/>
        </w:rPr>
        <w:t>Сыну привет! Да! Знаю каждую твою мысль. И Я на зов твой Отвечу. Отвечаю. Знай нерасторжимую связь между Отцом и сыном, даже если он начинает блуждать. Знание духа прокладывает путь к Истине. Я Истина, и Путь</w:t>
      </w:r>
      <w:r w:rsidR="000C6C5A" w:rsidRPr="005440D4">
        <w:rPr>
          <w:noProof/>
        </w:rPr>
        <w:t xml:space="preserve"> — </w:t>
      </w:r>
      <w:r w:rsidRPr="005440D4">
        <w:rPr>
          <w:noProof/>
        </w:rPr>
        <w:t>ко Мне. Говорю: «Страну Мою (с)охраните до Дня Моего».</w:t>
      </w:r>
    </w:p>
    <w:p w:rsidR="00E8769F" w:rsidRPr="005440D4" w:rsidRDefault="00EB2276" w:rsidP="00EB2276">
      <w:pPr>
        <w:rPr>
          <w:noProof/>
        </w:rPr>
      </w:pPr>
      <w:r w:rsidRPr="005440D4">
        <w:rPr>
          <w:noProof/>
        </w:rPr>
        <w:t>Сын Мой, если из сотни ошибочных восприятий десять верны, не будет ли это уже успехом? Многое может влиять на точность сообщений</w:t>
      </w:r>
      <w:r w:rsidR="000C6C5A" w:rsidRPr="005440D4">
        <w:rPr>
          <w:noProof/>
        </w:rPr>
        <w:t xml:space="preserve"> — </w:t>
      </w:r>
      <w:r w:rsidRPr="005440D4">
        <w:rPr>
          <w:noProof/>
        </w:rPr>
        <w:t>значит, надо усилить до пределов возможности сосредоточение на избранном Лике. Мало желать, надо действительно углубить эту способность собирать в фокусе все свои мысли и чувства. Искусство сосредоточения требует много внимания, и усилий, и продолжительного, систематического и упорного труда. Мысль управляется волей. Нехорошо, если воля управляется мыслью. Дана человеку власть над сферой ментальной материи, коагуляцией которой является мысль. Мысль есть сгущенная волей субстанция, принявшая определенную форму. Породитель ментального образа имеет верховную власть над своим порождением. Осознать это мало. Это надо жизненно прочувствовать и сделать рабочей формулой дня. Надо твердо усвоить, что человек властелин над своими мыслями, что в сфере его микрокосма ему принадлежит верховная власть. Любая мысль, любое чувство, любое переживание тотчас же оставляет человека, как только он, как имеющий власть над ними, прикажет им оставить его. Мысль не имеет своей воли и своей инициативы, кроме той, которая вложена в нее человеком. Она, как существо Тонкого Мира, будет действовать сознательно в рамках сознания и воли, вложенных в нее ее породителем. Но свободного порождающего волевого центра сознания, подобного человеческому, мысль не имеет. Это как бы автомат, действующий по линиям направления, вложенного в него человеческим сознанием. Надо понять эту разницу между сознанием, порождающим мысль, и между мыслью, проявляющей известную степень сознания, вложенного в нее человеком. Мысли могут одолевать человека, мысли могут парализовать его волю, мысли могут обессилить его и воздействовать на него, но лишь до того момента, пока не начнет он резко и сознательно утверждать прерогативу верховной власти своей над всякой мыслью. Именно осознать надо, что конечное решение заключается в воле человека, но не в мысли, порожденной волей. Конечно, есть мысли, заряженные большим количеством волевой энергии, но это лишь значит, что им надо противопоставить еще более высокие напряжения своей, сознающей свою силу, воли. Человек может напрягать волю свою огненно и</w:t>
      </w:r>
      <w:r w:rsidR="000C6C5A" w:rsidRPr="005440D4">
        <w:rPr>
          <w:noProof/>
        </w:rPr>
        <w:t xml:space="preserve"> — </w:t>
      </w:r>
      <w:r w:rsidRPr="005440D4">
        <w:rPr>
          <w:noProof/>
        </w:rPr>
        <w:t>до очень больших пределов. Мысль же как таковая, отделенная от сознания, самостоятельно не может повысить своего волевого потенциала при столкновении с сознанием человека, как это может сделать он. Конечно, мысли магнитно растут в пространстве, но это явление несколько иного порядка. И как бы сильна ни была пространственная мысль, человек сознательным усилием воли может противопоставить ей свою мысль более мощного потенциала. Конечно, когда центр сознания направляет энергию воли через мысль с целью воздействия на другое сознание, противостать живой воле труднее, но защититься можно всегда, ибо чужую мысль можно просто не принять. Важно осознать самый процесс самозащиты и как втекает враждебная мысль, чтобы одним только осознанием уже значительно ослабить ее. В собственном мире своих мыслей и мыслей чужих, воспринимаемых сознанием, господин и владыка сам человек. Надо понять, что чужая мысль, а также и своя мысль, несут в себе известный заряд волевой энергии и этот заряд сама мысль самостоятельно не может повысить. Потому человек, имея возможность усиливать огненное напряжение своей воли почти беспредельно, любой мысли, оформленной или рожденной им самим или другим человеком, всегда в состоянии противопоставить более мощную противодействующую волевую энергию свою, нейтрализующую, или парализующую силу нежелательной мысли, своей или чужой. Небольшое сосредоточение и твердый приказ воли</w:t>
      </w:r>
      <w:r w:rsidR="000C6C5A" w:rsidRPr="005440D4">
        <w:rPr>
          <w:noProof/>
        </w:rPr>
        <w:t xml:space="preserve"> — </w:t>
      </w:r>
      <w:r w:rsidRPr="005440D4">
        <w:rPr>
          <w:noProof/>
        </w:rPr>
        <w:t>и сила сторонней мысли погашена. Так же надо учиться управлять и своими мыслями, исключая мешающие из сознания. Всякие мысли могут в сознании быть, но с соизволения воли.</w:t>
      </w:r>
      <w:r w:rsidR="002F04A6" w:rsidRPr="005440D4">
        <w:rPr>
          <w:noProof/>
        </w:rPr>
        <w:t xml:space="preserve"> </w:t>
      </w:r>
      <w:r w:rsidRPr="005440D4">
        <w:rPr>
          <w:noProof/>
        </w:rPr>
        <w:t>Навязчивые и нежелательные мысли как явление недопустимы по существу, ибо кто может желать во внутреннем мире человека, кроме него самого и с его собственного соизволения. Пусть все происходящее внутри, даже плохое, происходит с санкции воли, но никак не против нее, ибо в противном случае происходит разрушение воли. Плохой, но сильный человек может стать хорошим, но слабое и безвольное существо</w:t>
      </w:r>
      <w:r w:rsidR="000C6C5A" w:rsidRPr="005440D4">
        <w:rPr>
          <w:noProof/>
        </w:rPr>
        <w:t xml:space="preserve"> — </w:t>
      </w:r>
      <w:r w:rsidRPr="005440D4">
        <w:rPr>
          <w:noProof/>
        </w:rPr>
        <w:t>только ничтожеством. Воля есть высшее огненное явление в Космосе. Человек, лишенный воли,</w:t>
      </w:r>
      <w:r w:rsidR="000C6C5A" w:rsidRPr="005440D4">
        <w:rPr>
          <w:noProof/>
        </w:rPr>
        <w:t xml:space="preserve"> — </w:t>
      </w:r>
      <w:r w:rsidRPr="005440D4">
        <w:rPr>
          <w:noProof/>
        </w:rPr>
        <w:t>не человек, но флюгер для любого ветра, или жертва для любых воздействий со стороны одержателей всех степеней. Берегите и охраняйте волю свою как наивысшее выражение огненной ценности духа и свободы его.</w:t>
      </w:r>
    </w:p>
    <w:p w:rsidR="00E8769F" w:rsidRPr="005440D4" w:rsidRDefault="00E8769F" w:rsidP="00EB2276">
      <w:pPr>
        <w:rPr>
          <w:noProof/>
        </w:rPr>
      </w:pPr>
    </w:p>
    <w:p w:rsidR="00E8769F" w:rsidRPr="005440D4" w:rsidRDefault="002F04A6" w:rsidP="00EB2276">
      <w:pPr>
        <w:rPr>
          <w:noProof/>
        </w:rPr>
      </w:pPr>
      <w:r w:rsidRPr="005440D4">
        <w:rPr>
          <w:rFonts w:cs="Arial"/>
          <w:b/>
          <w:noProof/>
          <w:szCs w:val="28"/>
        </w:rPr>
        <w:t xml:space="preserve">1955 г. </w:t>
      </w:r>
      <w:r w:rsidR="00EB2276" w:rsidRPr="005440D4">
        <w:rPr>
          <w:b/>
          <w:noProof/>
        </w:rPr>
        <w:t>593.</w:t>
      </w:r>
      <w:r w:rsidR="00EB2276" w:rsidRPr="005440D4">
        <w:rPr>
          <w:noProof/>
        </w:rPr>
        <w:t xml:space="preserve"> Воля напрягает мускул руки, точно так же воля напрягает энергию мысли. Надо учиться напрягать волю. Напряжение физическое и напряжение мысленное различны технически. При напряжении мысленном, при напряжении психической энергии, напряжение физическое следует оставить. Вытаращенные глаза и нахмуренный лоб не являются свидетельством огненной силы. Чем незаметнее мысль на поверхности, тем она глубже и тем сильнее мощь ее действия. Самые сильные мысли родятся в самой глубокой тишине. Слишком быстрое движение невидимо глазу. Потому учитесь действовать в тишине и покое. Не вовне требуется спокойствие, но внутри</w:t>
      </w:r>
      <w:r w:rsidR="000C6C5A" w:rsidRPr="005440D4">
        <w:rPr>
          <w:noProof/>
        </w:rPr>
        <w:t xml:space="preserve"> — </w:t>
      </w:r>
      <w:r w:rsidR="00EB2276" w:rsidRPr="005440D4">
        <w:rPr>
          <w:noProof/>
        </w:rPr>
        <w:t>вовне может шуметь ураган. Спокойствие в действии и тишина в напряжении могут дать разительные результаты. Учитель никогда не Машет руками. Махание руками и все лишние движения служат выражением не силы, но слабости и указывают на неумение владеть своей психической энергией. Каждая крупица ее направляется сознательно, и сознательно управление ею. Непроизвольные нервные движения особенно вредны и разрушительны. Как опытный полководец, распределяет Архат свои силы, и каждая двигается по приказу. Умение собирать свои силы и действовать ими волею принадлежит высокому искусству психотехники. Сюда же относится и умение владеть собою и своими чувствами. Нужна самодисциплина самая строгая и суровая. Дисциплина духа есть азбука Адепта сокровенного знания. Жизнь дает широчайшие возможности упражняться и преуспевать в ней. Лучше руководить самим собою и жизнью, чем быть руководимым ею. Власти над собой никому и ничему не давайте.</w:t>
      </w:r>
    </w:p>
    <w:p w:rsidR="00E8769F" w:rsidRPr="005440D4" w:rsidRDefault="00E8769F" w:rsidP="00EB2276">
      <w:pPr>
        <w:rPr>
          <w:noProof/>
        </w:rPr>
      </w:pPr>
    </w:p>
    <w:p w:rsidR="00E8769F" w:rsidRPr="005440D4" w:rsidRDefault="002F04A6" w:rsidP="00EB2276">
      <w:pPr>
        <w:rPr>
          <w:noProof/>
        </w:rPr>
      </w:pPr>
      <w:r w:rsidRPr="005440D4">
        <w:rPr>
          <w:rFonts w:cs="Arial"/>
          <w:b/>
          <w:noProof/>
          <w:szCs w:val="28"/>
        </w:rPr>
        <w:t xml:space="preserve">1955 г. </w:t>
      </w:r>
      <w:r w:rsidR="00EB2276" w:rsidRPr="005440D4">
        <w:rPr>
          <w:b/>
          <w:noProof/>
        </w:rPr>
        <w:t>594. (Нояб. 28).</w:t>
      </w:r>
      <w:r w:rsidR="00EB2276" w:rsidRPr="005440D4">
        <w:rPr>
          <w:noProof/>
        </w:rPr>
        <w:t xml:space="preserve"> (Со сна). Приди мыслью в чертоги Мои.</w:t>
      </w:r>
    </w:p>
    <w:p w:rsidR="00EB2276" w:rsidRPr="005440D4" w:rsidRDefault="00EB2276" w:rsidP="00EB2276">
      <w:pPr>
        <w:rPr>
          <w:noProof/>
        </w:rPr>
      </w:pPr>
      <w:r w:rsidRPr="005440D4">
        <w:rPr>
          <w:noProof/>
        </w:rPr>
        <w:t>Друг Мой! Когда Учитель Выражает желание или Дает указ, следует исполнять немедленно. Стоим на гребне событий. Давняя столетняя мечта исполняется. Страна Моя древняя входит в период возрождения и нового небывалого расцвета. Народ Севера и народ Юга объединяются на сломе старого мира и начале Эпохи Майтрейи. События важности необычайной, планетной. Осуществляется План Учителя в созвучии с Планом Великим. Немало трудов приложено Братьями Света, для того чтобы сбылось древнее пророчество. Ошибочно думать, что если что-либо предсказано, то осуществляется оно без всякого труда. Нет, везде и всюду осуществление идет рукой и ногой человеческой. Приблизилось время Мое. Радость у Нас. И вы, оставив свои личные дела и заботы, и к радости Нашей присоединитесь, ибо кто знает, сколько труда положили и вы в великое дело объединения человечества. Ночью работаете на Планах Незримых и творите Дело Владыки. Потому можете порадоваться вдвойне. Великий План выполняется ступенями в известной последовательности, и враги вынуждены признать факт своего поражения и полного бессилия помешать его осуществлению. Сосредоточившись на одном, они упускают из вида другое, более важное, и терпят очередное поражение. Против Нас никто не силен. И не знают побежденные, и не подозревают победители, что к победе была Приложена Рука Владык. До срока сокрыто от людей значение происходящего, но сроки победно идут, созидая ступени Эволюции. Радуйтесь воплощению в жизнь заповеданной сказки. Радуйтесь Родины вашей успехам.</w:t>
      </w:r>
    </w:p>
    <w:p w:rsidR="002F04A6" w:rsidRPr="005440D4" w:rsidRDefault="002F04A6" w:rsidP="00EB2276">
      <w:pPr>
        <w:rPr>
          <w:noProof/>
        </w:rPr>
      </w:pPr>
    </w:p>
    <w:p w:rsidR="00EB2276" w:rsidRPr="005440D4" w:rsidRDefault="002F04A6" w:rsidP="00EB2276">
      <w:pPr>
        <w:rPr>
          <w:noProof/>
        </w:rPr>
      </w:pPr>
      <w:r w:rsidRPr="005440D4">
        <w:rPr>
          <w:rFonts w:cs="Arial"/>
          <w:b/>
          <w:noProof/>
          <w:szCs w:val="28"/>
        </w:rPr>
        <w:t xml:space="preserve">1955 г. </w:t>
      </w:r>
      <w:r w:rsidR="00EB2276" w:rsidRPr="005440D4">
        <w:rPr>
          <w:b/>
          <w:noProof/>
        </w:rPr>
        <w:t>594 А. (Нояб. 29).</w:t>
      </w:r>
      <w:r w:rsidR="00EB2276" w:rsidRPr="005440D4">
        <w:rPr>
          <w:noProof/>
        </w:rPr>
        <w:t xml:space="preserve"> Пространственные условия не позволяют сосредоточиться. Что-то, видимо, случилось. Вчера было сердцебиение, а у Н. припадок сердечный. Во сне видел внутренность огромного здания после какой-то катастрофы, когда масса предметов лежала ненужными. Воспринять ничего не мог.</w:t>
      </w:r>
    </w:p>
    <w:p w:rsidR="002F04A6" w:rsidRPr="005440D4" w:rsidRDefault="002F04A6" w:rsidP="00EB2276">
      <w:pPr>
        <w:rPr>
          <w:noProof/>
        </w:rPr>
      </w:pPr>
    </w:p>
    <w:p w:rsidR="00E8769F" w:rsidRPr="005440D4" w:rsidRDefault="00EB2276" w:rsidP="002F04A6">
      <w:pPr>
        <w:pStyle w:val="Quote"/>
        <w:rPr>
          <w:noProof/>
        </w:rPr>
      </w:pPr>
      <w:r w:rsidRPr="005440D4">
        <w:rPr>
          <w:noProof/>
        </w:rPr>
        <w:t>Видел во сне Матерь. Был с Ней. Со слезами просил побыть со мной, так как без Нее невозможно и в Ней всё.</w:t>
      </w:r>
    </w:p>
    <w:p w:rsidR="00E8769F" w:rsidRPr="005440D4" w:rsidRDefault="002F04A6" w:rsidP="00EB2276">
      <w:pPr>
        <w:rPr>
          <w:noProof/>
        </w:rPr>
      </w:pPr>
      <w:r w:rsidRPr="005440D4">
        <w:rPr>
          <w:rFonts w:cs="Arial"/>
          <w:b/>
          <w:noProof/>
          <w:szCs w:val="28"/>
        </w:rPr>
        <w:t xml:space="preserve">1955 г. </w:t>
      </w:r>
      <w:r w:rsidR="00EB2276" w:rsidRPr="005440D4">
        <w:rPr>
          <w:b/>
          <w:noProof/>
        </w:rPr>
        <w:t>595. (Нояб. 30).</w:t>
      </w:r>
      <w:r w:rsidR="00EB2276" w:rsidRPr="005440D4">
        <w:rPr>
          <w:noProof/>
        </w:rPr>
        <w:t xml:space="preserve"> (Со сна). Легко лететь на крыльях, на крыльях любви.</w:t>
      </w:r>
    </w:p>
    <w:p w:rsidR="00E8769F" w:rsidRPr="005440D4" w:rsidRDefault="00EB2276" w:rsidP="00EB2276">
      <w:pPr>
        <w:rPr>
          <w:noProof/>
        </w:rPr>
      </w:pPr>
      <w:r w:rsidRPr="005440D4">
        <w:rPr>
          <w:noProof/>
        </w:rPr>
        <w:t>Ожидаемые следствия не приходят, часы времени осложняют задачу.</w:t>
      </w:r>
    </w:p>
    <w:p w:rsidR="00E8769F" w:rsidRPr="005440D4" w:rsidRDefault="00EB2276" w:rsidP="00EB2276">
      <w:pPr>
        <w:rPr>
          <w:noProof/>
        </w:rPr>
      </w:pPr>
      <w:r w:rsidRPr="005440D4">
        <w:rPr>
          <w:noProof/>
        </w:rPr>
        <w:t>Дети Мои! Любимые дети, почему считаете себя покинутыми и оставленными? Разве забота Учителя проявляется в том, что Он Должен дать беззаботную и привольную жизнь? Забота течет о другом. Охраню, когда встретится опасность, нужду Отстраню, но напряжения не избежать, и осознание опасностей, сопровождающих жизнь воплощенного бытия, неотделимо от жизни земной. Не надо только придавать им чрезмерного значения. При правильном отношении напрягается зоркость и обостряются способности. Хуже заснуть в сонной одури беззаботной и беспечной жизни. Ожидание есть чувство, устремляющее в будущее и приближающее его. Неважно, если ожидаемое не приходит или осуществляется не в той форме, которая ожидалась: динамика ожидания принесла свои плоды, утвердив качества нужные. Очень ждите Учителя и тех, кто вам близок и с кем разделила судьба. Встреча будет, только не в тех условиях, как ожидалось. Магнетизм ожидания создает каналы приближения. Почему ожидаете возможностей только в одной плоскости, когда они гораздо ближе и доступнее в другой. Дальность Учителя не помеха Его Близости. Зоркость держите наготове и сказанное примерьте на ближайшее время. Уход близких не считайте несчастьем, быть может, они станут ближе и доступнее, чем были на Земле. Жизнью не устрашайтесь: вы в Длани Учителя. От испытаний освободить не Могу, ибо Хочу приблизить к Себе. А другого пути сближения нет, ибо в мире будете иметь скорбь. Будьте мужественны и бодры и ауру храните в гармоническом состоянии, ибо Мой Свет через нее в вас проникает. Мятущиеся ауры, горем убитые, надежду утерявшие и плачем и отчаянием преисполнившиеся, наглухо закрыты для Света, и им недоступен Луч Мой. Бодрость мужества и бесстрашия храните всегда, даже перед лицом смерти. И пусть будет светел ваш путь.</w:t>
      </w:r>
    </w:p>
    <w:p w:rsidR="00E8769F" w:rsidRPr="005440D4" w:rsidRDefault="00E8769F" w:rsidP="00EB2276">
      <w:pPr>
        <w:rPr>
          <w:noProof/>
        </w:rPr>
      </w:pPr>
    </w:p>
    <w:p w:rsidR="00E8769F" w:rsidRPr="005440D4" w:rsidRDefault="00575118" w:rsidP="00EB2276">
      <w:pPr>
        <w:rPr>
          <w:noProof/>
        </w:rPr>
      </w:pPr>
      <w:r w:rsidRPr="005440D4">
        <w:rPr>
          <w:rFonts w:cs="Arial"/>
          <w:b/>
          <w:noProof/>
          <w:szCs w:val="28"/>
        </w:rPr>
        <w:t xml:space="preserve">1955 г. </w:t>
      </w:r>
      <w:r w:rsidR="00EB2276" w:rsidRPr="005440D4">
        <w:rPr>
          <w:b/>
          <w:noProof/>
        </w:rPr>
        <w:t>596.</w:t>
      </w:r>
      <w:r w:rsidR="00EB2276" w:rsidRPr="005440D4">
        <w:rPr>
          <w:noProof/>
        </w:rPr>
        <w:t xml:space="preserve"> И все же когда-то надо повернуть от пути слабости на путь силы. Просто некоторые вещи не согласуются с поступательным движением духа. Их следует изъять из своего обихода. Попустительство не приводит к желанной цели, но лишает многих ценных достижений. Человек незаметно для себя обкрадывает самого себя и пресекает путь к дальнейшему преуспеянию. Вопрос решается так: или</w:t>
      </w:r>
      <w:r w:rsidR="000C6C5A" w:rsidRPr="005440D4">
        <w:rPr>
          <w:noProof/>
        </w:rPr>
        <w:t xml:space="preserve"> — </w:t>
      </w:r>
      <w:r w:rsidR="00EB2276" w:rsidRPr="005440D4">
        <w:rPr>
          <w:noProof/>
        </w:rPr>
        <w:t>или. Но если избирается путь потворствования своим слабостям, то и глаза надо держать открытыми, не обманывая себя самооправданием. Всю решимость надо собрать, чтобы искоренить растущую привычку астрала.</w:t>
      </w:r>
    </w:p>
    <w:p w:rsidR="00E8769F" w:rsidRPr="005440D4" w:rsidRDefault="00E8769F" w:rsidP="00EB2276">
      <w:pPr>
        <w:rPr>
          <w:noProof/>
        </w:rPr>
      </w:pPr>
    </w:p>
    <w:p w:rsidR="00E8769F" w:rsidRPr="005440D4" w:rsidRDefault="00575118" w:rsidP="00EB2276">
      <w:pPr>
        <w:rPr>
          <w:noProof/>
        </w:rPr>
      </w:pPr>
      <w:r w:rsidRPr="005440D4">
        <w:rPr>
          <w:rFonts w:cs="Arial"/>
          <w:b/>
          <w:noProof/>
          <w:szCs w:val="28"/>
        </w:rPr>
        <w:t xml:space="preserve">1955 г. </w:t>
      </w:r>
      <w:r w:rsidR="00EB2276" w:rsidRPr="005440D4">
        <w:rPr>
          <w:b/>
          <w:noProof/>
        </w:rPr>
        <w:t>597. (Дек. 1).</w:t>
      </w:r>
      <w:r w:rsidR="00EB2276" w:rsidRPr="005440D4">
        <w:rPr>
          <w:noProof/>
        </w:rPr>
        <w:t xml:space="preserve"> Когда все слова сказаны, остается лишь применить их на деле. А если применения все-таки не последует, что же тогда? Тогда остается или расписаться в собственной несостоятельности, или же с новою силой, зубы сцепив, снова и снова пытаться утверждать под ногами ускользающую почву. Не может твердо стоять на ногах человек, жизнью своею, действиями своими, мыслями своими не подтвердивший того, во что верит, и не запечатлевший слова Завета рукою и ногою своею: ногою</w:t>
      </w:r>
      <w:r w:rsidR="000C6C5A" w:rsidRPr="005440D4">
        <w:rPr>
          <w:noProof/>
        </w:rPr>
        <w:t xml:space="preserve"> — </w:t>
      </w:r>
      <w:r w:rsidR="00EB2276" w:rsidRPr="005440D4">
        <w:rPr>
          <w:noProof/>
        </w:rPr>
        <w:t>идя по Пути, рукою</w:t>
      </w:r>
      <w:r w:rsidR="000C6C5A" w:rsidRPr="005440D4">
        <w:rPr>
          <w:noProof/>
        </w:rPr>
        <w:t xml:space="preserve"> — </w:t>
      </w:r>
      <w:r w:rsidR="00EB2276" w:rsidRPr="005440D4">
        <w:rPr>
          <w:noProof/>
        </w:rPr>
        <w:t>применяя их в жизни. И это возможно всегда, ибо что-то как-то и где-то можно всегда применить, то есть нет таких условий, в которых нельзя было бы приложить в действии какое-либо качество или указание Учителя. Учение написано так, что оно отвечает на все вопросы восходящего сознания. В каждый данный момент какое-то качество наиболее близко</w:t>
      </w:r>
      <w:r w:rsidR="000C6C5A" w:rsidRPr="005440D4">
        <w:rPr>
          <w:noProof/>
        </w:rPr>
        <w:t xml:space="preserve"> — </w:t>
      </w:r>
      <w:r w:rsidR="00EB2276" w:rsidRPr="005440D4">
        <w:rPr>
          <w:noProof/>
        </w:rPr>
        <w:t>его-то и следует применить. Будет ошибкой печаловаться и падать духом, потому что явлена какая-то слабость или попустительство. Ошибки возможны всегда, но даже ошибаясь в одном, можно уверенно укреплять что-то другое. И если при двух захромавших качествах двадцать других укрепляются и растут, то двум захромавшим тоже придется подтянуться. Если испугавшийся ученик будет яро усиливать любовь и устремление к Учителю, то, хотя и не прямо, а косвенно, но страх будет побежден. По этому же принципу можно действовать и во всем остальном, не смущаясь ни ошибками, ни слабостями, ни недостатками своими. Вперед надо двигаться при всех условиях, и линия наименьшего сопротивления и движение по ней помогут преодолеть и линию сопротивления наибольшего. Потому не отчаиваться нужно и не складывать оружия, но утверждать любое звучащее качество и в утверждении этом силу найти для восхождения непрерываемого. Многие, споткнувшиеся на чем-то, в отчаянии садятся при дороге, бия себя в грудь, в то время как именно в такие моменты нужно движение неостанавливающееся. Остановиться легко, а потом начать и пятиться назад. Нельзя падать духом. Другие свои лучшие качества на помощь призовите, и непреклонен и тверд будет шаг ваш.</w:t>
      </w:r>
    </w:p>
    <w:p w:rsidR="00E8769F" w:rsidRPr="005440D4" w:rsidRDefault="00E8769F" w:rsidP="00EB2276">
      <w:pPr>
        <w:rPr>
          <w:noProof/>
        </w:rPr>
      </w:pPr>
    </w:p>
    <w:p w:rsidR="00E8769F" w:rsidRPr="005440D4" w:rsidRDefault="00575118" w:rsidP="00EB2276">
      <w:pPr>
        <w:rPr>
          <w:noProof/>
        </w:rPr>
      </w:pPr>
      <w:r w:rsidRPr="005440D4">
        <w:rPr>
          <w:rFonts w:cs="Arial"/>
          <w:b/>
          <w:noProof/>
          <w:szCs w:val="28"/>
        </w:rPr>
        <w:t xml:space="preserve">1955 г. </w:t>
      </w:r>
      <w:r w:rsidR="00EB2276" w:rsidRPr="005440D4">
        <w:rPr>
          <w:b/>
          <w:noProof/>
        </w:rPr>
        <w:t>598. (Дек. 2).</w:t>
      </w:r>
      <w:r w:rsidR="00EB2276" w:rsidRPr="005440D4">
        <w:rPr>
          <w:noProof/>
        </w:rPr>
        <w:t xml:space="preserve"> Сын Мой! Кому много дано, с того много и спросится. И нет иного выхода, как следовать Совету Учителя.</w:t>
      </w:r>
    </w:p>
    <w:p w:rsidR="00E8769F" w:rsidRPr="005440D4" w:rsidRDefault="00E8769F" w:rsidP="00EB2276">
      <w:pPr>
        <w:rPr>
          <w:noProof/>
        </w:rPr>
      </w:pPr>
    </w:p>
    <w:p w:rsidR="00E8769F" w:rsidRPr="005440D4" w:rsidRDefault="00575118" w:rsidP="00EB2276">
      <w:pPr>
        <w:rPr>
          <w:noProof/>
        </w:rPr>
      </w:pPr>
      <w:r w:rsidRPr="005440D4">
        <w:rPr>
          <w:rFonts w:cs="Arial"/>
          <w:b/>
          <w:noProof/>
          <w:szCs w:val="28"/>
        </w:rPr>
        <w:t xml:space="preserve">1955 г. </w:t>
      </w:r>
      <w:r w:rsidR="00EB2276" w:rsidRPr="005440D4">
        <w:rPr>
          <w:b/>
          <w:noProof/>
        </w:rPr>
        <w:t>599.</w:t>
      </w:r>
      <w:r w:rsidR="00EB2276" w:rsidRPr="005440D4">
        <w:rPr>
          <w:noProof/>
        </w:rPr>
        <w:t xml:space="preserve"> «Поступая наедине, показываем знание Основ»,</w:t>
      </w:r>
      <w:r w:rsidR="000C6C5A" w:rsidRPr="005440D4">
        <w:rPr>
          <w:noProof/>
        </w:rPr>
        <w:t xml:space="preserve"> — </w:t>
      </w:r>
      <w:r w:rsidR="00EB2276" w:rsidRPr="005440D4">
        <w:rPr>
          <w:noProof/>
        </w:rPr>
        <w:t xml:space="preserve">так Сказано. И </w:t>
      </w:r>
      <w:r w:rsidRPr="005440D4">
        <w:rPr>
          <w:noProof/>
        </w:rPr>
        <w:t>высшим судьею для человека явля</w:t>
      </w:r>
      <w:r w:rsidR="00EB2276" w:rsidRPr="005440D4">
        <w:rPr>
          <w:noProof/>
        </w:rPr>
        <w:t>ется уже не мнение других, но он сам. Но это возможно лишь тогда, когда перед самим собою наедине человек творит суд свой. Даже продвинувшийся ученик часто ставит на место судьи других</w:t>
      </w:r>
      <w:r w:rsidR="000C6C5A" w:rsidRPr="005440D4">
        <w:rPr>
          <w:noProof/>
        </w:rPr>
        <w:t xml:space="preserve"> — </w:t>
      </w:r>
      <w:r w:rsidR="00EB2276" w:rsidRPr="005440D4">
        <w:rPr>
          <w:noProof/>
        </w:rPr>
        <w:t>более высоких духов или своего Гуру, предполагая судию вовне. Но все же в высочайшем понимании нет над человеком иного судьи, кроме него самого, ибо каждый имеет судию в себе. Судите себя своим собственным судом, и суд окружающих не будет иметь для вас значения. И пусть суд ваш будет строг и нелицеприятен. Что люди могут знать о сокровеннейших мыслях, чувствах и переживаниях ваших? Но вы знаете и потому можете судить. И что значит мнение людское, забываемое породителями его чуть ли не на другой день? Много несправедливости в суждениях людей. И пусть суд ваш над ближними не будет скор и поспешен. Но лучше совсем не судить. Лучший судья</w:t>
      </w:r>
      <w:r w:rsidR="000C6C5A" w:rsidRPr="005440D4">
        <w:rPr>
          <w:noProof/>
        </w:rPr>
        <w:t xml:space="preserve"> — </w:t>
      </w:r>
      <w:r w:rsidR="00EB2276" w:rsidRPr="005440D4">
        <w:rPr>
          <w:noProof/>
        </w:rPr>
        <w:t>карма. Она каждый поступок оценит по достоинству и по оценке породит созвучное следствие. И суд, и наказание или возмещение и награда как прямой результат поступка</w:t>
      </w:r>
      <w:r w:rsidR="000C6C5A" w:rsidRPr="005440D4">
        <w:rPr>
          <w:noProof/>
        </w:rPr>
        <w:t xml:space="preserve"> — </w:t>
      </w:r>
      <w:r w:rsidR="00EB2276" w:rsidRPr="005440D4">
        <w:rPr>
          <w:noProof/>
        </w:rPr>
        <w:t>в надежных и справедливых руках. Свободен человек от зависимости от чужих мнений, если над собою суд свой имеет. Потому не осуждайте других и учитесь всегда и везде стоять на собственных ногах, даже в присутствии Учителя. Решайте сами, и поступайте сами, и не ставьте себя в зависимость от чужих решений. За решение свое платить будете вы сами. Как же может кто-то и что-то решать за вас? Сам, сам, сам, за своею личною полной ответственностью</w:t>
      </w:r>
      <w:r w:rsidR="000C6C5A" w:rsidRPr="005440D4">
        <w:rPr>
          <w:noProof/>
        </w:rPr>
        <w:t xml:space="preserve"> — </w:t>
      </w:r>
      <w:r w:rsidR="00EB2276" w:rsidRPr="005440D4">
        <w:rPr>
          <w:noProof/>
        </w:rPr>
        <w:t>так решит мудрый. Учитель Может указать то или иное решение, но выбор принадлежит вам по праву свободной воли. Учитель Может в случае необходимости указать тропу или цепь следствий, дабы выбор мог быть сделан безошибочно и с открытыми глазами, но верховное право свободного выбора не может быть отнято от человека. В самом безвыходном, казалось бы, положении всегда есть возможность решения высшего. Даже идя на верную смерть, можно идти с гордо поднятой головой, сохраняя достоинство духа, или же извиваться и дрожать в ярых судоргах и иступленных конвульсиях страха, утеряв лик человеческий. Силу свою власти своей над собою изнутри утверждайте.</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600. (Дек. 3).</w:t>
      </w:r>
      <w:r w:rsidR="00EB2276" w:rsidRPr="005440D4">
        <w:rPr>
          <w:noProof/>
        </w:rPr>
        <w:t xml:space="preserve"> Дадим знак исполнения Нашего Указа, когда придет срок. И тогда, как силою волшебного жезла, откроются врата в будущее. И не надо будет думать, как и что делать, чтобы в него войти. Как на крыльях понесут события к сужденному, и карма сама сложит нужный узор. И не противиться тогда, но радовать будет дух сужденному счастью. Когда Говорю о сужденном, Утверждаю этим его. Оно будет. Но сроки зависят от многих условий и свободной коллективной воли людей. Сужденное будущее ждет, когда сознание будет готово его принять. Электричество существовало всегда, но сколько миллионов лет потребовалось для того, чтобы люди стали готовы использовать эту силу. Так во всем. Потому самое главное</w:t>
      </w:r>
      <w:r w:rsidR="000C6C5A" w:rsidRPr="005440D4">
        <w:rPr>
          <w:noProof/>
        </w:rPr>
        <w:t xml:space="preserve"> — </w:t>
      </w:r>
      <w:r w:rsidR="00EB2276" w:rsidRPr="005440D4">
        <w:rPr>
          <w:noProof/>
        </w:rPr>
        <w:t>это подготовить сознание. Дары эволюции ждут готовности человечества принять их. И когда наступает в индивидуальной судьбе должное время, Учитель Говорит: «Вот пришло время исполнения сроков. Есть ли готовность и нужная степень зоркости и понимания?» Слепой проходит мимо того, что лишь зрячий увидит. Надо быть зрячим и руку благоприятствующей судьбы не принять за руку врага. Зов будет, но все ли откликнутся и пойдут по зову? Многие найдут различные отговорки и оправдания, чтобы уклониться. Ибо зов не имеет в виду многие выгоды и удобства, но Общее Благо. Почему мне, а не ему сужден подвиг? Не потому ли, что печать избранства на челе, избравшего путь труднейший? Почему мне?</w:t>
      </w:r>
      <w:r w:rsidR="000C6C5A" w:rsidRPr="005440D4">
        <w:rPr>
          <w:noProof/>
        </w:rPr>
        <w:t xml:space="preserve"> — </w:t>
      </w:r>
      <w:r w:rsidR="00EB2276" w:rsidRPr="005440D4">
        <w:rPr>
          <w:noProof/>
        </w:rPr>
        <w:t>вопрошает самость, и человеческое говорит: «Да минует меня чаша сия», но: «Да будет воля Твоя, Владыка,</w:t>
      </w:r>
      <w:r w:rsidR="000C6C5A" w:rsidRPr="005440D4">
        <w:rPr>
          <w:noProof/>
        </w:rPr>
        <w:t xml:space="preserve"> — </w:t>
      </w:r>
      <w:r w:rsidR="00EB2276" w:rsidRPr="005440D4">
        <w:rPr>
          <w:noProof/>
        </w:rPr>
        <w:t>Высшего, что есть в человеке, Отца, Пребывающего внутри»,</w:t>
      </w:r>
      <w:r w:rsidR="000C6C5A" w:rsidRPr="005440D4">
        <w:rPr>
          <w:noProof/>
        </w:rPr>
        <w:t xml:space="preserve"> — </w:t>
      </w:r>
      <w:r w:rsidR="00EB2276" w:rsidRPr="005440D4">
        <w:rPr>
          <w:noProof/>
        </w:rPr>
        <w:t>говорит дух и избирает подвиг.</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601. (Дек. 4).</w:t>
      </w:r>
      <w:r w:rsidR="00EB2276" w:rsidRPr="005440D4">
        <w:rPr>
          <w:noProof/>
        </w:rPr>
        <w:t xml:space="preserve"> Друг Мой! Маяк дает свет и указывает путь. Но сам непосредственного участия в движении корабля по морю жизни не принимает. Иначе он должен перестать быть маяком. Так, давая Свет людям и посылая лучи, Архат стоит как бы в стороне от жизни. Некоторое отрешение от жизни и уединение необходимы. В противном случае, будучи увлечен силами внешнего движениями, не сможет дух стать светочем, указующим пути, светочем, стоящим на прочной недвижимой основе. Говорю об устойчивости сознания на скале мужества, преданности, доверия и любви к своему Владыке. Если эти Основы подорваны, устойчивость теряется и светоч не может выполнять своего назначения. Уже Говорил: дозволено все. Говорю: любое действие или решение оправдано, если совершается оно в любви и преданности Учителю. Можно двигаться в любом направлении, но в неразрывной слиянности со Мною. Оторваться от Меня в сознании</w:t>
      </w:r>
      <w:r w:rsidR="000C6C5A" w:rsidRPr="005440D4">
        <w:rPr>
          <w:noProof/>
        </w:rPr>
        <w:t xml:space="preserve"> — </w:t>
      </w:r>
      <w:r w:rsidR="00EB2276" w:rsidRPr="005440D4">
        <w:rPr>
          <w:noProof/>
        </w:rPr>
        <w:t>значит потерять все, все плоды долголетних трудов и усилий. Так будем держаться ближе, кроме нити сердца нет ничего. Удержаться надо. И когда все средства исчерпаны, остается одно: отбросив все сторонние мысли, рассуждения, доводы и колебания, сосредоточиться на Лике Учителя и силою вибраций, от Него исходящих, удерживать равновесие духа. Сила Луча преодолеет мятущиеся энергии окружающей среды и напряжение хаотических токов пространства, и сознание ощутит явно это благодетельное воздействие. С убедительностью логики очевидности именно так и следует бороться, не вступая в полемику. Надо заметить, что кривое мышление всегда заводит в тупик, из которого нет выхода. Могучая и спасительная сила излучений сияющего Лика всегда к услугам сердца, утвердившегося на Владыке. В древности у некоторых это явление выражалось формулой «Земная мудрость</w:t>
      </w:r>
      <w:r w:rsidR="000C6C5A" w:rsidRPr="005440D4">
        <w:rPr>
          <w:noProof/>
        </w:rPr>
        <w:t xml:space="preserve"> — </w:t>
      </w:r>
      <w:r w:rsidR="00EB2276" w:rsidRPr="005440D4">
        <w:rPr>
          <w:noProof/>
        </w:rPr>
        <w:t>вражда против Господа». В современном понимании это означает, что очевидность и действительность</w:t>
      </w:r>
      <w:r w:rsidR="000C6C5A" w:rsidRPr="005440D4">
        <w:rPr>
          <w:noProof/>
        </w:rPr>
        <w:t xml:space="preserve"> — </w:t>
      </w:r>
      <w:r w:rsidR="00EB2276" w:rsidRPr="005440D4">
        <w:rPr>
          <w:noProof/>
        </w:rPr>
        <w:t>явления разного порядка, что по очевидности судить о действительности нельзя и что мозг без прозревшего сердца не может безошибочно судить о явлениях жизни. Орудия мозга</w:t>
      </w:r>
      <w:r w:rsidR="000C6C5A" w:rsidRPr="005440D4">
        <w:rPr>
          <w:noProof/>
        </w:rPr>
        <w:t xml:space="preserve"> — </w:t>
      </w:r>
      <w:r w:rsidR="00EB2276" w:rsidRPr="005440D4">
        <w:rPr>
          <w:noProof/>
        </w:rPr>
        <w:t>глаза и уши. Но разве глаз видит все, что существует вокруг, а ухо</w:t>
      </w:r>
      <w:r w:rsidR="000C6C5A" w:rsidRPr="005440D4">
        <w:rPr>
          <w:noProof/>
        </w:rPr>
        <w:t xml:space="preserve"> — </w:t>
      </w:r>
      <w:r w:rsidR="00EB2276" w:rsidRPr="005440D4">
        <w:rPr>
          <w:noProof/>
        </w:rPr>
        <w:t>слышит? Огромная сфера действительности недоступна ни глазу, ни уху, но наука уже проникла далеко за пределы возможностей чувств, находящихся в распоряжении человека. Чтобы проникнуть, нужны были аппараты, но Учение говорит, что в сущности человека заключаются все аппараты для глубокого познавания действительности. Поняв ограничения мозга и безграничность возможности развития сердца и центров, можно начать твердо и уверенно углубляться в понимании действительности. Но нужен Учитель, без Него не пройти. И за Учителя надо крепко держаться, несмотря на все измышления мозга, не могущего уловить сущности происходящего. Держитесь за Меня крепко всегда и во всем, и будет шаг ваш тверд и поступь победной. И держитесь особенно крепко при узловых событиях, связанных с вами и затрагивающих вашу судьбу. Значит, надо объединиться с Владыкой поверх всех мыслей, чувств и ощущений, поверх всего, вовне происходящего. Это и будет означать дойти до Нас поверх личных ощущений и переживаний. Это и значит объединиться в духе поверх всего. В этом и будет спасение в тяжкие минуты натиска плотных слоев и стихийных хаотических энергий.</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602.</w:t>
      </w:r>
      <w:r w:rsidR="00EB2276" w:rsidRPr="005440D4">
        <w:rPr>
          <w:noProof/>
        </w:rPr>
        <w:t xml:space="preserve"> Да, сын Мой, истинно, Отец, и Заступник, и Друг. В этом понимании и пребудь. По осознанию Близости и близкий ответ получаешь. И когда крепка связь, воистину, двигать можно горами. Есть чисто механические приемы для удержания этой Близости. Их следует избегать. Лучше пользоваться проводом сердца. Но когда сердце молчит и никнет огонь его, тогда можно прибегнуть и к механике. Но пусть будет это психомеханикой усиления напряжения серебряной нити, хотя и идет эта нить прямо от сердца. Ярое представление в третьем глазе Образа Учителя может поддержать сердечный огонь, повторение Имени усилит его, а соответствующие ароматы отгонят нежелательных соседей из Тонкого Мира или уменьшат возможность вреда. Не нужна эта механика столь яро, когда ярко пылает сердца огонь, но огонь не всегда горит, и тогда следует прибегать к помощи вспомогательных средств. Впрочем, указанные методы желательны при всяких условиях. Итак, не будем смущаться ничем, но яро призовем Учителя явить Близость Свою. Условия непосредственной Близости Учителя надо всегда соблюдать. Учитель всегда у дверей ваших, так что осознание Близости зависит не от Учителя, но от ученика. Конечно, Учитель Усиливает ее в случае надобности, но многое зависит от самого ученика. Главное, надо понять, что нет ничего в мире, что могло бы стать средостением между нами, если воля ученика того не допустит. Потому и Говорю, что эта Близость утверждается поверх всего. И если что-то становится промеж нас, надо подняться еще выше, где этому «что-то» уже нет места. Так при всех условиях жизни, и во всех обстоятельствах, и где бы то ни было Учитель в сердце пусть Будет выше, и ближе, и прежде всего.</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603. (Дек. 5).</w:t>
      </w:r>
      <w:r w:rsidR="00EB2276" w:rsidRPr="005440D4">
        <w:rPr>
          <w:noProof/>
        </w:rPr>
        <w:t xml:space="preserve"> Сын Мой, самое главное, самое важное, самое насущное</w:t>
      </w:r>
      <w:r w:rsidR="000C6C5A" w:rsidRPr="005440D4">
        <w:rPr>
          <w:noProof/>
        </w:rPr>
        <w:t xml:space="preserve"> — </w:t>
      </w:r>
      <w:r w:rsidR="00EB2276" w:rsidRPr="005440D4">
        <w:rPr>
          <w:noProof/>
        </w:rPr>
        <w:t>это сохранить Близость Учителя, яро ее утверждая, упорно, настойчиво и непрерывно. Все остальное</w:t>
      </w:r>
      <w:r w:rsidR="000C6C5A" w:rsidRPr="005440D4">
        <w:rPr>
          <w:noProof/>
        </w:rPr>
        <w:t xml:space="preserve"> — </w:t>
      </w:r>
      <w:r w:rsidR="00EB2276" w:rsidRPr="005440D4">
        <w:rPr>
          <w:noProof/>
        </w:rPr>
        <w:t>мираж чувств преходящих. Вот почему говорится о краеугольном Камне Основания Жизни. Я Есть Камень Вечного Основания Жизни. На Мне храм духа построивший устоит. Истинные строители</w:t>
      </w:r>
      <w:r w:rsidR="000C6C5A" w:rsidRPr="005440D4">
        <w:rPr>
          <w:noProof/>
        </w:rPr>
        <w:t xml:space="preserve"> — </w:t>
      </w:r>
      <w:r w:rsidR="00EB2276" w:rsidRPr="005440D4">
        <w:rPr>
          <w:noProof/>
        </w:rPr>
        <w:t>они, на Камне построившие и на Камне созидающие. Их построения останутся нерушимыми в веках. Но ничего, даже воспоминания, не останется от тех, кто строил во имя свое и для себя. Личные миражи самые скоропроходящие. Соберем мысли вокруг Учителя. Духовный магнит действует по притяжению сердца. Магнит сердца действует по заданному направлению любовью. Мощь его можно усиливать беспредельно. Любовь</w:t>
      </w:r>
      <w:r w:rsidR="000C6C5A" w:rsidRPr="005440D4">
        <w:rPr>
          <w:noProof/>
        </w:rPr>
        <w:t xml:space="preserve"> — </w:t>
      </w:r>
      <w:r w:rsidR="00EB2276" w:rsidRPr="005440D4">
        <w:rPr>
          <w:noProof/>
        </w:rPr>
        <w:t>принцип всепобеждающий. Так во власти человека магнитную силу микрокосма своего устремить в направлении нужном. Человек</w:t>
      </w:r>
      <w:r w:rsidR="000C6C5A" w:rsidRPr="005440D4">
        <w:rPr>
          <w:noProof/>
        </w:rPr>
        <w:t xml:space="preserve"> — </w:t>
      </w:r>
      <w:r w:rsidR="00EB2276" w:rsidRPr="005440D4">
        <w:rPr>
          <w:noProof/>
        </w:rPr>
        <w:t>это магнит, действующий постоянно. Его излучения привлекают к себе пространственные энергии по роду своему. Аура Земли пересыщена энергиями отложений эманаций людских. И аура, настроенная на любом ключе, всегда вызывает созвучный пространственный отклик, усиливая утверждаемое явление, какого бы порядка оно ни было. Так можно усиливать себя в добре или во зле. Можно усиливать себя в любом направлении, зная, что пространство отзвучит и поддержит по соответствию. Притянуть из пространственного вместилища можно всё, но в созвучии с запросом или устремлением. Ответную реакцию из пространства человек вызывает сам, и сам предопределяет сущность и характер ответа. Так же точно и сфера человеческого микрокосма ответствует на магнитные излучения встречной ауры, просветляясь или омрачаясь ответно. Очень легко вызвать в этих сферах микрокосмических те или иные вибрации, сознательно устремляя в них определенные энергии. Легко вызвать в человеке радость, бодрость, спокойствие, мир или, наоборот, злобу, страх, беспокойство, сознательно поляризуя себя на желаемой волне. Нет ничего легче, как управлять настроениями и психическими состояниями людей, если понять, что не на них надо воздействовать, не их подчинять своей воле, а, наоборот, просто поляризуя свой микрокосм, свое сознание, свои энергии на нужной волне. И тогда перемагничивание чужой ауры происходит автоматически и без всяких усилий. Все усилия сосредоточиваются на себе самом, с тем чтобы в себе вызвать должное состояние сознания и сердца. Взаимодействие аур</w:t>
      </w:r>
      <w:r w:rsidR="000C6C5A" w:rsidRPr="005440D4">
        <w:rPr>
          <w:noProof/>
        </w:rPr>
        <w:t xml:space="preserve"> — </w:t>
      </w:r>
      <w:r w:rsidR="00EB2276" w:rsidRPr="005440D4">
        <w:rPr>
          <w:noProof/>
        </w:rPr>
        <w:t>явление, играющее огромную роль в жизни людей. Может человек нести в себе ауру благословения или проклятия, распространяя свет или тьму, добро или зло. Можно яро благодетельствовать людям без слов, без уговоров, без внешних усилий, настраивая микрокосм свой на определенный лад. От тех, кто коснулся Основ, требуется сознательное несение света и сознательное внесение его в окружающую среду. Можно усиливать себя тысячекратно, соединяя себя с накоплениями пространственного добра и Света. Это состояние, поддержанное связью с Учителем, может явить неодолимую мощь, о которую в брызги разлетятся волны противных и темных воздействий.</w:t>
      </w:r>
      <w:r w:rsidRPr="005440D4">
        <w:rPr>
          <w:noProof/>
        </w:rPr>
        <w:t xml:space="preserve"> </w:t>
      </w:r>
      <w:r w:rsidR="00EB2276" w:rsidRPr="005440D4">
        <w:rPr>
          <w:noProof/>
        </w:rPr>
        <w:t>Когда угрожают явлению Света, соедините себя с вместилищем пространственного Света-Огня через Иерархию и явно почуете неисчерпаемость этой пространственной мощи. Многолико Великое Служение, и ничто не может помешать несению Света среди людей. К магниту сияющего сердца притянутся все, в ком их собственное сердце еще не угасло. Магнетизм пылающего сердца велик.</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604. (Дек. 6).</w:t>
      </w:r>
      <w:r w:rsidR="00EB2276" w:rsidRPr="005440D4">
        <w:rPr>
          <w:noProof/>
        </w:rPr>
        <w:t xml:space="preserve"> (Со сна). ...... можно получить, но по Лучу.</w:t>
      </w:r>
    </w:p>
    <w:p w:rsidR="00E8769F" w:rsidRPr="005440D4" w:rsidRDefault="00EB2276" w:rsidP="00EB2276">
      <w:pPr>
        <w:rPr>
          <w:noProof/>
        </w:rPr>
      </w:pPr>
      <w:r w:rsidRPr="005440D4">
        <w:rPr>
          <w:noProof/>
        </w:rPr>
        <w:t>Друг Мой, посылаемый Луч воспринимающее сознание принимает по созвучию. Это условие соответствия необходимо. Без него невозможно принять богатство световой гаммы. Каждое сознание, даже очень хорошее и гармоническое, все же воспринимает только частично. Для полноты восприятия нужно полное соответствие, то есть уровень сознания, приближающийся к лученосному сознанию Учителя. Но велико расстояние, разделяющее высоту духа, достигнутую Учителем, от сознания даже высокого ученика. Потому сила Луча используется только частично. Но даже и это хорошо, ибо большинство лишено дара сознательного уловления Высших Лучей. Конечно, это дар, дар, заработанный в результате вековых усилий, и потому особенно ценный. Не будем преуменьшать его значение. Ведь может получиться умаление высочайшей способности. Луч посылаемый надо оберегать от профанации его жизнью. Имеется в виду не только жемчуг, растоптанный и попранный невежественными ногами, но и частичная нейтрализация его мощи эманациями окружающей среды. Пространственный яд действует, поглощая силу Лучей. Изоляция сознания от окружающей сферы помогает охранению индивидуализированной силы Луча, оберегая его длительность. Лучи борются в пространстве с мощью тьмы. Хорошо представлять себя в Луче постоянно и зафиксировать этот образ в пространстве. Это облегчает прием восприятий. Луч посланный будет достижением постоянным, но напряженность его восприятия будет изменяться в зависимости от состояния сознания. За состоянием сознания следует следить настороженно. Не может быть безразличия к плодам тысячелетних трудов. Осознание особой ценности достигнутой способности усиливает ее степень. Так, напрягая качество восприятия сознательно, усиливаем его мощь. Дары духа сокровищами именуются и даются немногим. Даются по праву, но не по желанию или просьбе. И это право называется Правом Космическим и людьми неотъемлемым и записано в звездном свитке Светил. Это Право не есть результат незаслуженного фаворитизма, но плод собственного труда и усилий. Космическое Право есть высшее Право, Право пространственное, не даваемое людям по своему произволу, но по Лучу... «И над ним был Луч»,</w:t>
      </w:r>
      <w:r w:rsidR="000C6C5A" w:rsidRPr="005440D4">
        <w:rPr>
          <w:noProof/>
        </w:rPr>
        <w:t xml:space="preserve"> — </w:t>
      </w:r>
      <w:r w:rsidRPr="005440D4">
        <w:rPr>
          <w:noProof/>
        </w:rPr>
        <w:t>так говорил современник о Спасителе. Значение Луча</w:t>
      </w:r>
      <w:r w:rsidR="000C6C5A" w:rsidRPr="005440D4">
        <w:rPr>
          <w:noProof/>
        </w:rPr>
        <w:t xml:space="preserve"> — </w:t>
      </w:r>
      <w:r w:rsidRPr="005440D4">
        <w:rPr>
          <w:noProof/>
        </w:rPr>
        <w:t>в его неисчерпаемости, но при соответствующей высоте воспринимающего сознания. Дары духа надо ценить, ибо нет того золота, на которое их можно было бы купить, и нет на земле тех богатств, на которые можно было бы их променять, ибо Луч остается с духом и после смерти физического тела. Но не взять с собою в Мир Тонкий сокровищ земных. Дары духа неотъемлемы ни в жизни, ни в смерти, если явлена полнота осознания полученного сокровища. Надземную птицу счастья, спустившуюся на Землю на крыльях духа, надо суметь удержать.</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605. (Дек. 7).</w:t>
      </w:r>
      <w:r w:rsidR="00EB2276" w:rsidRPr="005440D4">
        <w:rPr>
          <w:noProof/>
        </w:rPr>
        <w:t xml:space="preserve"> Пространственная жизнь предполагает полное отрешение от своего личного «я». Сохраняется сознание и индивидуальность накоплений, но малый личный мир человека является почти непреодолимым препятствием для приобщения к пространственной жизни. Личное и пространственное не сочетаются. Где же в мирах можно представить себе спекулянта или биржевого дельца? Им просто нет места в Величии Космоса. Те подвалы, ямы, щели и узкие личные сферы, по которым ютятся люди, перешедшие в Мир Тонкий, являются хулою на Мироздание. Они есть продукт ярого выражения отемненного личного сознания последышей его, сохранившихся от жизни земной. Чтобы жить в Надземном, от Земли надо отрешиться, но сверхличное и общечеловеческое и в Надземном свое место имеет. Тем и значительно понятие Общего Блага. Не умирает оно и плоды его со смертью человека. Так же, как на Земле великие дела живут тысячелетия, так же живут они и в пространстве, переживая на многие века личную земную жизнь человека. Все личное</w:t>
      </w:r>
      <w:r w:rsidR="000C6C5A" w:rsidRPr="005440D4">
        <w:rPr>
          <w:noProof/>
        </w:rPr>
        <w:t xml:space="preserve"> — </w:t>
      </w:r>
      <w:r w:rsidR="00EB2276" w:rsidRPr="005440D4">
        <w:rPr>
          <w:noProof/>
        </w:rPr>
        <w:t>кратковременно и кончается с личностью же. Но не умирает Общее Благо и плоды его. Потому Чаша Общего Блага есть символ бессмертия.</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606. (Дек. 8).</w:t>
      </w:r>
      <w:r w:rsidR="00EB2276" w:rsidRPr="005440D4">
        <w:rPr>
          <w:noProof/>
        </w:rPr>
        <w:t xml:space="preserve"> Жизнь отделяет воображаемые качества от действительных, и становится ясно, какое качество хромает. Этим полезны испытания. Иллюзии самообмана самые вредные. Человек живет в призрачном мире несуществующих качеств, которые разлетаются в брызги при столкновении с жизнью. Лучше сурово знать свои недостатки, чем самообольщаться воображаемыми качествами. Проверка самого себя жизнью необходима, захромавшее качество можно укрепить. Но безнадежно качество, существующее лишь в воображении человека. Потому следует радоваться испытаниям, раскрывающим слабые стороны своего собственного существа. Иначе как их исправить и укрепить? При всех условиях</w:t>
      </w:r>
      <w:r w:rsidR="000C6C5A" w:rsidRPr="005440D4">
        <w:rPr>
          <w:noProof/>
        </w:rPr>
        <w:t xml:space="preserve"> — </w:t>
      </w:r>
      <w:r w:rsidR="00EB2276" w:rsidRPr="005440D4">
        <w:rPr>
          <w:noProof/>
        </w:rPr>
        <w:t>совершенствование, то есть рост духа, остается единственной целью эволюции. В этом смысл жизни, об этом следует помнить всегда.</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607. (Дек. 9).</w:t>
      </w:r>
      <w:r w:rsidR="00EB2276" w:rsidRPr="005440D4">
        <w:rPr>
          <w:noProof/>
        </w:rPr>
        <w:t xml:space="preserve"> Не так действуйте, как хочется, но по Лучу. Действовать по Лучу</w:t>
      </w:r>
      <w:r w:rsidR="000C6C5A" w:rsidRPr="005440D4">
        <w:rPr>
          <w:noProof/>
        </w:rPr>
        <w:t xml:space="preserve"> — </w:t>
      </w:r>
      <w:r w:rsidR="00EB2276" w:rsidRPr="005440D4">
        <w:rPr>
          <w:noProof/>
        </w:rPr>
        <w:t>значит действовать в полном созвучии с сознанием Учителя. Трудно отличить своеволие от воли Учителя, ибо сознание есть сфера проявления обоих. Так идет непрестанная борьба внутри человека между волею высшей его высшего «Я» и волею низшей. Когда низшее пересиливает, становится дом разделенным в себе, так как тогда земные притяжения начинают действовать особенно яро. Конечно, голоса оболочек звучат постоянно и тянут человека в свои сферы, но когда высшее перетягивает, сохраняется тогда поступательное движение. В этом все дело: двигаться, несмотря ни на что, двигаться вперед, но не назад. Луч помогает сохранить это восходящее продвижение духа, но при условии, если действуете по Лучу. В случае неуверенности Близость надо усилить, углубив осознание нужного Присутствия, и держаться неотрывно. Правильное решение придет. Не следует мир нереального, мир Майи, делать слишком реальным. Все это пройдет, все, что ныне беспокоит, волнует и терзает: и люди, и дела, и условия. Останется лишь то, что связано в духе с Миром Учителя. К нему и приложим сердце свое устремленно.</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608.</w:t>
      </w:r>
      <w:r w:rsidR="00EB2276" w:rsidRPr="005440D4">
        <w:rPr>
          <w:noProof/>
        </w:rPr>
        <w:t xml:space="preserve"> Путь один</w:t>
      </w:r>
      <w:r w:rsidR="000C6C5A" w:rsidRPr="005440D4">
        <w:rPr>
          <w:noProof/>
        </w:rPr>
        <w:t xml:space="preserve"> — </w:t>
      </w:r>
      <w:r w:rsidR="00EB2276" w:rsidRPr="005440D4">
        <w:rPr>
          <w:noProof/>
        </w:rPr>
        <w:t>к Владыке. Другого пути нет. И не все ли равно, как и где он совершается? Разве место важно? Йоги в уединении в недоступных горах и пещерах пребывали на Великом Служении людям и благодетельствовали миру. Все дело в состоянии сознания и направлении его мыслей. Мыслью служит человек миру, если его мысль о мире, а не о себе. Если же лишь о себе, причем же тут Общее Благо? Так явим суд себе нелицеприятный, чтобы увидеть, где Служение людям страдает. Много несостоятельности может скрываться за прекрасными словами и много самообмана. Кого хотят обмануть, себя или Учителя? И каков может быть результат такого обмана? Так Великое Служение идет связью с Учителем. Ее и надо хранить. А где и как, в конечном счете, не имеет самодовлеющего значения. Только возможности лучшего плана временно как бы переносятся на другое место, оставляя сущность плана неизменной. На какой параллели идет Служение Благу, разве это важно, если оно действительно идет? Так пусть весь мир станет, истинно, Храмом Служения. Так пусть воля остается свободной. Поручения даются при особых условиях и требуют полной готовности духа. Учитель Поможет на всех путях, ведущих к Свету. Учитель не Забывает ни одной крупицы энергии, затраченной во Имя Его. Спокойно, бесстрашно и светло смотрите на будущее. И если вы пребудете с Владыкою в духе, что может угрожать вам? Совет не есть насилие, но указание путей. Близость Мою удержите. Может быть, решение Высшее уже запечатлено где-то. О будущем не терзайтесь. Учитесь стоять на своих собственных ногах.</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609. (Дек. 10).</w:t>
      </w:r>
      <w:r w:rsidR="00EB2276" w:rsidRPr="005440D4">
        <w:rPr>
          <w:noProof/>
        </w:rPr>
        <w:t xml:space="preserve"> (Со сна). Логика земная сильнее другой (высшей, неземной) логики.</w:t>
      </w:r>
    </w:p>
    <w:p w:rsidR="00E8769F" w:rsidRPr="005440D4" w:rsidRDefault="00EB2276" w:rsidP="00EB2276">
      <w:pPr>
        <w:rPr>
          <w:noProof/>
        </w:rPr>
      </w:pPr>
      <w:r w:rsidRPr="005440D4">
        <w:rPr>
          <w:noProof/>
        </w:rPr>
        <w:t>Друг Мой, есть две логики: земная и надземная. Первая проста, понятна и убедительна, ибо находится в полном соответствии с мышлением низшего «я» земного человека. Но трудна логика высшая: она идет вразрез даже с личными интересами человека. Столько людей погибло в борьбе за высшие идеалы, за науку, за Свет, даваемый ими братьям своим. Их деяния противоречили интересам их личности, шли в ущерб им, логика их поступков не вмещалась в узкие рамки обывательского мышления и заботы о себе. Но они утверждали Свет. Логика Света отлична от логики тьмы и невежества, ибо земная мудрость</w:t>
      </w:r>
      <w:r w:rsidR="000C6C5A" w:rsidRPr="005440D4">
        <w:rPr>
          <w:noProof/>
        </w:rPr>
        <w:t xml:space="preserve"> — </w:t>
      </w:r>
      <w:r w:rsidRPr="005440D4">
        <w:rPr>
          <w:noProof/>
        </w:rPr>
        <w:t>вражда против Господа. Земля по-земному мыслит. Искатели подвига пусть не боятся мыслить, подчиняясь законам логики высшей.</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610. (Дек. 11).</w:t>
      </w:r>
      <w:r w:rsidR="00EB2276" w:rsidRPr="005440D4">
        <w:rPr>
          <w:noProof/>
        </w:rPr>
        <w:t xml:space="preserve"> Вера поколебленная, что башня шатающаяся, может рухнуть внезапно. Вера и доверие созидаются на Основах. Основы</w:t>
      </w:r>
      <w:r w:rsidR="000C6C5A" w:rsidRPr="005440D4">
        <w:rPr>
          <w:noProof/>
        </w:rPr>
        <w:t xml:space="preserve"> — </w:t>
      </w:r>
      <w:r w:rsidR="00EB2276" w:rsidRPr="005440D4">
        <w:rPr>
          <w:noProof/>
        </w:rPr>
        <w:t>непоколебимы. Не на деталях, не на подробностях, не на случайностях временных условий, не на личных соображениях и мечтах, но именно на непоколебимых Космических Основах воздвигается храм духа внутри. Строить не на Основах</w:t>
      </w:r>
      <w:r w:rsidR="000C6C5A" w:rsidRPr="005440D4">
        <w:rPr>
          <w:noProof/>
        </w:rPr>
        <w:t xml:space="preserve"> — </w:t>
      </w:r>
      <w:r w:rsidR="00EB2276" w:rsidRPr="005440D4">
        <w:rPr>
          <w:noProof/>
        </w:rPr>
        <w:t>значит строить случайностям на разрушение. Потому от неустойчивости и смятения преходящего время от времени приходится возвращаться к Основам, чтобы крепче утвердить их в сознании. Тело и дух, смертное и бессмертное, жизнь здесь и там, эволюция и перевоплощение</w:t>
      </w:r>
      <w:r w:rsidR="000C6C5A" w:rsidRPr="005440D4">
        <w:rPr>
          <w:noProof/>
        </w:rPr>
        <w:t xml:space="preserve"> — </w:t>
      </w:r>
      <w:r w:rsidR="00EB2276" w:rsidRPr="005440D4">
        <w:rPr>
          <w:noProof/>
        </w:rPr>
        <w:t>вот на чем зиждется жизнь человека. Может ли это отрицать, кто уже побывал в Мире Надземном? На неотрицаемом строится внутренний мир, но не на вечно сменяющихся условиях внешней жизни. Пусть то, что вовне, идет своим чередом, но внутреннее состояние сознания важно черезвычайно. Надо отделить внутреннее от внешнего. Внешнее часто не в воле человека, но царство внутри его</w:t>
      </w:r>
      <w:r w:rsidR="000C6C5A" w:rsidRPr="005440D4">
        <w:rPr>
          <w:noProof/>
        </w:rPr>
        <w:t xml:space="preserve"> — </w:t>
      </w:r>
      <w:r w:rsidR="00EB2276" w:rsidRPr="005440D4">
        <w:rPr>
          <w:noProof/>
        </w:rPr>
        <w:t>его сфера, где он хозяин. О нем, о душе и забота. Пусть неистовствует Хаос вовне, если внутри хорошо и спокойно. Бессильны стихии сломить дух. Надо Основы укрепить и не смешивать их незыблемость с переменчивым потоком жизни. Надо твердо стоять на Основах и держаться за них. Ибо все пройдет, и Луна, и Солнце, и Земля, но ни одна йота не прейдет из Закона.</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611.</w:t>
      </w:r>
      <w:r w:rsidR="00EB2276" w:rsidRPr="005440D4">
        <w:rPr>
          <w:noProof/>
        </w:rPr>
        <w:t xml:space="preserve"> (Со сна). Время для немедленности еще не пришло.</w:t>
      </w:r>
    </w:p>
    <w:p w:rsidR="00E8769F" w:rsidRPr="005440D4" w:rsidRDefault="00EB2276" w:rsidP="00EB2276">
      <w:pPr>
        <w:rPr>
          <w:noProof/>
        </w:rPr>
      </w:pPr>
      <w:r w:rsidRPr="005440D4">
        <w:rPr>
          <w:noProof/>
        </w:rPr>
        <w:t>Яви силу спокойствия напряженного.</w:t>
      </w:r>
    </w:p>
    <w:p w:rsidR="00E8769F" w:rsidRPr="005440D4" w:rsidRDefault="00EB2276" w:rsidP="00EB2276">
      <w:pPr>
        <w:rPr>
          <w:noProof/>
        </w:rPr>
      </w:pPr>
      <w:r w:rsidRPr="005440D4">
        <w:rPr>
          <w:noProof/>
        </w:rPr>
        <w:t>Основы нужны, как фундамент строению. Если Основы подточены, как удержится строение? Потому даются Основы как нерушимое основание жизни, на котором только и возможно построение жизни. Основание должно лечь прочно и навсегда. Его надо оберегать от возможности разрушения, ибо без основания все построение, как бы хорошо оно ни было, оказывается на песке. Повторяйте и укрепляйте Основы. Вихри будут, и ветры подуют, и надо, чтоб дом духа устоял. Вся прочность постройки зависит от прочности основания, и если даже вверху придется что-то изменить, улучшить или упрочить, то можно это делать лишь на крепком фундаменте. Неизбежна смерть, то есть смена оболочек. И неизбежен Мир Тонкий как следующая ступень существования. И этого ничто в мире изменить не может. Следовательно, каково бы ни было положение в настоящий момент, момент перехода в иной мир неизбежен. Так и жизнь надо располагать, чтобы была она соизмеримой с действительным положением вещей в условиях и при наличии двух миров. Право на сознательное послесмертное существование отнять от человека никто не может, кроме него самого. Неотъемлемо Право Космическое. Властны люди порою над физической стороной жизни ближних своих, но не над областью духа и мыслью. Могут влиять, но лишь в известных пределах. Чем сильнее дух, тем менее зависим он от внешних условий. Предание духа Владыке освобождает от тирании внешних обстоятельств. Эта свобода возможна лишь тогда, когда Основы непоколебимы. Потому берегите Основы. Церковь Основы заменила догмами. Но догмы</w:t>
      </w:r>
      <w:r w:rsidR="000C6C5A" w:rsidRPr="005440D4">
        <w:rPr>
          <w:noProof/>
        </w:rPr>
        <w:t xml:space="preserve"> — </w:t>
      </w:r>
      <w:r w:rsidRPr="005440D4">
        <w:rPr>
          <w:noProof/>
        </w:rPr>
        <w:t>это положения, установленные людьми, а Основы</w:t>
      </w:r>
      <w:r w:rsidR="000C6C5A" w:rsidRPr="005440D4">
        <w:rPr>
          <w:noProof/>
        </w:rPr>
        <w:t xml:space="preserve"> — </w:t>
      </w:r>
      <w:r w:rsidRPr="005440D4">
        <w:rPr>
          <w:noProof/>
        </w:rPr>
        <w:t>непоколебимые непреложные принципы жизни, или Начала, базируясь на которых проявлено и проявляется все, что есть в мире. Законы</w:t>
      </w:r>
      <w:r w:rsidR="000C6C5A" w:rsidRPr="005440D4">
        <w:rPr>
          <w:noProof/>
        </w:rPr>
        <w:t xml:space="preserve"> — </w:t>
      </w:r>
      <w:r w:rsidRPr="005440D4">
        <w:rPr>
          <w:noProof/>
        </w:rPr>
        <w:t>это рамки проявления всего, что существует. Все проявляется в рамках своих законов, ведомых или не ведомых людям. Законы физики или химии до человека существовали. Закон, выражающийся в плотных явлениях, сам не является явлением плотным. Рушение материальных явлений не может разрушить закон. Космические Законы и будут основанием, нерушимым основанием, нерушимым основанием жизни, подчиняясь которым проявляется человек на Земле. Потому нерушимое надо искать в Космическом, но не во временном и не в личном. Рушимо все, даже солнечные системы. Так отделим вечное от временного, нерушимое от рушимого и на первом и будем строить нерушимый дом духа.</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612. (Дек. 12).</w:t>
      </w:r>
      <w:r w:rsidR="00EB2276" w:rsidRPr="005440D4">
        <w:rPr>
          <w:noProof/>
        </w:rPr>
        <w:t xml:space="preserve"> (Со сна). Никакие внешние события не коснутся вас.</w:t>
      </w:r>
    </w:p>
    <w:p w:rsidR="00E8769F" w:rsidRPr="005440D4" w:rsidRDefault="00EB2276" w:rsidP="00EB2276">
      <w:pPr>
        <w:rPr>
          <w:noProof/>
        </w:rPr>
      </w:pPr>
      <w:r w:rsidRPr="005440D4">
        <w:rPr>
          <w:noProof/>
        </w:rPr>
        <w:t>Защитная сила Единения огромна. Ею надо пользоваться. Иначе подползут и подбросят вред. Стукнувшись же о вибрации круга, в ожогах отпрянут. С уходом Матери Единение особенно нужно. Единение полное и кверху, и книзу. Ибо где двое или трое собрались во Имя Мое, там Я посреди их. Отражение тьмы viribus iunctis</w:t>
      </w:r>
      <w:r w:rsidR="00AF51BC" w:rsidRPr="005440D4">
        <w:rPr>
          <w:rStyle w:val="FootnoteReference"/>
          <w:noProof/>
        </w:rPr>
        <w:footnoteReference w:id="23"/>
      </w:r>
      <w:r w:rsidRPr="005440D4">
        <w:rPr>
          <w:noProof/>
        </w:rPr>
        <w:t xml:space="preserve"> осуществляется с гораздо меньшей затратой энергии, чем единолично. Не забывайте, что множество глаз следит за тем, как бы нанести ущерб делу Света. И так как воздействие идет из Тонкого Мира, то бороться с ним прямо невозможно, ибо не видно, как ползет злоумышление. Чтобы видеть, надо иметь зоркость Учителя и способность ясновидения. Потому нужно Единение как доспех защитный. Также и с Учителем надо согласиться об Основах, но не о деталях, зависящих от подвижности Плана. Луч освещает поднятые головы. Не увидеть Луча, уткнувшись в Землю. Так в Единении устоите и Единением.</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613. (Дек. 13).</w:t>
      </w:r>
      <w:r w:rsidR="00EB2276" w:rsidRPr="005440D4">
        <w:rPr>
          <w:noProof/>
        </w:rPr>
        <w:t xml:space="preserve"> Когда очень трудно, думайте о Владыке. Надо разбить нагнетение пространственных токов. Нельзя мыслить обычно. Привычный ход мыслей надо изменить. Где взять силы? В мыслях о вечном. Атмосфера вечной мысли смывает накипь жизни, и можно дышать. Пусть мысли о вечном сочетаются с мыслями о будущем, приближающими к человеку океан Беспредельности. Спасение в Высшем и думах о нем.</w:t>
      </w:r>
    </w:p>
    <w:p w:rsidR="00E8769F" w:rsidRPr="005440D4" w:rsidRDefault="00E8769F" w:rsidP="00EB2276">
      <w:pPr>
        <w:rPr>
          <w:noProof/>
        </w:rPr>
      </w:pPr>
    </w:p>
    <w:p w:rsidR="00E8769F" w:rsidRPr="005440D4" w:rsidRDefault="007B253C" w:rsidP="00EB2276">
      <w:pPr>
        <w:rPr>
          <w:noProof/>
        </w:rPr>
      </w:pPr>
      <w:r w:rsidRPr="005440D4">
        <w:rPr>
          <w:rFonts w:cs="Arial"/>
          <w:b/>
          <w:noProof/>
          <w:szCs w:val="28"/>
        </w:rPr>
        <w:t xml:space="preserve">1955 г. </w:t>
      </w:r>
      <w:r w:rsidR="00EB2276" w:rsidRPr="005440D4">
        <w:rPr>
          <w:b/>
          <w:noProof/>
        </w:rPr>
        <w:t>614. (Дек. 14).</w:t>
      </w:r>
      <w:r w:rsidR="00EB2276" w:rsidRPr="005440D4">
        <w:rPr>
          <w:noProof/>
        </w:rPr>
        <w:t xml:space="preserve"> Дадим свидетельство Прихода Нашего, и знаки будут явлены. Много их уже дается: и тягость времени небывалая, и неуравновесия природы, и напряжение пространственных энергий. Но дух человеческий молчит. Явления будут усиливаться, ибо должны сломить кору наростов на духе. Чем больше сопротивление, тем больше воздействия. Катастрофы вызываются противодействием человечества в целом. Вместо ассимиляции новых энергий происходит их отталкивание, и обратный удар становится неминуемым. Напряжение и борьба противодействия особенно сильны там, где происходит смещение. Смещение стран происходит под действием Космического Магнита, и им же и обуславливается. Но преобразование так или иначе, прямо или косвенно касается всей планеты. Никто не может считать себя в стороне. Принцип таков: чем больше предназначено данной стране, тем больше и плата, плата за великолепие будущего. И та, что идет впереди, несет и наибольшую нагрузку. Так же точно и в жизни отдельных людей. Высокие духи, яро примкнувшие к эволюции, несут наибольшую тяжесть земную</w:t>
      </w:r>
      <w:r w:rsidR="000C6C5A" w:rsidRPr="005440D4">
        <w:rPr>
          <w:noProof/>
        </w:rPr>
        <w:t xml:space="preserve"> — </w:t>
      </w:r>
      <w:r w:rsidR="00EB2276" w:rsidRPr="005440D4">
        <w:rPr>
          <w:noProof/>
        </w:rPr>
        <w:t>как бы плата во имя будущего, которое они утверждают, и если это утверждение космично, то и плата носит планетный размах. Кто хочет жизни личной и жизни спокойной, тому лучше будущего не касаться. Борцы за утверждение духа не имели спокоя. Спокойствие не спокой, но напряжение огненное, в равновесии явленное. Покоя, благополучия никому не Обещал. Отвергнувшиеся от себя, душу свою потерявшие, о себе позабывшие</w:t>
      </w:r>
      <w:r w:rsidR="000C6C5A" w:rsidRPr="005440D4">
        <w:rPr>
          <w:noProof/>
        </w:rPr>
        <w:t xml:space="preserve"> — </w:t>
      </w:r>
      <w:r w:rsidR="00EB2276" w:rsidRPr="005440D4">
        <w:rPr>
          <w:noProof/>
        </w:rPr>
        <w:t>истинно Мои. Но те, блюдущие интересы свои, покой свой и листающие страницы Учения, чуют ли они, что не Меня любят, и не Учение, и не подвиг самоотвержения, но самость свою, и тело, и удобство его. Так на весах жизни взвешиваются устремления духа, и сущность их получает должную и справедливую оценку. И не слова, но сущность устремлений являет природу свою. Потому Говорю вам: «Явите понимание подвигу, ибо только он будет свидетельством огненнос</w:t>
      </w:r>
      <w:r w:rsidR="00BA08F7">
        <w:rPr>
          <w:noProof/>
        </w:rPr>
        <w:t>т</w:t>
      </w:r>
      <w:r w:rsidR="00EB2276" w:rsidRPr="005440D4">
        <w:rPr>
          <w:noProof/>
        </w:rPr>
        <w:t>и устремлений ваших и ручательством преуспеяния». Нет подвига среди страха, беспокойств и боязни, нет подвига среди сытого и беспечального благополучия, нет подвига там, где огонь духа погас. А Я Говорю: дух на Земле утверждается подвигом жизни, среди трудностей и утеснений, чтобы засиять в Надземном великолепием накопленных в жизни огней. Огни надземные в жизни земной зарождаются и утверждаются рукою и ногой человеческой. Так шли все, отмеченные печатью духа, сгибаясь под тяжестью Ноши земной. Но тот, кто не хочет взять крест, как может он за Мною последовать? Я Иду, согнувшись под тяжестью Креста, а они хотят ехать за Мною в великолепном и удобном экипаже со всеми удобствами и комфортом, не отягощая и не утруждая себя. Это ли соизмеримость?</w:t>
      </w:r>
    </w:p>
    <w:p w:rsidR="00E8769F" w:rsidRPr="005440D4" w:rsidRDefault="00E8769F" w:rsidP="00EB2276">
      <w:pPr>
        <w:rPr>
          <w:noProof/>
        </w:rPr>
      </w:pPr>
    </w:p>
    <w:p w:rsidR="00E8769F" w:rsidRPr="005440D4" w:rsidRDefault="004D20A3" w:rsidP="00EB2276">
      <w:pPr>
        <w:rPr>
          <w:noProof/>
        </w:rPr>
      </w:pPr>
      <w:r w:rsidRPr="005440D4">
        <w:rPr>
          <w:rFonts w:cs="Arial"/>
          <w:b/>
          <w:noProof/>
          <w:szCs w:val="28"/>
        </w:rPr>
        <w:t xml:space="preserve">1955 г. </w:t>
      </w:r>
      <w:r w:rsidR="00EB2276" w:rsidRPr="005440D4">
        <w:rPr>
          <w:b/>
          <w:noProof/>
        </w:rPr>
        <w:t>615. (Дек. 16).</w:t>
      </w:r>
      <w:r w:rsidR="00EB2276" w:rsidRPr="005440D4">
        <w:rPr>
          <w:noProof/>
        </w:rPr>
        <w:t xml:space="preserve"> Сын Мой, тяжко в мире. Когда источник света убирается, становится темно. Матерь Агни Йоги была вашим Светом: дивно ли, что с уходом</w:t>
      </w:r>
      <w:r w:rsidRPr="005440D4">
        <w:rPr>
          <w:noProof/>
        </w:rPr>
        <w:t xml:space="preserve"> </w:t>
      </w:r>
      <w:r w:rsidR="00EB2276" w:rsidRPr="005440D4">
        <w:rPr>
          <w:noProof/>
        </w:rPr>
        <w:t>Ее усилился мрак. Можно понять, сколь велико значение таких Башен, или Ашрамов, если около них питаются Светом многие. Сознательно питаются их излучением немногие, а бессознательно</w:t>
      </w:r>
      <w:r w:rsidR="000C6C5A" w:rsidRPr="005440D4">
        <w:rPr>
          <w:noProof/>
        </w:rPr>
        <w:t xml:space="preserve"> — </w:t>
      </w:r>
      <w:r w:rsidR="00EB2276" w:rsidRPr="005440D4">
        <w:rPr>
          <w:noProof/>
        </w:rPr>
        <w:t>множество. В этом значение Великих Духов, каждый из которых является магнитным центром, излучающим вибрации Света для насыщения ими людей и пространства. Так Великое Служение заключается в несении Света среди окружающей тьмы. Можно не утруждать себя мыслями, как и что делать, достаточно нести свет в ауре своей, излучая его вокруг. Это и будет основною формою Служения: без ее наличия все остальные виды служения не будут полноценными, ибо признаком готовности к Служению будет зажженное сердце. По этому признаку и судите.</w:t>
      </w:r>
    </w:p>
    <w:p w:rsidR="00E8769F" w:rsidRPr="005440D4" w:rsidRDefault="00E8769F" w:rsidP="00EB2276">
      <w:pPr>
        <w:rPr>
          <w:noProof/>
        </w:rPr>
      </w:pPr>
    </w:p>
    <w:p w:rsidR="00E8769F" w:rsidRPr="005440D4" w:rsidRDefault="004D20A3" w:rsidP="00EB2276">
      <w:pPr>
        <w:rPr>
          <w:noProof/>
        </w:rPr>
      </w:pPr>
      <w:r w:rsidRPr="005440D4">
        <w:rPr>
          <w:rFonts w:cs="Arial"/>
          <w:b/>
          <w:noProof/>
          <w:szCs w:val="28"/>
        </w:rPr>
        <w:t xml:space="preserve">1955 г. </w:t>
      </w:r>
      <w:r w:rsidR="00EB2276" w:rsidRPr="005440D4">
        <w:rPr>
          <w:b/>
          <w:noProof/>
        </w:rPr>
        <w:t>616. (Дек. 17).</w:t>
      </w:r>
      <w:r w:rsidR="00EB2276" w:rsidRPr="005440D4">
        <w:rPr>
          <w:noProof/>
        </w:rPr>
        <w:t xml:space="preserve"> Когда рассыпаются личные построения, укрепляться можно лишь на Основах. Основание берегите. И не о личной судьбе надо думать тогда, но о Плане Великом. Осуществится он</w:t>
      </w:r>
      <w:r w:rsidR="000C6C5A" w:rsidRPr="005440D4">
        <w:rPr>
          <w:noProof/>
        </w:rPr>
        <w:t xml:space="preserve"> — </w:t>
      </w:r>
      <w:r w:rsidR="00EB2276" w:rsidRPr="005440D4">
        <w:rPr>
          <w:noProof/>
        </w:rPr>
        <w:t>и вам будет хорошо. Не осуществится</w:t>
      </w:r>
      <w:r w:rsidR="000C6C5A" w:rsidRPr="005440D4">
        <w:rPr>
          <w:noProof/>
        </w:rPr>
        <w:t xml:space="preserve"> — </w:t>
      </w:r>
      <w:r w:rsidR="00EB2276" w:rsidRPr="005440D4">
        <w:rPr>
          <w:noProof/>
        </w:rPr>
        <w:t>не будет ничего, к чему устремляется сердце. Но План будет воплощен в жизни, и воплощается победно. Значит, надо ждать своего времени и своих сроков. Вы предназначены срокам, то есть имеете место себе в будущем. Художники, живописцы, декораторы и садовники приглашаются тогда, когда здание окончено постройкой. А потом приходят те, кто должны в нем жить и работать. Всему свое время в последовательности. Надо терпение явить до конца, до &lt;...&gt;</w:t>
      </w:r>
      <w:r w:rsidR="00AF51BC" w:rsidRPr="005440D4">
        <w:rPr>
          <w:rStyle w:val="FootnoteReference"/>
          <w:noProof/>
        </w:rPr>
        <w:footnoteReference w:id="24"/>
      </w:r>
      <w:r w:rsidR="00EB2276" w:rsidRPr="005440D4">
        <w:rPr>
          <w:noProof/>
        </w:rPr>
        <w:t>. Неужели Заботу Являл только для того, чтобы ничего не было? Неужели энергия затрачена попусту? Нет, в свои сроки все найдет свое место. Следовательно, надо ждать. Можно терзаться в нетерпении, но это ничего не изменит. Можно надежду утратить и тем отрезать провода к будущему. Много можно ошибок наделать, но оставшийся со Мной до конца дойдет до положенного.</w:t>
      </w:r>
    </w:p>
    <w:p w:rsidR="00E8769F" w:rsidRPr="005440D4" w:rsidRDefault="00E8769F" w:rsidP="00EB2276">
      <w:pPr>
        <w:rPr>
          <w:noProof/>
        </w:rPr>
      </w:pPr>
    </w:p>
    <w:p w:rsidR="00E8769F" w:rsidRPr="005440D4" w:rsidRDefault="004D20A3" w:rsidP="00EB2276">
      <w:pPr>
        <w:rPr>
          <w:noProof/>
        </w:rPr>
      </w:pPr>
      <w:r w:rsidRPr="005440D4">
        <w:rPr>
          <w:rFonts w:cs="Arial"/>
          <w:b/>
          <w:noProof/>
          <w:szCs w:val="28"/>
        </w:rPr>
        <w:t xml:space="preserve">1955 г. </w:t>
      </w:r>
      <w:r w:rsidR="00EB2276" w:rsidRPr="005440D4">
        <w:rPr>
          <w:b/>
          <w:noProof/>
        </w:rPr>
        <w:t>617. (Дек. 18).</w:t>
      </w:r>
      <w:r w:rsidR="00EB2276" w:rsidRPr="005440D4">
        <w:rPr>
          <w:noProof/>
        </w:rPr>
        <w:t xml:space="preserve"> (Со сна). Каждый день неизменно посылается Луч. Каждый день неизменно дается возможность труда. За ошибку одного отвечает тысяча. Все праздноболтающиеся повинны в усилении Хаоса.</w:t>
      </w:r>
    </w:p>
    <w:p w:rsidR="00E8769F" w:rsidRPr="005440D4" w:rsidRDefault="00EB2276" w:rsidP="00EB2276">
      <w:pPr>
        <w:rPr>
          <w:noProof/>
        </w:rPr>
      </w:pPr>
      <w:r w:rsidRPr="005440D4">
        <w:rPr>
          <w:noProof/>
        </w:rPr>
        <w:t>Без наличия соответствующей настроенности сознания не может быть Луч воспринят. Он скользит по поверхности ауры, не вызвав ответной реакции. Приемлемость, то есть настроенность сознания на созвучной волне, есть необходимейшее условие восприятия энергии Луча. Что же делать, если сознание молчит? Песчинка останавливает машину. Надо найти эти песчинки в своей системе, чтобы удалить их возможно скорее. Сомнение будет уже не песчинкой, а целой глыбой. Так несостоятельность или неустойчивость в чем-то прерывает ток. Закон созвучия управляет миром, он же руководит жизнью восходящего духа. Нарушить его</w:t>
      </w:r>
      <w:r w:rsidR="000C6C5A" w:rsidRPr="005440D4">
        <w:rPr>
          <w:noProof/>
        </w:rPr>
        <w:t xml:space="preserve"> — </w:t>
      </w:r>
      <w:r w:rsidRPr="005440D4">
        <w:rPr>
          <w:noProof/>
        </w:rPr>
        <w:t>значит разрушить свои возможности. Восходим по созвучию.</w:t>
      </w:r>
    </w:p>
    <w:p w:rsidR="00E8769F" w:rsidRPr="005440D4" w:rsidRDefault="00E8769F" w:rsidP="00EB2276">
      <w:pPr>
        <w:rPr>
          <w:noProof/>
        </w:rPr>
      </w:pPr>
    </w:p>
    <w:p w:rsidR="00E8769F" w:rsidRPr="005440D4" w:rsidRDefault="004D20A3" w:rsidP="00EB2276">
      <w:pPr>
        <w:rPr>
          <w:noProof/>
        </w:rPr>
      </w:pPr>
      <w:r w:rsidRPr="005440D4">
        <w:rPr>
          <w:rFonts w:cs="Arial"/>
          <w:b/>
          <w:noProof/>
          <w:szCs w:val="28"/>
        </w:rPr>
        <w:t xml:space="preserve">1955 г. </w:t>
      </w:r>
      <w:r w:rsidR="00EB2276" w:rsidRPr="005440D4">
        <w:rPr>
          <w:b/>
          <w:noProof/>
        </w:rPr>
        <w:t>618. (Дек. 19).</w:t>
      </w:r>
      <w:r w:rsidR="00EB2276" w:rsidRPr="005440D4">
        <w:rPr>
          <w:noProof/>
        </w:rPr>
        <w:t xml:space="preserve"> (Со сна). Пока здесь, не тревожьтесь ни о чем.</w:t>
      </w:r>
    </w:p>
    <w:p w:rsidR="00EB2276" w:rsidRPr="005440D4" w:rsidRDefault="00EB2276" w:rsidP="00EB2276">
      <w:pPr>
        <w:rPr>
          <w:noProof/>
        </w:rPr>
      </w:pPr>
      <w:r w:rsidRPr="005440D4">
        <w:rPr>
          <w:noProof/>
        </w:rPr>
        <w:t>Непосредственное Общение означает, что все посредствующее, все, стоящее посреди, то есть между нами, все разделяющее нас, убирается из сознания и стоим лицом к лицу. Не условия мешают Общению, но мысли и чувства. Неизменяемость Владыки указывает на то, что как только человек находит в себе силы отвергнуться от себя, отойти от себя, чтобы полнозвучно, и полносердечно, и всецело обратиться к Нему, с ответом не Медлит Владыка. Имея уверенность в неизменяемости Учителя, можно быть спокойным за будущее и можно идти неуклонно, если сознание дозволяет. Колебания сознания неизбежны, ибо обуславливаются волнами, или ритмом. Но ритм сознания и черед волн совсем не означает сомнений, колебаний доверия или отступления во тьму. Ритм сознания</w:t>
      </w:r>
      <w:r w:rsidR="000C6C5A" w:rsidRPr="005440D4">
        <w:rPr>
          <w:noProof/>
        </w:rPr>
        <w:t xml:space="preserve"> — </w:t>
      </w:r>
      <w:r w:rsidRPr="005440D4">
        <w:rPr>
          <w:noProof/>
        </w:rPr>
        <w:t>это нечто другое. Все сущее продвигается в эволюцию тоже ритмически и в циклах времени. Времена года указывают на ритмы природы, равно как и все прочие космические явления, вплоть до приливов и отливов. И необычайно важно, чтобы поступательное движение сознания шло вперед по волнам ритма, как корабль по волнам океана, поднимаясь с одной на другую и не замедляя хода. Тогда день и ночь, зима и лето, радость и горе сольются в едином усилии стать подножием, по которому твердо ступает нога победителя. Все служит тому, кто в неизменяемости Владыки обрел источник неиссякаемой силы. Спокойным может быть тогда человек за будущее свое. Владыка не Предаст, и не Изменит, и не Оставит никогда. Это люди могут предать забвению, но не Владыка, так часто предаваемый и забываемый ими. Потому Говорю: «Покойны будьте в вере, ибо Я с вами всегда».</w:t>
      </w:r>
    </w:p>
    <w:p w:rsidR="004D20A3" w:rsidRPr="005440D4" w:rsidRDefault="004D20A3" w:rsidP="00EB2276">
      <w:pPr>
        <w:rPr>
          <w:noProof/>
        </w:rPr>
      </w:pPr>
    </w:p>
    <w:p w:rsidR="00EB2276" w:rsidRPr="005440D4" w:rsidRDefault="00EB2276" w:rsidP="004D20A3">
      <w:pPr>
        <w:pStyle w:val="Quote"/>
        <w:rPr>
          <w:noProof/>
        </w:rPr>
      </w:pPr>
      <w:r w:rsidRPr="005440D4">
        <w:rPr>
          <w:noProof/>
        </w:rPr>
        <w:t>Видел большой сон о Деде. Объяснил ему подробно свое положение.</w:t>
      </w:r>
    </w:p>
    <w:p w:rsidR="00E8769F" w:rsidRPr="005440D4" w:rsidRDefault="00EB2276" w:rsidP="004D20A3">
      <w:pPr>
        <w:pStyle w:val="Quote"/>
        <w:rPr>
          <w:noProof/>
        </w:rPr>
      </w:pPr>
      <w:r w:rsidRPr="005440D4">
        <w:rPr>
          <w:noProof/>
        </w:rPr>
        <w:t>Видел во сне Деду. Входил в комнату, чтобы говорить с ним. Его лицо было холодно и сурово. Я даже не осмелился протянуть ему руку. Долго сидели рядом. Рассказал ему обо всем, что меня тревожило и беспокоило. Спросил, что же делать и куда ехать. Что брать с собой. Ответа не получил. Сон был очень живой и сильный.</w:t>
      </w:r>
    </w:p>
    <w:p w:rsidR="00E8769F" w:rsidRPr="005440D4" w:rsidRDefault="004D20A3" w:rsidP="00EB2276">
      <w:pPr>
        <w:rPr>
          <w:noProof/>
        </w:rPr>
      </w:pPr>
      <w:r w:rsidRPr="005440D4">
        <w:rPr>
          <w:rFonts w:cs="Arial"/>
          <w:b/>
          <w:noProof/>
          <w:szCs w:val="28"/>
        </w:rPr>
        <w:t xml:space="preserve">1955 г. </w:t>
      </w:r>
      <w:r w:rsidR="00EB2276" w:rsidRPr="005440D4">
        <w:rPr>
          <w:b/>
          <w:noProof/>
        </w:rPr>
        <w:t>619. (Дек. 20).</w:t>
      </w:r>
      <w:r w:rsidR="00EB2276" w:rsidRPr="005440D4">
        <w:rPr>
          <w:noProof/>
        </w:rPr>
        <w:t xml:space="preserve"> (Со сна). Обожди с ответом. Дай там всему созреть.</w:t>
      </w:r>
    </w:p>
    <w:p w:rsidR="00E8769F" w:rsidRPr="005440D4" w:rsidRDefault="00EB2276" w:rsidP="00EB2276">
      <w:pPr>
        <w:rPr>
          <w:noProof/>
        </w:rPr>
      </w:pPr>
      <w:r w:rsidRPr="005440D4">
        <w:rPr>
          <w:noProof/>
        </w:rPr>
        <w:t>Виденный сон символичен, сообщение об указанном лице надо проверить, и тогда сон приобретет особое значение. В снах надо уметь отделить случайные примеси и осколки мыслей от основной идеи. Снами можно руководствоваться, но при особой твердости сознания и умении воспринять их должным образом. Сны могут быть очень знаменательны. Сны</w:t>
      </w:r>
      <w:r w:rsidR="000C6C5A" w:rsidRPr="005440D4">
        <w:rPr>
          <w:noProof/>
        </w:rPr>
        <w:t xml:space="preserve"> — </w:t>
      </w:r>
      <w:r w:rsidRPr="005440D4">
        <w:rPr>
          <w:noProof/>
        </w:rPr>
        <w:t>окно в Мир Тонкий. Трудно бывает отделить свои мысли и мечты от тонкого сообщения. На эту сторону жизни человека следует обратить внимание. Ее можно расширить и углубить.</w:t>
      </w:r>
    </w:p>
    <w:p w:rsidR="00E8769F" w:rsidRPr="005440D4" w:rsidRDefault="00E8769F" w:rsidP="00EB2276">
      <w:pPr>
        <w:rPr>
          <w:noProof/>
        </w:rPr>
      </w:pPr>
    </w:p>
    <w:p w:rsidR="00E8769F" w:rsidRPr="005440D4" w:rsidRDefault="00AA2312" w:rsidP="00EB2276">
      <w:pPr>
        <w:rPr>
          <w:noProof/>
        </w:rPr>
      </w:pPr>
      <w:r w:rsidRPr="005440D4">
        <w:rPr>
          <w:rFonts w:cs="Arial"/>
          <w:b/>
          <w:noProof/>
          <w:szCs w:val="28"/>
        </w:rPr>
        <w:t xml:space="preserve">1955 г. </w:t>
      </w:r>
      <w:r w:rsidR="00EB2276" w:rsidRPr="005440D4">
        <w:rPr>
          <w:b/>
          <w:noProof/>
        </w:rPr>
        <w:t>620. (Дек. 21).</w:t>
      </w:r>
      <w:r w:rsidR="00EB2276" w:rsidRPr="005440D4">
        <w:rPr>
          <w:noProof/>
        </w:rPr>
        <w:t xml:space="preserve"> И все же высшая власть в микрокосме человеческом</w:t>
      </w:r>
      <w:r w:rsidR="000C6C5A" w:rsidRPr="005440D4">
        <w:rPr>
          <w:noProof/>
        </w:rPr>
        <w:t xml:space="preserve"> — </w:t>
      </w:r>
      <w:r w:rsidR="00EB2276" w:rsidRPr="005440D4">
        <w:rPr>
          <w:noProof/>
        </w:rPr>
        <w:t>принимать или отвергать, верить или не верить, любить или ненавидеть, утверждать или отрицать принадлежит самому человеку. И никто не в силах заставить его что-либо или кого-либо принять, если он сам того не захочет и не наложит верховное решение свое на явление, представшее перед его сознанием. В свое далекое время одни приняли Христа, другие отвергли. Кто решал вопрос о принятии или отрицании? Каждый сам за себя. И не вина Спасителя заключалась в том, что Свет Его кем-то был отвергнут. Потому вопрос о признании или отрицании Учения и всего, с ним связанного, не от Учения зависит, но от готовности или неготовности духа. Эту власть свою в микрокосме своем над собою надо понять во всей ее неограниченной силе. Никто не судья, но лишь сам. Никто не властен над решением внутренним, но лишь сам человек. Потому так охотно подчиняются так называемые факты сознанию человека и окрашиваются его цветом. Не самый факт подчиняется, но отношение к нему и оценка, ибо оценщик внутри. И даже Спаситель не Мог заставить верить насильно. Потому бесполезно убеждать и доказывать, когда внутреннее решение созрело и вынесено. Потому, когда внутреннее разложение началось, помочь уже трудно. Процесс можно остановить, но при полном напряжении всего сознания, если собственная воля захочет того. Опасность в том, что разложение начинается незаметно и с малого, и когда продукты его омертвляют нервы, поздно уже думать о спасении, ибо ткань нервов уже не способна ни воспринимать, ни передавать вибрации Света. И незаметно для себя в тумане самооправдания человек опускается все ниже и ниже, пока разверстая бездна не раскрывается перед ним во всем своем ужасе. Потому Говорю: «От сомнений и шатания оберегитесь: страшны не сами по себе, но следствиями». Начинаясь с малого, кончаются большим и непоправимым злом. Пресекается путь, и впереди тьма. Потому держитесь за Меня крепко. Кроме Меня нет ничего, ибо Я</w:t>
      </w:r>
      <w:r w:rsidR="000C6C5A" w:rsidRPr="005440D4">
        <w:rPr>
          <w:noProof/>
        </w:rPr>
        <w:t xml:space="preserve"> — </w:t>
      </w:r>
      <w:r w:rsidR="00EB2276" w:rsidRPr="005440D4">
        <w:rPr>
          <w:noProof/>
        </w:rPr>
        <w:t>Альфа и Омега.</w:t>
      </w:r>
    </w:p>
    <w:p w:rsidR="00E8769F" w:rsidRPr="005440D4" w:rsidRDefault="00E8769F" w:rsidP="00EB2276">
      <w:pPr>
        <w:rPr>
          <w:noProof/>
        </w:rPr>
      </w:pPr>
    </w:p>
    <w:p w:rsidR="00E8769F" w:rsidRPr="005440D4" w:rsidRDefault="00B40C03" w:rsidP="00EB2276">
      <w:pPr>
        <w:rPr>
          <w:noProof/>
        </w:rPr>
      </w:pPr>
      <w:r w:rsidRPr="005440D4">
        <w:rPr>
          <w:rFonts w:cs="Arial"/>
          <w:b/>
          <w:noProof/>
          <w:szCs w:val="28"/>
        </w:rPr>
        <w:t xml:space="preserve">1955 г. </w:t>
      </w:r>
      <w:r w:rsidR="00EB2276" w:rsidRPr="005440D4">
        <w:rPr>
          <w:b/>
          <w:noProof/>
        </w:rPr>
        <w:t>621.</w:t>
      </w:r>
      <w:r w:rsidR="00EB2276" w:rsidRPr="005440D4">
        <w:rPr>
          <w:noProof/>
        </w:rPr>
        <w:t xml:space="preserve"> Друг Мой, только полноустремленность дает ощутимые восприятия. Половинчатость всегда будет бесплодной. Мы Избегаем половинчатых людей и половинчатого Общения. Прежде чем мыслью ко Мне устремиться, надо напрячь сердце в полном неразделенном устремлении. Подумаем о полноте преданности и любви, преданности безусловной и безусловной любви. На них и ответ будет безусловным.</w:t>
      </w:r>
    </w:p>
    <w:p w:rsidR="00E8769F" w:rsidRPr="005440D4" w:rsidRDefault="00E8769F" w:rsidP="00EB2276">
      <w:pPr>
        <w:rPr>
          <w:noProof/>
        </w:rPr>
      </w:pPr>
    </w:p>
    <w:p w:rsidR="00E8769F" w:rsidRPr="005440D4" w:rsidRDefault="00B40C03" w:rsidP="00EB2276">
      <w:pPr>
        <w:rPr>
          <w:noProof/>
        </w:rPr>
      </w:pPr>
      <w:r w:rsidRPr="005440D4">
        <w:rPr>
          <w:rFonts w:cs="Arial"/>
          <w:b/>
          <w:noProof/>
          <w:szCs w:val="28"/>
        </w:rPr>
        <w:t xml:space="preserve">1955 г. </w:t>
      </w:r>
      <w:r w:rsidR="00EB2276" w:rsidRPr="005440D4">
        <w:rPr>
          <w:b/>
          <w:noProof/>
        </w:rPr>
        <w:t>622. (Дек. 22).</w:t>
      </w:r>
      <w:r w:rsidR="00EB2276" w:rsidRPr="005440D4">
        <w:rPr>
          <w:noProof/>
        </w:rPr>
        <w:t xml:space="preserve"> Устремление, доверие и преданность будут магнитами, привлекающими мысль Учителя. Она доступна при наличии этих прочных Основ. Ничто так не вредит контакту, как нарушение одного из них. Построение долгих лет может быть нарушенным мгновенно, если они поколеблены. Будьте очень осторожны и берегите нить сердца. Без нее нет ничего.</w:t>
      </w:r>
    </w:p>
    <w:p w:rsidR="00E8769F" w:rsidRPr="005440D4" w:rsidRDefault="00E8769F" w:rsidP="00EB2276">
      <w:pPr>
        <w:rPr>
          <w:noProof/>
        </w:rPr>
      </w:pPr>
    </w:p>
    <w:p w:rsidR="00E8769F" w:rsidRPr="005440D4" w:rsidRDefault="00B40C03" w:rsidP="00EB2276">
      <w:pPr>
        <w:rPr>
          <w:noProof/>
        </w:rPr>
      </w:pPr>
      <w:r w:rsidRPr="005440D4">
        <w:rPr>
          <w:rFonts w:cs="Arial"/>
          <w:b/>
          <w:noProof/>
          <w:szCs w:val="28"/>
        </w:rPr>
        <w:t xml:space="preserve">1955 г. </w:t>
      </w:r>
      <w:r w:rsidR="00EB2276" w:rsidRPr="005440D4">
        <w:rPr>
          <w:b/>
          <w:noProof/>
        </w:rPr>
        <w:t>623. (Дек. 23).</w:t>
      </w:r>
      <w:r w:rsidR="00EB2276" w:rsidRPr="005440D4">
        <w:rPr>
          <w:noProof/>
        </w:rPr>
        <w:t xml:space="preserve"> Дадим знаки Прихода, Дадим в преддверии Часа, дабы знали, что время пришло. Свидетельствовать будет сердце, которое нынче несет непосильное бремя, дабы могло утончиться и стать зрячим. Страдание утончает сердце, потому и тяжко, потому и страдали все приближавшиеся к Свету. Если все живое является пищей друг другу, значит, жертва</w:t>
      </w:r>
      <w:r w:rsidR="000C6C5A" w:rsidRPr="005440D4">
        <w:rPr>
          <w:noProof/>
        </w:rPr>
        <w:t xml:space="preserve"> — </w:t>
      </w:r>
      <w:r w:rsidR="00EB2276" w:rsidRPr="005440D4">
        <w:rPr>
          <w:noProof/>
        </w:rPr>
        <w:t>явление всеобщее и Великая Жертва венчает пирамиду земного человечества. Путь утончения тела Земли устлан телами живых форм, ее населявших. Путь эволюции есть путь всеобщего принесения всех живых форм в жертву будущему. Не отдав своего тела Земле, не может дух от Земли освободиться. Так складывается путь жизни.</w:t>
      </w:r>
    </w:p>
    <w:p w:rsidR="00E8769F" w:rsidRPr="005440D4" w:rsidRDefault="00E8769F" w:rsidP="00EB2276">
      <w:pPr>
        <w:rPr>
          <w:noProof/>
        </w:rPr>
      </w:pPr>
    </w:p>
    <w:p w:rsidR="00AD23CF" w:rsidRPr="005440D4" w:rsidRDefault="00B40C03" w:rsidP="00EB2276">
      <w:pPr>
        <w:rPr>
          <w:noProof/>
        </w:rPr>
      </w:pPr>
      <w:r w:rsidRPr="005440D4">
        <w:rPr>
          <w:rFonts w:cs="Arial"/>
          <w:b/>
          <w:noProof/>
          <w:szCs w:val="28"/>
        </w:rPr>
        <w:t xml:space="preserve">1955 г. </w:t>
      </w:r>
      <w:r w:rsidR="00EB2276" w:rsidRPr="005440D4">
        <w:rPr>
          <w:b/>
          <w:noProof/>
        </w:rPr>
        <w:t>624. (Дек. 24).</w:t>
      </w:r>
      <w:r w:rsidR="00EB2276" w:rsidRPr="005440D4">
        <w:rPr>
          <w:noProof/>
        </w:rPr>
        <w:t xml:space="preserve"> Пространственное служение внешне может никак не проявляться и может быть совершенно незаметным. Оно происходит на плане, невидимом физическому глазу. Никто не знает, как на Великом Служении Пребывает Владыка, как целые эоны времени Он Стоит на Великом Дозоре. Редкие проблески случайного Высшего Общения не дают возможности составить полную картину процесса Великого Делания. Не уму человеческому, земному, судить о Служителях Света. Даже близкий ученик не может об этом судить. Даже о своем собственном надземном пространственном служении часто не знает он ничего. Лишь может догадываться о незримой работе, происходящей во время сна, когда земное сознание безмолвствует. Пространственное служение, незаметное внешне, может происходить и в бодрствующем состоянии, когда прочная связь с Учителем позволяет сознанию аккумулировать напряженную силу ассимилированного Луча и, в свою очередь, излучать его в пространство, насыщая сферы высшими вибрациями. Это часто происходит бессознательно, без всяких особых и нарочных усилий</w:t>
      </w:r>
      <w:r w:rsidR="000C6C5A" w:rsidRPr="005440D4">
        <w:rPr>
          <w:noProof/>
        </w:rPr>
        <w:t xml:space="preserve"> — </w:t>
      </w:r>
      <w:r w:rsidR="00EB2276" w:rsidRPr="005440D4">
        <w:rPr>
          <w:noProof/>
        </w:rPr>
        <w:t>просто мысль высшая, рожденная Близостью Учителя, сходит с конвейера сознания и цементирует сферы вокруг, окрашивая их более утонченными тонами, разрежая плотность слоев. И никто не может сказать, сколько блага принесено служителем Света человечеству, которое питается Светом пространственных мыслей, хотя и отрицает и не понимает явления подобного порядка. Но думают все, и все дышат, и в процессе дыхания поглощают или яды, или жизнедательные продукты следствий мышления человеческого. Потому велика заслуга тех, кто мыслит ясносияюще. Мысль наполняет атмосферу Земли Светом или тьмою, образуя кристаллы своих отложений, и этими отложениями питается человек. Даже войдя в обычное жилище, можно легко и сразу же почувствовать радость или угнетение от мысленной атмосферы, насыщающей его, порожденной его обитателями. Это ощущение и будет показателем того, что ощутивший его поглотил, принял в себя, как бы впитал, или ассимилировал, воспринял основной тонус психической атмосферы обжитого этими людьми помещения. Эти продукты в течение его пребывания в данной атмосфере явились как бы пищей, астрально-ментальной пищей его на данное время. Люди, незнаемо для себя, питаются духовно атмосферою городов и домов, где они живут, незаметно подвергаясь их мощному влиянию. И только очень сильные духи создают свою волну воздействия, не поддаваясь низшему уровню окружающего. Потому сохранить и удержать свой ключ и свою настроенность, независимо от окружающих местность или город накоплений, будет под силу лишь стойкому и твердому сознанию, которое знает свой путь. Потому сохранение сущности своей от растворения в окружающем сумраке серых обычных мыслей будет великой заслугой перед собою, перед Учителем и перед пространством. И если чей-то свет гаснет под влиянием среды, значит, идет поглощение мыслей своих мыслями масс, но не наоборот. Тем и отличается носитель света от обывателей, что свет его не могут преодолеть волны обычных воздействий. Свет свой надо хранить превыше всего, надо звучать на своей волне, но не растворять его в окружающем. Оно, окружающее, очень сильно. Оно подчиняет себе сознание, оно обессиливает и тушит его, лишая приносимого им в мир Света. Потому удержать завоеванное является вопросом жизни или смерти сознания, ибо угашение Света внутри означает смерть духа. Потому надо напрячь все силы, чтобы Свет удержать. Потому волнам внешних воздействий следует противоставить силу своих, удесятеренных Лучом и осознанной Близостью Учителя. Против такой объединенной мощи никто не силен, и ничто не может ее подавить, но нужно напряженное бодрствование, зоркость и понимание, что иначе конец... Так соберем мысли и силы вокруг Учителя, ибо, кроме нити сердца, нет ничего. Явим понимание процессу Служения и осознаем то, что, кроме Учителя, никто не поможет. Ради удержания огненного светильника внутри можно приложить усилия нужные. Можно помыслить и о том, что же будет, если их не приложить.</w:t>
      </w:r>
    </w:p>
    <w:p w:rsidR="00AD23CF" w:rsidRPr="005440D4" w:rsidRDefault="00AD23CF" w:rsidP="00EB2276">
      <w:pPr>
        <w:rPr>
          <w:noProof/>
        </w:rPr>
      </w:pPr>
    </w:p>
    <w:p w:rsidR="00E8769F" w:rsidRPr="005440D4" w:rsidRDefault="00EB2276" w:rsidP="00B40C03">
      <w:pPr>
        <w:pStyle w:val="Quote"/>
        <w:rPr>
          <w:noProof/>
        </w:rPr>
      </w:pPr>
      <w:r w:rsidRPr="005440D4">
        <w:rPr>
          <w:noProof/>
        </w:rPr>
        <w:t>Хворал.</w:t>
      </w:r>
    </w:p>
    <w:p w:rsidR="00AD23CF" w:rsidRPr="005440D4" w:rsidRDefault="00B40C03" w:rsidP="00EB2276">
      <w:pPr>
        <w:rPr>
          <w:noProof/>
        </w:rPr>
      </w:pPr>
      <w:r w:rsidRPr="005440D4">
        <w:rPr>
          <w:rFonts w:cs="Arial"/>
          <w:b/>
          <w:noProof/>
          <w:szCs w:val="28"/>
        </w:rPr>
        <w:t xml:space="preserve">1955 г. </w:t>
      </w:r>
      <w:r w:rsidR="00EB2276" w:rsidRPr="005440D4">
        <w:rPr>
          <w:b/>
          <w:noProof/>
        </w:rPr>
        <w:t>625. (Дек. 26).</w:t>
      </w:r>
      <w:r w:rsidR="00EB2276" w:rsidRPr="005440D4">
        <w:rPr>
          <w:noProof/>
        </w:rPr>
        <w:t xml:space="preserve"> Редко заканчивает человек путь свой земной на той высоте взлетов, которой порой достигал он при жизни. Поэтому уже хорошо, если уровень этот не ниже того, с которого началась жизнь или тот же самый. Вернуться к той же самой отправной точке будет означать, что жизнь прожита понапрасну. Отсюда борьба за ярое продвижение духа. Есть духи, которые понижаются с каждым новым воплощением</w:t>
      </w:r>
      <w:r w:rsidR="000C6C5A" w:rsidRPr="005440D4">
        <w:rPr>
          <w:noProof/>
        </w:rPr>
        <w:t xml:space="preserve"> — </w:t>
      </w:r>
      <w:r w:rsidR="00EB2276" w:rsidRPr="005440D4">
        <w:rPr>
          <w:noProof/>
        </w:rPr>
        <w:t>это те, что избрали левый путь. Есть толкущиеся на месте. Но стоять на месте долго невозможно: поток унесет либо вверх, либо вниз. Тропа инволюции духа</w:t>
      </w:r>
      <w:r w:rsidR="000C6C5A" w:rsidRPr="005440D4">
        <w:rPr>
          <w:noProof/>
        </w:rPr>
        <w:t xml:space="preserve"> — </w:t>
      </w:r>
      <w:r w:rsidR="00EB2276" w:rsidRPr="005440D4">
        <w:rPr>
          <w:noProof/>
        </w:rPr>
        <w:t xml:space="preserve">явление ужасное. Мрачен обратный путь. Отход от Учителя отдает отступника в объятия тьмы. Лучше совсем не приближаться, чем, приблизившись, снова вернуться назад. Никакие соображения не могут оправдать возвращение в низшее состояние сознания. Лучше лететь, и не все ли равно, какая мечта дает крылья и силу. Хорошо все, что поднимает дух над уровнем обычности и увлекает его в будущее, ибо двигать может только будущее. </w:t>
      </w:r>
      <w:r w:rsidR="00AA4F36" w:rsidRPr="005440D4">
        <w:rPr>
          <w:noProof/>
        </w:rPr>
        <w:t>Без надежды на будущее в какой-</w:t>
      </w:r>
      <w:r w:rsidR="00EB2276" w:rsidRPr="005440D4">
        <w:rPr>
          <w:noProof/>
        </w:rPr>
        <w:t>то бы ни было форме продвижение становиться невозможным. Сознательная эволюция строится будущим. В нем надо найти себе место, и поближе к Учителю, ибо будущее строится Иерархией Света.</w:t>
      </w:r>
    </w:p>
    <w:p w:rsidR="00AD23CF" w:rsidRPr="005440D4" w:rsidRDefault="00AD23CF" w:rsidP="00EB2276">
      <w:pPr>
        <w:rPr>
          <w:noProof/>
        </w:rPr>
      </w:pPr>
    </w:p>
    <w:p w:rsidR="00E8769F" w:rsidRPr="005440D4" w:rsidRDefault="00EB2276" w:rsidP="00B40C03">
      <w:pPr>
        <w:pStyle w:val="Quote"/>
        <w:rPr>
          <w:noProof/>
        </w:rPr>
      </w:pPr>
      <w:r w:rsidRPr="005440D4">
        <w:rPr>
          <w:noProof/>
        </w:rPr>
        <w:t>Не пишется.</w:t>
      </w:r>
    </w:p>
    <w:p w:rsidR="00E8769F" w:rsidRPr="005440D4" w:rsidRDefault="00B40C03" w:rsidP="00EB2276">
      <w:pPr>
        <w:rPr>
          <w:noProof/>
        </w:rPr>
      </w:pPr>
      <w:r w:rsidRPr="005440D4">
        <w:rPr>
          <w:rFonts w:cs="Arial"/>
          <w:b/>
          <w:noProof/>
          <w:szCs w:val="28"/>
        </w:rPr>
        <w:t xml:space="preserve">1955 г. </w:t>
      </w:r>
      <w:r w:rsidR="00EB2276" w:rsidRPr="005440D4">
        <w:rPr>
          <w:b/>
          <w:noProof/>
        </w:rPr>
        <w:t>626. (Дек. 28).</w:t>
      </w:r>
      <w:r w:rsidR="00EB2276" w:rsidRPr="005440D4">
        <w:rPr>
          <w:noProof/>
        </w:rPr>
        <w:t xml:space="preserve"> Если принять Учение не в личном аспекте, но в мировом, то можно увидеть его утверждение в жизни планетной. И успех Великого Плана часто не имеет никакого отношения к личным успехам личной жизни читателя Учения Жизни. Из этого следует, что эгоизм личного мышления и осуществление Плана Эволюции</w:t>
      </w:r>
      <w:r w:rsidR="000C6C5A" w:rsidRPr="005440D4">
        <w:rPr>
          <w:noProof/>
        </w:rPr>
        <w:t xml:space="preserve"> — </w:t>
      </w:r>
      <w:r w:rsidR="00EB2276" w:rsidRPr="005440D4">
        <w:rPr>
          <w:noProof/>
        </w:rPr>
        <w:t>явления разного порядка. Из крушения личных построений нельзя делать вывод о том, что План Владык не осуществляется. Он идет поверх личных построений. И влиться в него можно, лишь поднявшись над собою, над миром личных иллюзий. Эволюция идет, не спрашивая отдельных людей, хотят они ее или нет. Так же и планеты вращаются в Мировом Пространстве без согласия на то человечества. Потому остается либо присоединиться к течению Космического Закона, либо остаться в стороне. Вне рамок личности пульсирует жизнь Космоса, и приобщаются к ней не личным, но космическим сознанием. И что бы ни происходило в сфере личного сознания человека, она слишком мала, слишком ограничена и искажена, чтобы быть выражением действительности. Зову в Мир Мой, Мир правды и действительности, Зову духов, готовых покинуть мирки личных, эгоистических и малых правд, на очевидности созидаемых и погруженных в иллюзию Майи. Сознания человеческие ютятся по этим уголкам самообмана и призраков и заменяют ими Мир Космической Правды. Планетные катастрофы, не раз посещавшие Землю, разрушали дотла эти ложные нагромождения духа, но человечество продолжало и продолжает упорствовать в создании все новых и новых нагромождений, идущих вразрез с потоком Космической Жизни. Ни Царствия Божия, ни Правды Его не ищет никто. Каждый ищет свою правду и утверждает ее. Но своя личная правда есть ложь и поругание действительности. Иерархия прилагает все усилия, чтобы сдвинуть человечество на путь Правды Космической. Целые страны смещаются. Разрушен и обречен старый мир на то, чтобы сойти с исторической сцены. Но упорствует дух человеческий и яро противодействует Высшему Решению. Даже знающие стремятся обратиться вспять, к прошлому, хотя заря Новой Жизни уже явно видна на небосклоне. Но не к новой, а к старой жизни стремятся они приложить руку свою, хотя Новый Мир и ждет яро строителей. Личный мир заслоняет мир правды, и самость хочет восторжествовать. Но на Дозоре Стоят Великие Духи. Новый Мир состоится, несмотря ни на что.</w:t>
      </w:r>
    </w:p>
    <w:p w:rsidR="00E8769F" w:rsidRPr="005440D4" w:rsidRDefault="00E8769F" w:rsidP="00EB2276">
      <w:pPr>
        <w:rPr>
          <w:noProof/>
        </w:rPr>
      </w:pPr>
    </w:p>
    <w:p w:rsidR="00E8769F" w:rsidRPr="005440D4" w:rsidRDefault="00B40C03" w:rsidP="00EB2276">
      <w:pPr>
        <w:rPr>
          <w:noProof/>
        </w:rPr>
      </w:pPr>
      <w:r w:rsidRPr="005440D4">
        <w:rPr>
          <w:rFonts w:cs="Arial"/>
          <w:b/>
          <w:noProof/>
          <w:szCs w:val="28"/>
        </w:rPr>
        <w:t xml:space="preserve">1955 г. </w:t>
      </w:r>
      <w:r w:rsidR="00EB2276" w:rsidRPr="005440D4">
        <w:rPr>
          <w:b/>
          <w:noProof/>
        </w:rPr>
        <w:t>627. (Дек. 30).</w:t>
      </w:r>
      <w:r w:rsidR="00EB2276" w:rsidRPr="005440D4">
        <w:rPr>
          <w:noProof/>
        </w:rPr>
        <w:t xml:space="preserve"> Испытание, проходимое под знаком, достигает двоякой цели: во-первых, оно обнаруживает состояние сознания испытуемого на данный момент; во-вторых, оно не подвергает его действительным ударам жизни, а создает лишь иллюзию момента. И, тем не менее, оно весьма эффективно, оно столь же эффективно, как и фактические жизненные явления. К чему подвергать ученика действительной опасности или ударам, когда той же цели можно достигнуть, проведя испытание под знаком. Да и сам испытуемый не заметит различия до тех пор, пока все не закончится и не увидит он, что на самом деле не было ничего и все прошло лишь под знаком угрожавшего явления. Важен результат. У Учителя нет желания мучить людей, но испытывать приходится по необходимости; не в одном, так в другом обнаружить хромоту надо вовремя, иначе как же лечить? Будем благодарны каждому испытанию, снимающему с глаз повязку самообольщения. Лучше знать себя таким, как есть, чем пребывать в тумане самообмана или заблуждения об истинном состоянии своего сознания. Потому будем приветствовать каждое испытание, насылаемое Учителем.</w:t>
      </w:r>
    </w:p>
    <w:p w:rsidR="00E8769F" w:rsidRPr="005440D4" w:rsidRDefault="00E8769F" w:rsidP="00EB2276">
      <w:pPr>
        <w:rPr>
          <w:noProof/>
        </w:rPr>
      </w:pPr>
    </w:p>
    <w:p w:rsidR="00E8769F" w:rsidRPr="005440D4" w:rsidRDefault="00B40C03" w:rsidP="00EB2276">
      <w:pPr>
        <w:rPr>
          <w:noProof/>
        </w:rPr>
      </w:pPr>
      <w:r w:rsidRPr="005440D4">
        <w:rPr>
          <w:rFonts w:cs="Arial"/>
          <w:b/>
          <w:noProof/>
          <w:szCs w:val="28"/>
        </w:rPr>
        <w:t xml:space="preserve">1955 г. </w:t>
      </w:r>
      <w:r w:rsidR="00EB2276" w:rsidRPr="005440D4">
        <w:rPr>
          <w:b/>
          <w:noProof/>
        </w:rPr>
        <w:t>628. (Дек. 31).</w:t>
      </w:r>
      <w:r w:rsidR="00EB2276" w:rsidRPr="005440D4">
        <w:rPr>
          <w:noProof/>
        </w:rPr>
        <w:t xml:space="preserve"> (Со сна). Применение знания духа становится возможным, как только настанет время, или период, для этого.</w:t>
      </w:r>
    </w:p>
    <w:p w:rsidR="00E8769F" w:rsidRPr="005440D4" w:rsidRDefault="00EB2276" w:rsidP="00EB2276">
      <w:pPr>
        <w:rPr>
          <w:noProof/>
        </w:rPr>
      </w:pPr>
      <w:r w:rsidRPr="005440D4">
        <w:rPr>
          <w:noProof/>
        </w:rPr>
        <w:t>Любите природу.</w:t>
      </w:r>
    </w:p>
    <w:p w:rsidR="00EB2276" w:rsidRPr="005440D4" w:rsidRDefault="00EB2276" w:rsidP="00EB2276">
      <w:pPr>
        <w:rPr>
          <w:noProof/>
        </w:rPr>
      </w:pPr>
      <w:r w:rsidRPr="005440D4">
        <w:rPr>
          <w:noProof/>
        </w:rPr>
        <w:t>Сын Мой, в течение дня надо оставить хотя бы час, для того чтобы, отрешившись от всего и выбросив из головы все сомнения, неуверенность и все сторонние мысли, всецело и полноустремленно слиться сознанием с Лучом, посылаемым Учителем. На какое-то время можно отказаться от личных попыток и безоговорочно перенести сознание свое в ту область, где нет ни страха, ни сомнения, ни скрежета перекрещивающихся токов. Иначе как же подняться с Земли и сбросить туман ее обольщений? Как иначе увидеть преходящую природу условий земных, обреченных на исчезновение, несмотря ни на что. Надо, надо в этом спасительном ритме силу найти устоять против натиска бурного житейского моря. Иначе поглотит целиком, и растворит сознание в суете, и сделает оболочку пустой. Души опустошенные и выщербленные жизнью, сколько их гибнет на ниве земной. Дозволено все, но при условии крепкого контакта с Учителем. И не надо ни от чего отказываться. Надо одно: взвесить на весах Беспредельности мысли и чувства свои и окружение временных случайных условий и понять, что все пройдет, но останется Владыка. Потому не стоят заботы дня того, чтобы променять на них право своего первородства, дух свой, бессмертие свое и жизнь, начинающуюся в Надземном. Кто сказал, что ярый и давящий мираж очевидности не кончится никогда? Кто сказал, что безнадежные сумерки настоящего будут продолжаться вечно? Откуда эта безнадежность, когда Космос сияет огнями пространственной жизни, несущей надежду и освобождение для всех. Я жизни иной, несомненной и непреложной, Ручатель. Я</w:t>
      </w:r>
      <w:r w:rsidR="000C6C5A" w:rsidRPr="005440D4">
        <w:rPr>
          <w:noProof/>
        </w:rPr>
        <w:t xml:space="preserve"> — </w:t>
      </w:r>
      <w:r w:rsidRPr="005440D4">
        <w:rPr>
          <w:noProof/>
        </w:rPr>
        <w:t>утверждающий бессмертие сердца огней. Я Свидетельствую о том, что жизнь земная лишь преддверие радости, великолепия и богатства жизни незримой в пространствах Надземных Миров. Я ваш Поручитель, заступник, и Друг, и Отец.</w:t>
      </w:r>
    </w:p>
    <w:p w:rsidR="00EB2276" w:rsidRPr="005440D4" w:rsidRDefault="00EB2276" w:rsidP="00EB2276">
      <w:pPr>
        <w:rPr>
          <w:noProof/>
        </w:rPr>
      </w:pPr>
    </w:p>
    <w:p w:rsidR="005227D8" w:rsidRPr="005440D4" w:rsidRDefault="00AF51BC" w:rsidP="00B40C03">
      <w:pPr>
        <w:jc w:val="center"/>
        <w:rPr>
          <w:i/>
          <w:noProof/>
        </w:rPr>
      </w:pPr>
      <w:r w:rsidRPr="005440D4">
        <w:rPr>
          <w:i/>
          <w:noProof/>
        </w:rPr>
        <w:t>Конец Записей 1955 года.</w:t>
      </w:r>
    </w:p>
    <w:sectPr w:rsidR="005227D8" w:rsidRPr="005440D4" w:rsidSect="00783E1C">
      <w:pgSz w:w="11906" w:h="16838"/>
      <w:pgMar w:top="850" w:right="1335" w:bottom="850" w:left="13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3F09" w:rsidRDefault="00BE3F09" w:rsidP="00215323">
      <w:r>
        <w:separator/>
      </w:r>
    </w:p>
  </w:endnote>
  <w:endnote w:type="continuationSeparator" w:id="0">
    <w:p w:rsidR="00BE3F09" w:rsidRDefault="00BE3F09" w:rsidP="0021532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3F09" w:rsidRDefault="00BE3F09" w:rsidP="00215323">
      <w:r>
        <w:separator/>
      </w:r>
    </w:p>
  </w:footnote>
  <w:footnote w:type="continuationSeparator" w:id="0">
    <w:p w:rsidR="00BE3F09" w:rsidRDefault="00BE3F09" w:rsidP="00215323">
      <w:r>
        <w:continuationSeparator/>
      </w:r>
    </w:p>
  </w:footnote>
  <w:footnote w:id="1">
    <w:p w:rsidR="00783E1C" w:rsidRDefault="00783E1C">
      <w:pPr>
        <w:pStyle w:val="FootnoteText"/>
      </w:pPr>
      <w:r>
        <w:rPr>
          <w:rStyle w:val="FootnoteReference"/>
        </w:rPr>
        <w:footnoteRef/>
      </w:r>
      <w:r>
        <w:t xml:space="preserve"> </w:t>
      </w:r>
      <w:r w:rsidRPr="00545543">
        <w:t>Слово неразборчиво.</w:t>
      </w:r>
    </w:p>
  </w:footnote>
  <w:footnote w:id="2">
    <w:p w:rsidR="00783E1C" w:rsidRDefault="00783E1C">
      <w:pPr>
        <w:pStyle w:val="FootnoteText"/>
      </w:pPr>
      <w:r>
        <w:rPr>
          <w:rStyle w:val="FootnoteReference"/>
        </w:rPr>
        <w:footnoteRef/>
      </w:r>
      <w:r>
        <w:t xml:space="preserve"> </w:t>
      </w:r>
      <w:r w:rsidRPr="00545543">
        <w:t>Modus Vivendi (лат.)</w:t>
      </w:r>
      <w:r w:rsidR="000C6C5A">
        <w:t xml:space="preserve"> — </w:t>
      </w:r>
      <w:r w:rsidRPr="00545543">
        <w:t>Образ жизни.</w:t>
      </w:r>
    </w:p>
  </w:footnote>
  <w:footnote w:id="3">
    <w:p w:rsidR="00783E1C" w:rsidRDefault="00783E1C">
      <w:pPr>
        <w:pStyle w:val="FootnoteText"/>
      </w:pPr>
      <w:r>
        <w:rPr>
          <w:rStyle w:val="FootnoteReference"/>
        </w:rPr>
        <w:footnoteRef/>
      </w:r>
      <w:r>
        <w:t xml:space="preserve"> </w:t>
      </w:r>
      <w:r w:rsidRPr="00545543">
        <w:t>Мотто (англ.)</w:t>
      </w:r>
      <w:r w:rsidR="000C6C5A">
        <w:t xml:space="preserve"> — </w:t>
      </w:r>
      <w:r w:rsidRPr="00545543">
        <w:t>Девиз.</w:t>
      </w:r>
    </w:p>
  </w:footnote>
  <w:footnote w:id="4">
    <w:p w:rsidR="00783E1C" w:rsidRDefault="00783E1C">
      <w:pPr>
        <w:pStyle w:val="FootnoteText"/>
      </w:pPr>
      <w:r>
        <w:rPr>
          <w:rStyle w:val="FootnoteReference"/>
        </w:rPr>
        <w:footnoteRef/>
      </w:r>
      <w:r>
        <w:t xml:space="preserve"> </w:t>
      </w:r>
      <w:r w:rsidRPr="00545543">
        <w:t>Деда</w:t>
      </w:r>
      <w:r w:rsidR="000C6C5A">
        <w:t xml:space="preserve"> — </w:t>
      </w:r>
      <w:r w:rsidRPr="00545543">
        <w:t>Никола</w:t>
      </w:r>
      <w:r>
        <w:t>й</w:t>
      </w:r>
      <w:r w:rsidRPr="00545543">
        <w:t xml:space="preserve"> Константинович Рерих.</w:t>
      </w:r>
    </w:p>
  </w:footnote>
  <w:footnote w:id="5">
    <w:p w:rsidR="00A35AE1" w:rsidRPr="00A35AE1" w:rsidRDefault="00A35AE1">
      <w:pPr>
        <w:pStyle w:val="FootnoteText"/>
        <w:rPr>
          <w:lang w:val="en-US"/>
        </w:rPr>
      </w:pPr>
      <w:r>
        <w:rPr>
          <w:rStyle w:val="FootnoteReference"/>
        </w:rPr>
        <w:footnoteRef/>
      </w:r>
      <w:r>
        <w:t xml:space="preserve"> </w:t>
      </w:r>
      <w:r w:rsidRPr="00545543">
        <w:t>Несколько слов неразборчиво.</w:t>
      </w:r>
    </w:p>
  </w:footnote>
  <w:footnote w:id="6">
    <w:p w:rsidR="00783E1C" w:rsidRDefault="00783E1C">
      <w:pPr>
        <w:pStyle w:val="FootnoteText"/>
      </w:pPr>
      <w:r>
        <w:rPr>
          <w:rStyle w:val="FootnoteReference"/>
        </w:rPr>
        <w:footnoteRef/>
      </w:r>
      <w:r>
        <w:t xml:space="preserve"> </w:t>
      </w:r>
      <w:proofErr w:type="spellStart"/>
      <w:r w:rsidRPr="00545543">
        <w:t>Omnea</w:t>
      </w:r>
      <w:proofErr w:type="spellEnd"/>
      <w:r w:rsidRPr="00545543">
        <w:t xml:space="preserve"> mea </w:t>
      </w:r>
      <w:proofErr w:type="spellStart"/>
      <w:r w:rsidRPr="00545543">
        <w:t>mecum</w:t>
      </w:r>
      <w:proofErr w:type="spellEnd"/>
      <w:r w:rsidRPr="00545543">
        <w:t xml:space="preserve"> </w:t>
      </w:r>
      <w:proofErr w:type="spellStart"/>
      <w:r w:rsidRPr="00545543">
        <w:t>porto</w:t>
      </w:r>
      <w:proofErr w:type="spellEnd"/>
      <w:r w:rsidRPr="00545543">
        <w:t xml:space="preserve"> (лат.)</w:t>
      </w:r>
      <w:r w:rsidR="000C6C5A">
        <w:t xml:space="preserve"> — </w:t>
      </w:r>
      <w:r w:rsidRPr="00545543">
        <w:t>Все мое ношу с собой.</w:t>
      </w:r>
    </w:p>
  </w:footnote>
  <w:footnote w:id="7">
    <w:p w:rsidR="00783E1C" w:rsidRDefault="00783E1C">
      <w:pPr>
        <w:pStyle w:val="FootnoteText"/>
      </w:pPr>
      <w:r>
        <w:rPr>
          <w:rStyle w:val="FootnoteReference"/>
        </w:rPr>
        <w:footnoteRef/>
      </w:r>
      <w:r>
        <w:t xml:space="preserve"> </w:t>
      </w:r>
      <w:r w:rsidRPr="00545543">
        <w:t>Слово неразборчиво.</w:t>
      </w:r>
    </w:p>
  </w:footnote>
  <w:footnote w:id="8">
    <w:p w:rsidR="00783E1C" w:rsidRDefault="00783E1C">
      <w:pPr>
        <w:pStyle w:val="FootnoteText"/>
      </w:pPr>
      <w:r>
        <w:rPr>
          <w:rStyle w:val="FootnoteReference"/>
        </w:rPr>
        <w:footnoteRef/>
      </w:r>
      <w:r>
        <w:t xml:space="preserve"> </w:t>
      </w:r>
      <w:r w:rsidRPr="00545543">
        <w:t xml:space="preserve">Quod </w:t>
      </w:r>
      <w:proofErr w:type="spellStart"/>
      <w:r w:rsidRPr="00545543">
        <w:t>licet</w:t>
      </w:r>
      <w:proofErr w:type="spellEnd"/>
      <w:r w:rsidRPr="00545543">
        <w:t xml:space="preserve"> </w:t>
      </w:r>
      <w:proofErr w:type="spellStart"/>
      <w:r w:rsidRPr="00545543">
        <w:t>Jovis</w:t>
      </w:r>
      <w:proofErr w:type="spellEnd"/>
      <w:r w:rsidRPr="00545543">
        <w:t xml:space="preserve">, non </w:t>
      </w:r>
      <w:proofErr w:type="spellStart"/>
      <w:r w:rsidRPr="00545543">
        <w:t>licet</w:t>
      </w:r>
      <w:proofErr w:type="spellEnd"/>
      <w:r w:rsidRPr="00545543">
        <w:t xml:space="preserve"> bovis (лат.)</w:t>
      </w:r>
      <w:r w:rsidR="000C6C5A">
        <w:t xml:space="preserve"> — </w:t>
      </w:r>
      <w:r w:rsidRPr="00545543">
        <w:t>Что дозволено Юпитеру, не дозволено быку.</w:t>
      </w:r>
    </w:p>
  </w:footnote>
  <w:footnote w:id="9">
    <w:p w:rsidR="00783E1C" w:rsidRDefault="00783E1C">
      <w:pPr>
        <w:pStyle w:val="FootnoteText"/>
      </w:pPr>
      <w:r>
        <w:rPr>
          <w:rStyle w:val="FootnoteReference"/>
        </w:rPr>
        <w:footnoteRef/>
      </w:r>
      <w:r>
        <w:t xml:space="preserve"> </w:t>
      </w:r>
      <w:r w:rsidRPr="00545543">
        <w:t>Memento mori (лат.)</w:t>
      </w:r>
      <w:r w:rsidR="000C6C5A">
        <w:t xml:space="preserve"> — </w:t>
      </w:r>
      <w:r w:rsidRPr="00545543">
        <w:t>Помни о смерти.</w:t>
      </w:r>
    </w:p>
  </w:footnote>
  <w:footnote w:id="10">
    <w:p w:rsidR="00783E1C" w:rsidRDefault="00783E1C">
      <w:pPr>
        <w:pStyle w:val="FootnoteText"/>
      </w:pPr>
      <w:r>
        <w:rPr>
          <w:rStyle w:val="FootnoteReference"/>
        </w:rPr>
        <w:footnoteRef/>
      </w:r>
      <w:r>
        <w:t xml:space="preserve"> </w:t>
      </w:r>
      <w:r w:rsidRPr="00F915B0">
        <w:t>Матерь, Матерь Агни Йоги</w:t>
      </w:r>
      <w:r w:rsidR="000C6C5A">
        <w:t xml:space="preserve"> — </w:t>
      </w:r>
      <w:r w:rsidRPr="00F915B0">
        <w:t>Елена Ивановна Рерих.</w:t>
      </w:r>
    </w:p>
  </w:footnote>
  <w:footnote w:id="11">
    <w:p w:rsidR="00783E1C" w:rsidRDefault="00783E1C">
      <w:pPr>
        <w:pStyle w:val="FootnoteText"/>
      </w:pPr>
      <w:r>
        <w:rPr>
          <w:rStyle w:val="FootnoteReference"/>
        </w:rPr>
        <w:footnoteRef/>
      </w:r>
      <w:r>
        <w:t xml:space="preserve"> </w:t>
      </w:r>
      <w:r w:rsidRPr="00F915B0">
        <w:t>Дормез</w:t>
      </w:r>
      <w:r w:rsidR="000C6C5A">
        <w:t xml:space="preserve"> — </w:t>
      </w:r>
      <w:r w:rsidRPr="00F915B0">
        <w:t>Старинная дорожная карета, приспособленная для сна в пути.</w:t>
      </w:r>
    </w:p>
  </w:footnote>
  <w:footnote w:id="12">
    <w:p w:rsidR="00783E1C" w:rsidRDefault="00783E1C">
      <w:pPr>
        <w:pStyle w:val="FootnoteText"/>
      </w:pPr>
      <w:r>
        <w:rPr>
          <w:rStyle w:val="FootnoteReference"/>
        </w:rPr>
        <w:footnoteRef/>
      </w:r>
      <w:r>
        <w:t xml:space="preserve"> </w:t>
      </w:r>
      <w:r w:rsidRPr="00F915B0">
        <w:t>Деда</w:t>
      </w:r>
      <w:r w:rsidR="000C6C5A">
        <w:t xml:space="preserve"> — </w:t>
      </w:r>
      <w:r w:rsidRPr="00F915B0">
        <w:t>Николай Константинович Рерих.</w:t>
      </w:r>
    </w:p>
  </w:footnote>
  <w:footnote w:id="13">
    <w:p w:rsidR="00783E1C" w:rsidRDefault="00783E1C">
      <w:pPr>
        <w:pStyle w:val="FootnoteText"/>
      </w:pPr>
      <w:r>
        <w:rPr>
          <w:rStyle w:val="FootnoteReference"/>
        </w:rPr>
        <w:footnoteRef/>
      </w:r>
      <w:r>
        <w:t xml:space="preserve"> </w:t>
      </w:r>
      <w:r w:rsidRPr="00F915B0">
        <w:t>Нина Ивановна Абрамова, жена Б.Н. Абрамова.</w:t>
      </w:r>
    </w:p>
  </w:footnote>
  <w:footnote w:id="14">
    <w:p w:rsidR="00783E1C" w:rsidRDefault="00783E1C">
      <w:pPr>
        <w:pStyle w:val="FootnoteText"/>
      </w:pPr>
      <w:r>
        <w:rPr>
          <w:rStyle w:val="FootnoteReference"/>
        </w:rPr>
        <w:footnoteRef/>
      </w:r>
      <w:r>
        <w:t xml:space="preserve"> </w:t>
      </w:r>
      <w:r w:rsidRPr="00F915B0">
        <w:t>Гуру</w:t>
      </w:r>
      <w:r w:rsidR="000C6C5A">
        <w:t xml:space="preserve"> — </w:t>
      </w:r>
      <w:r w:rsidRPr="00F915B0">
        <w:t>Николай Константинович Рерих.</w:t>
      </w:r>
    </w:p>
  </w:footnote>
  <w:footnote w:id="15">
    <w:p w:rsidR="00783E1C" w:rsidRDefault="00783E1C">
      <w:pPr>
        <w:pStyle w:val="FootnoteText"/>
      </w:pPr>
      <w:r>
        <w:rPr>
          <w:rStyle w:val="FootnoteReference"/>
        </w:rPr>
        <w:footnoteRef/>
      </w:r>
      <w:r>
        <w:t xml:space="preserve"> </w:t>
      </w:r>
      <w:r w:rsidRPr="00F915B0">
        <w:t>......</w:t>
      </w:r>
      <w:r w:rsidR="000C6C5A">
        <w:t xml:space="preserve"> — </w:t>
      </w:r>
      <w:r w:rsidRPr="00F915B0">
        <w:t>здесь и далее</w:t>
      </w:r>
      <w:r w:rsidR="000C6C5A">
        <w:t xml:space="preserve"> — </w:t>
      </w:r>
      <w:r w:rsidRPr="00F915B0">
        <w:t>пропуск в рукописи.</w:t>
      </w:r>
    </w:p>
  </w:footnote>
  <w:footnote w:id="16">
    <w:p w:rsidR="00783E1C" w:rsidRDefault="00783E1C">
      <w:pPr>
        <w:pStyle w:val="FootnoteText"/>
      </w:pPr>
      <w:r>
        <w:rPr>
          <w:rStyle w:val="FootnoteReference"/>
        </w:rPr>
        <w:footnoteRef/>
      </w:r>
      <w:r>
        <w:t xml:space="preserve"> </w:t>
      </w:r>
      <w:r w:rsidRPr="00F915B0">
        <w:t>Паллиатив</w:t>
      </w:r>
      <w:r w:rsidR="000C6C5A">
        <w:t xml:space="preserve"> — </w:t>
      </w:r>
      <w:r w:rsidRPr="00F915B0">
        <w:t>временное решение, полумера.</w:t>
      </w:r>
    </w:p>
  </w:footnote>
  <w:footnote w:id="17">
    <w:p w:rsidR="00783E1C" w:rsidRDefault="00783E1C">
      <w:pPr>
        <w:pStyle w:val="FootnoteText"/>
      </w:pPr>
      <w:r>
        <w:rPr>
          <w:rStyle w:val="FootnoteReference"/>
        </w:rPr>
        <w:footnoteRef/>
      </w:r>
      <w:r>
        <w:t xml:space="preserve"> </w:t>
      </w:r>
      <w:r w:rsidRPr="00F915B0">
        <w:t>Слово неразборчиво.</w:t>
      </w:r>
    </w:p>
  </w:footnote>
  <w:footnote w:id="18">
    <w:p w:rsidR="00783E1C" w:rsidRDefault="00783E1C">
      <w:pPr>
        <w:pStyle w:val="FootnoteText"/>
      </w:pPr>
      <w:r>
        <w:rPr>
          <w:rStyle w:val="FootnoteReference"/>
        </w:rPr>
        <w:footnoteRef/>
      </w:r>
      <w:r>
        <w:t xml:space="preserve"> </w:t>
      </w:r>
      <w:proofErr w:type="spellStart"/>
      <w:r w:rsidRPr="00F915B0">
        <w:t>Omnia</w:t>
      </w:r>
      <w:proofErr w:type="spellEnd"/>
      <w:r w:rsidRPr="00F915B0">
        <w:t xml:space="preserve"> mea, </w:t>
      </w:r>
      <w:proofErr w:type="spellStart"/>
      <w:r w:rsidRPr="00F915B0">
        <w:t>mecum</w:t>
      </w:r>
      <w:proofErr w:type="spellEnd"/>
      <w:r w:rsidRPr="00F915B0">
        <w:t xml:space="preserve"> </w:t>
      </w:r>
      <w:proofErr w:type="spellStart"/>
      <w:r w:rsidRPr="00F915B0">
        <w:t>porto</w:t>
      </w:r>
      <w:proofErr w:type="spellEnd"/>
      <w:r w:rsidRPr="00F915B0">
        <w:t xml:space="preserve"> (лат.)</w:t>
      </w:r>
      <w:r w:rsidR="000C6C5A">
        <w:t xml:space="preserve"> — </w:t>
      </w:r>
      <w:r w:rsidRPr="00F915B0">
        <w:t>Все мое ношу с собою.</w:t>
      </w:r>
    </w:p>
  </w:footnote>
  <w:footnote w:id="19">
    <w:p w:rsidR="00783E1C" w:rsidRDefault="00783E1C">
      <w:pPr>
        <w:pStyle w:val="FootnoteText"/>
      </w:pPr>
      <w:r>
        <w:rPr>
          <w:rStyle w:val="FootnoteReference"/>
        </w:rPr>
        <w:footnoteRef/>
      </w:r>
      <w:r>
        <w:t xml:space="preserve"> </w:t>
      </w:r>
      <w:r w:rsidRPr="00F915B0">
        <w:t>Слово неразборчиво.</w:t>
      </w:r>
    </w:p>
  </w:footnote>
  <w:footnote w:id="20">
    <w:p w:rsidR="00783E1C" w:rsidRDefault="00783E1C">
      <w:pPr>
        <w:pStyle w:val="FootnoteText"/>
      </w:pPr>
      <w:r>
        <w:rPr>
          <w:rStyle w:val="FootnoteReference"/>
        </w:rPr>
        <w:footnoteRef/>
      </w:r>
      <w:r>
        <w:t xml:space="preserve"> </w:t>
      </w:r>
      <w:r w:rsidRPr="00F915B0">
        <w:t>Слово неразборчиво.</w:t>
      </w:r>
    </w:p>
  </w:footnote>
  <w:footnote w:id="21">
    <w:p w:rsidR="00783E1C" w:rsidRDefault="00783E1C">
      <w:pPr>
        <w:pStyle w:val="FootnoteText"/>
      </w:pPr>
      <w:r>
        <w:rPr>
          <w:rStyle w:val="FootnoteReference"/>
        </w:rPr>
        <w:footnoteRef/>
      </w:r>
      <w:r>
        <w:t xml:space="preserve"> </w:t>
      </w:r>
      <w:r w:rsidRPr="00F915B0">
        <w:t>Слово неразборчиво.</w:t>
      </w:r>
    </w:p>
  </w:footnote>
  <w:footnote w:id="22">
    <w:p w:rsidR="00783E1C" w:rsidRDefault="00783E1C">
      <w:pPr>
        <w:pStyle w:val="FootnoteText"/>
      </w:pPr>
      <w:r>
        <w:rPr>
          <w:rStyle w:val="FootnoteReference"/>
        </w:rPr>
        <w:footnoteRef/>
      </w:r>
      <w:r>
        <w:t xml:space="preserve"> </w:t>
      </w:r>
      <w:r w:rsidRPr="00F915B0">
        <w:t>Слово неразборчиво.</w:t>
      </w:r>
    </w:p>
  </w:footnote>
  <w:footnote w:id="23">
    <w:p w:rsidR="00783E1C" w:rsidRDefault="00783E1C">
      <w:pPr>
        <w:pStyle w:val="FootnoteText"/>
      </w:pPr>
      <w:r>
        <w:rPr>
          <w:rStyle w:val="FootnoteReference"/>
        </w:rPr>
        <w:footnoteRef/>
      </w:r>
      <w:r>
        <w:t xml:space="preserve"> </w:t>
      </w:r>
      <w:proofErr w:type="spellStart"/>
      <w:r w:rsidRPr="00F915B0">
        <w:t>Viribus</w:t>
      </w:r>
      <w:proofErr w:type="spellEnd"/>
      <w:r w:rsidRPr="00F915B0">
        <w:t xml:space="preserve"> </w:t>
      </w:r>
      <w:proofErr w:type="spellStart"/>
      <w:r w:rsidRPr="00F915B0">
        <w:t>iunctis</w:t>
      </w:r>
      <w:proofErr w:type="spellEnd"/>
      <w:r w:rsidR="000C6C5A">
        <w:t xml:space="preserve"> — </w:t>
      </w:r>
      <w:r w:rsidRPr="00F915B0">
        <w:t>объединенными силами.</w:t>
      </w:r>
    </w:p>
  </w:footnote>
  <w:footnote w:id="24">
    <w:p w:rsidR="00783E1C" w:rsidRDefault="00783E1C">
      <w:pPr>
        <w:pStyle w:val="FootnoteText"/>
      </w:pPr>
      <w:r>
        <w:rPr>
          <w:rStyle w:val="FootnoteReference"/>
        </w:rPr>
        <w:footnoteRef/>
      </w:r>
      <w:r>
        <w:t xml:space="preserve"> </w:t>
      </w:r>
      <w:r w:rsidRPr="00F915B0">
        <w:t>Слово неразборчиво.</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proofState w:spelling="clean"/>
  <w:attachedTemplate r:id="rId1"/>
  <w:defaultTabStop w:val="708"/>
  <w:hyphenationZone w:val="425"/>
  <w:characterSpacingControl w:val="doNotCompress"/>
  <w:footnotePr>
    <w:footnote w:id="-1"/>
    <w:footnote w:id="0"/>
  </w:footnotePr>
  <w:endnotePr>
    <w:endnote w:id="-1"/>
    <w:endnote w:id="0"/>
  </w:endnotePr>
  <w:compat/>
  <w:rsids>
    <w:rsidRoot w:val="00AA5A76"/>
    <w:rsid w:val="000014AE"/>
    <w:rsid w:val="000015C2"/>
    <w:rsid w:val="00001A8F"/>
    <w:rsid w:val="0000731D"/>
    <w:rsid w:val="000074DA"/>
    <w:rsid w:val="00014302"/>
    <w:rsid w:val="00015725"/>
    <w:rsid w:val="00016C00"/>
    <w:rsid w:val="00020177"/>
    <w:rsid w:val="00026442"/>
    <w:rsid w:val="00032A3E"/>
    <w:rsid w:val="000442F7"/>
    <w:rsid w:val="00044A85"/>
    <w:rsid w:val="00054F08"/>
    <w:rsid w:val="00064938"/>
    <w:rsid w:val="00065803"/>
    <w:rsid w:val="00067B93"/>
    <w:rsid w:val="00076A88"/>
    <w:rsid w:val="000831D0"/>
    <w:rsid w:val="00083896"/>
    <w:rsid w:val="00095146"/>
    <w:rsid w:val="000A675F"/>
    <w:rsid w:val="000A6E46"/>
    <w:rsid w:val="000B4260"/>
    <w:rsid w:val="000B51B9"/>
    <w:rsid w:val="000B66EF"/>
    <w:rsid w:val="000B7804"/>
    <w:rsid w:val="000C0920"/>
    <w:rsid w:val="000C2557"/>
    <w:rsid w:val="000C6C5A"/>
    <w:rsid w:val="000C7712"/>
    <w:rsid w:val="000D1DFE"/>
    <w:rsid w:val="000D3077"/>
    <w:rsid w:val="000D7081"/>
    <w:rsid w:val="000E4D15"/>
    <w:rsid w:val="000F0EAA"/>
    <w:rsid w:val="000F32D4"/>
    <w:rsid w:val="00106186"/>
    <w:rsid w:val="00107016"/>
    <w:rsid w:val="0011083D"/>
    <w:rsid w:val="00112882"/>
    <w:rsid w:val="0011553D"/>
    <w:rsid w:val="00116F6C"/>
    <w:rsid w:val="00120809"/>
    <w:rsid w:val="00135E89"/>
    <w:rsid w:val="0013600A"/>
    <w:rsid w:val="00141403"/>
    <w:rsid w:val="00142326"/>
    <w:rsid w:val="001428C7"/>
    <w:rsid w:val="0015299D"/>
    <w:rsid w:val="001578E1"/>
    <w:rsid w:val="00157B97"/>
    <w:rsid w:val="00160B29"/>
    <w:rsid w:val="001723A7"/>
    <w:rsid w:val="00182C92"/>
    <w:rsid w:val="00183CF8"/>
    <w:rsid w:val="00191B83"/>
    <w:rsid w:val="00193D00"/>
    <w:rsid w:val="001A5468"/>
    <w:rsid w:val="001B5071"/>
    <w:rsid w:val="001C20CA"/>
    <w:rsid w:val="001D027F"/>
    <w:rsid w:val="001E5FEA"/>
    <w:rsid w:val="001F4492"/>
    <w:rsid w:val="001F6B6C"/>
    <w:rsid w:val="00205B1F"/>
    <w:rsid w:val="002103C7"/>
    <w:rsid w:val="00214BF1"/>
    <w:rsid w:val="00215323"/>
    <w:rsid w:val="00232505"/>
    <w:rsid w:val="002452D5"/>
    <w:rsid w:val="002467F0"/>
    <w:rsid w:val="00250B89"/>
    <w:rsid w:val="0025112F"/>
    <w:rsid w:val="00257B78"/>
    <w:rsid w:val="00262540"/>
    <w:rsid w:val="002748B1"/>
    <w:rsid w:val="0027568F"/>
    <w:rsid w:val="00277E25"/>
    <w:rsid w:val="00283904"/>
    <w:rsid w:val="002870A9"/>
    <w:rsid w:val="002910A5"/>
    <w:rsid w:val="00294694"/>
    <w:rsid w:val="00294D25"/>
    <w:rsid w:val="002963D1"/>
    <w:rsid w:val="002A1DBC"/>
    <w:rsid w:val="002A670A"/>
    <w:rsid w:val="002B0A89"/>
    <w:rsid w:val="002B6F51"/>
    <w:rsid w:val="002C3F42"/>
    <w:rsid w:val="002C50D6"/>
    <w:rsid w:val="002C579B"/>
    <w:rsid w:val="002C5BB9"/>
    <w:rsid w:val="002D6563"/>
    <w:rsid w:val="002E76B6"/>
    <w:rsid w:val="002F003F"/>
    <w:rsid w:val="002F04A6"/>
    <w:rsid w:val="003019C1"/>
    <w:rsid w:val="003034DB"/>
    <w:rsid w:val="00312C7D"/>
    <w:rsid w:val="00323CBB"/>
    <w:rsid w:val="0032486A"/>
    <w:rsid w:val="00332F81"/>
    <w:rsid w:val="00352C50"/>
    <w:rsid w:val="00353F54"/>
    <w:rsid w:val="00356D42"/>
    <w:rsid w:val="003710A5"/>
    <w:rsid w:val="003772DF"/>
    <w:rsid w:val="003850A7"/>
    <w:rsid w:val="003A2AB4"/>
    <w:rsid w:val="003A4FCA"/>
    <w:rsid w:val="003A502E"/>
    <w:rsid w:val="003A7471"/>
    <w:rsid w:val="003B1D84"/>
    <w:rsid w:val="003B30D5"/>
    <w:rsid w:val="003C02A4"/>
    <w:rsid w:val="003C02E9"/>
    <w:rsid w:val="003C7BC9"/>
    <w:rsid w:val="003C7C70"/>
    <w:rsid w:val="003E2EE2"/>
    <w:rsid w:val="003E3E93"/>
    <w:rsid w:val="003E4C5B"/>
    <w:rsid w:val="003E5620"/>
    <w:rsid w:val="003F2CFC"/>
    <w:rsid w:val="003F4A74"/>
    <w:rsid w:val="003F71C0"/>
    <w:rsid w:val="004110B4"/>
    <w:rsid w:val="004141B9"/>
    <w:rsid w:val="00415716"/>
    <w:rsid w:val="004159E3"/>
    <w:rsid w:val="00426B8E"/>
    <w:rsid w:val="00427A76"/>
    <w:rsid w:val="004324F2"/>
    <w:rsid w:val="00433887"/>
    <w:rsid w:val="00440A12"/>
    <w:rsid w:val="00443811"/>
    <w:rsid w:val="00445A19"/>
    <w:rsid w:val="00451CE0"/>
    <w:rsid w:val="00457180"/>
    <w:rsid w:val="00457359"/>
    <w:rsid w:val="00460E1A"/>
    <w:rsid w:val="004620D2"/>
    <w:rsid w:val="00475F49"/>
    <w:rsid w:val="00485B24"/>
    <w:rsid w:val="004A12F6"/>
    <w:rsid w:val="004A36F1"/>
    <w:rsid w:val="004A5569"/>
    <w:rsid w:val="004A6CD8"/>
    <w:rsid w:val="004B222A"/>
    <w:rsid w:val="004B633C"/>
    <w:rsid w:val="004C6630"/>
    <w:rsid w:val="004D20A3"/>
    <w:rsid w:val="004D21E0"/>
    <w:rsid w:val="004D5036"/>
    <w:rsid w:val="004D6EC6"/>
    <w:rsid w:val="004E2617"/>
    <w:rsid w:val="004E35CB"/>
    <w:rsid w:val="004E3800"/>
    <w:rsid w:val="004F0F25"/>
    <w:rsid w:val="004F2886"/>
    <w:rsid w:val="00503DFE"/>
    <w:rsid w:val="00504E12"/>
    <w:rsid w:val="005115B9"/>
    <w:rsid w:val="00513089"/>
    <w:rsid w:val="005227D8"/>
    <w:rsid w:val="00537943"/>
    <w:rsid w:val="00543DCA"/>
    <w:rsid w:val="005440D4"/>
    <w:rsid w:val="0056135E"/>
    <w:rsid w:val="00562EF2"/>
    <w:rsid w:val="00566382"/>
    <w:rsid w:val="005705A8"/>
    <w:rsid w:val="00574731"/>
    <w:rsid w:val="00575118"/>
    <w:rsid w:val="0057782C"/>
    <w:rsid w:val="005809AF"/>
    <w:rsid w:val="00580FB0"/>
    <w:rsid w:val="00582456"/>
    <w:rsid w:val="00584CD4"/>
    <w:rsid w:val="00587E9F"/>
    <w:rsid w:val="0059029A"/>
    <w:rsid w:val="00594B31"/>
    <w:rsid w:val="005A47E8"/>
    <w:rsid w:val="005A4FEA"/>
    <w:rsid w:val="005A6A09"/>
    <w:rsid w:val="005B42F7"/>
    <w:rsid w:val="005C2BE7"/>
    <w:rsid w:val="005C4AF2"/>
    <w:rsid w:val="005C73ED"/>
    <w:rsid w:val="005D686F"/>
    <w:rsid w:val="005D72DB"/>
    <w:rsid w:val="005E6F1E"/>
    <w:rsid w:val="005F2FC7"/>
    <w:rsid w:val="00600948"/>
    <w:rsid w:val="006177D4"/>
    <w:rsid w:val="00622C91"/>
    <w:rsid w:val="006246EF"/>
    <w:rsid w:val="006339D7"/>
    <w:rsid w:val="00637D09"/>
    <w:rsid w:val="00642BC9"/>
    <w:rsid w:val="00645B8C"/>
    <w:rsid w:val="00646228"/>
    <w:rsid w:val="006561E1"/>
    <w:rsid w:val="00656D86"/>
    <w:rsid w:val="00657A8B"/>
    <w:rsid w:val="00660E0D"/>
    <w:rsid w:val="00662359"/>
    <w:rsid w:val="00670B7C"/>
    <w:rsid w:val="00671A8B"/>
    <w:rsid w:val="00672039"/>
    <w:rsid w:val="00691DCA"/>
    <w:rsid w:val="0069201B"/>
    <w:rsid w:val="00692721"/>
    <w:rsid w:val="006951FB"/>
    <w:rsid w:val="006967D9"/>
    <w:rsid w:val="006A4874"/>
    <w:rsid w:val="006A7C9D"/>
    <w:rsid w:val="006B4FB8"/>
    <w:rsid w:val="006B7642"/>
    <w:rsid w:val="006C5259"/>
    <w:rsid w:val="006D34AF"/>
    <w:rsid w:val="006D578C"/>
    <w:rsid w:val="006E064E"/>
    <w:rsid w:val="006E4D8F"/>
    <w:rsid w:val="006E573B"/>
    <w:rsid w:val="006F06B0"/>
    <w:rsid w:val="006F6468"/>
    <w:rsid w:val="007021E2"/>
    <w:rsid w:val="00711003"/>
    <w:rsid w:val="0071244D"/>
    <w:rsid w:val="0071715E"/>
    <w:rsid w:val="00720B86"/>
    <w:rsid w:val="00723CDA"/>
    <w:rsid w:val="007270B5"/>
    <w:rsid w:val="0073378C"/>
    <w:rsid w:val="00737D83"/>
    <w:rsid w:val="00743CBC"/>
    <w:rsid w:val="00745A61"/>
    <w:rsid w:val="00747DB9"/>
    <w:rsid w:val="007528D5"/>
    <w:rsid w:val="007574B0"/>
    <w:rsid w:val="00761785"/>
    <w:rsid w:val="00763277"/>
    <w:rsid w:val="0076701A"/>
    <w:rsid w:val="00772DF7"/>
    <w:rsid w:val="0077539F"/>
    <w:rsid w:val="00783E1C"/>
    <w:rsid w:val="007845EB"/>
    <w:rsid w:val="00786790"/>
    <w:rsid w:val="00792799"/>
    <w:rsid w:val="007946B8"/>
    <w:rsid w:val="00795F8A"/>
    <w:rsid w:val="00797A81"/>
    <w:rsid w:val="007B253C"/>
    <w:rsid w:val="007B2F1D"/>
    <w:rsid w:val="007B3F05"/>
    <w:rsid w:val="007C0EEC"/>
    <w:rsid w:val="007C1BDD"/>
    <w:rsid w:val="007D2CF5"/>
    <w:rsid w:val="007D3269"/>
    <w:rsid w:val="007D5467"/>
    <w:rsid w:val="007F7E49"/>
    <w:rsid w:val="00802841"/>
    <w:rsid w:val="008165FD"/>
    <w:rsid w:val="00817273"/>
    <w:rsid w:val="00817A18"/>
    <w:rsid w:val="00820566"/>
    <w:rsid w:val="008223B1"/>
    <w:rsid w:val="00822F91"/>
    <w:rsid w:val="008277C7"/>
    <w:rsid w:val="0084052F"/>
    <w:rsid w:val="00841F72"/>
    <w:rsid w:val="008443FF"/>
    <w:rsid w:val="008509F6"/>
    <w:rsid w:val="00850D2F"/>
    <w:rsid w:val="00853622"/>
    <w:rsid w:val="00854652"/>
    <w:rsid w:val="00856A25"/>
    <w:rsid w:val="00865BD5"/>
    <w:rsid w:val="00866357"/>
    <w:rsid w:val="00872812"/>
    <w:rsid w:val="00873743"/>
    <w:rsid w:val="008740DB"/>
    <w:rsid w:val="00876688"/>
    <w:rsid w:val="008800A6"/>
    <w:rsid w:val="008944D4"/>
    <w:rsid w:val="008A072F"/>
    <w:rsid w:val="008A58B2"/>
    <w:rsid w:val="008C0EE4"/>
    <w:rsid w:val="008C19DB"/>
    <w:rsid w:val="008C1FE6"/>
    <w:rsid w:val="008D657F"/>
    <w:rsid w:val="008E069C"/>
    <w:rsid w:val="008F2A93"/>
    <w:rsid w:val="008F34A8"/>
    <w:rsid w:val="009028E4"/>
    <w:rsid w:val="0090503A"/>
    <w:rsid w:val="00907DD8"/>
    <w:rsid w:val="0091079D"/>
    <w:rsid w:val="0091504B"/>
    <w:rsid w:val="00917595"/>
    <w:rsid w:val="009228EA"/>
    <w:rsid w:val="00923C10"/>
    <w:rsid w:val="00923E8F"/>
    <w:rsid w:val="0093671F"/>
    <w:rsid w:val="00936A10"/>
    <w:rsid w:val="00946F4D"/>
    <w:rsid w:val="009703B7"/>
    <w:rsid w:val="00971A92"/>
    <w:rsid w:val="009720D2"/>
    <w:rsid w:val="0097571B"/>
    <w:rsid w:val="0098097F"/>
    <w:rsid w:val="00980DD3"/>
    <w:rsid w:val="00986447"/>
    <w:rsid w:val="009905FC"/>
    <w:rsid w:val="009958CF"/>
    <w:rsid w:val="009A177E"/>
    <w:rsid w:val="009A298A"/>
    <w:rsid w:val="009A4A2A"/>
    <w:rsid w:val="009C665D"/>
    <w:rsid w:val="009C7B73"/>
    <w:rsid w:val="009C7CF0"/>
    <w:rsid w:val="009D5324"/>
    <w:rsid w:val="009E4BD3"/>
    <w:rsid w:val="00A01AA6"/>
    <w:rsid w:val="00A15846"/>
    <w:rsid w:val="00A167B6"/>
    <w:rsid w:val="00A21C31"/>
    <w:rsid w:val="00A32153"/>
    <w:rsid w:val="00A35AE1"/>
    <w:rsid w:val="00A53BE3"/>
    <w:rsid w:val="00A55F82"/>
    <w:rsid w:val="00A61280"/>
    <w:rsid w:val="00A63982"/>
    <w:rsid w:val="00A63D88"/>
    <w:rsid w:val="00A70A65"/>
    <w:rsid w:val="00A94D69"/>
    <w:rsid w:val="00A96254"/>
    <w:rsid w:val="00AA2312"/>
    <w:rsid w:val="00AA47CC"/>
    <w:rsid w:val="00AA4F36"/>
    <w:rsid w:val="00AA5A76"/>
    <w:rsid w:val="00AB06E4"/>
    <w:rsid w:val="00AB0819"/>
    <w:rsid w:val="00AB278F"/>
    <w:rsid w:val="00AB2970"/>
    <w:rsid w:val="00AC07E7"/>
    <w:rsid w:val="00AD20D7"/>
    <w:rsid w:val="00AD23CF"/>
    <w:rsid w:val="00AD43BC"/>
    <w:rsid w:val="00AD78E0"/>
    <w:rsid w:val="00AE5095"/>
    <w:rsid w:val="00AE6273"/>
    <w:rsid w:val="00AE7011"/>
    <w:rsid w:val="00AF51BC"/>
    <w:rsid w:val="00B03C7D"/>
    <w:rsid w:val="00B061E6"/>
    <w:rsid w:val="00B108A6"/>
    <w:rsid w:val="00B10B24"/>
    <w:rsid w:val="00B139BA"/>
    <w:rsid w:val="00B21ADB"/>
    <w:rsid w:val="00B23B68"/>
    <w:rsid w:val="00B2735B"/>
    <w:rsid w:val="00B31AC3"/>
    <w:rsid w:val="00B325D3"/>
    <w:rsid w:val="00B40C03"/>
    <w:rsid w:val="00B455E2"/>
    <w:rsid w:val="00B56098"/>
    <w:rsid w:val="00B675EC"/>
    <w:rsid w:val="00B71E1C"/>
    <w:rsid w:val="00B72425"/>
    <w:rsid w:val="00B82DED"/>
    <w:rsid w:val="00B837E3"/>
    <w:rsid w:val="00B87122"/>
    <w:rsid w:val="00B9418B"/>
    <w:rsid w:val="00B94951"/>
    <w:rsid w:val="00B97E4B"/>
    <w:rsid w:val="00BA06A0"/>
    <w:rsid w:val="00BA08F7"/>
    <w:rsid w:val="00BA0F58"/>
    <w:rsid w:val="00BA38A7"/>
    <w:rsid w:val="00BB2B3D"/>
    <w:rsid w:val="00BB448F"/>
    <w:rsid w:val="00BB6A5D"/>
    <w:rsid w:val="00BB7A87"/>
    <w:rsid w:val="00BC4845"/>
    <w:rsid w:val="00BE3F09"/>
    <w:rsid w:val="00BF419A"/>
    <w:rsid w:val="00C05253"/>
    <w:rsid w:val="00C076E4"/>
    <w:rsid w:val="00C11DEE"/>
    <w:rsid w:val="00C16453"/>
    <w:rsid w:val="00C237A9"/>
    <w:rsid w:val="00C272E3"/>
    <w:rsid w:val="00C275FE"/>
    <w:rsid w:val="00C27BBD"/>
    <w:rsid w:val="00C337F5"/>
    <w:rsid w:val="00C4220F"/>
    <w:rsid w:val="00C46DF5"/>
    <w:rsid w:val="00C612C6"/>
    <w:rsid w:val="00C6145E"/>
    <w:rsid w:val="00C70B2C"/>
    <w:rsid w:val="00C70BEE"/>
    <w:rsid w:val="00C71FD1"/>
    <w:rsid w:val="00C77116"/>
    <w:rsid w:val="00C80739"/>
    <w:rsid w:val="00C813FD"/>
    <w:rsid w:val="00C96783"/>
    <w:rsid w:val="00CA1010"/>
    <w:rsid w:val="00CA4094"/>
    <w:rsid w:val="00CB16DD"/>
    <w:rsid w:val="00CB2676"/>
    <w:rsid w:val="00CB5CC9"/>
    <w:rsid w:val="00CB614D"/>
    <w:rsid w:val="00CD5685"/>
    <w:rsid w:val="00CE34E2"/>
    <w:rsid w:val="00CE4B04"/>
    <w:rsid w:val="00CE531E"/>
    <w:rsid w:val="00CF0676"/>
    <w:rsid w:val="00CF14EE"/>
    <w:rsid w:val="00CF3146"/>
    <w:rsid w:val="00D13C92"/>
    <w:rsid w:val="00D13FEB"/>
    <w:rsid w:val="00D155B8"/>
    <w:rsid w:val="00D174CC"/>
    <w:rsid w:val="00D20569"/>
    <w:rsid w:val="00D20821"/>
    <w:rsid w:val="00D236B1"/>
    <w:rsid w:val="00D247B0"/>
    <w:rsid w:val="00D275A6"/>
    <w:rsid w:val="00D30EF3"/>
    <w:rsid w:val="00D322C1"/>
    <w:rsid w:val="00D40194"/>
    <w:rsid w:val="00D56133"/>
    <w:rsid w:val="00D65160"/>
    <w:rsid w:val="00D65561"/>
    <w:rsid w:val="00D7431E"/>
    <w:rsid w:val="00D8096D"/>
    <w:rsid w:val="00D86032"/>
    <w:rsid w:val="00D9598E"/>
    <w:rsid w:val="00D964E2"/>
    <w:rsid w:val="00DA74B8"/>
    <w:rsid w:val="00DB5CD2"/>
    <w:rsid w:val="00DD11D7"/>
    <w:rsid w:val="00DD1550"/>
    <w:rsid w:val="00DE3815"/>
    <w:rsid w:val="00DE66D9"/>
    <w:rsid w:val="00DF312D"/>
    <w:rsid w:val="00DF4E63"/>
    <w:rsid w:val="00E04451"/>
    <w:rsid w:val="00E04B40"/>
    <w:rsid w:val="00E05CD6"/>
    <w:rsid w:val="00E17215"/>
    <w:rsid w:val="00E35A21"/>
    <w:rsid w:val="00E367EB"/>
    <w:rsid w:val="00E373CD"/>
    <w:rsid w:val="00E375F1"/>
    <w:rsid w:val="00E455A4"/>
    <w:rsid w:val="00E50AC3"/>
    <w:rsid w:val="00E51640"/>
    <w:rsid w:val="00E52EF2"/>
    <w:rsid w:val="00E531C2"/>
    <w:rsid w:val="00E53521"/>
    <w:rsid w:val="00E541C8"/>
    <w:rsid w:val="00E60EED"/>
    <w:rsid w:val="00E62255"/>
    <w:rsid w:val="00E626D0"/>
    <w:rsid w:val="00E662AD"/>
    <w:rsid w:val="00E80EC9"/>
    <w:rsid w:val="00E83BB2"/>
    <w:rsid w:val="00E8769F"/>
    <w:rsid w:val="00E93598"/>
    <w:rsid w:val="00EA0192"/>
    <w:rsid w:val="00EA49C4"/>
    <w:rsid w:val="00EB2276"/>
    <w:rsid w:val="00EB532B"/>
    <w:rsid w:val="00EB6DFB"/>
    <w:rsid w:val="00EC1385"/>
    <w:rsid w:val="00EC2AD3"/>
    <w:rsid w:val="00EC37B9"/>
    <w:rsid w:val="00EC7252"/>
    <w:rsid w:val="00EC75D9"/>
    <w:rsid w:val="00ED48F4"/>
    <w:rsid w:val="00ED5F4C"/>
    <w:rsid w:val="00EE2931"/>
    <w:rsid w:val="00EE691D"/>
    <w:rsid w:val="00EF4C11"/>
    <w:rsid w:val="00F00E1A"/>
    <w:rsid w:val="00F070E4"/>
    <w:rsid w:val="00F10D92"/>
    <w:rsid w:val="00F14843"/>
    <w:rsid w:val="00F20511"/>
    <w:rsid w:val="00F206E4"/>
    <w:rsid w:val="00F230F4"/>
    <w:rsid w:val="00F2363E"/>
    <w:rsid w:val="00F27ECA"/>
    <w:rsid w:val="00F3745E"/>
    <w:rsid w:val="00F42155"/>
    <w:rsid w:val="00F45ABB"/>
    <w:rsid w:val="00F57B3F"/>
    <w:rsid w:val="00F628C3"/>
    <w:rsid w:val="00F64957"/>
    <w:rsid w:val="00F82173"/>
    <w:rsid w:val="00F84374"/>
    <w:rsid w:val="00F844F6"/>
    <w:rsid w:val="00F87D29"/>
    <w:rsid w:val="00F90247"/>
    <w:rsid w:val="00F93EDE"/>
    <w:rsid w:val="00F94A4A"/>
    <w:rsid w:val="00FA504A"/>
    <w:rsid w:val="00FD0855"/>
    <w:rsid w:val="00FD0A28"/>
    <w:rsid w:val="00FD2EC0"/>
    <w:rsid w:val="00FD3D25"/>
    <w:rsid w:val="00FD407C"/>
    <w:rsid w:val="00FE3FC5"/>
    <w:rsid w:val="00FF6CEB"/>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E3815"/>
    <w:pPr>
      <w:spacing w:after="0" w:line="240" w:lineRule="auto"/>
      <w:ind w:firstLine="567"/>
      <w:jc w:val="both"/>
    </w:pPr>
    <w:rPr>
      <w:rFonts w:ascii="Arial" w:hAnsi="Arial"/>
      <w:sz w:val="28"/>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8A5259"/>
    <w:rPr>
      <w:rFonts w:ascii="Consolas" w:hAnsi="Consolas"/>
      <w:sz w:val="21"/>
      <w:szCs w:val="21"/>
    </w:rPr>
  </w:style>
  <w:style w:type="character" w:customStyle="1" w:styleId="PlainTextChar">
    <w:name w:val="Plain Text Char"/>
    <w:basedOn w:val="DefaultParagraphFont"/>
    <w:link w:val="PlainText"/>
    <w:uiPriority w:val="99"/>
    <w:rsid w:val="008A5259"/>
    <w:rPr>
      <w:rFonts w:ascii="Consolas" w:hAnsi="Consolas"/>
      <w:sz w:val="21"/>
      <w:szCs w:val="21"/>
      <w:lang w:val="ru-RU"/>
    </w:rPr>
  </w:style>
  <w:style w:type="paragraph" w:styleId="FootnoteText">
    <w:name w:val="footnote text"/>
    <w:basedOn w:val="Normal"/>
    <w:link w:val="FootnoteTextChar"/>
    <w:uiPriority w:val="99"/>
    <w:semiHidden/>
    <w:unhideWhenUsed/>
    <w:rsid w:val="00215323"/>
    <w:rPr>
      <w:sz w:val="20"/>
      <w:szCs w:val="20"/>
    </w:rPr>
  </w:style>
  <w:style w:type="character" w:customStyle="1" w:styleId="FootnoteTextChar">
    <w:name w:val="Footnote Text Char"/>
    <w:basedOn w:val="DefaultParagraphFont"/>
    <w:link w:val="FootnoteText"/>
    <w:uiPriority w:val="99"/>
    <w:semiHidden/>
    <w:rsid w:val="00215323"/>
    <w:rPr>
      <w:sz w:val="20"/>
      <w:szCs w:val="20"/>
      <w:lang w:val="ru-RU"/>
    </w:rPr>
  </w:style>
  <w:style w:type="character" w:styleId="FootnoteReference">
    <w:name w:val="footnote reference"/>
    <w:basedOn w:val="DefaultParagraphFont"/>
    <w:uiPriority w:val="99"/>
    <w:semiHidden/>
    <w:unhideWhenUsed/>
    <w:rsid w:val="00215323"/>
    <w:rPr>
      <w:vertAlign w:val="superscript"/>
    </w:rPr>
  </w:style>
  <w:style w:type="character" w:customStyle="1" w:styleId="a">
    <w:name w:val="Сноска_"/>
    <w:basedOn w:val="DefaultParagraphFont"/>
    <w:link w:val="a0"/>
    <w:rsid w:val="00DE3815"/>
    <w:rPr>
      <w:rFonts w:ascii="Arial" w:eastAsia="Times New Roman" w:hAnsi="Arial" w:cs="Times New Roman"/>
      <w:sz w:val="20"/>
      <w:szCs w:val="18"/>
      <w:lang w:val="ru-RU"/>
    </w:rPr>
  </w:style>
  <w:style w:type="paragraph" w:customStyle="1" w:styleId="a0">
    <w:name w:val="Сноска"/>
    <w:basedOn w:val="Normal"/>
    <w:link w:val="a"/>
    <w:qFormat/>
    <w:rsid w:val="00DE3815"/>
    <w:pPr>
      <w:widowControl w:val="0"/>
      <w:ind w:firstLine="380"/>
    </w:pPr>
    <w:rPr>
      <w:rFonts w:eastAsia="Times New Roman" w:cs="Times New Roman"/>
      <w:sz w:val="20"/>
      <w:szCs w:val="18"/>
    </w:rPr>
  </w:style>
  <w:style w:type="paragraph" w:styleId="Quote">
    <w:name w:val="Quote"/>
    <w:basedOn w:val="Normal"/>
    <w:next w:val="Normal"/>
    <w:link w:val="QuoteChar"/>
    <w:uiPriority w:val="29"/>
    <w:qFormat/>
    <w:rsid w:val="008443FF"/>
    <w:pPr>
      <w:ind w:left="1134" w:firstLine="0"/>
    </w:pPr>
    <w:rPr>
      <w:iCs/>
    </w:rPr>
  </w:style>
  <w:style w:type="character" w:customStyle="1" w:styleId="QuoteChar">
    <w:name w:val="Quote Char"/>
    <w:basedOn w:val="DefaultParagraphFont"/>
    <w:link w:val="Quote"/>
    <w:uiPriority w:val="29"/>
    <w:rsid w:val="008443FF"/>
    <w:rPr>
      <w:rFonts w:ascii="Arial" w:hAnsi="Arial"/>
      <w:iCs/>
      <w:sz w:val="28"/>
      <w:lang w:val="ru-RU"/>
    </w:rPr>
  </w:style>
</w:styles>
</file>

<file path=word/webSettings.xml><?xml version="1.0" encoding="utf-8"?>
<w:webSettings xmlns:r="http://schemas.openxmlformats.org/officeDocument/2006/relationships" xmlns:w="http://schemas.openxmlformats.org/wordprocessingml/2006/main">
  <w:divs>
    <w:div w:id="1243217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G:\www-output-dir-zip\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97E76B-EC96-4B2A-9999-12EFF5CD4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template.dotx</Template>
  <TotalTime>467</TotalTime>
  <Pages>137</Pages>
  <Words>956402</Words>
  <Characters>545150</Characters>
  <Application>Microsoft Office Word</Application>
  <DocSecurity>0</DocSecurity>
  <Lines>4542</Lines>
  <Paragraphs>2997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1498555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p:lastModifiedBy>
  <cp:revision>296</cp:revision>
  <dcterms:created xsi:type="dcterms:W3CDTF">2022-01-01T10:13:00Z</dcterms:created>
  <dcterms:modified xsi:type="dcterms:W3CDTF">2022-01-04T22:45:00Z</dcterms:modified>
</cp:coreProperties>
</file>