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4CE" w:rsidRPr="00205270" w:rsidRDefault="000C04CE" w:rsidP="00930F66">
      <w:pPr>
        <w:jc w:val="center"/>
        <w:rPr>
          <w:sz w:val="56"/>
          <w:szCs w:val="56"/>
        </w:rPr>
      </w:pPr>
      <w:r w:rsidRPr="00930F66">
        <w:rPr>
          <w:sz w:val="56"/>
          <w:szCs w:val="56"/>
        </w:rPr>
        <w:t>Грани Агни Йоги</w:t>
      </w:r>
    </w:p>
    <w:p w:rsidR="00D61561" w:rsidRPr="00930F66" w:rsidRDefault="00D61561" w:rsidP="00930F66">
      <w:pPr>
        <w:tabs>
          <w:tab w:val="left" w:pos="2730"/>
        </w:tabs>
        <w:jc w:val="center"/>
        <w:rPr>
          <w:sz w:val="40"/>
          <w:szCs w:val="40"/>
        </w:rPr>
      </w:pPr>
      <w:r w:rsidRPr="00930F66">
        <w:rPr>
          <w:sz w:val="40"/>
          <w:szCs w:val="40"/>
        </w:rPr>
        <w:t>1960 год</w:t>
      </w:r>
    </w:p>
    <w:p w:rsidR="00D61561" w:rsidRPr="00205270" w:rsidRDefault="00D61561" w:rsidP="00930F66">
      <w:pPr>
        <w:jc w:val="center"/>
        <w:rPr>
          <w:sz w:val="32"/>
          <w:szCs w:val="32"/>
        </w:rPr>
      </w:pPr>
      <w:r w:rsidRPr="00930F66">
        <w:rPr>
          <w:sz w:val="32"/>
          <w:szCs w:val="32"/>
        </w:rPr>
        <w:t>Издание второе,</w:t>
      </w:r>
      <w:r w:rsidR="000C04CE" w:rsidRPr="00205270">
        <w:rPr>
          <w:sz w:val="32"/>
          <w:szCs w:val="32"/>
        </w:rPr>
        <w:t xml:space="preserve"> </w:t>
      </w:r>
      <w:r w:rsidRPr="00930F66">
        <w:rPr>
          <w:sz w:val="32"/>
          <w:szCs w:val="32"/>
        </w:rPr>
        <w:t>дополненное</w:t>
      </w:r>
    </w:p>
    <w:p w:rsidR="00D61561" w:rsidRDefault="00D61561" w:rsidP="00D61561">
      <w:pPr>
        <w:rPr>
          <w:lang w:val="en-US"/>
        </w:rPr>
      </w:pPr>
    </w:p>
    <w:p w:rsidR="00BB0B07" w:rsidRPr="00BB0B07" w:rsidRDefault="00BB0B07" w:rsidP="00D61561">
      <w:pPr>
        <w:rPr>
          <w:lang w:val="en-US"/>
        </w:rPr>
      </w:pPr>
    </w:p>
    <w:p w:rsidR="00D61561" w:rsidRPr="00205270" w:rsidRDefault="008858F7" w:rsidP="000C04CE">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222ED7">
        <w:rPr>
          <w:b/>
        </w:rPr>
        <w:t>1. (Янв. 2).</w:t>
      </w:r>
      <w:r w:rsidR="00D61561" w:rsidRPr="00AA1353">
        <w:t xml:space="preserve"> Правильно думать, что весь проявленный Космос материален. Все сущее, то есть имеющее бытие, материально. Но материю надо понять широко. Беспредельность во всем, а также в градациях и утончении видов материи: Материя Люцида, Материя Matrix и все виды Фохата уводят сознание в беспредельность утончения явлений материальной шкалы. Наука давно уже углубилась в область невидимого глазу и расширила пределы материи и материальных явлений. Она пойдет еще дальше, ибо путь развития ее бесконечен, и научно докажет экспериментальным путем существование более тонких видов материи и энергии и тех образований, в которые они могут выливаться. Будут сделаны снимки невидимых излучении магнита, металлов, растений, животных и человека. Светящиеся рыбы не чудо. Не чудо и излучения человеческого организма. Знают, что мозг</w:t>
      </w:r>
      <w:r w:rsidR="000C04CE">
        <w:t xml:space="preserve"> — </w:t>
      </w:r>
      <w:r w:rsidR="00D61561" w:rsidRPr="00AA1353">
        <w:t xml:space="preserve">биохимическая электробатарея, отсюда недалеко не только до признания возможности его излучений, но и до фотографирования их на особо чувствительные пленки. Затем будет запечатлена на экране и мысль. В школах будущего будут учиться мыслить четко и ясно, проверяя отчетливость и точность мысленных форм на особых экранах тут же, в классах, на глазах у всех. Много чудес готовит наука для человека. Только все эти чудеса из Мира сверхчувственного и потустороннего будут сведены на Землю, облечены в доступные зримости формы и ограничены рамками точных законов уявления различных видов тончайшей материи. Научно будет доказано и продемонстрировано на аппаратах явление мысли и тех образов и форм, которые может она принимать. Увидят и сияние, распространяемое вокруг головы человека, напряженно работающего мозгом. Убедятся, что электромагнитные волны особого порядка может излучать мозг, что эти волны, подобно радиоволнам, могут передаваться на расстояние и улавливаться не только другим человеком, но даже и особо чувствительными аппаратами. Доказав реальное существование мысли, наука пойдет дальше и установит путем электронного фотоаппарата наличие и существование тонкого тела и возможность пребывания в нем человеческого сознания после оставления им своего физического тела как при жизни в нем, так и после так называемой смерти. Граница между видимым и невидимым миром, которая частично уже перейдена наукой, будет стерта совсем. Произойдет объединение двух миров. Явления духовного порядка, которые столь же материальны, как и явления физические, но на высшей шкале, вольются в орбиту материального мира и утратят свою нематериальность и потусторонность. Все станет по эту сторону жизни, и воистину будет попрана смерть. Эта важная задача </w:t>
      </w:r>
      <w:r w:rsidR="00D61561" w:rsidRPr="00AA1353">
        <w:lastRenderedPageBreak/>
        <w:t>выпала на долю науки, ибо религия в решении этих вопросов не преуспела. Говорят: чудо! Чудес нет. Нет ничего из существующего реально, что не входит в рамки закона и не обнимается им. Невежественно думать, что необъятность Вселенной и бесконечность материи и ее уявлений можно ограничить человеческим пониманием от сегодня. Беспредельность во всем, а также и в нашем понимании строения Космоса и бесконечности уявлений великого неизвестного</w:t>
      </w:r>
      <w:r w:rsidR="000C04CE">
        <w:t xml:space="preserve"> — </w:t>
      </w:r>
      <w:r w:rsidR="00D61561" w:rsidRPr="00AA1353">
        <w:t>материи, из которой он состоит, свойства и виды которой только частично открыты современной наукой. Человечество идет к новым великим научным открытиям, которые затмят собою все, что достигнуто им до сих пор. Людям предстоит пережить великую революцию в науке, которая поставит на твердый фундамент научного обоснования чудеснейшие свойства вновь открываемых видов материи и энергий. Велико будущее, и Свет впереди.</w:t>
      </w:r>
    </w:p>
    <w:p w:rsidR="00D61561" w:rsidRPr="00205270" w:rsidRDefault="00D61561" w:rsidP="000C04CE"/>
    <w:p w:rsidR="00345971" w:rsidRDefault="008858F7"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345971">
        <w:rPr>
          <w:b/>
        </w:rPr>
        <w:t>2.</w:t>
      </w:r>
      <w:r w:rsidR="00D61561" w:rsidRPr="00AA1353">
        <w:t xml:space="preserve"> Мысль материальна, видения материальны, материален Мир Тонкий. Материальны Миры Высшие и даже Огненный Мир. И это надо понять. Недопустимо далее невидимую глазу реальность относить в область сверхъестественного и потустороннего. Сверхъестественного и потустороннего ничего нет. Есть изученное и постигнутое человеком и неизученное и еще не постигнутое. Все можно доказать научно, если сознание расширено достаточно и готово. Ныне достижимо все, ибо настал век великих достижений. Завеса космических тайн поднимается человеком. Ее поднимает наука.</w:t>
      </w:r>
    </w:p>
    <w:p w:rsidR="00345971" w:rsidRDefault="00345971" w:rsidP="00D61561"/>
    <w:p w:rsidR="00345971" w:rsidRDefault="008858F7"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345971">
        <w:rPr>
          <w:b/>
        </w:rPr>
        <w:t>3. (М.А.Й.).</w:t>
      </w:r>
      <w:r w:rsidR="00D61561" w:rsidRPr="00AA1353">
        <w:t xml:space="preserve"> Доверие Ведущему до конца</w:t>
      </w:r>
      <w:r w:rsidR="000C04CE">
        <w:t xml:space="preserve"> — </w:t>
      </w:r>
      <w:r w:rsidR="00D61561" w:rsidRPr="00AA1353">
        <w:t>двигатель мощный. Если силы иссякли, гаснут огни, в любви к Великому Сердцу, любви обновленной можно силы найти и возжечь огни сердца. И пусть не оскудеет любовь к Великому Сердцу. Это двигатель мощный, самый мощный из всех. Это чувство можно растить и расти вместе с ним. И если решение твердо идти до конца, несмотря ни на что, и не останавливаясь ни перед чем, и ничем не смущаясь, то цель достижима. Но выдерживают лишь немногие. Большинство вихляется по сторонам и отстает. И как ничтожны те камушки, на которых спотыкается сознание. И много самообольщений. За собою идут, но не за Владыкой, и собою наполнено сердце и сознание, но не Ликом Его. И забыт прежде данный Завет «Отвергнись от себя». «За собою идут, но не [за] Мною, и собою идут, но не Мной, и с собой пребывают, не со Мною»</w:t>
      </w:r>
      <w:r w:rsidR="000C04CE">
        <w:t xml:space="preserve"> — </w:t>
      </w:r>
      <w:r w:rsidR="00D61561" w:rsidRPr="00AA1353">
        <w:t>так Указует Учитель утерявшим свой путь и на капители</w:t>
      </w:r>
      <w:r w:rsidR="00345971">
        <w:rPr>
          <w:rStyle w:val="FootnoteReference"/>
        </w:rPr>
        <w:footnoteReference w:id="1"/>
      </w:r>
      <w:r w:rsidR="00D61561" w:rsidRPr="00AA1353">
        <w:t xml:space="preserve"> поставившим себя прежде и первое Его.</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F460EF">
        <w:rPr>
          <w:b/>
        </w:rPr>
        <w:t>4. (Гуру).</w:t>
      </w:r>
      <w:r w:rsidR="00D61561" w:rsidRPr="00AA1353">
        <w:t xml:space="preserve"> Усмотреть надо закономерную последовательность в процессе утверждения моего имени. Дать рано нельзя, дать поздно</w:t>
      </w:r>
      <w:r w:rsidR="000C04CE">
        <w:t xml:space="preserve"> — </w:t>
      </w:r>
      <w:r w:rsidR="00D61561" w:rsidRPr="00AA1353">
        <w:t>ошибка. Дать мудро</w:t>
      </w:r>
      <w:r w:rsidR="000C04CE">
        <w:t xml:space="preserve"> — </w:t>
      </w:r>
      <w:r w:rsidR="00D61561" w:rsidRPr="00AA1353">
        <w:t>уменье нужно. Потому</w:t>
      </w:r>
      <w:r w:rsidR="000C04CE">
        <w:t xml:space="preserve"> — </w:t>
      </w:r>
      <w:r w:rsidR="00D61561" w:rsidRPr="00AA1353">
        <w:t xml:space="preserve">терпение и уверенность, что все совершается к сроку. Многое </w:t>
      </w:r>
      <w:r w:rsidR="00D61561" w:rsidRPr="00AA1353">
        <w:lastRenderedPageBreak/>
        <w:t>было разрушено преждевременными утверждениями. Все будет, но не раньше, чем нужно. Лучше в молчании собирать знание, столь нужное для будущего, чем печалиться, не зная истинного положения дел. А дела хороши, и сужденному быть. Будущему порадуемся.</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7F1A32">
        <w:rPr>
          <w:b/>
        </w:rPr>
        <w:t>5. (Янв. 5).</w:t>
      </w:r>
      <w:r w:rsidR="00D61561" w:rsidRPr="00AA1353">
        <w:t xml:space="preserve"> Не премину указать, что не замолкнет голос Владыки. Но бывают условия, когда обстоятельства не позволяют установить желаемую степень сознания. И тогда надо терпеливо переждать, не насилуя карму, быть может, именно в данный момент где-то уже создаются условия нужные, и переждать необходимо, не теряя уверенности, что все устроится к лучшему. Знаю, заботы было уявлено достаточно много, так что для сомнений места уже не остается. Эти периоды временного внешнего затишья необходимы для перемены строя сознания. Сразу нельзя</w:t>
      </w:r>
      <w:r w:rsidR="000C04CE">
        <w:t xml:space="preserve"> — </w:t>
      </w:r>
      <w:r w:rsidR="00D61561" w:rsidRPr="00AA1353">
        <w:t>могут быть порваны особенно тонкие струны. Сложен аппарат человека и тонок необычайно. Но Учителю сверху виднее. Потому в доверии и спокойствии полном следует ждать идущей перемены. Даже перед ветром затишье бывает. Ритм же можно сохранить урочной готовностью сознания к восприятиям и посылкам, но не насилуя его своевольно.</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6.</w:t>
      </w:r>
      <w:r w:rsidR="00D61561" w:rsidRPr="00AA1353">
        <w:t xml:space="preserve"> Девятнадцатое число.</w:t>
      </w:r>
    </w:p>
    <w:p w:rsidR="00345971" w:rsidRDefault="00D61561" w:rsidP="00D61561">
      <w:r w:rsidRPr="00AA1353">
        <w:t>Сочетаю комбинации новых условий.</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7. (Янв. 7).</w:t>
      </w:r>
      <w:r w:rsidR="00D61561" w:rsidRPr="00AA1353">
        <w:t xml:space="preserve"> Владыку можно ощутить всеми чувствами. Они направляются волею на избранный Образ, и сознание сосредоточивается на Нем. Не земные, но тонкие чувства собираются волей на избранном Лике. Огонь помогает пробить плотную толщу среды, и далекое становится близким. Тонкие чувства сродны огню. Сродны все чувства, до плотных включительно. Претворение чувств восходит до Мира Огненного. Потому утончение их полезно, равно как и упражнение. Умение настраивать сознание на волне избранного объекта будет достижением йога. Каждый предмет: камень, растение, животное, человек, планета</w:t>
      </w:r>
      <w:r w:rsidR="000C04CE">
        <w:t xml:space="preserve"> — </w:t>
      </w:r>
      <w:r w:rsidR="00D61561" w:rsidRPr="00AA1353">
        <w:t xml:space="preserve">имеет свою ауру. Чтобы ее уловить, надо приемник сознания настроить на той же волне. Сущность процесса настраивания заключается в отрешении от себя и перенесении сознания на намеченный объект. При мысленном воздействии сосредоточению предпосылается созвучная намерению мысль в четкой законченной форме, точнее говоря, окончательная картина желаемого результата. Это первая часть процесса. Остальное берет на себя закон, если ему не мешать, то есть вмешиваться в его работу сомнением, недоверием, неуверенностью, страхом и так далее. Чувствительность процесса необычайна. Даже малое сомнение нарушает работу огня, или страх, или другие сродные чувства. Вера или доверие есть элементы, утверждающие мощно процесс. Опыт превращает веру в уверенность, а затем в непреложность. Действия йога несут на себе печать непреложности исполнения мысли. Будьте уверены, что </w:t>
      </w:r>
      <w:r w:rsidR="00D61561" w:rsidRPr="00AA1353">
        <w:lastRenderedPageBreak/>
        <w:t>огненная сердечная мысль исполнится непреложно. Вера</w:t>
      </w:r>
      <w:r w:rsidR="000C04CE">
        <w:t xml:space="preserve"> — </w:t>
      </w:r>
      <w:r w:rsidR="00D61561" w:rsidRPr="00AA1353">
        <w:t>огонь, уверенность</w:t>
      </w:r>
      <w:r w:rsidR="000C04CE">
        <w:t xml:space="preserve"> — </w:t>
      </w:r>
      <w:r w:rsidR="00D61561" w:rsidRPr="00AA1353">
        <w:t>огонь. Сознание непреложности дает стойкий огонь. Потому Говорю: «Веру имейте хотя бы в непреложность действия законов высших энергий».</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8. (Янв. 10).</w:t>
      </w:r>
      <w:r w:rsidR="00D61561" w:rsidRPr="00AA1353">
        <w:t xml:space="preserve"> Указую принять Лик для постоянного ношения с собою. О бровях не думаем, но носим их на лице. Так же точно и Лик. Невозможно думать о нем непрестанно (постоянно), но надо иметь его просто с собою, знать, помнить, чуять и ощущать его постоянное присутствие. Общение</w:t>
      </w:r>
      <w:r w:rsidR="000C04CE">
        <w:t xml:space="preserve"> — </w:t>
      </w:r>
      <w:r w:rsidR="00D61561" w:rsidRPr="00AA1353">
        <w:t>в урочный час, но предстояние и памятование постоянны. Эту ступень утвердить необходимо. Ее не миновать и не обойти. Или придется ее утвердить, или остаться на месте. Если не удастся первая или сотая попытка, удастся тысячная или десятитысячная, но какая-то все же удастся, если не отступить. Так неудача пусть крылья дает. Это и есть йога.</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9. (Янв. 11).</w:t>
      </w:r>
      <w:r w:rsidR="00D61561" w:rsidRPr="00AA1353">
        <w:t xml:space="preserve"> Уже Говорил, что сможешь писать, когда хочешь. Незачем ходить в гости за вдохновением, когда его можно заставить служить себе. Ну а теперь слушай: темные использовали все методы, чтобы отвратить от Меня и затуманить сознание непониманием. Но вот ты опять передо мною, и все хитросплетения их рассеялись, дыму подобно. Итак, снова вперед, но вооруженный недавним опытом. Слова Мои исполнились точно: остался один. Ну что же! Тем лучше. Одиночеству уже ничто не изменит. Так каждый вынужден уявить свою сущность огненному сознанию. Под лучом сознания выступают скрытые свойства человека. И рад бы скрыть их, да не может. Порадуемся силе огней, давших уже луч. Помнишь слова: «А что впереди? Луч!..». Силу исполнения мыслей Даю. Можно применить ее на Общее Благо, действуя совместно со Мною. Свидетельство исполнения мыслей Дал, Даю и Буду давать. Ошибочно думать, что сына Поставил на малое дело. Исполнителей воли Моей Посылаю для действия. Мало видеть и осознавать недостатки, надо устранять их путем создания мыслеобразов, им противоположных, их нейтрализующих и их уничтожающих. Как губка, лучшие будут впитывать лучшее, идущее на смену менее совершенному. Подражание Владыке</w:t>
      </w:r>
      <w:r w:rsidR="000C04CE">
        <w:t xml:space="preserve"> — </w:t>
      </w:r>
      <w:r w:rsidR="00D61561" w:rsidRPr="00AA1353">
        <w:t>путь Архата. В далеких горах Строим эволюцию мира. Почему считать, что можно строить словами или руками? Йог строит в тишине уединения. Йог</w:t>
      </w:r>
      <w:r w:rsidR="000C04CE">
        <w:t xml:space="preserve"> — </w:t>
      </w:r>
      <w:r w:rsidR="00D61561" w:rsidRPr="00AA1353">
        <w:t>строитель, так запомним. Эти условия для творчества можно создать и на шумной площади, среди толпы. Тишина молчания внутри, и уединение</w:t>
      </w:r>
      <w:r w:rsidR="000C04CE">
        <w:t xml:space="preserve"> — </w:t>
      </w:r>
      <w:r w:rsidR="00D61561" w:rsidRPr="00AA1353">
        <w:t xml:space="preserve">в отрешенности от власти непосредственного окружения над сознанием. И если где что не так, скажи Мне, исправлять будем вместе. И кто силен против нас, Меня и тебя, слитого со Мною в действии? Так учись действовать силой Моею вместе со Мной, нераздельно. Все ограничения времени и места надо оставить. Действуем в духе и мыслью. Огненная мысль бесконечно мощнее мысли обычной. Огненная мысль, устремленная на Общее Благо, неодолима, если сочетана со Мною. Я поручение Дал. На подвиг </w:t>
      </w:r>
      <w:r w:rsidR="00D61561" w:rsidRPr="00AA1353">
        <w:lastRenderedPageBreak/>
        <w:t>герой посылается в одиночку. Я одному Даю силу десятерых, а если нужно</w:t>
      </w:r>
      <w:r w:rsidR="000C04CE">
        <w:t xml:space="preserve"> — </w:t>
      </w:r>
      <w:r w:rsidR="00D61561" w:rsidRPr="00AA1353">
        <w:t>и сотни, и тысячи. Мощь Иерархии неисчерпаема. Герой должен уметь молчать, если хочет быть сильным и силу свою сохранить. Сколько энергии проливается зря не к месту сказанным словом. Молчание! Как многие против него погрешают. Молчание есть собирание сил. Молчание есть плотина, накапливающая энергии духа, молчание есть мощь сосредоточенной мысли. Молчание</w:t>
      </w:r>
      <w:r w:rsidR="000C04CE">
        <w:t xml:space="preserve"> — </w:t>
      </w:r>
      <w:r w:rsidR="00D61561" w:rsidRPr="00AA1353">
        <w:t>момент затишья перед действием. В каждом действии не забудьте о нем. Учись действовать молчанием</w:t>
      </w:r>
      <w:r w:rsidR="000C04CE">
        <w:t xml:space="preserve"> — </w:t>
      </w:r>
      <w:r w:rsidR="00D61561" w:rsidRPr="00AA1353">
        <w:t>непреодолимая мощь. И помни, что тишина молчания присуща могуществу Владыки.</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10. (Янв. 12).</w:t>
      </w:r>
      <w:r w:rsidR="00D61561" w:rsidRPr="00AA1353">
        <w:t xml:space="preserve"> Когда в сердце возжигаются огни, пространство начинает звучать, и тогда действует приемник сознания. Сердце живет связью с огнем пространства. Вабили сокола огненной вабой... Так же и с Неба огонь можно магнитно призвать. Мысль об огне вызывает огонь. Мы Насыщаем пространство Нашими зовами. Чуткое ухо их ловит и претворяет в действие, если готов дух. Возжженный огонь вызывает созвучие по своему роду. Бывает созвучие черных огней со сферами низших слоев Тонкого Мира. И мысль соответственно льется тогда в приемник сознания явно. Поток черных мыслей может запылить сознание. И горе ему, (притянувшему тьму) привлеченному тьмою. Потому следует помнить, что каждою мыслью устанавливается созвучие с соответственной сферой (соответствующей ей сферой). Потому нужен контроль над мыслью. Мысль ведет человека, но допускается она и утверждается волей и волей же изгоняется. Закон созвучия управляет миром и всеми процессами, происходящими в нем. Даже камень созвучит пространственному огню, воспринимая теплоту Солнца и нагреваясь. Но многострунен аппарат человеческий, и созвучия его бесконечно многообразны, и нужен контроль. Свинья пожирает отбросы и остается свиньею. Человек контролирует выбор своей пищи, но этот контроль можно утончать беспредельно. То же и в области мысли, и чувств, и эмоций, и всего, что в нем происходит. Один идет в кабак, другой в оперу идти выбирает. И так во всем. Свобода выбора остается прерогативой человека при всех и всяких условиях жизни. И даже из двух зол можно выбрать меньшее. Но выбор необходим, и выбор сознательный, ибо ответственности за выбор не избежать. Происходит же он постоянно. Только в этом отчета себе никто не дает и давать не желает. Так уклониться нельзя, и приходится жать постоянные следствия того, что избрал человек.</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11. (Янв. 13).</w:t>
      </w:r>
      <w:r w:rsidR="00D61561" w:rsidRPr="00AA1353">
        <w:t xml:space="preserve"> Способность сосредоточения может быть развиваема бесконечно. Сосредоточивать</w:t>
      </w:r>
      <w:r w:rsidR="000C04CE">
        <w:t xml:space="preserve"> — </w:t>
      </w:r>
      <w:r w:rsidR="00D61561" w:rsidRPr="00AA1353">
        <w:t xml:space="preserve">значит собирать воедино. Собрать воедино разбросанные по разным направлениям мысли означает умение мыслью владеть и управлять ею. При всех обстоятельствах жизни умением этим надо владеть в совершенстве. Степень его указывает на степень власти сознания над окружающим. </w:t>
      </w:r>
      <w:r w:rsidR="00D61561" w:rsidRPr="00AA1353">
        <w:lastRenderedPageBreak/>
        <w:t>Перед лицом очевидности плотной утверждает ее человек, несмотря ни на что. Не видеть, не слышать, не осязать и не чувствовать ничего, кроме того, на чем сосредоточена мысль, будет достижением йога. Многие феномены достигаются путем сосредоточения мысли. Можно сосредоточивать не только мысли, но и чувства, и волю. Мощь сосредоточенной воли преодолевает обычную волю, как гвоздь заостренный мягкую древесину. Воля у всех, но сосредоточивать ее могут лишь очень немногие. Считают, что есть люди с сильной и слабой волей, но часто не учитывают того, что даже сравнительно несильная, но сосредоточенная воля сильнее другой</w:t>
      </w:r>
      <w:r w:rsidR="000C04CE">
        <w:t xml:space="preserve"> — </w:t>
      </w:r>
      <w:r w:rsidR="00D61561" w:rsidRPr="00AA1353">
        <w:t>не сосредоточенной, хотя бы эта последняя и была в обычных условиях сильнее другой, не сосредоточенной для определенного действия. Вот почему иногда слабые люди способны произвести сильные действия. Это бывает нечасто, ибо сосредоточивать волю не умеют. Не всегда усилие это должно быть длительным. Чтобы породить сильную, сосредоточенную мысль и пустить ее в пространство для выполнения определенного задания, нет необходимости долго удерживать ее в сознании. Нужно метнуть стрелу, коротко напряжение лука. Так же кратко и напряжение воли, но сильно оно и сосредоточенно. Иначе стрела мысли не полетит. Все существо человека мощно напрягается в едином порыве, чтобы дать нужный эффект. Длительное напряжение ослабляет лук, а постоянное делает его совершенно непригодным. День сменяется ночью, активность</w:t>
      </w:r>
      <w:r w:rsidR="000C04CE">
        <w:t xml:space="preserve"> — </w:t>
      </w:r>
      <w:r w:rsidR="00D61561" w:rsidRPr="00AA1353">
        <w:t>пассивностью. Пассивность</w:t>
      </w:r>
      <w:r w:rsidR="006D133C" w:rsidRPr="00205270">
        <w:t xml:space="preserve"> </w:t>
      </w:r>
      <w:r w:rsidR="00D61561" w:rsidRPr="00AA1353">
        <w:t>сознания после пуска стрелы позволяет ей стремительно унестись к цели, в то время как продолжающееся после пуска напряжение будет удерживать посылаемую мысль около. Освобождение сознания от посланной мысли технически необходимо. Этого требует психотехника мысли. Так можно учиться всегда, в любых условиях момента умению мыслью владеть как оружием Света. Без овладения мыслью нет йоги. Мысль</w:t>
      </w:r>
      <w:r w:rsidR="000C04CE">
        <w:t xml:space="preserve"> — </w:t>
      </w:r>
      <w:r w:rsidR="00D61561" w:rsidRPr="00AA1353">
        <w:t>это огонь, и Йога Огня учит овладению огнем путем овладения мыслью.</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12. (Янв. 15).</w:t>
      </w:r>
      <w:r w:rsidR="00D61561" w:rsidRPr="00AA1353">
        <w:t xml:space="preserve"> Исполать</w:t>
      </w:r>
      <w:r w:rsidR="000670C7">
        <w:rPr>
          <w:rStyle w:val="FootnoteReference"/>
        </w:rPr>
        <w:footnoteReference w:id="2"/>
      </w:r>
      <w:r w:rsidR="00D61561" w:rsidRPr="00AA1353">
        <w:t xml:space="preserve"> тебе, путь к сердцу Владыки нашедшему, ибо Я за тобой.</w:t>
      </w:r>
    </w:p>
    <w:p w:rsidR="00345971" w:rsidRDefault="00345971" w:rsidP="00D61561"/>
    <w:p w:rsidR="00D6156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13. (Янв. 17).</w:t>
      </w:r>
      <w:r w:rsidR="00D61561" w:rsidRPr="00AA1353">
        <w:t xml:space="preserve"> Не было бы счастья, да несчастье помогло. Так оно и бывает. Один полюс служит основанием для проявления другого, противоположного. Усмотреть в теневом полюсе явления его антитезу будет ступенью познавания биполярного. Оно дает силу мужественно встречать противные явления жизни как ручательства утверждения их другой стороны. Уметь находить добро или положительное начало во всем будет означать практическое применение этого принципа в жизни. Тактика Adversa и использует именно этот двойственный аспект каждой проявленной вещи, давая возможность отрицательному явлению выявить всю свою сущность, для того чтобы подавить ее лучом Света. Именно гибель </w:t>
      </w:r>
      <w:r w:rsidR="00D61561" w:rsidRPr="00AA1353">
        <w:lastRenderedPageBreak/>
        <w:t>обреченного на уничтожение явления можно видеть в момент яркого его утверждения, зная, что антитеза его набирает силы для сокрушения своего двойника, вывернутого наизнанку. По тому же принципу яро начинают проявляться в ученике все скрытые, темные, неизжитые свойства его сущности для трансмутации их в свойства, им противоположные. Надо, надо, чтобы был человек или холоден, или горяч, то есть проявлял бы один из полюсов качеств духа, иначе трансмутация по линии родственных противоположностей невозможна, так как тепленькие для эволюции непригодны. Потому и были приближаемы разбойники, мытари, бл</w:t>
      </w:r>
      <w:r w:rsidR="006D133C">
        <w:t>удни</w:t>
      </w:r>
      <w:r w:rsidR="00D61561" w:rsidRPr="00AA1353">
        <w:t>ца, ибо трансмутация качеств их духа в качества положительные могла быть благотворна и плодоносна, в то время как умеренное ничтожество и румяная добродетель дать плодов не могли. Так усмотреть в человеке, в отрицательных свойствах его, возможности будущего преображения будет знаком мудрости, а направить и устремить сознание его к преображению этих свойств в качества положительные будет истинным наставничеством. Потому не смущается йог темнотой предрассветной, ни кажущимся торжеством тьмы, ибо знает, что после бури Солнце светит особенно ярко, и чист воздух, и омытая ливнем природа живет яркой и напряженной жизнью. В знании закона противоположностей можно силы найти бесстрашно смотреть в глаза жизни, ибо жизнь познается как единое целое, состоящее из двойственности своих противоположных начал, ее составляющих.</w:t>
      </w:r>
    </w:p>
    <w:p w:rsidR="00D61561" w:rsidRPr="00AA1353" w:rsidRDefault="00D61561" w:rsidP="00D61561"/>
    <w:p w:rsidR="00345971" w:rsidRDefault="00D61561" w:rsidP="006D133C">
      <w:pPr>
        <w:pStyle w:val="Quote"/>
      </w:pPr>
      <w:r w:rsidRPr="00AA1353">
        <w:t>Мысль появилась утром, запись произведена вечером.</w:t>
      </w:r>
    </w:p>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14. (Янв. 21).</w:t>
      </w:r>
      <w:r w:rsidR="00D61561" w:rsidRPr="00AA1353">
        <w:t xml:space="preserve"> Пространственным называется такое служение, которое происходит везде и всегда и при всяких и во всяких условиях. Оно совершается в теле физическом, астральном, тонком и выше. Оно идет как на Земле, так и на всех планах бытия. В жизни земной и в жизни в Надземном, когда после смерти сброшено плотное тело, происходит оно, не прерываясь. Но утверждается такое служение на Земле, чтобы продолжаться в Мирах. Обычно называется оно Великим, ибо, чтобы продолжать его, надо его утвердить, запечатлев навсегда. К утверждению этому ведет путь постоянного бодрствования, предстояния непрерываемого, бдительности стойкой и дозора несменного, когда принят Образ ведущий Владыки в третьем глазу. Так утвержденное здесь утверждается там и отвергнутое здесь отвергается также в Надземном. И назначает сам себе человек степень утверждаемого служения. Несомненно одно: никакие слова не заменят действия и никакие действия</w:t>
      </w:r>
      <w:r w:rsidR="000C04CE">
        <w:t xml:space="preserve"> — </w:t>
      </w:r>
      <w:r w:rsidR="00D61561" w:rsidRPr="00AA1353">
        <w:t>мысли. И за действие становится ответственной мысль, а за мысль</w:t>
      </w:r>
      <w:r w:rsidR="000C04CE">
        <w:t xml:space="preserve"> — </w:t>
      </w:r>
      <w:r w:rsidR="00D61561" w:rsidRPr="00AA1353">
        <w:t>направляющая ее воля и носитель ее</w:t>
      </w:r>
      <w:r w:rsidR="000C04CE">
        <w:t xml:space="preserve"> — </w:t>
      </w:r>
      <w:r w:rsidR="00D61561" w:rsidRPr="00AA1353">
        <w:t>человек.</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15. (Янв. 23).</w:t>
      </w:r>
      <w:r w:rsidR="00D61561" w:rsidRPr="00AA1353">
        <w:t xml:space="preserve"> Признаю нецелесообразность полусердечного контакта, когда мысль наполовину устремлена к Нам, а наполовину</w:t>
      </w:r>
      <w:r w:rsidR="000C04CE">
        <w:t xml:space="preserve"> — </w:t>
      </w:r>
      <w:r w:rsidR="00D61561" w:rsidRPr="00AA1353">
        <w:t xml:space="preserve">на непосредственное окружение. Энергия и время </w:t>
      </w:r>
      <w:r w:rsidR="00D61561" w:rsidRPr="00AA1353">
        <w:lastRenderedPageBreak/>
        <w:t>теряются зря. Прискорбно все это. Тратятся попусту ценные минуты. Приемник занят обрывками дневного мышления, и нет места для мысли Моей. Мешают условия? Преодолеть! Преодолевается все, вся ярость сгущенности плотной напряженной огненностью устремленности ярой. Пещь огненная</w:t>
      </w:r>
      <w:r w:rsidR="000C04CE">
        <w:t xml:space="preserve"> — </w:t>
      </w:r>
      <w:r w:rsidR="00D61561" w:rsidRPr="00AA1353">
        <w:t>символ преодоления земных огней огнем духа. Ведь надо преодолеть все, а тем более трудности временных противозвучий (то есть противных условий). Как же тогда миновать низшие слои, не преодолев ярость дискордов земных, яро затягивающих и увлекающих сознание в свои вихревые воронки? Потому Требую объединения сознания со Мною поверх всего и чего бы то ни было, что связи мешает. Мало ли что может преградою встать на Пути, чтобы отвлечь, или подброшено быть темной рукой. Путь со Мной и ко Мне непреклонен и яр огненной связью со Мною, сила которой затмевает звучание сферы земной.</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16. (Янв. 25).</w:t>
      </w:r>
      <w:r w:rsidR="00D61561" w:rsidRPr="00AA1353">
        <w:t xml:space="preserve"> Учение ведет, лишь когда применено на практике в жизни! Знание непримененное не будет ведущим. Только то входит в состав внутренней сущности человека и становится его неотъемлемым достоянием, что претворено из отвлеченного знания в практическое. Знание претворенное, и одно лишь оно, дает отложения в Чаше кристаллов. Все остальное рассеивается в пространстве вместе со сбрасываемыми оболочками. Знать и не применить</w:t>
      </w:r>
      <w:r w:rsidR="000C04CE">
        <w:t xml:space="preserve"> — </w:t>
      </w:r>
      <w:r w:rsidR="00D61561" w:rsidRPr="00AA1353">
        <w:t>значит упустить даваемую возможность. Знающий и не применивший уже осужден. Ваятель своего бессмертного Эго вносит в него соответствующие элементы путем приложения в жизни даваемых Владыкою указаний. Каждый примененный указ будет вкладом в это огненное строительство дома духа, в котором обитает человек, когда оставлены смертные оболочки. Следует учитывать точно, какой материал применяется на это строительство. В этом процессе особенно важно учесть то обстоятельство, что маломалейшие мысли, утвержденные в применении, дают вековые кристаллы, которые в пространстве растут. Чаша имеет не временное и местное, но пространственное и вневременное существование, и отложения, собираемые в ней, накапливаются только путем претворения огненных энергий в кристаллы. Этот процесс происходит, когда воля стремится отвлеченное и теоретическое знание претворить в жизненно утвержденное. Вот почему и сказано, что утвержденное здесь будет утверждено и там и отвергнутое здесь отвергнуто там. Вот почему йога есть путь практического применения в жизни того, что дается Учителем Света как самое насущное из всего, что имеет на Земле человек. Собирателем и накопителем нетленных сокровищ является человек</w:t>
      </w:r>
      <w:r w:rsidR="000C04CE">
        <w:t xml:space="preserve"> — </w:t>
      </w:r>
      <w:r w:rsidR="00D61561" w:rsidRPr="00AA1353">
        <w:t xml:space="preserve">путник пути беспредельного. И самая маломалейшая вещь, примененная в жизни, оставляет соответствующий кристалл огненного образования в Чаше. Нет вещей больших или малых, ибо большие из малых растут, оставаясь навсегда с человеком. Вот почему даже маломалейшие действия правильные полезны и нужны </w:t>
      </w:r>
      <w:r w:rsidR="00D61561" w:rsidRPr="00AA1353">
        <w:lastRenderedPageBreak/>
        <w:t>безусловно. Вот почему бесплодны все старания согласившихся и принявших Учение, но не применивших его.</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17. (Янв. 26).</w:t>
      </w:r>
      <w:r w:rsidR="00D61561" w:rsidRPr="00AA1353">
        <w:t xml:space="preserve"> Дозволено все, но лишь тому, кто ничему из дозволенного власти над собой не дает. Вседозволение есть свобода от власти дозволенного над сознанием. Обычно люди</w:t>
      </w:r>
      <w:r w:rsidR="000C04CE">
        <w:t xml:space="preserve"> — </w:t>
      </w:r>
      <w:r w:rsidR="00D61561" w:rsidRPr="00AA1353">
        <w:t>рабы всего, или многого, или чего-то в частности. Свободных так мало. Даже для того чтобы воспринимать, надо освободиться от всего мешающего. Многие полагают свободу в рабстве у желаний и мыслей своих. Но это свобода порабощенных (свобода рабов). Свободен тогда человек, когда не мысль и желание, но воля властвует над мыслями и желаниями. Свободой считаем власть воли, созвучной с сознанием Высшим, сознанием Космическим: мировым, общепланетным сознанием, сознанием от Дальних Миров, как не видных, так и видимых глазу. Можно уйти от Земли и Землю оставить, чтобы сочетаться с огнем пространства, но можно принять их в себя, не покидая Земли. Землю оставить не прочь слабые духом, но сильные, духом восстав, Землю с собой поднимают. Им благо. У сильных забота о том, как поднять человечество в целом. У сильных путь только вперед, кверху, к достижениям новым, полезным и нужным всем людям. Забота о мире, о всех</w:t>
      </w:r>
      <w:r w:rsidR="000C04CE">
        <w:t xml:space="preserve"> — </w:t>
      </w:r>
      <w:r w:rsidR="00D61561" w:rsidRPr="00AA1353">
        <w:t>признак человека новой расы. И не чудно ли видеть, как искры космического сознания проникают в сердца уже многих. И Ведущая (Страна) впереди, уявляя космический характер всепланетных своих зачинаний. Тьма же, наоборот, ограничивает себя собою и самостью бесплодия, отделяя себя от мира. Всех, всех призывают под кровлю свою, кто не с тьмою. Растет (сознание) общечеловеческое и всепланетное, потрясая устои старого мира и разрушая его основание. Потому на Нашем щите начертана победа, ибо со Светом идущие с Нами идут. Ведущей (Стране) щедро Даем из сокровищницы Нами накопленных знаний. Огненно Питаем ее. Пространство насыщено ими, и готовый (воспринять) берет, сколько может вместить. Гораздо трубите победу, ибо Новый Мир победил. Не в мерах обычных ждите победу, но шире широкого меряйте поле (победы). Непобедим Мир Новый, хотя он и не в цилиндрах и фраках, ибо простота тоже признак Нового Мира. Красота и простота. Выразить просто всю сложность жизни можно лишь синтетически. Синтез</w:t>
      </w:r>
      <w:r w:rsidR="000C04CE">
        <w:t xml:space="preserve"> — </w:t>
      </w:r>
      <w:r w:rsidR="00D61561" w:rsidRPr="00AA1353">
        <w:t>решение жизни. Подобно тому как бесконечное число представлений однородных предметов укладывается в одно понятие и выражается им, так и сложность жизненных явлений обнимается пониманием синтетическим. От Света оно. Синтез означает объединение. Сознание космическое есть сознание синтетическое, когда беспредельность проявленной Вселенной сливается в один единый мир в великом и вечном Пространстве ныне и здесь, когда даже величие будущего утверждается ныне, сейчас, в сознании нашем делами текущего дня, ибо ныне творится оно рукой и ногой человеческой.</w:t>
      </w:r>
    </w:p>
    <w:p w:rsidR="00345971" w:rsidRDefault="00345971" w:rsidP="00D61561"/>
    <w:p w:rsidR="00345971" w:rsidRDefault="005211BA" w:rsidP="00D61561">
      <w:r w:rsidRPr="00AE7011">
        <w:rPr>
          <w:rFonts w:cs="Arial"/>
          <w:b/>
          <w:noProof/>
          <w:szCs w:val="28"/>
        </w:rPr>
        <w:lastRenderedPageBreak/>
        <w:t>19</w:t>
      </w:r>
      <w:r w:rsidRPr="00205270">
        <w:rPr>
          <w:rFonts w:cs="Arial"/>
          <w:b/>
          <w:noProof/>
          <w:szCs w:val="28"/>
        </w:rPr>
        <w:t>60</w:t>
      </w:r>
      <w:r w:rsidRPr="00AE7011">
        <w:rPr>
          <w:rFonts w:cs="Arial"/>
          <w:b/>
          <w:noProof/>
          <w:szCs w:val="28"/>
        </w:rPr>
        <w:t xml:space="preserve"> г. </w:t>
      </w:r>
      <w:r w:rsidR="00D61561" w:rsidRPr="006D133C">
        <w:rPr>
          <w:b/>
        </w:rPr>
        <w:t>18. (Янв. 27).</w:t>
      </w:r>
      <w:r w:rsidR="00D61561" w:rsidRPr="00AA1353">
        <w:t xml:space="preserve"> «Где я, там со мной и Владыка»</w:t>
      </w:r>
      <w:r w:rsidR="000C04CE">
        <w:t xml:space="preserve"> — </w:t>
      </w:r>
      <w:r w:rsidR="00D61561" w:rsidRPr="00AA1353">
        <w:t>формула пространственного служения, ибо много оболочек придется сменить, и сменить мест, и побывать во многих сферах, прежде чем дойти до Владыки и с Ним пребывать постоянно. Но нужно разрушить иллюзию пространственного отъединения и расстояний земных. «Я с вами всегда»</w:t>
      </w:r>
      <w:r w:rsidR="000C04CE">
        <w:t xml:space="preserve"> — </w:t>
      </w:r>
      <w:r w:rsidR="00D61561" w:rsidRPr="00AA1353">
        <w:t>слова эти надо принять как самую насущную основу Наших взаимоотношений. Надо к мысли себя приучить, что находитесь в Свете постоянного присутствия Владыки, и с этой мыслью сродниться, с ней слившись. И каждое недостойное действие или поступок укажет тогда, что завет Мой не принят, ибо реальное осознание Моего присутствия невместно ни с чем недостойным. Потому достижением будет в этой мысли себя утвердить. И тогда уже станет не нужно тратить время на преодоления земных расстояний и прочих условий земного окружения. Можно даже представить себе, что расстояний не существует и что близок Владыка. При общении с Тонким Миром стираются пространственные границы и незримое становится близким. Так же и при Контакте со Мною стираются грани препятствий земных и далей далеких. И так как мозг этой правды не хочет принять, то действовать можно лишь сердцем. Значит, к нему-то и следует обратиться. Сердце можно уговорить действовать. А действует сердце вне измерений обычных: и чует, и знает, и видит. Вот почему чаще надо спрашивать сердце, как оно мыслит или как оно хочет. Да, да, сердце тоже может мыслить, но его мысли не мозговые, то есть не ограничены внешними земными чувствами. Оно просто знает, и знания мысль передает мозгу. И не все ли равно, в каком теле, где и в чем дух пребывает, если близок Владыка. Отсюда забота о том, чтобы сознание Близости утвердить непреложно. Две тысячи лет тому назад сказано было: «Се Аз с вами во все дни до скончания века». Но люди не приняли правды надземной и земным заменили ее. И дом ихнего духа остался пустым. Как же обитель Мою Могу сотворить в сердце, Меня отрицающем, когда сознание считает слово Мое отвлеченностью идеальной? Только жизненное применение даваемых указаний даст им силу огня, преображающего все существо человека. Только их, применяющих, Посылаю на подвиг с огненным напутствием творить волю Мою.</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19. (Янв. 28).</w:t>
      </w:r>
      <w:r w:rsidR="00D61561" w:rsidRPr="00AA1353">
        <w:t xml:space="preserve"> Лучшее, что устремляете ко Мне, Утверждаю. Утвержденное Мною, оно растет, давая богатые всходы. Но устремить должны вы волей свободной. Без приложения воли своей рост невозможен. Так снова приходим к вопросу о воле. Волей можно считать способность претворять мысли в кристаллы огненных образований, откладываемых в Чаще путем приложения мысли в действии в жизни. Мысль непримененная отложений не даст. Следовательно, фактором претворяющим является активная воля. Это имея в виду, Учение призывает человека к действию. Лучше ошибаться в действии, чем утопать в инертности безвольного бездействия. Ибо бездействие означает разложение первичного вещества. Совет о действии непреложен. Приложите усилие в </w:t>
      </w:r>
      <w:r w:rsidR="00D61561" w:rsidRPr="00AA1353">
        <w:lastRenderedPageBreak/>
        <w:t>действии</w:t>
      </w:r>
      <w:r w:rsidR="000C04CE">
        <w:t xml:space="preserve"> — </w:t>
      </w:r>
      <w:r w:rsidR="00D61561" w:rsidRPr="00AA1353">
        <w:t>и тогда Помогу. Кто-то боится нарушить действием карму. Не от мудрости эта боязнь. Устремленному яро простятся даже ошибки, но бездействие бесповоротно уже осуждено. Так те, кто со Мною, являют целый мир действий, движимые внутренним огнем и независимо от импульсов внешних. Внешние условия могут усилить напряжение благодаря сопротивлению среды, но это послужит только во благо, ибо знаете о препятствиях благословенных. Когда воля решает, что нет таких препятствий, которых она не смогла бы преодолеть, она тем самым утверждает непреложную истину примата духа и власти его над «всякою плотию», власти, которая была дана человеку от начала времен. В психомеханике волевых процессов особое значение имеет твердость решения воли, ее способность и умение утверждать несломимую непреклонность этих решений. Когда воля колеблется и слабеет, ко Мне обратитесь. Я волю укрепить Помогу. Безвольный человек учеником стать не может. Мысль сильна не сама по себе, но элементами огненной воли, вкладываемой в нее. Мысль сотворить, насыщенную огненной волей, упорную, стойкую, не знающую колебаний,</w:t>
      </w:r>
      <w:r w:rsidR="000C04CE">
        <w:t xml:space="preserve"> — </w:t>
      </w:r>
      <w:r w:rsidR="00D61561" w:rsidRPr="00AA1353">
        <w:t>будет умением йога. Колеблющиеся, неустойчивые, хилые мысли</w:t>
      </w:r>
      <w:r w:rsidR="000C04CE">
        <w:t xml:space="preserve"> — </w:t>
      </w:r>
      <w:r w:rsidR="00D61561" w:rsidRPr="00AA1353">
        <w:t>не действенны. Сильная мысль создается вопреки очевидности плотной и не считаясь ни с какими внешними противодействиями. Мысль первее: мысль</w:t>
      </w:r>
      <w:r w:rsidR="000C04CE">
        <w:t xml:space="preserve"> — </w:t>
      </w:r>
      <w:r w:rsidR="00D61561" w:rsidRPr="00AA1353">
        <w:t>это основа, это первооснова, в то время как материальное, то есть внешнее, окружение представляет собою явление вторичное, вытекающее из первого. И если это вторичное явление надо изменить или разрушить, надо разрушить его мысленное основание, мысленную первооснову, на которой оно базируется. Значит, надо создать мысль уничтожения более сильную, чем та, которая его создала. А так как большинство не умеет мыслить ясно, сильно и четко, то разрушить нежелательную мысленную основу явления не так уж трудно. Ритм и повторность могут яро помочь. Ни в коем случае не следует останавливаться на полдороге перед кажущейся неудачей. Мысль непреложности, мысль непреложная цели добьется. Будет немудро ее колебать сомнениями, или неуверенностью, или страхом. Незачем тогда и огород городить, чтобы своими же руками разрушить ее мощь. К созданному мощному мысленному образу внешнее действие приложите, ибо знаете, что рукой и ногой человеческой вершатся дела.</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20. (Янв. 29).</w:t>
      </w:r>
      <w:r w:rsidR="00D61561" w:rsidRPr="00AA1353">
        <w:t xml:space="preserve"> Аура и заградительная сеть</w:t>
      </w:r>
      <w:r w:rsidR="000C04CE">
        <w:t xml:space="preserve"> — </w:t>
      </w:r>
      <w:r w:rsidR="00D61561" w:rsidRPr="00AA1353">
        <w:t xml:space="preserve">несменное одеяние человека. Представьте себе мертвое тело или астральную шелуху, скорлупу, сброшенную духом, и поймете, что Хочу пояснить. Живые излучения дух уносит с собою. Неотъемлемость накопленных излучений указывает на их важность и значимость. Ими насыщен внутренний мир человека. Конечно, следует различать специфические свойства ауры каждой из оболочек, но их меняющаяся и временная окраска обуславливается основной аурой духа и нетленными накоплениями Чаши. Тело может болеть и менять свою ауру, но основные излучения остаются поверх телесных </w:t>
      </w:r>
      <w:r w:rsidR="00D61561" w:rsidRPr="00AA1353">
        <w:lastRenderedPageBreak/>
        <w:t>воздействий. Магнетизм физических излучений может быть очень силен, и может казаться, что очень силен и носитель здорового тела, но стоит ему заболеть, и заболеть серьезно, как тотчас же яро выступает наружу сила или слабость основных излучений основной ауры. И часто в болезни дух сильный становится много сильнее, ибо физическая оболочка уже не мешает столь плотно светить ауре освобождающегося от ее тягости духа. Но дух слабый в болезни слабеет, ибо привык опираться на плотное тело. Но часто ослабление физического тела болезнью влечет за собой как бы освобождение внутренних сил духа, скрытых под физической оболочкой и связанных ею. Потому знающие называют смерть великой освободительницей. И это воистину так. Не следует лишь забывать, что явление смерти освобождает к проявлению накопления, собранные в предшествующих жизнях. Говорю это, чтобы не умаляли значения пребывания в плотных телах и жизни во плоти. Итак, аура есть явление реальное, мощное и сильное, хотя и не видимое глазу. Ее постоянно имеем с собой. Ею обуславливаются кармические связи и взаимоотношения с людьми. Ею строит человек свою жизнь. Излучения постоянны. Они взаимодействуют с окружающей средой. И можно представить себе, сколь важно для самого человека, окружающих и пространства, чтобы излучения эти были строительны и гармоничны, ибо есть ауры, излучающие энергии разложения, разрушения, болезней и тьмы. Носители их отравляют не только себя, но и пространство, и всех, кто соприкасается с ними и чья заградительная сеть недостаточно сильна, чтобы защититься, или не в порядке. Таких вредителей на планете немало. Но еще нет законов, ограждающих от них обычных людей. И потому обычные люди часто совсем беззащитны. Поэтому вопрос о содержании заградительной сети в полном порядке важен черезвычайно. Самою мощной защитою от всяких попыток, невольных и вольных, сознательных и бессознательных, со стороны, из внешнего или из Тонкого Мира, будет аура равновесия, утвержденного прочно. Не забудьте, что против равновесия никто не силен. И аура равновесия парализует, пресекает в корне и нейтрализует самые ярые и вредоносные темные попытки. Так равновесие считайте мощным щитом. Стоит, Я Говорю, стоит потрудиться над тем, чтобы ауру равновесия установить и утвердить ее крепко. Ведь плоды результатов этих стараний неистребимы. Ощущение равновесия сопровождается радостью духа. Она неотъемлема и независима от внешних условий. Равновесие власть означает над тем, что происходит вовне. Когда оно состоялось, владыка тогда человек своей внутренней мощи и может тогда он направлять течения плотных явлений. Равновесие прежде всего требует полной победы над собою и обуздания чувств, ибо тот побеждает все, кто самого себя сумеет победить. Все стремятся прийти к победе над жизнью через победу над внешним, в то время как единственно верный и правильный путь</w:t>
      </w:r>
      <w:r w:rsidR="000C04CE">
        <w:t xml:space="preserve"> — </w:t>
      </w:r>
      <w:r w:rsidR="00D61561" w:rsidRPr="00AA1353">
        <w:t xml:space="preserve">это победа себя и над собою. Но как же прийти к венцу достижений, ибо равновесие есть достижений венец? </w:t>
      </w:r>
      <w:r w:rsidR="00D61561" w:rsidRPr="00AA1353">
        <w:lastRenderedPageBreak/>
        <w:t>Утверждаю, Свидетельствую Сам, что маломалейшее созидательное усилие в этом направлении даст непреложно свой плод, что семена заложенные всходы дадут, что надо начать, дабы было к чему Мне Руку Свою приложить. Помогу, но начните, Укажу, но приложите усилие. Поведу, но волей своей устремитесь вперед. Над вами Рука, неужели слепы?! Так утверждаю, что вместе дойдем до полной победы.</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21.</w:t>
      </w:r>
      <w:r w:rsidR="00D61561" w:rsidRPr="00AA1353">
        <w:t xml:space="preserve"> Жизнь</w:t>
      </w:r>
      <w:r w:rsidR="000C04CE">
        <w:t xml:space="preserve"> — </w:t>
      </w:r>
      <w:r w:rsidR="00D61561" w:rsidRPr="00AA1353">
        <w:t>лучший учитель. Жизнь опыт дает каждодневно и учит на явлениях дня. Препятствия благословенны еще потому, что каждое учит чему-то, и особенно тому, как силы свои упражнять в приложении постоянном и знания теоретические превращать в приложимые к жизни. Вот возникает преграда, преодолимая трудно. Значит, силы надо напрячь. Напряжение сил будет их ростом. Рост огненной мощи есть цель пребывания на Земле человека. Добавлю: для опытного ученика на известной ступени нет явлений противных, ибо все становится ступенями для восхождения и все служит ему: и враги и друзья, и хорошее и плохое, и трудность и легкость, и холод и тепло, и радость и горе, и удача и неудача. Тайна полюсов двойственных противоположностей постигнута равновесием утвержденным и овладением управлением ими, то есть установлением власти и контроля над каждым из них.</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22. (Янв. 30).</w:t>
      </w:r>
      <w:r w:rsidR="00D61561" w:rsidRPr="00AA1353">
        <w:t xml:space="preserve"> Аура человека семерична по своему составу. Высшая Триада проявляет постоянство своих излучений через непостоянство и временность четырех низших проводников. Если же они обузданы и приведены к повиновению и не мешают, то Высшая Триада может беспрепятственно изливать Свет свой через четыре низших. Чем спокойнее и уравновешеннее эти последние, тем ярче и сильнее Свет высший, который внутри. Не все Триады имеют одинаковые накопления, и потому свет их различен и зависит от величины, степени и характера Сокровища Камня. Разные Камни бывают</w:t>
      </w:r>
      <w:r w:rsidR="000C04CE">
        <w:t xml:space="preserve"> — </w:t>
      </w:r>
      <w:r w:rsidR="00D61561" w:rsidRPr="00AA1353">
        <w:t>от маленьких очень до сияющих светом громад. У сознательного собирателя и накопителя кристаллов Сокровища Камня низшие проводники служат послушным орудием в процессе этого собирания, извлекая из опыта жизни при контакте с соответствующими им сферами нужные для накопления материалы. Конечно, элемент самый нужный</w:t>
      </w:r>
      <w:r w:rsidR="000C04CE">
        <w:t xml:space="preserve"> — </w:t>
      </w:r>
      <w:r w:rsidR="00D61561" w:rsidRPr="00AA1353">
        <w:t>огонь и кристаллы его отложений. Ценность их в неуничтожаемости течением временных явлений. Правда, огонь можно накоплять или расточать, но чтобы расточить накопленный Агни, требуется целый ряд длительных действий, но собираемый, он неуничтожаем ничем. Расточители Агни много должны потрудиться над тем, чтобы с собою на Землю принесенный огонь расточить совершенно. Но зато и накопление его, если идет неуклонно, плодотворно необычайно. Все действия и поступки человека любого порядка или накапливают, или расточают огонь. И нетрудно определить, к какому виду относятся любые из них. И тогда процесс накопления можно вести безошибочно. Молчание</w:t>
      </w:r>
      <w:r w:rsidR="000C04CE">
        <w:t xml:space="preserve"> — </w:t>
      </w:r>
      <w:r w:rsidR="00D61561" w:rsidRPr="00AA1353">
        <w:lastRenderedPageBreak/>
        <w:t>золото, потому что молчание</w:t>
      </w:r>
      <w:r w:rsidR="000C04CE">
        <w:t xml:space="preserve"> — </w:t>
      </w:r>
      <w:r w:rsidR="00D61561" w:rsidRPr="00AA1353">
        <w:t>накопитель; конечно, не молчание глупца или идиота. Молчание разное бывает. Каждое произнесенное слово или внешнее выражение чувств есть расходование энергии Агни, а также каждое нервное движение или жест. Не будет собиратель Агни руками махать, трясти головой или болтать ногами, тратить драгоценную мощь на мелкие чувства земные. Так, накопление Агни требует сурового контроля над действием каждым, и чувством, и мыслью. Но сколь же интересен этот процесс и сколько чистой радости дает он восходящему духу! Его можно вести в любых, даже самых неблагоприятных, условиях,</w:t>
      </w:r>
      <w:r w:rsidR="006D133C" w:rsidRPr="00205270">
        <w:t xml:space="preserve"> </w:t>
      </w:r>
      <w:r w:rsidR="00D61561" w:rsidRPr="00AA1353">
        <w:t>которые в действительности благоприятны более всего. Молчание, сдержанность, самообладание</w:t>
      </w:r>
      <w:r w:rsidR="000C04CE">
        <w:t xml:space="preserve"> — </w:t>
      </w:r>
      <w:r w:rsidR="00D61561" w:rsidRPr="00AA1353">
        <w:t>ярые накопители мощи огня. Их антиподы будут ярыми расточителями. Скажу нечто важное: все положительные качества духа являются накопителями огня. Раньше Указывал, что качества эти есть формы уявления огня в человеке. Теперь же дальше идем, утверждая эти качества собирателями и конденсаторами огненной мощи. Контроль над собою означает постоянный дозор. Без него процесс накопления невозможен. Тетива лука напрягается, то есть натягивается, лишь в момент пуска стрелы. В остальное время она пребывает в покое. Искусство сочетать состояние покоя и равновесия с напряжением всех сил Агни в нужный момент является достижением йога. Напряжение покоя и напряжение равновесия в действии будут отличительной особенностью человека, вступившего на путь могущества духа. Могуществом этим владеет (обладает) лишь тот, кто накопил Агни и кто знает, как им управлять.</w:t>
      </w:r>
    </w:p>
    <w:p w:rsidR="00345971" w:rsidRDefault="00345971" w:rsidP="00D61561"/>
    <w:p w:rsidR="00345971" w:rsidRDefault="005211BA" w:rsidP="00D61561">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6D133C">
        <w:rPr>
          <w:b/>
        </w:rPr>
        <w:t>23. (Янв. 31).</w:t>
      </w:r>
      <w:r w:rsidR="00D61561" w:rsidRPr="00AA1353">
        <w:t xml:space="preserve"> Аура великого равновесия есть аура мощи. Когда разбросаны силы, и нарушен покой, и клонится дух ваш под вихрем, и вихри бушуют вокруг, можно вспомнить тогда об ауре мощи. И мыслью об этом можно пресечь бурю внутри. Когда говорится об укрощении стихий внутри и снаружи, то отправной точкой к этому действу будет равновесие. Стихии восстанут внутри при первой попытке их обуздать. Под стихийными процессами понимаем все непроизвольные и неконтролируемые течения внутри микрокосма. Уявления силы стихий в макрокосме планеты аналогичны их уявлениям в микрокосме человеческом. Было сказано: как вверху, так и внизу. Добавим: как внутри, так и снаружи. Утвержденною мощью равновесия внутри укрощаются и подчиняются стихии вовне. Как найти слова и какие о настоятельной нужности и значении равновесия, чтобы они до сердца дошли? Путь могущества духа не многим доступен. Большинство предпочитает безвольно плыть по течению, устремляя все силы вовне, чтобы удержаться на</w:t>
      </w:r>
      <w:r w:rsidR="00917F12">
        <w:t xml:space="preserve"> </w:t>
      </w:r>
      <w:r w:rsidR="00D61561" w:rsidRPr="00AA1353">
        <w:t xml:space="preserve">поверхности. И многие тонут, выбиваясь из сил и не зная, что на воде можно лежать в спокойствии полном и сил понапрасну не тратить, если не нарушать этого спокойствия беспорядочными движениями. Так при известных условиях преодолевается стихия воды. На воде можно лежать, можно сидеть и стоять, и по воде можно ходить. На каждой из этих ступеней преодоления водной стихии требуется лишь </w:t>
      </w:r>
      <w:r w:rsidR="00D61561" w:rsidRPr="00AA1353">
        <w:lastRenderedPageBreak/>
        <w:t>большая степень спокойствия и равновесия, которые есть не что иное, как формы уявления пламени духа, ибо качества есть аккумуляторы и конденсаторы огня. Самовоспитание означает самоконтроль, а следовательно, и самосовершенствование. В себе может все преодолеть человек, ибо он по плану природы владыка мощи своей. Вот Говорю: «Дана власть человеку над всякою плотью». Дана кем? Самою природой в согласии с Планом Великим, Космической Волей Называем его. Действуя в созвучии с ним, человек выполняет свое назначение. Но велика в самом микрокосмосе человеческом сопротивляемость того, что в нем уже есть, тому, чему быть надлежит утвержденным. Сопротивление стихий будет продолжаться до тех пор, пока не обузданы. Все существо человека состоит из четырех стихий</w:t>
      </w:r>
      <w:r w:rsidR="000C04CE">
        <w:t xml:space="preserve"> — </w:t>
      </w:r>
      <w:r w:rsidR="00D61561" w:rsidRPr="00AA1353">
        <w:t>земли, воды, воздуха и огня. Овладение последним дает власть и над остальными тремя. Сознательное накапливание огней есть вернейший путь к овладению ими. Накапливание есть удержание. Удерживание возможно лишь при контроле, то есть самообладании, или сдержанности, то есть при условии утверждения качеств. Так условные добродетели, так мало ныне говорящие сердцу, переименуем в огненные качества духа, способствующие яро аккумулированию в организме огня, дающие над стихиями власть. Трудно убедить человека в желательности добродетели как таковой. Само это слово пропахло церковничеством и фарисейством, особенно если румяна она. Но огненные качества духа как конденсаторы огня и формы уявления пламени духа, как единственно возможный путь утверждения его могущества не могут не приняты быть человеком, который решился достичь, и при этом</w:t>
      </w:r>
      <w:r w:rsidR="000C04CE">
        <w:t xml:space="preserve"> — </w:t>
      </w:r>
      <w:r w:rsidR="00D61561" w:rsidRPr="00AA1353">
        <w:t>любою ценою. Но надо начать, ибо начатое можно продолжить и развивать без конца. В этой возможности беспредельного развития и углубления качеств лежит ключ к могуществу духа. Основное свойство качества</w:t>
      </w:r>
      <w:r w:rsidR="000C04CE">
        <w:t xml:space="preserve"> — </w:t>
      </w:r>
      <w:r w:rsidR="00D61561" w:rsidRPr="00AA1353">
        <w:t>его беспредельность. Но качество есть утвержденный огонь. Ярое, непреклонное, стойкое утверждение в себе мощи огней и будет путем в Беспредельность. Так Этика ведет в Беспредельность, и потому Называем ее Живою, Живой Этикой, или Учением Жизни, Учением Света, Учением Огня, Огненной Йогой, или Агни Йогой.</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2A5437">
        <w:rPr>
          <w:b/>
        </w:rPr>
        <w:t>24.</w:t>
      </w:r>
      <w:r w:rsidR="00D61561" w:rsidRPr="00AA1353">
        <w:t xml:space="preserve"> Тот, кто со Мною идет, по опыту уже знает, что беспредельность</w:t>
      </w:r>
      <w:r w:rsidR="000C04CE">
        <w:t xml:space="preserve"> — </w:t>
      </w:r>
      <w:r w:rsidR="00D61561" w:rsidRPr="00AA1353">
        <w:t>во всем, а также и в Источнике посылаемых Мною мыслей. Вот почему Говорим об океане Учения, Нашим близким доступном. Беспредельность и в нем. Не чудно ли сознавать, что раз начатое Учение не прекращается никогда, если сам человек не мешает и не пресекает его своими действиями. Если поступления замедлились или прекратились, причину ищите в себе. Я с вами всегда, и не от Меня зависит, но</w:t>
      </w:r>
      <w:r w:rsidR="000C04CE">
        <w:t xml:space="preserve"> — </w:t>
      </w:r>
      <w:r w:rsidR="00D61561" w:rsidRPr="00AA1353">
        <w:t>от вас, чтобы посылки не прерывались. Конечно, бывают условия пространственные, когда контакт затруднен. И тогда сообщение кратко. Даже слово одно показателем служит, что близок Владыка.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2A5437">
        <w:rPr>
          <w:b/>
        </w:rPr>
        <w:t>25.</w:t>
      </w:r>
      <w:r w:rsidR="00D61561" w:rsidRPr="00AA1353">
        <w:t xml:space="preserve"> Среди непостоянства и изменения внешних условий следует помнить всегда, что неизменяем Владыка и Близость Его неотменна, и об этом надо себе постоянно твердить, ибо забывается это тотчас же, как только сознание входит в соприкосновение с окружением внешним. Под внешним подразумеваем окружение как плотное, так и тонкое. Оба внешни по отношению к духу. Памятование непрерываемое и Образ в третьем глазу помогают осознание Близости удержать и удерживать среди шума и сутолки внешнего мира и среди вихрей астральных и волн пространственных мыслей. Будем помнить всегда, что близок Владыка.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2A5437">
        <w:rPr>
          <w:b/>
        </w:rPr>
        <w:t>26. (Фев. 1).</w:t>
      </w:r>
      <w:r w:rsidR="00D61561" w:rsidRPr="00AA1353">
        <w:t xml:space="preserve"> Писатель-художник создает образ, на сцене артист изображает его, воплощаясь в созданный тип. Хороший актер перевоплощается настолько удачно, что сливается с ним, совершенно утрачивая свою личность. Но жизнь</w:t>
      </w:r>
      <w:r w:rsidR="000C04CE">
        <w:t xml:space="preserve"> — </w:t>
      </w:r>
      <w:r w:rsidR="00D61561" w:rsidRPr="00AA1353">
        <w:t>это сцена, а Сутратма</w:t>
      </w:r>
      <w:r w:rsidR="000C04CE">
        <w:t xml:space="preserve"> — </w:t>
      </w:r>
      <w:r w:rsidR="00D61561" w:rsidRPr="00AA1353">
        <w:t>актер. Он изображает те роли, которые предлагаются ему жизнью. И должен играть, хорошо или худо, хочет того он или не хочет. Но зачем же быть безвольной игрушкой судьбы, когда можно создать для себя желаемый образ, как делает это писатель, и, воплотившись в него, провести свою роль до конца на жизненной сцене. Ведь образ своего идеала можно создать сильный и яркий, и можно, войдя в него, сыграть его так, что обычная личность исчезнет совсем, отойдя на задворки. Ведь можно героем пройти через жизнь, воплотив красоту в каждом слове, движении, жесте. Надо лишь образ избрать, духу созвучный, им заменить свое внешнее «я» со всеми его недостатками, несовершенствами и обычностью. Человек должен стать совершенным, и каждый мечтает, каким бы хотел он со временем стать. Зачем же мечтать, когда образ себя, созданный яркой и четкой мечтою, может быть в жизнь воплощен, как воплощается часто на сцене хороший, способный актер в людей, созданных творческим воображением драматурга. Но в жизни творит сам человек для себя. С созданным образом может он слиться настолько глубоко и тесно, что созданный облик заменит ему его прежнее «я», его личность земную. Этот новый свой облик актер, актер не на сцене, но в жизни, может наделять всеми качествами духа, которые созвучны ему и которые хочет в себе утвердить, и этими качествами заменить недостатки. Можно играть роль сильного, владеющего своими чувствами человека столь долго, естественно и упорно, что качества эти войдут в существо человека и станут частью его, станут качествами и свойствами его личности. Если качества духа хромают или их недостает, их можно создать, наделить ими созданный образ и, в него воплотившись, их в себе утвердить. Сутратма</w:t>
      </w:r>
      <w:r w:rsidR="000C04CE">
        <w:t xml:space="preserve"> — </w:t>
      </w:r>
      <w:r w:rsidR="00D61561" w:rsidRPr="00AA1353">
        <w:t xml:space="preserve">актер. Зачем же быть слабым, безвольным и жалким, когда можно желаемый образ создать и, всему вопреки, самой очевидности ярой, свою роль провести до конца, ни в чем никогда, ни на шаг не отступив от своего идеала. Это трудно вначале. Но ведь на сцене даже обычный актер как-то играет, и часто неплохо. Так </w:t>
      </w:r>
      <w:r w:rsidR="00D61561" w:rsidRPr="00AA1353">
        <w:lastRenderedPageBreak/>
        <w:t>неужели же в жизни во имя спасения себя не сможет сыграть человек свою роль до конца, героем пройдя через жизнь. Не лицемерие, не обман, но воплощение в созданный образ своего Идеала и верность ему до конца. Имеем примеры великих людей, героев, подвижников духа, примеры сдержанности, выдержки, смелости, самообладания. Неужели нельзя их собрать по велению сердца и в себе воплотить, в герое своем, которым становится сам творец и создатель его? В сокровищнице человеческих достижений и нахождений можно найти по себе, можно с любовью заботливо выбрать то, что звучит, что влечет, что хочется страстно в себе утвердить, но на что не хватает так часто ни сил, ни умения. Учитель возможность Дает способом наилегчайшим в себе утвердить желанные качества духа. Ведь это так просто и так осуществимо. Паяц будет стремиться себя уявлять и быть марионеткою внешних воздействий, но артист не паяц, а жизнь не балаган. Так, поняв назначение жизни и зная, что Сутратма</w:t>
      </w:r>
      <w:r w:rsidR="000C04CE">
        <w:t xml:space="preserve"> — </w:t>
      </w:r>
      <w:r w:rsidR="00D61561" w:rsidRPr="00AA1353">
        <w:t>актер, а жизнь</w:t>
      </w:r>
      <w:r w:rsidR="000C04CE">
        <w:t xml:space="preserve"> — </w:t>
      </w:r>
      <w:r w:rsidR="00D61561" w:rsidRPr="00AA1353">
        <w:t>это сцена, можно полезно прожить эту жизнь на Земле, и роль, утвержденную духом, блестяще вести до конца.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5530E1">
        <w:rPr>
          <w:b/>
        </w:rPr>
        <w:t>27. (Фев. 2).</w:t>
      </w:r>
      <w:r w:rsidR="00D61561" w:rsidRPr="00AA1353">
        <w:t xml:space="preserve"> Высшие измерения пространства сосредоточены в существе человека. И когда постепенно начинают постигаться ступени вездесущия, расстояния утрачивают свое обычное значение, ибо в духе быть можно везде. Это, в свою очередь, связано со способностью умения сознательно действовать в разных своих оболочках на планах различных в соответствии с каждой из них. Но многое можно начать утверждать уже ныне, намечая как бы прообраз себя, овладевшего тайною трех и три подчинившего. Хочу обратить особое внимание на сферу мысли как на область, более и легче доступную. Созвучие в мыслях со Мною</w:t>
      </w:r>
      <w:r w:rsidR="000C04CE">
        <w:t xml:space="preserve"> — </w:t>
      </w:r>
      <w:r w:rsidR="00D61561" w:rsidRPr="00AA1353">
        <w:t>уже ступень достижения. Созвучие это можно утончать и углублять бесконечно, ибо основа качества</w:t>
      </w:r>
      <w:r w:rsidR="000C04CE">
        <w:t xml:space="preserve"> — </w:t>
      </w:r>
      <w:r w:rsidR="00D61561" w:rsidRPr="00AA1353">
        <w:t>его беспредельность. Предельны и ограничены сроки проявленных форм, но уявляются они в Беспредельности и уносятся в Беспредельность. Но вне сроков дух и накапливаемые им сокровища качеств, отлагаемых в виде кристаллов огненных образований в хранилище Чаши. Что же тогда представляют собою качества духа? Не отвлеченность, не этическое понятие, но явные кристаллы Сокровища Камня. Кристалл мужества, кристалл преданности, кристалл равновесия</w:t>
      </w:r>
      <w:r w:rsidR="000C04CE">
        <w:t xml:space="preserve"> — </w:t>
      </w:r>
      <w:r w:rsidR="00D61561" w:rsidRPr="00AA1353">
        <w:t>какой красотою сияют они, красотою надземных огней в существе человека! Так утверждение и накопление Огненного Сокровища в Чаше и будет Великим Деланием. Изумительным светом сияет в пространстве кристалл бесстрашия или к Владыке пылающей ярко любви. Истинно величайшим богатством владеет тогда человек</w:t>
      </w:r>
      <w:r w:rsidR="000C04CE">
        <w:t xml:space="preserve"> — </w:t>
      </w:r>
      <w:r w:rsidR="00D61561" w:rsidRPr="00AA1353">
        <w:t xml:space="preserve">Камня носитель. Так каждодневность можно обратить в непрерывный процесс наращения Камня и собирания, хотя бы по крупицам, новых кристаллов в него. Вся Беспредельность пред нами на этом пути без конца. Пригоршнями наносить можно гору, так же и Сокровище, собирая его по крупицам, можно превратить в пылающую громаду. Собиратели Огненного Сокровища! О если бы знали, как яро Хочу </w:t>
      </w:r>
      <w:r w:rsidR="00D61561" w:rsidRPr="00AA1353">
        <w:lastRenderedPageBreak/>
        <w:t>вам помочь в стремлении вашем умножить Сокровище Камня! Итак, качества духа для вас уже не никчемная отвлеченность, не добродетели, воспеваемые неизвестно во имя чего, но путь верный к могуществу духа, путь огненный к счастью Надземных Миров. Огненные энергии Камня дают власть над пространством. И если уж здесь, на Земле, помогают они побеждать расстояния земные, то что же дают они там, где тело-тюрьма оковами духу уже быть не может? Накопление Сокровища Камня есть действие абсолютно полезное, то есть совершенное, или правильное, и всегда приносит оно радость духа и сопровождается ею. Спрашивают, как утвердить радость среди безрадостного существования в низинах? Отвечу: правильными действиями, сущность которых теперь вам ясна. Радостью, порожденной правильными действиями, утверждается путь. Много мужества и решимости надо, чтобы победить и сломить в себе ветхого человека, но путь от победы к победе над собою самим вас доведет до назначенного. Когда цель и назначение известны</w:t>
      </w:r>
      <w:r w:rsidR="000C04CE">
        <w:t xml:space="preserve"> — </w:t>
      </w:r>
      <w:r w:rsidR="00D61561" w:rsidRPr="00AA1353">
        <w:t>прям и определен путь. Идете к Самому Владыке, и надо дойти. Путь Указую и помощи Руку Даю. Вы же идите всей силою духа.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4E120C">
        <w:rPr>
          <w:b/>
        </w:rPr>
        <w:t>28.</w:t>
      </w:r>
      <w:r w:rsidR="00D61561" w:rsidRPr="00AA1353">
        <w:t xml:space="preserve"> Уже Приучил организм ваш к напряжению огненному, непереносимому для обычного человека. Потребовались для этого годы длительной и постепенной подготовки. Приобретенное качество следует осознать, ибо оно от огня. С этой способностью можно сочетать осознание неисчерпаемости сил духа, когда они призваны сознательно к проявлению волей. Волю следует упражнять в действиях частых. Мускулу подобно, крепнет она и растет. Опыт покажет, что действия эти тоже радость приносят. Высшая радость заключается в преодолении низшего в себе, и не только в себе, но и вовне, и вообще</w:t>
      </w:r>
      <w:r w:rsidR="000C04CE">
        <w:t xml:space="preserve"> — </w:t>
      </w:r>
      <w:r w:rsidR="00D61561" w:rsidRPr="00AA1353">
        <w:t>во всяком созидательном преодолении преград и препятствий. Преодолевающий, благо тебе! В этом процессе преодоления полезно и интересно отметить то обстоятельство, что препятствие, преодоленное в себе и побежденное в духе, уходит с пути человека и вовне. Это лишний раз подтверждает, что преодоление условий внешнего мира идет изнутри, и через себя, и сначала в себе. Борьба с внешними преградами без преодоления их в себе подобна схватке с ветряными мельницами: их тупой и инертной силы не одолеть, и борьба лишена всякого смысла. Препятствия, преодоленные в себе, уходят из жизни. Их Допускает Учитель, чтобы упражнять дух для утверждения в нем огненной мощи. Не знает неодолимых преград и препятствий дух, осознавший силу огненной мощи в себе своей.</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4E120C">
        <w:rPr>
          <w:b/>
        </w:rPr>
        <w:t>29.</w:t>
      </w:r>
      <w:r w:rsidR="00D61561" w:rsidRPr="00AA1353">
        <w:t xml:space="preserve"> Радость преодоления себя самого</w:t>
      </w:r>
      <w:r w:rsidR="000C04CE">
        <w:t xml:space="preserve"> — </w:t>
      </w:r>
      <w:r w:rsidR="00D61561" w:rsidRPr="00AA1353">
        <w:t>так и запомним.</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4E120C">
        <w:rPr>
          <w:b/>
        </w:rPr>
        <w:t>30. (Фев. 3).</w:t>
      </w:r>
      <w:r w:rsidR="00D61561" w:rsidRPr="00AA1353">
        <w:t xml:space="preserve"> И вот уже безразлично: дома или в дороге, тепло или холодно, сыт или голоден, хорошо или плохо, здоров или болен, но близок Владыка. Это и будет преодолением преходящего в себе и утверждением непреходящего, ибо преходящи внутренние </w:t>
      </w:r>
      <w:r w:rsidR="00D61561" w:rsidRPr="00AA1353">
        <w:lastRenderedPageBreak/>
        <w:t>процессы, являющиеся отражением преходимости внешнего мира. Эти процессы идут в оболочках, в то время как Он, Безмолвный Рекордер,</w:t>
      </w:r>
      <w:r w:rsidR="000C04CE">
        <w:t xml:space="preserve"> — </w:t>
      </w:r>
      <w:r w:rsidR="00D61561" w:rsidRPr="00AA1353">
        <w:t>Смотрящий. В себе осознав непреходящее вечное начало, духа основу, зерно, можно начать вокруг него собирать элементы непреходящего. Указанная неотъемлемость огненных накоплений и означает их непреходящую природу. В океане преходящих явлений, окружающих дух, его зерно будет утесом, на котором можно опору найти для утверждения в себе непреходящего. Элементы бессмертия, элементы вечного, и только они одни, идут на построение дома духа. Так и отметим в себе и вовне все, что от вечного и непреходящего, и все, что от временного и потому смертного, и, отметив, будем расширять сферу непреходящего, являющуюся основанием бессмертия перевоплощающейся Триады. Дух с накоплениями</w:t>
      </w:r>
      <w:r w:rsidR="000C04CE">
        <w:t xml:space="preserve"> — </w:t>
      </w:r>
      <w:r w:rsidR="00D61561" w:rsidRPr="00AA1353">
        <w:t>это дух, который в предшествовавших жизнях уже собрал и сосредоточил в Бессмертной Триаде своей это нетленное и непреходящее богатство. Триада у всех, об этом говорит семеричный состав человека. Но есть духи, накопившие в ней достаточно элементов для сознательного пребывания вне тела на Высших Планах, и есть накопившие недостаточно, когда не с чем и нечем себя проявить вне привычных плотных условий мира земного. Глух, слеп и нечувствителен остается такой дух к великолепию Высших Миров. И если человек все дни жизни своей на Земле провел, погруженный в явления чувственно-физические и телесные, с рылом, подобно свинье, опущенным книзу, к земле, то умирает тогда с ним, вместе с телом его, и сознание. И, обладая духом бессмертным, он в духе своем жить не может, ибо нечем ему, и идет в смерть, в бессознательное состояние, уподобляясь каменному, бесчувственному истукану, пока новые и новые воплощения в нем не пробудят осознание бессмертного духа в себе. Жизнь вечная осознается, утверждается и обретается не где-то там, в небесах, после смерти, но именно здесь, на Земле, и сейчас, ныне, в условиях преходимости внешних явлений и смерти проявленных форм. Царством смерти называют мир плотный, но, смертию смерть поправ, лучше назвать его сферой проявления вечного принципа жизни среди временных форм</w:t>
      </w:r>
      <w:r w:rsidR="000C04CE">
        <w:t xml:space="preserve"> — </w:t>
      </w:r>
      <w:r w:rsidR="00D61561" w:rsidRPr="00AA1353">
        <w:t>носителей жизни бессмертной. Искро-монада каждой проявленной формы вечна, даже атома. Бессмертна материя, сущая вечно. Как же тогда могла зародиться нелепая идея о смерти чего бы то ни было, когда бессмертно само вещество, облекающее всякую форму. Да! Формы рождаются и умирают, но не умирает и не может умереть то, что магнитно облекает себя тою или иной оболочкой. Сущность бессмертна, хотя и временна внешняя форма ее. Часто бессмертие смешивают с продолжением сознания после смерти. Атом бессмертен в искре-монаде своей, бессмертен и дух человека, но сохранение непрерываемости сознания после того как сброшено мертвое физическое тело, будет уделом Адепта или тех немногих, утвердивших бессмертие свое на Земле накоплениями Сокровища Чаши.</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4E120C">
        <w:rPr>
          <w:b/>
        </w:rPr>
        <w:t>31.</w:t>
      </w:r>
      <w:r w:rsidR="00D61561" w:rsidRPr="00AA1353">
        <w:t xml:space="preserve"> С чем же идут люди туда, в Мир Тонкий, прекрасный, не уделившие своему будущему пребыванию в Надземном ни одной мысли и даже отрицавшие яро все, что относится к этим вопросам? Связавшие себя здесь отрицанием или непониманием будут связаны там, и утверждавшие свое небытие жизни иметь там не будут, ибо там, где мыслью творится, и созидается, и порождается все, мыслью все и разрушается, до своего собственного сознания включительно. Мысль там творит человека или убивает его. И посеявший жнет плоды им же посеянных мыслей. Так тою же мерою отмеряет себе человек возможности жизни в Надземном, которою мерил он их на Земле.</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4E120C">
        <w:rPr>
          <w:b/>
        </w:rPr>
        <w:t>32. (Фев. 4).</w:t>
      </w:r>
      <w:r w:rsidR="00D61561" w:rsidRPr="00AA1353">
        <w:t xml:space="preserve"> Элементы бессмертия осознаются и накапливаются при общении с непреходящим. И если в течение дня звучит очевидность и заслоняет собою вечное, то ночь полна самыми необычными возможностями, если сознание в силах оторваться от дневных впечатлений. Ночь открывает окно в Беспредельность. Тело спит, и закрыты каналы, по которым поступают вибрации плотного мира. Формула предания духа Владыке, утверждаемая всем сердцем, всем разумением, всем желанием, дух устремит в Его сферу, и можно тогда почерпнуть от того, что непреходяще. Но продолжающееся звучание земной суеты обычно настолько захватывает сознание, что перепевы ее продолжают звучать и после отхода ко сну. Отрешение духа от всего, чем он жил среди дня, должно быть полным и поддержанным всем желанием. Неужели недостаточно дня для дневной суеты, чтобы даже ночью сил не иметь передать дух свой Владыке, отбросив ее. Обращение на ночь к Владыке будет не бездушной или формальной молитвой, но ярым устремлением всего существа оторваться от условий земных с твердым и полнострунным решением отдать все свое существо воле Владыки, с тем чтобы Он Мог располагать всеми его возможностями по воле Своей. На весах отходящего ко сну сознания колеблются впечатления дня и желание от них отрешиться, и обычно первые побеждают. Для сознательной совместной работы с Учителем во время сна требуется полная, безусловная освободившегося от власти дневной суеты сознания передача его в руки Владыки. Не раз говорилось об этом и раньше, но, видно, очень уж сердцу милы сферы земные, если даже во сне не хочет владелец его их отбросить, унося за собой лохмотья и обрывки впечатлений дневных и ими загромождая сознание. Перед сном надо утвердить положение мысли. Обращение перед сном</w:t>
      </w:r>
      <w:r w:rsidR="000C04CE">
        <w:t xml:space="preserve"> — </w:t>
      </w:r>
      <w:r w:rsidR="00D61561" w:rsidRPr="00AA1353">
        <w:t xml:space="preserve">не скучная обязанность, с которой хочется скорее покончить, чтобы погрузиться снова в водоворот земных мыслей, а мост, соединяющий и ведущий в Мир Мой, перейдя который, уже не поворачивают вспять и не возвращаются в только что оставленную на этом берегу сферу земную. К этому можно себя приучить тренировкою каждодневной. Если способности к такому отрыву при жизни земной не утвердить, то труден будет отрыв перед </w:t>
      </w:r>
      <w:r w:rsidR="00D61561" w:rsidRPr="00AA1353">
        <w:lastRenderedPageBreak/>
        <w:t>смертью, ибо сон смерти подобен. Ценных возможностей лишает себя человек, не могущий найти в себе силы для полного и всеисчерпывающего пребывания своего в Мире Тонком во сне. И состояние сознания, и последнее обращение перед сном должны быть такими, чтобы был полон отрыв. Формула «Отвергнись от себя» нужна также и здесь. Перед сном-то уж можно отбросить все то, что терзает в течение дня, хотя бы ради того, чтобы быть в духе свободным хотя бы в нощи. «Довлеет дневи злоба его».</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33. (Фев. 5).</w:t>
      </w:r>
      <w:r w:rsidR="00D61561" w:rsidRPr="00AA1353">
        <w:t xml:space="preserve"> Поговорим о болезнях допущенных и допускаемых. Внутрь дома можно допустить любого посетителя</w:t>
      </w:r>
      <w:r w:rsidR="000C04CE">
        <w:t xml:space="preserve"> — </w:t>
      </w:r>
      <w:r w:rsidR="00D61561" w:rsidRPr="00AA1353">
        <w:t>так же и с болезнью. А можно, наоборот, нежелаемых гостей не пускать. Механик следит за состоянием своей машины, смазывая, питая ее и ремонтируя части. Исправная заградительная сеть служит хорошей защитой от всяких болезней. В случае, если все же что-то случилось и организм не в порядке, мысль первая на помощь идет заболевшему органу. Мысленным лечением можно много помочь, создавая образ здорового органа, мускула ткани, кости или сосредоточиваясь на них для усиления притока психической энергии. Хорошо заложить кристалл этой энергии в занемогшее место, чтобы он горел и пульсировал в нем. Физическая собранность и подтянутость организма очень полезна, она часто обуславливает бесперебойную работу всего аппарата. Необычайно полезны ежедневные омовения или душ с растиранием тела и, конечно, гимнастика, а также и спорт, но спорт легкий, ритмичный, не вызывающий чрезмерного напряжения и усилий. Внешняя подтянутость хороша, она указывает на дисциплину духа. Только распущенность во всех видах, как физическая, так и психическая, разрушительна для организма. Распущенность противоположна собранности, сдержанности, контролю и самодисциплине. И если тело находится под полным контролем, мысль действует главным образом профилактически. Профилактика мысли действенна очень. Болезни окружающих могут действовать разрушающе на психику человека и обессиливать его защитную мощь. Следует в этом случае помнить, что неполадки в работе аппарата другого, незадачливого, механика не могут служить причиной своих собственных и слабость и неумение управить своим организмом не есть повод к тому, чтобы ослаблять контроль над своим телом, установленный в результате долголетних и упорных усилий. Ни в коем случае нельзя поддаваться психическому состоянию заболевшего субъекта, ибо это</w:t>
      </w:r>
      <w:r w:rsidR="000C04CE">
        <w:t xml:space="preserve"> — </w:t>
      </w:r>
      <w:r w:rsidR="00D61561" w:rsidRPr="00AA1353">
        <w:t>конец. Крепость нуждается в надежной охране, и психическая энергия, всегда готовая к ярой защите, ее верный страж. Здоровье йога, весь сложный аппарат его существа трепещет порою от напряжения, как стрелка компаса, но причины этого явления совершенно иные и не имеют отношения к явлению обычных болезней. Что же касается этих последних, то лучшей защитой от них будет постоянная психофизическая охрана своего тела и всех прочих оболочек, которые стоят ниже Бессмертной Триады.</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34. (Фев. 6).</w:t>
      </w:r>
      <w:r w:rsidR="00D61561" w:rsidRPr="00AA1353">
        <w:t xml:space="preserve"> Сон смерти подобен. И разве нельзя только мысленно, только в духе, только ко сну отходя, отрешиться от всего земного на эти часы. Если не научиться этого делать сейчас, то не освободиться от груза земных пережитков и при переходе Великих Границ. И сколько их, перешедших, продолжает влачить призрачное существование в лохмотьях мысленных условий земных, оставленных ими на Земле, но не сброшенных с себя духом. Освобождение духа не придет сразу, если над ним не поработать. И вот уже были первые ласточки успешной попытки отрыва: первая</w:t>
      </w:r>
      <w:r w:rsidR="000C04CE">
        <w:t xml:space="preserve"> — </w:t>
      </w:r>
      <w:r w:rsidR="00D61561" w:rsidRPr="00AA1353">
        <w:t>радость, наполнившая почти весь день, вторая</w:t>
      </w:r>
      <w:r w:rsidR="000C04CE">
        <w:t xml:space="preserve"> — </w:t>
      </w:r>
      <w:r w:rsidR="00D61561" w:rsidRPr="00AA1353">
        <w:t>ночные полеты, принесшие новый опыт и новые ощущения. Ощущение очень быстрого полета в тонком теле над Землей и вертикальный необычно высокий взлет кверху с быстротой, дотоле никогда не испытанной,</w:t>
      </w:r>
      <w:r w:rsidR="000C04CE">
        <w:t xml:space="preserve"> — </w:t>
      </w:r>
      <w:r w:rsidR="00D61561" w:rsidRPr="00AA1353">
        <w:t>результат отрыва, а также и новые ощущения напряженной пульсации и дрожания в груди и биение напряженного сердца, сопровождающие полет. Проход через окна и стены</w:t>
      </w:r>
      <w:r w:rsidR="000C04CE">
        <w:t xml:space="preserve"> — </w:t>
      </w:r>
      <w:r w:rsidR="00D61561" w:rsidRPr="00AA1353">
        <w:t>явление, уже испытанное раньше. Будем расширять и углублять опыт отрыва сознания от плотного окружения перед отходом ко сну, памятуя о беспредельных возможностях развития способностей духа. Возможность Пошлю, но устремитесь. И в нужный момент Помогу, но дайте к чему приложить. И не Замолкну, но будьте со Мною всегда. Успешность во всем обусловлена Близостью в духе.</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35.</w:t>
      </w:r>
      <w:r w:rsidR="00D61561" w:rsidRPr="00AA1353">
        <w:t xml:space="preserve"> Сказал: «Дом Мой се есть». Теперь, когда дом прежний оставлен и от него отделяют земные пространства, Добавлю: где ты, там и дом Мой и обитель Моя, ибо сердце твое есть Обитель Учителя Света, когда осознана Близость и Ашрам утвержден, Ашрам сердца. Так не будем себя ограничивать условиями дома земного, тоже тесного и угрожаемого и подверженного случайностям жизни. Слова Мои «Дом Мой се есть» пойми глубже, не ограничивая своего понимания рукотворными стенами, сложенными руками людей. Дом духа строим, и вот Говорю: «Се Дом Мой».</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36.</w:t>
      </w:r>
      <w:r w:rsidR="00D61561" w:rsidRPr="00AA1353">
        <w:t xml:space="preserve"> Пусть опыт подскажет, что Пралайя сознания временна, и что прежние накопления неистребимы, и что не замолкнет голос Владыки, и что Он никогда не Оставит, пока в сердце огни не погасли</w:t>
      </w:r>
      <w:r w:rsidR="000C04CE">
        <w:t xml:space="preserve"> — </w:t>
      </w:r>
      <w:r w:rsidR="00D61561" w:rsidRPr="00AA1353">
        <w:t>огни устремления, огни преданности и любви к Избравшему вас. Вот ищут Его где-то вовне, возводя глаза к небу, но обитель Владыки</w:t>
      </w:r>
      <w:r w:rsidR="000C04CE">
        <w:t xml:space="preserve"> — </w:t>
      </w:r>
      <w:r w:rsidR="00D61561" w:rsidRPr="00AA1353">
        <w:t>лишь в сердце, ибо Сказано было: Я в вас, вы во Мне...</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37.</w:t>
      </w:r>
      <w:r w:rsidR="00D61561" w:rsidRPr="00AA1353">
        <w:t xml:space="preserve"> Указую начать новую ступень сотрудничества со Мною и выполнения заданий земных. Это требует неотрывного от Меня состояния сознания при выполнении Поручения. Что делать, укажет и подскажет жизнь, но подсказанное выполняется совместно со Мною. Совместная в духе работа требует предстояния </w:t>
      </w:r>
      <w:r w:rsidR="00D61561" w:rsidRPr="00AA1353">
        <w:lastRenderedPageBreak/>
        <w:t>постоянного, но зато и не будет препятствий, которых ты, слитый со Мною, не сможешь преодолеть. Как уже Говорил, люди и обстоятельства будут служить. Все будет служить, если ты будешь со Мною. И невозможное станет возможным, непреодолимое</w:t>
      </w:r>
      <w:r w:rsidR="000C04CE">
        <w:t xml:space="preserve"> — </w:t>
      </w:r>
      <w:r w:rsidR="00D61561" w:rsidRPr="00AA1353">
        <w:t>преодолимым, трудное</w:t>
      </w:r>
      <w:r w:rsidR="000C04CE">
        <w:t xml:space="preserve"> — </w:t>
      </w:r>
      <w:r w:rsidR="00D61561" w:rsidRPr="00AA1353">
        <w:t>легким и далекое</w:t>
      </w:r>
      <w:r w:rsidR="000C04CE">
        <w:t xml:space="preserve"> — </w:t>
      </w:r>
      <w:r w:rsidR="00D61561" w:rsidRPr="00AA1353">
        <w:t>близким. Так Близость Моя уявляется в сотрудничестве полном при полнострунном созвучьи сердец. Мы Живем в будущем и будущим, в котором для Нас все. Живи им и ты. Все достижения твои: расчленение тел, полеты сознательно в каждом, могущество и бессмертие духа, способность творить на Земле и в Мирах, все высшие способности видеть, чувствовать и слышать</w:t>
      </w:r>
      <w:r w:rsidR="000C04CE">
        <w:t xml:space="preserve"> — </w:t>
      </w:r>
      <w:r w:rsidR="00D61561" w:rsidRPr="00AA1353">
        <w:t xml:space="preserve">все, все сосредоточено и </w:t>
      </w:r>
      <w:r w:rsidR="004E28AA">
        <w:t>заключено в будущем, ключ от ко</w:t>
      </w:r>
      <w:r w:rsidR="00D61561" w:rsidRPr="00AA1353">
        <w:t>торого в твоих собственных руках, ибо то, что ты примешь и утвердишь в настоящем, будет утвержденным и в будущем, принеся урожай во сто крат. И да будут от Света огненные семена твоих утверждений, дабы будущее твое, утверждаемое ныне, сияло немеркнущим Светом Надземных огней. Так Говорю Я, твой Владыка, напутствуя тебя, сын Мой, на новую ступень духа.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38. (Фев. 7).</w:t>
      </w:r>
      <w:r w:rsidR="00D61561" w:rsidRPr="00AA1353">
        <w:t xml:space="preserve"> Неисчерпаем мир Моих мыслей, ибо соединен с океаном Беспредельности. Из океана космического мысли можно черпать, не боясь, что он оскудеет. При ощущении Беспредельности родится уверенность, что мысль, соприкасаясь с этим океаном, может расти и шириться беспредельно. Если мы существуем в Беспредельности, то это означает, что беспредельность</w:t>
      </w:r>
      <w:r w:rsidR="000C04CE">
        <w:t xml:space="preserve"> — </w:t>
      </w:r>
      <w:r w:rsidR="00D61561" w:rsidRPr="00AA1353">
        <w:t>во всем, и даже в жизни обычной. Коснувшись любого явления, можно его углублять и расширять, или усовершенствовать, без конца. Это касается всех областей жизни. Любая машина, строение, аппарат могут быть усовершенствуемы и улучшаемы беспредельно. Предела этому усовершенствованию нет. Забота лишь о том, чтобы обращено было оно на самое главное прежде всего. Отсюда и целесообразность и соизмеримость. Определить наиглавнейшее и силы к нему приложить</w:t>
      </w:r>
      <w:r w:rsidR="000C04CE">
        <w:t xml:space="preserve"> — </w:t>
      </w:r>
      <w:r w:rsidR="00D61561" w:rsidRPr="00AA1353">
        <w:t>будет решением единственно правильным. Так же и в жизни ученика наинужнейшим определяется путь. Где же оно, самое главное, определяющее путь верный? Что же будет основою восхождения неуклонного? Конечно, Иерархия и Владыка. Куда можно устремиться без Него? Кто встретит в Океане Беспредельности? Кто защитит, направит и поможет? Кто укажет, как разобраться во множестве всевозможных течений, каждое из которых может увлечь сознание? И кто будет опорой в вихрях течений астральных, когда сброшено тело? Не знают самоуверенные слепцы, возомнившие, что они все могут и все постигли, что корабль человечества ведом Иерархией Света, охраняющей его от опасных уклонов и скал, о которые можно разбиться. Если бы свободная воля людей не регулировалась в своих крайностях, люди давно бы уничтожили друг друга, и</w:t>
      </w:r>
      <w:r w:rsidR="00363EA0">
        <w:t xml:space="preserve"> </w:t>
      </w:r>
      <w:r w:rsidR="00D61561" w:rsidRPr="00AA1353">
        <w:t xml:space="preserve">особенно охотно сделали бы это сейчас, имея к тому все возможности. Но не Дадим прыгнуть барсу. И ненавидимые, воистину, стали спасителями </w:t>
      </w:r>
      <w:r w:rsidR="00D61561" w:rsidRPr="00AA1353">
        <w:lastRenderedPageBreak/>
        <w:t>человечества и планеты. И потому путь только с ними. Мы с ними, им помощь Наша и тем, кто с ними путь свой решил.</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39. (Фев. 8).</w:t>
      </w:r>
      <w:r w:rsidR="00D61561" w:rsidRPr="00AA1353">
        <w:t xml:space="preserve"> «Не я, не я, но Ты, любимый Владыка. Не мой мир и мысли мои, но Твой и Твои мысли. Не я в Тебе, наполняющий Мир Твой собою и своим, но Ты во мне, и я в Тебе, я, отвергший себя, и мирок свой, и мысли свои. Не я, но Ты, Ты, Ты, Владыка, во мне, и только тогда мы, Ты и я, слитые воедино»,</w:t>
      </w:r>
      <w:r w:rsidR="000C04CE">
        <w:t xml:space="preserve"> — </w:t>
      </w:r>
      <w:r w:rsidR="00D61561" w:rsidRPr="00AA1353">
        <w:t>так обратился ученик к Учителю Света.</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40.</w:t>
      </w:r>
      <w:r w:rsidR="00D61561" w:rsidRPr="00AA1353">
        <w:t xml:space="preserve"> Лишь при отрешении от себя Мир Мой может войти в мир твой и заполнить его, иначе как же ему войти, если свое распухшее «я» раздуто до того, что места ничему более уже не остается. Мгновенное отрешение от себя, от всех своих личных чувств, мыслей и ощущений требует большого навыка и долгой тренировки. Облегчает процесс любовь, ибо любимому обычно находит человек место легче всего в сердце своем. Сердце, отказавшееся от самости, утончается яро, ибо ничто уже не мешает ему впитывать в себя беспрепятственно мир и познавать его. Таким образом, для сердечного познавания самым сильным препятствием и преградою является самость. Да, да! Частокол самости служит самым непреодолимым барьером для мыслей и посылок Моих. Так можно сознательно упражнять сердце и его утончать путем самодисциплины и контроля над яростью личности малой, стоящей преградою на пути к огненному чувствознанию. Не может сердце вместить боль мира или радость его или почуять сущность другого человека, если своя боль, или личная радость, или перепевы личных звучаний наполняют его до краев. Только сердце, освобожденное от самости, может стать Моим домом, обителью Света Моей. Час Мой плодоносен, если погашена самость и мысли и чувства ее хотя бы на время Общения. Казалось бы, не трудно понять, что отрешение от себя</w:t>
      </w:r>
      <w:r w:rsidR="00363EA0">
        <w:t xml:space="preserve"> </w:t>
      </w:r>
      <w:r w:rsidR="00D61561" w:rsidRPr="00AA1353">
        <w:t>есть важнейшее условие контакта со Мною и восприятия мыслей надземных, но сколь же трудно применение этого в жизни. Опыт отрешения от всего земного перед отходом ко сну может сильно продвинуть и много помочь именно в этом направлении, так как и то и другое требуют одного и того же</w:t>
      </w:r>
      <w:r w:rsidR="000C04CE">
        <w:t xml:space="preserve"> — </w:t>
      </w:r>
      <w:r w:rsidR="00D61561" w:rsidRPr="00AA1353">
        <w:t>самоотвержения. Назовем это подвигом самоотверженности. Опыт в самоотвержении, или отрешении от себя,</w:t>
      </w:r>
      <w:r w:rsidR="000C04CE">
        <w:t xml:space="preserve"> — </w:t>
      </w:r>
      <w:r w:rsidR="00D61561" w:rsidRPr="00AA1353">
        <w:t xml:space="preserve">неизбежная ступень к непосредственному прямому познанию сердцем, то есть чувствознанию. Какие же богатейшие возможности дает жизнь упражнять себя в наинужнейшем. При любом соприкосновении с людьми можно, забыв о себе, сосредоточить на какое-то время сознание свое на них. И тогда оно, освобожденное от клубка личных мыслей, будет легко и свободно воспринимать волны внешних явлений, мысли и чувства других, дотоле недоступные или скрываемые за черепной коробкой. Эгоцентризм и чувствознание несовместимы, ибо самость есть страж Порога, ведущего к высшему знанию. Победитель, сумевший себя победить, стража этого Порога вызывает на бой и побеждает его в </w:t>
      </w:r>
      <w:r w:rsidR="00D61561" w:rsidRPr="00AA1353">
        <w:lastRenderedPageBreak/>
        <w:t>схватке не на жизнь, а на смерть, ибо, пока он не побежден, двери Высшего Мира закрыты.</w:t>
      </w:r>
    </w:p>
    <w:p w:rsidR="00345971" w:rsidRDefault="00345971" w:rsidP="00D61561"/>
    <w:p w:rsidR="00345971"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41.</w:t>
      </w:r>
      <w:r w:rsidR="00D61561" w:rsidRPr="00AA1353">
        <w:t xml:space="preserve"> Отметим, что и третья ночь отрешения от всего земного перед отходом ко сну принесла опыт в Надземном. Множества ринулись, чтобы растерзать и потушить разгорающееся пламя сердца, ибо непереносим Свет для сумеречников. Но сознание подсказало, что это</w:t>
      </w:r>
      <w:r w:rsidR="000C04CE">
        <w:t xml:space="preserve"> — </w:t>
      </w:r>
      <w:r w:rsidR="00D61561" w:rsidRPr="00AA1353">
        <w:t>явление Тонкого Мира и что можно уйти. Но как же был труден уход, и полного напряжения воли потребовало мощное усилие, чтобы проснуться, и как напряженен и длителен был процесс возвращения в мир плотный. Опыт продолжим.</w:t>
      </w:r>
    </w:p>
    <w:p w:rsidR="00345971" w:rsidRDefault="00345971" w:rsidP="00D61561"/>
    <w:p w:rsidR="00D61561" w:rsidRPr="00AA1353" w:rsidRDefault="005211BA" w:rsidP="00D61561">
      <w:r w:rsidRPr="00AE7011">
        <w:rPr>
          <w:rFonts w:cs="Arial"/>
          <w:b/>
          <w:noProof/>
          <w:szCs w:val="28"/>
        </w:rPr>
        <w:t>19</w:t>
      </w:r>
      <w:r w:rsidRPr="00BB0B07">
        <w:rPr>
          <w:rFonts w:cs="Arial"/>
          <w:b/>
          <w:noProof/>
          <w:szCs w:val="28"/>
        </w:rPr>
        <w:t>60</w:t>
      </w:r>
      <w:r w:rsidRPr="00AE7011">
        <w:rPr>
          <w:rFonts w:cs="Arial"/>
          <w:b/>
          <w:noProof/>
          <w:szCs w:val="28"/>
        </w:rPr>
        <w:t xml:space="preserve"> г. </w:t>
      </w:r>
      <w:r w:rsidR="00D61561" w:rsidRPr="00363EA0">
        <w:rPr>
          <w:b/>
        </w:rPr>
        <w:t>42. (Фев. 9).</w:t>
      </w:r>
      <w:r w:rsidR="00D61561" w:rsidRPr="00AA1353">
        <w:t xml:space="preserve"> Хочу, чтобы Мир Мой в днях Моих в мире твоем в днях твоих утвердился. Но... или Мир Мой, или мир твой будет первенствовать в сознании. Если мир твой, то Миру Моему места не будет, если Мой, то твой должен отойти на задний план и утратить свое самодовлеющее значение. Итак, борьба двух миров за обладание сознанием и победа того или другого. Который победит, зависит от тебя. Но без борьбы и усилий при неуклонном и несломимом постоянстве победы не будет. Так данный когда-то завет «Отвергнись от себя» не только не утратил своего жизненно важного значения, но, наоборот, стал еще более актуален. Не применив его в приложении, не продвинуться дальше. Надо отбросить весь свой внутренний мир и заменить его новым. Волны посылаемых Мною мыслей не могут смыть наслоения и накипь личного мышления. О бесплодии личного эгоистического мира человека можно судить по тому, что миллионы людей погруженными в свой личный мирок жили и умерли, не оставив после себя ничего, и даже память о них стерлась из сознания человечества, и бесследно. К примеру, можно взять своих собственных или чьих-либо чужих прабабушек и прадедушек</w:t>
      </w:r>
      <w:r w:rsidR="000C04CE">
        <w:t xml:space="preserve"> — </w:t>
      </w:r>
      <w:r w:rsidR="00D61561" w:rsidRPr="00AA1353">
        <w:t xml:space="preserve">что осталось от них? Но как светочи мира высятся служители Общего Блага, и память о них не умирает в веках. Вот и Учу, как в каждодневности можно тренировать сознание в практике самоотрешения, или самоотвержения, или отказа от своего малого личного «я» для замены его большим. Каждый день при неуклонности решения и устремления будет приносить свои плоды и результаты. Если непреклонность решения не ослабнет, ручательство Даю за успех. Наполните сознание и сердце Владыкою так, чтобы иному чему места не оставалось. Может возникнуть вопрос, а как же текущая жизнь и обычность? Отвечу: когда Лик утвержден и все, что делает человек, творится совместно со Мною, то подобный вопрос не возникнет, и места не может иметь, и задается по маломыслии. Так, вместе со Мною во всем, дойдем до Дня Моего. В этой совместности действий залог и успеха, и победы. Я с вами всегда, и только лишь вам, только вам быть научиться надо со Мною всегда и неотделимо. Вот прошлою ночью во сне при нападении толп обитателей Тонкого Мира ты поле боя оставил, бежав и ускользнув от них кверху. Ты знал, что можешь летать, и </w:t>
      </w:r>
      <w:r w:rsidR="00D61561" w:rsidRPr="00AA1353">
        <w:lastRenderedPageBreak/>
        <w:t>взлетел. Они не знали. Ты знал, что спасение твое в том, чтобы возвратиться в мир плотный, проснувшись. И, волю напрягши до предела, проснулся. Но разве это победа? О, если бы ты Меня призывал и с Именем Моим на устах и Образом в третьем глазу им, нападающим, противостал, их не страшась, победителем Назвал бы тебя. Сын Мой, учись сражаться со Мною и никогда не беги и не отступай перед лицом врага, ибо со Мною ты неуязвим и непобедим. Но со Мною, но вместе, с сердцем, пылающим бесстрашия огнем. Надо отметить, что при этом столкновении было сохранено сознание того, что это все происходит в Надземном. За это Хвалю. Это уже достижение.</w:t>
      </w:r>
    </w:p>
    <w:p w:rsidR="00345971" w:rsidRDefault="00D61561" w:rsidP="00363EA0">
      <w:pPr>
        <w:pStyle w:val="Quote"/>
      </w:pPr>
      <w:r w:rsidRPr="00AA1353">
        <w:t>Сегодня во сне увидел себя в двухярусной небольшой комнате. Вверху Был Владыка, мы, несколько человек, находились внизу</w:t>
      </w:r>
      <w:r w:rsidR="000C04CE">
        <w:t xml:space="preserve"> — </w:t>
      </w:r>
      <w:r w:rsidRPr="00AA1353">
        <w:t>сидели и лежали. Утром раз десять читал ясно напечатанную газетную статью о Йоге. Пять или шесть строчек более крупного шрифта читал раз шесть, говоря другу, чтобы он как можно скорее записывал читаемые мною громко слова, так как могу их забыть, а феномен может прекратиться.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63EA0">
        <w:rPr>
          <w:b/>
        </w:rPr>
        <w:t>43. (Фев. 10).</w:t>
      </w:r>
      <w:r w:rsidR="00D61561" w:rsidRPr="00AA1353">
        <w:t xml:space="preserve"> Каково бы ни было состояние сознания, всегда можно сделать что-то, будь это даже очень малое, двигающее человека вперед. Легче совершить один героический подвиг, чем в сумерках серого дня сознательный малый поступок, идущий вразрез с беспросветностью окружающего. Что из того, что кругом тьма, если в себе есть хотя бы искорка Света, вспыхнувшая по приказу воли. Эти малые вспышки приводят к умению управить пламенем. Если настроение не на высоте, его можно создать, призвав волю на помощь. Надо лишь знать, чего возжелает она. Сам по себе огонь не будет гореть, если не поддерживается и не питается духом. Безвольное ничтожество не будет идеалом героя. Силу собрать в себе на острие воли можно всегда. Воитель Терос свой щит поднимает по указу воли. В моменты Пралайи сознания действий не нужно, но сознание собранной силы своей можно удерживать всею силою духа, сосредоточивая энергии внутри. Крепость остается грозной и в полном молчании. Есть мощь действия и мощь молчания</w:t>
      </w:r>
      <w:r w:rsidR="000C04CE">
        <w:t xml:space="preserve"> — </w:t>
      </w:r>
      <w:r w:rsidR="00D61561" w:rsidRPr="00AA1353">
        <w:t>и та и другая есть выражение силы. Антиподом ее будет унылое, жалкое тряпичное безволие ничтожества. Ему не уподобимся в духе.</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63EA0">
        <w:rPr>
          <w:b/>
        </w:rPr>
        <w:t>44. (Фев. 11).</w:t>
      </w:r>
      <w:r w:rsidR="00D61561" w:rsidRPr="00AA1353">
        <w:t xml:space="preserve"> При повторных соприкосновениях с темными или их служками следует заранее очертить круг защиты от наносимого ими вреда, учитывая предшествующий опыт. Но так как тьма изощрена, то лучше закрыть панцирь на все застежки, явив собою как бы шар, символ равновесия, неуязвимый ни с одной стороны. Конечно, вред наносится больший слабейшему. Значит, при этом и слабого надо оберечь, а не только себя. Защита идет по тому же принципу. Она облегчается при созвучии. Если же его нет, то слабейшему ущерба и вреда не избежать. Именно к нарушению </w:t>
      </w:r>
      <w:r w:rsidR="00D61561" w:rsidRPr="00AA1353">
        <w:lastRenderedPageBreak/>
        <w:t>такового и будут направлены усилия тьмы, чтобы, пользуясь им, нанести вред тем больший. Вред несомненен уже потому, что разновесие вторглось в Общение и ослабило его степень и напряжение, утвердившиеся в последнее время. Также был нарушен и опыт с отрешением от себя при отходе ко сну. Вред очевиден. Нельзя закрывать глаза на действительность и оправдывать наличие соприкосновения с тьмою какими бы то ни было соображениями, даже родственными. По ним часто наносится вред наибольший. Сочувствие тьме втягивает сочувствующего в темную сферу и заражает его эманациями тьмы. Внутреннее отделение от тьмы и приспешников ее должно быть полным. Яд, разливаемый ими, проветривается долго, отравляя сферу, с которой они соприкасались, и служа каналом для новых попыток и ухищрений. Изысканна тьма в нахождении спин, за которыми можно прятаться. Нужен суровый дозор и защитная собранность духа. Иначе отравления не избежать.</w:t>
      </w:r>
    </w:p>
    <w:p w:rsidR="00345971" w:rsidRDefault="00D61561" w:rsidP="00123844">
      <w:pPr>
        <w:pStyle w:val="Quote"/>
      </w:pPr>
      <w:r w:rsidRPr="00AA1353">
        <w:t>Видел во сне Матерь. Крепко ее обнимал и целовал. Была так близко и такая любящая. Чувствовал, что получал от Нее то, что получал бы, если бы встретились на Земле. Называл своими ласкательными именами. Впечатления от контакта было очень сильны. Днем трудное испытание с разговорами.</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45. (Фев. 12).</w:t>
      </w:r>
      <w:r w:rsidR="00D61561" w:rsidRPr="00AA1353">
        <w:t xml:space="preserve"> Пусть испытание послужит уроком, что ни на чем и ни на ком внешнем негоже строить ни душевного покоя, ни равновесия, ни мира внутри. Пусть мир, который Даю вам, зиждется на духовных, но не внешних явлениях. Пусть не зависит ни от чего окружающего. Мир и спокойствие внутри, и вовне его не найти и ни на чем утвердить невозможно. Продвижение, несмотря ни на что, также и равновесие, спокойствие и мир. Как же искать его там, где нет ничего постоянного? Как же обосновывать его на том, что сегодня есть, а завтра не будет? Я твоя радость, Я твой покой. На Мне и во Мне утверждай.</w:t>
      </w:r>
    </w:p>
    <w:p w:rsidR="00345971" w:rsidRDefault="00D61561" w:rsidP="00123844">
      <w:pPr>
        <w:pStyle w:val="Quote"/>
      </w:pPr>
      <w:r w:rsidRPr="00AA1353">
        <w:t>Во сне поднимался на воздух и удивлял этим окружающих, какую-то старушку, летал над головами.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46. (Фев. 14).</w:t>
      </w:r>
      <w:r w:rsidR="00D61561" w:rsidRPr="00AA1353">
        <w:t xml:space="preserve"> Вечное и преходящее в человеке и борьба между ними. Если превалирует вечное, равнодействующая устремляет дух по ступеням восхождения, если преобладает временное, дух идет вспять, &lt;...&gt;</w:t>
      </w:r>
      <w:r w:rsidR="00506056">
        <w:rPr>
          <w:rStyle w:val="FootnoteReference"/>
        </w:rPr>
        <w:footnoteReference w:id="3"/>
      </w:r>
      <w:r w:rsidR="00D61561" w:rsidRPr="00AA1353">
        <w:t xml:space="preserve"> в том, чему дается преобладание. В духе высоком вечное преобладает над временным и контролирует его. Степень преобладания разная. Тот, кто Сказал: «Царство Мое не от мира сего», полное преобладание вечного над временным в Себе Утвердил. Так же и вы можете непреходящему отвести в мире своем должное место, и оно, но не временное, будет вести. И когда будете внимать голосу Безмолвного Рекордера, говорящего без звука, знайте, что в эти моменты вас касается дыхание Вечности. Кричит суета, яро заявляя свои права на сознание ваше. Но суета</w:t>
      </w:r>
      <w:r w:rsidR="000C04CE">
        <w:t xml:space="preserve"> — </w:t>
      </w:r>
      <w:r w:rsidR="00D61561" w:rsidRPr="00AA1353">
        <w:t xml:space="preserve">от мира сего. Этот же мир кончается вместе с телом. И его, и все, что в нем, </w:t>
      </w:r>
      <w:r w:rsidR="00D61561" w:rsidRPr="00AA1353">
        <w:lastRenderedPageBreak/>
        <w:t>придется оставить, взяв с собой накопленные при жизни элементы бессмертия. Они от Вечности, от непреходящего. Но если глубже понять и утвердить в себе понимание, что вечное проявляется во временном и что временное может служить непреходящему, то жало у змеи обыденности будет вырвано и земное окружение, и земные дела, и жизнь на Земле в этом теле приобретут иное значение. Во имя и ради утверждения вечного в себе живет на Земле человек. И эта самая преходимость всего земного и сама смерть есть не что иное, как утверждение непреходящего, неземного и вечной жизни. Попирается смерть в сознании пониманием вечного принципа жизни, уявляемого во временном. И когда сгущаются и набухают земные обстоятельства, тогда, именно тогда, нужно яро памятовать о преходимости всех этих явлений и непреходящей сущности духа и Безмолвного Свидетеля, взирающего бесстрастно из своей глубины на мелькающую фильму внешних явлений, которые так же из жизни уйдут, как ушли прошлые годы данного воплощения, чтобы закончить земное полным разрывом с земным и оставлением тела. Жизнь</w:t>
      </w:r>
      <w:r w:rsidR="000C04CE">
        <w:t xml:space="preserve"> — </w:t>
      </w:r>
      <w:r w:rsidR="00D61561" w:rsidRPr="00AA1353">
        <w:t>это сон мимолетный, и не следует принимать ее слишком всерьез. Нет ничего страшного, когда понята Беспредельность. Именно быть надо готовым ко всему и к тому, чтобы покинуть все и расстаться со всем, памятуя, что omnia mea mecum porto</w:t>
      </w:r>
      <w:r w:rsidR="00760767">
        <w:rPr>
          <w:rStyle w:val="FootnoteReference"/>
        </w:rPr>
        <w:footnoteReference w:id="4"/>
      </w:r>
      <w:r w:rsidR="00D61561" w:rsidRPr="00AA1353">
        <w:t xml:space="preserve"> и что оно забирается и уносится с собою духом. Преходящую сущность природы земной и вещей следует глубже понять, чтобы тем легче было от всего этого освободиться. Центр тяжести жизни из временного переносится в область непреходящего, и там идет собирание элементов бессмертия. Преобладание вечного над временным утвердим и будем расширять, и углублять, и усиливать его упорно, сознательно и постепенно, чтобы было с чем вступить в мир жизни надземной. Кто земным лишь живет, тому жить нечем в Надземном. Каждый опыт, каждое испытание, каждое страдание и радость используем яро для утверждения элементов бессмертия в Чаше. Будем помнить, что когда перейдена черта, за которой вспять возврата уже нет, всё начинает служить путнику беспредельного пути.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47. (Фев. 15).</w:t>
      </w:r>
      <w:r w:rsidR="00D61561" w:rsidRPr="00AA1353">
        <w:t xml:space="preserve"> Считай, что задержать уже не может ничто. Если мыслью можно создать, то мыслью можно и разрушить. Препятствия, страхования, угнетения, прельщения</w:t>
      </w:r>
      <w:r w:rsidR="000C04CE">
        <w:t xml:space="preserve"> — </w:t>
      </w:r>
      <w:r w:rsidR="00D61561" w:rsidRPr="00AA1353">
        <w:t>все можно разрушить мыслью. Если не удается сразу, следует применить ритм повторных ударов. Перед разрушительной силой ритма повторной волны не устоит никакая преграда или явление. Обычно эти явления не имеют силы сознательного волевого противодействия, будучи по природе своей тупоинертны. Эту тупую инертность сопротивляющейся среды можно разрушить тараном сосредоточенной, сильной, волевой мысли. Мысль осуществится всегда, если достаточно сильна. Что же может противостать огню</w:t>
      </w:r>
      <w:r w:rsidR="000C04CE">
        <w:t xml:space="preserve"> — </w:t>
      </w:r>
      <w:r w:rsidR="00D61561" w:rsidRPr="00AA1353">
        <w:t>этой мощнейшей из всех стихий? Об одном лишь не следует никогда забывать</w:t>
      </w:r>
      <w:r w:rsidR="000C04CE">
        <w:t xml:space="preserve"> — </w:t>
      </w:r>
      <w:r w:rsidR="00D61561" w:rsidRPr="00AA1353">
        <w:t xml:space="preserve">надо действовать, объединившись в сознании со Мною. </w:t>
      </w:r>
      <w:r w:rsidR="00D61561" w:rsidRPr="00AA1353">
        <w:lastRenderedPageBreak/>
        <w:t>И если при этом отсутствует страх и соблюдено равновесие, то кто или что устоит против нас? Силу объединенного воздействия следует осознать полностью, прежде чем применять ее на деле. Против Нас никто не силен. Будучи мыслями с Нами, входите в орбиту могущества Братства. Вспомните, как даже Великие духи говорили: «Я сам по себе ничто...». И когда возникает мысль о слабости, о невозможности, о трудностях, о безнадежности и бесплодности мысленных воздействий, относите их все к себе, повторяя: «Да! Сам по себе, один, я ничто». Но добавьте при этом: «Объединенный же в сознании с Владыкой, мощью Владыки творю и действую силой Его». Обессиливающих мыслей уже больше не бойтесь, ибо они от малости вашей и при понимании не могут они великости и мощи Владыки ни умалить, ни уничтожить, если произошло объединение сознаний. Впрочем, тогда эти мелькающие в сознании мысли силы иметь уже не будут. Итак, viribus unitis</w:t>
      </w:r>
      <w:r w:rsidR="00760767">
        <w:rPr>
          <w:rStyle w:val="FootnoteReference"/>
        </w:rPr>
        <w:footnoteReference w:id="5"/>
      </w:r>
      <w:r w:rsidR="00D61561" w:rsidRPr="00AA1353">
        <w:t xml:space="preserve"> будем преодолевать все, что преградою стоит на пути или встанет. Со Мною непреодолимого нет.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48. (Фев. 16).</w:t>
      </w:r>
      <w:r w:rsidR="00D61561" w:rsidRPr="00AA1353">
        <w:t xml:space="preserve"> Когда явление взвешено на весах Беспредельности, оно становится на свое настоящее место, принадлежащее ему в общей схеме вещей. И тогда его временная сущность, получившая себе место в Беспредельности, делается выразителем уже не временного, но вечного, уявленного временно в нем. И если явление эволютивно, оно имеет право на жизнь и дальнейшее развитие, право космическое. Если негодно, подлежит замене и трансмутации. Если негодно вовсе</w:t>
      </w:r>
      <w:r w:rsidR="000C04CE">
        <w:t xml:space="preserve"> — </w:t>
      </w:r>
      <w:r w:rsidR="00D61561" w:rsidRPr="00AA1353">
        <w:t>уничтожению. Так печать Вечности накладывается на все явления жизни, которые осмысливаются с точки зрения Беспредельности, ибо в Беспредельности существует все, что есть, было и будет. Накапливая элементы непреходящего в Чаше, необходимо на этих весах взвешивать все, учитывая при этом длительность существования формы или явления во времени. Хорошо при этом научиться различать вещи и явления, переступающие за пределы одного воплощения, данного воплощения, или даже нескольких, или многих. Этим перекидывается мост из настоящего в будущее и в Беспредельность, которая обнимает собою все и все заключает в себе. Весы Беспредельности дадут возможность безошибочной оценки явлений. Они</w:t>
      </w:r>
      <w:r w:rsidR="000C04CE">
        <w:t xml:space="preserve"> — </w:t>
      </w:r>
      <w:r w:rsidR="00D61561" w:rsidRPr="00AA1353">
        <w:t>у каждого.</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49.</w:t>
      </w:r>
      <w:r w:rsidR="00D61561" w:rsidRPr="00AA1353">
        <w:t xml:space="preserve"> Хорошо также возможность функционирования открытых центров глаза и уха учесть, закладывая этим ступени к будущим достижениям. Телевизионный аппарат человека, заключенный в его организме, когда-то работать начнет и уже работает как-то, только внимания должного этому не уделяется, и потому чудеснейшие свойства собственного аппарата не понимаются и не оцениваются. Купленный телевизор может сломаться или устареть и зависит от телецентра и многих других условий, но внутренний телевизор</w:t>
      </w:r>
      <w:r w:rsidR="000C04CE">
        <w:t xml:space="preserve"> — </w:t>
      </w:r>
      <w:r w:rsidR="00D61561" w:rsidRPr="00AA1353">
        <w:t xml:space="preserve">достижение неотъемлемое. Потому на </w:t>
      </w:r>
      <w:r w:rsidR="00D61561" w:rsidRPr="00AA1353">
        <w:lastRenderedPageBreak/>
        <w:t>утверждающуюся работу его следует обратить особое внимание, чтобы ему не мешать действовать, когда условия позволяют. Даже для простой машины нужно масло и энергия, тем более смазка такая нужна для психической аппаратуры человека. Фотоаппарат человеческого мозга и сознания тонок необычайно и более совершенен, чем все механические фотоаппараты, вместе взятые. От этого аппарата человеческого до телевидения мозгом и центрами слуха и зрения расстояние вовсе не так уж велико, и надо помочь себе самому обострением внимания и наблюдательности к явлениям, происходящим в собственном микромире человека.</w:t>
      </w:r>
    </w:p>
    <w:p w:rsidR="00D61561" w:rsidRPr="00AA1353" w:rsidRDefault="00D61561" w:rsidP="00D61561"/>
    <w:p w:rsidR="00345971" w:rsidRDefault="00D61561" w:rsidP="005B3724">
      <w:pPr>
        <w:pStyle w:val="Quote"/>
      </w:pPr>
      <w:r w:rsidRPr="00AA1353">
        <w:t>Проснулся с мыслью о том, что видел во сне Матерь, сидел с Ней за одним столом.</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50. (Фев. 17).</w:t>
      </w:r>
      <w:r w:rsidR="00D61561" w:rsidRPr="00AA1353">
        <w:t xml:space="preserve"> Предельное напряжение дает результаты соответствующие. Значит, предел напрягающий быть должен достигнут. Как же достигнуть его? Устремлением явленным, приказом всего сознания, желанием всем и всем сердцем. И когда, подобно в цель летящей стреле, все существо человека напряжено в едином монолитном устремлении к тому, чего хочет дух, тогда достижение становится возможным. Многое страдает от половинчатости и разрушается ею. Полнота устремления столь немногим доступна. Жалобы и сетования несостоятельны, ибо полнозвучного устремления нет. Отдать всего себя на служение Владыке многие хотят, но не многие могут. Хотеть еще не значит мочь, если огни не возгорелись. Но когда сердце горит и сердце желает, огненное желание исполняется. И тогда предел напрягающий может огни сердца возжечь.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51. (Гуру).</w:t>
      </w:r>
      <w:r w:rsidR="00D61561" w:rsidRPr="00AA1353">
        <w:t xml:space="preserve"> Заповеданная сказка осуществляется явно. Не беда, что не в ожидаемых мерах и рамках идет это осуществление. Но оно идет напряженно и мощно. И сколько уже осуществлено! Если процветает искусство, и пустыни цветут, и наука шагает так быстро, то можно поверить, что и прочее все, что было Указано раньше, будет утверждено столь же успешно. Родина приняла дар мудрости Владыки и потому впереди. Имейте терпение, все будет, все придет в должное время. Нельзя начать посев ранее срока. Зерна погибнут, и напрасно будет израсходована энергия. Всему свое время. Требование сроков надо понять. Недопустимы ни преждевременность, ни запаздывание. Но готовность сердечную надо иметь, чтобы не упустить урочного часа. Ждали явления годы, а когда сроки пришли, ушли, не дождавшись. Так поступают малые сердцем. Вечное ожидание, как на картине «Ждущие»</w:t>
      </w:r>
      <w:r w:rsidR="000C04CE">
        <w:t xml:space="preserve"> — </w:t>
      </w:r>
      <w:r w:rsidR="00D61561" w:rsidRPr="00AA1353">
        <w:t>символом служит жданности сроков и готовности к ним. Эволюция обуславливается готовностью человеческого сознания. Ускорить преждевременностью</w:t>
      </w:r>
      <w:r w:rsidR="000C04CE">
        <w:t xml:space="preserve"> — </w:t>
      </w:r>
      <w:r w:rsidR="00D61561" w:rsidRPr="00AA1353">
        <w:t>значит разрушить, потому ожидание сочетается с мудростью. Но давать можно всегда и при всяких условиях, если соблюдена соизмеримость. Давать соизмеримо</w:t>
      </w:r>
      <w:r w:rsidR="000C04CE">
        <w:t xml:space="preserve"> — </w:t>
      </w:r>
      <w:r w:rsidR="00D61561" w:rsidRPr="00AA1353">
        <w:t xml:space="preserve">означает давать по сознанию. Следовательно, мудрому даянию </w:t>
      </w:r>
      <w:r w:rsidR="00D61561" w:rsidRPr="00AA1353">
        <w:lastRenderedPageBreak/>
        <w:t>ничто не мешает. Ждущих так много, не себялюбие ли требует раздачи не по сознанию ждущих, а по уровню дающего, когда забота течет о себе и питаются свои малые чувства? При даянии форма может быть такова, что от нее почерпнет и большое, и малое сознание, и каждое</w:t>
      </w:r>
      <w:r w:rsidR="000C04CE">
        <w:t xml:space="preserve"> — </w:t>
      </w:r>
      <w:r w:rsidR="00D61561" w:rsidRPr="00AA1353">
        <w:t>по вместимости своей. Уметь дать приемлемую, доступную, и в то же время, неисчерпаемую по глубине замысла формулу будет явлением мудрости. Так ожидание эволюции мира не означает бездействия, а непонимание соизмеримости</w:t>
      </w:r>
      <w:r w:rsidR="000C04CE">
        <w:t xml:space="preserve"> — </w:t>
      </w:r>
      <w:r w:rsidR="00D61561" w:rsidRPr="00AA1353">
        <w:t>невозможности дать.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52. (Фев. 18).</w:t>
      </w:r>
      <w:r w:rsidR="00D61561" w:rsidRPr="00AA1353">
        <w:t xml:space="preserve"> Она очень устала. Там устает так же, как и здесь, и даже больше, ибо работа и труд напряженнее и обостреннее, чем на Земле, и напряжение огненных духов уже не в мерах земных. Там много о происходящем на Земле. Они принимают ярое участие в процессе эволюции планеты и близки во всем ведущим явлениям эволюционного порядка. И Матерь устала. Но мысли о Ней вас, землян, осветленных любовью к Моей Первозванной, Ей дороги очень. Любовь эта ваша питает сердца и ниточкой служит связи между вами</w:t>
      </w:r>
      <w:r w:rsidR="000C04CE">
        <w:t xml:space="preserve"> — </w:t>
      </w:r>
      <w:r w:rsidR="00D61561" w:rsidRPr="00AA1353">
        <w:t>тобою и Ею, Матерью и сыном. Время идет, когда, как Сказал, ты оявишься истинным сыном Ее. К тому и имеешь свидетельства надземные Близости Великого Духа. Я Сказал.</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53. (М.А.Й.).</w:t>
      </w:r>
      <w:r w:rsidR="00D61561" w:rsidRPr="00AA1353">
        <w:t xml:space="preserve"> Мечтаю о том, когда встретимся снова и радости будет волна. А сны и прозрения в Надземное</w:t>
      </w:r>
      <w:r w:rsidR="000C04CE">
        <w:t xml:space="preserve"> — </w:t>
      </w:r>
      <w:r w:rsidR="00D61561" w:rsidRPr="00AA1353">
        <w:t>это ступени сближения. Они реальнее очевидности, ибо они от огня. О непреходящей природе огня достаточно знаешь, а также ты знаешь о том, что поверх всех явлений земных огненное чувство любви, не знающей ни преград, ни расстояний. Владыка с нами всегда, я с Ним, и мы этим близки. Великое Сердце объединяет и нас с тобою в огненном, постоянном, несломимом к Нему устремлении. В Сердце Его ты место имеешь. Место имеешь и в сердце моем. С Ним я нераздельна. Так нераздельностью чувства ко мне к Сердцу Великому доступ имеешь, сын мой любимый. Велико будущее и определено для тебя. Ты уже в него вдвинут волей Владыки и собственным устремлением. Знаки вступления в него отмечай. Будут, будут немалые знаки. Ярок, прекрасен будет свет дня. Плачу той же любовью, и нежностью, и лаской. Сердечные чувствования ощущенные верны, и здесь уже излишни слова. Сердце передает их без слов, и слов убедительнее и ярче. Любимому сыну привет. Шлю заботу и ласку. Ощущение близости помни. Реально оно. Уже возместили утрату несостоявшейся встречи, возместили до какой-то степени, и при повторности может усилиться. Родной и любимый, я с вами.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54. (Фев. 19).</w:t>
      </w:r>
      <w:r w:rsidR="00D61561" w:rsidRPr="00AA1353">
        <w:t xml:space="preserve"> Нет иной тропы мудрости, кроме той, которая требует подчинения низшего высшему в себе. Каждая уступка низшему ведет вниз по ступеням восхождения, и каждая </w:t>
      </w:r>
      <w:r w:rsidR="00D61561" w:rsidRPr="00AA1353">
        <w:lastRenderedPageBreak/>
        <w:t>победа</w:t>
      </w:r>
      <w:r w:rsidR="000C04CE">
        <w:t xml:space="preserve"> — </w:t>
      </w:r>
      <w:r w:rsidR="00D61561" w:rsidRPr="00AA1353">
        <w:t>вверх. Каждый шаг ясен, и не нужно обманывать себя. Судия внутри, он знает. Одна уступка влечет за собой другую, и создается их цепь, цепь рабства. А Мне не нужно рабов. Маломалейшее достижение приносит плод во сто крат, также и каждая уступка и поражение. Так куются оковы кармы на грядущие века или растятся крылья свободы. И выбор в руках человека. Надо лишь помнить, что не избежать следствий ни одного действия или поступка. Их корень</w:t>
      </w:r>
      <w:r w:rsidR="000C04CE">
        <w:t xml:space="preserve"> — </w:t>
      </w:r>
      <w:r w:rsidR="00D61561" w:rsidRPr="00AA1353">
        <w:t>в себе, в кристаллах неуничтожаемых отложений Чаши, которые насыщают ауру своими излучениями. Так в ауре свою карму несет человек</w:t>
      </w:r>
      <w:r w:rsidR="000C04CE">
        <w:t xml:space="preserve"> — </w:t>
      </w:r>
      <w:r w:rsidR="00D61561" w:rsidRPr="00AA1353">
        <w:t>ее творец и создатель.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55. (Фев. 20).</w:t>
      </w:r>
      <w:r w:rsidR="00D61561" w:rsidRPr="00AA1353">
        <w:t xml:space="preserve"> Искусство есть средство пробуждения, воспитания и развития творческой мощи человеческого сознания. Удел человека</w:t>
      </w:r>
      <w:r w:rsidR="000C04CE">
        <w:t xml:space="preserve"> — </w:t>
      </w:r>
      <w:r w:rsidR="00D61561" w:rsidRPr="00AA1353">
        <w:t>творить. Ценен и целесообразен лишь труд творческий. Без огненной мощи творящей не построить Нового Мира. Искусство пробуждает в человеке дремлющие и скрытые силы его творческой мощи, ибо оно, вводя человека в мир произведений этого творчества, приобщает его к огню. Без воображения нет творчества. А без накоплений нет и воображения. Значит, надо тренировать третий глаз, передающий в Чашу отпечатки того, что он видит, а главное</w:t>
      </w:r>
      <w:r w:rsidR="000C04CE">
        <w:t xml:space="preserve"> — </w:t>
      </w:r>
      <w:r w:rsidR="00D61561" w:rsidRPr="00AA1353">
        <w:t>запечатлевает. Смотреть недостаточно, надо именно видеть. Изобразительное искусство и учит тому, чтобы уметь наблюдать и отмечать все оттенки тонов, или красок, или формы. Без обостренной способности видеть как может работать художник или слышать певец и композитор? Искусство учит упражнять и обострять чувство слуха, зрения, ритма и чувство прекрасного</w:t>
      </w:r>
      <w:r w:rsidR="000C04CE">
        <w:t xml:space="preserve"> — </w:t>
      </w:r>
      <w:r w:rsidR="00D61561" w:rsidRPr="00AA1353">
        <w:t>словом, все способности человека, и в этом его величайшее значение. С развитыми способностями воображения и отточенными чувствами может вступить человек в строй творцов и созидателей Нового Мира.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56.</w:t>
      </w:r>
      <w:r w:rsidR="00D61561" w:rsidRPr="00AA1353">
        <w:t xml:space="preserve"> Герой отрубает змеиные головы дракона, но они вырастают вновь. Чудовище надо поразить в сердце. Точно так же следует поступать и в борьбе со своим извечным врагом</w:t>
      </w:r>
      <w:r w:rsidR="000C04CE">
        <w:t xml:space="preserve"> — </w:t>
      </w:r>
      <w:r w:rsidR="00D61561" w:rsidRPr="00AA1353">
        <w:t>многоликим астралом. Не вино, или табак, или что-то, находящееся вовне, будет объектом преодоления, но эмоции или чувства, толкающие человека к вину, или наркотику, или чему-либо иному.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57. (Фев. 22).</w:t>
      </w:r>
      <w:r w:rsidR="00D61561" w:rsidRPr="00AA1353">
        <w:t xml:space="preserve"> Для записи нужна настроенность приемника сознания. Легче настроенность не нарушать, нежели ее устанавливать. Нарушается она в течение дня тучею малых мыслей и суетой. Пронести основную ношу бытия духа в пространстве через сферу земной суеты не всякому духу под силу. Суета тушит огни и погружает сознание в сумерки обыденности. Обыденность</w:t>
      </w:r>
      <w:r w:rsidR="000C04CE">
        <w:t xml:space="preserve"> — </w:t>
      </w:r>
      <w:r w:rsidR="00D61561" w:rsidRPr="00AA1353">
        <w:t xml:space="preserve">тушитель огней. И не столь опасна она, как люди, в излучениях своей ауры несущие эманации, тушащие огни сердца в окружающих их. От них надо оберечься, оградившись крепкой бронею заградительной сети. Если посмотреть на окружение зажженного сердца видящим оком, то можно будет яро отметить, что света дающих сознаний мало </w:t>
      </w:r>
      <w:r w:rsidR="00D61561" w:rsidRPr="00AA1353">
        <w:lastRenderedPageBreak/>
        <w:t>необычайно. И по закону сообщающихся сосудов излучениями горящего сердца питаются все. При такой напряженной и непроизвольной отдаче даяние, сознательное и произвольное, следует взять под контроль, иначе произойдет расхищение психической энергии. При ее сверхзаконной утечке настраивать сознание на восприятие дальних посылок будет черезвычайно трудно, а часто и не под силу. Свой груз еще как-то можно нести. Но тягости окружающих могут оказаться и непомерными. И тогда можно вспомнить о слепом, ведущем слепого. Ноши непомерной не надо бояться, но целесообразность при этом нужна. Нецелесообразная выдача психической энергии приведет к опустошению, которое нарушит строй духа и остановит его продвижение. Иногда Говорю: «Плотнее закройте забрало». Каналы Индивидуальности следует оберегать. Коллектив может состояться лишь при условии бережного и чуткого отношения к индивидуализированной сущности человека, ибо каждый цветок в природе индивидуализирован, то есть выявляет свою красоту, и свой цвет, и свой запах.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58. (Фев. 23).</w:t>
      </w:r>
      <w:r w:rsidR="00D61561" w:rsidRPr="00AA1353">
        <w:t xml:space="preserve"> Великое Сердце объединяет сердца, тянущиеся к Свету. Свет объединяет сердца. Энергии мозга в третьем глазу создают предельную ясность и четкость любимого Лика, и в это же время сердце протягивает свою светоносную нить. Рычаги внешних чувств переключаются на соответствующие им внутренние. Так же перестраивается и мысль, отвлекаясь от внешних объектов или явлений сторонних: не плотные, но тонкие чувства приводятся в состояние сторожкой и зрячей готовности, как бы сосредоточиваясь в сердце. И видит и слышит тогда человек сердца глазами и сердца ушами, и чувствознает он сердцем.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59.</w:t>
      </w:r>
      <w:r w:rsidR="00D61561" w:rsidRPr="00AA1353">
        <w:t xml:space="preserve"> Процесс, происходящий в ученике на известной ступени, называется синтетическим пониманием жизни, когда ряд сродных явлений, сливаясь в одно, открывает мир беспредельных возможностей нового и расширенного их понимания. И тогда, куда бы и на что бы ни обращался взор, объект внимания начинает расти и расширяться в своем значении. Словно луч света во тьме, падая на предмет, освещает его весь, целиком. Дар синтетического понимания явлений</w:t>
      </w:r>
      <w:r w:rsidR="000C04CE">
        <w:t xml:space="preserve"> — </w:t>
      </w:r>
      <w:r w:rsidR="00D61561" w:rsidRPr="00AA1353">
        <w:t>способность редчайшая, и приобретается он путем векового опыта. Характерное свойство его</w:t>
      </w:r>
      <w:r w:rsidR="000C04CE">
        <w:t xml:space="preserve"> — </w:t>
      </w:r>
      <w:r w:rsidR="00D61561" w:rsidRPr="00AA1353">
        <w:t>неисчерпаемость нахождений в процессе познавания, то есть беспредельность, то есть соприкосновение с сокровищницей мировой и космической мысли. Когда Говорю об Океане Учения или Океане Космической Мысли, это Имею в виду. И тогда из него можно черпать мерою полной, и тогда все человеческие знания и достижения становятся лишь трамплином в сферу возможности их беспредельного развития и расширения, если законны они и от Света. Ибо и темная бездна</w:t>
      </w:r>
      <w:r w:rsidR="000C04CE">
        <w:t xml:space="preserve"> — </w:t>
      </w:r>
      <w:r w:rsidR="00D61561" w:rsidRPr="00AA1353">
        <w:t xml:space="preserve">без дна, и нельзя допускать зла беспрепятственное распространение. Но Наше Ученье от Света, и Беспредельность пред ним. Мы Радуемся, когда </w:t>
      </w:r>
      <w:r w:rsidR="00D61561" w:rsidRPr="00AA1353">
        <w:lastRenderedPageBreak/>
        <w:t>зеленый цвет синтеза загорается над челом принятого ученика. И радость носителя его Считаем законной.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60. (Фев. 24).</w:t>
      </w:r>
      <w:r w:rsidR="00D61561" w:rsidRPr="00AA1353">
        <w:t xml:space="preserve"> Воспитательное значение искусства не понимается всесторонне. О некоторых сторонах этого вопроса умалчивается вовсе по невежеству. Путь искусства</w:t>
      </w:r>
      <w:r w:rsidR="000C04CE">
        <w:t xml:space="preserve"> — </w:t>
      </w:r>
      <w:r w:rsidR="00D61561" w:rsidRPr="00AA1353">
        <w:t>йогический, ибо требует от идущего этим путем развития и обострения органов чувств и многих качеств духа. Фотоаппарат глаза или аппарат слуха должны быть доведены до совершенства. Наблюдательность тренируется яро. Устанавливается координация центров в процессе многих работ. Фиксация зрительных изображений, точная и яркая, необходима для художника, и слуховая память</w:t>
      </w:r>
      <w:r w:rsidR="000C04CE">
        <w:t xml:space="preserve"> — </w:t>
      </w:r>
      <w:r w:rsidR="00D61561" w:rsidRPr="00AA1353">
        <w:t>для музыканта. Любая область искусства требует от человека долгой тренировки всех его способностей восприятия, и некоторых</w:t>
      </w:r>
      <w:r w:rsidR="000C04CE">
        <w:t xml:space="preserve"> — </w:t>
      </w:r>
      <w:r w:rsidR="00D61561" w:rsidRPr="00AA1353">
        <w:t>в особенности. Искусство учит не только смотреть, но и видеть, не только слушать, но и слышать. Ибо смотрят и слушают все, но видят и слышат немногие. Формула «Имеющие уши да слышат» не ограничивается теми узкими рамками, в которые ее заключили люди. Знаете пример глухого музыканта. Внутренний слух был обострен до предела, и знание техники записи давало возможность запечатлевать слышанное внутренним ухом. Можно над этим подумать. Третий глаз и третье ухо не чудо, но аппараты, находящиеся в распоряжении каждого человека, хотя и не осознаваемые и не признаваемы во всей полноте их значения. Пусть спросят себя, как и чем видит художник как наяву запечатленный его физическим глазом зрительный образ? Где же он существует? Имеет ли он объективное существование? Так называемые массовые галлюцинации доказывают, что образы эти объективны, то есть существуют вне внутреннего круга сознания человека. И могут быть видимы и другими людьми. Суть не в том, что горячечный пьяница видит чертиков, а в том, что другой такой же больной видит их в том же самом месте, и в том же количестве, и в той же форме. Так можно утверждать, что творчество неразрывно связано с Тонким Миром и деятельностью как внешних, так и внутренних органов чувств. Главное</w:t>
      </w:r>
      <w:r w:rsidR="000C04CE">
        <w:t xml:space="preserve"> — </w:t>
      </w:r>
      <w:r w:rsidR="00D61561" w:rsidRPr="00AA1353">
        <w:t>научиться видеть и слышать и запечатлевать виденное и слышанное. Изобразить же то и другое</w:t>
      </w:r>
      <w:r w:rsidR="000C04CE">
        <w:t xml:space="preserve"> — </w:t>
      </w:r>
      <w:r w:rsidR="00D61561" w:rsidRPr="00AA1353">
        <w:t>будет уже относиться к технике музыки или живописи. Так истинное искусство приводит человека на путь йоги, путь утверждения и раскрытия всех его творческих способностей. Человек может творить. Из чего? Из элементов его накоплений, подмеченных в жизни и отложенных в Чаше. Искусство жизненно, то есть нужно для жизни в условиях плотных. Строителям жизни земной нужны все способности духа, чтобы творчески строить и создавать новые формы жизни. Только искусство может будить творческую мощь в человеке. Пусть красота проникнет во все области жизни, во все уголки. Красота дел рук человеческих неотделима от искусства. Так искусство войдет в жизнь, во всю жизнь человека, и, войдя и преобразив жизнь и пробудив в человеке способность творить и трудиться творчески, поднимет его на новую эволюционную ступень достижений.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61. (Фев. 25).</w:t>
      </w:r>
      <w:r w:rsidR="00D61561" w:rsidRPr="00AA1353">
        <w:t xml:space="preserve"> Сочетать комбинации нужных условий непросто и нелегко. За годы, а когда и за столетия, Намечаем нужное сочетание, и потому по-человечески невозможно предусмотреть, какое условие или положение в настоящем является ступенью формируемого будущего. Отсюда вывод, что радоваться или печаловаться чему-либо слишком не надо, ибо не знаем, к чему ведут причины, их вызывающие. А слова о том, что «печаль ваша будет в радость», полны глубокого смысла, правда, здесь играет роль закон противоположения. Но как бы то ни было, земные печали и радости не от мудрости проистекают. Самость хочет всего для себя, мудрость</w:t>
      </w:r>
      <w:r w:rsidR="000C04CE">
        <w:t xml:space="preserve"> — </w:t>
      </w:r>
      <w:r w:rsidR="00D61561" w:rsidRPr="00AA1353">
        <w:t>для эволюции мира. Потому точки их зрения на происходящее часто не совпадают. Скажу: можете радоваться мудрому осуществлению Великого Плана, хотя идет оно не в ожидаемых мерах. Сколько миражей личного ожидания было разрушено жизнью. И если при этом разрушались и неустойчивое мышление ожидающего, и непрочно утвердившаяся в его сознании основа Учения, то пусть это уроком послужит и указанием непрочности всего создаваемого малым желанием и личными интересами. Великий План будет осуществлен. Эволюция человечества остановлена тьмою не будет. Бесклассовое общество утверждено. Войны исчезнут. Очищенный коммунизм станет основою преуспеяния народов. Искусство и наука будут ведущими силами эволюции. И пусть вящая зоркость позволит уже усмотреть в настоящем заложенный фундамент великолепного здания Нового Мира на старой старушке Земле.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62. (Фев. 28).</w:t>
      </w:r>
      <w:r w:rsidR="00D61561" w:rsidRPr="00AA1353">
        <w:t xml:space="preserve"> И все же опереться можно лишь на Владыку</w:t>
      </w:r>
      <w:r w:rsidR="000C04CE">
        <w:t xml:space="preserve"> — </w:t>
      </w:r>
      <w:r w:rsidR="00D61561" w:rsidRPr="00AA1353">
        <w:t>это единственная опора. Все остальное непрочно. Казалось бы, скала под ногами</w:t>
      </w:r>
      <w:r w:rsidR="000C04CE">
        <w:t xml:space="preserve"> — </w:t>
      </w:r>
      <w:r w:rsidR="00D61561" w:rsidRPr="00AA1353">
        <w:t>опора крепкая и надежная, но нет ничего опаснее иллюзии плотной, ибо опасностей кругом, невидимых и видимых, без конца. И скала не спасет, да и само тело</w:t>
      </w:r>
      <w:r w:rsidR="000C04CE">
        <w:t xml:space="preserve"> — </w:t>
      </w:r>
      <w:r w:rsidR="00D61561" w:rsidRPr="00AA1353">
        <w:t>дом тесный, дом временный, дом угрожаемый. Я твоя крепость. Все остальное</w:t>
      </w:r>
      <w:r w:rsidR="000C04CE">
        <w:t xml:space="preserve"> — </w:t>
      </w:r>
      <w:r w:rsidR="00D61561" w:rsidRPr="00AA1353">
        <w:t xml:space="preserve">жизни поток, уносящийся в Вечность. И уже не дом тела, но дом духа возводится строителем жизни, дом духа в пространстве, которое вечно. Вечное в вечном, ибо дом духа неразрушим. Во временном строится вечное, чтобы в нем пребывать. Не странно ли, что вечное обиталище духа он строит сам для себя. Так строит каждый, знает он о том или нет. Это созидание идет особенно напряженно в период нарастания, когда достигают полного расцвета и развития все семена, заложенные в Чашу человеком в течение воплощения своего на Земле. Так накапливаются элементы бессмертия в сфере Высшей Триады, и остаются с человеком они навсегда. Могут спросить, а как же те, кто идет вниз, умножая кристаллы отложений черных огней? Отвечу: Адепты и иерофанты Братьев тьмы тоже имеют бессмертие, то есть сознательное существование после смерти, все они идут в бездну, и это бессмертие ужасно, ибо лишено Света. Конец же таков, что всего </w:t>
      </w:r>
      <w:r w:rsidR="00D61561" w:rsidRPr="00AA1353">
        <w:lastRenderedPageBreak/>
        <w:t>ужаса их кармы невозможно передать языком человеческим. Но Наш путь</w:t>
      </w:r>
      <w:r w:rsidR="000C04CE">
        <w:t xml:space="preserve"> — </w:t>
      </w:r>
      <w:r w:rsidR="00D61561" w:rsidRPr="00AA1353">
        <w:t>к Свету, и каждое накопление элементов его приближает к сферам космической радости, ибо источник ее бьет в Космосе Огненной Светлой струей. К радости вас и Зову, Космической радости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63. (Фев. 29).</w:t>
      </w:r>
      <w:r w:rsidR="00D61561" w:rsidRPr="00AA1353">
        <w:t xml:space="preserve"> Доступность океана пространственной мысли выражается также и в том, что мысль осознается не как таковая, но в процессе своего становления и возможностях беспредельного развития. Если у малоразвитого сознания мысль неподвижна или малоповоротлива, то у сознания огненного она течет, развертываясь по линиям своего направления и расширяясь притом без конца. Одна ступень ее следует за другой, и не видно конца ее росту. Мысль в пространстве растет, и сознание охватывает все возможности этого роста. Не только мысли, но и всех прочих явлений жизни касается этот процесс, если сознание позволяет. Явление при этом как бы проектируется мыслью вперед, к своему логическому завершению или развертыванию и расширению. Надо лишь понимать, что эволюция касается всех явлений жизни и что все формы ее можно усовершенствовать беспредельно, если они жизненны, то есть способны к эволюционированию. Отсюда и ощущение целого потока мыслей при размышлении о том или ином </w:t>
      </w:r>
      <w:r w:rsidR="00123844">
        <w:t>явлении жизни. Отсюда и не толь</w:t>
      </w:r>
      <w:r w:rsidR="00D61561" w:rsidRPr="00AA1353">
        <w:t>ко глубокое их понимание, но и ярое усмотрение путей их дальнейшего усовершенствования или развития. Если Учитель всегда нов, то нов и ученик, идущий за Учителем Света. Мысль огненная превалирует над мыслью обычной, и потому нет и не может быть безразличия к тому, что говорит Наш ученик. Он видит больше и шире и, вдвигая факт в будущее, безошибочно определяет его истинную ценность или непригодность к эволюции. При этом сказать все</w:t>
      </w:r>
      <w:r w:rsidR="000C04CE">
        <w:t xml:space="preserve"> — </w:t>
      </w:r>
      <w:r w:rsidR="00D61561" w:rsidRPr="00AA1353">
        <w:t>значит разрушить. Следовательно, говорить можно только по сознанию и ко времени. Дать можно, и можно дать много, но лишь в пределах вмещения слушателя. И оформление мыслей может быть таково, что оно будет доступно, правда, в мере различной, как для большого, так и для малого сознания. Кроме того, нет никакой необходимости наклеивать на мысль ярлык формы, ограничивающей ее условиями момента. Сколько прекрасных, но заключенных в старые отжившие формы мыслей покоится на страницах прежних писаний. Новое, новое, новое! Новое и устремляющее только вперед, в будущее. Мысль может быть стара, как мир, но форма ее выражения должна быть изысканно новой и двигающей эволюцию жизни.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64.</w:t>
      </w:r>
      <w:r w:rsidR="00D61561" w:rsidRPr="00AA1353">
        <w:t xml:space="preserve"> Сын Мой, недреманное око Владыки всегда над тобой. И хорошо, если памятование об этом не покидает тебя ни на миг. Противные явления не затуманивать это памятование, а, наоборот, обострять яро должны, ибо все связанное со Мною вызывает ярое противодействие тьмы. Где противодействие, там обычно и тьма. Также и противодействие стихий неизбежно, ибо </w:t>
      </w:r>
      <w:r w:rsidR="00D61561" w:rsidRPr="00AA1353">
        <w:lastRenderedPageBreak/>
        <w:t>инертны по природе. Если же выведены из равновесия, то сила их ужасающа. Но человек</w:t>
      </w:r>
      <w:r w:rsidR="000C04CE">
        <w:t xml:space="preserve"> — </w:t>
      </w:r>
      <w:r w:rsidR="00D61561" w:rsidRPr="00AA1353">
        <w:t>это Бог, наделенный полным потенциалом божественных всемогуществ: всевидения, всезнания, вездесущия и так далее. Своими, пока еще скрытыми и спящими, свойствами наделил он Бога, созданного им по образу и подобию своему, и, создав, поместил Его на дальней звезде, и начал Ему поклоняться. Но Отец в вас, внутри, равно как и Я в вас, и мы едины и нераздельны, и Оте</w:t>
      </w:r>
      <w:r w:rsidR="00123844">
        <w:t>ц Раскрывает Себя в сознании ва</w:t>
      </w:r>
      <w:r w:rsidR="00D61561" w:rsidRPr="00AA1353">
        <w:t>шем, ибо вы и Он</w:t>
      </w:r>
      <w:r w:rsidR="000C04CE">
        <w:t xml:space="preserve"> — </w:t>
      </w:r>
      <w:r w:rsidR="00D61561" w:rsidRPr="00AA1353">
        <w:t>едино. Вы и есть Он, ибо Сказано было: вы боги. Так бесполезно искать Бога вовне. И человек сегодня не есть Бог, но зародыши будущих божественных свойств в нем уже начинают функционировать. И все его органы чувств есть не что иное, как прообразы его будущих достижений, которые в процессе эволюции будут раскрываться все больше и больше. А так как основа чувства</w:t>
      </w:r>
      <w:r w:rsidR="000C04CE">
        <w:t xml:space="preserve"> — </w:t>
      </w:r>
      <w:r w:rsidR="00D61561" w:rsidRPr="00AA1353">
        <w:t>его беспредельность, то можно представить себе огненные чувства человека через эоны времени, или способности его разума, или его чувствование. Беспредельность заключена и в человеке</w:t>
      </w:r>
      <w:r w:rsidR="000C04CE">
        <w:t xml:space="preserve"> — </w:t>
      </w:r>
      <w:r w:rsidR="00D61561" w:rsidRPr="00AA1353">
        <w:t>в возможностях беспредельного развития всех его свойств и его качеств. И человек будущего так же отличается от самого себя в настоящем, как комочек грязи от Солнца. Далек путь до Солнца, но утешение в том, что зачатки всех свойств уже заложены в человеке. И их можно уже начинать развивать, не смущаясь дальностью расстояний до вершины, ибо иного пути нет и ничто не сможет иное осмыслить пребывания человека на планете. Во имя невероятно далекого, но достижимого будущего творится все, что происходит с человеком в жизни земной и надземной. Прозрение в это отдаленное будущее делает его огненно близким и достижимым, и каждый шаг по правильному направлению приближает. Ступени достижений на этом пути столь чудесны, что дальняя близость становится уже не мечтой, но действительностью. И стоит ради него потрудиться. Достижения эти неистребимы, неуничтожаемы и неотъемлемы. Они живут, трудятся, страдают, переживают, неизвестно для чего и ради чего, и лишена смысла их жизнь, но знающий знает, во имя чего каждая радость и каждое страдание. Цена велика, но и достижения огромны. Так идут через жизнь двое: один слепой, другой зрячий; один не знает, куда и зачем, другой знает; для одного со смертью кончается все, для другого лишь начинается там. На заре дня очередного воплощения двое вышли на поле жизни, но сколь же различно оно для каждого из них, и все различие в сознании: один знает, другой</w:t>
      </w:r>
      <w:r w:rsidR="000C04CE">
        <w:t xml:space="preserve"> — </w:t>
      </w:r>
      <w:r w:rsidR="00D61561" w:rsidRPr="00AA1353">
        <w:t>нет. В каждой работе для знающего, какова бы она ни была,</w:t>
      </w:r>
      <w:r w:rsidR="000C04CE">
        <w:t xml:space="preserve"> — </w:t>
      </w:r>
      <w:r w:rsidR="00D61561" w:rsidRPr="00AA1353">
        <w:t xml:space="preserve">лишь обострение и оттачивание его способностей не ради заработка, не для препровождения времени, но ради достижения цели далекой. Так все, что творится им в жизни земной и надземной, все целесообразно. Так далекую цель переносит он в настоящее и в настоящем утверждает ее, делая ее первостепенной реальностью жизни и осмысливая и одухотворяя ею каждый свой шаг. Огненно сознательный труд и каждое отдельное даже действие неоценимо полезны для будущего. Так жизнь стоит того, чтобы жить, ибо каждое </w:t>
      </w:r>
      <w:r w:rsidR="00D61561" w:rsidRPr="00AA1353">
        <w:lastRenderedPageBreak/>
        <w:t>мгновение ее принадлежит будущему и может быть плодоносно и с великим пониманием использовано для будущего. Огненные достижения неистребимы. Так на ключе будущего строится вся жизнь, ибо ключ настоящего</w:t>
      </w:r>
      <w:r w:rsidR="000C04CE">
        <w:t xml:space="preserve"> — </w:t>
      </w:r>
      <w:r w:rsidR="00D61561" w:rsidRPr="00AA1353">
        <w:t>в будущем.</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65. (Март 2).</w:t>
      </w:r>
      <w:r w:rsidR="00D61561" w:rsidRPr="00AA1353">
        <w:t xml:space="preserve"> Все живое стремится и идет к власти над материей и природой. Орел овладел стихией воздуха, рыба</w:t>
      </w:r>
      <w:r w:rsidR="000C04CE">
        <w:t xml:space="preserve"> — </w:t>
      </w:r>
      <w:r w:rsidR="00D61561" w:rsidRPr="00AA1353">
        <w:t>воды. Степень этого овладения у различных представителей животного и растительного царства различна. Первичный импульс заложен в атоме и даже еще глубже. Все формы проявленной материи в том или ином виде стремятся к выявлению этого стремления. Спросят: а как же со стихией огня? Ответьте: ни одно мускульное движение не происходит без участия в этом огненного начала, ибо нервный ток</w:t>
      </w:r>
      <w:r w:rsidR="000C04CE">
        <w:t xml:space="preserve"> — </w:t>
      </w:r>
      <w:r w:rsidR="00D61561" w:rsidRPr="00AA1353">
        <w:t>это тоже огонь. О светящихся рыбах и электрофорных организмах уже знаете. Кульминация овладения всеми четырьмя стихиями сосредоточена в человеке, достигшем высшей, по сравнению с животными, ступени этого овладения. Но орел летает, а человек еще нет. Этого тоже не следует забывать. Цветок излучает благоухание, а что излучает раздраженный и злой человек?! Потому не будем гордиться и возноситься в гордости, ибо и меньшие братья тоже преуспевают порой по линиям красоты и гармонии. Высочайшие качества духа, приписываемые человеком Богу, а именно: всемогущество, вездесущие, всезнание и так далее</w:t>
      </w:r>
      <w:r w:rsidR="000C04CE">
        <w:t xml:space="preserve"> — </w:t>
      </w:r>
      <w:r w:rsidR="00D61561" w:rsidRPr="00AA1353">
        <w:t>есть свойства, заложенные в своем потенциале в существе человека, и этой ступени могущества человек в той или иной степени когда-то достигнет. Могущества и знания достигнет он непреложно, но достижение всемогущества лежит в сфере Беспредельности, и конечная вершина так же недостижима, как недостижима граница пространства или времени. Итак, цель человека на Земле и в мирах</w:t>
      </w:r>
      <w:r w:rsidR="000C04CE">
        <w:t xml:space="preserve"> — </w:t>
      </w:r>
      <w:r w:rsidR="00D61561" w:rsidRPr="00AA1353">
        <w:t>это могущество духа, и, в сущности говоря, вся его жизнь, знает об этом он или же нет, сводится к этой единственной цели. Говорят, что человек должен выявить божественные свойства своей природы, что человек</w:t>
      </w:r>
      <w:r w:rsidR="000C04CE">
        <w:t xml:space="preserve"> — </w:t>
      </w:r>
      <w:r w:rsidR="00D61561" w:rsidRPr="00AA1353">
        <w:t xml:space="preserve">это сын Божий, что он должен развивать скрытые в нем силы. Дело не в словах, а в том, что воистину дана ему власть над всякою плотью, а прежде всего над своей собственной, и эту власть должен он утверждать по праву эволюции или по праву космическому. Путь к этой власти лежит через себя, через полное овладение своим собственным микрокосмом, ибо все стихии заключены в нем и, им овладевши, может тем самым владеть человек и повелевать стихиями вовне. И как это ни удивительно, но сама жизнь, каждодневная жизнь человека на этой Земле, является лучшей ступенью и дает богатейшие возможности для сознательного устремления к этой цели великой и сознательного ее достижения. Упражнять и развивать любые качества духа, ведущие к овладению собою, своим телом, чувствами и мыслями, можно в любое время, в любом месте, избрав для упражнения качество, созвучное моменту или наиболее звучащее духу. Так, например, укоренившаяся привычка делать любую работу наилучшим образом и с интересом </w:t>
      </w:r>
      <w:r w:rsidR="00D61561" w:rsidRPr="00AA1353">
        <w:lastRenderedPageBreak/>
        <w:t>будет уже великой победой над собою самим. Можно побеждать чувство усталости, холода, голода, недовольства, уныния и так далее, словом, упражняться везде и всегда во всяких условиях жизни. Ибо жизнь и есть то горнило для духа, где выковывается его огненная мощь. И когда человек приступает к этому сознательно, он берет карму свою в свои руки. Усталость, сонливость и все прочие состояния тела можно побеждать огненной волей. Сила психической энергии неисчерпаема, когда призвана. Неисчерпаема огненная сила духа. Следует лишь призвать ее к действию. И можно порадоваться победе, когда самая скучная работа выполняется с радостью и сопровождается светимостью организма. Нет ничего хуже мертвенной, отемненной работы. По значению своему она равна медленному самоубийству духа. Так собиратель огненного Сокровища знает, как накоплять драгоценную мощь и наращивать запасы кристаллов психической энергии. Бодрость духа</w:t>
      </w:r>
      <w:r w:rsidR="000C04CE">
        <w:t xml:space="preserve"> — </w:t>
      </w:r>
      <w:r w:rsidR="00D61561" w:rsidRPr="00AA1353">
        <w:t>тоже достижение огненное. Уныние не свойственно огню. Огненный путь могущества духа утверждается в каждодневности, и прилагающий усилие восхищает его.</w:t>
      </w:r>
    </w:p>
    <w:p w:rsidR="00D61561" w:rsidRPr="00AA1353" w:rsidRDefault="00D61561" w:rsidP="00D61561"/>
    <w:p w:rsidR="00345971" w:rsidRDefault="00D61561" w:rsidP="00123844">
      <w:pPr>
        <w:pStyle w:val="Quote"/>
      </w:pPr>
      <w:r w:rsidRPr="00AA1353">
        <w:t>Во сне летал, но долго и высоко летать не мог. Краски становятся отчетливее, впечатления длительнее, и во сне вспыхивает сознание, что это сон.</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66. (Март 3).</w:t>
      </w:r>
      <w:r w:rsidR="00D61561" w:rsidRPr="00AA1353">
        <w:t xml:space="preserve"> Зажглось оживлением СССР.</w:t>
      </w:r>
    </w:p>
    <w:p w:rsidR="00345971" w:rsidRDefault="00D61561" w:rsidP="00D61561">
      <w:r w:rsidRPr="00AA1353">
        <w:t>Сын Мой, прими мысль об упражнении духа. Именно упражнение, но не «томление». Его можно упражнять добровольно, сознательно и своей волею. Иначе инициатива отдается в руках судьбы и кармы. Когда же сознательно упражняет сам себя человек, тогда внешние воздействия становятся ненужными. Или ладья духа идет под управлением собственной воли, или она находится в распоряжении стихий, и ее движения всецело зависят от них. Потому лучше, если дух сам определяет свои движения и то, чего он хочет. Тогда стихия занимает уже подслужебное положение. Знаете на примерах, как можно повелевать стихиями, останавливая ветры, отводя тучи и подавляя подземный огонь или вызывая пространственный с Неба. Это и есть путь осознанного могущества духа. Волею можно обуславливать и определять заранее или изменять уже уявленное состояние духа и так называемое настроение. Только в таких случаях настраивает сознание воля. Все время, которое есть,</w:t>
      </w:r>
      <w:r w:rsidR="000C04CE">
        <w:t xml:space="preserve"> — </w:t>
      </w:r>
      <w:r w:rsidRPr="00AA1353">
        <w:t xml:space="preserve">в распоряжении человека, и дает оно ему бесконечные возможности для упражнения себя и тренировки. Нет работы более увлекательной и более трудной, чем работа над собою. Но... строится дом духа, вечная обитель его, и потому самые тяжкие трудности расцветут небывалыми возможностями. Не может тогда быть ни скуки, ни уныния, ни бездумного и бесцельного времяпрепровождения, ибо каждое мгновение используется сознательно и плодоносно. Правильна мысль, что каждая мысль о чем-то, причиняющем беспокойство, огорчение или неприятность, может быть использована на волевое, сознательное, </w:t>
      </w:r>
      <w:r w:rsidRPr="00AA1353">
        <w:lastRenderedPageBreak/>
        <w:t>пространственное его преодоление с помощью психической энергии. Надо лишь в духе никогда не склоняться ни перед какими препятствиями до конца, до полного их преодоления. И если даже внешние обстоятельства говорят о невозможности, внутренне огненно сжигается невозможность и переплавляется, перерабатывается и оформляется мысленно в четкие формы осуществленной возможности. Отметая и отбрасывая и разрушая невозможности эти, невозможные по-человечески, в духе мыслью создается желаемое положение и утверждается ритмом пространственно. Невозможно для них, но для того, кто со Мною, невозможного нет. Надо лишь идти, не меняя ритма и уверенности шага, и тогда тяжкий затвор распадется под молотом воли. Процесс сопровождается рядом внешних действий созвучных, ибо... рукою и ногой человеческой. Они говорят «нет». А мы с тобою говорим «да». Кто же сильнее? Подумай. И когда сердцем поймешь и поверишь, что сила у нас и что мы их сильнее, препятствия рухнут и невозможное по-человечески обернется возможным. Не следует лишь считаться, соглашаться и признавать состоятельность, и реальность, и непреодолимость всего того, что идет против, ибо против Нас никто не силен. И если при соблюдении всех этих условий все же что-то еще не делается, значит, это или не нужно, или еще срок не настал. Но непоколебимая, непреодолимая, не останавливающаяся ни перед какими препятствиями уверенность духа должна быть сохранена до конца. Идите чертою Луча, и тяжкий затвор упадет. Так и запомним.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67.</w:t>
      </w:r>
      <w:r w:rsidR="00D61561" w:rsidRPr="00AA1353">
        <w:t xml:space="preserve"> Следует также наблюдать, какие уроки дает жизнь для усвоения. Усвоение нарочное и усвоение жизненное разнится тем, что жизнь под Рукою Учителя Света дает то и учит тому, что нужнее всего именно в данный момент. Такие уроки запечатлеваются прочно. И если что-то идет не так, как хотелось бы или кажется нужным, надо вложить в преодоление еще больше огня. Со Мною недостижимого и непреодолимого нет ничего.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68.</w:t>
      </w:r>
      <w:r w:rsidR="00D61561" w:rsidRPr="00AA1353">
        <w:t xml:space="preserve"> Нужно внимательно следить за тем, как ведут себя люди, не для того чтобы осуждать, но чтобы не поступать так.</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69.</w:t>
      </w:r>
      <w:r w:rsidR="00D61561" w:rsidRPr="00AA1353">
        <w:t xml:space="preserve"> Сын Мой, Привожу доказательство того, что затруднения часто проистекают из недостаточной уверенности в своих силах. Неуверенность надо побороть. Ее чувствует против идущий и пользуется ею. Неуверенность надо оставить. Много осложнений от того, что нет веры не только в свои силы, но даже в Мои.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70. (Март 8).</w:t>
      </w:r>
      <w:r w:rsidR="00D61561" w:rsidRPr="00AA1353">
        <w:t xml:space="preserve"> Сын Мой, свидетельством Близости Моей пусть будет любовь. Что любим, то и на сердце. Магнитом любви удерживается Образ Владыки, и не странно ли то, что сознание яро занимается и наполняется всем, чем угодно, любыми пустяками, но не наинужнейшим и наиглавнейшим. Нехороший признак, когда </w:t>
      </w:r>
      <w:r w:rsidR="00D61561" w:rsidRPr="00AA1353">
        <w:lastRenderedPageBreak/>
        <w:t>внешние неудачи или неблагополучие ослабляют нить связи и заставляют забывать о Владыке или огни Служения угашаются ими. Отсюда недалеко и до дикаря, чтущего или наказывающего своего идола в зависимости от неудачи или успеха в делах. Разве служители Общего Блага не встречали везде и всегда ярого и тупого сопротивления тьмы? И разве они останавливались перед этим? Основы остаются непоколебимыми вне всякой зависимости от того, что происходит вовне. Под внешним имеется в виду все, что течет перед сознанием, то есть поток жизни, несущийся перед Смотрящим. Только отделив и расчленив элементы его от непреходящего внутри, можно освободиться от временного и начать утверждать вечное. Триада, Высшая Триада бессмертна. Она накопляет в себе от преходящего и временного все, что ей нужно для бесконечного странствия по звездным мирам. Нужны все чувства, обостренные и углубленные опытом жизни, нужно чувствознание, нужна Иерархия Света и нужен</w:t>
      </w:r>
      <w:r w:rsidR="00123844">
        <w:t xml:space="preserve"> </w:t>
      </w:r>
      <w:r w:rsidR="00D61561" w:rsidRPr="00AA1353">
        <w:t xml:space="preserve">Владыка ведущий. Ибо куда же идти без Владыки и как? Нужны накопления опыта земного для творчества пространственного и сознательной жизни в пространстве. Накопления нужны, ибо там пребываем вооруженные тем, что успели приобрести на Земле. Там можно лишь продолжать, но начинать надо здесь, на Земле. Процесс начинания действий, полезных при жизни земной, значителен тем, что в Надземном его можно продолжить и углубить. Представьте себе обычного человека, вдруг лишенного тела и очутившегося в пространстве. Только что вылупившийся из яйца цыпленок, право, более в счастливых условиях. У него хоть есть мать. А кто же есть у отрицателя даже возможности жизни вне тела и чем будет он жить, если все его энергии были сосредоточены лишь на земном? Человек сам кузнец условий существования своего после смерти. И отрицатели жизни в Надземном лишают себя возможности сознательного существования там. Те, тупо спящие и сидящие фигуры, виденные на Тонком Плане, и являют собою вид обычного человека на Плане Надземном, еще не пробудившегося к состоянию сознательного бытия там. Имеющие достаточный запас Агни и не отрицавшие жизни могут иметь возможность активного пребывания, но в пределах своих устремлений. К отцам устремившийся с ними пребудет. Хорошо не иметь даже дома земного и даже угла своего, ибо сознание, к ним не привыкшее, не будет стремиться построить их там, то есть будет свободно от привязанности к определенным условиям. Там дома не нужно. Но трудно усвоить эту идею, если сознание привыкло приковывать себя к дому земному. Многое, считающееся несчастьем на Земле, служит освобождением в Мире Надземном. Человек, накануне смерти лишившийся всего и выгнанный нищим на улицу, свободным вступает в мир тот, если сознание позволяет внутренне отрешиться от чувства потерянной собственности. Так называемые несчастья многому помогают, если (встречаются пониманием или если) относиться к ним с пониманием. Не все же дело в вещах или собственности, а в отношении к ним, то есть в состоянии сознания. </w:t>
      </w:r>
      <w:r w:rsidR="00D61561" w:rsidRPr="00AA1353">
        <w:lastRenderedPageBreak/>
        <w:t>Для того и даются весы</w:t>
      </w:r>
      <w:r w:rsidR="00123844">
        <w:t xml:space="preserve"> </w:t>
      </w:r>
      <w:r w:rsidR="00D61561" w:rsidRPr="00AA1353">
        <w:t>Беспредельности, чтобы ничего не считать своим, но лишь данным на время. Свое настоящее все внутри и неотъемлемо ни здесь, ни там. Они думают, что имеют, и думают, что знают, но нищи они перед лицом Беспредельности и невежды в знании жизни духа. Потому в жизни земной мы остаемся всегда лишь собирателями и накопителями элементов бессмертия, то есть знаний и опыта, нужных для жизни во всех трех мирах и выше. Сон же земной быстротечный, именуемый жизнью людьми, истинно сном Почитаем земным, кратким и тяжким для духа, но яро полезным, ибо лишь в жизни земной можно собрать сокровища духа для жизни в Надземном.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71. (Март 9).</w:t>
      </w:r>
      <w:r w:rsidR="00D61561" w:rsidRPr="00AA1353">
        <w:t xml:space="preserve"> Автор статьи о египетском искусстве был прав: египтяне действительно пытались на изображении умершего запечатлеть вневременность человеческой сущности, заключенной в смертное тело. Отсюда и отсутствие на лице и в выражении глаз всех временных чувств преходящих. Особенность астрала в преходимости его уявлений. Спокойствие утверждается еще и потому, что оно поднимает сознание над калейдоскопической сменностью состояний астрала</w:t>
      </w:r>
      <w:r w:rsidR="000C04CE">
        <w:t xml:space="preserve"> — </w:t>
      </w:r>
      <w:r w:rsidR="00D61561" w:rsidRPr="00AA1353">
        <w:t>как бы победа непреходящего над преходящим. Погружение в астральные эмоции и есть ярое предание себя во власть преходящего. Мы Утверждаем, что ценность высочайших качеств духа заключается в их вневременной постоянности. Преданность на сегодня, или мужество, или любовь, или устремление, или спокойствие</w:t>
      </w:r>
      <w:r w:rsidR="000C04CE">
        <w:t xml:space="preserve"> — </w:t>
      </w:r>
      <w:r w:rsidR="00D61561" w:rsidRPr="00AA1353">
        <w:t>звучат нелепо. Так качества утверждаемые возвышают дух над временностью и преходимостью условий земных и вводят его в сферу непреходящего. Спокойствие духа, отражающееся в лице человека, и беспокойство мятущейся астральной оболочки, выражающееся в каждой черте и движении лицевых мускулов, указывают на ступень, достигнутую духом в процессе овладения своими оболочками. Для зрячего картина ясна во всех подробностях. Ошибочно думать, что лицевая и внешняя угодливость и выражение всех прочих чувств, нарушающих величие и торжественность, спокойствие духа, могут дать человеку что-либо положительное или помогут достичь желаемого от тех самых людей, в присутствии которых паяц уявляет себя, кривляясь и вибрируя на все лады, лишь бы угодить, лишь бы понравиться и произвести впечатление. Худшего рабства и зависимости от окружающих невозможно даже вообразить. Ведь это рабство добровольное, самоутвержденное, вызванное ничтожеством помыслов и представлений. Лишь отсутствие достоинства духа и самоуважения вызывает к жизни это убожество духа. На известной ступени сознания маска снимается прежде всего с собственного лика: маска угодливости, заискивания, лепетания и желания произвести впечатление. Уж лучше замкнутая суровость и холод сдержанности</w:t>
      </w:r>
      <w:r w:rsidR="000C04CE">
        <w:t xml:space="preserve"> — </w:t>
      </w:r>
      <w:r w:rsidR="00D61561" w:rsidRPr="00AA1353">
        <w:t xml:space="preserve">ущерб будет меньше. Астральный паяц пользуется каждым случаем, чтобы выступить на сцену и себя уявить. Вот к нему-то в себе и нужна самая суровая и беспощадная жестокость, ибо нет у </w:t>
      </w:r>
      <w:r w:rsidR="00D61561" w:rsidRPr="00AA1353">
        <w:lastRenderedPageBreak/>
        <w:t>человека врага более хитрого, коварного, многоопытного и опасного, могущего лишить его всех достижений и накоплений, если дана ему власть над собою. Повторяю: холодная, суровая, молчаливая сдержанность без угодливых жалких улыбок лучше и плодоносней всех ужимок астрала, столь яро уничтожающих достоинство духа. Нет ничего в мире, ради чего стоило бы поступиться достоинством духа, ибо при уступке теряется даже то, ради чего она совершилась.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72. (Март 10).</w:t>
      </w:r>
      <w:r w:rsidR="00D61561" w:rsidRPr="00AA1353">
        <w:t xml:space="preserve"> Утверждаем всегда, но не Отрицаем, ибо только утверждением можно достичь. Осуждение и отрицание</w:t>
      </w:r>
      <w:r w:rsidR="000C04CE">
        <w:t xml:space="preserve"> — </w:t>
      </w:r>
      <w:r w:rsidR="00D61561" w:rsidRPr="00AA1353">
        <w:t>не Наши методы. Зачем осуждать и тем вызывать ненужное и ярое противодействие, или к чему отрицать, когда добрым утверждением можно добиться результатов гораздо больших. Утверждение покроет собою то, что подлежит осуждению и что отрицается как негодное, и поднимет сознание на следующую ступень понимания, когда недостатки того или иного явления сами осудят себя самоочевидностью убедительной. К чему, например, осуждать многословие чье-то и кражу чужого времени, когда можно сказать о краткой, четкой, красивой чеканности речи, в ясных и точных словах передающей излагаемую мысль. Никто не решится утверждать пользу многословия, пустословия, но болтун будет одернут и осужден утверждающим мысль примером. И так следует поступать всегда и во всем. Даже дружественная критика часто вызывает нежелательные чувства. Утверждение же обычно принимается спокойно. Именно дать зовущую формулу, не отрицая ничего, будет решением верным. Правда, иногда к прямому осуждению прибегают и служители Общего Блага, но знаете, сколь многие из них заплатили за это жизнью. И когда один в поле воин, то целесообразность требует метода утверждающего. Не об утверждении или одобрении явлений отрицательных говорится, но о покрытии их идеями явлений положительных, их, отрицательные, осуждающих и критикующих по существу, но не по форме. Так и Учитель, не копаясь в недостатках ученика, Ставит перед ним лучшее из того, чего тот может достигнуть, и путь Указует к нему. Лучшее у каждого есть: его можно удвоить, утроить, удесятерить в мыслях и дать ученику для осуществления и претворения в жизнь. Так Мы Находим пути там, где обычный человек не может обойтись без отрицаний или осуждения. Потому, как на крыльях, несут человека Наши беседы и устремляют вперед, не порождая в нем безнадежности, возникающей от лицезрения собственной нехорошести. Хороши все, кто следует за Нами, стремясь уподобиться своему идеалу.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73. (Март 11).</w:t>
      </w:r>
      <w:r w:rsidR="00D61561" w:rsidRPr="00AA1353">
        <w:t xml:space="preserve"> Друг Мой, подъемы и падения духа, по закону чередования волн, неизбежны, но не должны они быть глубже предшествовавшего Пралайе сознания, ибо тогда спирали не будет, а будет лишь спираль плоская либо нисходящая. Убирать себя надо из внешнего окружения, когда оно становится тесным. Много есть сфер помимо него, куда можно устремить сознание. Не закрыт и Мир </w:t>
      </w:r>
      <w:r w:rsidR="00D61561" w:rsidRPr="00AA1353">
        <w:lastRenderedPageBreak/>
        <w:t>Тонкий. И можно помыслить, что принесем туда, когда перейдена будет последняя грань. То, чем живем здесь, и что лелеем и любим, и к чему склонность имеем, будем иметь и там, но обостренное очень. Так что полезно подумать о том, где он, груз тяжкий, отемняющий сознание и лишающий достижений. Если упор</w:t>
      </w:r>
      <w:r w:rsidR="000C04CE">
        <w:t xml:space="preserve"> — </w:t>
      </w:r>
      <w:r w:rsidR="00D61561" w:rsidRPr="00AA1353">
        <w:t>на мысль, то мыслью и обуславливается будущее ваше в Надземном. А уровень, окраска и характер мысли, и главное, течение ее устанавливаются здесь, на Земле, в условиях плотных. Контроль необходим, зачем же прорывать в пространстве каналы, ведущие в низшие сферы? Если просмотреть мышление за день, легко увидеть, что именно не соответствует избранному пути, ведущему к Владыке. Зачем же обманывать самого себя и воображать, что путь тьмы ведет к Свету? Мыслями каждого дня устилается тропа, ведущая в жизнь или смерть. И можно легко определить, чему были созвучны мысли ушедшего дня и куда устремляли они дух. Так остается незыблемым утверждение, что мысль ведет человека и то, что посеешь, то и пожнешь на мысленной ниве в Надземном, где мыслью определяется все.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74. (Март 12).</w:t>
      </w:r>
      <w:r w:rsidR="00D61561" w:rsidRPr="00AA1353">
        <w:t xml:space="preserve"> Сидите до времени. Когда нужно будет, все пойдет гладко. Условия показывают, что ваше время еще не пришло и судьба не определена. Потому</w:t>
      </w:r>
      <w:r w:rsidR="000C04CE">
        <w:t xml:space="preserve"> — </w:t>
      </w:r>
      <w:r w:rsidR="00D61561" w:rsidRPr="00AA1353">
        <w:t>спокойствие и доверие до конца, когда вас понесет, как на крыльях. Перед окончательным разрешением условия личные особенно сложны и противоидущи, но праздник идет к улице вашей: будет все хорошо. В заботе Моей вы. А люди тем временем пусть выявят себя до конца своим отношением к вам. Это нужно для будущего, чтобы не обременяться ненужным балластом. И ваша забота о них, и Моя требует много сил и внимания. Зачем же их тратить напрасно, но верному другу пусть будет всегда место и в сердце, и в мыслях. Верного друга цените, верных так мало друзей.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75. (Март 14).</w:t>
      </w:r>
      <w:r w:rsidR="00D61561" w:rsidRPr="00AA1353">
        <w:t xml:space="preserve"> Нельзя прилагать к будущему меры сегодняшнего дня или судить по тьме ночи о свете грядущего дня, разве что по сопоставлению противоположностей. Но меры будущего все же иные. Но и сегодня, и завтра одинаково беспросветны, если без Владыки, ибо самое главное в жизни</w:t>
      </w:r>
      <w:r w:rsidR="000C04CE">
        <w:t xml:space="preserve"> — </w:t>
      </w:r>
      <w:r w:rsidR="00D61561" w:rsidRPr="00AA1353">
        <w:t xml:space="preserve">осознание в сердце Владыки, когда бы и где бы ни жил человек. Тьма внешняя будет напрягать все силы, чтобы сознание это убить, но многоопытный путник скажет и тут: «Майя, отступи». Не сочетается Свет Высший с обыденностью жизни, разве что если сознание позволяет искры его удержать, несмотря на чудовищное противодействие и сопротивление среды окружающей. Можно ли забывать, каким непониманием были окружены Служители Света во все века у народов. У всех. Слишком еще далек Мир Огненный от сознания человеческого. И потому не столь трудно достичь, сколь сохранить и удержать достижение под волнами противодействия среды. И в дни </w:t>
      </w:r>
      <w:r w:rsidR="00D61561" w:rsidRPr="00AA1353">
        <w:lastRenderedPageBreak/>
        <w:t>особо тяжких нагнетений ведущею мыслью пусть будет стремление, как удержать.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76.</w:t>
      </w:r>
      <w:r w:rsidR="00D61561" w:rsidRPr="00AA1353">
        <w:t xml:space="preserve"> Еще ничего не кончено.</w:t>
      </w:r>
    </w:p>
    <w:p w:rsidR="00345971" w:rsidRDefault="00D61561" w:rsidP="00D61561">
      <w:r w:rsidRPr="00AA1353">
        <w:t>Слушай, идут большие дела.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77. (Март 16).</w:t>
      </w:r>
      <w:r w:rsidR="00D61561" w:rsidRPr="00AA1353">
        <w:t xml:space="preserve"> Переждать надо токи антагонистические, уходящие навсегда. Они еще будут возвращаться, но по убывающей спирали. Неправильно думать, что кому-то легко. Чем больше дано, тем и труднее. Все хорошо будет и станет на место, но к сроку. И если кто-то устал ждать, Напомню, Мы Ждем столетиями и больше. Полгода сидения в теплой квартире не сравнить с сидением на открытом горном плато, когда коньяк замерзал и негде было согреться</w:t>
      </w:r>
      <w:r w:rsidR="00760767">
        <w:rPr>
          <w:rStyle w:val="FootnoteReference"/>
        </w:rPr>
        <w:footnoteReference w:id="6"/>
      </w:r>
      <w:r w:rsidR="00D61561" w:rsidRPr="00AA1353">
        <w:t>. Полгода сидели и доверия не потеряли. Испытание на доверие одно из труднейших. Но нет вечного испытания, 24-е будет днем перелома во многом, и тягость изменится токов. Все хорошо будет.</w:t>
      </w:r>
    </w:p>
    <w:p w:rsidR="00345971" w:rsidRDefault="00D61561" w:rsidP="00D61561">
      <w:r w:rsidRPr="00AA1353">
        <w:t>Вы поняли сегодня одну великую истину: «Залог преуспеяния</w:t>
      </w:r>
      <w:r w:rsidR="000C04CE">
        <w:t xml:space="preserve"> — </w:t>
      </w:r>
      <w:r w:rsidRPr="00AA1353">
        <w:t>в сердце».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78. (Март 17).</w:t>
      </w:r>
      <w:r w:rsidR="00D61561" w:rsidRPr="00AA1353">
        <w:t xml:space="preserve"> Сын Мой, шум суеты заглушает звучание тонких энергий. А когда суета торжествует, Мой голос не слышен тогда. Каждая мысль от суеты вытесняет мысль свыше, базар заменяет тишину. А в ней, в тишине, когда она начинает звучать, рождаются высшие мысли и занимают поле сознания. Внутреннее неблагополучие делает человека глухим и слепым. Никакие обстоятельства оправданием не могут служить падению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79. (Март 18).</w:t>
      </w:r>
      <w:r w:rsidR="00D61561" w:rsidRPr="00AA1353">
        <w:t xml:space="preserve"> Самодисциплина</w:t>
      </w:r>
      <w:r w:rsidR="000C04CE">
        <w:t xml:space="preserve"> — </w:t>
      </w:r>
      <w:r w:rsidR="00D61561" w:rsidRPr="00AA1353">
        <w:t xml:space="preserve">условие наинужнейшее. Только она может дать излучениям организма свойство светимости. Без этой самодисциплины все достижения обратятся в ничто. Нет таких обстоятельств, при которых она не может быть утверждаема. Часто говорят: «Вот для продвижения нужно то-то и то-то, нужно, чтобы жизнь изменилась, и тогда я буду восходить». Это неверно, восходить можно при любых условиях, если самодисциплина утверждена. И когда особенно тяжко, тогда-то и можно светить, забыв о себе. Потому нужно самоотвержение. Так никуда не уйти от себя, то есть от необходимости победы над собою. И не имеет значения аккомпанемент внешних условий для основной мелодии духа, если дух пробужден. Это для них, в коконе спящих, нужны условия. Восхождение восставшего духа безусловно и совершается во всяких условиях. И чем труднее, тем огненнее и мощнее разгорается энергия преодоления. Не внешние обстоятельства преодолевает победитель, и не с ними борется он, </w:t>
      </w:r>
      <w:r w:rsidR="00E14815">
        <w:t>н</w:t>
      </w:r>
      <w:r w:rsidR="00D61561" w:rsidRPr="00AA1353">
        <w:t xml:space="preserve">о с собою, и преодолевает себя, ветхого, прежнего в себе человека, вставшего преградою на пути восхождения духа. Вовне переносит незнающий точку приложения энергий своих, но знающий понимает, </w:t>
      </w:r>
      <w:r w:rsidR="00D61561" w:rsidRPr="00AA1353">
        <w:lastRenderedPageBreak/>
        <w:t>что поле борьбы не вне, но внутри. Возрастание духа требуется на все идущее против: и на людей, и на обстоятельства. Думают, что злобного супротивника или раздраженного человека можно одолеть внешними мерами, в то время как сущность победы заключается в поляризации собственного сознания. Ведь даже стихии укрощаются так, ибо внутри человека сосредоточено все, и ряд внешних действий требуется лишь для того, чтобы поляризация сознания происходила правильно. Лишь победив себя, восстанет победитель. Без самодисциплины победы не будет. Вовне пусть будет, что будет. Там каждый отвечает за себя и несет свою карму или создает новую, но во внутреннем мире своем, в своем микрокосме, владыка его сам человек, и излучение его сущности контролируется сознанием и волей, и ответствен за то каждый, что выносит он, какие излучения выносит он в окружающий его мир внешний: Свет или тьму.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80. (Март 19).</w:t>
      </w:r>
      <w:r w:rsidR="00D61561" w:rsidRPr="00AA1353">
        <w:t xml:space="preserve"> Уподобление кораблю</w:t>
      </w:r>
      <w:r w:rsidR="000C04CE">
        <w:t xml:space="preserve"> — </w:t>
      </w:r>
      <w:r w:rsidR="00D61561" w:rsidRPr="00AA1353">
        <w:t>правильно, лишь бы капитан был всегда на дозоре и управление судном было в надежных руках. Многие носятся по океану жизни без руля и ветрил, по воле стихии, и не зная, куда понесет или прибьет их морская волна. Опасны туманы, и скалы, и рифы, и особенно подводные мели. Выпускать нельзя штурвал из рук ни на минуту, и надо держать направление неотменно. Двигатель</w:t>
      </w:r>
      <w:r w:rsidR="000C04CE">
        <w:t xml:space="preserve"> — </w:t>
      </w:r>
      <w:r w:rsidR="00D61561" w:rsidRPr="00AA1353">
        <w:t>Агни. Когда он приведен в действие, ручательством служит, что ход корабля не прервется. Основа</w:t>
      </w:r>
      <w:r w:rsidR="000C04CE">
        <w:t xml:space="preserve"> — </w:t>
      </w:r>
      <w:r w:rsidR="00D61561" w:rsidRPr="00AA1353">
        <w:t>движение к цели. Стихии на услужении капитану. Вода</w:t>
      </w:r>
      <w:r w:rsidR="000C04CE">
        <w:t xml:space="preserve"> — </w:t>
      </w:r>
      <w:r w:rsidR="00D61561" w:rsidRPr="00AA1353">
        <w:t>чтобы нести судно на лоне своем, ветер</w:t>
      </w:r>
      <w:r w:rsidR="000C04CE">
        <w:t xml:space="preserve"> — </w:t>
      </w:r>
      <w:r w:rsidR="00D61561" w:rsidRPr="00AA1353">
        <w:t>чтобы надувать паруса и вести к цели. И этот же самый корабль становится беспомощной игрушкой тех же самых стихий, как только управление выпало из рук капитана. Или человек управляет микрокосмом своим, а стихии служат ему, или же он является их безвольной и беспомощной игрушкой. Воля</w:t>
      </w:r>
      <w:r w:rsidR="000C04CE">
        <w:t xml:space="preserve"> — </w:t>
      </w:r>
      <w:r w:rsidR="00D61561" w:rsidRPr="00AA1353">
        <w:t>правитель. Ее сущность</w:t>
      </w:r>
      <w:r w:rsidR="000C04CE">
        <w:t xml:space="preserve"> — </w:t>
      </w:r>
      <w:r w:rsidR="00D61561" w:rsidRPr="00AA1353">
        <w:t>огонь. И когда ведома цель и назначение и тверда рука на штурвале, стихии не противодействуют, но помогают достичь назначения. Не упустит опытный мореход ни на мгновение руля воли из рук. Лишь ею одной определяются ход корабля и возможность борьбы со стихиями и использование их на нужную работу. И решает сам человек, быть ли ему игрушкой судьбы или ее кузнецом.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81. (Март 21).</w:t>
      </w:r>
      <w:r w:rsidR="00D61561" w:rsidRPr="00AA1353">
        <w:t xml:space="preserve"> Даю срок на приведение сознания в равновесие. Равновесие духа утверждается на чем-то постоянном и неизменном. Иерарх являет собою огни постоянности, значит, они и опора.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82. (Март 22).</w:t>
      </w:r>
      <w:r w:rsidR="00D61561" w:rsidRPr="00AA1353">
        <w:t xml:space="preserve"> Друг Мой, если карма ставит в определенные и неизбежные условия, то не будет ли лучшим решением вместо жалоб и недовольства извлечь из них все, что могут они дать. Если Учитель Допускает нечто,</w:t>
      </w:r>
      <w:r w:rsidR="00123844">
        <w:t xml:space="preserve"> </w:t>
      </w:r>
      <w:r w:rsidR="00D61561" w:rsidRPr="00AA1353">
        <w:t xml:space="preserve">значит, полезно оно, и что-то дает, и учит чему-то. Условие первое: делать взятую работу наилучшим образом. Второе: делать ее без огорчения, радостно и </w:t>
      </w:r>
      <w:r w:rsidR="00D61561" w:rsidRPr="00AA1353">
        <w:lastRenderedPageBreak/>
        <w:t>бодро и с мыслью учиться, учиться всему и всегда. И каждое новое обстоятельство встречать вопросом: а что оно может дать в смысле нового опыта и чему научить. Ведь жизнь</w:t>
      </w:r>
      <w:r w:rsidR="000C04CE">
        <w:t xml:space="preserve"> — </w:t>
      </w:r>
      <w:r w:rsidR="00D61561" w:rsidRPr="00AA1353">
        <w:t>это лучший учитель. Почему же не пользоваться бесплатно даваемыми ею уроками? И тягости можно встретить спокойно, они вырабатывают устойчивость и силу противостояния волнам извне. Ведь все происходящее с нами</w:t>
      </w:r>
      <w:r w:rsidR="000C04CE">
        <w:t xml:space="preserve"> — </w:t>
      </w:r>
      <w:r w:rsidR="00D61561" w:rsidRPr="00AA1353">
        <w:t>это только учение и приобретение опыта. Человек же часто полагает, что явления жизни идущей есть самоцель и живет человек ради них, но не ради опыта и знаний, даваемых ими. И в этом ошибка, ибо временно все и на срок, и нет ничего, за что сознание могло бы ухватиться, чтобы утвердиться на нем. Незыблема и прочна лишь Лестница Иерархии, все остальное проходит как сон. Где день вчерашний или год прошлый со всеми их заботами, огорчениями, тревогами, радостью и надеждой? Все ушло, чтобы уже никогда не вернуться. Но неизменен Владыка и с вами всегда. На Нем и созидайте твердыню свою, духа твердыню, над сутолкой временных дел.</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83. (Март 23).</w:t>
      </w:r>
      <w:r w:rsidR="00D61561" w:rsidRPr="00AA1353">
        <w:t xml:space="preserve"> Нельзя ожидать эволюцию мира в мерах человеческих, обычных, окрашенных самостью личного мира и обывательским представлением о вещах. Путь духа по звездам и даже за пределы нашей солнечной системы. Путь бесконечного восхождения малой личности земной, ограниченной данной ступенью понимания мира, отводит ей малое место на этом великом пути. И даже будущее вашей планеты, даже будущие воплощения, даже очередное воплощение разрушают тот личный мир и то временное окружение, которое создает себе человек в воплощении данном. И даже будущее, заповеданное Владыками и уже выливающееся в формы земные, не вмещается и не соответствует ожидаемым и ожидавшимся мерам. Эволюция безлична, то есть она не считается с личными интересами человека и с его представлениями о вещах. Все служители Общего Блага, служители эволюции, устремляли человека в будущее, но никто из них целью конечной ее не ставил личное благополучие и не был им окружен. Все пострадали, все были терзаемы, преследуемы, убиваемы, и никто не миновал тягости креста жизни. Форма страдает, и мучится дух, чтобы найти новое освобождение от облекающей его формы и подчинить эту форму себе. Эволюция не считается с формой, ибо не форма, обреченная смерти, но дух, облекший ее, является непрерываемой эволюционирующей сущностью жизни. Эволюционирует, конечно, и форма, но умирая и вновь возрождаясь в процессе своего утончающегося развития. Узор планетной эволюции духа сложен необычайно, и потому предусмотреть весь рисунок его умом человеческим невозможно. Отсюда и просчеты в ожидаемом ходе событий, ибо личные мерки и личные суждения неприложимы. Все совершается по Великому Плану, но кто же может сказать, что охватывает сознанием своим все детали его? Потому тот, кто принимает основы эволюции, идет, полагая все свое сознание на </w:t>
      </w:r>
      <w:r w:rsidR="00D61561" w:rsidRPr="00AA1353">
        <w:lastRenderedPageBreak/>
        <w:t>Владыку и прилагая энергии свои не ради себя, но ради мира и будущего. Ради этого будущего закладываются новые ступени строительства жизни на грани каждого нового годичного цикла, и уши имеющий и глаза слышит зовы пространства и видит контуры эволюции следующей ступени, намеченной Планом Владык. Будущему порадуемся, ибо оно неотъемлемо и неизбежно и путь</w:t>
      </w:r>
      <w:r w:rsidR="000C04CE">
        <w:t xml:space="preserve"> — </w:t>
      </w:r>
      <w:r w:rsidR="00D61561" w:rsidRPr="00AA1353">
        <w:t>через него.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84. (Март 24).</w:t>
      </w:r>
      <w:r w:rsidR="00D61561" w:rsidRPr="00AA1353">
        <w:t xml:space="preserve"> Полоса темная сменится светлой и будет сменяться, пока тьма не исчезнет совсем. Чередование уходящих и нарастающих токов при смене Юг неизбежно. Утешение в том, что уходящие идут в прогрессии убывающей, на этом основано выполнение Великого Плана. Картина будущего намечается ныне как проекция того, чему надлежит быть. Совершенное как бы укладывается в настоящее несовершенство, с тем чтобы, когда позволят космические условия, лучшее было утверждено. Оно суждено, оно будет, но не ранее того, чем позволят сознание и космические условия.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85. (Март 26).</w:t>
      </w:r>
      <w:r w:rsidR="00D61561" w:rsidRPr="00AA1353">
        <w:t xml:space="preserve"> Да! Да! Да! Или окружающая среда преодолевается силою духа, или же дух преодолевается ею. Так и Делим людей на победителей и побежденных. И не от Нас, но от человека зависит, быть либо флюгером для чужого ветра, либо скалой несломимой, гранитной и прочной, могущей стоять против буйного натиска стихий. Противление в духе, и в духе победа, и поражение в духе. Внешне можно даже не пошевелить пальцем и все же остаться победителем мощным, но можно явить и множество внешних действий и все же оказаться побежденным. Значит, все заключается в состоянии духа, а не в том, что творится вовне. Оставьте мир внешний в покое, ибо «довлеет дневи злоба его» и будет довлеть всегда, но состояние духа при этом важно необычайно, какое оно. Так побежденный внешне, но внутренне не сломленный</w:t>
      </w:r>
      <w:r w:rsidR="000C04CE">
        <w:t xml:space="preserve"> — </w:t>
      </w:r>
      <w:r w:rsidR="00D61561" w:rsidRPr="00AA1353">
        <w:t>победитель, но победивший внешне, но сломившийся духом</w:t>
      </w:r>
      <w:r w:rsidR="000C04CE">
        <w:t xml:space="preserve"> — </w:t>
      </w:r>
      <w:r w:rsidR="00D61561" w:rsidRPr="00AA1353">
        <w:t>понес поражение. И главная задача</w:t>
      </w:r>
      <w:r w:rsidR="000C04CE">
        <w:t xml:space="preserve"> — </w:t>
      </w:r>
      <w:r w:rsidR="00D61561" w:rsidRPr="00AA1353">
        <w:t>это не сломиться духом. Я Победил мир при внешней победе его надо Мною. Так переносится в сферу духа борьба с жизнью. И в этой сфере владыка ее</w:t>
      </w:r>
      <w:r w:rsidR="000C04CE">
        <w:t xml:space="preserve"> — </w:t>
      </w:r>
      <w:r w:rsidR="00D61561" w:rsidRPr="00AA1353">
        <w:t>человек, но не то и не те, что находятся вне. Приходим к тому же: не внешним волнам явлений принадлежит решающая роль, но сознанию, реагирующему на них под знаком победы или поражения, утверждаемых духом внутри.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86. (Март 27).</w:t>
      </w:r>
      <w:r w:rsidR="00D61561" w:rsidRPr="00AA1353">
        <w:t xml:space="preserve"> Если жизнь строится на внешнем, то этим устанавливается неотрывная зависимость от внешнего и подчинение внешним условиям. Можно заметить, что Великие Духи утверждали презрение к пище, одежде, жилищу и всему, что касалось их личности, ставя во главу угла мысль и заботу о других людях. Итак: опора внутри и забота о людях.</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123844">
        <w:rPr>
          <w:b/>
        </w:rPr>
        <w:t>87. (Март 28).</w:t>
      </w:r>
      <w:r w:rsidR="00D61561" w:rsidRPr="00AA1353">
        <w:t xml:space="preserve"> Сын Мой, все преодолевается связью с Владыкой, и если ее нет или она ослабевает, то поникает и сила преодоления. Уже Говорил, что вместе со Мной всегда, но, видимо, нечто противодействующее внутри сильнее желания быть нераздельно со Мной. И становится «дом разделенным в себе». А ветры уже дуют, астральные вихри сильны и могут снести пошатнувшееся строение. Неужели же так трудно быть в духе со Мною всегда? А темные тем временем не дремлют и подбрасывают вред, как и где только возможно. Их цель</w:t>
      </w:r>
      <w:r w:rsidR="000C04CE">
        <w:t xml:space="preserve"> — </w:t>
      </w:r>
      <w:r w:rsidR="00D61561" w:rsidRPr="00AA1353">
        <w:t>Свет потушить, и видеть печально, как гаснут огни, и аура никнет, и мрак наполняет Ашрам. Держитесь за Меня крепко каждую минуту, во всех шагах</w:t>
      </w:r>
      <w:r w:rsidR="000C04CE">
        <w:t xml:space="preserve"> — </w:t>
      </w:r>
      <w:r w:rsidR="00D61561" w:rsidRPr="00AA1353">
        <w:t>как еще убедительнее сказать о наинужнейшем? Я с вами, но когда вы отвращаетесь от Меня сами и выключаете Меня из сознания, то как тут помочь, когда Закон требует веры хоть бы с горчичное зерно, и даже не веры, а того, к чему можно бы было силу Мою приложить. Дайте, дайте, к чему приложить, дабы Мог помочь вам в эти трудные дни. Чему-то другому отдаете внимание и предпочтение и ставите прежде всего и прежде Меня, а потом удивляетесь, что Свет покидает Ашрам ваш. С чем или кем ваше сердце, с тем же и мысли, с тем же и вы. Силою Царство берется, Царство Света Мое, и потому Говорю: «Приложите усилие, чтобы удержать Свет, вас озаривший. Одиноко стоит утес против разбушевавшихся стихий воды, воздуха и огня, но стоит, но несокрушим. И так, силы собрав и нераздельно со Мною, пройдете победно эту трудную полосу жизни.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88. (Март 29).</w:t>
      </w:r>
      <w:r w:rsidR="00D61561" w:rsidRPr="00AA1353">
        <w:t xml:space="preserve"> Руки, ноги и тело свое человек осознает как нечто находящееся при нем и с ним постоянно, хотя и не всегда он их чувствует или ощущает, например, уши, нос, волосы; точно так же следует осознать и постоянное Присутствие в духе Владыки, хотя ощущать и чувствовать Его постоянно и невозможно, но осознание это нужно, ибо лишь только тогда формула «Я с вами всегда» станет действительностью плодоносящей. Сперва Изображение Владыки с собой постоянно в кармане у сердца, потом постоянно и в мыслях, потом постоянно и в третьем глазу. Так вначале, хотя бы и механически, можно удержать подсознательно и сознательно Близость Владыки. Потому ношение Изображения с собою полезно безусловно. Одна мысль о Нем уже порождает форму Его перед психическим глазом, и человек внутренним зрением видит Его перед собою. Тем и благостно ношение при себе знаков доверия Учителя. Так и кольцо, даваемое Учителем ученику, служит постоянным напоминанием, являясь связью живою. Когда очень темно, всё утверждающее иметь около для укрепления связи. Цель темных</w:t>
      </w:r>
      <w:r w:rsidR="000C04CE">
        <w:t xml:space="preserve"> — </w:t>
      </w:r>
      <w:r w:rsidR="00D61561" w:rsidRPr="00AA1353">
        <w:t xml:space="preserve">отделить от Иерархии Света, чтобы затем распорядиться отделенным от Света сознанием полновластно, ибо неуязвим дух, вооруженный Владыкою. Даже приблизиться страшатся, когда Образ Учителя Света ярко сияет внутри. И действуют исподтишка, очень стараясь не попадаться на глаза или в поле сознания, ибо сознание, вооруженное Ликом Владыки, их обжигает, если обращено на них, </w:t>
      </w:r>
      <w:r w:rsidR="00D61561" w:rsidRPr="00AA1353">
        <w:lastRenderedPageBreak/>
        <w:t>потому так важно в каждом противоидущем явлении усмотреть мохнатые руки. Пока не усмотрены, они действуют свободно и вредят, но усмотрение или обнаружение темных махинаторов заставляет их тотчас же отступать. Не любят они обжигаться встречным лучом Света. Когда давление антагонистических токов усиливается, темные яро стараются воспользоваться этим, но главная их забота о том, чтобы всё противодействующее приписывали чему и кому угодно, но только не им, ибо в этом их сила. Сильны, пока не обнаружены. Вот почему так настойчиво говорится о постоянном бодрствовании, и постоянном дозоре, и о том, чтобы ни на минуту не забывать о страшной опасности темных злоухищрений. Учитель Защищает всегда, но если крепость не защищена и ворота открыты врагу, то ущерб неизбежен. Нельзя успокаиваться ни на миг ни при благоприятных, ни при неблагоприятных обстоятельствах и забывать о постоянном дозоре. Усыпленность благополучия легко допускает скребущихся тайно.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89. (Март 30).</w:t>
      </w:r>
      <w:r w:rsidR="00D61561" w:rsidRPr="00AA1353">
        <w:t xml:space="preserve"> Путь к Свету один</w:t>
      </w:r>
      <w:r w:rsidR="000C04CE">
        <w:t xml:space="preserve"> — </w:t>
      </w:r>
      <w:r w:rsidR="00D61561" w:rsidRPr="00AA1353">
        <w:t>через Владыку, ибо Он и Есть путь. В сознание Образ Владыки принявший вступает на путь. Вступив, надо на нем удержаться. Удержаться труднее, нежели вступить. Легче всего удержаться любовью, которая побеждает все. Зовем ее победительницей огненной, на нее Указуем.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90. (Апр. 1).</w:t>
      </w:r>
      <w:r w:rsidR="00D61561" w:rsidRPr="00AA1353">
        <w:t xml:space="preserve"> Я утверждаю в человеке силу духа, когда становится он или холоден, или горяч, то есть пригоден для эволюции. Тепленькие не пригодны. Приложение аккумулированной силы огня зависит от направления. Из буйной заросли Берусь сделать рощу. Огненные волны духа Направляю в полезное русло. Так выполняется Великий План. Но ничтожные к постройке не призваны. Они в стороне. Это космический сор. Дар М. принят к исполнению даваемых Указаний. И мир утверждается яро. Многое ныне творится, только не видно еще на поверхности. Будущее велико, Ведущею будет Страна, накопившая силу огней. Огонь побеждает, и огонь победит. Ведущая уже впереди.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91. (Апр. 7).</w:t>
      </w:r>
      <w:r w:rsidR="00D61561" w:rsidRPr="00AA1353">
        <w:t xml:space="preserve"> Друг Мой, выполнение Моих указаний является условием восхождения. Если они не исполняются, продвижение останавливается и становится неблизким Владыка. Что же нужно сейчас? Памятование непрерываемое. Но оно нарушается постоянно. Условие не соблюдено, и следствия этого явны. Высшее в нас утверждает Учителя Света. Низшее</w:t>
      </w:r>
      <w:r w:rsidR="000C04CE">
        <w:t xml:space="preserve"> — </w:t>
      </w:r>
      <w:r w:rsidR="00D61561" w:rsidRPr="00AA1353">
        <w:t>противодействует. Сознание</w:t>
      </w:r>
      <w:r w:rsidR="000C04CE">
        <w:t xml:space="preserve"> — </w:t>
      </w:r>
      <w:r w:rsidR="00D61561" w:rsidRPr="00AA1353">
        <w:t>между ними, во власти того или другого. И если низшее побеждает, оно и владыка внутри. Борьба между низшим и высшим будет продолжаться до тех пор, пока дух восходит, то есть бесконечно, ибо конца восхождению нет. Восходит победитель, то есть побеждающий постоянно того, кто мешает подъему. Надо полюбить это состояние борения постоянного, ибо это вехи пути в Беспредельность, так как путь</w:t>
      </w:r>
      <w:r w:rsidR="000C04CE">
        <w:t xml:space="preserve"> — </w:t>
      </w:r>
      <w:r w:rsidR="00D61561" w:rsidRPr="00AA1353">
        <w:t>через себя. Внешнее</w:t>
      </w:r>
      <w:r w:rsidR="000C04CE">
        <w:t xml:space="preserve"> — </w:t>
      </w:r>
      <w:r w:rsidR="00D61561" w:rsidRPr="00AA1353">
        <w:lastRenderedPageBreak/>
        <w:t>аккомпанемент духу, и само по себе оно</w:t>
      </w:r>
      <w:r w:rsidR="000C04CE">
        <w:t xml:space="preserve"> — </w:t>
      </w:r>
      <w:r w:rsidR="00D61561" w:rsidRPr="00AA1353">
        <w:t>ничто. Знак победы или поражения накладывается на внешнее духом, его состоянием на данный момент. Лучше победительное состояние духа в самых тяжких и неблагоприятных условиях, чем пораженческое в хороших. И не внешними условиями, но состоянием духа определяется победа. Что бы ни происходило вокруг, несломим и несокрушим победитель. Это Мой путь.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92. (Апр. 8).</w:t>
      </w:r>
      <w:r w:rsidR="00D61561" w:rsidRPr="00AA1353">
        <w:t xml:space="preserve"> Нет других мерок для определения силы духа, (нежели огонь) кроме огня, обузданного волей.</w:t>
      </w:r>
      <w:r w:rsidR="00830C48">
        <w:t xml:space="preserve"> </w:t>
      </w:r>
      <w:r w:rsidR="00D61561" w:rsidRPr="00AA1353">
        <w:t>Воля есть сила, могущая управлять огнями. Огни у всех, но одни ими владеют, другие нет. Тот, кто владеет своими, может чужими владеть, то есть влиять на людей. Сильная аура естественно и законно влияет на слабую. И если она недобрая, горе слабейшему. Но по образу высшему созданы все, и из глубины духа каждый может вызвать огненную мощь и противопоставить ее любой силе и осознанием силы своей стать неуязвимым. Именно возрасти духом на все идущее против может всегда человек, если захочет достаточно сильно. Осознание неисчерпаемости силы своей уже будет залогом победы. Сильный дух не останавливается ни перед какими препятствиями, которые преодолеваются прежде всего в духе, внутри себя самого. Если считать, и думать, и полагать, что какое-то препятствие непреодолимо и внутри себя, в сознании своем, его мысленно не преодолеть, то нечего ждать и победы вовне. Но в себе самом, внутри себя</w:t>
      </w:r>
      <w:r w:rsidR="000C04CE">
        <w:t xml:space="preserve"> — </w:t>
      </w:r>
      <w:r w:rsidR="00D61561" w:rsidRPr="00AA1353">
        <w:t>в сознании своем, мысленно, в духе преодолевший препятствие, лежащее вовне, преодолевает его и внешне. Потому не следует никогда останавливаться и отступать ни перед какими трудностями и препятствиями, ибо нет ничего, чего бы не могла преодолеть огненная психическая энергия. Дана духу человека власть над всякою плотию, власть, осуществляемая силой огней. Дано человеку право дерзать. Дерзание огненное ручательством будет победы и всех достижений.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93. (Апр. 11).</w:t>
      </w:r>
      <w:r w:rsidR="00D61561" w:rsidRPr="00AA1353">
        <w:t xml:space="preserve"> Огни устремления, любви, подвига, преданности, равновесия</w:t>
      </w:r>
      <w:r w:rsidR="000C04CE">
        <w:t xml:space="preserve"> — </w:t>
      </w:r>
      <w:r w:rsidR="00D61561" w:rsidRPr="00AA1353">
        <w:t>огни, огни, огни... Без них любое явление</w:t>
      </w:r>
      <w:r w:rsidR="000C04CE">
        <w:t xml:space="preserve"> — </w:t>
      </w:r>
      <w:r w:rsidR="00D61561" w:rsidRPr="00AA1353">
        <w:t>как мотор без тока или машина без пара. И если наступила Пралайя сознания, надо переждать мудро, не вовлекаясь в поток действий. Кончится Пралайя, и снова вольется жизнь в орбиту сознания, и станет далекое близким, и будет снова близок Владыка.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94. (Апр. 12).</w:t>
      </w:r>
      <w:r w:rsidR="00D61561" w:rsidRPr="00AA1353">
        <w:t xml:space="preserve"> Sic transit</w:t>
      </w:r>
      <w:r w:rsidR="00425BF7">
        <w:rPr>
          <w:rStyle w:val="FootnoteReference"/>
        </w:rPr>
        <w:footnoteReference w:id="7"/>
      </w:r>
      <w:r w:rsidR="00D61561" w:rsidRPr="00AA1353">
        <w:t xml:space="preserve"> все, что окружало, окружает или будет окружать сознание в срочных мирах.</w:t>
      </w:r>
    </w:p>
    <w:p w:rsidR="00345971" w:rsidRDefault="00D61561" w:rsidP="00D61561">
      <w:r w:rsidRPr="00AA1353">
        <w:t>Правильно! Если мысль оскудела, почерпнуть можно из Учения. Перечитывать его полезно всегда.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95. (Апр. 13).</w:t>
      </w:r>
      <w:r w:rsidR="00D61561" w:rsidRPr="00AA1353">
        <w:t xml:space="preserve"> Три положения следует помнить: бессмертие духа, временность и конечность плотных условий, </w:t>
      </w:r>
      <w:r w:rsidR="00D61561" w:rsidRPr="00AA1353">
        <w:lastRenderedPageBreak/>
        <w:t>Иерархию Света. Иерархия</w:t>
      </w:r>
      <w:r w:rsidR="000C04CE">
        <w:t xml:space="preserve"> — </w:t>
      </w:r>
      <w:r w:rsidR="00D61561" w:rsidRPr="00AA1353">
        <w:t>цель, плотный мир</w:t>
      </w:r>
      <w:r w:rsidR="000C04CE">
        <w:t xml:space="preserve"> — </w:t>
      </w:r>
      <w:r w:rsidR="00D61561" w:rsidRPr="00AA1353">
        <w:t>средство, и дух</w:t>
      </w:r>
      <w:r w:rsidR="000C04CE">
        <w:t xml:space="preserve"> — </w:t>
      </w:r>
      <w:r w:rsidR="00D61561" w:rsidRPr="00AA1353">
        <w:t>устремленный вечно путник великого пути. Под покровами Майи скрыта действительность сущего. Пусть будет око открыто и ум не омрачен. Но звучит суета, заглушая песнь духа. Чему предпочтенье отдать в сердце своем, то и будет первенствовать в сознании. Торжество преходящего, триумф суеты или Голос Безмолвия, вечностью жизни звучащий. Чему предпочтенье отдать?! Но победить надо, иначе придется облечься в одежды смерти, то есть окружиться временным, обреченным на уничтожение. Ставка не на ту лошадь. Стоит ли время и силы отдать тому, что в силу вещей конечно и смертно, то есть преходит и исчезает в веках и даже памяти о себе не оставляет, стираясь бесследно. Проходят, проходят, проходят явления плотного мира, как лента кино.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96. (Апр. 16).</w:t>
      </w:r>
      <w:r w:rsidR="00D61561" w:rsidRPr="00AA1353">
        <w:t xml:space="preserve"> К памяти природы имеют доступ все, только люди не знают, как можно воспользоваться этим. Каждый предмет или вещь, в радиусе которого когда-либо что-либо происходило, запечатлевает на себе вибрации света или излучений происходящих явлений, подобно тому как пленка фотоаппарата запечатлевает вибрации, исходящие от снимаемого предмета. Этим свойством запечатлевания обладает сама материя, из которой состоит окружающий мир. Эти естественные отпечатки, или наслоения, на вещах или предметах нестираемы временем. Каждый предмет является как бы хранителем запечатленных на нем снимков. Старинные вещи, ожерелья, кольца, древние камни на перекрестках дорог видели много и много хранят. Стены домов, дворцов, храмов, старинные города, крепости</w:t>
      </w:r>
      <w:r w:rsidR="000C04CE">
        <w:t xml:space="preserve"> — </w:t>
      </w:r>
      <w:r w:rsidR="00D61561" w:rsidRPr="00AA1353">
        <w:t xml:space="preserve">это архивы запечатленных на них или в них событий. Эти вибрации, или образы, можно вызвать к проявлению на экране сознания человека. Если взять в руки старинный перстень, ожерелье, копье, или меч, или какой-либо другой предмет и сосредоточиться на нем мыслью, то он начнет говорить сам за себя и рассказывать то, что он видел. Для этого нужно соблюсти лишь одно-единственное условие, а именно: полное отрешение от себя, от своих мыслей. Надо сделать так, чтобы поток собственных мыслей остановился и экран сознания стал чист, как полотно, и чтобы образы и мысли личного порядка не бороздили его. Формула «Отвергнись от себя» применима и здесь и является неизбежным условием тонкого познавания. Можно приложить предмет к третьему глазу, мысленно сосредоточившись на нем и исключив все сторонние мысли. Все просто, легко и доступно, если самоотвержение утверждено. Но если мысли о себе и свое занимают в сознании первое место, закрыты тогда врата высшего познавания. Так можно видеть, как стражем Порога к сокровенному знанию становится самость и из простого обывательского явления превращается в стража Порога, в дракона Порога, преграждающего человеку вход в царство безграничных возможностей духа. В этот памятный день (дни Великой Жертвы, день Воскресения) можно еще раз вспомнить Слова Великого Учителя Света: «Кто хочет </w:t>
      </w:r>
      <w:r w:rsidR="00D61561" w:rsidRPr="00AA1353">
        <w:lastRenderedPageBreak/>
        <w:t>последовать за Мною, Отвергнись от себя, возьми крест свой и следуй за Мной». Крест означает сознательное принятие на себя своей кармы для изжития ее и погашения.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97. (Апр. 17).</w:t>
      </w:r>
      <w:r w:rsidR="00D61561" w:rsidRPr="00AA1353">
        <w:t xml:space="preserve"> Ожидание, насыщенное доверием к Владыке, уже плодоносно само по себе. Пусть даже ожидаемое не сбудется в предполагаемых формах, но состояние сознания притягивает строительные частицы к зажженным огням, и они продолжают расти. Вера и ожидание связаны тесно. Дух крепнет и растет при этих огнях. Огни духа нужны для эволюции, и не все ли равно, что заставляет их ярко гореть, освещая всю ауру и умножая светимость ее. Тем утверждается подвиг внесения Света в сумерки обычного существования. Цель Учения</w:t>
      </w:r>
      <w:r w:rsidR="000C04CE">
        <w:t xml:space="preserve"> — </w:t>
      </w:r>
      <w:r w:rsidR="00D61561" w:rsidRPr="00AA1353">
        <w:t>возжжение огней духа и преображение ими жизни. Поверх всех разъединений людских и всех ограничений Ценим горящее сердце, отбрасывая все условности времени, эпохи и внешних различий. Если свет сияет внутри и озаряет окружающую сферу, тем возвышая ее, то не все ли равно, в чьем сердце он утвердился. Так не имеет значения ни возраст, ни пол, ни народность, ни образование, ни цвет кожи, ни все прочие признаки внешнего человека, отличающие людей друг от друга. По светотени идет ныне разделение человечества, и тот, кто от тьмы, тот не Наш. Другого критерия не Имеем. Бойтесь огней угашения. Огни охраняйте, неся. Тушителей много. Через все и поверх всего Ценим огонь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98. (Апр. 19).</w:t>
      </w:r>
      <w:r w:rsidR="00D61561" w:rsidRPr="00AA1353">
        <w:t xml:space="preserve"> Пребывание человека на планете лишено конечного смысла. Оно и неудивительно, ибо конца нет. Не странно ли думать, что конца не имеет ничто, существующее в природе, равно как не имеет оно и начала. Любое явление есть лишь продолжение того, что предшествовало ему ранее, что было причиною, вызвавшею его к проявлению. За каждым следствием</w:t>
      </w:r>
      <w:r w:rsidR="000C04CE">
        <w:t xml:space="preserve"> — </w:t>
      </w:r>
      <w:r w:rsidR="00D61561" w:rsidRPr="00AA1353">
        <w:t>породившая его причина, за каждым завершением</w:t>
      </w:r>
      <w:r w:rsidR="000C04CE">
        <w:t xml:space="preserve"> — </w:t>
      </w:r>
      <w:r w:rsidR="00D61561" w:rsidRPr="00AA1353">
        <w:t>цепь новых следствий, или явлений, вытекающих из него. Говорят: смерть человека</w:t>
      </w:r>
      <w:r w:rsidR="000C04CE">
        <w:t xml:space="preserve"> — </w:t>
      </w:r>
      <w:r w:rsidR="00D61561" w:rsidRPr="00AA1353">
        <w:t>это конец. Но это не конец, а лишь начало продолжения жизни его в Надземном. Гибель миров... но материя их идет на образование новых, а духо-монады проявленных на них форм переходят на новые планеты, продолжая свою бесконечную эволюцию. Так же как пространство не имеет конца, так же точно и время</w:t>
      </w:r>
      <w:r w:rsidR="000C04CE">
        <w:t xml:space="preserve"> — </w:t>
      </w:r>
      <w:r w:rsidR="00D61561" w:rsidRPr="00AA1353">
        <w:t>начала или конца, ибо все заключено в круг Беспредельности, а Беспредельность</w:t>
      </w:r>
      <w:r w:rsidR="000C04CE">
        <w:t xml:space="preserve"> — </w:t>
      </w:r>
      <w:r w:rsidR="00D61561" w:rsidRPr="00AA1353">
        <w:t>это лишь форма выражения всего, что в ней существует. Все существующее в пространстве эволюционирует в спирально-циклической пульсации жизни. Пульсирует атом, пульсирует сердце, пульсирует Солнце в ритмах нарастания и убывания, в явлениях эволюции и инволюции. Великому закону ритма подчинен весь проявленный Космос, а также и жизни отдельных существ, человека и целых народов. Все совершается в рамках закона, который является формой выражения жизни. Войти в ритм Космоса</w:t>
      </w:r>
      <w:r w:rsidR="000C04CE">
        <w:t xml:space="preserve"> — </w:t>
      </w:r>
      <w:r w:rsidR="00D61561" w:rsidRPr="00AA1353">
        <w:t xml:space="preserve">значит постичь тайну проявленной </w:t>
      </w:r>
      <w:r w:rsidR="00D61561" w:rsidRPr="00AA1353">
        <w:lastRenderedPageBreak/>
        <w:t>жизни и, слившись с нею, утвердить место свое в Беспредельности на лестнице проявленных форм, то есть на лестнице Иерархии. Осознание Ее и приобщение к Ней и будет утвержденным бессмертием духа, достигнутым в жизни на Земле и в мирах.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99. (Апр. 20).</w:t>
      </w:r>
      <w:r w:rsidR="00D61561" w:rsidRPr="00AA1353">
        <w:t xml:space="preserve"> Вовлекаясь в поток Майи, человек забывает о действительности. В глубинах своих дух знает, что каждое очередное воплощение</w:t>
      </w:r>
      <w:r w:rsidR="000C04CE">
        <w:t xml:space="preserve"> — </w:t>
      </w:r>
      <w:r w:rsidR="00D61561" w:rsidRPr="00AA1353">
        <w:t>это поток, который он должен пересечь, чтобы снова вступить на берег Надземного Мира. Хорошо, когда понимание этого начинает утверждаться в земном сознании. Это понимание можно воспитывать сознательно в жизни каждого дня. И смотря на все происходящее вокруг, утверждать ежечасно: «даже и это пройдет». Иначе не произойдет отрыв от земного. Не оторвавшись от Земли, продолжают и в Надземном утопать в иллюзиях Майи, завершая ее иллюзиями Девачана. Но Девачан не являет собою действительности. Обычный иллюзион, то есть кино, показывает, как падок человек на даже искусственно создаваемые иллюзии. И знает, и понимает, но все же идет и плачет, и переживает, смотря на экране на то, чего нет. Йог живет в мире действительности, отвергая Майю во всех формах. Отсюда и иное отношение к жизни. Отсюда ощущение Беспредельности и касание Высших Миров. На Земле должно жить земной жизнью, но нигде не указано, чтобы иллюзии ее принимать за действительность. Как бы хороша ни была кинокартина или пьеса в театре, все же помнит смотрящий, что это лишь только театр. Так же и в жизни обычной следует помнить, что жизнь</w:t>
      </w:r>
      <w:r w:rsidR="000C04CE">
        <w:t xml:space="preserve"> — </w:t>
      </w:r>
      <w:r w:rsidR="00D61561" w:rsidRPr="00AA1353">
        <w:t>это сцена земная и Сутратма</w:t>
      </w:r>
      <w:r w:rsidR="000C04CE">
        <w:t xml:space="preserve"> — </w:t>
      </w:r>
      <w:r w:rsidR="00D61561" w:rsidRPr="00AA1353">
        <w:t>актер. И следует помнить это всегда, даже в условиях самых напряженных и ярых, ибо кончается все, любой кадр из жизни во плоти. С этим сознанием и надо идти через жизнь, помня о жизни надземной, к которой приуготовляется человек на Земле, в условиях плотных, отделяя действительно сущее от кажущегося на Земле таковым.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100. (Апр. 21).</w:t>
      </w:r>
      <w:r w:rsidR="00D61561" w:rsidRPr="00AA1353">
        <w:t xml:space="preserve"> Как примирить несовершенство настоящего с величием будущего? Пониманием, что семена будущих достижений закладываются сейчас</w:t>
      </w:r>
      <w:r w:rsidR="000C04CE">
        <w:t xml:space="preserve"> — </w:t>
      </w:r>
      <w:r w:rsidR="00D61561" w:rsidRPr="00AA1353">
        <w:t>в предрассветных сумерках наступающего дня. Закладываются они делами и мыслями, но главное</w:t>
      </w:r>
      <w:r w:rsidR="000C04CE">
        <w:t xml:space="preserve"> — </w:t>
      </w:r>
      <w:r w:rsidR="00D61561" w:rsidRPr="00AA1353">
        <w:t xml:space="preserve">мыслями, творящими жизнь. Упор переносится на мысль, которая ведет эволюцию планеты. И если мыслить умело, то может мыслитель выполнить долг свой перед людьми, даже не прибегая к обычному виду труда. Йог строит храм за двадцать переходов от его пещеры, в которой живет он один. Так мыслью можно строить, и помогать на огромные расстояния, и мыслью творить. Можно помогать и тем, кто в нужде или в беде, далеким и близким, и, посылая им мысль, облечь ее в форму, несущую в себе четкую картину желаемого утверждения. И, посылая далекий привет, можно оформить его в образ желанный, и нужный, и помощь дающий. Одни выполняют это молитвой, но йог достигает желаемого мыслью творящей. Огненная, творящая мысль исполняется всегда. </w:t>
      </w:r>
      <w:r w:rsidR="00D61561" w:rsidRPr="00AA1353">
        <w:lastRenderedPageBreak/>
        <w:t>Следствий она не может не дать. Все сделанное людьми есть следствие мысли. Так для мыслителя открыто широкое поле труда, где орудием служит мысль. Можно внимательно следить за ведущими идеями века. Они куют жизнь. Можно ярое участие принять в творчестве этом. В течение дня много мыслей полезных можно миру послать, или близким, или тем, кто в нужде. Если самости мысли отбросить, то много освободится времени для мыслей творящих. Так добрый мыслитель может стать центром благословения для окружающей местности и за пределами ее, там, куда может долететь мысль.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101. (Апр. 22).</w:t>
      </w:r>
      <w:r w:rsidR="00D61561" w:rsidRPr="00AA1353">
        <w:t xml:space="preserve"> Овладение мыслью есть ступень ученичества, которую нельзя обойти, уклониться нельзя от которой. Через нее надо пройти. Рано или поздно, но приступить к процессу обуздания мыслей придется. Вначале это очень трудно, но вода долбит камень, а настойчивость разрушает любую привычку. Привычки ума</w:t>
      </w:r>
      <w:r w:rsidR="000C04CE">
        <w:t xml:space="preserve"> — </w:t>
      </w:r>
      <w:r w:rsidR="00D61561" w:rsidRPr="00AA1353">
        <w:t>самые закоренелые. Даже привычки тела гнездятся в уме. Обуздать тело, обуздать чувство, обуздать мысль</w:t>
      </w:r>
      <w:r w:rsidR="000C04CE">
        <w:t xml:space="preserve"> — </w:t>
      </w:r>
      <w:r w:rsidR="00D61561" w:rsidRPr="00AA1353">
        <w:t>все три связаны тесно, но главенствует ум, а над ним</w:t>
      </w:r>
      <w:r w:rsidR="000C04CE">
        <w:t xml:space="preserve"> — </w:t>
      </w:r>
      <w:r w:rsidR="00D61561" w:rsidRPr="00AA1353">
        <w:t>воля. Обуздание начинается с малого, но с железной неуклонной настойчивостью. Хочется что-то сказать ненужное</w:t>
      </w:r>
      <w:r w:rsidR="000C04CE">
        <w:t xml:space="preserve"> — </w:t>
      </w:r>
      <w:r w:rsidR="00D61561" w:rsidRPr="00AA1353">
        <w:t>надо сдержаться. Хочется махать руками</w:t>
      </w:r>
      <w:r w:rsidR="000C04CE">
        <w:t xml:space="preserve"> — </w:t>
      </w:r>
      <w:r w:rsidR="00D61561" w:rsidRPr="00AA1353">
        <w:t>не надо. Хочется явить улыбку черепа</w:t>
      </w:r>
      <w:r w:rsidR="000C04CE">
        <w:t xml:space="preserve"> — </w:t>
      </w:r>
      <w:r w:rsidR="00D61561" w:rsidRPr="00AA1353">
        <w:t>тоже не надо. Сдержанность чувств влечет за собою сдержанность языка и vice versa</w:t>
      </w:r>
      <w:r w:rsidR="00425BF7">
        <w:rPr>
          <w:rStyle w:val="FootnoteReference"/>
        </w:rPr>
        <w:footnoteReference w:id="8"/>
      </w:r>
      <w:r w:rsidR="00D61561" w:rsidRPr="00AA1353">
        <w:t>. Обычному и привычному выражению себя надо положить конец, то есть взять себя в шоры. Сдержанность во всем, за исключением добра и труда, хороша, особенно сдержанность мыслей и слов, если они не от Света. Преодоление себя означает замену старого, преодолеваемого, новым, преодолевающим. Иначе останетесь прежними. Надо победить ветхого человека в себе, того, который есть, тем, который будет. Новый Мир заселен будет человечеством новым. Не войти со старым сознанием во врата Нового Мира, как не летать не имеющему крыльев. Но сужден Новый Мир, и преображение сознания неотвратимо. Процесс происходит внутри и при сознательном и благожелательном отношении к нему делается доступным. Начинается с малого, чтобы потом стать великим. Принцип начинания с малого очень практичен, ибо из малого семени древо большое растет. Но надо начать.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102. (Апр. 23).</w:t>
      </w:r>
      <w:r w:rsidR="00D61561" w:rsidRPr="00AA1353">
        <w:t xml:space="preserve"> Мир, который во Мне, Даю вам не так, как дает мир. В мире будете иметь скорбь, но мужайтесь, ибо Я Победил мир. Победителем мира должен стать путник Великого Пути. Победив себя, становится он победителем мира, ибо его микрокосм Макрокосму подобен. Управив собою, может управить другими. Себя исцелив, болезни в других может лечить. Себя возвышая, может возвысить людей. Своим овладевший сознанием, сознанием многих может владеть. Путь</w:t>
      </w:r>
      <w:r w:rsidR="000C04CE">
        <w:t xml:space="preserve"> — </w:t>
      </w:r>
      <w:r w:rsidR="00D61561" w:rsidRPr="00AA1353">
        <w:t xml:space="preserve">через себя. Иного пути нет. Если эту величайшую в мире задачу поставить перед собою как </w:t>
      </w:r>
      <w:r w:rsidR="00D61561" w:rsidRPr="00AA1353">
        <w:lastRenderedPageBreak/>
        <w:t>наиглавнейшую, наиважнейшую, наинужнейшую и ей посвятить все свое время, овладевая собой в мелочах, чтобы через них дойти до большого, поистине вступает тогда человек на путь могущества духа. А ведь в сутках 24 часа, и каждое мгновение из них можно использовать на достижение цели великой. Обуздание мысли, языка, движений. Собой овладение</w:t>
      </w:r>
      <w:r w:rsidR="000C04CE">
        <w:t xml:space="preserve"> — </w:t>
      </w:r>
      <w:r w:rsidR="00D61561" w:rsidRPr="00AA1353">
        <w:t>что может быть увлекательнее этого процесса, если смысл его понят. Ведь жизнь</w:t>
      </w:r>
      <w:r w:rsidR="000C04CE">
        <w:t xml:space="preserve"> — </w:t>
      </w:r>
      <w:r w:rsidR="00D61561" w:rsidRPr="00AA1353">
        <w:t>эта лучшая школа</w:t>
      </w:r>
      <w:r w:rsidR="000C04CE">
        <w:t xml:space="preserve"> — </w:t>
      </w:r>
      <w:r w:rsidR="00D61561" w:rsidRPr="00AA1353">
        <w:t>столько дает возможностей для усвоения поставленной яро задачи. Следует втянуться в эту работу, как втягивается труженик в привычный каждодневный труд. Каждую минуту можно помыслить о том, что какая возможность дается для достижения поставленной цели. Цель</w:t>
      </w:r>
      <w:r w:rsidR="000C04CE">
        <w:t xml:space="preserve"> — </w:t>
      </w:r>
      <w:r w:rsidR="00D61561" w:rsidRPr="00AA1353">
        <w:t>овладение собою, то есть преодоление себя. Полагают, что надо побеждать нечто, находящееся вовне. Это неверно. Победить надо только себя. Себя победивши, Распятый, Мир Победил. И даже руки не Поднял в защиту Себя. И тогда внешние обстоятельства склонятся перед победителем жизни, и тогда стихии станут послушны, и тогда приказ воли, устремленный вовне, будет исполнен.</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103. (Апр. 25).</w:t>
      </w:r>
      <w:r w:rsidR="00D61561" w:rsidRPr="00AA1353">
        <w:t xml:space="preserve"> Борьба до конца и победа. Победа во всем. Поражение немыслимо. Со Мною борьба, со Мной и победа. Вместе во всем. Главное</w:t>
      </w:r>
      <w:r w:rsidR="000C04CE">
        <w:t xml:space="preserve"> — </w:t>
      </w:r>
      <w:r w:rsidR="00D61561" w:rsidRPr="00AA1353">
        <w:t>не отчаиваться перед временной или кажущейся неудачей. Кто знает, может быть, Учитель Хочет закалить дух или утвердить доверие перед лицом кажущегося поражения. Потому Требую не складывать оружия, какими бы безнадежными ни представлялись обстоятельства момента. Тьма</w:t>
      </w:r>
      <w:r w:rsidR="000C04CE">
        <w:t xml:space="preserve"> — </w:t>
      </w:r>
      <w:r w:rsidR="00D61561" w:rsidRPr="00AA1353">
        <w:t>бык картонный, не выдерживает упорства Света. Должна, должна тьма отступить, несмотря на ярое сопротивление и временные вспышки. Как же иначе сокрушить врага, как не несломимою верой в конечную победу? Со Мною идем, со Мной победим, к победе со Мною идем.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104. (Апр. 26).</w:t>
      </w:r>
      <w:r w:rsidR="00D61561" w:rsidRPr="00AA1353">
        <w:t xml:space="preserve"> А ты все же пиши, несмотря ни на что. По теме не беспокойся. Сама жизнь ее дает в должной форме и в нужное время. Задача преодоления вибраций окружающей среды остается еще нерешенной. Или сознание среду побеждает, или наоборот. Последнее означает утрату индивидуального пути и растворение в массе. Охрана сферы индивидуального мышления входит в задачу ученика. Отшельничество часто обуславливалось этим обстоятельством. Как охранить мир свой от попрания? Как охраняется от врагов крепость: все входы закрыты и стража везде. Особенно от мыслей сторонних. Очень трудно ограждаться от мыслей и чувств человеческих, вокруг насыщающих сферу. Иммунитет духа вырабатывается жизнью при условии сознательной кооперации со стороны ученика. Ритм также призывается на помощь. Иначе сознание тонет в океане обывательской обычности.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105. (Май 1).</w:t>
      </w:r>
      <w:r w:rsidR="00D61561" w:rsidRPr="00AA1353">
        <w:t xml:space="preserve"> Указую считать каждое проявление враждебных сил как исходящее из одного центра, независимо от </w:t>
      </w:r>
      <w:r w:rsidR="00D61561" w:rsidRPr="00AA1353">
        <w:lastRenderedPageBreak/>
        <w:t>того, сознательное оно или бессознательное. Тьма монархична и иерархична, но в обратном значении, то есть в построении по светотени в направлении абсолютного мрака</w:t>
      </w:r>
      <w:r w:rsidR="000C04CE">
        <w:t xml:space="preserve"> — </w:t>
      </w:r>
      <w:r w:rsidR="00D61561" w:rsidRPr="00AA1353">
        <w:t>Principia inversa</w:t>
      </w:r>
      <w:r w:rsidR="00425BF7">
        <w:rPr>
          <w:rStyle w:val="FootnoteReference"/>
        </w:rPr>
        <w:footnoteReference w:id="9"/>
      </w:r>
      <w:r w:rsidR="00D61561" w:rsidRPr="00AA1353">
        <w:t>. Такое понимание тьмы позволит сразу же ориентироваться безошибочно в условиях противодействующих и защищаться и действовать соответственно. Когда направление не обнаружено и рассудок считает, что это не так, и приписывает противодействие чему и кому угодно, но не обступившей кругом и зорко следящей тьме, защитный удар попадает мимо, не нанеся тьме вреда; при осознании источника луч устремляется на нее непосредственно, нанося ей болезненные ожоги. Тьма не выносит разоблачения, равно как и служители ее. Будучи осознаны и обнаружены, тотчас же отступают. Сильны, пока прячутся за чьими-то спинами и пока защищающий луч их не обнаружил и не направлен на них. В этом их сила. Сила не в них, но в неосознании их как источника и причины всех злоухищрений. Даже грызунов и насекомых и все, что угодно, используют, чтобы нанести вред, и пока не обнаружены, насекомые будут вредить. Используют положительно все, что может нанести вред и отемнить. Лучшая защита</w:t>
      </w:r>
      <w:r w:rsidR="000C04CE">
        <w:t xml:space="preserve"> — </w:t>
      </w:r>
      <w:r w:rsidR="00D61561" w:rsidRPr="00AA1353">
        <w:t>нападение, то есть удар луча Света, направленного на тех, кто стоит за противодействующими. Если бы знали, сколько злоухищрений, и злоумышлений, и выдумок у темных, ибо кончается Кали Юга, столь любимая ими. Последыши тьмы яро себя уявляют и вербуют сторонников себе среди слабых сердец. Много сослужителей темных еще позорит ряды человечества. Но!.. обречены.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106. (Май 2).</w:t>
      </w:r>
      <w:r w:rsidR="00D61561" w:rsidRPr="00AA1353">
        <w:t xml:space="preserve"> Тайна времени и пространства неразрывно связана с сущностью Огненного Мира. Ныне и здесь</w:t>
      </w:r>
      <w:r w:rsidR="000C04CE">
        <w:t xml:space="preserve"> — </w:t>
      </w:r>
      <w:r w:rsidR="00D61561" w:rsidRPr="00AA1353">
        <w:t>эта сущность. Там, где мысль огненного сознания, там и сознание, в прошлом ли мысль или в будущем, здесь эта мысль или там, или где бы то ни было. Существо Огненного Мира проникает собою все, ибо огонь</w:t>
      </w:r>
      <w:r w:rsidR="000C04CE">
        <w:t xml:space="preserve"> — </w:t>
      </w:r>
      <w:r w:rsidR="00D61561" w:rsidRPr="00AA1353">
        <w:t>это основа. Касаясь основания, сознание касается всего, что скрыто за покровами видимости. И не внешнего человека видит огненное сознание, но того, который внутри. Душу вещей видит оно. Вездесущие, всевидение, всезнание в разных степенях достижения являются атрибутами сознания, коснувшегося огня, и атрибутами сущности материи огненной. Свет тоже атрибут Огненного Мира. Явления огненные вне времени, или дела, или слова, или мысли</w:t>
      </w:r>
      <w:r w:rsidR="000C04CE">
        <w:t xml:space="preserve"> — </w:t>
      </w:r>
      <w:r w:rsidR="00D61561" w:rsidRPr="00AA1353">
        <w:t>потому подвиг и Слова Великой Жертвы столь же актуальны ныне, как и тысячелетия тому назад. Вневременно Огненное Слово. Даже бессмертие или длительность литературных и художественных произведений обусловлены наличием в них элементов огня. Можно вспомнить слова о том, что прейдет Солнце и Луна, но не прейдут слова огненного закона. Вот снова приходим к делению явлений на временные и вечные. И в основании вторых будет огонь.</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123844">
        <w:rPr>
          <w:b/>
        </w:rPr>
        <w:t>107. (Май 4).</w:t>
      </w:r>
      <w:r w:rsidR="00D61561" w:rsidRPr="00AA1353">
        <w:t xml:space="preserve"> Считайте полезность дня по минутам, проведенным со Мною. Кто же и что же внутри мешает эти минуты умножить и превратить их в непрерываемый отрезок времени? Это сопротивление и противодействие обычного человека в себе, противодействие необычности Общения следует преодолевать всею силою духа. Время находим, чтобы мысли отдать всему, чему угодно, но только не наинужнейшему. А ведь настанет пора, и она неизбежна, когда все то, что ныне занимает и отвлекает внимание от Владыки, потеряет всякий смысл и значение и станет ненужным, как стали ненужны интересы прошедшего дня, хотя бы десятилетней давности, погрузившиеся в полное забвение. Но мысли о Владыке</w:t>
      </w:r>
      <w:r w:rsidR="000C04CE">
        <w:t xml:space="preserve"> — </w:t>
      </w:r>
      <w:r w:rsidR="00D61561" w:rsidRPr="00AA1353">
        <w:t>как островки вневременности в бушующем потоке текущих явлений, который проносится мимо. Не на чем удержаться, не за что ухватиться</w:t>
      </w:r>
      <w:r w:rsidR="000C04CE">
        <w:t xml:space="preserve"> — </w:t>
      </w:r>
      <w:r w:rsidR="00D61561" w:rsidRPr="00AA1353">
        <w:t>все мимо течет, оставляя недвижным лишь Смотрящего на. И если Смотрящий со Мною и если осознан поток Майи, несущийся мимо, тогда на скале Вечного Основания Жизни строит Смотрящий свой дом. Дом духа себе воздвигает Смотрящий.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108. (Май 5).</w:t>
      </w:r>
      <w:r w:rsidR="00D61561" w:rsidRPr="00AA1353">
        <w:t xml:space="preserve"> Легкая пранаяма нужна каждодневно для поддержания здоровья. Физическое тело требует известного ухода и внимания. Каждый заболевший орган нуждается в заботе. Некоторая забота и некоторое сердечное внимание</w:t>
      </w:r>
      <w:r w:rsidR="000C04CE">
        <w:t xml:space="preserve"> — </w:t>
      </w:r>
      <w:r w:rsidR="00D61561" w:rsidRPr="00AA1353">
        <w:t>и болезнь оставляет его. В случае заболевания заболевшему органу следует указать, как он должен себя вести в будущем. Такие внушения и указания очень плодотворны. Орган здоровый знает сам свое назначение, но заболевший забывает о нем. Тело боится хозяина и слушается его. Это надо знать. Никогда нельзя сдаваться или отступать перед болезнью. Дух в конечном итоге всегда побеждает. Пранаяма нагнетает в заболевшее место недостающую энергию</w:t>
      </w:r>
      <w:r w:rsidR="000C04CE">
        <w:t xml:space="preserve"> — </w:t>
      </w:r>
      <w:r w:rsidR="00D61561" w:rsidRPr="00AA1353">
        <w:t>и процесс выздоровления не замедлит начаться. Так же полезно и сосредоточивание сознания на пораженном органе с целью вызвать в нем прилив крови и ощущение теплоты и пульсации. Материя тела пассивна и охотно принимает к исполнению приказ воли. Здоровые, сильные люди, никогда ранее не болевшие, в случае заболевания обычно становятся совершенно беспомощными и всецело поддаются болезни, теряясь перед нею. Бороться надо до конца, ни на миг не поддаваясь болезни и зная, что дух сильнее тела. И при дыхании можно как бы выталкивать болезнь из организма. Психическая энергия</w:t>
      </w:r>
      <w:r w:rsidR="000C04CE">
        <w:t xml:space="preserve"> — </w:t>
      </w:r>
      <w:r w:rsidR="00D61561" w:rsidRPr="00AA1353">
        <w:t>универсальная панацея от всех болезней. В подсознании следует все время держать неотменно идущий процесс выздоровления, не болезни, но именно излечения и улучшения. Лекарство</w:t>
      </w:r>
      <w:r w:rsidR="000C04CE">
        <w:t xml:space="preserve"> — </w:t>
      </w:r>
      <w:r w:rsidR="00D61561" w:rsidRPr="00AA1353">
        <w:t>как средство вспомогательное, главное же</w:t>
      </w:r>
      <w:r w:rsidR="000C04CE">
        <w:t xml:space="preserve"> — </w:t>
      </w:r>
      <w:r w:rsidR="00D61561" w:rsidRPr="00AA1353">
        <w:t xml:space="preserve">огненная энергия, Агни. Поляризовать организм можно положительно или отрицательно, в зависимости от заболевания, но для верности после обычной пранаямы, в течение дня можно дать себе минус один, два или три раза. Все процессы в лаборатории человеческого тела могут быть подчинены воле. Мысли влияют очень. Часто болезни вызываются вредным направлением мыслей, тревогой, </w:t>
      </w:r>
      <w:r w:rsidR="00D61561" w:rsidRPr="00AA1353">
        <w:lastRenderedPageBreak/>
        <w:t>беспокойством, огорчениями, воздействиями окружающих, больными, находящимися вблизи, и так далее. Охранить себя надо как изнутри, так и снаружи. Воздействие среды часто бывает убийственным. Влияния эти надо уметь нейтрализовать.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109. (Май 6).</w:t>
      </w:r>
      <w:r w:rsidR="00D61561" w:rsidRPr="00AA1353">
        <w:t xml:space="preserve"> Разве солнечное сознание не озаряет своими красками и светом все, на что устремляется его луч? А если это так, то попасть в сферу луча солнечного сознания</w:t>
      </w:r>
      <w:r w:rsidR="000C04CE">
        <w:t xml:space="preserve"> — </w:t>
      </w:r>
      <w:r w:rsidR="00D61561" w:rsidRPr="00AA1353">
        <w:t>благо. И это по всей Иерархии, от верху до низа. Даже взгляд человеческий или творит, или разит, и несет или благо и свет, или тьму и омертвение. Помимо незримых излучений люди во взгляде своем передают сущность этих излучений. И не может человек передать глазом свет, когда тьма наполняет его, и не может свет не сиять через глаз, если аура светом сияет. Так в сущности своей несет человек свет или тьму, насыщая их эманациями сферу вокруг. Человек, носитель огненных энергий, постоянно излучает в пространство их основной тонус, и именно в том ключе, на котором настроена арфа его духа. Она может звучать в ключе страха или бесстрашия, преданности или малодушия, суеты или торжественности, любви или ненависти. Словом, на любом положительном или отрицательном качестве духа или на симфонии их. Волею может утверждать ключ звучания сам для себя человек и быть тьму или Свет людям несущим. Тем и значительны качества духа, что по характеру своему они пространственны, и затрагивают окружающее, и воздействуют на него по широкому протяжению, и порой на огромные расстояния. Такому распространению человеческих воздействий особенно способствует мысль, не имеющая пределов полета. Лучами сознательной мысли много блага можно творить или зла. Человек на планете, являясь носителем высших энергий, ответствен за то, что через него излучается им в окружающие его сферы.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110. (Май 7).</w:t>
      </w:r>
      <w:r w:rsidR="00D61561" w:rsidRPr="00AA1353">
        <w:t xml:space="preserve"> Друг Мой, знание, отягченное земными огнями, к Нашим вершинам не поведет. Знание знанию рознь. Когда-то Сказано было о земной мудрости, которая являлась враждой против Бога. Это знание</w:t>
      </w:r>
      <w:r w:rsidR="000C04CE">
        <w:t xml:space="preserve"> — </w:t>
      </w:r>
      <w:r w:rsidR="00D61561" w:rsidRPr="00AA1353">
        <w:t>зло. От него войны, и разрушения, и все ужасы, не раз посещавшие Землю. От него тьма, но не Свет. Лучше совсем без него, чем с ним, толкающим на уничтожение человечества и планеты. Знание Света, миру несущее мир и расцвет и создающее ценности духа. Его Мы Хотим утвердить на Земле во имя Общего Блага. Не во имя блага отдельных личностей, классов или народов, но всех, всех, всех. Новая наука Нового Мира даст это знание людям, наука, не отрицающая действительность сущего и космические пути человечества. К звездам далеким, к Дальним Мирам устремит она человека и к познанию тайны далеких миров и тайны пространства. Открыто все, доступно все, победный свой бег устремляет наука к познанию всего, что вокруг.</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123844">
        <w:rPr>
          <w:b/>
        </w:rPr>
        <w:t>111. (Май 8).</w:t>
      </w:r>
      <w:r w:rsidR="00D61561" w:rsidRPr="00AA1353">
        <w:t xml:space="preserve"> Если лучшее, что в нас есть, побеждается худшим, какая в нем польза от того, что оно лучшее. Только победное лучшее хорошо. Много хороших, но никчемных людей коптят Землю и Небо. Не они соль Земли. У Нас хорошесть человека расценивается иначе. Пусть будет даже плох, но полезен для эволюции</w:t>
      </w:r>
      <w:r w:rsidR="000C04CE">
        <w:t xml:space="preserve"> — </w:t>
      </w:r>
      <w:r w:rsidR="00D61561" w:rsidRPr="00AA1353">
        <w:t>вот Наш критерий хорошести. Плохость и хорошесть относительны. И надо, чтобы дух восходил независимо от того, плох человек или хорош. Восхождение может включать в себя расширение сознания, приобретение опыта жизни, утверждение нужных качеств духа или свойств, или труд, полезный для Общего Блага. И не всегда может судить сам человек</w:t>
      </w:r>
      <w:r w:rsidR="000C04CE">
        <w:t xml:space="preserve"> — </w:t>
      </w:r>
      <w:r w:rsidR="00D61561" w:rsidRPr="00AA1353">
        <w:t>восходит он или нисходит. Порой среди самых блестящих условий земных и видимых достижений совершается нисхождение духа, а порою</w:t>
      </w:r>
      <w:r w:rsidR="000C04CE">
        <w:t xml:space="preserve"> — </w:t>
      </w:r>
      <w:r w:rsidR="00D61561" w:rsidRPr="00AA1353">
        <w:t>наоборот.</w:t>
      </w:r>
      <w:r w:rsidR="00E62D4E">
        <w:t xml:space="preserve"> </w:t>
      </w:r>
      <w:r w:rsidR="00D61561" w:rsidRPr="00AA1353">
        <w:t>Судить предоставьте Нам, отдав Мне Мою печаль и Мою радость за вас. Ваш путь к Свету, который Мы Несем людям. Значит, путь только с Нами</w:t>
      </w:r>
      <w:r w:rsidR="000C04CE">
        <w:t xml:space="preserve"> — </w:t>
      </w:r>
      <w:r w:rsidR="00D61561" w:rsidRPr="00AA1353">
        <w:t>всегда, везде и во всем.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112.</w:t>
      </w:r>
      <w:r w:rsidR="00D61561" w:rsidRPr="00AA1353">
        <w:t xml:space="preserve"> Друг Мой, со Мною надо пройти через радость и горе, здоровье и болезнь, успех и неудачи, легкость и трудность. Словом, через биполярность мироощущения сознания. В достатке легко забывается Учитель, равно как и при болезнях, но когда никакие противоположности внешних условий уже не влияют на взаимоотношения с Учителем, тогда правилен путь. Колеблющиеся, сомневающиеся, неустойчивые, двоедушные, страдающие малодушием, преданности не знающие</w:t>
      </w:r>
      <w:r w:rsidR="000C04CE">
        <w:t xml:space="preserve"> — </w:t>
      </w:r>
      <w:r w:rsidR="00D61561" w:rsidRPr="00AA1353">
        <w:t>не надо вас. Не удержать вам Серебряной Нити.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113. (Май 9).</w:t>
      </w:r>
      <w:r w:rsidR="00D61561" w:rsidRPr="00AA1353">
        <w:t xml:space="preserve"> Доходящих так мало, ибо трудно перешагнуть через себя, оставив себя позади, со своим малым «я» расставаться.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114. (Май 11).</w:t>
      </w:r>
      <w:r w:rsidR="00D61561" w:rsidRPr="00AA1353">
        <w:t xml:space="preserve"> Нет и не может быть таких обстоятельств или условий, при которых дух человека не мог бы восходить, если сердце стремится к восходу. Но если потухли огни сердца, подъем невозможен.</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115. (Май 12).</w:t>
      </w:r>
      <w:r w:rsidR="00D61561" w:rsidRPr="00AA1353">
        <w:t xml:space="preserve"> Луч ищет и утверждается на избранных лицах. Ты Моя п[равая] рука, ко времени и возможности. Вернется все. Бодрствуйте духом. Ужасно сомнение.</w:t>
      </w:r>
    </w:p>
    <w:p w:rsidR="00345971" w:rsidRDefault="00D61561" w:rsidP="00D61561">
      <w:r w:rsidRPr="00AA1353">
        <w:t>Новые рождаются огни. Мир напряжен.</w:t>
      </w:r>
    </w:p>
    <w:p w:rsidR="00345971" w:rsidRDefault="00D61561" w:rsidP="00D61561">
      <w:r w:rsidRPr="00AA1353">
        <w:t>Мой и в планах Моих, и задачи Мои.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23844">
        <w:rPr>
          <w:b/>
        </w:rPr>
        <w:t>116. (Май 13).</w:t>
      </w:r>
      <w:r w:rsidR="00D61561" w:rsidRPr="00AA1353">
        <w:t xml:space="preserve"> Указания, даваемые в Учении, следует применять мудро. Буквальное выполнение некоторых советов не всегда полезно или целесообразно. Например, вопросы о пище, ибо на высотах пища одна, в низинах другая, в пути одна, на месте другая, для грузчика одна, для человека изысканного умственного труда другая, для больного одна, для здорового другая. Нет общей </w:t>
      </w:r>
      <w:r w:rsidR="00D61561" w:rsidRPr="00AA1353">
        <w:lastRenderedPageBreak/>
        <w:t>меры и нет общих правил. И так во всем. Мудро прилагается Учение в жизни, не нарушая строя организма. Безусловно вредны при всяких условиях разлагающиеся продукты, раздражение, злоба, страх, зависть и так далее. Вещи вредные безусловно следует отделять от всех прочих явлений и их избегать. Даже вино как лечебное средство полезно, особенно виноградное.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117. (Май 17).</w:t>
      </w:r>
      <w:r w:rsidR="00D61561" w:rsidRPr="00AA1353">
        <w:t xml:space="preserve"> Час явления Моего приближается.</w:t>
      </w:r>
    </w:p>
    <w:p w:rsidR="00345971" w:rsidRDefault="00D61561" w:rsidP="00D61561">
      <w:r w:rsidRPr="00AA1353">
        <w:t>Не о многом порадуемся, но о немногом. Это немногое, но хорошее, даже в самом плохом, лучше плохого, даже в самом хорошем, ибо хорошее, даже в худшем, несет в себе свет, и тем лучшее, которое есть во всем, сотрудничает со Светом. Потому порадуемся лучшему, ибо в нем свет.</w:t>
      </w:r>
    </w:p>
    <w:p w:rsidR="00345971" w:rsidRDefault="00D61561" w:rsidP="00D61561">
      <w:r w:rsidRPr="00AA1353">
        <w:t>Чем можно преуспеть? Лишь связью с Учителем только. Ее надо крепить постоянно и поверх всего, и даже тела и всех чувств и мыслей текущих. А что впереди? Луч, ассимилированный яро. Луч многогранен, по граням его распределяются сознания. Каждый звучит по своей тональности, соответствующей цвету Луча. Их, основных, семь. Луч</w:t>
      </w:r>
      <w:r w:rsidR="000C04CE">
        <w:t xml:space="preserve"> — </w:t>
      </w:r>
      <w:r w:rsidRPr="00AA1353">
        <w:t>поверх преходящих явлений, равно как и Дух Мой</w:t>
      </w:r>
      <w:r w:rsidR="000C04CE">
        <w:t xml:space="preserve"> — </w:t>
      </w:r>
      <w:r w:rsidRPr="00AA1353">
        <w:t>поверх накипи жизни. Каждая утрата есть обретение чего-то. Трудности есть возможность победы. Аз Есмь в тебе от Вечности Сущий и Вечности Лик уявляющий среди того, что преходит. Вечен Я, но не ты, преходящий. Вечен ты, но не преходящий в тебе.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118.</w:t>
      </w:r>
      <w:r w:rsidR="00D61561" w:rsidRPr="00AA1353">
        <w:t xml:space="preserve"> Борьба и победа во всем. Поражение немыслимо.</w:t>
      </w:r>
    </w:p>
    <w:p w:rsidR="00345971" w:rsidRDefault="00D61561" w:rsidP="00D61561">
      <w:r w:rsidRPr="00AA1353">
        <w:t>Разве солнечное сознание не озаряет своим Светом все, на что падает его луч? И если это так, то попасть в сферу солнечного сознания</w:t>
      </w:r>
      <w:r w:rsidR="000C04CE">
        <w:t xml:space="preserve"> — </w:t>
      </w:r>
      <w:r w:rsidRPr="00AA1353">
        <w:t>благо.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119. (Май 18).</w:t>
      </w:r>
      <w:r w:rsidR="00D61561" w:rsidRPr="00AA1353">
        <w:t xml:space="preserve"> Владыка близок поверх всего: поверх тел</w:t>
      </w:r>
      <w:r w:rsidR="000C04CE">
        <w:t xml:space="preserve"> — </w:t>
      </w:r>
      <w:r w:rsidR="00D61561" w:rsidRPr="00AA1353">
        <w:t>физического, астрального, ментального, поверх всех движений, которые беспрестанно в них происходят, и всех изменений в них, поверх жизни и смерти, поверх всех расстояний или понятий «здесь или там, верх или низ, далеко или близко», поверх всех представлений времени: сегодня, завтра, вчера, поверх всех временных состояний сознания. Владыка ныне с тобой везде и всегда. Таким пониманием Близости Моей идет через жизнь ученик. И нет ничего ни в этом мире, ни в Том, ни в мирах, что бы могло отнять от него осознание нераздельности и слиянности в духе с Владыкой. Итак: где бы ни, как бы ни и что бы ни происходило или случилось, но нераздельно со Мной пребудет Мне сердце отдавший. Всё и все ополчаются на дерзнувшего утверждать Близость Мою, но тот, кто со Мною,</w:t>
      </w:r>
      <w:r w:rsidR="000C04CE">
        <w:t xml:space="preserve"> — </w:t>
      </w:r>
      <w:r w:rsidR="00D61561" w:rsidRPr="00AA1353">
        <w:t>победитель всегда, хотя неизбежны борьба и часы испытаний. И когда наступают они и становится трудно, надо лишь помнить, что ближе всех и всего и поверх Будет Владыка.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120. (Май 20).</w:t>
      </w:r>
      <w:r w:rsidR="00D61561" w:rsidRPr="00AA1353">
        <w:t xml:space="preserve"> Доктрина напряжения предусматривает то обстоятельство, что в напряжении рождаются возможности. Даже </w:t>
      </w:r>
      <w:r w:rsidR="00D61561" w:rsidRPr="00AA1353">
        <w:lastRenderedPageBreak/>
        <w:t>молния не вспыхивает без напряжения на полюсах. Разница в том, что враги Света идут от напряжения разрушения, Мы же</w:t>
      </w:r>
      <w:r w:rsidR="000C04CE">
        <w:t xml:space="preserve"> — </w:t>
      </w:r>
      <w:r w:rsidR="00D61561" w:rsidRPr="00AA1353">
        <w:t>созидания и умножения строительных возможностей. Так же и творчество идет нагнетением напряжения на полюсах. Закон универсален. И даже зарождение новых жизней неуклонно подчинено этому принципу. В застоявшейся недвижности болота</w:t>
      </w:r>
      <w:r w:rsidR="000C04CE">
        <w:t xml:space="preserve"> — </w:t>
      </w:r>
      <w:r w:rsidR="00D61561" w:rsidRPr="00AA1353">
        <w:t>разложение и гниль. Жизнь</w:t>
      </w:r>
      <w:r w:rsidR="000C04CE">
        <w:t xml:space="preserve"> — </w:t>
      </w:r>
      <w:r w:rsidR="00D61561" w:rsidRPr="00AA1353">
        <w:t>в движении. Диалектика природы</w:t>
      </w:r>
      <w:r w:rsidR="000C04CE">
        <w:t xml:space="preserve"> — </w:t>
      </w:r>
      <w:r w:rsidR="00D61561" w:rsidRPr="00AA1353">
        <w:t>в полюсности явлений. Эволюция</w:t>
      </w:r>
      <w:r w:rsidR="000C04CE">
        <w:t xml:space="preserve"> — </w:t>
      </w:r>
      <w:r w:rsidR="00D61561" w:rsidRPr="00AA1353">
        <w:t>в процессе напряжения противоположных начал. Доктрина напряжения</w:t>
      </w:r>
      <w:r w:rsidR="000C04CE">
        <w:t xml:space="preserve"> — </w:t>
      </w:r>
      <w:r w:rsidR="00D61561" w:rsidRPr="00AA1353">
        <w:t>основа эволюции мира. Мирное соревнование усиливает течение эволюции. Потому Мы за мир на Земле навсегда.</w:t>
      </w:r>
    </w:p>
    <w:p w:rsidR="00D2789D" w:rsidRDefault="00D2789D" w:rsidP="00D61561"/>
    <w:p w:rsidR="00345971" w:rsidRDefault="00D61561" w:rsidP="00C24AD7">
      <w:pPr>
        <w:pStyle w:val="Quote"/>
      </w:pPr>
      <w:r w:rsidRPr="00AA1353">
        <w:t>21 мая умер Ю.</w:t>
      </w:r>
      <w:r w:rsidR="00125535">
        <w:rPr>
          <w:rStyle w:val="FootnoteReference"/>
        </w:rPr>
        <w:footnoteReference w:id="10"/>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121. (Май 25).</w:t>
      </w:r>
      <w:r w:rsidR="00D61561" w:rsidRPr="00AA1353">
        <w:t xml:space="preserve"> Померк свет над столицей, и одним служителем Общего Блага стало вдруг меньше.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122. (Июнь 11).</w:t>
      </w:r>
      <w:r w:rsidR="00D61561" w:rsidRPr="00AA1353">
        <w:t xml:space="preserve"> Высшее Мы Даем лучшим. Ты Наш навсегда. В этих стенах путь найден был снова, имя ему</w:t>
      </w:r>
      <w:r w:rsidR="000C04CE">
        <w:t xml:space="preserve"> — </w:t>
      </w:r>
      <w:r w:rsidR="00D61561" w:rsidRPr="00AA1353">
        <w:t>народное благо.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123. (Июнь 12).</w:t>
      </w:r>
      <w:r w:rsidR="00D61561" w:rsidRPr="00AA1353">
        <w:t xml:space="preserve"> Сын Мой, ты прав, цель не во внешних условиях, но в состояниях духа, поднимающегося над ними и преодолевающего их. Цель</w:t>
      </w:r>
      <w:r w:rsidR="000C04CE">
        <w:t xml:space="preserve"> — </w:t>
      </w:r>
      <w:r w:rsidR="00D61561" w:rsidRPr="00AA1353">
        <w:t>огонь сохранить, не утратив, но приумножив его. А все, что вовне, неважно, ибо внешнее с собой не возьмем в путь дальний, к звездам. Мимо, пусть мимо несется жизни поток, ибо на берегу сидит Учитель, созерцающий его, и рядом с Ним</w:t>
      </w:r>
      <w:r w:rsidR="000C04CE">
        <w:t xml:space="preserve"> — </w:t>
      </w:r>
      <w:r w:rsidR="00D61561" w:rsidRPr="00AA1353">
        <w:t>ученик. Входя же в поток и отождествляя себя с ним, теряет вошедший способность распознавания Майи. В мире будете иметь скорбь, но Я Победил мир, поднявшись духом (в духе) над миром. Тьма внешняя</w:t>
      </w:r>
      <w:r w:rsidR="000C04CE">
        <w:t xml:space="preserve"> — </w:t>
      </w:r>
      <w:r w:rsidR="00D61561" w:rsidRPr="00AA1353">
        <w:t>в мире, но Свет Мира над нею. Жизнь духа</w:t>
      </w:r>
      <w:r w:rsidR="000C04CE">
        <w:t xml:space="preserve"> — </w:t>
      </w:r>
      <w:r w:rsidR="00D61561" w:rsidRPr="00AA1353">
        <w:t>внутри. Орбита ее</w:t>
      </w:r>
      <w:r w:rsidR="000C04CE">
        <w:t xml:space="preserve"> — </w:t>
      </w:r>
      <w:r w:rsidR="00D61561" w:rsidRPr="00AA1353">
        <w:t>Беспредельность. Мир внешний ступенями служит подъема, и только, но сам по себе, преходящий, значения лишен. Не цель он, но средство, не сам по себе, но подножие духу в его устремлении к вершинам. А все в нем дела</w:t>
      </w:r>
      <w:r w:rsidR="000C04CE">
        <w:t xml:space="preserve"> — </w:t>
      </w:r>
      <w:r w:rsidR="00D61561" w:rsidRPr="00AA1353">
        <w:t>испытания духу, несущие опыт, и знанье, и возможность идти, и выше подняться, если правильно дух разрешает их смысл. Зову духом подняться над жизни пучиной и духом воспрянуть, ибо неразрушим и неуничтожаем дух твой, сущий вовеки. Не они, живущие только лишь плотным и в плотном, нет! Не они победители мира, познавшие мир. Слепые они. А ты зрячий. Так неужели отдашь первородство свое за иллюзии снов преходящих жизни земной, столь коротких и смутных?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124. (Июнь 13).</w:t>
      </w:r>
      <w:r w:rsidR="00D61561" w:rsidRPr="00AA1353">
        <w:t xml:space="preserve"> Перенесение бытия в мысль будет новой ступенью понимания жизни. Фактически сознание живет мыслью и в мыслях, но Майя уводит его в видимость внешнего мира и затемняет осознание того, что без мысли оно не может существовать. </w:t>
      </w:r>
      <w:r w:rsidR="00D61561" w:rsidRPr="00AA1353">
        <w:lastRenderedPageBreak/>
        <w:t>Яснопонимание должно заменить прежнее представление о значении мысли, и мысль</w:t>
      </w:r>
      <w:r w:rsidR="000C04CE">
        <w:t xml:space="preserve"> — </w:t>
      </w:r>
      <w:r w:rsidR="00D61561" w:rsidRPr="00AA1353">
        <w:t>встать во главе угла, ибо мысль есть основа.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125. (Июнь 14).</w:t>
      </w:r>
      <w:r w:rsidR="00D61561" w:rsidRPr="00AA1353">
        <w:t xml:space="preserve"> Желающий успеха, не претендуй ни на что.</w:t>
      </w:r>
    </w:p>
    <w:p w:rsidR="00345971" w:rsidRDefault="00D61561" w:rsidP="00D61561">
      <w:r w:rsidRPr="00AA1353">
        <w:t>Творящий мечту, подумай о мрака низинах.</w:t>
      </w:r>
    </w:p>
    <w:p w:rsidR="00345971" w:rsidRDefault="00D61561" w:rsidP="00D61561">
      <w:r w:rsidRPr="00AA1353">
        <w:t>При сбрасывании физической оболочки человек оставляет все вещи земные и поднимается выше. То же самое происходит и при сбрасывании ментального тела, когда человек оставляет все свое ментальное окружение, чтобы подняться еще выше. Оставляя земное, в целостности своей не теряет, то же и при отделении ментальной оболочки. Так же как человек не должен отождествлять себя с тем, что вокруг него на Земле, так же и с миром ментальным. Поток земных, астральных и ментальных явлений течет через сознание или соответствующие оболочки человека, не являя собою сущности самого человека, дух которого поверх трех. Даже за десяток лет обычно резко меняется содержание трех потоков, идущих через сознание. Себя отделить от них должен дух устремленный, не отождествляя себя ни с одним. Этот поток мимо текущих явлений встретит его и в Надземном. И надо понять быстротечную и преходящую природу всего, через что проходит дух человека. Все течет, лишь он неизменен, Смотрящий.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126.</w:t>
      </w:r>
      <w:r w:rsidR="00D61561" w:rsidRPr="00AA1353">
        <w:t xml:space="preserve"> Что же будет наинужнейшим на данный момент? Конечно, все то же, а именно</w:t>
      </w:r>
      <w:r w:rsidR="000C04CE">
        <w:t xml:space="preserve"> — </w:t>
      </w:r>
      <w:r w:rsidR="00D61561" w:rsidRPr="00AA1353">
        <w:t>утверждение Близости Учителя. Сперва и поверх всего</w:t>
      </w:r>
      <w:r w:rsidR="000C04CE">
        <w:t xml:space="preserve"> — </w:t>
      </w:r>
      <w:r w:rsidR="00D61561" w:rsidRPr="00AA1353">
        <w:t>Я, а потом уже все остальное. Это легко утверждать, когда огонь не угашен, но если погасли огни?! Что же делать тогда? Психотехнику можно на помощь призвать и вспомнить ярчайшие взлеты. Да! Да! Все было: звучание, сны, и слова, и искры, и звезды, и Близость Учителя, явная яро. Нельзя сомневаться в основах, их надо тогда повторять, когда гаснут огни. Ведь конец неизбежен, а с ним</w:t>
      </w:r>
      <w:r w:rsidR="000C04CE">
        <w:t xml:space="preserve"> — </w:t>
      </w:r>
      <w:r w:rsidR="00D61561" w:rsidRPr="00AA1353">
        <w:t>окончание жизненной сказки земной для жизни в Надземном. И вопрос, что туда принесем и придем с чем в Мир, движимый мыслью, становится острым и важным. Собираем сейчас. С чем придем мы и что накопим, с тем и пребудем. А потому ценно каждое мгновение жизни земной, ибо возможность дает собирать. Краски, и звуки, и формы прекрасных вещей или явлений природы</w:t>
      </w:r>
      <w:r w:rsidR="000C04CE">
        <w:t xml:space="preserve"> — </w:t>
      </w:r>
      <w:r w:rsidR="00D61561" w:rsidRPr="00AA1353">
        <w:t>все материалом послужит и будет полезным там, где все движется мыслью. Мысль о прекрасном нужна и здесь как основание творчества духа. Не будем накапливать образов безобразия</w:t>
      </w:r>
      <w:r w:rsidR="000C04CE">
        <w:t xml:space="preserve"> — </w:t>
      </w:r>
      <w:r w:rsidR="00D61561" w:rsidRPr="00AA1353">
        <w:t>их магнитность ужасна. На красоте будем строить дом свой в Надземном, собирая крупицы ее на Земле и используя целеустремленно каждое мгновение жизни. Думая о красоте, не забудем красоты мыслей и чувств человека, которые созидают его внутренний мир.</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127. (Июнь 16).</w:t>
      </w:r>
      <w:r w:rsidR="00D61561" w:rsidRPr="00AA1353">
        <w:t xml:space="preserve"> Если вовне все прекрасно, но в сердце огонь не горит, это нехорошо. Если все плохо вовне, но сердце </w:t>
      </w:r>
      <w:r w:rsidR="00D61561" w:rsidRPr="00AA1353">
        <w:lastRenderedPageBreak/>
        <w:t>пылает</w:t>
      </w:r>
      <w:r w:rsidR="000C04CE">
        <w:t xml:space="preserve"> — </w:t>
      </w:r>
      <w:r w:rsidR="00D61561" w:rsidRPr="00AA1353">
        <w:t>это победа. Так можно судить лишь по признакам этим, все остальные сужденья будут неверны. И никакими словами прикрыть невозможно начавшееся разложение, если сердце погасло. Дело совсем не в том, что, где и как происходит вовне, а в том, каково состояние внутренних огней. Угашение храма огней смертью когда-то каралось, и смертью духовной карает себя человек, сердца огни угасивший. Светильники духа зажженными надо держать, несмотря ни на что. Иного решения нет. Герои и подвижники духом торжествовали всегда над внешним, их в этом победа и в этом геройство и подвиг. Но духом поникший и сломленный жизнью уже не герой, уже не подвижник, и подвиг неведом ему. От всего и от всех оберечь огни духа и не дать им угаснуть будет геройством. В одури благополучия, в холоде и голоде могут угаснуть они, но все же в нужде и лишениях легче огонь пронести, чем в достатке обильном. Отсюда задача, превыше всех прочих,</w:t>
      </w:r>
      <w:r w:rsidR="000C04CE">
        <w:t xml:space="preserve"> — </w:t>
      </w:r>
      <w:r w:rsidR="00D61561" w:rsidRPr="00AA1353">
        <w:t>огням не позволить угаснуть. И если потеряно все, но сердце пылает</w:t>
      </w:r>
      <w:r w:rsidR="000C04CE">
        <w:t xml:space="preserve"> — </w:t>
      </w:r>
      <w:r w:rsidR="00D61561" w:rsidRPr="00AA1353">
        <w:t>победа, но если потухло оно</w:t>
      </w:r>
      <w:r w:rsidR="000C04CE">
        <w:t xml:space="preserve"> — </w:t>
      </w:r>
      <w:r w:rsidR="00D61561" w:rsidRPr="00AA1353">
        <w:t>конец, разложенье и смерть.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128. (Июнь 17).</w:t>
      </w:r>
      <w:r w:rsidR="00D61561" w:rsidRPr="00AA1353">
        <w:t xml:space="preserve"> Неизбежного не избежать. Эволюция мира неизбежна. Отсюда и Наши победы над старым, уходящим и обреченным миром. Победа конечная будет. Она запечатлена в свитках грядущего. Свет победит силы разрушения и тьмы.</w:t>
      </w:r>
    </w:p>
    <w:p w:rsidR="00345971" w:rsidRDefault="00D61561" w:rsidP="00D61561">
      <w:r w:rsidRPr="00AA1353">
        <w:t>Ничто не случайно. И если волос с головы не упадет без воли Моей, то как же с транзицией</w:t>
      </w:r>
      <w:r w:rsidR="00D47057">
        <w:rPr>
          <w:rStyle w:val="FootnoteReference"/>
        </w:rPr>
        <w:footnoteReference w:id="11"/>
      </w:r>
      <w:r w:rsidRPr="00AA1353">
        <w:t xml:space="preserve"> близких?</w:t>
      </w:r>
      <w:r w:rsidR="008B1970">
        <w:t xml:space="preserve"> </w:t>
      </w:r>
      <w:r w:rsidRPr="00AA1353">
        <w:t>Смерть не сложнее стрижки волос. Будущее проектируется в настоящем. Смерть обуславливает новое рождение. Ткем нити грядущих явлений. Далеко закидываем проекции того, чему надлежит быть. Местные неувязки подобны обратным течениям в огромном потоке, несущемся в океан. Значения не имеют, ибо с потоком несутся вперед, хотя вблизи и кажутся идущими против. Все Обращаю на пользу строительству Нового Мира: и то, что против, и то, что за. Так и считайте: непреложность В[еликого] Пл[ана] изменению не подлежит.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129. (Гуру).</w:t>
      </w:r>
      <w:r w:rsidR="00D61561" w:rsidRPr="00AA1353">
        <w:t xml:space="preserve"> Все реки текут в океан. Все явления устремлены в будущее. Формы и сущность его определены волей Владык. И каждое правильное действие находится с нею в полном созвучии и соответствии. Отсюда вытекает правильное суждение о своих действиях и чужих. Время значения не имеет, важны следствия. Они сосущны причинам. Зов и отклик, поступок и следствие. Ошибочно все, что идет вразрез с течением эволюции. Как в большом, так и в малом. Настоящие испытание</w:t>
      </w:r>
      <w:r w:rsidR="000C04CE">
        <w:t xml:space="preserve"> — </w:t>
      </w:r>
      <w:r w:rsidR="00D61561" w:rsidRPr="00AA1353">
        <w:t>когда предоставлены самим себе. Как бы без помощи, как бы одни, как бы оставлены всеми. Но Майя не скроет действительности от зоркого глаза. Иллюзия отделенности временная. Яро куется в горниле времени огненный доспех Нового Мира. И ко времени будет готов. Так же и вы позаботьтесь о том, чтобы доспех ваш был скован к сужденному сроку и одеяние духа готово.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130. (Июнь 18).</w:t>
      </w:r>
      <w:r w:rsidR="00D61561" w:rsidRPr="00AA1353">
        <w:t xml:space="preserve"> Тягость</w:t>
      </w:r>
      <w:r w:rsidR="000C04CE">
        <w:t xml:space="preserve"> — </w:t>
      </w:r>
      <w:r w:rsidR="00D61561" w:rsidRPr="00AA1353">
        <w:t>от осознания возможности неслыханной мировой катастрофы. Сдвинуты основания. Подземный огонь напряжен. Массы коричневого газа волнами давят низины. Прорыв подземного огня вызовет катаклизм. Предупреждение было</w:t>
      </w:r>
      <w:r w:rsidR="000C04CE">
        <w:t xml:space="preserve"> — </w:t>
      </w:r>
      <w:r w:rsidR="00D61561" w:rsidRPr="00AA1353">
        <w:t>Чили</w:t>
      </w:r>
      <w:r w:rsidR="00D47057">
        <w:rPr>
          <w:rStyle w:val="FootnoteReference"/>
        </w:rPr>
        <w:footnoteReference w:id="12"/>
      </w:r>
      <w:r w:rsidR="00D61561" w:rsidRPr="00AA1353">
        <w:t>. Мир нужен миру, чтобы обуздать силы разрушения. Голубь спасение миру несет. Напряжение сфер необычно. Утонченное сознание барометром служит планетного состояния</w:t>
      </w:r>
      <w:r w:rsidR="000C04CE">
        <w:t xml:space="preserve"> — </w:t>
      </w:r>
      <w:r w:rsidR="00D61561" w:rsidRPr="00AA1353">
        <w:t>и все же не тьма впереди. Победе ручательство яро Даем, но пережить надо переходное время. Волны уходящей Кали Юги перемежаются с наступающей Сатиа Югой и скоро явно начнут отступать и идти на ущерб. Все успехи и победы тьмы</w:t>
      </w:r>
      <w:r w:rsidR="000C04CE">
        <w:t xml:space="preserve"> — </w:t>
      </w:r>
      <w:r w:rsidR="00D61561" w:rsidRPr="00AA1353">
        <w:t>кажущиеся, временные и пустые, ибо лишены основания. Машина продолжает яро работать, но на холостой ход. Неудача ожидает во всем, по всей планете. Красное знамя победы реет над миром. Новый Мир победит. Но тяжело бедному сердцу, несущему крест свой за мир.</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131. (Июнь 19).</w:t>
      </w:r>
      <w:r w:rsidR="00D61561" w:rsidRPr="00AA1353">
        <w:t xml:space="preserve"> Судия в себе, он же и испытатель. Он же и Смотрящий. Он же и решающий, как прошло очередное испытание. Жизнь</w:t>
      </w:r>
      <w:r w:rsidR="000C04CE">
        <w:t xml:space="preserve"> — </w:t>
      </w:r>
      <w:r w:rsidR="00D61561" w:rsidRPr="00AA1353">
        <w:t>школа. И вдумчивый ученик использует каждое испытание, чтобы безошибочно знать свои силы, свои слабые места, словом, чтобы иметь ясное и непредвзятое представление о себе и о том, как он продвигается по пути. Особенно вначале сколько ложного представления о себе, своей преданности, своей стойкости, целеустремленности и возможностях! Но жизнь сурово снимает розовые очки и пелену восторженности и самообмана и ставит лицом к лицу с невеселой очевидностью и обнаженной сущностью своею без всяких прикрас. Снимаются маски и с окружающих, и видит он, что одинок и всеми оставлен. И ложная дружба тускнеет и никнет. И собственные недостатки и слабости громоздятся, как горы, и кажется, будто растут. И кажется, будто Оставил Учитель. И карма сжимает клещи. И выход закрыт, но надо и через это пройти, помня, что все это</w:t>
      </w:r>
      <w:r w:rsidR="000C04CE">
        <w:t xml:space="preserve"> — </w:t>
      </w:r>
      <w:r w:rsidR="00D61561" w:rsidRPr="00AA1353">
        <w:t>только лишь вехи пути. Чудовища у Порога яро стерегут вход и не пропустят того, кто их устрашится и решает, что дальше уже не пройти, или кто отступает. Решение одно: хороший или плохой, сильный или слабый, больной или здоровый, сытый или голодный, успешный или же нет, молодой или старый, с друзьями или один, но путь не прерывается и не может прерваться ничем и никакими условиями. «Иду, иду, Учитель, несмотря ни на что, к Тебе, Владыка, иду, и ничто: ни здесь, ни там, ни в этом мире, ни в том</w:t>
      </w:r>
      <w:r w:rsidR="000C04CE">
        <w:t xml:space="preserve"> — </w:t>
      </w:r>
      <w:r w:rsidR="00D61561" w:rsidRPr="00AA1353">
        <w:t>не задержит меня»</w:t>
      </w:r>
      <w:r w:rsidR="000C04CE">
        <w:t xml:space="preserve"> — </w:t>
      </w:r>
      <w:r w:rsidR="00D61561" w:rsidRPr="00AA1353">
        <w:t>так продвигается ученик, обращаясь к Учителю Света.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132. (Июнь 24).</w:t>
      </w:r>
      <w:r w:rsidR="00D61561" w:rsidRPr="00AA1353">
        <w:t xml:space="preserve"> Писать можно при всяких условиях и везде, если сосредоточение позволяет, равно как и думать и получать поток мыслей свыше.</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C24AD7">
        <w:rPr>
          <w:b/>
        </w:rPr>
        <w:t>133.</w:t>
      </w:r>
      <w:r w:rsidR="00D61561" w:rsidRPr="00AA1353">
        <w:t xml:space="preserve"> Случай с цепной собакой следует отметить. Взглядом можно смирить злобного пса. Спираль Агни, пущенная умело, заставила цепняка поджать хвост, и спрятаться в будке, и даже от страха не лаять. Так незаметно растут внутренние огни. Страх перед животным или зверем ставит человека на одинаковую эволюционную с ними ступень, и тогда зверь нападает как на существо, равное себе. Отсутствие страха, или бесстрашие, есть необходимейшее условие для подчинения животного воле человека. Спокойствие тушит взрыв астральных в животном страстей. Происходит нейтрализация тонких энергий. Поляризуя свое сознание на нужной волне, управляет человек астральной сущностью зверя. Но нужно уметь собой управлять.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134. (Июнь 26).</w:t>
      </w:r>
      <w:r w:rsidR="00D61561" w:rsidRPr="00AA1353">
        <w:t xml:space="preserve"> Попавший в трясину засасывается неотвратимо и гибнет, если не за что ухватиться рукой. Точно так же затягивает мир плотный сознание, не могущее удержать спасительной нити Иерархии. Потому и Указую ухватиться за Меня крепко и держаться, как держится утопающий за брошенный ему пробковый пояс. Тысячи магнитов с крючьями мыслей земных тянутся отовсюду к сознанию, чтобы его привязать к Земле и удержать на земном. Но дается устремление кверху, к Иерархии, к Свету, к Владыкам. Пусть хотя бы мысль о неминуемой смерти поможет понять, что все окружающее</w:t>
      </w:r>
      <w:r w:rsidR="000C04CE">
        <w:t xml:space="preserve"> — </w:t>
      </w:r>
      <w:r w:rsidR="00D61561" w:rsidRPr="00AA1353">
        <w:t>ничто, и конечного смысла в себе не имеет, и суждено человеку на время. И тело, столь близкое духу, увянет, ослабнет, постареет и умрет, и вещи не нужны все станут, и люди уйдут, как из жизни ушли, кто раньше встречался. Дух чует правду, но ум не хочет принять неизбежность утраты всего, и создает из всего окружающего иллюзию постоянства, устойчивости, и порождает идею призрачной собственности. Но вот наступает конец. С чем уйдет человек туда, куда кроме знаний и опыта, приобретенного в жизни, взять с собою ничего больше нельзя?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135. (Июнь 28).</w:t>
      </w:r>
      <w:r w:rsidR="00D61561" w:rsidRPr="00AA1353">
        <w:t xml:space="preserve"> Реакцию сознания на напряженное устремление надо суметь пережить. Гребень и впадина волны, действие и противодействие, манвантара и Пралайя, словом, ритм поступательного движения. Пралайи сознания неизбежны. Опытный путник мудро переждет спад, зная, что за ним последует неминуемый подъем. Малоопытный слепо решит, что кончено все, и труды все напрасны, и впереди ничего. Опасный момент, чреватый многими следствиями. Но следует помнить, что накопления неотъемлемы, что сознание поднимается ритмом, что этот ритм волн чередуется по принципу пульсации. Вернется все, но с силой возросшей. И ничто не утрачено, ибо все внутри и захоронено до времени, как жизнь под снежным покровом, чтобы весною проснуться опять. Время Пралайи мудрый проводит, не начиная больших дел и не впадая в отчаяние при ощущении свернувшихся возможностей. Все впереди. Вспыхнут огнями все накопления снова, но надо переждать. Насильно не вызвать огней. Чему-то надо внутри укрепиться и пустить корни. Даже </w:t>
      </w:r>
      <w:r w:rsidR="00D61561" w:rsidRPr="00AA1353">
        <w:lastRenderedPageBreak/>
        <w:t>зерно должно быть захоронено до времени, чтобы дать всходы и плод. Законы во всем одинаковы. Потому знайте и верьте в победу.</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24AD7">
        <w:rPr>
          <w:b/>
        </w:rPr>
        <w:t>136.</w:t>
      </w:r>
      <w:r w:rsidR="00D61561" w:rsidRPr="00AA1353">
        <w:t xml:space="preserve"> Также нельзя даже и в мыслях отставить Владыку. С Ним до конца. Это поможет избежать многих невидимых опасностей. Привязать к Лучу Света следует себя неотрывно и пребывать в нем при всех, и всяких, и всевозможных обстоятельствах жизни. Не у всех Луч Света к услугам. Многие ли поймут и оценят, не позабудут ли в одури плотных условий, и тягостей жизни, и суетливых забот! Забыть очень легко, но, позабывши, вернуть счастье Луча вдвое уже будет труднее, а может, и больше, чем вдвое. Надо лишь думать всегда, что хорошо или плохо, болезнь или радость, удача иль горе, но Луч неизменно над нами. Полюсность жизни явлений неотвратима. Испытания обуславливаются законом полюсности, определяющим смену противоположных явлений. Утро и вечер, восход и заход, зима и лето, печаль и радость, легкая и трудная полоса жизни</w:t>
      </w:r>
      <w:r w:rsidR="000C04CE">
        <w:t xml:space="preserve"> — </w:t>
      </w:r>
      <w:r w:rsidR="00D61561" w:rsidRPr="00AA1353">
        <w:t>об этом все знают, но не думают применить к себе, забывая, что с Владыкой надо пройти через радость и горе и что только в этом двуродном пламени закалится клинок духа. Но сколь же это положение приемлемо и понятно на гребне и сколь неприемлемо и забывается на спаде. Лучше помнить Владыку в несчастьях и Близость Его ощущать, чем в счастье о Нем позабыть. А сколько злобных и злорадствующих глаз следит за тем моментом, когда наступает Пралайя сознания, чтобы подбросить свой вред и нанести наибольший ущерб. О злосторожащих следует помнить.</w:t>
      </w:r>
    </w:p>
    <w:p w:rsidR="00D61561" w:rsidRPr="00AA1353" w:rsidRDefault="00D61561" w:rsidP="00F51656">
      <w:pPr>
        <w:pStyle w:val="Quote"/>
      </w:pPr>
      <w:r w:rsidRPr="00AA1353">
        <w:t>На днях видел во сне Владыку. К Нему подлетел через пролет, потом их стало двое.</w:t>
      </w:r>
    </w:p>
    <w:p w:rsidR="00345971" w:rsidRDefault="00D61561" w:rsidP="00F51656">
      <w:pPr>
        <w:pStyle w:val="Quote"/>
      </w:pPr>
      <w:r w:rsidRPr="00AA1353">
        <w:t>Сегодня видел во сне Гуру</w:t>
      </w:r>
      <w:r w:rsidR="000C04CE">
        <w:t xml:space="preserve"> — </w:t>
      </w:r>
      <w:r w:rsidRPr="00AA1353">
        <w:t>он проснулся после возвращения из Надземного Мира и сказал, что там он видел много интересных вещей.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137. (Июнь 29).</w:t>
      </w:r>
      <w:r w:rsidR="00D61561" w:rsidRPr="00AA1353">
        <w:t xml:space="preserve"> Глаз видит то, на что устремлен. Так же и мысль. Ум реализует те мысли, на которые направлено сознание. Сфера и характер мыслей устанавливаются сознанием, и выбор зависит от него. Привходящие условия имеют значение, но не решающее. Тот мир мыслей, в котором живет человек, в значительной мере зависит от него самого. Знаете, что великие люди в самых невозможных условиях создавали свою сферу творческих мыслей, часто идущих яро вразрез с мышлением окружающих, и часто запечатлевали своей кровью независимость и свободу своей мысли. Но это удел великих духов или же тех, кто право свое на свободу мышления решил утвердить. Все ссылки на влияние и воздействие среды рождаются от слабости духа. Нет ничего, чего бы не могла преодолеть психическая энергия человека, поддержанная сильною волей. Не утвердить независимость мыслей своих от окружающего</w:t>
      </w:r>
      <w:r w:rsidR="000C04CE">
        <w:t xml:space="preserve"> — </w:t>
      </w:r>
      <w:r w:rsidR="00D61561" w:rsidRPr="00AA1353">
        <w:t>значит отдать себя в его власть и подчиниться ему. Или раб, или владыка мощи своей</w:t>
      </w:r>
      <w:r w:rsidR="000C04CE">
        <w:t xml:space="preserve"> — </w:t>
      </w:r>
      <w:r w:rsidR="00D61561" w:rsidRPr="00AA1353">
        <w:t xml:space="preserve">нет середины. Власть над собою и опыт тоже над собой же самим. Ни на чье сознание и </w:t>
      </w:r>
      <w:r w:rsidR="00D61561" w:rsidRPr="00AA1353">
        <w:lastRenderedPageBreak/>
        <w:t>свободу его не посягает воспрянувший дух. Все происходит в себе, внутри: и борьба, и победа, и достижение новой ступени. Благословляю на то, чтобы волю поднять на борьбу за утверждение освобождения сознания от власти явлений текущего дня и сфер окружающих, плотных, за то, чтобы духом подняться над жизни пучиной.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138.</w:t>
      </w:r>
      <w:r w:rsidR="00D61561" w:rsidRPr="00AA1353">
        <w:t xml:space="preserve"> Если сравнить время, потерянное человеком напрасно, с временем, проведенным с пользою, результаты будут потрясающи, целесообразность не соблюдается даже коснувшимися Учения. Отсюда и несоизмеримость поступков и мыслей с великим назначением человека. Цель утверждается в Учении ясно. Отчего же тогда столько отклонений от пути и столько блужданий? Не потому ли, что сердце отстоит далеко от того, что принято и усвоено лишь только рассудком? Головы без сердца недостаточно. Много бед причинили эти головастики, забывшие сердце. Но если решение в сердце, значит, сердцу и следует дать свободу, то есть отпустить его кверху. Как радуется оно всему, что возвышает и осветляет дух. Зовут это чувство совестью. Но ведь совесть-то в сердце живет. Но тяжко и пусто на сердце, ибо сердце в затворе на запорах семи. Если бы дали сердцу свободу, истинно, мир обрели бы, Мир, который Даю вам не так, как дает его мир.</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139.</w:t>
      </w:r>
      <w:r w:rsidR="00D61561" w:rsidRPr="00AA1353">
        <w:t xml:space="preserve"> И еще: разве не знаете, в чем счастье? Счастье в самоотдавании, в отдаче себя, в самозабвении, самоотверженности. Но разве разбухшая самость может себя позабыть? Она себя ставит на первое место и прежде всех и всего. Но уже Говорил, что возлюбивший кого или что, даже себя самого, больше Меня, Меня недостоин, то есть, говоря другими словами, негоден в ученики. Так что приходится выбирать между собою и Мною. И кому будет отдано предпочтение и на ком остановится выбор, тот и будет первенствовать в сердце и определять этим направление пути. Но вот придет время, когда придется расстаться с телом и вещами</w:t>
      </w:r>
      <w:r w:rsidR="000C04CE">
        <w:t xml:space="preserve"> — </w:t>
      </w:r>
      <w:r w:rsidR="00D61561" w:rsidRPr="00AA1353">
        <w:t>основанием вместилища самости, затем придется расстаться с астралом</w:t>
      </w:r>
      <w:r w:rsidR="000C04CE">
        <w:t xml:space="preserve"> — </w:t>
      </w:r>
      <w:r w:rsidR="00D61561" w:rsidRPr="00AA1353">
        <w:t>ее цитаделью, затем с телом ментальным, находившимся у них в услужении. Что же тогда? С чем останется дух, лишенный того временного и шаткого основания, на котором он пытался построить дом свой? Не пойдет ли выщербленный в ничто, оставшись ни с чем? Так следует крепко помыслить о том, на чем созидаем себе обитель для духа в Надземном, дом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140. (Июль 2).</w:t>
      </w:r>
      <w:r w:rsidR="00D61561" w:rsidRPr="00AA1353">
        <w:t xml:space="preserve"> Как же Мое будет звучать, если его заглушает свое. Или Мое, или свое</w:t>
      </w:r>
      <w:r w:rsidR="000C04CE">
        <w:t xml:space="preserve"> — </w:t>
      </w:r>
      <w:r w:rsidR="00D61561" w:rsidRPr="00AA1353">
        <w:t>что изберете. Избравший Мое в степени полной</w:t>
      </w:r>
      <w:r w:rsidR="000C04CE">
        <w:t xml:space="preserve"> — </w:t>
      </w:r>
      <w:r w:rsidR="00D61561" w:rsidRPr="00AA1353">
        <w:t>Мое получает сполна. Избравший свое</w:t>
      </w:r>
      <w:r w:rsidR="000C04CE">
        <w:t xml:space="preserve"> — </w:t>
      </w:r>
      <w:r w:rsidR="00D61561" w:rsidRPr="00AA1353">
        <w:t xml:space="preserve">Моего не имеет. К Моему прикасаясь, надо забыть о себе и помнить, что только Полноотдача или полноустремление ручательством будет успеха. Неизменяемо Слово Мое, и если оно не исполнилось, значит, либо План изменился, либо условия, необходимые для его </w:t>
      </w:r>
      <w:r w:rsidR="00D61561" w:rsidRPr="00AA1353">
        <w:lastRenderedPageBreak/>
        <w:t>исполнения, не соблюдены. Для исполнения нужны две стороны. Потому и Спрашивал: «Веруешь ли?», ибо без наличия нужных элементов в сознании получающего помощь она не доходит. Лучше сетовать на себя, чем на Владыку, и лучше поближе искать, чем вдалеке. Отрешение от себя нелегко. Отсюда столько неудач и бесплодных попыток. Но когда Лик Мой первенствует в сознании, все вытесняя и все заслоняя, успех обеспечен. Удача следует за Моими людьми. Не следует понимать ее только лишь в деньгах или материальном достатке. Целесообразность имеет в виду конечную победу духа и духа преуспеяние. Преуспевать же духом можно везде и во всяких условиях, но если со Мною. Быть в духе со Мною будет ручательством победы. И никто и ничто не может тогда помешать собирать обильную жатву. Требую сознательного утверждения Моего постоянного Присутствия для конечной победы над властью земных обстоятельств и яростью плотных условий. Видите сами, как склоняются противные условия перед силой объединенного в духе со Мною сознания. Я с тем, кто со Мною. Прост этот закон слияния в духе. Надо стать ближе, надо стать так близко, чтобы все мешающее исчезло бы вовсе. Так дойдем до победы.</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141. (Июль 3).</w:t>
      </w:r>
      <w:r w:rsidR="00D61561" w:rsidRPr="00AA1353">
        <w:t xml:space="preserve"> Никто не может поручиться за будущее свое. Но тот, кто знает закон причинности и следует точно ему, может. Закон прост: какова причина, таково и следствие. Зерно родит по своей природе и в точном соответствии с нею. Но знать это мало. Знание без применения бесполезно. Лучше знать меньше, но применить, чем много</w:t>
      </w:r>
      <w:r w:rsidR="000C04CE">
        <w:t xml:space="preserve"> — </w:t>
      </w:r>
      <w:r w:rsidR="00D61561" w:rsidRPr="00AA1353">
        <w:t>без приложения в жизни. Непримененное знание будет в осуждение, примененное</w:t>
      </w:r>
      <w:r w:rsidR="000C04CE">
        <w:t xml:space="preserve"> — </w:t>
      </w:r>
      <w:r w:rsidR="00D61561" w:rsidRPr="00AA1353">
        <w:t>в заслугу.</w:t>
      </w:r>
    </w:p>
    <w:p w:rsidR="00345971" w:rsidRDefault="00D61561" w:rsidP="00F51656">
      <w:pPr>
        <w:pStyle w:val="Quote"/>
      </w:pPr>
      <w:r w:rsidRPr="00AA1353">
        <w:t>Видел во сне Гуру, шел по направлению к нему и думал о том, чтобы выглядеть достойно.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142. (Июль 4).</w:t>
      </w:r>
      <w:r w:rsidR="00D61561" w:rsidRPr="00AA1353">
        <w:t xml:space="preserve"> Когда экран сознания занимается Ликом Владыки, а сфера сознания заполняется Его Лучами, получение посылок становится неизбежным. Этим путем сознательно или бессознательно достигали все. Конечно, при этом нужно и сердечное наполнение, ибо ведет сердце. Сказано было: «Мысль ведет человека», но мысль ведет сердце, то есть мысль сердцем ведется. Любовь и ненависть цитаделью имеют сердце, равно как и все чувства. Но ведь мир движим ненавистью или любовью, то есть добром или злом. Сила мысли зависит от силы огня, вложенного в нее сердцем. Именно надо научиться уметь хотеть сердцем. Но откуда же тогда столько неисполнившихся сердечных желаний? Но это лишь видимость, ибо когда-то и где-то сердечная мысль исполнится непреложно, быть может, даже тогда, когда сознание, породившее эту мысль, ее уже переросло и не нуждается в ее осуществлении. Сколько таких запоздалых исполнений давних желаний происходит в жизни каждого человека (ибо человек желает всегда), сколько ненужных уже встреч и ненужных уже обстоятельств. Даже в течение одной жизни можно наблюдать, как нечто, страстно </w:t>
      </w:r>
      <w:r w:rsidR="00D61561" w:rsidRPr="00AA1353">
        <w:lastRenderedPageBreak/>
        <w:t>желаемое в юности, становится ненужным и обременительным позднее. Следует желать осмотрительно и очень осторожно. Как часто и с каким разочарованием смотрит на когда-то страстно любимого человека разлюбившее сердце! Но следствия порожденных желаний придется нести до конца, сейчас или после, в этой жизни или другой, но исчерпать энергии сердца придется родившему их. И кто знает, не стремились ли страстно когда-то друг к другу два человека, ныне прикованные кармою один к другому, как каторжники к ядру. Восток проблему решает просто, убивая желания, которым, вообще говоря, нет границ и пределов. Сколько бы и чего бы ни имел человек, ему всегда хочется иметь больше. Убивая желания, освобождает себя человек от кармических следствий. Йоги заменяют желание устремлением, как бы трансмутируя низший вид энергии в высший. Желание слишком тесно связано с астралом, который даже и называется телом желаний. Удовлетворять желание</w:t>
      </w:r>
      <w:r w:rsidR="000C04CE">
        <w:t xml:space="preserve"> — </w:t>
      </w:r>
      <w:r w:rsidR="00D61561" w:rsidRPr="00AA1353">
        <w:t>значит пытаться наполнить водой гнилую дырявую бочку, щели которой будут лишь расширяться от каждой новой порции воды. Путь удовлетворения желаний</w:t>
      </w:r>
      <w:r w:rsidR="000C04CE">
        <w:t xml:space="preserve"> — </w:t>
      </w:r>
      <w:r w:rsidR="00D61561" w:rsidRPr="00AA1353">
        <w:t>неверный. Тот, кто желает власти над миром, собой и телом не утвердит.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143. (Июль 5).</w:t>
      </w:r>
      <w:r w:rsidR="00D61561" w:rsidRPr="00AA1353">
        <w:t xml:space="preserve"> Смрадно дыхание людей. Воздух, поступая в легкие человека и окисляясь в них, вступает в непосредственное соприкосновение с кровью человека и напитывается ее сущностью. Дыхание многих больных зловонно. Дыхание раздражения зловонно. Дыхание порока зловонно. Дыхание несет на себе печать сущности человека. Благоуханно дыхание подвижника. Благоуханно дыхание здоровья. Благоуханно дыхание человека мыслей высоких и светозарных. При достаточном развитии чувствознания и обостренности обоняния по дыханию можно определить болезнь, здоровье и состояние человека. Каждым выдохом очищает или заражает человек окружающую его сферу, и часто на далекое расстояние. Ядовитыми эманациями дыхания пропитаны людские сборища, особенно притоны разврата, игорные дома и все места, где выявляются страсти земные. Чистая или грязная мысль тотчас же отражается на выдыхаемом человеком воздухе. Часто задыхается человек в атмосфере, зараженной его собственными мыслями, воздух которой ими отравлен. Два полюса уявляются чистыми и нечистыми мыслями. Соприкосновение людей друг с другом, когда дышат одним воздухом, имеет более глубокие следствия, чем думают обычно. Многие болезни и недомогания вызываются этим контактом. Ведь человек вдыхает в себя, вводя в свой микрокосм зараженные и отравленные частицы материи, которые только что входили в состав организма другого человека</w:t>
      </w:r>
      <w:r w:rsidR="000C04CE">
        <w:t xml:space="preserve"> — </w:t>
      </w:r>
      <w:r w:rsidR="00D61561" w:rsidRPr="00AA1353">
        <w:t>больного, раздраженного, злого, огорченного, ненавидящего и так далее. Если вдуматься глубже в происходящий процесс, то можно ужаснуться той опасности и возможности заразы, которые несет в себе дыхание человека. Благовонно, жизнедательно и полезно дыхание многих растений и деревьев, особенно хвойных</w:t>
      </w:r>
      <w:r w:rsidR="000C04CE">
        <w:t xml:space="preserve"> — </w:t>
      </w:r>
      <w:r w:rsidR="00D61561" w:rsidRPr="00AA1353">
        <w:t xml:space="preserve">как бы </w:t>
      </w:r>
      <w:r w:rsidR="00D61561" w:rsidRPr="00AA1353">
        <w:lastRenderedPageBreak/>
        <w:t>озонаторы живые и действующие постоянно. В сочетании с другими излучениями дыхание мощно влияет. Дыханием можно передать болезнь, равно как и здоровье. Можно подышать на больной орган и его излечить, а можно и наоборот</w:t>
      </w:r>
      <w:r w:rsidR="000C04CE">
        <w:t xml:space="preserve"> — </w:t>
      </w:r>
      <w:r w:rsidR="00D61561" w:rsidRPr="00AA1353">
        <w:t>в здоровом вызвать болезнь. Дыша на человека с определенной целеустремленной мыслью, возможно повлиять на него во благо или во зло. Совместное пребывание и проживание людей в одном помещении чревато многими неожиданными, но неизбежными следствиями, ибо самый воздух помещения будет носителем и передатчиком их добрых или злых качеств, их здоровья или болезней. Можно бы защититься, если бы знать и понимать, откуда грозит опасность, но многие даже и не подозревают о ее существовании. Медицина признает возможность передачи так называемых заразных болезней через дыхание, но ограничивается только лишь ими, не учитывая того, что дыханием человек заражает другого даже своим настроением. Защититься можно, если бы знать степень и глубину опасности. Врага можно победить, лишь зная его силу. Дыхание в зараженном помещении неполезно. Или открытый воздух, или тщательное проветривание комнаты. Убийствен воздух больниц, где было много страданий: нужны озонаторы и Солнца лучи. Естественные озонаторы</w:t>
      </w:r>
      <w:r w:rsidR="000C04CE">
        <w:t xml:space="preserve"> — </w:t>
      </w:r>
      <w:r w:rsidR="00D61561" w:rsidRPr="00AA1353">
        <w:t>хвойные деревья</w:t>
      </w:r>
      <w:r w:rsidR="000C04CE">
        <w:t xml:space="preserve"> — </w:t>
      </w:r>
      <w:r w:rsidR="00D61561" w:rsidRPr="00AA1353">
        <w:t>лучше всего. Дисциплина мыслей избавляет от самоотравления. Перемена местожительства и пребывание на лоне природы могут явить чудеса. Очень осмотрительно следует относиться к тому, с какими людьми приходится дышать одним воздухом. Взаимовоздействия избежать невозможно. Защитою может служить психический скафандр, носимый на себе постоянно. Также будет полезно при дыхании утром выбрасывать из организма чужую заразу или болезнь, создавая тем психический иммунитет. Психическая защита будет и защитой физической. Часто причину и корень болезни следует искать в нездоровом контакте с нездоровыми людьми, передающими немощи свои через дыхание. Лишь бы причину понять, а там и легко оберечься. Невозможно оберечься от неведомого врага, но враг разоблаченный уже не опасен, ибо против него можно принять меры самозащиты. Мята и эвкалипт</w:t>
      </w:r>
      <w:r w:rsidR="000C04CE">
        <w:t xml:space="preserve"> — </w:t>
      </w:r>
      <w:r w:rsidR="00D61561" w:rsidRPr="00AA1353">
        <w:t>мощные очистители, а также смола хвойных деревьев и хвойные корешки, скипидар первосортный,</w:t>
      </w:r>
      <w:r w:rsidR="000C04CE">
        <w:t xml:space="preserve"> — </w:t>
      </w:r>
      <w:r w:rsidR="00D61561" w:rsidRPr="00AA1353">
        <w:t>живица, сосновое или пихтовое масло. Лучше подальше сидеть от собеседника, чтобы дыхание его не касалось.</w:t>
      </w:r>
    </w:p>
    <w:p w:rsidR="00345971" w:rsidRDefault="00D61561" w:rsidP="00D61561">
      <w:r w:rsidRPr="00AA1353">
        <w:t>Теперь причину заболевания своего знаешь, следовательно, можно лечиться. Окружающие дыханием своим отравили систему благодаря тесноте. При общинножитии каждый имел свою отдельную келью. Так было утверждено Самим.</w:t>
      </w:r>
    </w:p>
    <w:p w:rsidR="00345971" w:rsidRDefault="00D61561" w:rsidP="00D61561">
      <w:r w:rsidRPr="00AA1353">
        <w:t>Болезнь из организма можно выталкивать дыханием.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144. (Июль 6).</w:t>
      </w:r>
      <w:r w:rsidR="00D61561" w:rsidRPr="00AA1353">
        <w:t xml:space="preserve"> Каждый предмет, существующий в мире, являет собою разрез Беспредельности, ибо прошедшим и будущим своим касается ее. Это также относится положительно ко всем явлениям жизни, ибо ничто не имеет ни конца, ни начала. Понятия </w:t>
      </w:r>
      <w:r w:rsidR="00D61561" w:rsidRPr="00AA1353">
        <w:lastRenderedPageBreak/>
        <w:t>времени и пространства особенно ярко подчеркивают это отсутствие конечности, или конца, но распространяется это свойство на все вещи и явления мира. Можно проследить рождение и смерть каждой вещи, но не составляющих ее элементов, которыми она и соприкасается с Беспредельностью. Ничто не начинается, и ничто не кончается, но все лишь продолжается, видоизменяясь во веки веков. Это дает возможность усматривать элементы Вечности во всех явлениях жизни и тем приобщать сознание к тому, что существует всегда, то есть к бессмертию сущего. Сознание, насыщенное элементами Беспредельности, становится бессмертным само, что позволяет сохранить его непрерываемость при смене его оболочек. Жизнь вечная и есть та самая жизнь, которая существует вокруг, ибо она, изменяя свои формы, сама никогда не умирает. Таким образом, каждый момент настоящего можно рассматривать как разрез Беспредельности, уявленной во временности данного момента. Это понимание позволяет любой разрез обстоятельств любого периода жизни человека проектировать в будущее, чтобы по характеру настоящих причин вывести свойства и особенности последующих следствий. И это также позволяет в настоящем создавать такие причины, которые будут порождать желаемые человеку следствия. Для Нас все</w:t>
      </w:r>
      <w:r w:rsidR="000C04CE">
        <w:t xml:space="preserve"> — </w:t>
      </w:r>
      <w:r w:rsidR="00D61561" w:rsidRPr="00AA1353">
        <w:t>лишь следствие. Мы так Творим. Зерно, и всходы, и плоды его</w:t>
      </w:r>
      <w:r w:rsidR="000C04CE">
        <w:t xml:space="preserve"> — </w:t>
      </w:r>
      <w:r w:rsidR="00D61561" w:rsidRPr="00AA1353">
        <w:t>единосущны. Причины и следствия их</w:t>
      </w:r>
      <w:r w:rsidR="000C04CE">
        <w:t xml:space="preserve"> — </w:t>
      </w:r>
      <w:r w:rsidR="00D61561" w:rsidRPr="00AA1353">
        <w:t>подобны зерну и плодам. Не может быть того положения, чтобы причины не порождали следствий или чтобы гнилые или попорченные семена дали хорошие всходы. Великие причины рождают соответствующие следствия. Из ничтожного родится ничтожество. Но из малого может родиться большое и даже великое, подобно тому как одно небольшое семечко может покрыть растительностью целый материк. В этом аспекте нет дел больших или малых, ибо все они в пространстве растут. Так же неотвратимо растут хорошие и дурные зародыши различных свойств, склонностей и привычек в существе человека. Малое и едва заметное сегодня может стать большим и великим завтра. И хорошо, если от Света оно, но не от тьмы. Сад сознания требует заботы и досмотра. Много хорошего и много плохого порою находится там. И все это неотвратимо растет, если поливается живительной влагой внимания, то есть если мысль останавливается на том или ином свойстве, питая его своей энергией. Если убрать мысль из любой привычки или склонности человека, они умирают, лишенные пищи. Так можно ухаживать за каждым ростком в саду сознания, поддерживая добрые мысли и уничтожая недобрые прекращением мысли о них. Ибо мыслью живут и питаются ростки, цветы и плоды сада сознания. Много мыслей проносится через сферу сознания человека в течение дня. Много ли хороших из них, добрые следствия приносящих, и много ли темных и злых</w:t>
      </w:r>
      <w:r w:rsidR="000C04CE">
        <w:t xml:space="preserve"> — </w:t>
      </w:r>
      <w:r w:rsidR="00D61561" w:rsidRPr="00AA1353">
        <w:t>вот в чем забота. Обитель, или дом духа, которые строит в Надземном себе человек, строится мыслью текущего дня. Цветы и плоды их могут украсить, и больно колючки колоть. Строители</w:t>
      </w:r>
      <w:r w:rsidR="000C04CE">
        <w:t xml:space="preserve"> — </w:t>
      </w:r>
      <w:r w:rsidR="00D61561" w:rsidRPr="00AA1353">
        <w:t xml:space="preserve">все, вопрос лишь в том, мудро ли строят. Один воздвигает темницу себе, другой </w:t>
      </w:r>
      <w:r w:rsidR="00D61561" w:rsidRPr="00AA1353">
        <w:lastRenderedPageBreak/>
        <w:t>строит палаты. Но жить будет каждый в твореньях своих, воздвигнутых каждым при жизни. Так забота о мыслях будет заботою о будущем, ибо от мыслей своих никуда не уйти, ни в том мире, ни в этом. Так дисциплина мысли будет кратчайшим и вернейшим путем в будущее. Так мысли о прекрасном будут тем строительным материалом, из которого будут сложены стены обители духа. Так служение Красоте будет строительством светлым.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145. (Июль 10).</w:t>
      </w:r>
      <w:r w:rsidR="00D61561" w:rsidRPr="00AA1353">
        <w:t xml:space="preserve"> Начнем новый опыт записи полученных рационализаторских технических новшеств, с тем чтобы быть людям полезным и в этом.</w:t>
      </w:r>
    </w:p>
    <w:p w:rsidR="00345971" w:rsidRDefault="00D61561" w:rsidP="00D61561">
      <w:r w:rsidRPr="00AA1353">
        <w:t>1). Идея замены шлюзов подъемными бассейнами-цистернами, несущими на своей водной поверхности большие суда, хороша, но страдает существенным недостатком: но подъем такой огромной тяжести требует огромной затраты энергии. Эту затрату можно свести почти на нет, если рядом с подъемным танком (цистерной-ванной с водой) сделать такую же цистерну, спускающуюся вниз, в то время как первая поднимается вверх, с тем чтобы небольшой избыток воды, накачиваемой насосом в спускающуюся цистерну, заставил ее двигаться вниз, поднимая в то же время на мощных стальных канатах подъемную цистерну вверх. Экономия на затрате энергии в этом случае получится колоссальная. Необходимы ступенчато-зубчатые тормоза над такими же ступенчатозубчатыми рельсами, могущие опускаться при помощи гидравлических рычагов. Это помимо рельсов, по которым будет двигаться цистерна.</w:t>
      </w:r>
    </w:p>
    <w:p w:rsidR="00345971" w:rsidRDefault="00D61561" w:rsidP="00D61561">
      <w:r w:rsidRPr="00AA1353">
        <w:t>2). Реку Нил десятка за два километров от устья (от дельты) следует перегородить раздвижными стальными воротами, запирающими с двух сторон искусственно суженное русло реки, суженное до достаточного для перехода судов размера. Таких проходов надо сделать два (вперед и назад). Ворота запираются по мере надобности или же остаются открытыми. Но весь излишек нильской воды, подпираемой суженным руслом, мощными насосами поднимается вверх и передается в близлежащую пустыню для орошения оной. При запертых воротах вся вода поступает на орошение, при открытых</w:t>
      </w:r>
      <w:r w:rsidR="000C04CE">
        <w:t xml:space="preserve"> — </w:t>
      </w:r>
      <w:r w:rsidRPr="00AA1353">
        <w:t>минус протекающая в них. Проходы можно ограничить как в глубину, так и в ширину до минимальных размеров, не препятствующих судоходству. Ворота могут запираться, как только достаточно большое число судов вошло в отгороженный проход. Если он достаточно длинный, он может вместить огромное число судов. Уровень регулируется насосами. В случае их непредвиденной остановки сооружения должны быть построены так, чтобы нильская вода в случае переполнения могла свободно выливаться поверх их, не производя никаких разрушений. Так можно использовать на орошение почти всю воду Нила целиком.</w:t>
      </w:r>
    </w:p>
    <w:p w:rsidR="00345971" w:rsidRDefault="00D61561" w:rsidP="00D61561">
      <w:r w:rsidRPr="00AA1353">
        <w:t xml:space="preserve">3). Большие и малые суда, разводящие большую волну, указывают на недостаток обтекаемости корпуса судна. Затраты на горючее благодаря этому сильно увеличиваются. Формы наилучшей обтекаемости должны даваться во всеобщее пользование и в </w:t>
      </w:r>
      <w:r w:rsidRPr="00AA1353">
        <w:lastRenderedPageBreak/>
        <w:t>обязательном порядке. Китайские речные шаланды (джонки), обладая почти яйцевидным дном, имеют наилучшую обтекаемо[сть] и почти не дают волны. Нос и корма тупые. Вода не режется носом, но вытесняется им.</w:t>
      </w:r>
    </w:p>
    <w:p w:rsidR="00345971" w:rsidRDefault="00D61561" w:rsidP="00D61561">
      <w:r w:rsidRPr="00AA1353">
        <w:t>4). Зимнее отепление воды речных портов.</w:t>
      </w:r>
    </w:p>
    <w:p w:rsidR="00345971" w:rsidRDefault="00D61561" w:rsidP="00D61561">
      <w:r w:rsidRPr="00AA1353">
        <w:t>5). Складной инвентарь и обстановка, и спортивное оборудование и принадлежности.</w:t>
      </w:r>
    </w:p>
    <w:p w:rsidR="00345971" w:rsidRDefault="00D61561" w:rsidP="00D61561">
      <w:r w:rsidRPr="00AA1353">
        <w:t>6). Автоматические раскрыватели пар. с установкой на любое число секунд.</w:t>
      </w:r>
    </w:p>
    <w:p w:rsidR="00345971" w:rsidRDefault="00D61561" w:rsidP="00D61561">
      <w:r w:rsidRPr="00AA1353">
        <w:t>7). Реки, впадающие в море, использовать на орошение пустынь, если таковые имеются поблизости.</w:t>
      </w:r>
    </w:p>
    <w:p w:rsidR="00345971" w:rsidRDefault="00D61561" w:rsidP="00D61561">
      <w:r w:rsidRPr="00AA1353">
        <w:t>8). Исследовать Сахару на подземные воды. Сахара, а что под песком (нефть, газ, вода, минералы, уголь).</w:t>
      </w:r>
    </w:p>
    <w:p w:rsidR="00345971" w:rsidRDefault="00D61561" w:rsidP="00D61561">
      <w:r w:rsidRPr="00AA1353">
        <w:t>9). Остекленные (&lt;...&gt; на поверхности) дороги.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146.</w:t>
      </w:r>
      <w:r w:rsidR="00D61561" w:rsidRPr="00AA1353">
        <w:t xml:space="preserve"> Будем думать вместе, как, чем помочь Родине. А помочь можно много. Доступ к сокровищнице мысли дает эту возможность. Импульс Беспредельности усиливает мысль, то есть позволяет любую мысль продолжать развивать по заложенному в ней направлению. Многие останавливаются на достигнутом, но импульс Беспредельности устремляет вперед</w:t>
      </w:r>
      <w:r w:rsidR="000C04CE">
        <w:t xml:space="preserve"> — </w:t>
      </w:r>
      <w:r w:rsidR="00D61561" w:rsidRPr="00AA1353">
        <w:t>к дальнейшему логическому развитию любого положения. Конца нет, все продолжается, расширяясь и углубляясь. И если огни зажжены, то дальнейшее последовательное развитие становится возможным и легкодостижимым. Мысль как бы сама устремляется вперед, дальше, к расширению и углублению того, что заложено в ней. Многие за настоящим не видят будущего, то есть не могут уловить следующей ступени эволюции данного явления или момента, но зажженное сознание может. Все, положительно все, можно развить и улучшить, и по непроторенным путям, если сознание позволяет.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147. (Июль 12).</w:t>
      </w:r>
      <w:r w:rsidR="00D61561" w:rsidRPr="00AA1353">
        <w:t xml:space="preserve"> Сын Мой, близится время решения твоей судьбы, а ты пребываешь, утопая в иллюзиях Майи и о наиглавнейшем забыв. Словно устремление в ристалище, когда пылает внутри все, является каким-то неписаным законом для человеческих сознаний, сознание разменивается по пустякам и распыляется на незначущие мелочи и малые мысли земные заменяют собою мысли о Высшем. Куда же оно приведет, это отвлечение от наинужнейшего? Очевидно, туда, куда устремлена мысль, то есть в ничто, ибо мысли земные сосредоточиваются на том, что рассыплется в прах и следов по себе не оставит. Куда ушло то, что заботило яро сознание, скажем, лет двадцать или тридцать назад? Кануло в Лету. Так же канет и то, что заботит сейчас. Но останется все, что несет на себе печать Вечности, что элементы непреходящего заключает в себе. Так снова возвращаемся к тому, что элементы бессмертия, собираемые среди жизни обычной, являют собою истинные ценности духа. А потому в каждодневности будней каждая крупица непреходящего является нетленным и </w:t>
      </w:r>
      <w:r w:rsidR="00D61561" w:rsidRPr="00AA1353">
        <w:lastRenderedPageBreak/>
        <w:t>неотъемлемым вкладом в бессмертную сокровищницу духа человека. Так среди жизненных будней можно строить на песке карточные домики преходящего или же воздвигать нерушимую духа твердыню. Строители все, вопрос только в том, что воздвигает себе человек. В мире духовных твердынь многие люди себе строят тюрьмы, чтобы потом сознания свои держать заключенными в них. Разное строят, и строители разные. Ты же, Мой друг, среди сутолки жизни обычной не забывай ни на миг, что все, что ты видишь и слышишь, и все, что вокруг, все это лишь лента жизни земной, кинопленке подобная, которая имеет конец. Ты фильму с собой не возьмешь, да и она ни к чему. Возьмешь только память о ней, погружаться в которую будет еще меньше желания, чем теперь вспоминать свою прошлую жизнь. Часто ли вспоминаешь? Нет. А тогда и вовсе охоты не будет, ибо красота, просторы и свобода Надземного Мира заменят тусклые краски земного существования. Мир Надземный раскрывается по сознанию. И вот тут-то и выступает во всей своей силе все, что накопил человек на Земле. Если накопления скудные и ограничены только земным, нечего будет тогда приложить человеку в жизни в Надземном, то есть жить будет нечем, ибо едой, и питьем, и земным обиходом жить в Мире Надземном нельзя. Можно еще пребывать в одури чада земной кухни, подобно тому как сумасшедшие пребывают в сфере своих больных мыслей, и жить ими, но разве это жизнь?! Собиратель сокровища есть собиратель истинных ценностей жизни, которые нематериальны и заключаются в опыте о духовном. Дворец ли духу, или тюрьму, или палату для умалишенных каждый волен построить себе, но строители</w:t>
      </w:r>
      <w:r w:rsidR="000C04CE">
        <w:t xml:space="preserve"> — </w:t>
      </w:r>
      <w:r w:rsidR="00D61561" w:rsidRPr="00AA1353">
        <w:t>все, и каждый сейчас созидает жилище в Надземном свое, своими руками, ибо строится все внутри, в себе самом, в духе своем человеческом.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148.</w:t>
      </w:r>
      <w:r w:rsidR="00D61561" w:rsidRPr="00AA1353">
        <w:t xml:space="preserve"> (Утром, со сна). Бодрствуйте.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149. (Июль 13).</w:t>
      </w:r>
      <w:r w:rsidR="00D61561" w:rsidRPr="00AA1353">
        <w:t xml:space="preserve"> В потенциале дана человеку власть над всем невидимым и видимым миром. Владыкой проявленного мира дано ему быть. Отсюда власть эта распространяется на все состояния человека, а также на состояние сна. В той части его, где сон является отражением дневных звучаний, особенно яро действуют законы причин и следствий. И нечто побежденное, преодоленное и утвержденное им в бодрствующем состоянии таковым же прозвучит и в сновидениях человека. Момент отхода ко сну значителен тем, что как бы устанавливается то направление, по которому устремляется тонкое сознание спящего. Если его утвердить в определенном ключе, то тогда и сновидения, и отзвуки дня, и впечатления, идущие из Тонкого Мира, будут иными. Тяжелый и беспокойный сон и сумбурные отрывки дневные не будут уже тревожить сознание спящего. Мозг действовать во сне обычно не может, но принятое им перед засыпанием направление продолжается, и потому утвердить мысль перед сном будет решением мудрым. Перепевы земные, даже если они не плохи, все же пищи душе не дадут. Сон же питанием </w:t>
      </w:r>
      <w:r w:rsidR="00D61561" w:rsidRPr="00AA1353">
        <w:lastRenderedPageBreak/>
        <w:t>служит для духа, когда он почерпает в нем силы с Надземного Плана. Сон есть явление универсальное. Пралайя и манвантара или пульсация и ритм обнимают собой все явления жизни, до Космоса включительно. Заснувшая на зиму природа весной пробуждается вновь, и так везде и во всем</w:t>
      </w:r>
      <w:r w:rsidR="000C04CE">
        <w:t xml:space="preserve"> — </w:t>
      </w:r>
      <w:r w:rsidR="00D61561" w:rsidRPr="00AA1353">
        <w:t>чередование состояний. Дано человеку владеть состоянием даже Пралайи, утвердив перед ней направление линии духа, ибо сон в аспекте земного существования человека есть малая Пралайя сознания.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150. (Июль 14).</w:t>
      </w:r>
      <w:r w:rsidR="00D61561" w:rsidRPr="00AA1353">
        <w:t xml:space="preserve"> Дела человеческие</w:t>
      </w:r>
      <w:r w:rsidR="000C04CE">
        <w:t xml:space="preserve"> — </w:t>
      </w:r>
      <w:r w:rsidR="00D61561" w:rsidRPr="00AA1353">
        <w:t>так Называем Мы их, ибо охватывают они орбитой своей конечные сферы земные. Задача</w:t>
      </w:r>
      <w:r w:rsidR="000C04CE">
        <w:t xml:space="preserve"> — </w:t>
      </w:r>
      <w:r w:rsidR="00D61561" w:rsidRPr="00AA1353">
        <w:t>протянуть нить жизни за пределы этих сфер в Беспредельность. Но как и куда? Ко Мне протянуть, ибо Мир Мой не от мира сего, Я</w:t>
      </w:r>
      <w:r w:rsidR="000C04CE">
        <w:t xml:space="preserve"> — </w:t>
      </w:r>
      <w:r w:rsidR="00D61561" w:rsidRPr="00AA1353">
        <w:t>за пределами ограниченного обывательского существования. Потерять себя, потерять душу свою</w:t>
      </w:r>
      <w:r w:rsidR="000C04CE">
        <w:t xml:space="preserve"> — </w:t>
      </w:r>
      <w:r w:rsidR="00D61561" w:rsidRPr="00AA1353">
        <w:t>значит оставить свой малый мирок и коснуться сознания Мира большого. Мир этот не ограничен ни временем, ни пространством</w:t>
      </w:r>
      <w:r w:rsidR="000C04CE">
        <w:t xml:space="preserve"> — </w:t>
      </w:r>
      <w:r w:rsidR="00D61561" w:rsidRPr="00AA1353">
        <w:t>он Космос включает в себя со всеми его формами уявления жизни. Время космическое с земным общего ничего не имеет. То, что на Земле является настоящим или прошедшим, в Космосе может быть будущим, а прошлое стать настоящим, а где-то в Сферах Незримых в настоящем уявляется и будущее. Бессмысленно время земное хотя бы на Марсе. Даже понятия верха и низа относительны в противоположных точках Земли. Все земные понятия и представления относительны. Но абсолютна в основе своей сфера вечной космической мысли. Утверждаем Мир Огненный, вечный, ибо земной относительности лишен. Так же безотносительны и великие Космические Законы. Вот почему Говорим об Основах, на которых покоится мир. Непоколебимы Основы, хотя и течет в океан Вечности поток жизнью проявленных форм, вечно изменяясь и эволюционируя в стремлении своем к совершенству. Вечное во временном усматривает коснувшийся Беспредельности ум, собирая жатву бессмертия. Конечность земная и ограниченность плотного мира</w:t>
      </w:r>
      <w:r w:rsidR="000C04CE">
        <w:t xml:space="preserve"> — </w:t>
      </w:r>
      <w:r w:rsidR="00D61561" w:rsidRPr="00AA1353">
        <w:t>не в мире, который вокруг, но в уме человека, в сознании его, принявшем за реальность относительность мира земного. Стены, ограничивающие сознание, надо разрушить, прежде чем оно сможет выйти на просторы Космического Океана. Океан Космической Мысли стать может доступным человеку, освободившему сознание свое от призрачного мира земных представлений. Тайна времени и пространства сознанием быть должна решена, и побеждено понятие смерти. К новому пониманию жизни приближается на Земле человек, и достижение ступени космического сознания становится уже близко возможным.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151. (Июль 15).</w:t>
      </w:r>
      <w:r w:rsidR="00D61561" w:rsidRPr="00AA1353">
        <w:t xml:space="preserve"> Когда кто-то внутри восстает против следования высшим путем, считайте, что это не вы, но враг ваш извечный</w:t>
      </w:r>
      <w:r w:rsidR="000C04CE">
        <w:t xml:space="preserve"> — </w:t>
      </w:r>
      <w:r w:rsidR="00D61561" w:rsidRPr="00AA1353">
        <w:t xml:space="preserve">астрал, восстает и хочет свое утверждать, но не ваше. Он хочет всегда своего, влекущего вниз. Это он против ритма </w:t>
      </w:r>
      <w:r w:rsidR="00D61561" w:rsidRPr="00AA1353">
        <w:lastRenderedPageBreak/>
        <w:t>обращений к Владыке. Это он против мыслей об Учителе. Это он против постоянства Изображения в третьем глазу. Он, он, он неизменно всегда против всего, что дух возвышает и вырывает его из объятий малого «я». Во всем неизжитом и в бездну влекущем активен астрал</w:t>
      </w:r>
      <w:r w:rsidR="000C04CE">
        <w:t xml:space="preserve"> — </w:t>
      </w:r>
      <w:r w:rsidR="00D61561" w:rsidRPr="00AA1353">
        <w:t>враг древний. Его отделить от себя необходимо. Он</w:t>
      </w:r>
      <w:r w:rsidR="000C04CE">
        <w:t xml:space="preserve"> — </w:t>
      </w:r>
      <w:r w:rsidR="00D61561" w:rsidRPr="00AA1353">
        <w:t>ненужный придаток в себе, свою роль сыгравший и ставший излишним. С ним надо покончить, расчленив элементы его, чтобы легче их было отбросить. Борьба не на жизнь, а на смерть. Или он победит, или высшая духа Триада. Если здесь побеждает астрал, победит он и там, когда сброшены будут земные одежды. Потому победить надо здесь, пока еще в теле.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152. (Июль 20).</w:t>
      </w:r>
      <w:r w:rsidR="00D61561" w:rsidRPr="00AA1353">
        <w:t xml:space="preserve"> Имея большие возможности немалых достижений, растрачивают часто энергии свои люди по пустякам. Единорог есть символ явленный устремления нераздробленного. Или таран, в точке одной собирающий всю свою мощь. Сила может уявить себя при фокусировании ее в одном пункте. Иначе распыляется даже великая мощь. Точек приложения энергий своих может быть много, ибо всесторонним должен быть человек, но в момент приложения силы сосредоточение ее на острие необходимо. Разбросанность мыслей, чувств и устремлений никогда результатов не дает. Символ стрелы заостренной тоже хорош, или копья заостренность. Быстрота движущихся тел</w:t>
      </w:r>
      <w:r w:rsidR="000C04CE">
        <w:t xml:space="preserve"> — </w:t>
      </w:r>
      <w:r w:rsidR="00D61561" w:rsidRPr="00AA1353">
        <w:t>условие весьма нужное. Даже животные, рыбы и птицы следуют этому принципу. По этому же принципу движется и устремленная мысль. Когда Учим каждое дело выполнять наилучшим образом, Имеем в виду умение собирать в фокусе свою силу. Если осуждена половинчатость, то раздробленность обречена бесповоротно. Так же и преданность, раздробленная или разделенная в себе, не устоит против течения, не устоят и прочие качества духа, [если] вошли в них эти разлагающие начала. Монолитность духа утверждается собранностью огненной, когда все энергии собираются в фокус внутри для уявления действия мощного. Камненоситель умеет в нужный момент сосредоточивать в точке одной всю свою мощь. И в этом сила его и тайна успеха.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153. (Июль 21).</w:t>
      </w:r>
      <w:r w:rsidR="00D61561" w:rsidRPr="00AA1353">
        <w:t xml:space="preserve"> Конечно, окружающий мир создает и определяет сознание человека, но это лишь до известной ступени. Когда человек может сказать: «Я победил мир», тогда уже не мир, но дух человека творит свое окружение и преобразует его. Могущество духа и заключается в том, что поднимается он над миром и творит его вовне и внутри себя по воле могучей своей. Ступень Планетного Духа или Создателя планеты настолько высоко поднимает его над тем, что проявлено в формах, что он становится творцом материального мира. Сотворцом планетных Логосов назначено быть человеку, и пределов роста могущества духа его не существует. Это высший аспект Беспредельности. Но труден и долог путь к вершинам власти над всякою плотью, которая определена человеку от начала времен. Однако по этому пути идет каждый из людей и все </w:t>
      </w:r>
      <w:r w:rsidR="00D61561" w:rsidRPr="00AA1353">
        <w:lastRenderedPageBreak/>
        <w:t>человечество в целом. Ступени достижения этой власти уявлены в самом микрокосмосе человеческом достижениями явными, хотя и не понимаемыми людьми. Сколько миллионов лет борьбы, страданий, трудов и усилий потребовалось человеку, чтобы из инертной материи создать себе тело со всеми его изумительнейшими свойствами и способностями и подчинить его своей сознательной и подсознательной воле. И эти миллиарды атомов, собранные духом человека в сфере его микрокосма, объединены в одно стройное целое, которое двигается, ходит, видит, слышит обоняет и осязает. Сколько веков потребовалось духо-монаде на то, чтобы создать хотя бы глаз, который видит и фотографирует окружающее. Сколь сложен этот чудеснейший аппарат микрокосма человеческого! Достигнутая победа духа над материей еще далека, очень далека от своего окончательного завершения. Космос велик, и даже степень Планетного Духа лишь только ступень на пути к дальнейшему, бесконечному развитию духо-монады человека. Следующие ступени даже трудно представить себе, ибо человеческому разуму их не с чем сравнить. Нет слов на языке человеческом, выражающих их сущность, но в понятиях всемогущества, всезнания, всевидения, всеслышания и всех прочих качеств духа заключается намек о вершинах высочайших достижений. Степени этих достижений различны: всезнание планетное, всезнание своей солнечной системы, всезнание своей галактики и так далее, и далее, и выше еще</w:t>
      </w:r>
      <w:r w:rsidR="000C04CE">
        <w:t xml:space="preserve"> — </w:t>
      </w:r>
      <w:r w:rsidR="00D61561" w:rsidRPr="00AA1353">
        <w:t>в Беспредельность. Ибо предела нет.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154.</w:t>
      </w:r>
      <w:r w:rsidR="00D61561" w:rsidRPr="00AA1353">
        <w:t xml:space="preserve"> (Продолжение). Способность речи есть победа над материей, способность слуха, зрения, способность мыслить</w:t>
      </w:r>
      <w:r w:rsidR="000C04CE">
        <w:t xml:space="preserve"> — </w:t>
      </w:r>
      <w:r w:rsidR="00D61561" w:rsidRPr="00AA1353">
        <w:t>все это ступени достижений, мало осознаваемые людьми. На все, к сожалению, люди смотрят слишком уж просто, не понимая, какой чудовищный труд и время потребовались на каждое из них. Но время пришло осознать путь свой и цель и идти по нему уже не слепо, не зная, куда и зачем, но с глазом открытым и видящим цель. Если уже достигнуто столько, то это ручательством служит будущих дальнейших достижений. Великое шествие человечества, в его целом, к вершинам могущества духа и власти над миром идет коллективно, и общий уровень достижений уже достаточно высок, чтобы стать трамплином для достижений еще больших. Надо лишь только понять, что человек</w:t>
      </w:r>
      <w:r w:rsidR="000C04CE">
        <w:t xml:space="preserve"> — </w:t>
      </w:r>
      <w:r w:rsidR="00D61561" w:rsidRPr="00AA1353">
        <w:t>это процесс, и все в нем происходящее космично стремится к бесконечному развитию, развертыванию, утончению и усовершенствованию, которым Космос пределов не ставит. Сумерки настоящего временны и преходящи. Сияющее будущее человечества стоит перед ним, как завтрашний день, и нет такой силы в мире, которая могла бы остановить поток космической жизни. Космический путь человека предопределен Космической Волей и потому непреложен. Все, что в Космосе воплощено в форму, стремится к той же великой цели. И мудрый видит в каждой из них ту же искру духа, которая зажжена в нем прежде начала времен.</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F51656">
        <w:rPr>
          <w:b/>
        </w:rPr>
        <w:t>155. (Июль 22).</w:t>
      </w:r>
      <w:r w:rsidR="00D61561" w:rsidRPr="00AA1353">
        <w:t xml:space="preserve"> Когда же и где пожинаем плоды своих злых и добрых деяний? Пожинаем сейчас, в настоящем, и новые снова творим, чтобы после пожать. И одной рукой сеем, другой пожинаем. Настоящее есть следствие прошлого, но будущее есть следствие настоящего. Колесо причинности в действии постоянном. Забота о том, какие причины пускаются в колесо. Пока создается причина, властен над ней создающий, ибо свободно творит, но как только она создана и пущена в колесо, уже не создатель причины, но причина сама властвует над человеком. И нельзя ничего изменить, пока не исчерпает она всю энергию свою на своем породителе. Следствий избежать нельзя, но отношение к ним и характер воздействия их на сознание</w:t>
      </w:r>
      <w:r w:rsidR="000C04CE">
        <w:t xml:space="preserve"> — </w:t>
      </w:r>
      <w:r w:rsidR="00D61561" w:rsidRPr="00AA1353">
        <w:t>можно. Так плачет о материальных потерях невежда, но радуется мудрец, видя в каждой утрате освобождение. Итак, посеянное пожинается, то есть исчерпывается и нейтрализуется сознанием здесь или там, ибо карма действует непреложно в плоскости порожденных причин. Но в духе может преодолеть в себе человек следствие низших причин уже иным, новым, видоизмененным отношением к порождаемым ими следствиям. И в этом аспекте власть человека над кармою безгранична. Точнее будет сказать, что низшая карма заменяется высшей, духовной, касающейся не цепи внешних кармических явлений, но отношения к ним в духе. Невежда горюет, но мудрый радуется, когда видит, что может уплатить старые долги. Должники все, только платить по счетам не умеют достойно. Отсюда и горе, и сетование, и недовольство судьбой. А между тем, уплата кармических долгов есть не что иное, как процесс освобождения от самой кармы. Платить и не делать новых долгов</w:t>
      </w:r>
      <w:r w:rsidR="000C04CE">
        <w:t xml:space="preserve"> — </w:t>
      </w:r>
      <w:r w:rsidR="00D61561" w:rsidRPr="00AA1353">
        <w:t>вот в чем задача. Потому лучше давать, нежели брать. Ибо берущий всегда отдает. Потому лучше доброе мыслить и благо творить, нежели зло, ибо причина и следствие</w:t>
      </w:r>
      <w:r w:rsidR="000C04CE">
        <w:t xml:space="preserve"> — </w:t>
      </w:r>
      <w:r w:rsidR="00D61561" w:rsidRPr="00AA1353">
        <w:t>разные концы одной вещи. Потому Говорю: «Нагружайте сильнее Меня», ибо исчерпать Хочу всю тягость земную, ибо силы Умножу на ней, ибо в радости духа Приму нагружение и нагнетение непомерные. И тем Утвержу духа господство над кармою плотных условий. Так Говорю, когда идущим за Мною становится слишком уж трудно.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156. (Июль 24).</w:t>
      </w:r>
      <w:r w:rsidR="00D61561" w:rsidRPr="00AA1353">
        <w:t xml:space="preserve"> О воображаемых качествах следует упомянуть. Цепь не крепче своего самого слабого звена. Нехорошо, если во время бури якорный канат оборвется: или унесет в море, или на скалы. Так же и с воображаемыми качествами. Отсюда необходимость испытаний, дабы знал ученик, где его слабые и незащищенные места. Потому невыдержанными испытаниями не следует огорчаться. Себя надо знать, надо знать степень своих способностей, выносливости, выдержки и сил. Плавание в своем челне по океану жизни небезопасно. И искусство пловца и его возможности надо учитывать точно. Каждое качество духа у каждого человека имеет свой потолок. И каждое испытание показывает его высоту. И невыдержанное испытание скорее покажет его, чем </w:t>
      </w:r>
      <w:r w:rsidR="00D61561" w:rsidRPr="00AA1353">
        <w:lastRenderedPageBreak/>
        <w:t>испытание, успешно пройденное. Только испытания, успешно пройденные на пределе напряжения, могут служить верным показателем степени качества и сравниваться в этом отношении с испытаниями невыдержанными. Эти последние у обычных людей служат свидетельством слабости или падения духа, для истинного же ученика они являются только лишь лакмусовой бумажкой, реактивом, определяющим в нем степень испытуемого качества. Не огорчают они его, но указуют, что надо еще укрепить и в чем утвердиться. И радуется испытуемый каждой возможности лучшего познавания самого себя, для того чтобы более уверенно двигаться дальше. Слабое звено в цепи заменяют новым и прочным. Так же и с любым качеством духа, укрепляя и обновляя его и вливая в него новые силы. Лучше радоваться каждому испытанию, даже невыдержанному, чем горевать и печаловаться о неудачных: никто и ничто не может остановить дух, бесповоротно решивший свой путь до конца. Оставим раскаяния, уныние, безнадежность неудачникам</w:t>
      </w:r>
      <w:r w:rsidR="000C04CE">
        <w:t xml:space="preserve"> — </w:t>
      </w:r>
      <w:r w:rsidR="00D61561" w:rsidRPr="00AA1353">
        <w:t>решивший свой путь до конца знает, что возврата назад нет и все служит на пользу его несломимому духу.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157. (Июль 25).</w:t>
      </w:r>
      <w:r w:rsidR="00D61561" w:rsidRPr="00AA1353">
        <w:t xml:space="preserve"> Агни бесполый. Трансформатором огня служит сердце, которое Всеначальную энергию делает биполярной, то есть светлой или же темной. Конечно, по структуре своей двойственен Агни, но</w:t>
      </w:r>
      <w:r w:rsidR="000C04CE">
        <w:t xml:space="preserve"> — </w:t>
      </w:r>
      <w:r w:rsidR="00D61561" w:rsidRPr="00AA1353">
        <w:t>в высшем аспекте и поверх чувств и страстей человеческих. Когда же он устремляется сердцем, то сердце и накладывает на него печать тьмы или Света. Вот почему в древних писаниях сказано, что имеет значение для человека не то, что входит в него извне, но то, что исходит от человека. Ибо все исходящее из «уст его», то есть от него, трансформируется его сердцем и уже кармически связывается с человеком. Весь мир, вся злоба людская может обрушиться на чистое сердце, и если она не имеет в нем ничего, то светел будет излучаемый таким сердцем Агни, окрашивающий Светом своим все мысли, чувства и поступки его обладателя. И тогда уже не имеет значения все происходящее вовне, ибо корень зла вырван из сердца. Но все, исходящее от человека, мысли, слова и дела, являясь его порождениями, кармически связано с ним, ибо утверждено сердцем. Светлое сердце родит светлый Агни, темное</w:t>
      </w:r>
      <w:r w:rsidR="000C04CE">
        <w:t xml:space="preserve"> — </w:t>
      </w:r>
      <w:r w:rsidR="00D61561" w:rsidRPr="00AA1353">
        <w:t>черный огонь. И между двумя полюсами</w:t>
      </w:r>
      <w:r w:rsidR="000C04CE">
        <w:t xml:space="preserve"> — </w:t>
      </w:r>
      <w:r w:rsidR="00D61561" w:rsidRPr="00AA1353">
        <w:t>Света и тьмы</w:t>
      </w:r>
      <w:r w:rsidR="000C04CE">
        <w:t xml:space="preserve"> — </w:t>
      </w:r>
      <w:r w:rsidR="00D61561" w:rsidRPr="00AA1353">
        <w:t>колеблются сердца человеческие, порождающие огни всех степеней. И не то имеет значение, что извне устремляются на озаренное сердце энергии, насыщенные элементами зла, а то, чтобы реакция на них озаренного сердца оставалась неизменно кристальной и чистой, не отемняясь черным огнем. Трансмутатором огненных энергий является йог и очистителем окружающих его сфер и пространства. Велика тягость мира, несомая сердцем, ибо много яда должно принять бедное сердце и все же остаться свободным от тьмы. Многие сердца не выдерживают нагнетения</w:t>
      </w:r>
      <w:r w:rsidR="000C04CE">
        <w:t xml:space="preserve"> — </w:t>
      </w:r>
      <w:r w:rsidR="00D61561" w:rsidRPr="00AA1353">
        <w:t>отсюда так мало доходящих до цели. Но цель</w:t>
      </w:r>
      <w:r w:rsidR="000C04CE">
        <w:t xml:space="preserve"> — </w:t>
      </w:r>
      <w:r w:rsidR="00D61561" w:rsidRPr="00AA1353">
        <w:t xml:space="preserve">устоять и дойти и, яд принимая, Свет порождать. Вот </w:t>
      </w:r>
      <w:r w:rsidR="00D61561" w:rsidRPr="00AA1353">
        <w:lastRenderedPageBreak/>
        <w:t>Поставил его, устремленного сердцем, на распутье дорог. Устоит ли? Устоит ли, когда уже не словом, но светом своим надо Свет утверждать на Земле?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158. (Июль 26).</w:t>
      </w:r>
      <w:r w:rsidR="00D61561" w:rsidRPr="00AA1353">
        <w:t xml:space="preserve"> Право на вход в Мир Высший имеют все, в ком есть хоть бы искорка Света, но раскрывается он по сознанию. Тем, что в себе, постигается то, что вовне. Впрочем, так же и в мире земном. Мир троглодита и мир озаренного разны, ибо человек есть мера вещей. Вот почему Говорим о расширении сознания, дабы больше могло вобрать оно в себя из окружающего его мира. Йог-отшельник, не покидающий пещеры своей, расширяет сознание свое без конца. При наличии огненного устремления ничто не может препятствовать человеку двигаться вперед в этом направлении. Лишь бы только не угас огонь устремленного сердца. Много гасителей и много условий, огонь духа гасящих. В сущности говоря, расхитители и пожиратели огня все, в ком горит он слабее. Закон сообщающихся сосудов в действии постоянном. И все же надо устоять. И не только устоять, но и двигаться дальше. Где же силы найти для продвижения непрерываемого? Обратимся к природе. Солнце восходит каждый день обновленным после Пралайи ночной. Весной после зимнего сна просыпается жизнь. Ритм чередования дает силу утверждению жизни. И человек каждый раз почерпает во сне новые силы, нужные ему для того, чтобы жить. Так же и дух во время ночной Пралайи обновляет силы свои и почерпает энергии, нужные ему для восхождения. Если отнестись к явлению сна сознательно, зная, что может он дать человеку, то нужные силы, для того чтобы дальше идти, можно во сне почерпнуть и обновиться душою. Каждый в мир этот, земной, приходит с запасом Агни. Точно так же и сон возможность дает этот умножить запас. Но для этого требуется сознательное ко сну отношение и понимание явления сна. Все знают, что сон</w:t>
      </w:r>
      <w:r w:rsidR="000C04CE">
        <w:t xml:space="preserve"> — </w:t>
      </w:r>
      <w:r w:rsidR="00D61561" w:rsidRPr="00AA1353">
        <w:t xml:space="preserve">восстановитель физических сил человека, но мало кто думает о том, что духовное значение сна неизмеримо глубоко. И свиньи спят тоже, и тоже во сне отдыхают. Но свинья не пример. Сон может быть благодетелен очень, если при отходе ко сну дает направление сознанию воля. Ведь спит только тело земное. Тонкое сознание напряжено активно, но действует оно по линиям устремления, утвержденным в бодрствующем состоянии. Обычно эти линии устанавливаются бессознательно, хаотично, случайно, и направления их часто тусклы, нечисты, смутны и отемнены земными страстями, недостатками и слабостями человека. Но в момент засыпания воля может отбросить лохмотья прошедшего дня и дать новое, освобожденное от них направление мыслям. И мысли тогда понесут тонкое сознание по каналам, заложенным в них. Сон смерти подобен. Многие готовятся к смерти, освобождая себя от земных пут, тягостей, вещей и всего, что связывает дух человека. Точно так же, ко сну отходя, освобождается сознание от сора земного, чтобы свободным взлететь на крыльях светоносной мысли в те сферы, где </w:t>
      </w:r>
      <w:r w:rsidR="00D61561" w:rsidRPr="00AA1353">
        <w:lastRenderedPageBreak/>
        <w:t>оно обновляется снова огнем и силы себе почерпает для жизни дневной в условиях плотного мира.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159. (Июль 27).</w:t>
      </w:r>
      <w:r w:rsidR="00D61561" w:rsidRPr="00AA1353">
        <w:t xml:space="preserve"> Скорость буксира уменьшается прямо пропорционально количеству буксируемых барж и их нагрузке. Потому среди последователей Предпочитаем самоходов, когда даже легкое касание усиливает их двигатель</w:t>
      </w:r>
      <w:r w:rsidR="000C04CE">
        <w:t xml:space="preserve"> — </w:t>
      </w:r>
      <w:r w:rsidR="00D61561" w:rsidRPr="00AA1353">
        <w:t>агни. Потому утверждается самодеятельность и Уявление лучей самоисходящих. Одиночество духа будет иногда лучшим условием для утверждения самоисходящих лучей. Мудро Ведет Учитель, и не сетования нужны, но понимание сложности Руководительства. С одной стороны, нельзя затрагивать Карму, с другой, надо все же вести, не нарушая свободной воли ведомого. Луч Учителя уявляется в границах между свободою воли и тем, чего не позволяет закон (Карма). Но когда свободная воля ученика яро устремлена к слиянию с волей Владыки, чтобы объединиться сознанием с Ним, эти границы раздвигаются в соответствии со степенью устремления и передачи воли ученика воле Учителя Света. И тогда формула «Да будет воля Твоя, Владыко» становится силою, освобождающей дух от цепей кармы, и условием, позволяющим Учителю уявлять волю Свою в слитой с Ним волей ученика. Когда импульс к слиянию воль и сознаний исходит добровольно и без всякого насилия со стороны из сердца идущего за Владыкой, тогда можно сказать, что утверждается возможность зарождения и уявления лучей самоисходящих. Вот почему плавание в собственном, хотя бы челне, предпочитается чужим кораблям. Пассажир на чужом корабле обычно явление временное. И богатство, и груз корабля ничего не прибавляют к тому багажу, с которым он сел на корабль. И часто чужое принимается за свое в окружении этом. Так часто при контакте с Высшим Сознанием загорается ярко сознание прикоснувшегося, с тем чтобы снова погаснуть, когда прекратится контакт. Чужие накопления принимаются за свои, давая в итоге явление разбитого корыта. Отсюда же и сугубая</w:t>
      </w:r>
      <w:r w:rsidR="00D47057">
        <w:rPr>
          <w:rStyle w:val="FootnoteReference"/>
        </w:rPr>
        <w:footnoteReference w:id="13"/>
      </w:r>
      <w:r w:rsidR="00D61561" w:rsidRPr="00AA1353">
        <w:t xml:space="preserve"> участь зазванного и звонаря. Сколько их, прикоснувшихся, загоревшихся ярко, погасших и мимо прошедших! Прохожими Мы их Назовем. Ибо надо, чтобы не пройти мимо, свое принести, то есть то, что накоплено в прошлом. Принесший не отойдет и не потухнет, несмотря ни на что. Поэтому число учеников у Духов Великих всегда было очень ограниченно. Так же и вы озаботьтесь, чтобы не обременять себя грузом ненужным. Много желающих предложить себя в ученики, и нужно иметь дар распознавания, чтобы среди приходящих усмотреть карбункул сердца. И все же надо давать. Мудро надо раздать Света частицы. Немудрое даяние обычно родит предательство. Впрочем, где Свет, там и тьма, и предательствует она посильно, пользуясь каждой возможностью причинить зло.</w:t>
      </w:r>
    </w:p>
    <w:p w:rsidR="00345971" w:rsidRDefault="00D61561" w:rsidP="00D61561">
      <w:r w:rsidRPr="00AA1353">
        <w:t xml:space="preserve">На возражение «а как же обычные люди живут» ответьте: более половины людей одержимы, оставшиеся же в большинстве случаев находятся под темными влияниями и часто действуют под </w:t>
      </w:r>
      <w:r w:rsidRPr="00AA1353">
        <w:lastRenderedPageBreak/>
        <w:t>внушением тьмы, которое бывает различной длительности и силы. Даже Архат не избавлен от темных попыток и часто является объектом особых ухищрений со стороны служителей зла. Но Архата спасает постоянная напряженная зоркость и готовность противостоять тьме, в какой бы форме ни уявлялась ее активность. Потому Указуется: «Бодрствуйте духом», ибо много глаз злобных следит за каждым движением вашим, выискивая слабые места, чтобы через них уязвить.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160. (Июль 31).</w:t>
      </w:r>
      <w:r w:rsidR="00D61561" w:rsidRPr="00AA1353">
        <w:t xml:space="preserve"> Прилагаем крайние меры к тому, чтобы оберечь близких. И если все же что-то происходит, значит, время тому быть подошло. Карма будет действовать, пока не исчерпана. Только дух, завершающий свой путь на Земле, с кармой земною кончает расчеты. Помогаем всегда, когда просят, но в пределах кармических возможностей. Поможем и здесь, только нужно ожидать помощи, не определяя ее характера по своему усмотрению. Решать будем Мы, как и в чем надо помочь. Ваши же мысли о помощи Нашей помогут приложить посылаемые энергии с большею пользой, чем в случае сомнений и противодействий или прочих мешающих условий. Поможем, помогите и вы, не мешая действовать Нашим Лучам.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161.</w:t>
      </w:r>
      <w:r w:rsidR="00D61561" w:rsidRPr="00AA1353">
        <w:t xml:space="preserve"> Скажи что-нибудь, Владыка! И Скажу, чтобы знал, что с тобой постоянно Владыка. Где предел познавания? Его нет. И невозможное сегодня завтра становится возможным и достижимым, надо поставить лишь цель перед собою, чего хочет дух. И поставленное достигнуто будет когда-то и где-то. Но цель надо поставить сейчас, ибо если нет цели, как это бывает обычно у многих, то нет и достижений, и приходится тащиться в хвосте к цели идущих. Если же цели чисто земные и устремления к земному, то и жатва будет земная, в пределах плотного мира. Потому и Указуется Беспредельность, и Огненный Мир как высшая цель достижений, и вся сокровенная чудесность аппарата микрокосма человеческого. Невозможного нет, недостижимого нет, достижимо и возможно все в пределах закона. Надо постичь лишь сущность законов природы, которыми держится мир. Все достижения современного человечества основаны на постижении, изучении и применении этих законов на практике. Но цели земные ставит человечество ныне перед собою. Но когда Космос начнет раскрывать свои тайны и недра Земли расскажут историю жизни на ней, сдвинется тогда угол приложения человеческих энергий, и в Надземное устремится тогда человек, и земное и Надземное сольются в одно и станут полем уявления действительности явной, изучаемой и не отрицаемой обычным умом. Курс планетного корабля Направляем в Надземные Сферы, для того чтобы соединиться они смогли с земным в сознании человека. Пока еще ныне завеса отрицания разъединяет миры. Но близко, близко то время, когда разодрание ее ознаменует расчлененное ныне объединение Невидимого и видимого миров. И те, кто сейчас поставил перед собою великую цель проникновения за завесу путем </w:t>
      </w:r>
      <w:r w:rsidR="00D61561" w:rsidRPr="00AA1353">
        <w:lastRenderedPageBreak/>
        <w:t>усовершенствования психо-огненного, физического и духовного аппарата человеческого организма, первые заглянут за занавес плотного мира. Отрицание надо забыть устремленному духу, ибо все впереди для того, кто дерзнет. Пусть течет поток жизни обычной, но духу крылья даны, чтобы над жизнью мог он подняться в сферы необычной действительности и себя утверждать в необычном. Обычность разбивается необычным. Так пусть необычною станет вся ваша жизнь на Земле, ибо в Надземном обычное заменено необычным и места отрицаниям нет. Отрицая необычное, в Надземном лишает себя человек возможности познавания действительности и остается ни с чем. Выражаясь языком древних писаний, «смерти себя обрекает», ибо, отрицая сущее, жизнь отрицает и лишает сознание свое возможности явления непрерываемости. Потому Утверждаемся на необычном и необычное Утверждаем, как обычное на Земле. Много необычного с Нашею помощью вошло уже в жизнь плотного мира и стало обычным. Точно так же войдет в жизнь и необычность Надземного Мира, знаменуя собою предуказанное Нами объединение миров.</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162.</w:t>
      </w:r>
      <w:r w:rsidR="00D61561" w:rsidRPr="00AA1353">
        <w:t xml:space="preserve"> Знаете формулу, что «Нет граду стояния хотя бы без одного праведника». И это действительно так, независимо от того, знают ли горожане стоящего града об этом. Один или два на целый город, можно об этом подумать и, подумав, понять, почему посылались посланники Наши в разные страны и почему присутствие некоторых людей в той или иной местности имеет такое глубокое значение, о котором, быть может, и не подозревают сами носители Поручения. Психическая атмосфера каждого места насыщена и окрашена психическими продуктами мышления, чувств и эмоций людей, которые его населяют. Как светоч во тьме, разгоняющий мрак, светит посланный дух своим светом, разгоняя тьму и насыщая всю окружающую сферу мыслями совершенно иного порядка. Если мысли его достаточно стройны и сильны, он побеждает среду, если наоборот, побеждается ею. Потому Посылаем на подвиг духов проверенных, сильных, могущих устоять против воздействия всего потенциала окружающей его сферы и не только устоять, но и насытить ее мыслями совершенно иного порядка. Немногим под силу эта задача, ибо подвиг, хотя и незрим, но труден необычайно. Огненная воля посланника Нашего должна противостать всему, что от тьмы, яро ее поражая, и утверждать каждое семя благое, каждый Света росток, каждое эволюционное начинание. Все, что от тьмы, все разится огненной мыслью, все, что от Света и блага, все, что полезно народу, утверждается огненно яро и огненно поддерживается посланным Нашим. Наша помощь ему, и Лучи, и Общения близость, и победы Ручательство Наше.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163. (Авг. 1).</w:t>
      </w:r>
      <w:r w:rsidR="00D61561" w:rsidRPr="00AA1353">
        <w:t xml:space="preserve"> Знающий в Мире Надземном</w:t>
      </w:r>
      <w:r w:rsidR="000C04CE">
        <w:t xml:space="preserve"> — </w:t>
      </w:r>
      <w:r w:rsidR="00D61561" w:rsidRPr="00AA1353">
        <w:t xml:space="preserve">как зрячий перед слепыми. Здесь могут обычные люди ограничивать его своими установлениями, злобой и несправедливостью, но в Мире Незримом, </w:t>
      </w:r>
      <w:r w:rsidR="00D61561" w:rsidRPr="00AA1353">
        <w:lastRenderedPageBreak/>
        <w:t>где все движется мыслью, он</w:t>
      </w:r>
      <w:r w:rsidR="000C04CE">
        <w:t xml:space="preserve"> — </w:t>
      </w:r>
      <w:r w:rsidR="00D61561" w:rsidRPr="00AA1353">
        <w:t>властелин над невежеством отрицателей и тупоумов. Ко сну отходя, можно напомнить себе, что мерки земные о власти окружающего над сознанием надо оставить. Там властвует мысль и знание высших законов, и Агни, накопленный раньше, творит. Из опыта прошлого в мире астральном следует заключить, что даже те из умерших, кто сохранил сознание, совершенно беспомощны перед знанием высшим, и применяющий его может не только защититься, но и воздействовать мощно. Если же это понимание не удержать, то впечатления во сне, идущие из Тонкого Мира, не дадут духу свободы и земные ограничения и зависимость от людей будут перенесены и туда. Зачем же лишать себя надземной свободы, перенося в Надземное кривые условия жизни. Мир плотный и тело</w:t>
      </w:r>
      <w:r w:rsidR="000C04CE">
        <w:t xml:space="preserve"> — </w:t>
      </w:r>
      <w:r w:rsidR="00D61561" w:rsidRPr="00AA1353">
        <w:t>тюремщики духа. Свобода лишь там. А в мире этом она достижима, постольку поскольку сознание может от него отрешаться. «В мире будете иметь скорбь», но победа над миром заключается в отрешении от него. Опыт этот надо перенести в Надземное, установив течение мысли перед отходом ко сну, и отметить изменения в характере получаемых впечатлений. Невозможно переносить в мир астральный цепи земные. Ведь тогда все пребывание в нем во время сна пройдет под их игом. Этот опыт также поможет и освобождению духа при переходе Великих Границ.</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164.</w:t>
      </w:r>
      <w:r w:rsidR="00D61561" w:rsidRPr="00AA1353">
        <w:t xml:space="preserve"> Друг Мой, когда закончится испытание, огни снова вспыхнут, но с силою новой. Испытание преодоления влияний и сопротивления окружающей сферы нелегко, ибо прежнее окружение заменилось иным, совершенно на прошлое не похожим. Но ведь вся жизнь есть преодоление самого себя. В себе надо преодолеть влияние сферы. Как же, не преодолев, можно стать победителем в Мире Надземном? Победа</w:t>
      </w:r>
      <w:r w:rsidR="000C04CE">
        <w:t xml:space="preserve"> — </w:t>
      </w:r>
      <w:r w:rsidR="00D61561" w:rsidRPr="00AA1353">
        <w:t>в сознании. В духе не мыслит склониться герой под молотом внешних условий. Когда же сознание укоренится, нейтрализуя власть над ним настоящего, испытание будет считаться пройденным успешно, а условия, его создающие, законченными. Не от Учителя зависит его длительность, но от испытуемого. Победа положит предел, и только победа. Но победа</w:t>
      </w:r>
      <w:r w:rsidR="000C04CE">
        <w:t xml:space="preserve"> — </w:t>
      </w:r>
      <w:r w:rsidR="00D61561" w:rsidRPr="00AA1353">
        <w:t>в духе! Зорко Владыка Следит за процессом, зная, когда Луч завершения должен быть послан.</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165.</w:t>
      </w:r>
      <w:r w:rsidR="00D61561" w:rsidRPr="00AA1353">
        <w:t xml:space="preserve"> Если человек становится лицом к лицу со смертью, то лучше как ее встретить</w:t>
      </w:r>
      <w:r w:rsidR="000C04CE">
        <w:t xml:space="preserve"> — </w:t>
      </w:r>
      <w:r w:rsidR="00D61561" w:rsidRPr="00AA1353">
        <w:t xml:space="preserve">с улыбкою бесстрашия или же скорчившись в ужасе темном? Конечно, с улыбкой, ибо она не страшнее, чем стрижка волос. Так же и жизни навстречу, и трудностям ее, огорчениям ее и всем сложностям прочим лучше с улыбкой идти, чем в омрачении духа или с сетованиями, жалобами и недовольством. Лучше хорошее видеть в плохом и искать его яро, чем плохое в хорошем. И тогда откроется глаз на добро. И тогда жить станет легче. Много хорошего в мире для доброго глаза. Так один видит Свет, а другой только тьму. Но Свет видеть лучше, и особенно в людях. Мысля о них хорошо, поднимаем их дух к тому Свету, </w:t>
      </w:r>
      <w:r w:rsidR="00D61561" w:rsidRPr="00AA1353">
        <w:lastRenderedPageBreak/>
        <w:t>который в них зрим. Как часто гвоздем гробовым является мысль о нехорошести ближних, лишая их возможности восходить. И, видя плохое в другом человеке, хорошее надо уметь утвердить в нем на месте плохого. Не зная того, творим часто мыслью мы облики близких и дальних людей. Видеть и знать</w:t>
      </w:r>
      <w:r w:rsidR="000C04CE">
        <w:t xml:space="preserve"> — </w:t>
      </w:r>
      <w:r w:rsidR="00D61561" w:rsidRPr="00AA1353">
        <w:t>это одно, а осуждать</w:t>
      </w:r>
      <w:r w:rsidR="000C04CE">
        <w:t xml:space="preserve"> — </w:t>
      </w:r>
      <w:r w:rsidR="00D61561" w:rsidRPr="00AA1353">
        <w:t>это нечто другое, нечто разрушительное и родящее зло. Вот почему надо мыслить во благо.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166. (Авг. 2).</w:t>
      </w:r>
      <w:r w:rsidR="00D61561" w:rsidRPr="00AA1353">
        <w:t xml:space="preserve"> Друг Мой, вникни в явление счастья Общения в духе со Мною. Доступно ли многим? А также подумай о том, каким трудом достигнуто оно и сколько веков устремлений, борьбы и усилий потребовалось на это. И вот возможность добыта. Но верно сказал, что легче достигнуть, чем удержать достижение. Многое и очень многие сознательно и бессознательно будут мешать. Следует чаще заботу о том уявлять, как охранить и оберечь явление Серебряной Нити. Можно ее укреплять ежечасно памятованием о ней постоянным. Можно представить ее прорезающей явно пространство, идущей от сердца ко Мне, связующей с Сердцем Моим. Ты в Сердце Моем место имеешь, и звучание твоего сердца тотчас же отзвук даст в Сердце Моем, и тогда Ответствую Сердцем. Так явность сердечных огней побеждает пространство, так дальние вести по нити сердечной звучат</w:t>
      </w:r>
      <w:r w:rsidR="000C04CE">
        <w:t xml:space="preserve"> — </w:t>
      </w:r>
      <w:r w:rsidR="00D61561" w:rsidRPr="00AA1353">
        <w:t>и дальность становится близкой. Так Близость Мою утверждая сознанием в сердце, великое дело творишь внесения Света в мир плотный.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167. (Авг. 3).</w:t>
      </w:r>
      <w:r w:rsidR="00D61561" w:rsidRPr="00AA1353">
        <w:t xml:space="preserve"> Сын Мой, положим начало новой ступени. Основной нотой ее будет утверждение несомненного перед лицом очевидности ярой. Мир Мой утверждать будем в днях твоих жизни земной. Но он не от мира сего. В этом вся трудность. Вернее будет сказать, что обычное понимание окружающего нас мира настолько далеко от действительности, что Мой Мир, то есть Мир Моего понимания сущего, нуждается в провозвестии новом. Все истинные Учения, где-либо и когда-либо данные человечеству, имели целью устремить сознание людей к пониманию действительно сущего в объеме, соответствующем ступени эволюции, достигнутой данным народом. Но все они в той или иной мере отражали действительность. Многообразен мир, в котором живет человек, и глубок бесконечно. И незыблемы основы, или космические законы, на которых покоится он. Они представляют собою как бы канву, на которой ткутся узоры жизни по законам меры, числа и гармонии. Усвоить основы и понять тайну числа</w:t>
      </w:r>
      <w:r w:rsidR="000C04CE">
        <w:t xml:space="preserve"> — </w:t>
      </w:r>
      <w:r w:rsidR="00D61561" w:rsidRPr="00AA1353">
        <w:t xml:space="preserve">значит понять действительность и явления, происходящие вокруг человека. Разных сторон касались Учения, данные прежде, ибо соответствовали всегда требованию момента. Но кульминирует все Учения синтез, объединяющий в одно стройное целое разрозненные и разбросанные повсюду крупицы космического знания. Синтетическое понимание под внешнею формою Учений любого периода времени видит это единое основное космическое знание сущности и соединяет в одно </w:t>
      </w:r>
      <w:r w:rsidR="00D61561" w:rsidRPr="00AA1353">
        <w:lastRenderedPageBreak/>
        <w:t>рассеянные по миру части убиенного невежеством Озириса. Не внешняя форма, но сущность явления раскрывает себя носителю синтеза. И часто в явлениях антагонистических и противоположных постигает он разные стороны вещи единой. Потому-то и сказано, что «несть ни эллин, ни иудей, ни рабь, ни свободь», ибо духо-монада</w:t>
      </w:r>
      <w:r w:rsidR="000C04CE">
        <w:t xml:space="preserve"> — </w:t>
      </w:r>
      <w:r w:rsidR="00D61561" w:rsidRPr="00AA1353">
        <w:t>во всех, и путь ее к Свету великий один у всего человечества в целом. Этот путь и есть путь жизни. На него указуют и ведут по нему все Учения Света. И если наука приведет человека к вратам Космического Знания, истинной будет такая наука и частью Учения Света. Ныне науке даются возможности космических путей постижения Мира, и ответственность ее велика. Не на разрушение, но созидание должна служить она человеку, ибо ее цель</w:t>
      </w:r>
      <w:r w:rsidR="000C04CE">
        <w:t xml:space="preserve"> — </w:t>
      </w:r>
      <w:r w:rsidR="00D61561" w:rsidRPr="00AA1353">
        <w:t>стать светочем жизни. Утверждаю, что синтетическое научное понимание сущности жизненных явлений приведет человечество к объединению в сознании ныне разделенных невежеством и отрицанием двух великих миров</w:t>
      </w:r>
      <w:r w:rsidR="000C04CE">
        <w:t xml:space="preserve"> — </w:t>
      </w:r>
      <w:r w:rsidR="00D61561" w:rsidRPr="00AA1353">
        <w:t>Незримого и зримого мира. И отрицание несомненного будет тогда столь же младенческим и нелепым, как отрицание гамма- или альфа-лучей и всех прочих открытий современной науки.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168.</w:t>
      </w:r>
      <w:r w:rsidR="00D61561" w:rsidRPr="00AA1353">
        <w:t xml:space="preserve"> Ни одно великое начинание никогда не входило в жизнь без ярого противодействия со стороны невежественных двуногих. Так и теперь утверждение Нового Мира идет при чудовищном противоборстве ему со стороны тьмы и приспешников старого мира. Ведущая Страна строит новые ступени эволюции и идет новым путем, и в этой эволюционности ее поступи заложено ручательство победы над всеми противодействиями, препонами, трудностями и сопротивлением противников будущего. Именно будущее, которое созидает она, является ведущим магнитом, и вся Наша помощь и энергии Наши посылаются Нами на поддержку великого дела. Да! Да! Великое дело строительства и утверждения будущего для счастья всего мира творится на просторах Великой Страны. Ручательство победы Даем и дела ее Утверждаем.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169. (Авг. 4).</w:t>
      </w:r>
      <w:r w:rsidR="00D61561" w:rsidRPr="00AA1353">
        <w:t xml:space="preserve"> Итак, утверждая Мир Мой в днях ваших, дойдете до Дня Моего. Сказано совершенно верно: они променяли Небо на Землю. И каждый меняет его, кто миру земному дозволяет в сознании звучать сильнее и громче небесного мира. Под миром небесным поймем мир действительно сущего. То, чего люди еще не постигли и что предстоит им узнать и постичь, бесконечно шире и больше того, что они уже знают, ибо имя постигаемому человеком</w:t>
      </w:r>
      <w:r w:rsidR="000C04CE">
        <w:t xml:space="preserve"> — </w:t>
      </w:r>
      <w:r w:rsidR="00D61561" w:rsidRPr="00AA1353">
        <w:t>Беспредельность. Мир Мой есть часть океана беспредельности космической мысли. И мыслью касаясь Меня, в Общении этом касается ко Мне устремленная мысль океана. «Жить в вечном»</w:t>
      </w:r>
      <w:r w:rsidR="000C04CE">
        <w:t xml:space="preserve"> — </w:t>
      </w:r>
      <w:r w:rsidR="00D61561" w:rsidRPr="00AA1353">
        <w:t xml:space="preserve">значит жить в океане космической мысли, которая уже существовала прежде начала времен. Но между сознанием человека и действительно сущим стоит Майя, отвлекая сознание от единой реальности. И иллюзии Майи надо преодолеть. Во многие одеяния </w:t>
      </w:r>
      <w:r w:rsidR="00D61561" w:rsidRPr="00AA1353">
        <w:lastRenderedPageBreak/>
        <w:t>облекает она свои формы, лишь бы увести дух от узкой тропы, ведущей в жизнь. И когда человек находит эту тропу и вступает на нее, прельщения Майи усиливаются особенно яро. Драконами Порога называем чудовищ, стерегущих вход на тропу жизни. Эти фантомы, являясь творениями ума человека, поддерживаемые, усиливаемые и раздуваемые всеми приспешниками и исчадиями тьмы, яро охраняют подступы к Вратам Света. Вся тьма обрушивается на дерзновенного, осмелившегося к ним подойти. И даже преодолевшего тьму и вступившего на тропу жизни не оставляет она. Она сторожит по сторонам от тропы, и стоит свернуть с нее в сторону хотя бы на шаг, где раскинуты тонко и хитро сплетенные тенета, как сознание тотчас запутывается в них. Потому столько отступающих и отступивших и столько недоходящих. Я есть Путь, Истина и Жизнь, и идти можно лишь Мною. Меня признавая и в сердце приняв, можно смело идти по узкой тропе жизни. Конечно, испытания не замедлят, конечно, не легок путь жизни, но Ручательство за победу Даю, если со Мною. И как бы ни изощрялись тьма и служители ее в своих выдумках, дерзающий в духе со Мною все же идет, хотя и кажется ему временами, что оставлен один, что напрасны борьба и усилия и что тьма побеждает. Но тот, кто решил бесповоротно свой путь до конца, говорит Майе: «Отступи»,</w:t>
      </w:r>
      <w:r w:rsidR="000C04CE">
        <w:t xml:space="preserve"> — </w:t>
      </w:r>
      <w:r w:rsidR="00D61561" w:rsidRPr="00AA1353">
        <w:t>и вновь побеждает, рассеивая временный мрак и разгоняя чудовищные фантомы сгустившейся тьмы. Идти до конца, несмотря ни на что, вопреки очевидности ярой</w:t>
      </w:r>
      <w:r w:rsidR="000C04CE">
        <w:t xml:space="preserve"> — </w:t>
      </w:r>
      <w:r w:rsidR="00D61561" w:rsidRPr="00AA1353">
        <w:t>мотто</w:t>
      </w:r>
      <w:r w:rsidR="00D47057">
        <w:rPr>
          <w:rStyle w:val="FootnoteReference"/>
        </w:rPr>
        <w:footnoteReference w:id="14"/>
      </w:r>
      <w:r w:rsidR="00D61561" w:rsidRPr="00AA1353">
        <w:t>. Так ступень за ступенью идет восхождение духа, преодолевающего в самом себе ветхого человека. И сказано правильно было, что по пути нельзя идти</w:t>
      </w:r>
      <w:r w:rsidR="000C04CE">
        <w:t xml:space="preserve"> — </w:t>
      </w:r>
      <w:r w:rsidR="00D61561" w:rsidRPr="00AA1353">
        <w:t>путем надо стать. Этот путь становления заключается в слиянии сознаний</w:t>
      </w:r>
      <w:r w:rsidR="000C04CE">
        <w:t xml:space="preserve"> — </w:t>
      </w:r>
      <w:r w:rsidR="00D61561" w:rsidRPr="00AA1353">
        <w:t>Моего и идущего за Мною. Так и идем, слитые сердцем, к огненной цели своей. Вот почему наиважнейшим на этом пути будет осознание Учителя в сердце и наполнение сердца Владыкой. Ибо вместе когда, ничто, никакие чудовища мрака не страшны тогда и ничто не может остановить. Малодушие не приличествует идущему со Мною</w:t>
      </w:r>
      <w:r w:rsidR="000C04CE">
        <w:t xml:space="preserve"> — </w:t>
      </w:r>
      <w:r w:rsidR="00D61561" w:rsidRPr="00AA1353">
        <w:t>малодушный всегда отступает. Никакие уловки сознания, никакие измышления, никакие слова и обстоятельства не могут оправдать отступника, оставившего путь жизни. От Меня отвратившийся тупо от Света себя отвращает и пресекает свой путь. Когда крепко и яро со Мною, отступления нет. Пралайи сознания за отход не примите. Неизбежны они и вызываются ритмом. Запомните крепко слова: «Се Аз с вами во все дни до скончания века»,</w:t>
      </w:r>
      <w:r w:rsidR="000C04CE">
        <w:t xml:space="preserve"> — </w:t>
      </w:r>
      <w:r w:rsidR="00D61561" w:rsidRPr="00AA1353">
        <w:t>Владыки слова, неизменные на все времена.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170. (Авг. 5).</w:t>
      </w:r>
      <w:r w:rsidR="00D61561" w:rsidRPr="00AA1353">
        <w:t xml:space="preserve"> Утверждение вечного будет утверждением в себе космического сознания, когда поднимается оно как бы на крыльях над жизнью обычной, расширяя по мере подъема свой горизонт. С высоты видны дали и взаимное расположение частей окружающего человека мира. Круг обычного сознания этого не видит. Многое толпится вблизи, нарушая перспективу и мешая видеть </w:t>
      </w:r>
      <w:r w:rsidR="00D61561" w:rsidRPr="00AA1353">
        <w:lastRenderedPageBreak/>
        <w:t>дальнее за близстоящим. Характерно для Тонкого Мира, что нет там верха и низа, далекого и близкого: близко то, что освещено лучом мысли, ибо там мысль творит окружение человека. Достаточно помыслить о дальнем предмете или человеке, как они уже перед глазами, вблизи. Магнетизм мысли велик. Все то же, что и здесь, но усиленное тысячекратно и лишенное мешающих мысли условий плотного мира. Навязчивые идеи дают некоторое представление о власти мысли над сознанием в Мире Надземном. Здесь действуют руками и ногами, там</w:t>
      </w:r>
      <w:r w:rsidR="000C04CE">
        <w:t xml:space="preserve"> — </w:t>
      </w:r>
      <w:r w:rsidR="00D61561" w:rsidRPr="00AA1353">
        <w:t>мыслью. И тонкое тело приводится в движение мыслью. Правда, под действием мысли и воли поднимается и здесь рука человека, но сопротивление материи столь сильно, что значение мысли как двигательной силы от анализа ускользает. Там же мысль является выражением действий и становится действием. Ковры-самолёты, шапки-невидимки, скатерти-самобранки и все прочие аксессуары народных сказок представляют собой точное символическое описание особенностей Тонкого Мира и возможностей человека, действующего в нем сознательно. Формула «Ныне возможно все» прежде всего приложима к области Тонкого Мира. Но для этого требуется знание его законов и умение действовать мыслью. Именно там бытие переносится в мысль. И по основным каналам мышления любого человека, живущего в теле, можно безошибочно определить сферы его пребывания в Мире Незримом после освобождения от тела. Мысль, освобожденная от ограничивающих условий плотного мира, творит и царствует там безраздельно. Вот почему нужен контроль над мыслями, вот почему так важно, о чем думает человек. Утверждение Красоты избавляет от безобразия и мышления низкого порядка. Красота</w:t>
      </w:r>
      <w:r w:rsidR="000C04CE">
        <w:t xml:space="preserve"> — </w:t>
      </w:r>
      <w:r w:rsidR="00D61561" w:rsidRPr="00AA1353">
        <w:t>спутник надежный, ведущий к вершинам сияющей мысли. Ее можно утверждать во всем обиходе, и в особенности в области мысли. Мыслить красиво</w:t>
      </w:r>
      <w:r w:rsidR="000C04CE">
        <w:t xml:space="preserve"> — </w:t>
      </w:r>
      <w:r w:rsidR="00D61561" w:rsidRPr="00AA1353">
        <w:t>достижение высокой ступени. Красота сочетается с гармонией, согласованностью, равновесием. Прекрасна аура полного равновесия или высшей согласованности. Мысль о прекрасном прекрасные формы творит в Мире Надземном и окружает творца своего сиянием Света. Многие устремленные души в прежние дни против красоты погрешили, и потому затемнился их путь. Фанатизм, изуверство и прочие темные качества духа несовместимы с красотою, ибо красота есть добро, благо и Свет. И ныне утверждается красота как принцип ведущий. И с нею Мир Новый придет на смену отжившего Мира.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171. (Авг. 6).</w:t>
      </w:r>
      <w:r w:rsidR="00D61561" w:rsidRPr="00AA1353">
        <w:t xml:space="preserve"> Указую пребыть на дозоре в эти тяжкие, темные дни. Тучи не от себя. Судьба человечества колеблется на острие меча. Безумствующая тьма толкает его в бездну. Но Мы на страже и не Дадим прыгнуть барсу. Указую великий Дозор, ибо темные яро не дремлют. Лучи Мои охраняют Родину в эти трудные дни. Враги ее будут терпеть поражение за поражением во всем, на что направлены их силы. Все их кажущиеся успехи временны. Осуждена тьма, и уйдет, и очистит планету от лица своего. Многое </w:t>
      </w:r>
      <w:r w:rsidR="00D61561" w:rsidRPr="00AA1353">
        <w:lastRenderedPageBreak/>
        <w:t>творится сейчас против Света. Темную полосу надо переждать, собрав энергии духа внутри и уподобляясь в равновесии шару. Не за что тогда будет ухватиться мохнатой рукой. Устоять можно Мною, но в равновесии полном.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172. (Авг. 7).</w:t>
      </w:r>
      <w:r w:rsidR="00D61561" w:rsidRPr="00AA1353">
        <w:t xml:space="preserve"> Сдержанность во всем подобна плотине, накапливающей воду для полезной работы. Даже безудержное духовное пылание прежде времени сжигает телесную оболочку. Именно огонь, обузданный и сдержанный и подчиненный тем воле, будет энергией, могущей быть использованной по усмотрению и желанию его обладателя. Энергии мыслей, эмоций и чувств человека, не будучи контролируемы и управляемы его волей, исчерпывают свою силу сами по себе</w:t>
      </w:r>
      <w:r w:rsidR="000C04CE">
        <w:t xml:space="preserve"> — </w:t>
      </w:r>
      <w:r w:rsidR="00D61561" w:rsidRPr="00AA1353">
        <w:t>бесцельно и бесполезно, часто разрушая нервную систему и здоровье человека. Сдержанность Определяем как накопителя Агни. Отшельники, дававшие обет молчания, знали чудодейственную силу сдержанности. В улыбке, словах, жестах, движениях, мыслях, эмоциях, чувствах</w:t>
      </w:r>
      <w:r w:rsidR="000C04CE">
        <w:t xml:space="preserve"> — </w:t>
      </w:r>
      <w:r w:rsidR="00D61561" w:rsidRPr="00AA1353">
        <w:t>во всем уявляется сдержанность йога. Сдержанность эмоций настолько необычна, что люди начинают ощущать в присутствии владеющего своими чувствами человека какое-то беспокойство, неловкость и даже страх. Они чувствуют собранную силу огня, и эта необычность тревожит. Обыватели не отдают себе отчета в том, насколько необходима эта сдержанность и умение владеть собою. Человек несдержанный подобен паровой машине с открытыми клапанами, через которые бесполезно уходит пар. Не может такая машина дать полезной работы. Утечка энергии слишком велика. Не донести воды в дырявом сосуде. Накопление и конденсация Агни и мер требуют особых. И можно порадоваться тому, что не преходящи и не временны труды, потраченные на утверждение в себе кристаллов коагулированного огня. В этом смысле значение сдержанности велико, ибо сдержанность, применяемая в жизни, позволяет увеличивать запас Агни и собирать элементы бессмертия в микрокосмосе человека. Сдержанность и спокойствие</w:t>
      </w:r>
      <w:r w:rsidR="000C04CE">
        <w:t xml:space="preserve"> — </w:t>
      </w:r>
      <w:r w:rsidR="00D61561" w:rsidRPr="00AA1353">
        <w:t>качества, близкие друг другу по природе. Кульминирует и венчает их равновесие. Через сдержанность и спокойствие приходят к равновесию, этому высшему качеству духа. Каждое усилие в этом направлении плодоносно. Даже мысли полезны о них, ибо когда-то и где-то равновесие духа достигнуто будет стремящимся к Свету. Люди копят деньги и собирают вещи, с тем чтобы рано или поздно с ними расстаться, как, впрочем, и со всем остальным, чем владеют. Но собиратель кристаллов огня и накопитель Агни собирает нетленные ценности духа, которые неотъемлемы и вечны и нужны во всех мирах.</w:t>
      </w:r>
      <w:r w:rsidR="0097563A">
        <w:t xml:space="preserve"> </w:t>
      </w:r>
      <w:r w:rsidR="00D61561" w:rsidRPr="00AA1353">
        <w:t>Так поступая, мудро проводит он более длинную линию, которая уменьшает и умеряет значение ограниченных линий земной жизни. Для «навсегда» нужны накопления эти, ибо они остаются навечно с обладателем их.</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F51656">
        <w:rPr>
          <w:b/>
        </w:rPr>
        <w:t>173. (Авг. 8).</w:t>
      </w:r>
      <w:r w:rsidR="00D61561" w:rsidRPr="00AA1353">
        <w:t xml:space="preserve"> Друг Мой, Общению в духе с Владыкой что предпочтем? Что на сердце прежде всего, с тем и пребудем. Не так уже трудно на время Общенья наполнить сознание Мною. Полнота Общения зависит от степени полноты устремления к избранному фокусу Света. Следует твердо запомнить: все достижимо со Мною и все возможно. Малое сознание будет думать о земном. Но Говорю о возможностях духа. Каждодневно Посылаю какую-либо возможность новых достижений, усиленную Лучом. Получается лестница духа о трехстах шестидесяти пяти ступенях, на каждодневной ступени такой надо удержаться в течение дня, дабы легче было наутро вступить на следующую. Что же сегодня послать пищей для духа? Разве непоколебимость во Мне при всех обстоятельствах жизни. Эта стойкость характеризуется преданностью несломимой, любовью неумаленной и единением, нераздробляемым впечатлениями текущего дня. Почему считаете их столь важными и значительными, чтобы забыть о Владыке, когда через очень короткое время уходят они и забываются вовсе? Происходит какой-то необъяснимый обман самих себя, когда сущие пустяки или суета заслоняют наинужнейшее. Не Майя ли это пытается снова затуманить и умалить очередную ступень? На сколько хватает импульса утра? А ведь надо, чтобы хватило на 24 часа. Нерасплесканной чашу даяния Владыки надо пронести через день очевидности плотной и земных всяких дел. Их так много, и они так яро засоряют сознание, что для наиглавнейшего уже не остается и места. Надо предел положить уявлениям Майи и всем попыткам ее Свет затемнить и заменить суетою.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174. (Авг. 9).</w:t>
      </w:r>
      <w:r w:rsidR="00D61561" w:rsidRPr="00AA1353">
        <w:t xml:space="preserve"> То, что остается у человека, когда отнято у него все, и является его истинным достоянием. При этом отнимаются не только материальные вещи, но</w:t>
      </w:r>
      <w:r w:rsidR="00F51656">
        <w:t xml:space="preserve"> </w:t>
      </w:r>
      <w:r w:rsidR="00D61561" w:rsidRPr="00AA1353">
        <w:t xml:space="preserve">могут быть отняты и духовные богатства, если они не закреплены приложением на практике в жизни. Все, не утвержденное применением, отлетает от человека, как осенние листья при порывах ветра. Здание, построенное на песке, не устоит против урагана, если камни основания не скреплены цементом приложения Учения не на словах, но на деле. Испытания тем хороши, что отпадает все неутвержденное, и остается человек только с тем, что принадлежит ему по праву и чего отнять уже невозможно. Так один может нищим остаться, другой богачом. Часто принимаем внешнюю словесную мишуру или случайные временные взлеты за настоящие достижения, и тогда распластанное падение неизбежно. Опытный путник радуется условиям, освобождающим его от воображаемых качеств и достижений, и приветствует испытания. Пусть лучше останется немногое неотъемлемое, чем груды воображаемых накоплений или чужое преуспеяние, принимаемое за свое, что тоже часто бывает. Пламя горящего сердца часто зажигает временные огни в сердцах окружающих и даже прохожих, огни, которые пылают, пока зажегшее их сердце находится близко. Но стоит ему отдалиться, и гаснут огни, если не было своих накоплений. Потому лучше идти самому, утверждая хотя бы малое, но свое </w:t>
      </w:r>
      <w:r w:rsidR="00D61561" w:rsidRPr="00AA1353">
        <w:lastRenderedPageBreak/>
        <w:t>собственное, чем ехать на конях чужих преуспеяний. Сколько Знаем случаев, когда воображал человек, что он чего-то достиг, что он что-то знает, что он идет по пути. Но стоило светочу, пробудившему его спящее сознание, удалиться, как потухало оно, погружаясь во мрак разочарования, отрицания и поношения, и оставалось при разбитом корыте. Свою жемчужину утверждением полученного Учения надо ценить применением Учения в жизни. Пусть будет отнято все, но не неотъемлемое, утверждаемое прочно. Преследуемые, лишенные всего, отвергнутые всеми и всеми осуждаемые проходили через жизнь великие духи, часто отдавая и тело свое на растерзание поднявшейся тьме. И лишенный всего, и ничего не имеющий, и оставленный всеми, уходит с Земли Света посланник, унося с собою сияющее всеми огнями Сокровище Камня. Потому во дни особо трудных испытаний следует внутрь себя удалиться, собирая в себе и держа около свое неотъемлемое достояние как нечто единственно ценное, принадлежащее духу по праву. Что из того, что кто-то совсем отошел и оставил Учение Жизни, что кто-то в чем-то разочаровался, что не осуществились мечты и надежды первых ступеней, что тяжко и трудно</w:t>
      </w:r>
      <w:r w:rsidR="000C04CE">
        <w:t xml:space="preserve"> — </w:t>
      </w:r>
      <w:r w:rsidR="00D61561" w:rsidRPr="00AA1353">
        <w:t>все это иллюзии Майи, и лишь Камня кристаллы в груди неотъемлемы жизнью и смертью. На Земле и в мирах в огнях испытаний наносное все отлетит, но пребудет Сокровище Камня с держателем своим. Потому не на что-то или кого-то полагайте надежды свои и упования, но на то, что внутри, ибо лишь в сердце держателя Камня Владыка свой трон Утвердит.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175. (Авг. 10).</w:t>
      </w:r>
      <w:r w:rsidR="00D61561" w:rsidRPr="00AA1353">
        <w:t xml:space="preserve"> Итак, решающим условием приближения к Свету являются собственные накопления, принесенные дерзающим к Свету из прошлого. Конечно, носитель Света может зажечь почти каждого подошедшего, но это явление будет временным. Требуется большое чувство распознавания, чтобы среди подходящих отличать самоходов от тех, которых придется тащить за собою, тратя бесцельно и непомерно на них силы свои. Потому Принимаем лишь постучавшихся. Именно зазванные лягут грузом тяжелым на плечи зазвавшего их. Опыт в этом отношении хотя и горек, но очень полезен. Этим же объясняется и малое число учеников у Великих Учителей. Когда прохожий соприкасается с носителем Света, кажется ему, зажегшемуся незаконно от чужого огня, что это огонь его собственный. И нельзя винить его, неопытного путника жизни, что чужие огни принимает он за свои, ибо и тепло ему от них, и светло, и радостно. Но все это лишь до первых испытаний. Когда праздник встречи окончен, и наступают будни, и надо идти собственными огнями, которых нет, наступает реакция. Вот было все</w:t>
      </w:r>
      <w:r w:rsidR="000C04CE">
        <w:t xml:space="preserve"> — </w:t>
      </w:r>
      <w:r w:rsidR="00D61561" w:rsidRPr="00AA1353">
        <w:t>и вдруг ничего не осталось: потухли надежды, и стало темно, нет около носителя Света. Надо идти самому, а идти нечем, так как свой Агни еще не возжегся, а накопленного ранее не имеется. Отсюда столь большое количество ненашедших, разочарованных и отошедших. Самое трудное испытание для этих людей</w:t>
      </w:r>
      <w:r w:rsidR="000C04CE">
        <w:t xml:space="preserve"> — </w:t>
      </w:r>
      <w:r w:rsidR="00D61561" w:rsidRPr="00AA1353">
        <w:t xml:space="preserve">одиночество. Его не выдерживают духи без накоплений. Бабочки, мошки, летящие на </w:t>
      </w:r>
      <w:r w:rsidR="00D61561" w:rsidRPr="00AA1353">
        <w:lastRenderedPageBreak/>
        <w:t>Свет, они обжигают свои слабые крылья, коснувшись его. Но если накопления из прошлого есть, то восхождения духа не может остановить ничто, и если состоялась встреча с носителем Света, то ярко и мощно вспыхивают собственные огни от касания Света, с тем чтобы никогда не угаснуть. Пралайи сознания неизбежны, но это не отход, а лишь собирание силы внутри и конденсация огней для нового мощного подъема. Так и Разделяем подходящих на самоходов и немогущих идти своими ногами. Первым Наша забота и внимание постоянные, вторым</w:t>
      </w:r>
      <w:r w:rsidR="000C04CE">
        <w:t xml:space="preserve"> — </w:t>
      </w:r>
      <w:r w:rsidR="00D61561" w:rsidRPr="00AA1353">
        <w:t>Свет на время, согласно требованиям целесообразности и момента. Нужны и вторые, но нет среди них утвердившихся в Свете: хороши, пока горят. Потухая, часто начинают противодействовать и переходить в ряды противников Света. Это они кричали «Осанна», а после: «Распни Его».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176.</w:t>
      </w:r>
      <w:r w:rsidR="00D61561" w:rsidRPr="00AA1353">
        <w:t xml:space="preserve"> Правильно поступаете, оценивая свою жемчужину сознания. Кристаллы прежних накоплений, собранные веками упорных трудов и усилий, дают право на это признание Сокровища духа в себе. Ценят и чуют его и другие люди, но каждый по-своему, и друзья, и враги, но без понимания сущности явления. Только служители тьмы верно поймут явление Света и яро на него ополчатся. Признание темными</w:t>
      </w:r>
      <w:r w:rsidR="000C04CE">
        <w:t xml:space="preserve"> — </w:t>
      </w:r>
      <w:r w:rsidR="00D61561" w:rsidRPr="00AA1353">
        <w:t>факт немаловажного значения. Ничтожество они не отметят, и не станут ему досаждать, и сетей не разбросят, и одолевать не будут. Но каждый носитель Огня подвергается темным нападкам и всяким злоухищрениям. Их сила свидетельством служит силы Света, против которого они ратоборствуют. Темной активности порадуемся</w:t>
      </w:r>
      <w:r w:rsidR="000C04CE">
        <w:t xml:space="preserve"> — </w:t>
      </w:r>
      <w:r w:rsidR="00D61561" w:rsidRPr="00AA1353">
        <w:t>ведь это признание Света, который есть в нас. Если друзья не признали, или умаляют, или готовы забыть, то тьма не забудет и яро послужит тому, чтобы духа цветок распустился.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177. (Авг. 11).</w:t>
      </w:r>
      <w:r w:rsidR="00D61561" w:rsidRPr="00AA1353">
        <w:t xml:space="preserve"> Можно подняться на самую крутую вершину, но если оставить все мешающее восхождению внизу. Общение подъему на вершину подобно. Надо оставить внизу свое малое «я» со всеми его обычными мыслями и переживаниями, отрешившись от них совершенно. Не следует брать с собой бесполезного груза</w:t>
      </w:r>
      <w:r w:rsidR="000C04CE">
        <w:t xml:space="preserve"> — </w:t>
      </w:r>
      <w:r w:rsidR="00D61561" w:rsidRPr="00AA1353">
        <w:t>его тягость не позволит подняться. Сознание должно уподобиться чистому листу бумаги с избранным Ликом вверху. И тогда можно запечатлевать на нем мысли, посылаемые Мною. Но самость яро мешает явлению отрешения от себя. Мысли сверху перемешиваются с мыслями снизу, и воспринимание становится невозможным. Давно уже Сказано было: «Отвергнись от себя и следуй за Мною»,</w:t>
      </w:r>
      <w:r w:rsidR="000C04CE">
        <w:t xml:space="preserve"> — </w:t>
      </w:r>
      <w:r w:rsidR="00D61561" w:rsidRPr="00AA1353">
        <w:t>но самость преодолевать нелегко. Хотя бы в минуты Общения надо отрешиться от личных попыток. Это и будет шагание по вершинам, как в древнем сказании Уйгуров</w:t>
      </w:r>
      <w:r w:rsidR="00E45391">
        <w:rPr>
          <w:rStyle w:val="FootnoteReference"/>
        </w:rPr>
        <w:footnoteReference w:id="15"/>
      </w:r>
      <w:r w:rsidR="00D61561" w:rsidRPr="00AA1353">
        <w:t xml:space="preserve">. Иначе до Меня не дойти. Когда сознание всецело наполнено </w:t>
      </w:r>
      <w:r w:rsidR="00D61561" w:rsidRPr="00AA1353">
        <w:lastRenderedPageBreak/>
        <w:t>Владыкой и личное исключено, Общение полноценно. Поверх суеты несет тогда сознание устремленная мысль. И Близость Владыки становится явью. И о пространстве разделяющем можно тогда позабыть, и обо всем, что создает разделение. И плотная Майя тогда отступает, и законы Незримого Мира уявляют себя. «Я с вами всегда»</w:t>
      </w:r>
      <w:r w:rsidR="000C04CE">
        <w:t xml:space="preserve"> — </w:t>
      </w:r>
      <w:r w:rsidR="00D61561" w:rsidRPr="00AA1353">
        <w:t>формула эта служит могучим оружием единения в духе. Ее утверждая, Свет утверждаем в себе. Сколько их, обо Мне позабывших, жалко влачат на Земле свое сумеречное существование. Но чудно, хоть и трудно порой идущему твердо за Мною. Но как яро стараются все и всё лишить идущего Света. Не Свет, но тьма исходит от них, Меня позабывших. А ведь знали и помнили, и казалось им, что любили, но ныне забыли Меня. Но помнящим яро Скажу: «Не ослабевайте в напряжении духа к Учителю Света</w:t>
      </w:r>
      <w:r w:rsidR="000C04CE">
        <w:t xml:space="preserve"> — </w:t>
      </w:r>
      <w:r w:rsidR="00D61561" w:rsidRPr="00AA1353">
        <w:t>ибо это есть путь жизни». Узка тропа: с одной стороны</w:t>
      </w:r>
      <w:r w:rsidR="000C04CE">
        <w:t xml:space="preserve"> — </w:t>
      </w:r>
      <w:r w:rsidR="00D61561" w:rsidRPr="00AA1353">
        <w:t>бездна, с другой</w:t>
      </w:r>
      <w:r w:rsidR="000C04CE">
        <w:t xml:space="preserve"> — </w:t>
      </w:r>
      <w:r w:rsidR="00D61561" w:rsidRPr="00AA1353">
        <w:t>обвалы грозят, и нет отступления назад, ибо лавиной закрыта тропа. Опасности кругом, и лишь вложив руку свою в Руку Владыки, можно идти. Так вместе опасной тропою пройдем, ведущей к Обители Света.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178. (Авг. 12).</w:t>
      </w:r>
      <w:r w:rsidR="00D61561" w:rsidRPr="00AA1353">
        <w:t xml:space="preserve"> Пребыть со мной на высотах, пребыть в Общеньи со Мною</w:t>
      </w:r>
      <w:r w:rsidR="000C04CE">
        <w:t xml:space="preserve"> — </w:t>
      </w:r>
      <w:r w:rsidR="00D61561" w:rsidRPr="00AA1353">
        <w:t>это значит войти в поток мыслей Моих, поток мыслей планетных, поток космической мысли. Условием вхождения будет отрешение от себя. Говорили о воле Бога, о воле Высшей, о Божьем произволении, между тем как все эти церковные выражения можно заменить понятием Космической Воли. Следовать Воле Космической</w:t>
      </w:r>
      <w:r w:rsidR="000C04CE">
        <w:t xml:space="preserve"> — </w:t>
      </w:r>
      <w:r w:rsidR="00D61561" w:rsidRPr="00AA1353">
        <w:t>значит следовать законам эволюции и действовать и поступать в созвучии с ними. Нет добра или зла, но есть явления, содействующие эволюции, явления эволюционные и идущие против нее. Область последних и будет областью зла или царством тьмы. И то, что хорошо и благо на одной ступени эволюции, может быть злом на высшей ступени. Явление эволюционное, то есть благое на данный момент, с течением времени перерастает свое значение и становится антитезой эволюции, вызывая тем самым новое явление эволюционного порядка, противоположное по сущности своей своему антагонисту. Даже личная торговля когда-то полезной была для развития связей между людьми и прогресса, но ныне, на данной ступени нового сознания человечества, она себя изжила, стала антиэволюционной и подлежит исчезновению. И так во всем. Космическая Воля выражена в явлении эволюции, и все, что творится на планете в созвучии с нею, есть благо, все, что препятствует и борется с ней,</w:t>
      </w:r>
      <w:r w:rsidR="000C04CE">
        <w:t xml:space="preserve"> — </w:t>
      </w:r>
      <w:r w:rsidR="00D61561" w:rsidRPr="00AA1353">
        <w:t xml:space="preserve">зло. Понимание законов развития человеческого общества позволяет осознать требования эволюции и, следуя им, стать выполнителем Воли Космической путем применения этих законов в жизни. Без всяких клерикальных обоснований, чисто научно можно изучать эти законы развития жизни во всех ее формах и сознательно следовать им. И не те, кто твердит: «Господи, Господи», войдут в царство Знанья и Света, но те, кто законы эти поняв, их в жизни приложит и поможет людям подниматься по ступеням </w:t>
      </w:r>
      <w:r w:rsidR="00D61561" w:rsidRPr="00AA1353">
        <w:lastRenderedPageBreak/>
        <w:t>эволюционной лестницы. Надо отбросить многие слова и понятия и, беря самую сущность явления в ее эволюционном или антиэволюционном аспекте, безошибочно уже определять границы добра и зла, того, что хорошо и что худо для</w:t>
      </w:r>
      <w:r w:rsidR="00F51656">
        <w:t xml:space="preserve"> </w:t>
      </w:r>
      <w:r w:rsidR="00D61561" w:rsidRPr="00AA1353">
        <w:t>Общего Блага. Вот Эпоха личной торговли прошла, осуждена спекуляция, осуждены войны и взаимное человекоистребление, насилие над волей народов, рабство во всех видах и многие, многие отжившие свой век явления старого мира. Мир Новый входит победно, и нет уже у старого мира ни сил, ни уменья, ни ума, чтобы остановить его победную поступь. Ибо мир старый уже осужден и рушится под железной поступью эволюции. Так уйдут с планеты все и всё, идущее против. И в свете научного, неотрицаемого понимания космических законов и требований эволюции люди поймут сущность Космической Воли. И кто знает, может быть, отрицающие Бога отживших и искаженных религий окажутся лучшими исполнителями Космической Воли, чем те, кто, воздевая руки к Небу, стремится залить кровью всю Землю.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179.</w:t>
      </w:r>
      <w:r w:rsidR="00D61561" w:rsidRPr="00AA1353">
        <w:t xml:space="preserve"> Да! Да! Да! В самоотрешении кроется тайна познания. Сколько времени освобождается у человека, забывшего свое малое «я» для более высокого и широкого восприятия мыслей, посылаемых Нами. Как тучи заслоняют Солнце, так и малые личные мысли</w:t>
      </w:r>
      <w:r w:rsidR="000C04CE">
        <w:t xml:space="preserve"> — </w:t>
      </w:r>
      <w:r w:rsidR="00D61561" w:rsidRPr="00AA1353">
        <w:t>сознание. Надо освобождаться от них, чтобы мыслить широко. Ведь все личное обречено временностью своею на уничтожение и забвение. Сверхличное только живет, и плоды его не умирают в веках. Индивидуальное и личное</w:t>
      </w:r>
      <w:r w:rsidR="000C04CE">
        <w:t xml:space="preserve"> — </w:t>
      </w:r>
      <w:r w:rsidR="00D61561" w:rsidRPr="00AA1353">
        <w:t>как Свет и тьма. Великие Индивидуальности над личным своим поднимались и жили в сверхличном, утверждая тем Индивидуальность свою. Великие Духи и великие люди обладали все ярко выраженной Индивидуальностью, но личное начало в них, или самость, были обратно пропорциональны величине их Индивидуальности. Все в Космосе индивидуализировано в своей сущности, от атома до планет, включая сюда и все живые формы, но самость в человеке, на данной ступени его развития, как червь, угнездившийся в зрелом плоде.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180.</w:t>
      </w:r>
      <w:r w:rsidR="00D61561" w:rsidRPr="00AA1353">
        <w:t xml:space="preserve"> Почему исполняются далеко не все мысли-желания? Потому что в них мало огня. Огонь в мысль вкладывается сердцем. Исполняются только желание или мысль, идущие от сердца. Огненность не означает астральность или эмоциональность. Скорее спокойствие сопутствует ей. Можно усилить мысли единением с Иерархией, ибо против Нас никто не силен. Так побеждайте, действуя вместе со Мною. Победы не ищите в ожидаемых рамках, хотя победа и неизбежна. Лучше в доверии полном к Водящей Руке положиться на мудрость Ведущего. Эту мерку прилагайте и к большому, и к малому. Разве Мир Новый в жизнь входит победно по вашим ожиданиям и путям? Нет! По своим. И так же точно во всем остальном. Отсюда понятие о неисповедимости Путей Высших, надо лишь веру иметь или хотя бы доверие.</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F51656">
        <w:rPr>
          <w:b/>
        </w:rPr>
        <w:t>181. (Авг. 13).</w:t>
      </w:r>
      <w:r w:rsidR="00D61561" w:rsidRPr="00AA1353">
        <w:t xml:space="preserve"> Когда человек умирает и начинается решительная, напряженная борьба между высшей и низшей дуадой, низшая собирает все темные накопления человека и орудует ими, стремясь увлечь дух на свою сторону. Приходится в буквальном смысле отдавать отчет за каждую мысль. Мысли, когда-либо продуманные, а главное, прочувствованные, выплывают из прошлого и, занимая весь горизонт сознания, требуют от него утверждения, или санкцию на то, чтобы пребывать в нем. Если это мысли похоти или вожделения, и они не изжиты, и находят отзвук, и притягиваются к сознанию, и удерживаются им, привлекая с собой другие, им родственные, то сознание, окруженное такими мыслями и побежденное ими, погружается в беспросветное. Если же такая мысль встречается отталкиванием и твердым решением с нею не сочетаться, то ее энергия исчерпывается о твердость решения и дух освобождается от своего порождения. Встреча со своими порождениями неминуема, и очень важно, как относится к ним их породитель. Эта борьба со своими порождениями очень драматична, ибо часто заканчивается поражением, затягивая сознание в воронки астральных вихрей. Там все обострено, все углублено, все усилено, и выдержать борьбу нелегко. По закону цикличности и спирали каждая мысль еще и при жизни в физическом теле рано или поздно возвращается к своему породителю для оценки. Если человек поднялся и перерос свое порождение, то при новой встрече он не реагирует на ее воздействие и как бы тушит ее энергии своим новым отношением к тому, что его прежде волновало и прельщало. И такая мысль, с печатью непризнания на себе, уже более не опасна. Она нейтрализована и потушена сознанием. А так как память постоянно преподносит из прошлого подобные мысли, то процесс очищения или отемнения и отягощения духа идет непрестанно. Таким образом, на каждую мысль и вожделение можно наложить печать утверждения или отрицания, признания и приемлемости или непризнания и неприемлемости и тем либо освободиться от нее на будущее, либо усилить ее вновь и привязать к своему микрокосму. Если освобождение это вести сознательно и постоянно, то после перехода Великих Границ борьба с низшей дуадой будет легка и победа быстро достижима, если же прошлые низкие мысли всякий раз при своем возвращении и появлении в поле сознания будут получать одобрение, утверждение и усиливаться этим, то борьба между дуадами будет тяжелой необычайно и может закончиться поражением высшей. Тогда пятый принцип, объединившись с двумя низшими, уходит во тьму. Потому каждый раз, когда какой-либо образ прельщения выплывает в сознании из прошлого с сопровождающими его мыслями, печать окончательного решения должна быть поставлена на него незамедлительно и сознательно, иначе он снова погрузится в глубины памяти, усиленный оказанным ему вниманием и признанием, с тем чтобы снова явиться и снова сознаньем владеть. Эти, порою сильно навязчивые, мысли страшны не столько здесь, сколько там, где отделаться от них трудно необычайно, ибо увлекают </w:t>
      </w:r>
      <w:r w:rsidR="00D61561" w:rsidRPr="00AA1353">
        <w:lastRenderedPageBreak/>
        <w:t>они сознание к низшим слоям, которые страшно заразительны. Так утверждение, что человек должен дать отчет за каждую мысль, остается в силе, ибо мыслью своею создает он свое окружение в Надземном, то есть сферу, в которой и пребывает, и сам возвышает себя или же низвергает в бездну.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182. (Авг. 14).</w:t>
      </w:r>
      <w:r w:rsidR="00D61561" w:rsidRPr="00AA1353">
        <w:t xml:space="preserve"> Река жизни течет в океан Беспредельности. Беспредельность, сущая вечно, принимает ее в лоно свое. Живем в Беспредельности Вечности. Вечно сущая жизнь уявляется во временности форм своего выражения, и временное становится выражением вечного. Осознать уявление вечного во временном будет победою духа над ним, преходящим, и постижением тайны себя самого, ибо дух вечен. Процесс осознания вечного будет процессом накапливания элементов бессмертия в микрокосмосе человека. В каждом явлении жизни можно найти эти элементы непреходящего, ибо все существующее не имеет ни конца, ни начала, но связано с окружающим миром цепью непрерывной преемственности. И даже великие понятия времени и пространства не имеют ни верха ни низа, ни конца ни начала. Они не имеют пределов, ибо сама Беспредельность выражается в них. Так, созерцая бесконечный поток жизни в ее временных формах, вечных постоянством своей смены, можно ощутить дыхание Вечности во всем, что в ней существует. Эта жизнь временного в Беспредельности подчинена великим космическим Законам, которые являются незыблемой основою проявленного мира. Изучение этих законов есть соприкосновение с Вечностью, а постижение их будет выходом сознания на космический простор, а применение их в жизни ознаменует собою утверждение элементов бессмертия в духе. Мыслить космически может лишь тот, кто в духе поднялся над жизнью, над личною жизнью своей и малым, ограниченным миром личного отношения к миру. Личное временно по самой своей сущности и обречено малым кругом своего проявления. Расширяя пределы этого круга до границ Беспредельности, и переходя их, и вступая в орбиту ее, протягивает человек нить жизни за пределы краткого земного воплощения и тем утверждает право на бессмертие. Что утвердит в себе дух на Земле, с тем и пребудет в Надземном. И что бы он ни накопил, то и возьмет с собою в путь дальний. Но простое размышление покажет, что даже тело свое оставляет человек на Земле, не говоря уже о вещах. Значит, брать с собою можно лишь продукты сознания, то есть мысли и чувства и то, что составляет психический мир человека. И следует четко подумать о том, что же из этого мира будет полезным в Надземном, а что совершенно ненужным. Если взятое</w:t>
      </w:r>
      <w:r w:rsidR="000C04CE">
        <w:t xml:space="preserve"> — </w:t>
      </w:r>
      <w:r w:rsidR="00D61561" w:rsidRPr="00AA1353">
        <w:t xml:space="preserve">зло или злое, оно и останется с взявшим, отягощая его и омрачая; если добро и от Света, будет светло ему; если отрицание жизни в Незримом, истинно уподобит себя отрицатель недвижному камню истуканоподобному, ибо каждая мысль становится там окружением человека и мысли его создают тот мир, в котором он живет. Так каждый пожинает плоды своих мыслей, </w:t>
      </w:r>
      <w:r w:rsidR="00D61561" w:rsidRPr="00AA1353">
        <w:lastRenderedPageBreak/>
        <w:t>то есть, вступая с ними с сочетание, творит условия своего существования в этом мире ином, где все создается мыслью, где все движется мыслью и где царствует мысль безраздельно.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183. (Авг. 16).</w:t>
      </w:r>
      <w:r w:rsidR="00D61561" w:rsidRPr="00AA1353">
        <w:t xml:space="preserve"> Среди высочайших мыслей преображается тело. Мысли вожделения особенно явно воздействуют на нервную систему, и особенно быстро поддается им тело. Воздействует каждая мысль любого порядка, и каждая оставляет свой глиф</w:t>
      </w:r>
      <w:r w:rsidR="00E45391">
        <w:rPr>
          <w:rStyle w:val="FootnoteReference"/>
        </w:rPr>
        <w:footnoteReference w:id="16"/>
      </w:r>
      <w:r w:rsidR="00D61561" w:rsidRPr="00AA1353">
        <w:t xml:space="preserve"> на физической оболочке. Как хорошо обыгранная скрипка, звучит тело на привычные мысли. Но воздействие это гораздо глубже, и затрагивает оно и другие тела человека. Особенно быстро реагируют на мысли астральная и ментальная оболочки. Они настолько приучаются созвучать мыслям привычным, что следствие их наступает порою мгновенно. Каждая мысль вносит свои элементы в состав этих тел. Бывают эти оболочки сияющие, светящиеся, ясные, тусклые, серые, затемненные и темные. Мысль Света их осветляет, мысль тьмы отемняет. Так же осветляется и отемняется и тело физическое. Часто на помрачневшем лице человека можно явно видеть воздействие мыслей. Оболочки</w:t>
      </w:r>
      <w:r w:rsidR="000C04CE">
        <w:t xml:space="preserve"> — </w:t>
      </w:r>
      <w:r w:rsidR="00D61561" w:rsidRPr="00AA1353">
        <w:t>это коконы духа, который они облекают. Они имеются у всех, но состав их весьма разнообразный. Зловонное, отравленное физическое тело алкоголика заключает в себе и соответствующие ему по составу астральное и ментальное тела</w:t>
      </w:r>
      <w:r w:rsidR="000C04CE">
        <w:t xml:space="preserve"> — </w:t>
      </w:r>
      <w:r w:rsidR="00D61561" w:rsidRPr="00AA1353">
        <w:t>дом весьма скверный. О жилище заботятся люди, но не заботятся о том помещении, в котором обитает их дух. Строительные элементы поступают в тела через сознание, вернее сказать, что сознание накладывает на них свою характеристику и окрашивает их в соответствующие тона, определяя этим их сущность. Двое могут взглянуть на статую обнаженной богини, но каждый наложит на это восприятие печать своего сознания. Вот для чего нужен контроль над мыслями, чтобы не поступали на строительство тел элементы, заведомо непригодные или несущие на себе печать тьмы. Высокий дух, воспринимая явления очень низкого порядка, не заражается ими, ибо накладывает на них печать своего разумения. Низкий же созвучит им в унисон и вносит в свой микрокосм элементы тьмы и разложения. И не то оскверняет человека, что входит в него, но то, на что он накладывает печать своих похотей и вожделений и что выходит с конвейера его сознания запятнанным его нечистой реакцией на то или иное воздействие или впечатление извне. Для чистого все чисто, но нечистое сердце и чистое сумеет загрязнить. Мысль может быть загрязнителем и сорителем и санитаром и очистителем. Очень важно проследить обычное течение своих мыслей и отметить их основное направление и особенности. Что вносит человек с конвейера своего сознания в окружающую его сферу</w:t>
      </w:r>
      <w:r w:rsidR="000C04CE">
        <w:t xml:space="preserve"> — </w:t>
      </w:r>
      <w:r w:rsidR="00D61561" w:rsidRPr="00AA1353">
        <w:t>Свет или тьму? Вносят постоянно и беспрерывно все, но что? Носитель света несет Свет, носитель тьмы</w:t>
      </w:r>
      <w:r w:rsidR="000C04CE">
        <w:t xml:space="preserve"> — </w:t>
      </w:r>
      <w:r w:rsidR="00D61561" w:rsidRPr="00AA1353">
        <w:t>тьму. Вариации между этими двумя полюсами бесконечно разнообразны и многочисленны. Задача Учения</w:t>
      </w:r>
      <w:r w:rsidR="000C04CE">
        <w:t xml:space="preserve"> — </w:t>
      </w:r>
      <w:r w:rsidR="00D61561" w:rsidRPr="00AA1353">
        <w:lastRenderedPageBreak/>
        <w:t>научить людей нести Свет в жизнь вместо тьмы. Внося Свет, человек благо творит и себе, и людям, внося тьму</w:t>
      </w:r>
      <w:r w:rsidR="000C04CE">
        <w:t xml:space="preserve"> — </w:t>
      </w:r>
      <w:r w:rsidR="00D61561" w:rsidRPr="00AA1353">
        <w:t>зло. И никакие соображения не помогут, если вносится тьма. Ныне по миру идет великое разделение человечества по светотени и ничто уже не прикроет служителя тьмы и носителя зла. Они осуждены ступенью утверждающейся эволюции планеты, и их дни сочтены. Их поражение предрешено. Уйдут негодные, чем бы и как бы они ни прикрывались и за чем бы ни прятались. Новое, великое, светлое утверждается ныне по миру, и каждый себе судия и решатель, к чему он примкнет. Критерий один</w:t>
      </w:r>
      <w:r w:rsidR="000C04CE">
        <w:t xml:space="preserve"> — </w:t>
      </w:r>
      <w:r w:rsidR="00D61561" w:rsidRPr="00AA1353">
        <w:t>Свет или тьма, созидание или разрушение, мир или убийства и войны. Так мыслями каждого дня приобщает себя человек к полюсу тьмы или Света, насыщая их элементами свои оболочки.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184. (Авг. 17).</w:t>
      </w:r>
      <w:r w:rsidR="00D61561" w:rsidRPr="00AA1353">
        <w:t xml:space="preserve"> В Мире Тонком где дух, там и дом. По привычке к земному пытаются и там строить воображаемые дома, но это иллюзия, правда, очень яркая и заменяющая действительность. Пребывание</w:t>
      </w:r>
      <w:r w:rsidR="000C04CE">
        <w:t xml:space="preserve"> — </w:t>
      </w:r>
      <w:r w:rsidR="00D61561" w:rsidRPr="00AA1353">
        <w:t>по слоям, в соответствии с высотою, достигнутой духом. Каждая сфера любого слоя доступна по притяжению. То, что внутри, притягивает то, что вовне, и, в свою очередь, притягивается им. Закон созвучия управляет движениями духа по слоям и сферам. Двигательная сила</w:t>
      </w:r>
      <w:r w:rsidR="000C04CE">
        <w:t xml:space="preserve"> — </w:t>
      </w:r>
      <w:r w:rsidR="00D61561" w:rsidRPr="00AA1353">
        <w:t>мысль. Внешнее, созвуча, становится внутренним, то есть частью осознаваемого духом мира. Каждый живет по линиям устремлений, желаний и вожделений, утвержденных еще на Земле. Здесь пожелаешь, там будешь иметь. Но все эти обладания желаемым осуществляются в форме рождаемых человеком мыслеобразов, и реальны они постольку, поскольку реальна мысль. Их так же легко там уничтожить, как и создать, если воля достаточно тренированна. Незнающие полагают, что обречены кругом безнадежности и должны пребывать в созданном ими окружении, но знающий говорит порождению: «Я тебя породил, я тебя и убью»,</w:t>
      </w:r>
      <w:r w:rsidR="000C04CE">
        <w:t xml:space="preserve"> — </w:t>
      </w:r>
      <w:r w:rsidR="00D61561" w:rsidRPr="00AA1353">
        <w:t>и применяет при этом энергию мысли несколько большую той, которая была затрачена на создание нежелательных мысленных форм. Хорошо уже на Земле научиться порождать и уничтожать мысленные формы по приказу собственной воли, и не только одни мыслеформы, но и эмоции, настроения и чувства, породившие их, помня, что человек</w:t>
      </w:r>
      <w:r w:rsidR="000C04CE">
        <w:t xml:space="preserve"> — </w:t>
      </w:r>
      <w:r w:rsidR="00D61561" w:rsidRPr="00AA1353">
        <w:t xml:space="preserve">это лаборатория для всех ощущений. Так вот и упражняться, вызывая желаемые ощущения и уничтожая нежелательные. Все чувства может вызывать и порождать в себе человек или же уничтожать их по желанию. Надо лишь знать, что это возможно, и тренировать волю в этом направлении. Это нужно не столько для Земли, сколько для пребывания в Надземном. Ведь в конечном итоге вся эволюция совершается ради жизни в Надземном, в огненных сферах его. Хорошо научиться вызывать в себе различные чувства и настроения независимо и вопреки внешним условиям, например, чувство радости, когда вовне к этому нет никаких оснований. Человек слишком привык свои настроения ставить в зависимость от внешних условий. Надо научиться </w:t>
      </w:r>
      <w:r w:rsidR="00D61561" w:rsidRPr="00AA1353">
        <w:lastRenderedPageBreak/>
        <w:t>поступать наоборот, ибо в Надземном внешние условия, то есть окружение, будет зависеть от внутреннего состояния. Но и на Земле вполне возможно управлять своим внутренним состоянием вне зависимости от внешнего окружения. Некоторое размышление этому может помочь: человек оказался перед трудной задачей</w:t>
      </w:r>
      <w:r w:rsidR="000C04CE">
        <w:t xml:space="preserve"> — </w:t>
      </w:r>
      <w:r w:rsidR="00D61561" w:rsidRPr="00AA1353">
        <w:t>можно порадоваться вместо огорчения тому, что дается возможность преодолеть трудность и чему-то еще научиться при этом. Всякая трудность, сложность, неприятность и тягость имеет свою положительную сторону в том, что при правильном к ней подходе дает человеку опыт, который ценнее казны золота. Это ведь просто плата за получаемое и нужное знание. И радость получению вместо слез будет правильным решением. Трудно, это верно, кто же говорит, что легко. Но впереди знания и победа. И этому тоже можно порадоваться. Когда Ведет Сам Владыка, то все обращается на ярую пользу ведомому. А камни преткновения в то же время служат и ступенями подъема, или ковром подвига. И трудно, и чудно, и над духом Рука. Все дается для преодоления. Даже новое здание строят только затем, чтобы со временем отдать его на слом и заменить новым, более совершенным. Все, все, что видите вокруг, сияющее новизной и свежестью отделки, пойдет на слом, чтобы быть замененным новым. В этом преодоление жизни. Так же и в характере человека</w:t>
      </w:r>
      <w:r w:rsidR="000C04CE">
        <w:t xml:space="preserve"> — </w:t>
      </w:r>
      <w:r w:rsidR="00D61561" w:rsidRPr="00AA1353">
        <w:t>каждое качество духа заменяется более высоким и совершенным. И постоянно преодолевает себя человек в своем восхождении к звездам. Так на сегодня и запомним только одно слово</w:t>
      </w:r>
      <w:r w:rsidR="000C04CE">
        <w:t xml:space="preserve"> — </w:t>
      </w:r>
      <w:r w:rsidR="00D61561" w:rsidRPr="00AA1353">
        <w:t>«преодоление». Радостный или в печали, вовне сосредоточенный или внутри, говорящий или молчащий, здесь или там в мыслях своих, но по воле своей утверждающий властно любое состояние духа</w:t>
      </w:r>
      <w:r w:rsidR="000C04CE">
        <w:t xml:space="preserve"> — </w:t>
      </w:r>
      <w:r w:rsidR="00D61561" w:rsidRPr="00AA1353">
        <w:t>так Указую.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185. (Гуру).</w:t>
      </w:r>
      <w:r w:rsidR="00D61561" w:rsidRPr="00AA1353">
        <w:t xml:space="preserve"> Стать владыкою своего царства, своего собственного мира внутри</w:t>
      </w:r>
      <w:r w:rsidR="000C04CE">
        <w:t xml:space="preserve"> — </w:t>
      </w:r>
      <w:r w:rsidR="00D61561" w:rsidRPr="00AA1353">
        <w:t>вот цель, к которой следует устремиться. Зачем позволять чему-то внешнему, случайному и временному господствовать над тем, что принадлежит безраздельно самому человеку. Над тем, что вовне, могут властвовать люди, но над внутренним миром своим властен лишь его обладатель. Для этого нужен контроль над собою, чтобы вовнутрь не допускать инородных воздействий и всего, что может влиять на его равновесие. Это качество будет основным при утверждении власти своей над собою. Лучше властвовать самому над собою, чем быть флюгером для чужих настроений, непостоянных, преходящих, и порой неразумных и цели лишенных. Мир свой утверждая в себе и свою власть над ним, в союзника можно призвать Самого Владыку. Поможет. Но прежде надо приложить свои собственные силы. Стоит, над чем потрудиться, и это шаг первый к свободе духа. Не их, вне стоящих, но свой мир утверждая, и мы шли через жизнь и оставили людям плоды своего творчества, своего, но не чужого, не заимствованного со стороны. Колебаний не надо, сомнений не надо, устремление нужно и преданность тоже к Тому, Кто Ведет.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51656">
        <w:rPr>
          <w:b/>
        </w:rPr>
        <w:t>186. (Авг. 18).</w:t>
      </w:r>
      <w:r w:rsidR="00D61561" w:rsidRPr="00AA1353">
        <w:t xml:space="preserve"> Могущество духа заключается в силе зажженных огней, пробужденных полностью или частично. В зависимости от этого степени его бывают различны. Без огня никто не приходит на Землю. По структуре своей человек</w:t>
      </w:r>
      <w:r w:rsidR="000C04CE">
        <w:t xml:space="preserve"> — </w:t>
      </w:r>
      <w:r w:rsidR="00D61561" w:rsidRPr="00AA1353">
        <w:t>существо огненное. Сама нервная система есть сеть проводов, несущих электро-огненные импульсы организма. Каждая клеточка</w:t>
      </w:r>
      <w:r w:rsidR="000C04CE">
        <w:t xml:space="preserve"> — </w:t>
      </w:r>
      <w:r w:rsidR="00D61561" w:rsidRPr="00AA1353">
        <w:t xml:space="preserve">электробатарея. Но разница между зажженными и спящими центрами велика. Агни Йога есть путь ускоренного возжжения центров, путь огненный восхождения по лестнице могущества духа. Чтобы идти, надо иметь цель перед собою, и когда она ясна и определенна, то достижение ее становится возможным, если каждое действие устремленного к цели сознания находится в созвучии с нею. Сразу большие дела начать вершить невозможно, но если с малых и маломалейших начать, цели созвучных, то и до великих можно дойти. Принцип малого семени будет порукой больших достижений. Все, чего достиг человек, появилось когда-то в зародыше малом, потом дало росток и принесло плод. Смысл и значение начинания с малого надо понять во всей глубине, чтобы непреложность его вошла в сознание и стала ведущею силою. Целый день со всеми его возможностями в распоряжении человека. А между тем, сколько драгоценного времени тратится попусту и без цели, тогда как оно могло бы быть использовано плодоносно и соизмеримо с устремлением. Плоды достижений хотел бы иметь каждый, но потрудиться над ними обычно решимости не хватает. Если стрела, летящая к цели, начнет колебаться, вихлять и метаться из стороны в сторону, подобно недисциплинированному уму человека, то цели она не достигнет. Единорог явленный будет символом несломимого устремления. Может себя упражнять человек в напряжении постоянном для достижения цели великой. Знаем много примеров из истории человечества, примеров неукротимого, огненного устремления. Каждый потерянный час просыпанным зернам подобен невозвратимых возможностей. Каждая мысль, устремленная к цели и примененная на опыте в жизни, будет зерном, плод приносящим и на Земле, и в мире Надземном. Это и будет посевом жизни. Начать, начать, надо начать утверждение каждого качества духа, каждой энергии будущей мощи своей ныне, сейчас, на Земле, дабы когда-то и где-то начинание это дало свой плод. Все начинает расти от малого и вырастает в большое. Элемент времени не имеет значения, ибо следствия неизбежны и Вечность в распоряжении человека. Достигнуто будет все, что закладывается в виде зачаточного зародыша в микрокосме человеческом, закладывается сознательно и целеустремленно волею духа, но надо, надо начать, надо положить начало каждому желаемому свойству, каждой способности, каждому элементу могущества духа, зная, что можно достичь и что все достижимо. Обычная ошибка заключается в том, что достижения относят на ближайшие сроки, в то время как на то, чтобы даже дереву вырасти, нужны годы. И притом забывают о цепи </w:t>
      </w:r>
      <w:r w:rsidR="00D61561" w:rsidRPr="00AA1353">
        <w:lastRenderedPageBreak/>
        <w:t>воплощений, когда утвержденное семя дает плод в будущих жизнях. Надо протянуть нить жизни далеко за пределы одного воплощения, надо протянуть ее в Беспредельность, в которой живем. Ограниченная малым кругом одной жизни энергия устремления пройдет малым радиусом и тут же, в этой одной жизни, себя и исчерпает. Но перебросив нить жизни за границы одного воплощения, в Невидимый Мир, и дальше, и дальше, в следующее и последующие воплощения, забрасывает тем человек якоря дальнего плавания, по которым притянется легко к цели желанной. Чем ограничил себя человек, в том и пребудет. Но Беспредельностью ныне очерчена цель, и все достижимо в пределах ее человеку.</w:t>
      </w:r>
    </w:p>
    <w:p w:rsidR="00345971" w:rsidRDefault="00D61561" w:rsidP="00D61561">
      <w:r w:rsidRPr="00AA1353">
        <w:t>Невозможно!</w:t>
      </w:r>
      <w:r w:rsidR="000C04CE">
        <w:t xml:space="preserve"> — </w:t>
      </w:r>
      <w:r w:rsidRPr="00AA1353">
        <w:t>это сейчас, в данных условиях жизни, в эти короткие годы жизни одной на Земле. Но дух бессмертен, но живет он в Вечности, то есть существует всегда, вечно, а в вечности времени недостижимого нет. Надо лишь только понять, что жизни пределы придется раздвинуть и выйти бесстрашно на космический простор, где открыт человеку и доступен океан достижений, океан недостижимого ныне.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187. (М.А.Й.).</w:t>
      </w:r>
      <w:r w:rsidR="00D61561" w:rsidRPr="00AA1353">
        <w:t xml:space="preserve"> Родной мой, все светлые качества духа умножь многократно, а темные яро отбрось, и получишь слабое отражение того, чем ты станешь когда-то. Устремления твои к Свету утверждаю, дабы дали они ростки и плоды. Вижу и знаю, как трудно идти одному среди полного непонимания окружающих, но идти все же надо. Мы ждем. Ничем не смущайся. Путь прям. Путь к Владыке. Все, что смущает, все, что мешает, отбрасывай без рассуждений и размышлений о нем. С собою бери только то, что пригодится в пути и что помогает. Немногие нити любви и дружбы крепи. Их мало осталось, тем ценнее они. И помни, что Матерь и Гуру твои тебя не забыли. Ты в нашей заботе. Все сложится ладно, и будет опять хорошо. Потерпи, мой любимый. Недолго осталось терпеть. И Птичке скажи, пусть тоже потерпит. Желанное яро придет, только место и время ему иные, чем дума решила. Любовь посылаю и радость. И</w:t>
      </w:r>
      <w:r w:rsidR="00FF08FB">
        <w:t xml:space="preserve"> </w:t>
      </w:r>
      <w:r w:rsidR="00D61561" w:rsidRPr="00AA1353">
        <w:t>крепко на сердце держу. Ты Людушке нашей скажи: любили и любим и наша забота о ней.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188. (Авг. 19).</w:t>
      </w:r>
      <w:r w:rsidR="00D61561" w:rsidRPr="00AA1353">
        <w:t xml:space="preserve"> Сын Мой, препятствия даются для преодоления. Преодолеваются прежде всего в духе, чтобы затем уже быть преодоленными внутри и вовне. Преодоление в духе</w:t>
      </w:r>
      <w:r w:rsidR="000C04CE">
        <w:t xml:space="preserve"> — </w:t>
      </w:r>
      <w:r w:rsidR="00D61561" w:rsidRPr="00AA1353">
        <w:t>очень важная и необходимая ступень в этом процессе. Без нее невозможно. Ни при каких условиях не следует в духе склоняться перед препятствием, каким бы трудным оно ни казалось, если решено его победить. Отступление в духе есть уже поражение. И люди, и обстоятельства тонко и сразу же чувствуют это отступление и согласие воли склониться пред ними. Но под железным молотом воли гнутся и те, и другие. Если решено чего-то достичь, отступление невозможно. Именно преодоление в себе идущего против явления будет ручательством победы. Самое трудное</w:t>
      </w:r>
      <w:r w:rsidR="000C04CE">
        <w:t xml:space="preserve"> — </w:t>
      </w:r>
      <w:r w:rsidR="00D61561" w:rsidRPr="00AA1353">
        <w:t>преодоление стихий</w:t>
      </w:r>
      <w:r w:rsidR="000C04CE">
        <w:t xml:space="preserve"> </w:t>
      </w:r>
      <w:r w:rsidR="000C04CE">
        <w:lastRenderedPageBreak/>
        <w:t xml:space="preserve">— </w:t>
      </w:r>
      <w:r w:rsidR="00D61561" w:rsidRPr="00AA1353">
        <w:t>немыслимо без этого условия. Великие дела сперва завершаются в духе, чтобы потом уже уявиться во внешнем своем выражении. И так</w:t>
      </w:r>
      <w:r w:rsidR="000C04CE">
        <w:t xml:space="preserve"> — </w:t>
      </w:r>
      <w:r w:rsidR="00D61561" w:rsidRPr="00AA1353">
        <w:t>от верха до низа. В невидимом создается прообраз принятого решения. Первичное решение</w:t>
      </w:r>
      <w:r w:rsidR="000C04CE">
        <w:t xml:space="preserve"> — </w:t>
      </w:r>
      <w:r w:rsidR="00D61561" w:rsidRPr="00AA1353">
        <w:t>в духе. Затем</w:t>
      </w:r>
      <w:r w:rsidR="000C04CE">
        <w:t xml:space="preserve"> — </w:t>
      </w:r>
      <w:r w:rsidR="00D61561" w:rsidRPr="00AA1353">
        <w:t>тонкая форма желаемого результата, и затем уже результат и само следствие. Внешнее противодействие может разрушить видимые следствия, но тонкая форма обычно разрушается самим ее создателем при неудаче. Это лишь говорит о неопытности сознания, готового склониться от первого неуспеха. Все, идущее против, любого порядка, пропускается в сознании мимо, и утверждается непоколебимо форма раз принятого решения. Непреложность водителем будет в успешном пути до конца.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189.</w:t>
      </w:r>
      <w:r w:rsidR="00D61561" w:rsidRPr="00AA1353">
        <w:t xml:space="preserve"> Попадая в Мир Тонкий при сбрасывании тела, люди обычно испытывают чувство великой растерянности. Растерянность противоположна собранности сознания и спокойствию. Именно собрать себя и энергии свои внутри будет правильным действием. Даже в жизни земной при всевозможных неожиданностях и нарушении обычного течения явлений собранность эта необходима,</w:t>
      </w:r>
      <w:r w:rsidR="00FF08FB">
        <w:t xml:space="preserve"> </w:t>
      </w:r>
      <w:r w:rsidR="00D61561" w:rsidRPr="00AA1353">
        <w:t>прежде чем начать действие. Мгновение молчания или спокойствия перед уявлением активности нужно безусловно во всех случаях неожиданности. Потому и указуется не поражаться ничем и не удивляться ничему, что эти чувства выводят человека из равновесия. Собранное, сосредоточенное спокойствие духа необходимо при переходе Великих Границ. Иначе растерянность может вовлечь человека в воронки опасных астральных вихрей. Это собрание сил духа внутри будет действием первым. Последующие будут вытекать из него. При условии спокойствия быстро проясняется память о прошлых пребываниях в условиях Тонкого Мира. Знания, накопленные ранее, и в последнем воплощении особенно, тотчас же придут на помощь и помогут ориентироваться в новых условиях. Главное</w:t>
      </w:r>
      <w:r w:rsidR="000C04CE">
        <w:t xml:space="preserve"> — </w:t>
      </w:r>
      <w:r w:rsidR="00D61561" w:rsidRPr="00AA1353">
        <w:t>надо совершенно уничтожить в себе ложное и вредное отношение к явлениям астрального мира. Духи, освободившиеся от тела, то есть так называемые умершие, не умнее, не страшнее и не чудеснее живых. Элементы чудесности, страха перед потусторонним, преклонения перед обитателями Тонкого Мира надо оставить для младенцев</w:t>
      </w:r>
      <w:r w:rsidR="000C04CE">
        <w:t xml:space="preserve"> — </w:t>
      </w:r>
      <w:r w:rsidR="00D61561" w:rsidRPr="00AA1353">
        <w:t xml:space="preserve">их много в области истинного познания как на Земле, так и в Надземном. Недаром Уподобляем многих умерших мошенникам, толпящимся на базаре. Какая уж тут чудесность или трепет перед необычным. Мир Тонкий столь же обычен, как и мир плотный, для того, кто знает, и очарование снято с его глаз. Это нужно для того, чтобы пресечь в самом зародыше чувство страха или растерянности перед неизвестным. Опереться можно на близких по духу и на Учителя Света. Магнитность устремления в этих условиях велика и тотчас же привлекает нужных помощников или Руководителя. Но хотящий идти к отцам с ними и пребудет, пребудет с теми, с кем хочет пребыть. Отрыв от всего и от всех облегчается просто, если в сознании первое место отведено Учителю Света и </w:t>
      </w:r>
      <w:r w:rsidR="00D61561" w:rsidRPr="00AA1353">
        <w:lastRenderedPageBreak/>
        <w:t>устремление направлено к Нему. Позднее возможно и к близким вернуться или к друзьям. Но прежде Владыка. Сверху легче спуститься, чем снизу подняться. Спокойствие необходимо. Надо сказать, что качества духа особенно нужны именно в Надземном. Они создают окружение человека. Они являются орудиями его активности и магнитами притяжения новых условий. Уже Говорил, что качества духа</w:t>
      </w:r>
      <w:r w:rsidR="000C04CE">
        <w:t xml:space="preserve"> — </w:t>
      </w:r>
      <w:r w:rsidR="00D61561" w:rsidRPr="00AA1353">
        <w:t>это формы уявления утвержденных огней. Огонь магнетичен. Огонь</w:t>
      </w:r>
      <w:r w:rsidR="000C04CE">
        <w:t xml:space="preserve"> — </w:t>
      </w:r>
      <w:r w:rsidR="00D61561" w:rsidRPr="00AA1353">
        <w:t>двигатель в Мире Надземном. Рычаги его</w:t>
      </w:r>
      <w:r w:rsidR="000C04CE">
        <w:t xml:space="preserve"> — </w:t>
      </w:r>
      <w:r w:rsidR="00D61561" w:rsidRPr="00AA1353">
        <w:t>мысли. Как опытный летчик, прекрасно освоивший свой хороший и добротный аппарат, распоряжается йог своим микрокосмом, тонкая оболочка которого верой и правдой служит ему. Наша цель</w:t>
      </w:r>
      <w:r w:rsidR="000C04CE">
        <w:t xml:space="preserve"> — </w:t>
      </w:r>
      <w:r w:rsidR="00D61561" w:rsidRPr="00AA1353">
        <w:t>вооружить человека без единого физического аппарата, ибо все аппараты заключены в нем. И в Мире Тонком, пока еще только там, происходит демонстрация всех достигнутых данным человеком свойств его психофизического аппарата, его тонкого тела, со всеми его чудесными качествами, особенностями. Для знающего в Мире Надземном возможно все то, что возможно для волшебника в чудеснейших сказках земных, ибо там царствует мысль и все движется мыслью. Сказки же эти часто верно и точно отражают в себе особенности Тонкого Мира.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190. (Авг. 20).</w:t>
      </w:r>
      <w:r w:rsidR="00D61561" w:rsidRPr="00AA1353">
        <w:t xml:space="preserve"> Вода</w:t>
      </w:r>
      <w:r w:rsidR="000C04CE">
        <w:t xml:space="preserve"> — </w:t>
      </w:r>
      <w:r w:rsidR="00D61561" w:rsidRPr="00AA1353">
        <w:t>великий Символ астрального Света, то есть вещества, или материи, Тонкого Мира. Она нейтральна по природе, но отражает в себе все, что ее окружает, и служит материалом для создания промежуточных форм между огненным и земным миром. И светлые и темные формы создаются из этого материала и служат предметами красоты или безобразия так же, как служат они и на Земле. Разница в том, что пластичность тонкой материи велика. Земные предметы имеют свой тонкий</w:t>
      </w:r>
      <w:r w:rsidR="000C04CE">
        <w:t xml:space="preserve"> — </w:t>
      </w:r>
      <w:r w:rsidR="00D61561" w:rsidRPr="00AA1353">
        <w:t>астральный и огненный</w:t>
      </w:r>
      <w:r w:rsidR="000C04CE">
        <w:t xml:space="preserve"> — </w:t>
      </w:r>
      <w:r w:rsidR="00D61561" w:rsidRPr="00AA1353">
        <w:t>прототип. Ведь и материя-то сама по структуре своей огненна. Горы, реки, поля, леса, моря, снега</w:t>
      </w:r>
      <w:r w:rsidR="000C04CE">
        <w:t xml:space="preserve"> — </w:t>
      </w:r>
      <w:r w:rsidR="00D61561" w:rsidRPr="00AA1353">
        <w:t>все выражено в трех формах, единых по существу, но троичных в проявлении. Эти тонкие формы</w:t>
      </w:r>
      <w:r w:rsidR="000C04CE">
        <w:t xml:space="preserve"> — </w:t>
      </w:r>
      <w:r w:rsidR="00D61561" w:rsidRPr="00AA1353">
        <w:t>один из аспектов астрального мира. Кроме того, там существуют формы, на Земле не осуществленные, но законченные мысленно. Они разной степени устойчивости, яркости и высоты. Новичок особенно смущается следующим обстоятельством: герои произведений великих писателей существуют там в столь же ярких и убедительных формах, как и живые обитатели Незримого Мира. Но они не имеют сознающего себя начала и на вопросы не могут дать разумного ответа</w:t>
      </w:r>
      <w:r w:rsidR="000C04CE">
        <w:t xml:space="preserve"> — </w:t>
      </w:r>
      <w:r w:rsidR="00D61561" w:rsidRPr="00AA1353">
        <w:t>словно персонажи кинокартины. Все, что мысленно оформлено человечеством, там существует в различных степенях устойчивости и яркости: и хорошее, и плохое. Там же, но выше, имеют свое существование и формы, или прообразы, того, что позднее осуществится на Земле</w:t>
      </w:r>
      <w:r w:rsidR="000C04CE">
        <w:t xml:space="preserve"> — </w:t>
      </w:r>
      <w:r w:rsidR="00D61561" w:rsidRPr="00AA1353">
        <w:t xml:space="preserve">прототипы проявленного. Главная масса человечества в Мире Надземном яро невежественна в отношении знания его законов. И лишь Адепты Сокровенного Знания, и колдуны, и темная иерархия имеют там ярко сознательное </w:t>
      </w:r>
      <w:r w:rsidR="00D61561" w:rsidRPr="00AA1353">
        <w:lastRenderedPageBreak/>
        <w:t>пребывание и пользуются своим знанием. Темные яро упражняются в творчестве, создавая для духов, созвучных им, соответствующие их сущности окружения. А таких много. Они совершенно беспомощны, благодаря своему невежеству и отрицанию жизни в Надземном. И поэтому можно представить себе, что может создать темное, но сильное воображение для этих несчастных невежд. Часто они утопают в ужасных образах и картинах всевозможных пороков и извращений и яро поддерживают их своими собственными вожделениями, еще более усиливая и углубляя их. Как топливо в костер подбрасывают темные жертвам своим материал для раздувания их страстей и пороков. Адепт правого пути Светом своим и мыслью может легко рассеивать эти удушья, если мысль его сильнее мыслей слуг зла. Борьба и там идет непрестанно, и много несчастных и слабых духов, имеющих искорки Света, освобождаются служителями Света из тенет тьмы. Знания, хотя бы элементарные, помогают и несказанно облегчают пребывание духов в Надземном. Но обычно они отвергаются еще на Земле, и потому люди приходят туда совершенно неподготовленными и беспомощными. Крупицы Сокровенного Знания, разбросанные по страницам ваших книг и писаний, силою служат тому, кто духом их принял, себя защищать в мире астральном. Хочу разрушить до основания очарование, прельщение, чудесность, таинственность, мистичность и сказочность астрального мира и снять с него покровы потусторонности. Все действительно сущее</w:t>
      </w:r>
      <w:r w:rsidR="000C04CE">
        <w:t xml:space="preserve"> — </w:t>
      </w:r>
      <w:r w:rsidR="00D61561" w:rsidRPr="00AA1353">
        <w:t>по эту сторону жизни. Обитатели Тонкого Мира не таинственные, не чудесные и не лучше, чем на Земле. Негодяи, мошенники, злые такими же остаются и там, только при этом все обостряется очень. Но темные и колдуны, то есть адепты темного знания, очень опасны, ибо орудуют среди невежественных толп, привлекаемых тьмою, которая в них и которая дает право служителям тьмы на приближение. Часто действуют они страхом. Потому Хочу искоренить всякий страх перед потусторонним, ибо для нехотящего тьмы тьма не страшна, так как не имеет в нем ничего, за что бы могла ухватиться. Приближается она к каждому перешедшему в тот мир, выискивая в нем элементы притяжения и ухватываясь за них. Вот почему лучше еще при жизни в физическом теле изъять из своего микрокосма все элементы тьмы, дабы магнитность ее уничтожить и не служить мишенью для темных злоухищрений. Если темные видят на ауре отошедшего эти пятна зла, они начинают неистово вопить: «Мое, мое, он наш»,</w:t>
      </w:r>
      <w:r w:rsidR="000C04CE">
        <w:t xml:space="preserve"> — </w:t>
      </w:r>
      <w:r w:rsidR="00D61561" w:rsidRPr="00AA1353">
        <w:t xml:space="preserve">и устремляются яро на жертву. Но даже и это не страшно. Как смешны и не страшны те ужасные личины, которые темные на себя надевают или которые являются их истинными обликами. Надо лишь твердо и бесповоротно решить, что со всем темным в себе покончено навсегда, и решать это надо не в момент нападения, но заранее. Неподготовленность в этом отношении фатальна. Но глухи и слепы земляне к тому, что их может легко освободить от объятий тьмы. Тьма сильна и действует, применяя закон созвучия и соответствия. Каждый человек созвучит с ней элементами зла, которые в нем. Но и при слабости духа следует </w:t>
      </w:r>
      <w:r w:rsidR="00D61561" w:rsidRPr="00AA1353">
        <w:lastRenderedPageBreak/>
        <w:t>помнить, что есть Иерархия Света, и к Ней обратиться всем сердцем. Знаете примеры разбойника и блудницы и можете быть уверенными, что отказа не будет, если обращение полносердечно. Итак, в Тонком Мире имеете дело с теми же людьми: и светлыми, и темными. Усилены в своих проявлениях и те, и другие, ибо подвижность материи этого мира велика. Двигательной силой и творящим началом является мысль. И можно представить себе горнило сияющее Света и тьмы зияющей бездны и насыщение их под влиянием мысли, создающей яркие формы из пластичной материи астрального Света. Создания мысли разрушаются лишь мыслью большего потенциала. И страшен лишь страх и невежество. Ничто не может коснуться являющего веру в мощь Иерархии Света, ибо твердыня сердца его стоит на Камне Вечного Основания Жизни.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191. (Авг. 22).</w:t>
      </w:r>
      <w:r w:rsidR="00D61561" w:rsidRPr="00AA1353">
        <w:t xml:space="preserve"> При Общении мир свой вытесняется Миром Моим совершенно. Иначе как же зазвучит в сознании Мой Мир, если свой заглушает. Иерархия беспредельна, и беспредельно ее познавание. Я духу порог входа в беспредельность слияния с Иерархией Света и беспредельность ее постижения. И путь только через Меня, через слияние со Мною. Вершина недосягаема, но много высот надо достигнуть, прежде чем увидеть ее. Миры плотный и Тонкий</w:t>
      </w:r>
      <w:r w:rsidR="000C04CE">
        <w:t xml:space="preserve"> — </w:t>
      </w:r>
      <w:r w:rsidR="00D61561" w:rsidRPr="00AA1353">
        <w:t>ступени подъема. Опыт и знания, приобретенные на Земле, нужны в Надземном для реализации. Освоенные и использованные там и превращенные в кристаллы нетленных накоплений, они нуждаются в росте, импульс которому может дать только новое воплощение в плотном мире. Так вращается Колесо смертей и рождений для накапливания энергий сознательного бессмертия в духе. Бессознательно каждый дух бессмертен, но перевести бессознательное в область не прерываемого ни смертью, ни жизнью сознания будет великой ступенью достижения человека. На Земле готовимся к жизни в Надземном, в Надземном готовимся к новому очередному воплощению. Там, в Мире Незримом, устремления, желания, чаяния и надежды человека и все попытки его возвыситься духом кристаллизуются в явные формы и становятся достижениями, ибо сказано: «Недостижимое здесь достижимо там»,</w:t>
      </w:r>
      <w:r w:rsidR="000C04CE">
        <w:t xml:space="preserve"> — </w:t>
      </w:r>
      <w:r w:rsidR="00D61561" w:rsidRPr="00AA1353">
        <w:t xml:space="preserve">и становятся частью нетленных его накоплений. Ибо сказано, что не пропадает маломалейшая мысль, но плод свой приносит. Убережемся от зла и тем сотворим благо. Подготовляясь здесь, на Земле, к жизни в Надземном, следует помнить, что поздно начинать эту подготовку у самого порога смерти, как это делают многие. Надо задолго начать этот процесс, так как вся жизнь земная является такой подготовкой. Опыт земной нужен в Надземном. Этот опыт служит материалом для развития качеств духа, и не столько сам опыт, сколько утверждаемые им качества необходимы для продолжения сознательной жизни в Мирах над Землею. Соприкосновение с Тонким Миром показывает, какой напряженной жизнью может в нем жить человек. Отпадает ряд явлений и процессов, неизбежных на Земле, но все прочие возможности </w:t>
      </w:r>
      <w:r w:rsidR="00D61561" w:rsidRPr="00AA1353">
        <w:lastRenderedPageBreak/>
        <w:t>углубляются и расширяются до пределов, очерченных мыслями и устремлениями их носителя, ставшими осуществимыми там. Мир устремлений, порожденных на Земле человеком, становится там реальной двигательной силой, несущей его вплоть до высот его мыслей вверх или же вниз, до пределов паденья ее. Вот почему порождения мысли становятся спутниками человека, ждущими его у Порога. Пусть мысль ваша будет ясносияющей, и тогда повлечет она ввысь. Красота и Свет</w:t>
      </w:r>
      <w:r w:rsidR="000C04CE">
        <w:t xml:space="preserve"> — </w:t>
      </w:r>
      <w:r w:rsidR="00D61561" w:rsidRPr="00AA1353">
        <w:t>понятия столь близкие по природе, что живут они рядом. Стремление к красоте во всем сближает со Светом и вводит сознание в его сферы. Как же яснее сказать, что Свет, легчайшему газу подобно, поднимает сознание кверху и вводит его в сферы несказуемого. В сумерках плотного мира Свет можно собирать по крупицам, заботливо поднимая каждую искру. Качества духа, подобно щупальцам, подбирают крупицы огня, относя его в Чашу. Мужество и бесстрашие пылают искрами огненными; спокойствие</w:t>
      </w:r>
      <w:r w:rsidR="000C04CE">
        <w:t xml:space="preserve"> — </w:t>
      </w:r>
      <w:r w:rsidR="00D61561" w:rsidRPr="00AA1353">
        <w:t>тоже, равновесие</w:t>
      </w:r>
      <w:r w:rsidR="000C04CE">
        <w:t xml:space="preserve"> — </w:t>
      </w:r>
      <w:r w:rsidR="00D61561" w:rsidRPr="00AA1353">
        <w:t>тоже, и преданность, и любовь, и устремление, и все прочие качества духа. Великим собирателем зерен Света Назовем Мы того, кто знает, зачем пришел он в мир плотный. Осмысленна жизнь на Земле и в мирах, и прям путь. Впереди Беспредельность со всеми ее неисчерпаемыми возможностями и достижениями и сияющий победный путь к Свету, не имеющий конца. Но утверждается он ныне, сейчас, на Земле, и именно в тех условиях, в которые Владыки Кармы и Ведущий поставили устремленное к Свету сознание. Чем хуже, тем лучше. Чем труднее, тем легче взлететь, ибо только трудность разовьет энергию, нужную для взлета, от препятствий почерпаем силы свои. И это не так уж трудно, когда поняты их смыл и значение. Трудности благословим пониманием. Потому Говорю: нагружайте Меня сильнее, не сетуйте, когда Позволяю обстоятельствам перегружать тоже и вас. Силы Даю, помощь Даю двигаться дальше. Каждодневно Лучи Посылаю тому, кто со Мной. Идите, Я с вами.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192.</w:t>
      </w:r>
      <w:r w:rsidR="00D61561" w:rsidRPr="00AA1353">
        <w:t xml:space="preserve"> Для роста каждое качество духа нуждается в упражнении. Жизнь, этот лучший учитель, возможности яро дает упражняться в развитии качеств. Берется обычно наиболее близкое и созвучное духу на данный момент. Сильное желание его утвердить, идущее от сердца, тотчас же вызывает столь же сильное сопротивление среды и создает таким образом условия, необходимые для упражнения желаемого качества и его роста. Незримый Учитель вносит свой корректив, если этого требуют обстоятельства, и желаемое качество возрастает. Так сильное сердечное желание рождает и соответствующие этой силе возможности. Помогу, Помогу, но приложите усилие.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193.</w:t>
      </w:r>
      <w:r w:rsidR="00D61561" w:rsidRPr="00AA1353">
        <w:t xml:space="preserve"> Преодоление вибраций окружающей среды и утверждение Моего Мира в себе неумаленным будет немалою победою духа при смене мест. Трудно осознать все значение этой победы, ибо в Незримом она. Но мысли растут, расширяясь и </w:t>
      </w:r>
      <w:r w:rsidR="00D61561" w:rsidRPr="00AA1353">
        <w:lastRenderedPageBreak/>
        <w:t>побеждая отпрысков тьмы, невежества и отрицания. Благое дело творится, но подвиг незрим, ибо он в духе. Так Посылаем своих туда, куда надо, дабы насытить могли мыслями Света пространство вокруг. Многие ли поймут этот труд духа нерукотворный и помыслят о следствиях? Пахарь незримого поля посева жизненных зерен Света награду имеет в признании Нашем незримого миру труда. Размеры посева и всхожесть семян узнаются по следствиям. Много великих начинаний зарождалось в полной безвестности, но следствия их сделались явными миру, ибо сияли в веках. И много великих людей великими признаны были позднее, когда сбросили тело земное и в признаньи уже не нуждались. Служение</w:t>
      </w:r>
      <w:r w:rsidR="00FF08FB">
        <w:t xml:space="preserve"> </w:t>
      </w:r>
      <w:r w:rsidR="00D61561" w:rsidRPr="00AA1353">
        <w:t>Свету не нуждается в признании миром, ибо оно течет поверх обычного понимания. Лишь последующие поколения прозревают в значение такого подвига жизни и оценивают его по сознанию.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194.</w:t>
      </w:r>
      <w:r w:rsidR="00D61561" w:rsidRPr="00AA1353">
        <w:t xml:space="preserve"> Полнота Служения Свету нелегко достижима.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195. (Авг. 23).</w:t>
      </w:r>
      <w:r w:rsidR="00D61561" w:rsidRPr="00AA1353">
        <w:t xml:space="preserve"> Вот лишний раз пришлось убедиться, что встреча с одержимым не обошлась без последствий. Удар, несмотря на принятые меры, был нанесен с неожиданной стороны и ночью, во время сна. Попытка не удалась, но вред все же был причинен, причем было выбрано слабейшее место, еще недостаточно укрепленное временем. Дозор от тьмы надо усилить.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196.</w:t>
      </w:r>
      <w:r w:rsidR="00D61561" w:rsidRPr="00AA1353">
        <w:t xml:space="preserve"> Помимо сопротивления среды, братья тьмы очень усиленно работают над тем, чтобы потушить Свет в каждом человеке, а тем более в тех, кто за Нами идет. Чем Свет ярче, тем яростнее старания их. Имеют постоянную стражу вокруг Наших людей и при уклонении их от прямого пути вредят незамедлительно. Наличие пересекающихся пространственных токов усугубляет положение. Движение хаоса прибавляет к нагрузке, и борьба за Свет становится титанической. Сколько бы Света ни собрал в себе носитель его, расход непомерен и требуется ряд непрерывных усилий, чтобы удержать светильник в руках и не позволить ему угаснуть. И нельзя успокоиться ни на миг</w:t>
      </w:r>
      <w:r w:rsidR="000C04CE">
        <w:t xml:space="preserve"> — </w:t>
      </w:r>
      <w:r w:rsidR="00D61561" w:rsidRPr="00AA1353">
        <w:t>потушат, отемнят, растерзают, лишив предварительно Света. Подвиг становится не временным и кратким, как раньше, но длительным и постоянным. В этом особенность и трудность переходного периода к Новой Эпохе. Она наступает, но чудовищно и неистово до безумия сопротивление тьмы уходящей. И можно ли удивляться, что нагнетение столь велико и столько надо труда и усилий, чтобы Свет удержать. Тушат все: и друзья и враги, и темные и светляки, и близкие и дальние, все, все, в ком светимость слабее светимости носителя Камня. Закон сообщающихся сосудов в действии постоянном. Все мужество надо собрать, чтобы устоять в</w:t>
      </w:r>
      <w:r w:rsidR="00FF08FB">
        <w:t xml:space="preserve"> </w:t>
      </w:r>
      <w:r w:rsidR="00D61561" w:rsidRPr="00AA1353">
        <w:t xml:space="preserve">Свете. Даже не зная того, всю тьму вызывает на бой духа воитель и должен противостоять ей во всем многообразии ее проявлений. Обывателю хорошо, с точки зрения темных. Слабая светимость его не заслуживает их ярого внимания. </w:t>
      </w:r>
      <w:r w:rsidR="00D61561" w:rsidRPr="00AA1353">
        <w:lastRenderedPageBreak/>
        <w:t>Но Света носитель находится под их постоянным прицелом и служит объектом всевозможных злоухищрений с их стороны. Потому бодрствование духа, бдительность, зоркость и постоянный бессменный дозор являются мерами крайней и неотложной необходимости. Трудно? Да, трудно необычайно, но между молотом и наковальней, под непрестанными ударами, куется духа клинок. Надо лишь помнить, что со Мною в единении яром и полном поражение невозможно, но победа возможна зато. И никакая тьма, никакие уловки и ухищрения, никакие трудности и давление среды не в состоянии одолеть того, кто со Мною. Яд вражеских стрел даст лишь особенно яркую окраску одеянию духа, и аура будет сиять всеми светами. Но огорчений не избежать, но от умаления, утеснений, клеветы и поношений не уклониться и не уйти от признания тьмою носителю Света, признания, уявляющегося в ярой активности темных, направленной против него. В бой с тьмою вступаем со Мною и рядом идем против тьмы. Утверждаясь на Иерархии, за собою имеем ее неисчерпаемый резервуар Света. Не от себя, не за себя, но за Меня, во Имя Мое, во Имя Света и Иерархии ведет одинокий свой бой Света носитель. Воины Света, ручательство победы Даю, если со Мной нераздельно и до конца.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F08FB">
        <w:rPr>
          <w:b/>
        </w:rPr>
        <w:t>197. (Авг. 24).</w:t>
      </w:r>
      <w:r w:rsidR="00D61561" w:rsidRPr="00AA1353">
        <w:t xml:space="preserve"> Если преображение возможно, то следует подумать о том, что же ведет к нему человека кратчайшим путем. Конечно, двигающей силой будет устремление. Но ко многому люди стремятся, и много желают, и все же часто не достигают желаемого. Одного устремления мало. К устремлению надо добавить от себя отрешение. Но и этого мало. Знали многих самоотверженных героев, жизнь положивших за други своя и все же преображения не достигших. Добавим симфонию качеств, добавим сослужение Свету в веках и близость к Учителю Света, добавим кристаллы бессмертных огней, накопленных прежде. Как молния пронзает горизонт от края до края, когда собрано достаточное количество пространственного огня, точно так же и микрокосм человеческий озаряется Светом внутри и преображается в Свете мгновенно. Явление это редкое черезвычайно, но свидетельства подобных преображений, или озарений, имеем. Из прошлого в настоящее принесены накопления духа. Напряжение пламени достигает своего апогея и озаряет сознание Светом седьмым, преображая все оболочки. Но может гореть человек этим пламенем духа лишь короткое время, ибо иначе не выдержит плоть. Даже и в более слабой степени накопления Чаши, не примененные в жизни, вызывают подобные перегорания оболочки, как, например, это часто бывает в случае так называемой чахотки, или туберкулеза. И здесь также требуется великое равновесие между телом и духом. Так много условий надо еще соблюсти, если даже имеются накопления. Их предусмотреть невозможно. Отсюда ярая необходимость в руководстве Учителя Света. Без Ведущего не дойти и не достигнуть на этом узком пути, в жизнь ведущем, когда каждая трудность становится достижением и </w:t>
      </w:r>
      <w:r w:rsidR="00D61561" w:rsidRPr="00AA1353">
        <w:lastRenderedPageBreak/>
        <w:t>радостью духа. И когда перед всеми препятствиями, громоздящимися, как горы, идущий себе говорит: «А я все-таки дойду»,</w:t>
      </w:r>
      <w:r w:rsidR="000C04CE">
        <w:t xml:space="preserve"> — </w:t>
      </w:r>
      <w:r w:rsidR="00D61561" w:rsidRPr="00AA1353">
        <w:t>победу свою утверждает тогда победитель сужденный. И если путь безвозвратно решен, то все, что его окружает, и все, что внутри и вовне, только лишь вехами будет пути духа к Свету. И служат тогда и друзья и враги, и тьма и Свет, и то, что за, и то, что против, и Мир этот и Мир тот, и горе и радость, словом, вся жизнь и все процессы, происходящие в сложноогненном существе человека. Как стрела, устремленная к цели, несет все частицы с собою свои, так же и микрокосм человека, устремленного к Свету, ставшего однородным и магнитоподобным. Тогда утверждается явно одноподобие огненной сущности человека с Огненным Миром, к которому он устремлен. Подобие наивысшему и несказуемому утверждает в себе человек и становится носителем Света.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198. (Авг. 25).</w:t>
      </w:r>
      <w:r w:rsidR="00D61561" w:rsidRPr="00AA1353">
        <w:t xml:space="preserve"> Сам себе человек и судья, и решатель, и постигающий, и постигаемый.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199. (Авг. 26).</w:t>
      </w:r>
      <w:r w:rsidR="00D61561" w:rsidRPr="00AA1353">
        <w:t xml:space="preserve"> Или Мир Мой и благо его, или мир свой и его ограниченность. Мы жизнью планеты Живем, утверждая ее лучшее будущее. Настоящее Считаем лишь ступенью к нему. Кто с Нами, тот устремлен в будущее. Оно не только магнит, но и двигатель мощный. Только через него можно вступить в беспредельность познания мира. Сознание, утверждающееся тьмою на прошлом или на настоящем и на явлениях, противных эволюции, выключает себя из ее потока и обрекает дела и начинания свои на регресс и конечное уничтожение. Разрушительны и противны космической воле все явления этих противодействий, и делатели их</w:t>
      </w:r>
      <w:r w:rsidR="000C04CE">
        <w:t xml:space="preserve"> — </w:t>
      </w:r>
      <w:r w:rsidR="00D61561" w:rsidRPr="00AA1353">
        <w:t>от тьмы. Уже не имеет значения, как называют себя и во что веруют вершители темных деяний, ибо суд истории</w:t>
      </w:r>
      <w:r w:rsidR="000C04CE">
        <w:t xml:space="preserve"> — </w:t>
      </w:r>
      <w:r w:rsidR="00D61561" w:rsidRPr="00AA1353">
        <w:t>не по словам, но по делам. Так исполнители Космической Воли, идущие в ногу с эволюцией, будут сынами Света, как бы они себя ни называли, а противники их</w:t>
      </w:r>
      <w:r w:rsidR="000C04CE">
        <w:t xml:space="preserve"> — </w:t>
      </w:r>
      <w:r w:rsidR="00D61561" w:rsidRPr="00AA1353">
        <w:t xml:space="preserve">тьмы. Суждение правды планетной идет поверх всех людских наименований и пониманий, и там, где видимое безбожие, там воистину близка жатва Господня, ибо творится Дело Мое в созвучии с требованиями эволюции мира. Эволюционный поток смоет мощью своей все ненужные наслоения и наросты, если сознание входит в него. И можно уже явно видеть, как светло преображается жизнь народов, вошедших в поток эволюции. Но ведь это только начало. Можно представить себе их преображение через несколько десятков лет, и успехи, и победы во всех областях жизни. Им Мы Помогаем, усиливая каждую возможность на благо и принимая участие в их делах, и особенно в развитии науки и искусства. Но темным, идущим наперекор, Мешаем творить их черное дело, лишая успехов во всем. Много усилий они прилагают, но бесплодны и временны все попытки повернуть вспять реку эволюции жизни. Поражения, которые терпят и будут терпеть на каждом шагу, будут возрастать в своей силе и прогрессии, пока не </w:t>
      </w:r>
      <w:r w:rsidR="00D61561" w:rsidRPr="00AA1353">
        <w:lastRenderedPageBreak/>
        <w:t>разразится над ними последний сокрушительный удар.</w:t>
      </w:r>
      <w:r w:rsidR="00D47DC7">
        <w:t xml:space="preserve"> </w:t>
      </w:r>
      <w:r w:rsidR="00D61561" w:rsidRPr="00AA1353">
        <w:t>Великая Новая Страна и Великий Народ ее явную будут победу иметь над всеми, кто против. И так уже ряд блестящих побед и успехов ведет ее быстро по лестнице будущего на космический простор межпланетный. Моя Страна, и стрелы летят туда Наши, щит оперяя победы. Будьте счастливы сознанием, что можете себя назвать сынами Великой Страны, которой суждено вести за собой людей всего мира.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200. (Авг. 27).</w:t>
      </w:r>
      <w:r w:rsidR="00D61561" w:rsidRPr="00AA1353">
        <w:t xml:space="preserve"> Мысль, принятая и утвержденная в плотном мире, в Тонком Мире уже автоматически продолжает уявлять себя по принятому ею направлению. Что днем решено, то ночью продолжает звучать в унисон с принятым решением. Это положение приложимо ко всей жизни земной. Посев совершается на Земле, всходы же принятых и утвержденных мыслей дают богатый урожай и в соответствии полном с посевом</w:t>
      </w:r>
      <w:r w:rsidR="000C04CE">
        <w:t xml:space="preserve"> — </w:t>
      </w:r>
      <w:r w:rsidR="00D61561" w:rsidRPr="00AA1353">
        <w:t>в Надземном. Сеятели здесь, жнецы там. Посев совершается в сфере своего собственного микрокосма и пожинается им же. Кристалл порожденной мысли остается в своей собственной сфере и, будучи магнетичным, притягивает к себе созвучные образования мыслей. Разница в том, что инертность материи плотного плана требует много чисто физических действий для того, чтобы мысль облеклась в плоть, в то время как там пластичность тонкой материи позволяет мысли облечься в форму мгновенно. И многие, окружая себя мысленными формами мрака и безысходности, не понимают, что с немного большим усилием они могут заменить их мыслеформами совершенно противоположного порядка. Но это надо знать и понимать мысленный творческий процесс, происходящий в Мире Незримом. Обычные же люди, соприкасаясь с тонкой видимостью, принимают ее так же, как принимали в свое время свое плотное окружение, и реагируют на него так же, как и при жизни на Земле. Чтобы разбить круг безысходности, надо иметь хотя бы малое знание, но так как оно отрицалось, то и выхода нет. Этим пагубно отрицание, ибо делает человека беспомощной игрушкой судьбы и всевозможных влияний и злых обитателей Тонкого Мира.</w:t>
      </w:r>
      <w:r w:rsidR="00D82A92">
        <w:t xml:space="preserve"> </w:t>
      </w:r>
      <w:r w:rsidR="00D61561" w:rsidRPr="00AA1353">
        <w:t>Утешение лишь в том, что чистое сердце, даже не зная ничего, создает вокруг себя чистое окружение и приобщает себя к созвучному ему слою. Слои охраняются стражами</w:t>
      </w:r>
      <w:r w:rsidR="000C04CE">
        <w:t xml:space="preserve"> — </w:t>
      </w:r>
      <w:r w:rsidR="00D61561" w:rsidRPr="00AA1353">
        <w:t xml:space="preserve">ставленниками Иерархии Света, и никто незаконно не может проникнуть в более высокую сферу, если аура его не соответствует ее вибрациям. Темные свободу имеют себя выявлять в царстве своем, в низших слоях. Попавший туда по созвучию аур выбраться оттуда не сможет до тех пор, пока аура его не осветлеет, а сознание не устремится кверху, что трудно необычайно. Не может сердце, не знавшее Света, к нему устремиться. Могла бы помочь Иерархия, но надо иметь веру хотя бы с горчичное зерно в ее существование и сознательно призвать хотя бы кого-нибудь, стоящих на ее лестнице. Все доброе, хорошее, положительное, созидательное и строительное, что совершил </w:t>
      </w:r>
      <w:r w:rsidR="00D61561" w:rsidRPr="00AA1353">
        <w:lastRenderedPageBreak/>
        <w:t>человек на Земле, служит ему ступенями восхождения к Свету в соответствии с энергиями, приведенными им в действие. Закон созвучия правит там мощно. И никакое лицемерие, никакой обман, никакие ужимки не помогут, ибо все скрытое становится там явным и магнетичным в своей активности. Каждая когда-либо продуманная, а главное, прочувствованная мысль выплывает на авансцену и требует своего утверждения. Если решение к Свету идти бесповоротно</w:t>
      </w:r>
      <w:r w:rsidR="000C04CE">
        <w:t xml:space="preserve"> — </w:t>
      </w:r>
      <w:r w:rsidR="00D61561" w:rsidRPr="00AA1353">
        <w:t>многое можно отбросить; если же слабость и колебания налицо</w:t>
      </w:r>
      <w:r w:rsidR="000C04CE">
        <w:t xml:space="preserve"> — </w:t>
      </w:r>
      <w:r w:rsidR="00D61561" w:rsidRPr="00AA1353">
        <w:t>мысль овладевает своим породителем. Именно каждая мысль должна быть искуплена, то есть энергия ее должна исчерпать себя на своем породителе и быть нейтрализованной. Твердая решимость к Свету подняться нейтрализует возникшую мысль и тушит ее силу. Но хорошо еще на Земле разделаться с этими порождениями своего сознания и тушить их всякий раз, когда они появляются на горизонте. Там трудно с ними бороться, ибо усиливается и обостряется все. И образы прельщения, принимая яркие и влекущие формы, топят в своем окружении слабое сердце. Но если нечистые мысли получают решительный отпор всякий раз, как возникают перед сознанием, борьба будет краткой и победа обеспечена.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201. (Авг. 28).</w:t>
      </w:r>
      <w:r w:rsidR="00D61561" w:rsidRPr="00AA1353">
        <w:t xml:space="preserve"> Река жизни. Если бы дух входил в поток и становился его частью, поток уносил бы с собою его. Но поток проносится мимо, уходя в прошлое, и дух остается созерцать потока новые струи, тоже несущиеся мимо. Понять эту отдельность свою от идущего мимо потока будет уже достижением духа. Отождествлять себя с ним</w:t>
      </w:r>
      <w:r w:rsidR="000C04CE">
        <w:t xml:space="preserve"> — </w:t>
      </w:r>
      <w:r w:rsidR="00D61561" w:rsidRPr="00AA1353">
        <w:t>значит с ним слиться и стать частью его. Безмолвно Смотрящий не может стать частью того, на что смотрит. Безмолвный Рекордер, подобно пленке киноаппарата, фиксирует в памяти ленту жизни, не становясь ею. Жизнь</w:t>
      </w:r>
      <w:r w:rsidR="000C04CE">
        <w:t xml:space="preserve"> — </w:t>
      </w:r>
      <w:r w:rsidR="00D61561" w:rsidRPr="00AA1353">
        <w:t>это одно, Смотрящий Безмолвно</w:t>
      </w:r>
      <w:r w:rsidR="000C04CE">
        <w:t xml:space="preserve"> — </w:t>
      </w:r>
      <w:r w:rsidR="00D61561" w:rsidRPr="00AA1353">
        <w:t>нечто совершенно другое. И чувства, и мысли, и все, что течет через сознание человека, не будет Смотрящим на них. Надо себя, Смотрящего в себе на поток, отделить от потока и с ним не сливаться. Я страдаю, я переживаю, я беспокоюсь</w:t>
      </w:r>
      <w:r w:rsidR="000C04CE">
        <w:t xml:space="preserve"> — </w:t>
      </w:r>
      <w:r w:rsidR="00D61561" w:rsidRPr="00AA1353">
        <w:t>это вибрирует только астрал, но не Безмолвный Свидетель. Я думаю, я мыслю, я созидаю мыслеобразы</w:t>
      </w:r>
      <w:r w:rsidR="000C04CE">
        <w:t xml:space="preserve"> — </w:t>
      </w:r>
      <w:r w:rsidR="00D61561" w:rsidRPr="00AA1353">
        <w:t>это Ментал в действии, но не Свидетель, мимо которого постоянно течет этот мысленный поток. Я двигаюсь, хожу, говорю, ем, пью</w:t>
      </w:r>
      <w:r w:rsidR="000C04CE">
        <w:t xml:space="preserve"> — </w:t>
      </w:r>
      <w:r w:rsidR="00D61561" w:rsidRPr="00AA1353">
        <w:t>это действует тело, но не Он, пребывающий в теле на время. Надо Его отделить, сущего вечно, от временности трех потоков в себе</w:t>
      </w:r>
      <w:r w:rsidR="000C04CE">
        <w:t xml:space="preserve"> — </w:t>
      </w:r>
      <w:r w:rsidR="00D61561" w:rsidRPr="00AA1353">
        <w:t xml:space="preserve">физического, астрального и ментального. Надо приучить себя смотреть на все происходящее внутри и снаружи как на нечто, находящееся вовне, временное и преходящее и не являющееся непреходящей сущностью духа. Вот нечто было, прошло и кануло в Лету. Я же стою на берегу вечного и снова смотрю на новые струи потока, которые проносятся мимо и так же пройдут, как прошло все, что было раньше, до них. Эту преходимость настоящего часа нужно в сознании утвердить как основу, ибо непреходящ лишь Смотрящий Безмолвно на жизни поток. Так утверждаются элементы бессмертия духа, которые не от временного, но от Вечности. </w:t>
      </w:r>
      <w:r w:rsidR="00D61561" w:rsidRPr="00AA1353">
        <w:lastRenderedPageBreak/>
        <w:t>Временное служит лишь путем приближения к вечному, и без него, без опыта и знания, им приносимого, к вечному не подойти. Через временное и преходящее</w:t>
      </w:r>
      <w:r w:rsidR="000C04CE">
        <w:t xml:space="preserve"> — </w:t>
      </w:r>
      <w:r w:rsidR="00D61561" w:rsidRPr="00AA1353">
        <w:t>к непреходящему и вечному, сущему в Беспредельности. Явления большей длительности ближе к нему, чем малой; цепь воплощений ближе, чем одна отдельная жизнь, или день, или час краткий, вырванный из сферы преходящего. Потому проведение более длинной линии будет решением жизни. И в краткость каждого часа можно вести эту длинную линию жизни, далеко за пределы короткого часа, и дней, и годов жизни отдельной, и даже отрезка из нескольких жизней, ибо Беспредельность вмещает их все, и даже больше того, что время вмещает в себя и обнимает собою. Ведь само понятие времени заключает в себе временное. Царство же Мое не от мира сего, не от временного и его элементы. Нечто в себе, стоящее посреди между несущимся потоком преходящего и Безмолвным Свидетелем, можно приближать к любому полюсу жизни или отдалять от него. Когда сознание приближается к потоку, оно входит в него, сливается с ним и отождествляет себя с преходящим. Когда же оно устремляется в сферу Смотрящего вечно, выходит оно из потока и, поднимаясь над ним, утверждает себя на Камне Вечного Основания Жизни. Ничто, происходящее с человеком в сфере трех его оболочек, не может затронуть Безмолвного Рекордера, хотя и кажется порой человеку, что потеряно все и он погибает. Не может погибнуть нерожденный от трех, ибо он есмь от начала времен и прежде начала. К чему устремится сознание, с тем и пребудет. Если к временному</w:t>
      </w:r>
      <w:r w:rsidR="000C04CE">
        <w:t xml:space="preserve"> — </w:t>
      </w:r>
      <w:r w:rsidR="00D61561" w:rsidRPr="00AA1353">
        <w:t>с временным, если к вечному</w:t>
      </w:r>
      <w:r w:rsidR="000C04CE">
        <w:t xml:space="preserve"> — </w:t>
      </w:r>
      <w:r w:rsidR="00D61561" w:rsidRPr="00AA1353">
        <w:t>с вечным. И если ко Мне, то со Мною.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202.</w:t>
      </w:r>
      <w:r w:rsidR="00D61561" w:rsidRPr="00AA1353">
        <w:t xml:space="preserve"> Планета несется в пространстве. Куда? В будущее. Оно неотвратимо, как судьба. Значит, в будущее и можно устремить дух. В настоящем недостижимо слияние сознания с Безмолвно Смотрящим. Но в будущем возможно оно. Если же считать настоящее ступенью приближения к будущему, то, зная, чего хочет дух, можно начать утверждать в этот час настоящий в себе то, что в будущем, в котором возможно все, станет желаемой ступенью достижения. Утверждается ныне, сейчас, возможность будущих достижений, невозможные в окружающем нас настоящем. Принцип семени универсален: не могут быть всходы без семени. Посев в настоящем зерен будущих всходов необходим. И сеятель, который есть человек, и поле посева</w:t>
      </w:r>
      <w:r w:rsidR="000C04CE">
        <w:t xml:space="preserve"> — </w:t>
      </w:r>
      <w:r w:rsidR="00D61561" w:rsidRPr="00AA1353">
        <w:t>сознание его, и зерна посева</w:t>
      </w:r>
      <w:r w:rsidR="000C04CE">
        <w:t xml:space="preserve"> — </w:t>
      </w:r>
      <w:r w:rsidR="00D61561" w:rsidRPr="00AA1353">
        <w:t>мысли</w:t>
      </w:r>
      <w:r w:rsidR="000C04CE">
        <w:t xml:space="preserve"> — </w:t>
      </w:r>
      <w:r w:rsidR="00D61561" w:rsidRPr="00AA1353">
        <w:t>являются теми условиями, которые, будучи применены мудро и со знанием закона, могут дать в будущем ряд сияющих достижений. Основа и двигатель</w:t>
      </w:r>
      <w:r w:rsidR="000C04CE">
        <w:t xml:space="preserve"> — </w:t>
      </w:r>
      <w:r w:rsidR="00D61561" w:rsidRPr="00AA1353">
        <w:t xml:space="preserve">мысль. На ней и упор. И все достижимо. И пусть невозможное ныне не смущает дерзающий дух, ибо в будущем все достижимо, если семена возможностей, сейчас еще недостижимых, но возможных и достижимых в будущем, закладываются в сознании ныне, в час настоящий. Вот почему утверждается Мной дерзновение. Дерзающий смело, яро устремленный в будущее спело пожнет. Ручательство победе Даю. </w:t>
      </w:r>
      <w:r w:rsidR="00D61561" w:rsidRPr="00AA1353">
        <w:lastRenderedPageBreak/>
        <w:t>Не магия, но действие непреложного закона. Как объяснить еще лучше, что утверждения и отрицания, принятые сознанием в настоящем, есть зерна посева гигантских всходов в будущем. Все есть причина и следствие. Посеянное пожнешь. Не лучше ли сеять сознательно, выбирая семена лучших возможностей и со знанием непреложности действия закона. Так Утверждаю идущих за Мной по победной тропе достижений и путь Указую к победе. Я Говорю, Я вам Сказал, утверждайтесь.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203.</w:t>
      </w:r>
      <w:r w:rsidR="00D61561" w:rsidRPr="00AA1353">
        <w:t xml:space="preserve"> И если, вс</w:t>
      </w:r>
      <w:r w:rsidR="00734E24">
        <w:t>ё</w:t>
      </w:r>
      <w:r w:rsidR="00D61561" w:rsidRPr="00AA1353">
        <w:t xml:space="preserve"> потеряв, победу добудешь, будешь ли горевать о потерянном? И если, не потеряв ничего и приобретя вещи земные, победу упустишь, к чему тебе все в момент перехода Порога?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0756D">
        <w:rPr>
          <w:b/>
        </w:rPr>
        <w:t>204. (Авг. 29).</w:t>
      </w:r>
      <w:r w:rsidR="00D61561" w:rsidRPr="00AA1353">
        <w:t xml:space="preserve"> За утверждением следует всегда испытание утверждаемого качества. Так и было всегда. Испытание показало, что вибрации астрала лишили утреннюю посылку половины силы воздействия. Потеря прошла под знаком, и этого было достаточно, чтобы обнаружить расхождение между словом и делом. Пострадало при этом и тело вследствие нарушения равновесия. Нужно было в спокойствии полном принять утрату и этим утвердить в сознании мысль, что никакие потери из того, чем владеем, не должны нарушать равновесие, ибо ничто не принадлежит нам, ибо «не вижу вещей, которыми владею». Утверждение надо начинать сызнова, и хорошо, если испытание пройдет только под знаком. Мудрость Учителя сказалась в том, что было создано искусственно испытание, вызванное силою устремления духа. Надо понимать, надо помнить, надо знать, что испытание качеств есть следствие желания духа их утвердить.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205.</w:t>
      </w:r>
      <w:r w:rsidR="00D61561" w:rsidRPr="00AA1353">
        <w:t xml:space="preserve"> Да, действительно, многое из ожидаемого не осуществилось в предполагаемых мерах ни у тебя, ни у других, даже вышестоящих. Почему это так? Одним из условий осуществления неосуществившихся ожиданий и надежд была непостоянная и колеблющаяся величина энергии человеческого сознания. От нее и зависело многое. Другие сознания не готовы, и план переносится в иные условия и осуществляется в них уже без участия ожидающих приложить свою руку. План непреложен, но формы его утверждения все время меняются в зависимости от колебания уровня общего сознания человечества или отдельных участников его. Зависит от человека, когда, и где, и как утверждается новая Сатия Юга. Вот не далее как вчера хотел утвердить малое отрешение от вещей и власть над астралом, но утверждение не состоялось. Но это сознание не выдержало испытания. Так же точно и в большем.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206. (Авг. 30).</w:t>
      </w:r>
      <w:r w:rsidR="00D61561" w:rsidRPr="00AA1353">
        <w:t xml:space="preserve"> Много запретов зазвучит, и много голосов позовут, но тот, кто знает свой путь и решил его до конца, не нарушит ритма непреложности своего шага. Если основы заложены в </w:t>
      </w:r>
      <w:r w:rsidR="00D61561" w:rsidRPr="00AA1353">
        <w:lastRenderedPageBreak/>
        <w:t>сознании прочно и непоколебимы они, не смутят голоса проходящих, или стоящих по сторонам, или встречных случайных идущего к Свету. Наличие двух миров и пребывание человека в обоих, цепь воплощений, Манвантары и Пралайи Великого и малых циклов, бессмертие духа, сущего вечно, и Майи земной и надземной обман, и цепь Иерархии Света, путь к звездам бессмертного духа, и Света победа над тьмою, и к Свету Владыка ведущий</w:t>
      </w:r>
      <w:r w:rsidR="000C04CE">
        <w:t xml:space="preserve"> — </w:t>
      </w:r>
      <w:r w:rsidR="00D61561" w:rsidRPr="00AA1353">
        <w:t>вот те основы, на которых йог строит свой внутренний мир и свое отношение к миру вовне. Шатающееся основание колеблет всю башню. Судьба шатуна незавидна. Предоставленный самому себе или в яром общеньи со Мною, в нужде или достатке, больной или здоровый, здесь или там, один или в людях, но непреклонный и твердый в решеньи своем дойти до Меня, совершает свой путь Мой избранник. Неизбежны тяжкие нагнетения и угнетения от людей, и обстоятельств, и злобных приспешников тьмы. Неизбежны и взлеты и светлые полосы жизни. И через все это надо пройти, не нарушив ритмичности шага. Учитель Шепнет на чуткое ухо, что делать, и Луч Свой Пошлет в минуту нужды. Но надо держаться Его во все дни и часы жизни своей на Земле и в жизни своей в Мире Надземном. Радостный или в печали, в успехе или неудаче, здесь или там, но яро со Мною всегда. Я с тем, кто со Мною, Я в том, кто во Мне. Я в сумерках суетной жизни твоей на Земле</w:t>
      </w:r>
      <w:r w:rsidR="000C04CE">
        <w:t xml:space="preserve"> — </w:t>
      </w:r>
      <w:r w:rsidR="00D61561" w:rsidRPr="00AA1353">
        <w:t>Луч Света Ведущий.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207.</w:t>
      </w:r>
      <w:r w:rsidR="00D61561" w:rsidRPr="00AA1353">
        <w:t xml:space="preserve"> Когда карма ставит человека в определенные условия, изменить которые силы судьбою ему не даны, через них надо пройти мужественно, спокойно и твердо. Никакие внешние условия не могут лишить человека его накоплений или затронуть его внутреннюю сущность, если твердо он знает, куда и к кому он идет. Не должен колебаться дух, былинке подобно, под каждым дуновением вихря. Иначе светильник его может угаснуть. И когда становится очень темно, соберем все, что несет нас поверх накипи жизни, что ввысь устремляет, что в прошлом не раз помогло сквозь теснины пройти. Весь Свет соберем, чтобы тьме не поддаться и к Свету победно дойти.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208. (Авг. 31).</w:t>
      </w:r>
      <w:r w:rsidR="00D61561" w:rsidRPr="00AA1353">
        <w:t xml:space="preserve"> В руинах лежат огромные города когда-то великих народов. Занесены песком когда-то цветущие страны. От исчезнувших рас и следа не осталось на поверхности Земли, и только где-то в глубине океанов можно было бы найти развалины их городов. Так ничего, кроме руин, не останется и от современной цивилизации и, кроме неверных воспоминаний,</w:t>
      </w:r>
      <w:r w:rsidR="000C04CE">
        <w:t xml:space="preserve"> — </w:t>
      </w:r>
      <w:r w:rsidR="00D61561" w:rsidRPr="00AA1353">
        <w:t xml:space="preserve">ничего от народов. Где Вавилон, Троя, Карфаген, город Золотых Врат? Где люди, жившие там, любившие, страдавшие и не думавшие о смерти, как не думают о ней современные люди? Где это все? И планета умрет, и уйдет с нее жизнь, смысл которой не в плодах трудов рук человека, но в опыте и знании, которые дает жизнь и которые накапливает и сохраняет человек в Бессмертной Триаде своей, с тем чтобы унести их с собою на другую планету, когда умрет та, на которой он ныне </w:t>
      </w:r>
      <w:r w:rsidR="00D61561" w:rsidRPr="00AA1353">
        <w:lastRenderedPageBreak/>
        <w:t>живет. Бессмертен дух, и неуничтожима Чаша его накоплений, ибо и Чаша, и дух</w:t>
      </w:r>
      <w:r w:rsidR="000C04CE">
        <w:t xml:space="preserve"> — </w:t>
      </w:r>
      <w:r w:rsidR="00D61561" w:rsidRPr="00AA1353">
        <w:t>не от мира сего, хотя и наполнена Чаша плодами земных достижений, то есть знанием и опытом, собранными на Земле. И в этом собирании жатвы с трудов на Земле и состоит смысл земной жизни. Все, что творится рукой человека, все обречено на разрушение, ибо строится на сегодняшний день или на предельные сроки, но Беспредельность дана человеку как устремления цель и контейнер для всех устремлений его, не ограниченных плотною сферой. Так в Беспредельности</w:t>
      </w:r>
      <w:r w:rsidR="000C04CE">
        <w:t xml:space="preserve"> — </w:t>
      </w:r>
      <w:r w:rsidR="00D61561" w:rsidRPr="00AA1353">
        <w:t>жизнь. И нити ее могут быть протянуты из сфер настоящего окружения человека в Беспредельность, где жизнь не имеет конца. Может ли помириться дух с тем, что, проживя на Земле шестьдесят или семьдесят лет или даже сто, он умирает и исчезает уже навсегда? И жить для чего же тогда, если вместе с планетой сгорит и исчезнет когда-то все то, что на ней, и все человечество в целом? Если не имеет смысла конец существования человечества, то не имеет его и любая точка в разрезе временного этого существования. Но с этой чудовищной бессмыслицей разум не может смириться. И смысл жизни в том, что дух человека бессмертен, что многие жизни воплощается он на Земле, чтобы, окончив на ней цикл своих жизней, перейти на другую звезду, высшую по ступеням эволюции миров, чем наша планета. Смысл жизни велик, но заключается он в самом процессе труда, но не в его результатах или плодах материальных и видимых глазу. Труд нужен, нужны и эти плоды, нужны и города, и дома, и машины, и все удивительные продукты человеческого ума, гения и изобретательности, венчаемые красотою, нужна и мирная и счастливая жизнь человечества на нашей прекрасной Земле. Все это нужно, все это очень нужно и важно, но не само по себе, а как неизбежная и очень нужная ступень к еще более великому будущему. Для разума человека нет никаких пределов и ограничений. Он может победить все и разрешить все проблемы. Он может создать для человека такие тела, или оболочки, в которых он сможет жить, не подчиняясь обычным земным условиям. Он может победить природу даже и в этом. Все энергии Космоса и вся материя во всех своих формах</w:t>
      </w:r>
      <w:r w:rsidR="000C04CE">
        <w:t xml:space="preserve"> — </w:t>
      </w:r>
      <w:r w:rsidR="00D61561" w:rsidRPr="00AA1353">
        <w:t>в его распоряжении и будут служить ему, дерзающему на чудесное и невозможное. Невозможное для невежества и незнания возможно для того, кто знает, что человек рожден, для того чтобы властвовать над природой и жизнью. И ныне вступает он в период блестящих побед науки и знания над видимым и невидимым глазу мирами, чтобы выйти из этой борьбы победителем жизни и смерти.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209. (Сент. 1).</w:t>
      </w:r>
      <w:r w:rsidR="00D61561" w:rsidRPr="00AA1353">
        <w:t xml:space="preserve"> Не забывайте ни на миг об опасности, от темных грозящей. Они на дозоре всегда, чтобы нанести вред везде, где возможно. На дозоре всегда быть надо, чтобы от них оберечься. Никакая бдительность не будет черезмерной. Не страх это, но защита от зла. Пребудьте всегда на дозоре.</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977AAF">
        <w:rPr>
          <w:b/>
        </w:rPr>
        <w:t>210. (Сент. 2).</w:t>
      </w:r>
      <w:r w:rsidR="00D61561" w:rsidRPr="00AA1353">
        <w:t xml:space="preserve"> Земное уходит в Надземном. Но труд остается для тех, кто понимает, что труд есть основа жизни для духа. Конечно, труд там иной, на земной непохожий. Для ученика прежде всего</w:t>
      </w:r>
      <w:r w:rsidR="000C04CE">
        <w:t xml:space="preserve"> — </w:t>
      </w:r>
      <w:r w:rsidR="00D61561" w:rsidRPr="00AA1353">
        <w:t>труд помощи людям и труд познавания. В помощи там нуждаются больше, чем здесь, ибо много в тот мир с Земли приходящих, и притом приходящих совершенно неподготовленными. Даже приезжающему в другую страну или чужой город требуется помощь или содействие со стороны там живущих. Сколь же это условие обостряется при переходе в Мир Тонкий с Земли. Приходится защищать и там от темных отребьев человечества. Здесь, на Земле, существуют всевозможные институты для охраны спокойствия и безопасности населения. Там этих институтов нет и функции защиты берут на себя добровольцы. И тьма там изощрена на вредительстве яром, и потому охрана, установленная Иерархией, прочна и надежна. Охраняются жители Тонкого Мира по слоям. Никто не войдет в слой недозволенный, если не соответствует ему по вибрациям ауры и цветовой ее тональности. Мало пребывающих там в полном сознании</w:t>
      </w:r>
      <w:r w:rsidR="000C04CE">
        <w:t xml:space="preserve"> — </w:t>
      </w:r>
      <w:r w:rsidR="00D61561" w:rsidRPr="00AA1353">
        <w:t xml:space="preserve">все больше в полудремотном состоянии или во сне. Сознательны служители Иерархии, как светлой, так и темной. Темные вооружены знанием некоторых законов Тонкого Мира и некоторыми огнями, и поэтому бороться с ними и противостоять им обычный человек, не знающий ничего и все это отрицающий при жизни на Земле, совершенно не в состоянии. В охране нуждаются очень. Страх перед потусторонним и трепетное преклонение перед явлениями астрала лишают людей трезвого, спокойного и смелого отношения к Незримому Миру. Как щепка по бурным волнам, носятся там порой непросветленные знанием души. Низкие устремления увлекают их вниз, и темные при этом весьма помогают. Но чистому и крепкому духу можно не опасаться. Даже не имея никаких знаний высших законов, он не вовлечется во тьму, так как закон созвучия этого не допустит. На Земле человек видит не предметы в целом, но лишь плоскости их, обращенные к нему своими сторонами. Остальное дополняется его сознанием. Двигаясь в поезде или авто, он замечает, что в движение приходят все предметы, мимо которых идет поезд, и притом с разной скоростью, в зависимости от их расстояния от смотрящего, но он преодолевает в сознании и это кажущееся движение. Так же сходятся и рельсы вдали или небо с землею на горизонте. Много еще различных условий имеется здесь, на Земле, которые преодолело приспособившееся к этим условиям сознание, преодолело так прочно, что даже и не замечает их совершенно и не думает о них. Точно так же и в Надземном надо освоить и преодолеть многие особенности новых условий. Например: отсутствие физического тела и своеобразные особенности тонкого, способы передвижения, двигательную силу мысли, различие строения предметов и образов Тонкого Мира, манифестацию мысли, отсутствие обычных границ, отсутствие необходимости иметь жилплощадь и вещи, отсутствие необходимости принятия пищи, особенности одежды и так далее и далее. Тысячи подробностей </w:t>
      </w:r>
      <w:r w:rsidR="00D61561" w:rsidRPr="00AA1353">
        <w:lastRenderedPageBreak/>
        <w:t>существования там невозможно перечислить в короткой записи. Одно можно сказать, что человек имеет вокруг себя то и тех, к чему и кому стремится его дух. Устремления и влечения будут основными магнитами, создающими его окружение. Но лишь знание дает там свободу и возможность ориентироваться. Обычный опыт земной и земные знания имеют дело с Землей и в Надземном могут быть использованы лишь при понимании структуры двух миров: этого и того. При однобоком понимании они неприменимы. Даже при сохранении сознания незнающий будет пребывать в фантастическом мире иллюзий. Потому столь необходимо еще при жизни своей на Земле озаботиться приобретением нужных познаний и сведений о Мире Надземном. Что же можно познать, отрицая?! Слепые и глухие, населяющие мир плотный, таковыми же окажутся и там. Об одном Могу предостеречь: не имейте ни злобы, ни страха и ничего не отрицайте. Пространство вмещает в себе все, как же можно отрицать то, что существует? Все, что создается мыслями человека, уже существует в Незримом. Мир многосторонен и многообразен в своих проявлениях. Ограничения понимания обозначают отрицание того, что есть. Много надо понять, прежде чем вступить в пределы Надземного Мира в сознании полном.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211.</w:t>
      </w:r>
      <w:r w:rsidR="00D61561" w:rsidRPr="00AA1353">
        <w:t xml:space="preserve"> Сколько бы ни знал и ни познал человек, все его знание есть лишь ступень к знанию, еще более полному и высшему. Конца же познанию нет.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212. (Сент. 3).</w:t>
      </w:r>
      <w:r w:rsidR="00D61561" w:rsidRPr="00AA1353">
        <w:t xml:space="preserve"> Да! Да! Да! При несоответствии устремлений происходит огромная растрата психической энергии, и дающее сознание размагничивается. Силы надо беречь и лишь при наличии устремления и горения сердца давать. Мы лишь на зов Отвечаем при наличии созвучных огней. От пожирания надо свой огонь охранить и не забывать, что молчание будет лучшим хранителем.</w:t>
      </w:r>
      <w:r w:rsidR="003C50E8">
        <w:t xml:space="preserve"> </w:t>
      </w:r>
      <w:r w:rsidR="00D61561" w:rsidRPr="00AA1353">
        <w:t>Каждым сказанным словом человек как-то себя раскрывает, и ставит в зависимость от собеседника, и даже отдает себя на милость его. И нередко бывает, что в ответ наносится удар. Противодействующие всегда отвечают ударом, даже если слова и отсутствуют. Следует бережность чаще являть к своим силам. Накоплять их порою так трудно.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213.</w:t>
      </w:r>
      <w:r w:rsidR="00D61561" w:rsidRPr="00AA1353">
        <w:t xml:space="preserve"> Еще ухо не слышит и око не видит, но уже чует сердце. Сердце идет впереди восприятий обычных и знает, многое знает. Оно требует заботливого и внимательного отношения к своим ощущениям. Вот чует сердце, что ненужный расход энергии вызвал опустошение сокровищницы. Значит, надо обождать, пока энергия накопится снова, и не утруждать его через силу.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214.</w:t>
      </w:r>
      <w:r w:rsidR="00D61561" w:rsidRPr="00AA1353">
        <w:t xml:space="preserve"> Считают, что качества духа нужны для жизни земной на планете. Но многие здесь как-то живут даже при отсутствии качеств. Но в Надземном без качеств нельзя. Спокойствие и </w:t>
      </w:r>
      <w:r w:rsidR="00D61561" w:rsidRPr="00AA1353">
        <w:lastRenderedPageBreak/>
        <w:t>равновесие там необходимы прежде всего, а также достоинство духа, а также бесстрашие, а также устремление. Ведь качества духа там есть условия, создающие окружение человека. Здесь окружение и окружающие обусловлены кармой, там же карма творится энергиями накопленных качеств, как хороших, так и плохих. И утверждение их будет обуславливать течение кармы надземной.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215.</w:t>
      </w:r>
      <w:r w:rsidR="00D61561" w:rsidRPr="00AA1353">
        <w:t xml:space="preserve"> При сознательном переходе Великих Границ, когда сознание не прерывается, прежде всего следует сохранить великое спокойствие, собрав внутрь себя все свои силы, и воздержаться от каких бы то ни было действий до тех пор, пока сознание не начнет ориентироваться в новых условиях жизни. При этом нужно удержать ярое устремление к избранному фокусу Света, которое поможет перенести сознание через низшие слои вверх, не задерживаясь в них и не соприкасаясь с ними. Спокойствие и равновесие очень нужно при контакте с Учителем Света. Как же иначе возможно Его Свет принять, как не в спокойствии полном. Если качества духа нужны на Земле, то насколько же остра нужда в них в Надземном. Их следует развивать и упражнять не для Земли, но для жизни в Незримом, там они много нужнее. На Земле, если, скажем, спокойствие не состоялось, человек все же живет и отсутствие спокойствия мало влияет на его внешнюю жизнь. Но в Надземном, где реакция наступает мгновенно, нарушение спокойствия может грозить катастрофой, а страх</w:t>
      </w:r>
      <w:r w:rsidR="000C04CE">
        <w:t xml:space="preserve"> — </w:t>
      </w:r>
      <w:r w:rsidR="00D61561" w:rsidRPr="00AA1353">
        <w:t>вызвать на труса волны тяжких переживаний. Потому Уничтожаем всякий страх и Утверждаем бесстрашие. Потому качества духа, столь нужные там, будут для духа ступенями лестницы к Свету. Понимание это дает силы их утверждать, упражняя не для Земли, но для мира над нею. Утверждаются здесь, но полное и неизбежное их применение там наступает, ибо без качеств нельзя. Здесь, деньги имея, даже без качеств можно поехать в желаемое место, там же сферы пребывания духа зависят исключительно от характера накопленных качеств и силы огней, в них утвержденных. Там начинать утверждать качества поздно. Утверждать надо здесь.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216. (Сент. 4).</w:t>
      </w:r>
      <w:r w:rsidR="00D61561" w:rsidRPr="00AA1353">
        <w:t xml:space="preserve"> Слушай! Слушай прибой ярых волн материального мира. И старайся понять, что вибрации их и могут коснуться и затронуть в твоем микрокосме лишь то, что по структуре, строенью и природе своей им созвучно и сродно. Плотное вибрирует на плотное, тонкое</w:t>
      </w:r>
      <w:r w:rsidR="000C04CE">
        <w:t xml:space="preserve"> — </w:t>
      </w:r>
      <w:r w:rsidR="00D61561" w:rsidRPr="00AA1353">
        <w:t>на тонкое, и огненное</w:t>
      </w:r>
      <w:r w:rsidR="000C04CE">
        <w:t xml:space="preserve"> — </w:t>
      </w:r>
      <w:r w:rsidR="00D61561" w:rsidRPr="00AA1353">
        <w:t>на огненное. Только мысль над тремя, если огненна. Потому даже уничтожение физического тела не уничтожает ни тонкое, ни огненное, равно как и тонкого</w:t>
      </w:r>
      <w:r w:rsidR="000C04CE">
        <w:t xml:space="preserve"> — </w:t>
      </w:r>
      <w:r w:rsidR="00D61561" w:rsidRPr="00AA1353">
        <w:t xml:space="preserve">огненное. Огненное неуничтожимо, ибо бессмертно. Оно так же эволюционирует, как и все прочие тела, как и все в мире. Оно есть в каждом, но ступени развития его очень различны. Сознанием, точнее, осознанием можно его пробуждать к активному выявлению. Для этого прежде всего надо понять, что мы существа огненные. Огненность организма усматривается во многих его функциях, </w:t>
      </w:r>
      <w:r w:rsidR="00D61561" w:rsidRPr="00AA1353">
        <w:lastRenderedPageBreak/>
        <w:t>например, передача импульса мысли по нервам при движении тела, или теплота тела, или работа его органов, или зачатие жизни, или пульсация сердца</w:t>
      </w:r>
      <w:r w:rsidR="000C04CE">
        <w:t xml:space="preserve"> — </w:t>
      </w:r>
      <w:r w:rsidR="00D61561" w:rsidRPr="00AA1353">
        <w:t>все это явления огненного порядка. Огненность можно усилить в себе напряжением психической энергии. Вдохновенный труд напрягает ее. Всякое вообще напряжение организма есть усиление активности огненной энергии. Можно даже представить себе себя существом огненным, властно распоряжающимся всеми своими низшими оболочками, которые беспрекословно подчиняются воле, являющейся огненным началом в человеке. Огонь любит признание, то есть осознание его в себе. Запас Агни хранится в Чаше и сохраняется в ней и после освобождения духа от всех временных своих оболочек</w:t>
      </w:r>
      <w:r w:rsidR="000C04CE">
        <w:t xml:space="preserve"> — </w:t>
      </w:r>
      <w:r w:rsidR="00D61561" w:rsidRPr="00AA1353">
        <w:t>телесной, астральной и ментальной. Все огненное в человеке бессмертно, но смертны проводники, через которые проявляется огненное начало. Безудержное и бесконтрольное пылание изнашивает оболочки. Оно также способствует и расточению Агни. Одни действия собирают и аккумулируют огонь, другие его расточают. Граница тонка. Особенно действие чувств и мысли влияют на Агни: страх, беспокойство, уныние, жалобы, страсти, волнения</w:t>
      </w:r>
      <w:r w:rsidR="000C04CE">
        <w:t xml:space="preserve"> — </w:t>
      </w:r>
      <w:r w:rsidR="00D61561" w:rsidRPr="00AA1353">
        <w:t>расточители его. Равновесие, спокойствие, мужество, бесстрашие, стойкость и прочие качества духа</w:t>
      </w:r>
      <w:r w:rsidR="000C04CE">
        <w:t xml:space="preserve"> — </w:t>
      </w:r>
      <w:r w:rsidR="00D61561" w:rsidRPr="00AA1353">
        <w:t>накопители Агни. Между двумя полюсами, положительных, накопляющих, и отрицательных, расточающих, качеств духа колеблется людское сознание, примыкая или тяготея более к тому или другому. Лишь воля может удержать дух у полюса Света, ибо без Агни</w:t>
      </w:r>
      <w:r w:rsidR="000C04CE">
        <w:t xml:space="preserve"> — </w:t>
      </w:r>
      <w:r w:rsidR="00D61561" w:rsidRPr="00AA1353">
        <w:t>тьма. Цель жизни земной человека</w:t>
      </w:r>
      <w:r w:rsidR="000C04CE">
        <w:t xml:space="preserve"> — </w:t>
      </w:r>
      <w:r w:rsidR="00D61561" w:rsidRPr="00AA1353">
        <w:t>Агни умножить, запасы его накопив и удержав их в форме утверждаемых и утвержденных качеств. Качества духа есть фиалы живого огня, кристаллы которого отлагаются в Чаше. Утверждение качеств в себе есть утверждение своей огненной сущности и ярый процесс оформления огненного тела. Этот процесс важнее всех прочих. Он важнее всех физических упражнений, всех астральных эмоций и чувств, всех интеллектуальных накоплений, ибо с утвержденными качествами духа, уявленными в виде отложений кристаллов огня, возможно вступление в Высшие Огненные Сферы, и притом вступление, или поднятие, сознательное, в то время как все прочие достижения на планах, им соответствующих, право на вход не дадут. И часто блестящий земной ум, но не вооруженный нужными качествами духа, в Мире Надземном вынужден будет остаться внизу, тогда как человек, не блиставший при жизни ничем, но многие качества в себе утвердивший, поднимается в сферы огня легко и свободно. Потому наинужнейшее есть утверждение качеств. Процесс этот возможен при всяких условиях жизни, везде и всегда. Качества духа в себе утверждая, Свет утверждает в себе человек.</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217. (Сент. 5).</w:t>
      </w:r>
      <w:r w:rsidR="00D61561" w:rsidRPr="00AA1353">
        <w:t xml:space="preserve"> Монолитность действия, выраженная символом единорога, означает, что сердце, чувства и мысли вибрируют в одном ключе. Так же и каждое качество духа всю свою силу может вызвать лишь в монолитности своего выражения, когда </w:t>
      </w:r>
      <w:r w:rsidR="00D61561" w:rsidRPr="00AA1353">
        <w:lastRenderedPageBreak/>
        <w:t>весь микрокосм человека звучит по тональности качества. Возьмем качество спокойствия. Спокойно сердце, чувства, мысли, спокойно тело и все его движения. Спокойствие может быть уявляемо при самом страшном напряжении. Именно надо оттенить понятие спокойствия напряженного. Его антиподом будет напряжение суетливости, беспокойства, нервозности и нервных движений. Полезно порой вызвать перед собою антипод утверждаемого качества, для того чтобы мрак оттенил и усилил явление Света по закону контраста. Так можно представить перед собою двоих: одного, овладевшего качеством спокойствия во всех своих оболочках и дающего полноту выражения этого качества в одном ключе для всего своего микрокосмоса, и другого, являющего полную распущенность беспокойства и суетливости и всего, что несет за собою отсутствие спокойствия. Спокойствие есть сила собранных в фокус огней. Спокойствие полного покоя и спокойствие крайнего напряжения близки по духу. Когда указывается на сосредоточение на желаемой мысли для ее осуществления в жизни, имеется в виду та же тональность действия в одном ключе во всех оболочках. Раздвоение мысли, сомнения, неуверенность, ожидание другого результата породят неуспех. Всем своим существом, до последней клеточки организма, до мысли малейшей, до каждого биения пульса должен поверить человек, мысленно творящий, в непреложность действия великого закона. Монолитность действия</w:t>
      </w:r>
      <w:r w:rsidR="000C04CE">
        <w:t xml:space="preserve"> — </w:t>
      </w:r>
      <w:r w:rsidR="00D61561" w:rsidRPr="00AA1353">
        <w:t>залог и ручательство победы. И спокойствие может быть эффективным и явить свою мощь, когда оно монолитно. Нельзя говорить о спокойствии и его мощи, не затронув качества равновесия, величайшего из всех и являющегося синтезом всех прочих качеств по силе огненной мощи своей. Тот, кто хочет победы достичь, равновесия должен достигнуть. Если трудно качество спокойствия напряжения, то еще труднее и выше качество напряжения равновесия. Перед мощью готового разразиться урагана наступает оно, или перед страшной грозою, или перед другими мощными явлениями космического порядка. Так и запомните: перед силою действия надо явить мощь напряженного равновесия. Нейтральною точкою, уравновешивающей энергии на полюсах, будет явление равновесия. Оно настолько мощно, что люди боятся его, ибо огни равновесия превышают огни других качеств. Равновесие есть сила само по себе, неуравновесие</w:t>
      </w:r>
      <w:r w:rsidR="000C04CE">
        <w:t xml:space="preserve"> — </w:t>
      </w:r>
      <w:r w:rsidR="00D61561" w:rsidRPr="00AA1353">
        <w:t xml:space="preserve">слабость. Тот, кто равновесие утвердил, не может поддаться или подчиниться сознанию, его не достигшему. Потому можно отбросить все соображения о том, что нравится или не нравится, приятно или неприятно, согласно или же нет, соответствует или противоречит мыслям людей, если равновесие состоялось, и действовать смело в огнях этого сокровенного качества. Запомните твердо: никто не устоит против равновесия. Ведь это есть спокойная, мощная концентрация всех сил духа; ведь это есть напряжение высших огней, собранных в фокус для действия; ведь это меч занесенный; ведь это таран, готовый для сокрушительного удара, или лук, напряженный стрелою. Одно собирание силы на острие способно остановить </w:t>
      </w:r>
      <w:r w:rsidR="00D61561" w:rsidRPr="00AA1353">
        <w:lastRenderedPageBreak/>
        <w:t>самое злобное нападение или темное начинание или нейтрализовать ярое противодействие темных. Копье недремлющее над драконом символом будет мощи напряженного равновесия. И когда оно достаточно сильно, удара уже не требуется. Безмолвная сила его способна унять, смирить и укротить все, яро идущее против.</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218. (Сент. 8).</w:t>
      </w:r>
      <w:r w:rsidR="00D61561" w:rsidRPr="00AA1353">
        <w:t xml:space="preserve"> Удача там, где Я с тобою. Если неуспех</w:t>
      </w:r>
      <w:r w:rsidR="000C04CE">
        <w:t xml:space="preserve"> — </w:t>
      </w:r>
      <w:r w:rsidR="00D61561" w:rsidRPr="00AA1353">
        <w:t>Моей руки нет. Но огорчения неизбежны, даже со Мною когда. Не пора ли, друг Мой, оставить дела, посвященные себеслужению. Они ведь с Общим Благом не согласуются, вернее, не имеют к нему никакого отношения. И если все же чего-то не Утверждаю в жизни твоей, Имею в виду нечто более лучшее. Период бездомного хождения надо пройти, утвердив дом свой внутри себя. И если бездомное хождение невозможно, то оно заменяется бездомием без передвижения. По существу и то и другое близки. Некуда преклонить главу, некуда уйти от окружающего и людей, как только в себя. И не из чего создать призрачный оплот от волн житейского моря. И укрепляется Непривязанность к месту и дому. Куется освобождение духа, ибо своего угла нет, а чужой горек и тесен, и в нем несвободно. Испытание тяжко, но очень нужно. Тысячью нитей привязан накрепко дух к жилищу или месту, которое считает своим, но не считающий и не имеющий такового уже в духе свободен. Учитель мудро Ведет. Понимать надо.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219. (Сент. 9).</w:t>
      </w:r>
      <w:r w:rsidR="00D61561" w:rsidRPr="00AA1353">
        <w:t xml:space="preserve"> При большом напряжении сознания родятся и большие возможности. Лишь застой нетерпим. А к нему близок покой, о котором мечтают люди. Застой, успокоение, покой; покой, спокойствие, равновесие</w:t>
      </w:r>
      <w:r w:rsidR="000C04CE">
        <w:t xml:space="preserve"> — </w:t>
      </w:r>
      <w:r w:rsidR="00D61561" w:rsidRPr="00AA1353">
        <w:t>так срединное понятие может привести к противоположным полюсам. Потому понятие покоя Заменяем понятием спокойствия напряжения. Напряжение благотворно, ибо из напряжения рождаются возможности. Из застоя же покоя</w:t>
      </w:r>
      <w:r w:rsidR="000C04CE">
        <w:t xml:space="preserve"> — </w:t>
      </w:r>
      <w:r w:rsidR="00D61561" w:rsidRPr="00AA1353">
        <w:t>ничего. Покой, о котором Сказал, будет покоем сильного напряжения, подобно затишью перед грозою. Такой покой предшествует действию. Называем его моментом молчания, столь нужным перед всяким действием для собрания сил в фокус. Придавать другое значение понятию покоя будет ошибкой. Отупение ничегонеделания опасно, ибо ведет к разложению Агни. Часто приходится ставить ведомых в условия напряжения, создаваемые искусственно, чтобы не поник их огонь. Цель жизни</w:t>
      </w:r>
      <w:r w:rsidR="000C04CE">
        <w:t xml:space="preserve"> — </w:t>
      </w:r>
      <w:r w:rsidR="00D61561" w:rsidRPr="00AA1353">
        <w:t xml:space="preserve">его поддержать и умножить кристаллы его отложений. Иначе смерть. Утверждаем движение, ибо оно дает пищу огню. Приветствуем самодеятельность напряженную, ибо в напряжении жизнь. Доктрина напряжения есть доктрина огненная. Возмущение стихий необходимо для уявления активности Агни. Можно добавить, что, исходя из этого положения, приветствовать надо все то, что родит напряжение духа. Можно усмотреть из жизнеописаний Великих Духов, в каком напряжении проходили они свой земной путь. Поношения, преследования, клевета, страдания, трудности и противодействия всех и всего их </w:t>
      </w:r>
      <w:r w:rsidR="00D61561" w:rsidRPr="00AA1353">
        <w:lastRenderedPageBreak/>
        <w:t>были уделом. Хотящему их тропою идти не следует избегать напряжения и сопротивления среды. Ведь это неизбежные спутники восхождения, служащие ступенями огненной лестницы кверху. «И чем хуже, тем лучше»,</w:t>
      </w:r>
      <w:r w:rsidR="000C04CE">
        <w:t xml:space="preserve"> — </w:t>
      </w:r>
      <w:r w:rsidR="00D61561" w:rsidRPr="00AA1353">
        <w:t>скажет себе дух, постигший эту труднейшую основу преуспеяния огненного. Все это</w:t>
      </w:r>
      <w:r w:rsidR="000C04CE">
        <w:t xml:space="preserve"> — </w:t>
      </w:r>
      <w:r w:rsidR="00D61561" w:rsidRPr="00AA1353">
        <w:t>лишь струи потока, несущегося мимо и смывающего все, что мешает огненному существу в человеке выявиться во всем своем великолепии и мощи.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220. (Се</w:t>
      </w:r>
      <w:r w:rsidR="00CE4689">
        <w:rPr>
          <w:b/>
        </w:rPr>
        <w:t>н</w:t>
      </w:r>
      <w:r w:rsidR="00D61561" w:rsidRPr="00977AAF">
        <w:rPr>
          <w:b/>
        </w:rPr>
        <w:t>т. 10).</w:t>
      </w:r>
      <w:r w:rsidR="00D61561" w:rsidRPr="00AA1353">
        <w:t xml:space="preserve"> Хочу поднять сознание из сферы плотной над нею. Но цепко держит она в своих объятиях дух. Трудность в том, что, с одной стороны, нельзя оторваться от Земли, а с другой</w:t>
      </w:r>
      <w:r w:rsidR="000C04CE">
        <w:t xml:space="preserve"> — </w:t>
      </w:r>
      <w:r w:rsidR="00D61561" w:rsidRPr="00AA1353">
        <w:t>отвратиться от Неба, то есть от Высшего Мира. Значит, нужно какое-то правильное взаимоотношение между плотным и Тонким, то есть равновесие. Нельзя оторваться ни от Земли, ибо без Земли невозможно, ни от Неба, ибо там будущее. Вопрос решается просто: земное</w:t>
      </w:r>
      <w:r w:rsidR="000C04CE">
        <w:t xml:space="preserve"> — </w:t>
      </w:r>
      <w:r w:rsidR="00D61561" w:rsidRPr="00AA1353">
        <w:t>земному, высшее</w:t>
      </w:r>
      <w:r w:rsidR="000C04CE">
        <w:t xml:space="preserve"> — </w:t>
      </w:r>
      <w:r w:rsidR="00D61561" w:rsidRPr="00AA1353">
        <w:t>высшему. Смысл земного</w:t>
      </w:r>
      <w:r w:rsidR="000C04CE">
        <w:t xml:space="preserve"> — </w:t>
      </w:r>
      <w:r w:rsidR="00D61561" w:rsidRPr="00AA1353">
        <w:t>в высшем, но не наоборот. Следовательно, Высшее становится во главу угла. И от него полагается в зависимость все земное.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221.</w:t>
      </w:r>
      <w:r w:rsidR="00D61561" w:rsidRPr="00AA1353">
        <w:t xml:space="preserve"> Помогу. И сегодня же увидишь помощь Мою, утверждаемую яро.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222. (Сент. 11).</w:t>
      </w:r>
      <w:r w:rsidR="00D61561" w:rsidRPr="00AA1353">
        <w:t xml:space="preserve"> Способность утонченного восприятия достигается нелегко, но если ее трудно достичь, то удержать достигнутое будет еще труднее. Плотная среда явит тяжкое сопротивление, ибо слишком различны плоскости плотных и тонких явлений.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223. (Сент. 13).</w:t>
      </w:r>
      <w:r w:rsidR="00D61561" w:rsidRPr="00AA1353">
        <w:t xml:space="preserve"> Много званых, но избранных мало</w:t>
      </w:r>
      <w:r w:rsidR="000C04CE">
        <w:t xml:space="preserve"> — </w:t>
      </w:r>
      <w:r w:rsidR="00D61561" w:rsidRPr="00AA1353">
        <w:t>слишком уж природа людская далека от условий избранничества. Иметь достижения всякий не прочь, но поработать над ними невмоготу. А условия очень суровы. И за каждым преодолением следует новое, более трудное. И остановиться нельзя, ибо теряется ритм поступательного движения. А главное</w:t>
      </w:r>
      <w:r w:rsidR="000C04CE">
        <w:t xml:space="preserve"> — </w:t>
      </w:r>
      <w:r w:rsidR="00D61561" w:rsidRPr="00AA1353">
        <w:t>нельзя идти вспять, ибо стихии станут теснить отступника. Да и старое одеяние будет уже не по мерке. Так что выхода нет. Остается идти лишь вперед. Так или эдак, а надо идти. Ведь вперед идет сама жизнь. Отстать от нее</w:t>
      </w:r>
      <w:r w:rsidR="000C04CE">
        <w:t xml:space="preserve"> — </w:t>
      </w:r>
      <w:r w:rsidR="00D61561" w:rsidRPr="00AA1353">
        <w:t xml:space="preserve">значит быть выброшенным из потока эволюции и превратиться в космический сор. Отступления нет, но передохнуть можно. Бывают периоды, когда их надо пройти молча и незаметно для посторонних глаз. Семена зреют, будучи захоронены, так же и семена заложенных ранее возможностей. И им время придет. Также и испытание не бывает бесконечным. Трудную полосу надо пройти, не отказываясь от того, что было принято духом в периоды взлетов. И нужно основы беречь от попрания их суетою. Всего не возьмешь в путь дальний. Следовательно, приходится выбирать наинужнейшее. Его раз избрав, с собою и надо оставить, хотя бы жизнь и предложила иной выбор вещей, быть может, и очень желанных для текущего момента, </w:t>
      </w:r>
      <w:r w:rsidR="00D61561" w:rsidRPr="00AA1353">
        <w:lastRenderedPageBreak/>
        <w:t>но ненужных и лишних в далеком пути. Вопрос о наинужнейшем остер, особенно остр он в сфере мышления. Можно загромоздить сознание массой ненужных мыслей и тем остановить продвижение. Много ненужного думается. А ведь мысль</w:t>
      </w:r>
      <w:r w:rsidR="000C04CE">
        <w:t xml:space="preserve"> — </w:t>
      </w:r>
      <w:r w:rsidR="00D61561" w:rsidRPr="00AA1353">
        <w:t>двигатель. Куда же продвинут ненужные мысли, не в ненужном ли направлении, то есть в сторону от пути? И тогда станет он крив. Многие вихляют кривыми путями, совершенно утеривая правильное направление. Когда условия становятся тесными и очень темно, подумаем о наинужнейшем. Жизнь может потребовать целый ряд действий. Но ведь и на корабле в бурю выполняется много спешных и нужных работ, хотя он и не теряет своего направления.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224. (Сент. 14).</w:t>
      </w:r>
      <w:r w:rsidR="00D61561" w:rsidRPr="00AA1353">
        <w:t xml:space="preserve"> Определив наинужнейшее, можно начать внимательно следить за тем, насколько мысли, слова и поступки соответствуют утвержденному направлению. Ведь весь уклад жизни, распорядок дня и каждое движение можно увязать с намеченной целью. И тогда жизнь сделается целеустремленной. Различие выступит явственно, если сравнить корабль без руля в бурю и управляемый твердо. Аналогия полная. Многие носятся по волнам житейского моря, не имея конечной цели в виду и потому не имеют они направления. Короткие цели одной жизни ориентирами служить не могут, ибо временны и к концу дня одной человеческой жизни перестают существовать. И это в лучшем случае, обычно же кончаются раньше. Мудрость же заключается в проведении линии наиболее длинной. И если каждое мгновение иметь в виду далекую цель, но не окружающую видимость, путь будет прям. Это поможет и силы найти устоять против жизни обычной и иллюзий ее. Безвыходность положения возникает только при ограниченности кругозора. Не может быть безысходности, когда огненное будущее перед глазами. Но через жизнь все же надо пройти, и при том не меняя ритма шага, вне зависимости от того, что происходит вовне. Конечно, это нелегко. Но над избранником Луч, импульс дающий идти. И если просится что-то во имя текущего дня, Мы не Даем, но если просится что-то во имя огненной цели далекой и ради единого к Свету пути, Дадим неотменно. Но люди обычно просят во имя того, что вокруг, и ради иллюзий коротких, и просьбы их втуне</w:t>
      </w:r>
      <w:r w:rsidR="00E45391">
        <w:rPr>
          <w:rStyle w:val="FootnoteReference"/>
        </w:rPr>
        <w:footnoteReference w:id="17"/>
      </w:r>
      <w:r w:rsidR="00D61561" w:rsidRPr="00AA1353">
        <w:t xml:space="preserve"> засоряют пространство. Так что и обращение к Нам должно быть целеустремленным. И если просите, надо знать, для чего. Можно напомнить: не раз напряженнейшая просьба о преходящем Мной выполнялась по причине принесенных трудов, но проходило время, и эта помощь Моя оказывалась ненужной и данной напрасно. Не Могу тратить энергии Мои нецелесообразно. Потому о целесообразности обращения следует крепко подумать, прежде чем к Нам устремить свою мысль. Помогу, если приложите усилие, но соизмеримо. И притом Мне виднее, в чем и где надо помочь. Совета можно спросить всегда. Реакция сердца укажет правильность или ошибочность принятого решения. Вот и сейчас сердце подтвердило правильность </w:t>
      </w:r>
      <w:r w:rsidR="00D61561" w:rsidRPr="00AA1353">
        <w:lastRenderedPageBreak/>
        <w:t>решения написать задуманное письмо. Будущее укажет: было ли право сердце. Чаще обращайтесь к собственному сердцу. Сердце</w:t>
      </w:r>
      <w:r w:rsidR="000C04CE">
        <w:t xml:space="preserve"> — </w:t>
      </w:r>
      <w:r w:rsidR="00D61561" w:rsidRPr="00AA1353">
        <w:t>верный судья. Оно же и поведет к Свету.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225. (Сент. 15).</w:t>
      </w:r>
      <w:r w:rsidR="00D61561" w:rsidRPr="00AA1353">
        <w:t xml:space="preserve"> Отношение к Учителю Света является показателем внутреннего состояния сознания. Чем выше подъем, тем ближе Учитель, но и наоборот. Этот критерий безошибочен. Нужно думать, что даже временное забвение Учителя не без последствий. Ведь это означает отрыв от Высшего. Формула «Я с вами всегда» требует, чтобы идущий за Владыкой был с Ним постоянно в мыслях и чувствах своих: явление взаимнообоюдное. Повисает бессильно в пространстве непринятый Луч. И мысль, посланная Владыке, не достигает Его, если Отвратился Владыка. Как же нужно беречь серебряный мост связи. Думают, что позволено все, думают, что являются устоями Учения, думают, что небрежение допустимо, но не хотят помыслить о том, что причины от следствия неотделимы и что явлениями Света управляет закон. И если он нарушается, то кто же может остановить колесо действия закона? И если со Мной вы, Я с вами. Близость взаимна, и Общение тоже. Много слабых голов споткнулось на небрежении. Указую сознание Близости Моей пронести через все испытания жизни. Это означает</w:t>
      </w:r>
      <w:r w:rsidR="000C04CE">
        <w:t xml:space="preserve"> — </w:t>
      </w:r>
      <w:r w:rsidR="00D61561" w:rsidRPr="00AA1353">
        <w:t>во Мне устоять. Много будет условий, от Меня отвлекающих яро. Их надо преодолеть в сознании своем. Полагают, что борьба ведется с внешними обстоятельствами, и на них устремляют все силы, но это неверно. Борьба происходит внутри, и преодолевать следует не обстоятельства, но себя самого. Этот чудовищный обман самый трудный для преодоления, ибо преодоление внешнего в себе требует большого сознания. В этом</w:t>
      </w:r>
      <w:r w:rsidR="000C04CE">
        <w:t xml:space="preserve"> — </w:t>
      </w:r>
      <w:r w:rsidR="00D61561" w:rsidRPr="00AA1353">
        <w:t>тайна непротивления, непонятого яро людьми. Считают, что непротивление означает бессильно опущенные руки и подчинение обстоятельствам, в то время как правильно понятое, оно требует напряжения всех сил восставшего против тьмы внешней духа и победы над тьмою внутри. Формула «Я победил мир» означает эту блистательную победу над собою, когда победитель может не шевельнуть ни одним пальцем в защиту себя и все же быть яро победным. Эта победа может выразиться в великом молчании и внешней недвижности. О тишине молчания сказано достаточно ясно. Молчание мощи и молчание бессилия</w:t>
      </w:r>
      <w:r w:rsidR="000C04CE">
        <w:t xml:space="preserve"> — </w:t>
      </w:r>
      <w:r w:rsidR="00D61561" w:rsidRPr="00AA1353">
        <w:t>можно и об этом помыслить и крепко держать в голове мысль о том, что вместе когда, непобедимы мы тьмою. Ведь теперь время такое, когда только Свет или тьма оспаривают венок победителя. И тот, кто в этой борьбе понимает, что путь к победе лежит через преодоление себя, но не внешних условий, тот, только тот может победы достичь. Борьба же с внешними условиями подобна борьбе с ветряными мельницами, ибо лишена смысла. Сделав все возможное, внешнее следует предоставить внешнему, устремив все силы духа на достижение внутренней победы. Повторяю: «Что пользы человеку, если весь мир приобретет, а душу свою потеряет», духа огни угасив и духом поникши. Мудрее</w:t>
      </w:r>
      <w:r w:rsidR="000C04CE">
        <w:t xml:space="preserve"> — </w:t>
      </w:r>
      <w:r w:rsidR="00D61561" w:rsidRPr="00AA1353">
        <w:t xml:space="preserve">наоборот, ибо ничто внешнее не </w:t>
      </w:r>
      <w:r w:rsidR="00D61561" w:rsidRPr="00AA1353">
        <w:lastRenderedPageBreak/>
        <w:t>принадлежит нам и никакие победы над внешним не усилят рост духа, если победа идет за счет угашения силы Света в себе.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226. (Сент. 16).</w:t>
      </w:r>
      <w:r w:rsidR="00D61561" w:rsidRPr="00AA1353">
        <w:t xml:space="preserve"> Считаю, Лучу Дам сиять невозбранно над сердцем, вместившим Мой Лик. Тайну могущества Лика немногие могут понять. Лик служит звеном между миром трех мер и Высшим. Идут через Него вибрации Света. Лик Солнцу подобен, когда озаряет он чистое поле сознания. Нагромождения образов мысли, словно тучи, закрывшие Солнце, могут Лик скрыть и затемнить его Свет. Отсюда забота о том, чтобы хотя бы в моменты Общенья сознания поле было свободно. Можно порой наблюдать, как бродячие мысли вползают и липкой и клейкой массой своей засоряют экран сознания, мешая восприятию свыше. Мысль подчиняется воле, если последняя знает непреложность приказа всего сознания. Можно лишь удивляться, какие ничтожные мысли предпочитаются иногда мыслям Света. Серые, липкие мысли Света лишают и погружают во мрак. Власть духа над мыслью надо сперва утвердить бесповоротно, прежде чем думать о власти над собой, или над миром, или над сферой стихий. Ключ лежит в мысли, воле послушной. Или мысль властвует над человеком, или воля его над нею. Человек, не владеющий мыслью, есть раб. Отдавать себя мыслям во власть, случайно бороздящим сферу сознания, будет условием, яро препятствующим восхождению. Опыты волевого порядка с определенным разрядом мыслей можно проводить систематически и научно и отмечать реакцию их на сознание. Бодрые, сильные, светлые, радостные, уверенные, спокойные мысли вызовут во всем существе человека и реакцию соответствующую. Властвует мысль, заставляя клеточки тела и железы функционировать в созвучии с ее тональностью. Пусть будет темно и уныло вокруг и люди темны, но если мысль светом сияет, то и кругом станет светлее. Свет мыслью нести в плотные сферы достижением будет Архата. Неся Свет, не считается он с окружающей тьмою, ибо Свет в нем. Как бы ни было тускло кругом и серо, светильник сознания можно зажечь сияющей мыслью. И сумерки духа разгонятся мыслями Света. И если во тьме плач и скрежет зубовный, то только лишь Свет сияющей мысли может ту тьму разогнать. Мысль Света поверх и сильнее порождений всех тьмы. Свет побеждает. Свет</w:t>
      </w:r>
      <w:r w:rsidR="000C04CE">
        <w:t xml:space="preserve"> — </w:t>
      </w:r>
      <w:r w:rsidR="00D61561" w:rsidRPr="00AA1353">
        <w:t>победитель. Но надо понять, что для того чтобы осветить темную комнату, надо повернуть выключатель. Так же и внутренний мир отемненный можно мгновенно мыслью одной осветить, если ключ к ней взят верный и повернут он правильно. Океан мыслей Света в распоряжении человека. К ним доступ открыт. Если сознание людей столь свободно открыто для мыслей мрака, то не менее открыто оно и для мыслей Света, причем контролером у входа</w:t>
      </w:r>
      <w:r w:rsidR="000C04CE">
        <w:t xml:space="preserve"> — </w:t>
      </w:r>
      <w:r w:rsidR="00D61561" w:rsidRPr="00AA1353">
        <w:t>сам человек. Если мысль мрака вошла, то, не будучи прогнана, не уйдет, пока не исчерпает на человеке, ее допустившем, всю свою энергию. Если мысль Света войдет, озарит все внутри, жизнь и новые силы вольет, и здоровье. Казалось бы, просто</w:t>
      </w:r>
      <w:r w:rsidR="000C04CE">
        <w:t xml:space="preserve"> — </w:t>
      </w:r>
      <w:r w:rsidR="00D61561" w:rsidRPr="00AA1353">
        <w:t xml:space="preserve">лишь Свет допускать, но думают люди иначе. Мысли Света </w:t>
      </w:r>
      <w:r w:rsidR="00D61561" w:rsidRPr="00AA1353">
        <w:lastRenderedPageBreak/>
        <w:t>есть очаги зарождения витаминов. Они являются залогом здоровья, и в мире светлее от них. Архат Светом своим несет спасение миру. Новое деление человечества по светотени каждого человека поставит на определенную ступень лестницы эволюции жизни.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227.</w:t>
      </w:r>
      <w:r w:rsidR="00D61561" w:rsidRPr="00AA1353">
        <w:t xml:space="preserve"> Утверждение радости перед лицом набухающей тьмы будет победою мысли и Света над тьмою.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228. (Сент. 17).</w:t>
      </w:r>
      <w:r w:rsidR="00D61561" w:rsidRPr="00AA1353">
        <w:t xml:space="preserve"> Обеспечена будет победа и правильный путь до конца, если со Мною. Можно представить себя в Мире Надземном. Стерты границы народов и стран, стерты различия каст и положений и всех отличий земных, и денег не нужно. Куда устремиться средь толп, на чем утвердиться и как разобраться во всем, что вновь окружает? Лестница Иерархии, и только Она, будет надежной опорой. В беспредельном пространстве, где все открыто и где нет конца, как устоять без опоры против течений астральных и вихрей и воздействия множеств людских? Магнетизм ауры притянет созвучные условия. Но если они дисгармоничны и обременят дух, к кому и чему обратиться? Так Иерархия будет единой опорой и Светом. К Ней притянувшись, можно от Нее начинать свои первые шаги в Надземном. Трудно, зацепившись за низшие слои, кверху подняться, но, утвердившись на Иерархии и укрепившись на Ней, от Нее можно начать исследование окружающего пространства и знакомство с условиями Тонкого Мира. Мудрость земную придется отбросить, ибо она ни к чему. Можно быть прекрасным специалистом в любой отрасли земных знаний, но в Надземном неприменимы они. Но знание Высших законов нужно и условий астрала. Даже малое сознание там, вооруженное некоторыми знаниями законов Незримого Мира, окажется в несравнимо более выгодных условиях, чем в этих законах незнайка. Нужно усвоить положение, что ведет мысль. Здесь существуют различные виды энергий, производящие движения. Там же в основе огонь, и огненная энергия мысли, и градации высших огней, то есть высших энергий. Нет мускульной силы, но есть и остается та психическая энергия, которая приводит в движение мускулы, только применяется она несколько иначе. Тяжко двигалось тело земное, но тонкому крылья даны, крылья мысли, движимые огненной силой ее. За нею же следует тонкое тело. Где мысль, там и оно. И все окружение мыслью творится, ее магнетизмом. Магнетизм мысли велик. Им определяются условия тонкого существования. Тот, кто мыслью владеет своей и ей управляет</w:t>
      </w:r>
      <w:r w:rsidR="000C04CE">
        <w:t xml:space="preserve"> — </w:t>
      </w:r>
      <w:r w:rsidR="00D61561" w:rsidRPr="00AA1353">
        <w:t>творец своей жизни в Надземном. Незнающий думает в страхе, что там ожидает его, но мыслью своей овладевший себе создает те условия жизни, какие он хочет. Ибо там властвует мысль. Мысль радости радость несет, а мысль горя</w:t>
      </w:r>
      <w:r w:rsidR="000C04CE">
        <w:t xml:space="preserve"> — </w:t>
      </w:r>
      <w:r w:rsidR="00D61561" w:rsidRPr="00AA1353">
        <w:t>слезы, мысль Света</w:t>
      </w:r>
      <w:r w:rsidR="000C04CE">
        <w:t xml:space="preserve"> — </w:t>
      </w:r>
      <w:r w:rsidR="00D61561" w:rsidRPr="00AA1353">
        <w:t>Свет, мысль тьмы</w:t>
      </w:r>
      <w:r w:rsidR="000C04CE">
        <w:t xml:space="preserve"> — </w:t>
      </w:r>
      <w:r w:rsidR="00D61561" w:rsidRPr="00AA1353">
        <w:t>тьму, мысль высшая</w:t>
      </w:r>
      <w:r w:rsidR="000C04CE">
        <w:t xml:space="preserve"> — </w:t>
      </w:r>
      <w:r w:rsidR="00D61561" w:rsidRPr="00AA1353">
        <w:t>высшее, мысль об отцах привлекает отцов, мысль о Владыке</w:t>
      </w:r>
      <w:r w:rsidR="000C04CE">
        <w:t xml:space="preserve"> — </w:t>
      </w:r>
      <w:r w:rsidR="00D61561" w:rsidRPr="00AA1353">
        <w:t>Владыку. Там мыслью своей определяет себе человек свое окружение и очерчивает границы своих возможностей. И если в Незримом возможно все, то эти возможности безграничны.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229. (Гуру).</w:t>
      </w:r>
      <w:r w:rsidR="00D61561" w:rsidRPr="00AA1353">
        <w:t xml:space="preserve"> Слабость не прощается, в чем бы и как бы она ни выражалась. Следовательно, надо быть сильным всегда. Эта сила может и не выражаться во внешних действиях, но, собранная внутри, она должна быть постоянно к действию наготове. Внутренняя готовность к действию без внешнего проявления иногда более эффективна, чем само действие. Собранность силы внутри</w:t>
      </w:r>
      <w:r w:rsidR="000C04CE">
        <w:t xml:space="preserve"> — </w:t>
      </w:r>
      <w:r w:rsidR="00D61561" w:rsidRPr="00AA1353">
        <w:t>явление по своему воздействию на окружающее и окружающих весьма глубокое, значительное и совершенно не понимаемое обывателями. Можно назвать его действием молчания. Сущность его в том, что сосредоточенная внутри энергия радиируется вовне незримо для глаза, но остро и мгновенно ощущаема внутренним существом другого человека. Так сильная личность, входя в комнату, полную незнакомых людей, тотчас же дает почувствовать силу свою. Так в моменты смятения взоры всех бессознательно и невольно обращаются к тому, кто всех сильнее. Как силу, так и слабость можно утверждать в себе постоянно и прежде всего мыслью. Мысль, будучи явлением огненного порядка, сосредоточивает в теле своем силу огня, как бы собирая его вокруг себя. Слабый человек, мысля себя сильным, может им стать, а сильный, слабым себя почитая, потерять свою силу. Потому допускается мыслить о силе, но не слабости, безволии и бессилии, ибо последние свойства и будут наградой того, кто позволит сознанию своему сочетаться с подобными мыслями. И если мысли своей не хватает, объединить ее можно с мыслью Владыки и позаимствовать от силы Его. Лишь бы хотеть, лишь бы желать, лишь бы к утверждению огненной мощи в себе устремиться. Огонь есть благо. Желающему строить его дано оно будет.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230. (Сент. 18).</w:t>
      </w:r>
      <w:r w:rsidR="00D61561" w:rsidRPr="00AA1353">
        <w:t xml:space="preserve"> Стезею устремления к Высшему постигается Высшее, стезею устремления к знанию достигается знание, ибо устремление есть верная тропа достижений. Потому Говорю: «Только устремитесь, если хотите достичь». Магнит устремления действует непреложно. Магнит этот огненный и действует в сфере своей. Все люди рано или поздно обычно получают то, к чему стремятся. И часто нечто желаемое в младенчестве духа делается ненужным, когда возрастает человек в духе. Отсюда частое обременение людьми, близость которых когда-то была желанной. Вот магнитом огненного устремления притянут какой-то человек к человеку, но чувства, вызвавшие устремление, погасли, исчерпав себя. И остается тогда человеку влачить следствия непродуманных устремлений. Потому лучше стремиться к явлениям непреходящим, являющим благо, ибо добро, как и драгоценный металл, не ржавеет.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231. (Сент. 19). (М.А.Й.).</w:t>
      </w:r>
      <w:r w:rsidR="00D61561" w:rsidRPr="00AA1353">
        <w:t xml:space="preserve"> Свидетельствую духом и сердцем, что нет более близкого Защитника и Заступника, нежели Света Владыка. Всем сознанием надо принять утверждение (положение) это и, приняв его, огненно помнить. Но мешают дела, и </w:t>
      </w:r>
      <w:r w:rsidR="00D61561" w:rsidRPr="00AA1353">
        <w:lastRenderedPageBreak/>
        <w:t>накипь земная, и обиход мелкой занятости. Как будто бы мелочи эти важнее и выше всего. Бесповоротная отдача всего сердца Владыке будет условием первым, служение Свету</w:t>
      </w:r>
      <w:r w:rsidR="000C04CE">
        <w:t xml:space="preserve"> — </w:t>
      </w:r>
      <w:r w:rsidR="00D61561" w:rsidRPr="00AA1353">
        <w:t>вторым, и третьим</w:t>
      </w:r>
      <w:r w:rsidR="000C04CE">
        <w:t xml:space="preserve"> — </w:t>
      </w:r>
      <w:r w:rsidR="00D61561" w:rsidRPr="00AA1353">
        <w:t>любовь без предела к Тому, Кто Позвал. Отдать сердце Владыке</w:t>
      </w:r>
      <w:r w:rsidR="000C04CE">
        <w:t xml:space="preserve"> — </w:t>
      </w:r>
      <w:r w:rsidR="00D61561" w:rsidRPr="00AA1353">
        <w:t>значит предать себя воле Его всецело и безраздельно, чтобы действовать так, не как я хочу, но как Хочет Владыка. Сознательное служение Свету начинается с того момента, когда человек понимает, что светить он может собою, что только лишь свет, в себе утвержденный, дает возможность начать это служение Свету. Без света в себе никакого служения Свету состояться не может. Никакие слова и никакие дела не помогут, если внутри все темно и серая аура тускло висит, подобно ярму. Светом в себе служим великому делу Владыки. Самость света не дает. От нее отрешение дает светоносность ауре. Но многие предпочитают обходные пути, лишь бы не поступиться своим малым «я» и с ним не расстаться. В результате с ним и пребывают, но не с Владыкой. Последним условием будет любовь, ибо она цементирует первые два. Что любим, с тем и пребываем в своих мыслях, к тому и стремимся. Искусственно трудно любовь пробудить, но искры ее раздуть можно в пламя, если приложить к тому сердце. Стоит лишь захотеть. Многого хочет и желает человек, часто бесплодно и напрасно, и часто не находя радости, если желание осуществляется. Но чистая радость любви, утвержденной к Владыке, реакции неудовлетворенности не дает. Во Имя Его можно жить и творить Его дело. Во Имя Его быть можно смелым, бесстрашным и ярым в несении Света внутри. Если Свет загорелся внутри и Великое Служение началось, то уже не имеет значения ни время, ни эпоха, народность, ничто внешнее и даже облекающие дух оболочки. Становится воителем Света тогда Света носитель. Это великое действо имеет значение для всех трех миров, ибо несение Света продолжается в Тонком и Мысленном Мирах. Свет не от плоти и не от Тонкого Мира, но выше. Без Света</w:t>
      </w:r>
      <w:r w:rsidR="000C04CE">
        <w:t xml:space="preserve"> — </w:t>
      </w:r>
      <w:r w:rsidR="00D61561" w:rsidRPr="00AA1353">
        <w:t>тьма в Мире Надземном. Так важнейшей и насущнейшей задачей человека на Земле и в мирах является несение Света и служение этим ему. Если каждая мысль человека вызывает Свет или тьму, то можно представить себе, какое огромное значение отводится мысли. Мысль светоносная, мысль светонесущая яро питает вокруг все, созвучное Свету и имеющее хоть искорку Света в себе. Светочем мира является Света носитель. Хочет Владыка близких Своих видеть несущими Свет. По светотени и Близость. Кто хочет быть близок Владыке, пусть Свет утверждая в себе, несет его Миру, пусть аурой светит, пусть мыслью, пусть</w:t>
      </w:r>
      <w:r w:rsidR="000C04CE">
        <w:t xml:space="preserve"> — </w:t>
      </w:r>
      <w:r w:rsidR="00D61561" w:rsidRPr="00AA1353">
        <w:t>каждым дыханьем своим.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232. (М.А.Й.).</w:t>
      </w:r>
      <w:r w:rsidR="00D61561" w:rsidRPr="00AA1353">
        <w:t xml:space="preserve"> Родные, я с вами. Но трудно пробить толщу средостения, разделяющего нас. Для этого нужны обоюдосторонние усилия. Вот с мыслью заснул об общеньи со мною и во сне помог этим мне установить связь. И во сне меня видел, и общение имел, и запись созвучную сделал. Надо внести ритм и порядок в явленье общения и стену отделяющую уничтожить. Я часто готова в общенье </w:t>
      </w:r>
      <w:r w:rsidR="00D61561" w:rsidRPr="00AA1353">
        <w:lastRenderedPageBreak/>
        <w:t>войти, но сердце и мысли твои заняты внешним, и для меня места, и времени, и устремления уже не остается. Желай еще больше, желай еще ярче и мысли и сердце к тому приложи, и буду ощущаться я близко. Близка и сейчас, но сознание, от меня отдалившееся, не чует близость мою. С себя начинай утверждать мою близость.</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233.</w:t>
      </w:r>
      <w:r w:rsidR="00D61561" w:rsidRPr="00AA1353">
        <w:t xml:space="preserve"> Зайди, твое присутствие необходимо.</w:t>
      </w:r>
    </w:p>
    <w:p w:rsidR="00345971" w:rsidRDefault="00D61561" w:rsidP="00B6083A">
      <w:pPr>
        <w:pStyle w:val="Quote"/>
      </w:pPr>
      <w:r w:rsidRPr="00AA1353">
        <w:t>Во сне видел Матерь. Долго гулял с Нею по саду, наклоняясь в зарослях. Все спрашивал Ее и говорил, что потом буду жалеть о неспрошенном. О чем говорили</w:t>
      </w:r>
      <w:r w:rsidR="000C04CE">
        <w:t xml:space="preserve"> — </w:t>
      </w:r>
      <w:r w:rsidRPr="00AA1353">
        <w:t>забыл.</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234. (Сент. 20).</w:t>
      </w:r>
      <w:r w:rsidR="00D61561" w:rsidRPr="00AA1353">
        <w:t xml:space="preserve"> Тебя ожидает победа во всем.</w:t>
      </w:r>
    </w:p>
    <w:p w:rsidR="00345971" w:rsidRDefault="00D61561" w:rsidP="00D61561">
      <w:r w:rsidRPr="00AA1353">
        <w:t>Тебя ждут. Успех обеспечен.</w:t>
      </w:r>
    </w:p>
    <w:p w:rsidR="00345971" w:rsidRDefault="00D61561" w:rsidP="00D61561">
      <w:r w:rsidRPr="00AA1353">
        <w:t>Сын Мой, не думаешь ли ты, что туман и отделенность или от себя, или от антагонистических токов? На страже Владыка, готовый Руку подать, когда нужно. Чаще вспоминай шестимесячное сиденье ближайших. Как подойти без испытания к Свету? Неиспытанному и незакаленному не выдержать вибраций его. Закаляю и Испытываю на всем, что подручно. И Радуюсь, видя, что с пути отклонить ничто уже не может. Желаньям возможности исполниться Дам, но если желанья от Света. И жизнь Расцвечу огнями таких достижений, которые быстро заставят забыть о пути к ним, тернистом и трудном. Твое все еще впереди</w:t>
      </w:r>
      <w:r w:rsidR="000C04CE">
        <w:t xml:space="preserve"> — </w:t>
      </w:r>
      <w:r w:rsidRPr="00AA1353">
        <w:t>не в плотном, но выше. Не плотного ради, но выше творится твой подвиг и труд. Как же иначе назвать, как не подвигом, путь, когда среди мрака один, и всеми оставлен, и помощи нет от людей, ни близких, ни дальних. Во Мне устоять в условиях этих</w:t>
      </w:r>
      <w:r w:rsidR="000C04CE">
        <w:t xml:space="preserve"> — </w:t>
      </w:r>
      <w:r w:rsidRPr="00AA1353">
        <w:t>есть подвиг.</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235. (Сент. 22).</w:t>
      </w:r>
      <w:r w:rsidR="00D61561" w:rsidRPr="00AA1353">
        <w:t xml:space="preserve"> Надо быть сильным всегда. Правильно сказал Вивекананда, что слабость есть непрощаемый грех. Ведь каждый, даже слабый человек, хотя бы раз в жизни чувствовал себя сильным. Значит, сила может быть вызываема духом к выявлению и утверждению себя. Даже слабые и беспомощные женщины, спасая своих детей, проявляют как физическую, так и духовную силу. Ресурсы духа неисчерпаемы. Можно брать изнутри. Можно из прошлого собрать все моменты уявления силы духа, зная, что то, что было возможно раньше, возможно всегда. Слабый перед трудным препятствием или в трудном положении теряется и упускает последние силы, сильный</w:t>
      </w:r>
      <w:r w:rsidR="000C04CE">
        <w:t xml:space="preserve"> — </w:t>
      </w:r>
      <w:r w:rsidR="00D61561" w:rsidRPr="00AA1353">
        <w:t>наоборот, все свои силы собирает в фокус, напрягая их к действию. Нельзя позволить себе утрачивать сознание силы своей, что бы ни происходило вовне. Два человека, трус и бесстрашный, одинаковой физической силы, окажут врагу различное сопротивление: один бессильно опустит руки, другой будет бороться до конца. Так сила зависит от состояния сознания. Задача темных</w:t>
      </w:r>
      <w:r w:rsidR="000C04CE">
        <w:t xml:space="preserve"> — </w:t>
      </w:r>
      <w:r w:rsidR="00D61561" w:rsidRPr="00AA1353">
        <w:t xml:space="preserve">обессиливать носителей Света. Опыт имеют большой и пользуются всеми возможностями и подходами, лишь бы ослабить. Темных старания надо понять и усмотреть. Иначе потеря сил будет неимоверна. И надо явить яро противодействие темным </w:t>
      </w:r>
      <w:r w:rsidR="00D61561" w:rsidRPr="00AA1353">
        <w:lastRenderedPageBreak/>
        <w:t>попыткам. Неуничтожаем, неуязвим, непобедим дух, осознавший эти свойства свои. Соединенный же мыслью с Иерархом Ведущим сильнее тем в тысячу раз. Разве кто силен против Нас? Разве силен кто против сознания, яро и крепко объединенного с Владыкой? Несокрушим и непобедим Наш воин, слитый и объединенный в сознании с Нами. Признание своей слабости и ощущение ее будет уже поражением духа. Нельзя допускать состояние это, ибо оно от тьмы и тьмой насылается злобно, ибо, доведя жертву свою до такого состояния, могут они делать с нею, безвольной и силы лишенной, все, что угодно. Вот почему так опасно ощущение своего бессилия. Ведь столько уже достигнуто и столько сделано, и когда время пришло взойти на новую ступень, темные изощряются в новых злоухищрениях. Новую уловку надо понять, а также и то, через кого подбрасывается вред. Используют всех, кого можно. Борьба и победа будут состоять в утверждении силы своей и объединении сознания с Учителем Света. С Ним вместе против всего идущего наперекор. Подавление воли окружающими условиями и людьми</w:t>
      </w:r>
      <w:r w:rsidR="000C04CE">
        <w:t xml:space="preserve"> — </w:t>
      </w:r>
      <w:r w:rsidR="00D61561" w:rsidRPr="00AA1353">
        <w:t>явление нередкое в жизни ученика. И через это испытание надо успешно пройти. Ведь это тоже испытание, и, быть может, одно из труднейших и даваемых тогда, когда многое уже преодолено. Вот зверя в себе удалось победить, но темным победы не нужно. И силу хотят обратить они в слабость. Усмотреть мохнатую руку и в этом будет победой. И усмотрев, через кого ползет вред, можно понять, что не столько дальние, сколько близко стоящие проводом служат. Путь одинок, и было указано об оставлении всеми. Все это пусть силу даст духу противостать новым попыткам хвостатых духа огни угасить. Что бы ни творилось вовне, сознания силы своей утратить нельзя. Это будет концом восхождения. Наоборот, пусть темных попытки все силы духа помогут собрать воедино для противостояния тьме. Пусть тьма послужит для усиления Света, и не то пусть случится, что хочет она, но то, что победу над нею даст духу. Не надо никаких внешних действий, если условия не позволяют, но надо, все силы собрав, сознание силы в себе утвердить, неодолимой ничем и никем. Восстань, огненная сила, из глубины моей,</w:t>
      </w:r>
      <w:r w:rsidR="000C04CE">
        <w:t xml:space="preserve"> — </w:t>
      </w:r>
      <w:r w:rsidR="00D61561" w:rsidRPr="00AA1353">
        <w:t>так призывать ее можно. Унизить хотели, умалить, обессилить и растоптать, поправши пятою своею, но Владыка на страже. Не Дам ликовать темной своре и за черту не Допущу. Собирание и сосредоточение силы в фокусе сознания в такие моменты необходимо, чтобы дать должный отпор, а также объединение в духе со Мною</w:t>
      </w:r>
      <w:r w:rsidR="000C04CE">
        <w:t xml:space="preserve"> — </w:t>
      </w:r>
      <w:r w:rsidR="00D61561" w:rsidRPr="00AA1353">
        <w:t>защита двойная. Но не оставят они измышлениями своими и, отступив, измыслят новое. Пусть не дремлет копье над драконом. Служение Свету означает великую стражу. Свет тьмою непереносим, и потому не прекратятся темных попытки до тех пор, пока светит Свет или пока существует тьма. Вот почему сознание силы нужно постоянно. Ведь даже силою глаз можно тьму отразить! Запомните: силою, но не слабостью. Перечислим победы: победа над зверем, победа над болезнью, победа над условиями, противодействующими восприятию и записям,</w:t>
      </w:r>
      <w:r w:rsidR="000C04CE">
        <w:t xml:space="preserve"> — </w:t>
      </w:r>
      <w:r w:rsidR="00D61561" w:rsidRPr="00AA1353">
        <w:t>вот основные, а главное</w:t>
      </w:r>
      <w:r w:rsidR="000C04CE">
        <w:t xml:space="preserve"> — </w:t>
      </w:r>
      <w:r w:rsidR="00D61561" w:rsidRPr="00AA1353">
        <w:t xml:space="preserve">это преодоление </w:t>
      </w:r>
      <w:r w:rsidR="00D61561" w:rsidRPr="00AA1353">
        <w:lastRenderedPageBreak/>
        <w:t>сопротивления окружающей среды. Немалые силы были нужны для достижения этих побед, потому силу свою можно утверждать законно, ибо основание под ней прочно. Так темные махинации вызвали к жизни явления, противоположные тому, чего хотели они, и тактика Adversa восторжествовала.</w:t>
      </w:r>
    </w:p>
    <w:p w:rsidR="00345971" w:rsidRDefault="00D61561" w:rsidP="00977AAF">
      <w:pPr>
        <w:pStyle w:val="Quote"/>
      </w:pPr>
      <w:r w:rsidRPr="00AA1353">
        <w:t>Во сне летал: легко, с силой и быстро поднимался кверху на большую высоту и чувствовал, что могу взлететь и выше. Проходил сквозь стены (делая опыты). Некоторые стены проламывал, и с некоторым усилием, некоторые проходил, не оставив следа. Через стекло прошел, сломав его, через другое прошел, не повредив его совершенно.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236. (Сент. 23).</w:t>
      </w:r>
      <w:r w:rsidR="00D61561" w:rsidRPr="00AA1353">
        <w:t xml:space="preserve"> Ответ Дам сегодня на зов о помощи. Во всем Помогал. Помогаю. Результаты 1/2 года. Мои мысли к вам, но Хочу, чтобы были свободны.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237. (Сент. 24).</w:t>
      </w:r>
      <w:r w:rsidR="00D61561" w:rsidRPr="00AA1353">
        <w:t xml:space="preserve"> Неизменяем Владыка и с вами всегда, но изменчивы состояния тела и ума, и особенно движения астрала. Изменения в проводниках идут постоянно. Опираться на них или обосновывать свое отношение к Владыке в зависимости от их состояния будет ошибкой, ибо непреходящее в человеке и сущность Учителя Света связаны узами поверх уявления изменений, происходящих в проводниках. Но эти движения столь ощутимы и столь заполняют сознание, что затемняют собою явление Света и заглушают песнь духа. Нельзя допускать, чтобы иллюзии Майи отделяли сознание от основания жизни и заменяли собою его. Крушение, великое крушение майявической очевидности неминуемо, и лишенный основы своей человек останется пространственно без опоры. Единственная опора на Земле и в мирах</w:t>
      </w:r>
      <w:r w:rsidR="000C04CE">
        <w:t xml:space="preserve"> — </w:t>
      </w:r>
      <w:r w:rsidR="00D61561" w:rsidRPr="00AA1353">
        <w:t>Иерархия Света, и Владыка</w:t>
      </w:r>
      <w:r w:rsidR="000C04CE">
        <w:t xml:space="preserve"> — </w:t>
      </w:r>
      <w:r w:rsidR="00D61561" w:rsidRPr="00AA1353">
        <w:t xml:space="preserve">Камень Основания Жизни. Все происходящее в проводниках, каким бы ярым и убедительным оно ни казалось, временно и преходяще и обречено малым кругом своего проявления. Взять хотя бы любую эмоцию астрального порядка: длительность ее предельна и коротка по самой своей сущности, ибо энергия ее быстро исчерпывается и уже неспособна вызывать дальнейшую реакцию нервов, которые перестают звучать на раздражение. Можно отметить, как самое ярое явление астральной любви тухнет и угасает с течением времени и заменяется полным равнодушием; или вспышки других эмоций, которые обязательно должны чередоваться, чтобы вспыхивать вновь. Приходят и уходят болезни. Приходят и уходят мысли. Нельзя утверждаться на преходящем. Пусть мимо течёт, меняясь в своих выражениях, но неизменяем Владыка, и только на Нем, на Камне, поставленном во главу угла, можно строить навечно и утверждаться на Нем. Сколько было всевозможных состояний трех оболочек, яро в прошлом захватывавших все сознание, и прошедших бесследно, и совершенно забытых. Конечно, внутри след остался, но настоящее сознание выключило память о </w:t>
      </w:r>
      <w:r w:rsidR="00D61561" w:rsidRPr="00AA1353">
        <w:lastRenderedPageBreak/>
        <w:t>них и живет уже иными впечатлениями, вновь погружаясь в них с головою. Мираж Майи... Неизменна лишь лестница Иерархии.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238. (Сент. 25).</w:t>
      </w:r>
      <w:r w:rsidR="00D61561" w:rsidRPr="00AA1353">
        <w:t xml:space="preserve"> Несомненно одно: чем в более тяжких условиях утверждается достижение, тем ценнее оно и устойчивее. Потому легкость отвергается Нами и потому Говорю: нагружайте Меня сильнее. Иногда можно даже улыбнуться трудностям создавшихся условий, утверждающих достижение. Если целью поставлено преодоление, то и труднейшее можно преодолеть, зная, что и победа, и преодоление</w:t>
      </w:r>
      <w:r w:rsidR="000C04CE">
        <w:t xml:space="preserve"> — </w:t>
      </w:r>
      <w:r w:rsidR="00D61561" w:rsidRPr="00AA1353">
        <w:t>в духе. Лишь бы не сломиться духом под тяжестью внешних условий, лишь бы усвоить, что дух несломим. Согнуть можно руку, и шею, и спину, сломать можно кости, но дух, осознавший, что сущность его в огне не горит и не тонет в воде и что невозможно его уничтожить, поднимается выше происходящего на трех низших планах и в трех оболочках его, которые его облекают. Страдают и переживают оболочки, но дух выше них. Великая иллюзия Майи отождествляет эти переживания с сущностью духа, но это обман ощущений и чувств. Даже горящее на огне тело не будет страдать, если перерезаны нервы, передающие ощущения мозгу, ощущения, доходящие до сознания через посредство астрала, чувствующего начала. Выведение астрала при операциях при помощи внушения или наркоза освобождает человека от боли. Это означает, что нечто в человеке может жить поверх болевых ощущений и всех прочих физических тоже. Это уже область духа, отделенная от низших переживаний; если сознание всецело перенесено в нее, оно побеждает боль и прочие физические ощущения. Знаете случаи, когда горящие в смоле первые христиане с восторгом и радостью на лице пели священные гимны, совершенно не чувствуя боли, но в духе поднявшись над ней. Так побеждается в духе все то, что от трех [оболочек], ибо огонь духа над ними. Неодолимого духом нет ничего. Указом Космической Воли все отдано ему во власть и подлежит подчинению. Над всеми видимыми и невидимыми мирами властвует дух, осознавший сущность природы своей и утвердивший и запечатлевший знание это жизнью своею.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239. (Сент. 26).</w:t>
      </w:r>
      <w:r w:rsidR="00D61561" w:rsidRPr="00AA1353">
        <w:t xml:space="preserve"> То, что в сознании первенствует на данный момент, то и окрашивает его своим цветом в соответственно силе превалирующей мысли. Отсюда и глубина восприятий, и точность их относительна</w:t>
      </w:r>
      <w:r w:rsidR="000C04CE">
        <w:t xml:space="preserve"> — </w:t>
      </w:r>
      <w:r w:rsidR="00D61561" w:rsidRPr="00AA1353">
        <w:t xml:space="preserve">от сильных и точных до смешанных с миром своих мыслей. Углубить восприятия можно лишь путем очищения экрана сознания от всего, что, вторгаясь, мешает контакту с фокусом Света. Полноустремленность нужна. Добиться ее можно полнотой обращения к избранному Иерарху, наполнив Ликом Его мир свой. Чтобы увидеть, надо взглянуть. Обратить взор к Владыке, воззреть на Него надо умеючи тоже. Слишком уж много предметов вокруг, вещей, чувств и мыслей мешают. Мешают они потому, что слишком уж много было уделено им внимания и сердца при допущении их в сознание. Уж лучше безразличие или равнодушие к </w:t>
      </w:r>
      <w:r w:rsidR="00D61561" w:rsidRPr="00AA1353">
        <w:lastRenderedPageBreak/>
        <w:t>ним, чем поглощение ими. Не разочарованность или отсутствие интереса к явлениям жизни, но некоторая степень бесстрастия нужна неотменно. И даже интерес пусть будет спокойным и уравновешенным. Равновесие устремления также нужно. Конечно, все это легко выполняется, если сопровождается любовью, которая одна лишь дает полноту обращения. Отсюда завет: преуспевайте любовью и достигайте силой ее.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240.</w:t>
      </w:r>
      <w:r w:rsidR="00D61561" w:rsidRPr="00AA1353">
        <w:t xml:space="preserve"> Невозможность достичь</w:t>
      </w:r>
      <w:r w:rsidR="000C04CE">
        <w:t xml:space="preserve"> — </w:t>
      </w:r>
      <w:r w:rsidR="00D61561" w:rsidRPr="00AA1353">
        <w:t>явление от сегодня. Именно будущее является той сферой, где все достижимо. Повторность попыток приблизит желаемое, но непрерывность их и постоянство невозможное сделает возможным. Лишь бы не заслониться очевидностью, которая очень мешает, ибо от Майи она.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241.</w:t>
      </w:r>
      <w:r w:rsidR="00D61561" w:rsidRPr="00AA1353">
        <w:t xml:space="preserve"> В каждом иерархическом действии есть исполнитель, на которого или через которого направляется Луч. Внешнего действия может и не быть, но радиация Света остается и действует мощно. Приемникам Света Владыки следует знать, когда через них устремляется Луч с целью определенного воздействия на окружающее, знать и быть яро открытыми Свету Луча, освободив сознание от всего, что мешает. Это и будет означать действие силой Владыки и в Свете Его.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242. (Сент. 27).</w:t>
      </w:r>
      <w:r w:rsidR="00D61561" w:rsidRPr="00AA1353">
        <w:t xml:space="preserve"> Об этом свидетельствует голубая Катунь и завет в бесстрашии ночи.</w:t>
      </w:r>
    </w:p>
    <w:p w:rsidR="00345971" w:rsidRDefault="00D61561" w:rsidP="00403D95">
      <w:pPr>
        <w:pStyle w:val="Quote"/>
      </w:pPr>
      <w:r w:rsidRPr="00AA1353">
        <w:t>День выставки Н.К.</w:t>
      </w:r>
      <w:r w:rsidR="00E45391">
        <w:rPr>
          <w:rStyle w:val="FootnoteReference"/>
        </w:rPr>
        <w:footnoteReference w:id="18"/>
      </w:r>
    </w:p>
    <w:p w:rsidR="00345971" w:rsidRDefault="00D61561" w:rsidP="00D61561">
      <w:r w:rsidRPr="00AA1353">
        <w:t>Указую принять на себя заботу о творчестве Гуру и помочь. Наша помощь всегда идет через избранный фокус. Осознание много облегчает процесс. Не от себя и не за себя действует и говорит Наш помощник. И в этом вся сила его, ибо действует Мною.</w:t>
      </w:r>
    </w:p>
    <w:p w:rsidR="00345971" w:rsidRDefault="00345971" w:rsidP="00D61561"/>
    <w:p w:rsidR="00D61561" w:rsidRDefault="005211BA" w:rsidP="00D61561">
      <w:pPr>
        <w:rPr>
          <w:lang w:val="en-US"/>
        </w:rPr>
      </w:pPr>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243. (Сент. 28).</w:t>
      </w:r>
      <w:r w:rsidR="00D61561" w:rsidRPr="00AA1353">
        <w:t xml:space="preserve"> Приветствуем начало дел новых. Наши Дела длительности необычной, и значение их</w:t>
      </w:r>
      <w:r w:rsidR="000C04CE">
        <w:t xml:space="preserve"> — </w:t>
      </w:r>
      <w:r w:rsidR="00D61561" w:rsidRPr="00AA1353">
        <w:t xml:space="preserve">не по видимости, но по следствиям. Очевидность, видимая глазу, не исчерпывает их сущности, и в этом их сила. Иначе враги уничтожили бы их видимое уявление. Но так как их корни в Невидимом и на плане, недоступном мохнатым, то их уничтожить не могут. Внешне могут вредить и наносить внешний ущерб, но до корней не добраться и стойкость дел не поколебать. Потому внешним не следует обманываться и размеры его не принимать за действительность. Огонь сокровенен, а также и уявления его и воздействие на окружающие сферы. Это воздействие имеет три фазы, или аспекта: на плане земном, на Плане Тонком и в Огненном Мире. Основание закладывается в последнем, и это дает устойчивость и несокрушимость делам. И когда земное и тонкое плохо ли, хорошо ли исполнило свою роль, выступают следствия огненной мощи и длительность дел уявляет себя. Мы только по следствиям Судим и следствиями Определяем значение дел. </w:t>
      </w:r>
      <w:r w:rsidR="00D61561" w:rsidRPr="00AA1353">
        <w:lastRenderedPageBreak/>
        <w:t>Внешне, особенно при начале, они могут казаться не имеющими того значения и силы, которые заложены в них, но длительность следствий и мощь их укажут на великое напряжение и степень огненных энергий, заложенных в их основании. Потому не судите поверхностно и опрометчиво о начинаниях Наших, где приложена Наша Рука. Все даст плод свой во времени, ибо ко времени они плодоносят. На срок Полагаем дела. Сужденному быть, но не раньше срока.</w:t>
      </w:r>
    </w:p>
    <w:p w:rsidR="00D61561" w:rsidRPr="00E45391" w:rsidRDefault="00D61561" w:rsidP="00D61561">
      <w:pPr>
        <w:rPr>
          <w:lang w:val="en-US"/>
        </w:rPr>
      </w:pPr>
    </w:p>
    <w:p w:rsidR="00345971" w:rsidRDefault="00D61561" w:rsidP="00977AAF">
      <w:pPr>
        <w:pStyle w:val="Quote"/>
      </w:pPr>
      <w:r w:rsidRPr="00AA1353">
        <w:t>Позавчера, то есть 27 сент., картины Любимого увидели свет в нашем городе.</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244. (Сент. 29).</w:t>
      </w:r>
      <w:r w:rsidR="00D61561" w:rsidRPr="00AA1353">
        <w:t xml:space="preserve"> Думают, что лицезрение полотен даст желаемый результат, но забывают о соответствии, то есть способности сознания созвучать с тем, что оно видит. Без соответствия нет созвучия, а без созвучия</w:t>
      </w:r>
      <w:r w:rsidR="000C04CE">
        <w:t xml:space="preserve"> — </w:t>
      </w:r>
      <w:r w:rsidR="00D61561" w:rsidRPr="00AA1353">
        <w:t>понимания и восприятия внутренней сущности явления. При наличии в сознании элементов, способных дать созвучие, последние зарождают процесс ассимиляции и вызывают рост и углубление взаимопонимания. Как бы искра попадает в сознание и зажигает все, что может гореть, дать огонь, а затем Свет. Для кого-то этот процесс может стать целым откровением и раскрытием своей собственной сущности, и тогда просыпается сердце к явлению непосредственного познавания. Именно искусство ведет по ступеням непосредственного познавания, когда уже не нужны слова</w:t>
      </w:r>
      <w:r w:rsidR="000C04CE">
        <w:t xml:space="preserve"> — </w:t>
      </w:r>
      <w:r w:rsidR="00D61561" w:rsidRPr="00AA1353">
        <w:t>лишь сердце трепещет ощущением Света. Сказано: через искусство имеете Свет. Свет знания</w:t>
      </w:r>
      <w:r w:rsidR="000C04CE">
        <w:t xml:space="preserve"> — </w:t>
      </w:r>
      <w:r w:rsidR="00D61561" w:rsidRPr="00AA1353">
        <w:t>что может быть выше? Поднимает оно человека над всем мелким, личным, эгоистическим и переносит в мир сверхличных явлений. И сознания, разделенные малым, могут сойтись на большом</w:t>
      </w:r>
      <w:r w:rsidR="000C04CE">
        <w:t xml:space="preserve"> — </w:t>
      </w:r>
      <w:r w:rsidR="00D61561" w:rsidRPr="00AA1353">
        <w:t>в согласии взаимопонимания и признания. Потому можно сказать, что искусство объединяет. И близко то время, когда оно объединит народы Земли, ибо язык его универсален и понятен для всех. Рембрандта, Рафаэля, Ван Дейка одинаково ценят во всех уголках земного шара и не прочь их полотна иметь у себя. Искусство</w:t>
      </w:r>
      <w:r w:rsidR="000C04CE">
        <w:t xml:space="preserve"> — </w:t>
      </w:r>
      <w:r w:rsidR="00D61561" w:rsidRPr="00AA1353">
        <w:t>это язык будущего постижения мира, через него подойдут к пониманию того, что ныне еще недоступно. Художник творит, но творчество</w:t>
      </w:r>
      <w:r w:rsidR="000C04CE">
        <w:t xml:space="preserve"> — </w:t>
      </w:r>
      <w:r w:rsidR="00D61561" w:rsidRPr="00AA1353">
        <w:t xml:space="preserve">удел человека, удел всех людей. И потому к великому творчеству жизни человечество придет через искусство. С его помощью планета станет садом цветущим и станет прекрасным все, что окружает человека и является плодом труда его рук, ибо прекрасное войдет в труд и сделает художественно красивым все, что выходит из рук человека. Красивы будут дома, улицы, города, обстановка домов, предметы обихода, машины, прекрасны одежды людей и весь обиход жизни. Искусство нивелирует все, и преобразит все, и даст ключ человеку к творческому преображению жизни. Потому ныне такое глубокое значение уже придается искусству и к творчеству во всех областях деятельности призываются все. Это искание новых путей в творчестве так нужно в архитектуре, в машиностроении, словом, везде, где творит мысль, и искусство помощником верным будет </w:t>
      </w:r>
      <w:r w:rsidR="00D61561" w:rsidRPr="00AA1353">
        <w:lastRenderedPageBreak/>
        <w:t>всегда человеку, ибо утверждается оно на прекрасном, на Красоте. Красота ляжет в основание строительства Нового Мира, который созидается ныне на просторах планеты и идет на смену старого, одряхлевшего мира, осужденного на смерть логикой непреложных законов развития человеческого общества.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245.</w:t>
      </w:r>
      <w:r w:rsidR="00D61561" w:rsidRPr="00AA1353">
        <w:t xml:space="preserve"> Интересен процесс творчества. Сперва возникает идея в сознании. Потом она облекается в форму материей мысли и выливается в яркий, законченный образ, который творец его видит живым перед своим умственным оком. Затем этот образ переносится на бумагу и приобретает видимые физическим глазом формы, а затем уже воплощается в виде строений, памятников, машин и всего, что создано рукой человека. Часто образ этот облекается в материальную форму непосредственно, то есть без чертежей или рисунка, но мысленная форма всегда предшествует физической. И ничто другое, как именно искусство, не учит так живо и просто этому изумительному процессу творить. Только творческий труд дает радость и удовлетворение труженику, ибо обычный труд, без элементов творчества в нем, утомляет своей монотонностью и становится скучным и неинтересным. Новое в труде, способное двинуть его вперед, вносится лишь творчеством. Потому утверждается творческий труд, идущий на смену обычному.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246. (Окт. 1).</w:t>
      </w:r>
      <w:r w:rsidR="00D61561" w:rsidRPr="00AA1353">
        <w:t xml:space="preserve"> Не ко времени колебания и неустойчивость. Они вносят дрожание в провод и искажают посылки, а главное</w:t>
      </w:r>
      <w:r w:rsidR="000C04CE">
        <w:t xml:space="preserve"> — </w:t>
      </w:r>
      <w:r w:rsidR="00D61561" w:rsidRPr="00AA1353">
        <w:t>сводят на нет ближайшие возможности. Получается топтание на месте, без продвижения. Ровно горящее пламя сердца нужно. Перемежающиеся вспышки нарушают и ритм, делая его прерывистым и неровным. А злобная, ждущая свора готова к моменту, чтобы подбросить свой вред. Так часто бывает, а в дни особого значения</w:t>
      </w:r>
      <w:r w:rsidR="000C04CE">
        <w:t xml:space="preserve"> — </w:t>
      </w:r>
      <w:r w:rsidR="00D61561" w:rsidRPr="00AA1353">
        <w:t>в усиленном темпе и именно тогда, когда</w:t>
      </w:r>
      <w:r w:rsidR="00977AAF">
        <w:t xml:space="preserve"> </w:t>
      </w:r>
      <w:r w:rsidR="00D61561" w:rsidRPr="00AA1353">
        <w:t>надо помочь Нам своим прямым и неколеблющимся устремлением. Ведь все происходит не по предполагаемому вами, но по соображениям целесообразности, и бывают моменты особой значимости, когда единение нужно прежде всего. Но сознание занято своими делами. Не делами Владыки, но лично своими, и поддержку делам оказывать не через кого. Устойчивость тоже нужна в делах Света. Твердыня зажженного сердца так редка. Для дел земных нужен провод, один конец которого закреплен на Земле в чьем-то сердце. И когда закрепление ослабевает, дрожит или просто бездействует, как может литься Помощь Наша в дела? Полнопреданность также означает и полную отдачу сознания делу Владыки и наполнение сердца Владыкой, не прерываемое своими делами. Весь свой личный мир окрашивается Лучом, не оставляя самости места для служения себе самой. Только полным преданием сердца Владыке можно будет пройти. Протолкнетесь лишь полною мерой.</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977AAF">
        <w:rPr>
          <w:b/>
        </w:rPr>
        <w:t>247. (Окт. 2).</w:t>
      </w:r>
      <w:r w:rsidR="00D61561" w:rsidRPr="00AA1353">
        <w:t xml:space="preserve"> Вот так часто и бывает: дается возможность или посылается дар, но близорукое сознание отвергает его и, брошенный в поток мимо текущих явлений, и смешавшийся с ними, и затерянный в них, теряет значение свое он для получившего. Можно вспомнить о посланном Камне Дальних Миров и брошенном по невежеству в близтекущий поток. И рад бы бросатель его снова найти, но поиски лишь уводят его все ниже и ниже по течению. Даваемые возможности не упустите. Из одной родится другая. И кто может сказать, что Имеет Учитель в виду, предоставляя возможность. Сердце почуяло лучше мозга и радостью реагировало на возможность, как только мозг замолчал.</w:t>
      </w:r>
    </w:p>
    <w:p w:rsidR="00345971" w:rsidRDefault="00D61561" w:rsidP="00977AAF">
      <w:pPr>
        <w:pStyle w:val="Quote"/>
      </w:pPr>
      <w:r w:rsidRPr="00AA1353">
        <w:t>(Получено предложение о доме Юрия</w:t>
      </w:r>
      <w:r w:rsidR="00403D95">
        <w:rPr>
          <w:rStyle w:val="FootnoteReference"/>
        </w:rPr>
        <w:footnoteReference w:id="19"/>
      </w:r>
      <w:r w:rsidRPr="00AA1353">
        <w:t>).</w:t>
      </w:r>
    </w:p>
    <w:p w:rsidR="00345971" w:rsidRDefault="00D61561" w:rsidP="00D61561">
      <w:r w:rsidRPr="00AA1353">
        <w:t>Возможность кажется малой, но другой пока нет. В этом «пока» намек на будущее.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77AAF">
        <w:rPr>
          <w:b/>
        </w:rPr>
        <w:t>248.</w:t>
      </w:r>
      <w:r w:rsidR="00D61561" w:rsidRPr="00AA1353">
        <w:t xml:space="preserve"> Друг Мой, если здесь прижиться не можешь и многое против, не значит ли это, что место твое где-то не здесь? Планы надо строить на оставшиеся короткие годы жизни своей на Земле с мыслью о том, как использовать их наиболее целесообразно. Если здесь никому не нужны, значит, нужны в другом месте кому-то и где-то.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249. (М.А.Й.).</w:t>
      </w:r>
      <w:r w:rsidR="00D61561" w:rsidRPr="00AA1353">
        <w:t xml:space="preserve"> Там будем мы ближе и там будет легче. Здесь сделаешь дело свое, и заложишь магнит, и, закончив, условия жизни получишь иные. Мы сочетали возможности для осуществления нашего плана, а ты недовольством обжег и готов был разрушить наши начинания. Ведь только тебе и даны, а не кому-либо другому. Надо же думать. И близкие психологированы соответствующе. Твое будущее там, а не здесь, где ты сейчас. Потому и незадача во многих делах, касающихся личного благустройства.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250. (Окт. 3).</w:t>
      </w:r>
      <w:r w:rsidR="00D61561" w:rsidRPr="00AA1353">
        <w:t xml:space="preserve"> Утверждаю непоколебимость основ. Называем их так потому, что на них зиждется Космос, подобно основе, на которой ткется узор. Узоры жизни во всем ее разнообразии рисуются на единой основе. Меняется все и течет, меняя формы своего выражения. Основы же остаются неизменяемыми. Повторение их полезно уже само по себе, ибо создает устойчивость мышления. Напомним: двухполюсность каждой проявленной вещи, единой в себе, но двойственной в проявлении. Цикличность спирали больших и малых явлений. Жизнь и смерть формы как выражение вечной сущности жизни, бессмертной в себе. Вневременность и внепространственность духа, проявляющегося во времени и в пространстве. Бессмертие духа при смертности и временности облекающих его оболочек. Непрерывность его существования, беспредельность во всем, выраженная в видимых </w:t>
      </w:r>
      <w:r w:rsidR="00D61561" w:rsidRPr="00AA1353">
        <w:lastRenderedPageBreak/>
        <w:t>предельных формах, и познаваемая через них. Беспредельность Иерархии Света и лестницы жизни проявленных форм. Эволюция сущего. Огненное основание проявленного мира. Бесконечность миров видимого и невидимого глазу Космоса. Беспредельные возможности развития могущества духа, сужденные человеку от начала времен. И путь бесконечный по звездам. Мир двойственный, Мир тройственный, Мир семеричный. Все в человеке, в микрокосме его. Воистину, Сказано верно: «Вы боги».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251.</w:t>
      </w:r>
      <w:r w:rsidR="00D61561" w:rsidRPr="00AA1353">
        <w:t xml:space="preserve"> Хочу научить прилагать к явлениям жизни Беспредельности мерку. Мысли приходят и уходят, чувства вспыхивают и гаснут, настроения меняются постоянно, но тот, кто в себе отмечает изменения эти, тот должен стоять, и стоять их поверх и над ними. Отождествлять себя с ними</w:t>
      </w:r>
      <w:r w:rsidR="000C04CE">
        <w:t xml:space="preserve"> — </w:t>
      </w:r>
      <w:r w:rsidR="00D61561" w:rsidRPr="00AA1353">
        <w:t>значит погружать сознание в царство временного и преходящего, подниматься над ними</w:t>
      </w:r>
      <w:r w:rsidR="000C04CE">
        <w:t xml:space="preserve"> — </w:t>
      </w:r>
      <w:r w:rsidR="00D61561" w:rsidRPr="00AA1353">
        <w:t>значит мерою Беспредельности их измерять и видеть их предельную сущность. «Проходит всё»,</w:t>
      </w:r>
      <w:r w:rsidR="000C04CE">
        <w:t xml:space="preserve"> — </w:t>
      </w:r>
      <w:r w:rsidR="00D61561" w:rsidRPr="00AA1353">
        <w:t>Сказано верно, непреходящ только тот, кто преходимость всего отмечает и видит мелькание дней и ночей при осознании в себе Смотрящего вечно. Безмолвный Рекордер, Молчаливый Свидетель, отмечающий времени бег и смену явлений, пусть он, и только лишь он, сущий внутри, жизни пребудет мерилом.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252.</w:t>
      </w:r>
      <w:r w:rsidR="00D61561" w:rsidRPr="00AA1353">
        <w:t xml:space="preserve"> Как в большом, так и в малом. Вся земная жизнь человека проходит перед осознающим центром как нечто постоянно меняющееся в своем внешнем выражении, но объединенное связывающим его сознанием. Это сознание есть слабый прообраз, или отражение сущности Смотрящего вечно и затемненного в человеке волнами внешних впечатлений. Можно приблизить Молчаливо Смотрящего, если на него сделать упор и чаще устремлять к Нему мысль. Станет Он ближе, тогда и сознание сможет приблизить к постижению непреходящей сущности духа. Безмолвный Свидетель, вечно Смотрящий внутри на жизни поток...</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253. (Окт. 6).</w:t>
      </w:r>
      <w:r w:rsidR="00D61561" w:rsidRPr="00AA1353">
        <w:t xml:space="preserve"> Добротою Просим: не отринь Руку Водящую.</w:t>
      </w:r>
    </w:p>
    <w:p w:rsidR="00D61561" w:rsidRPr="00AA1353" w:rsidRDefault="00D61561" w:rsidP="00D61561">
      <w:r w:rsidRPr="00AA1353">
        <w:t>Сквозь бури, и грозы, затишье, туманы, и темные ночи, и ясные дни, и хмурые дни, и ветрам, и волнам навстречу стремится Наш челн. Вы в нем. Доплывем. И переживем, и достигнем, стихиям наперекор, желанного</w:t>
      </w:r>
      <w:r w:rsidR="004761DC">
        <w:t xml:space="preserve"> </w:t>
      </w:r>
      <w:r w:rsidRPr="00AA1353">
        <w:t>берега счастья. Но место свое покинуть нельзя. Нельзя отдаться на милость стихиям, в их власть. Гибель неминуема, ибо до берега еще далеко. Энергией огненной духа стремится Наш челн к назначенному, и каждый, кто в нем, может помочь, добавив свою. Но можно быть только балластом. Роль непочетна. Почетнее много</w:t>
      </w:r>
      <w:r w:rsidR="000C04CE">
        <w:t xml:space="preserve"> — </w:t>
      </w:r>
      <w:r w:rsidRPr="00AA1353">
        <w:t>помочь.</w:t>
      </w:r>
    </w:p>
    <w:p w:rsidR="00345971" w:rsidRDefault="00D61561" w:rsidP="004761DC">
      <w:pPr>
        <w:pStyle w:val="Quote"/>
      </w:pPr>
      <w:r w:rsidRPr="00AA1353">
        <w:t>Видел во сне, что разбилось разбитое зеркало и что будто среди осколков были неясные изображения Гуру и Матери и Владыки.</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4761DC">
        <w:rPr>
          <w:b/>
        </w:rPr>
        <w:t>254. (Окт. 9).</w:t>
      </w:r>
      <w:r w:rsidR="00D61561" w:rsidRPr="00AA1353">
        <w:t xml:space="preserve"> Майя, отступи. Утверждается Близость Владыки перед лицом самой ярой очевидности, отрицающей ее. Усилия темных направлены на то, чтобы разрушить нить связи. Многое делается ими, чтобы отторгнуть. Причину отемнения сознания в этом надо искать. Иначе бесплодными останутся все попытки сбросить наваждение, но как только найдена основная причина и усмотрена мохнатая рука, сила ее парализуется одним только фактом разоблачения. Сильны, пока не обнаружены. Потому и прячутся так старательно за около стоящих или тех, с кем приходится сталкиваться. Ни на миг не следует этого забывать. Забывчивость этого факта может привести к очень печальным последствиям. Все попытки вернуть пошатнувшуюся Близость будут напрасны, если не будет установлена и признана основная причина. Забвение памятного дня очень показательно. Сколько хитро обдуманных действий и воздействий пришлось темным произвести, чтобы именно в памятный день поставить в такие условия, чтобы отвлечь мысли о нем и не укрепить Близости этим памятованием. Можно ли поддаваться этим уловкам? Не следует ли зоркость усилить? И помнить, что темная свора на страже. Ведь столько Сказано о бодрствовании постоянном, не прерываемом ни ночью, ни днем. Если неудачи отдаляют Владыку, значит, они побеждают дух, значит, что Майя тогда побеждает и тьма, ибо неудача есть признание темными. Духом надо воспрянуть на все и на всех, кто ополчился, чтобы убить сердца огни в стремлении его к Свету. За всем против идущим скрывается тьма во всех ее видах и формах, ибо к Свету идущий Владыкой идет. И этим только условием, этим одним, тьму против себя вызывает, и ненавистен он тьме светом, горящим внутри.</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255. (Окт. 10).</w:t>
      </w:r>
      <w:r w:rsidR="00D61561" w:rsidRPr="00AA1353">
        <w:t xml:space="preserve"> Увидишь Лицо. Дам каждому Света ростку возможность расти. Упрежу все решения темных. Спасет положение то, что (они) без головы. Отсюда</w:t>
      </w:r>
      <w:r w:rsidR="000C04CE">
        <w:t xml:space="preserve"> — </w:t>
      </w:r>
      <w:r w:rsidR="00D61561" w:rsidRPr="00AA1353">
        <w:t>поражение их в планетном масштабе неминуемо. Но надо предупредить об особом сгущении мрака перед часом рассвета.</w:t>
      </w:r>
    </w:p>
    <w:p w:rsidR="00345971" w:rsidRDefault="00D61561" w:rsidP="004761DC">
      <w:pPr>
        <w:pStyle w:val="Quote"/>
      </w:pPr>
      <w:r w:rsidRPr="00AA1353">
        <w:t>(Запись эта с закрытыми глазами, а дальше обычно).</w:t>
      </w:r>
    </w:p>
    <w:p w:rsidR="00345971" w:rsidRDefault="00D61561" w:rsidP="00D61561">
      <w:r w:rsidRPr="00AA1353">
        <w:t xml:space="preserve">Все силы тьмы брошены на преодоление Света, на приступ последний. И потому так темно. Но обречена тьма, и каждое начинание ее плодам мертвого моря подобно. Но горе тем, кто тьмою прельстится, ибо с тьмою и уйдет с очищенной Светом планеты. Последнее разделение фатально. В последних усилиях напрягается тьма, собрав все свои силы. Одержание чудовищно разрослось. Все слабовольное, неустойчивое, колеблющееся захвачено этим явлением мрака. Верные воины Света как утесы против ярости волн прибоя бушующей тьмы. И даже среди коснувшихся Света много отступивших во тьму. Борьба достигает напряжения необычайного. Устоять против нее может лишь опытный воин, но с Нашей поддержкой. Слишком уж много сознательных пособников тьмы, а главное, бессознательных. Колеблется все, и былинке под ветром </w:t>
      </w:r>
      <w:r w:rsidRPr="00AA1353">
        <w:lastRenderedPageBreak/>
        <w:t>подобно неустойчивое в Свете сознание. Но близится час предрассветный тягчайшего напряжения тьмы. А там и рассвет. Но выстоять нужно и силы найти огонь пронести до победы. Не честь, если кто устрашится, или духом померкнет, или ухо преклонит внушениям тьмы. Не честь, кто Владыку оставит и отойдет снова во тьму, из которой пришел. Надо знать, что происходит сейчас на планете. И надо помнить, что не место сомнениям, колебаниям и уползанию, когда решается участь ее. Каждая искорка Света фокусом служит для прободания тьмы. И сколь же победно и стойко зажженное подвигом сердце. Оно</w:t>
      </w:r>
      <w:r w:rsidR="000C04CE">
        <w:t xml:space="preserve"> — </w:t>
      </w:r>
      <w:r w:rsidRPr="00AA1353">
        <w:t>как таран против тьмы. Но трудно несение Света и приятие яда земного. Скажу как напутствие в битве: «Держитесь Меня постоянно!» И ночью, и днем, ни на миг не ослабив спасительной нити связи. Пусть даже в моменты внешней занятости в подсознании представление о ней останется непрерываемым, как нечто неразрывно связующее дух ваш со Мною. Ибо в этой страшной последней борьбе устоите лишь Мной. Энергии ваши извне сосредоточьте на Мне и, объединившись со Мною, идите вперед к конечной победе над тьмою.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256. (Окт. 11).</w:t>
      </w:r>
      <w:r w:rsidR="00D61561" w:rsidRPr="00AA1353">
        <w:t xml:space="preserve"> Сын Мой, Считаю нужным предупредить о том, что все построенное на личных чувствах непрочно. Само слово «чувство» указывает на его преходящую и меняющуюся природу, ибо относится к сфере астрала. Биполярность этой природы обуславливает неизбежность манифестации противоположного полюса чувства в самый ярый разгар уявления какого-либо из его полюсов. Начинается обычно с полюса положительного, в данном случае</w:t>
      </w:r>
      <w:r w:rsidR="000C04CE">
        <w:t xml:space="preserve"> — </w:t>
      </w:r>
      <w:r w:rsidR="00D61561" w:rsidRPr="00AA1353">
        <w:t>светлого и приятного для общения, но проходит время, энергия полюса исчерпывает себя, как исчерпывает и должно исчерпывать себя всякое чувство астрала, и на сцену выступает полюс противоположный, антипод первого. Если первое чувство было приязнью, неприязнь уявляется в степени, равной приязни. Этому порядку подвержены все чувства астрала. Отсюда их ненадежность и невозможность базироваться на них и строить на них свои взаимоотношения с людьми, астральное начало в которых превалирует над другими. В этом смысле можно понимать и изречение «Не надейтесь на сынов человеческих». Там, где астрал главенствует, не ищите прочных взаимоотношений, привязанности и дружбы. Каждое выявление чувств будет себя отрицать во времени. Не поддавайтесь на приманку движений астрала, какими бы привлекательными они ни казались, так как за каждым стоит их антипод, долженствующий уявиться какое-то время спустя. Астральный подход к Учению Света самый ненадежный. Астральный подход к</w:t>
      </w:r>
      <w:r w:rsidR="004761DC">
        <w:t xml:space="preserve"> </w:t>
      </w:r>
      <w:r w:rsidR="00D61561" w:rsidRPr="00AA1353">
        <w:t xml:space="preserve">Руководителю чреват многими неприятными неожиданностями. Ярым примером предательской сущности астрала служат слова: «осанна» и «распни Его». Суровость бесстрастия надо явить ужимкам астрала. Из них родится предательство, отступничество и уползание. Сотрудничество, основанное на личных чувствах, непрочно. Личность есть вместилище самости, </w:t>
      </w:r>
      <w:r w:rsidR="00D61561" w:rsidRPr="00AA1353">
        <w:lastRenderedPageBreak/>
        <w:t>несовместимой ни с подвигом, ни с самоотверженностью. Высшие качества духа</w:t>
      </w:r>
      <w:r w:rsidR="000C04CE">
        <w:t xml:space="preserve"> — </w:t>
      </w:r>
      <w:r w:rsidR="00D61561" w:rsidRPr="00AA1353">
        <w:t>любовь, преданность, бесстрашие и другие</w:t>
      </w:r>
      <w:r w:rsidR="000C04CE">
        <w:t xml:space="preserve"> — </w:t>
      </w:r>
      <w:r w:rsidR="00D61561" w:rsidRPr="00AA1353">
        <w:t>надо пронести поверх движений в астрале, иначе не утвердить их в себе.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257. (Окт. 12).</w:t>
      </w:r>
      <w:r w:rsidR="00D61561" w:rsidRPr="00AA1353">
        <w:t xml:space="preserve"> Лучше давать, чем получать, ибо каждое даяние или погашает кармический долг, или утверждает заслугу, словно вносятся деньги в сберкассу, откуда в будущем можно брать, не создавая кармической задолженности. Особенно касается это духовного даяния, так как освобождает дух от зависимости от людей. Потому Утверждаю, что лучше давать, нежели брать. Берут и хотели бы брать все, но так мало дающих. Могущих же раздавать дары духа еще меньше. Для духовного даяния аура должна быть на определенной ступени огненности. Дается психическая энергия. Носитель Света его раздает незримо и неслышно, и только непомерная усталость порой укажет, сколь велика была выдача огненной силы. Но несущий светильник не может не светить. Ступень светимости ауры означает вступление на Великое Служение, ибо вносится Свет в окружающий мрак плотного мира. Но нелегко несущему</w:t>
      </w:r>
      <w:r w:rsidR="000C04CE">
        <w:t xml:space="preserve"> — </w:t>
      </w:r>
      <w:r w:rsidR="00D61561" w:rsidRPr="00AA1353">
        <w:t>слишком много энергии утекает на погашение окружающего несовершенства. И часто не знает несущий, сколько блага творит, ибо свой свет не виден ему. Полагают, что Великое Служение заключается в подвигах явных, в видимых миру делах, на глазах множеств. Бывает и так, но бывает, что в тишине и молчании и незримо для мира творится служение Свету. В ауре своей светоносец несет энергии Света и изливает их на все окружающее молча, без слов благотворя миру. И тогда каждый, с кем он входит в соприкосновение, получает от него заряды Света. Тусклы ауры людей, и каждый контакт со светоносцем их осветляет. Много энергии теряет горящее сердце, но зато и Служение его Свету мы называем Великим.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258.</w:t>
      </w:r>
      <w:r w:rsidR="00D61561" w:rsidRPr="00AA1353">
        <w:t xml:space="preserve"> Подвиг незримый, подвиг в миру, среди сутолки жизни, порою труднее, чем зримый. Особенно труден, когда одинок. Испытание на одиночество, когда всеми оставлен идущий, уже на больших ступенях.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259.</w:t>
      </w:r>
      <w:r w:rsidR="00D61561" w:rsidRPr="00AA1353">
        <w:t xml:space="preserve"> Не следует отвращаться от отягощения обстоятельствами, ибо опыт, даваемый этим испытанием, ценен необычайно. И часто другим путем приобрести его невозможно. При этом особенно ценно отягощение окружающими. Почти каждое такое отягощение приносит жемчужины знания человеческой природы. А познать человека</w:t>
      </w:r>
      <w:r w:rsidR="000C04CE">
        <w:t xml:space="preserve"> — </w:t>
      </w:r>
      <w:r w:rsidR="00D61561" w:rsidRPr="00AA1353">
        <w:t>немалое дело. На пути познавания через это надо пройти. Не может ученик быть незнайкой. Его цель</w:t>
      </w:r>
      <w:r w:rsidR="000C04CE">
        <w:t xml:space="preserve"> — </w:t>
      </w:r>
      <w:r w:rsidR="00D61561" w:rsidRPr="00AA1353">
        <w:t>уподобиться Учителю, и потому должен он познать человека. За каждый опыт надо платить, и хотя цена высока, познающий радуется возможности его приобрести. Отягощения, и огорчения, и поношения, и непризнания, получаемые от людей, нападки и злоба</w:t>
      </w:r>
      <w:r w:rsidR="000C04CE">
        <w:t xml:space="preserve"> — </w:t>
      </w:r>
      <w:r w:rsidR="00D61561" w:rsidRPr="00AA1353">
        <w:t xml:space="preserve">все это </w:t>
      </w:r>
      <w:r w:rsidR="00D61561" w:rsidRPr="00AA1353">
        <w:lastRenderedPageBreak/>
        <w:t>плата за опыт познания человека. Сказано: коротко учение о людях, но длинно познание.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260.</w:t>
      </w:r>
      <w:r w:rsidR="00D61561" w:rsidRPr="00AA1353">
        <w:t xml:space="preserve"> Ошибочно думать, что Учитель не Может дать лучшие обстоятельства. Может! Но если худшие учат лучше, чем лучшие, то Учитель их изменить не спешит. И можно ли сетовать на то, что продвижение в опыте и знании идет быстрее. Вот тяжкой ценой дается познание природы астрала, во власти которого находится большинство людей. Невозможно преуспевать в Учении, не познав человека. Потому не будем сетовать на плату за уроки жизни, когда люди выявляют сущность свою, раздираемую движениями в неуемной оболочке астрала.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261. (Окт. 13).</w:t>
      </w:r>
      <w:r w:rsidR="00D61561" w:rsidRPr="00AA1353">
        <w:t xml:space="preserve"> Великий Приход. Пока бушует буря и длится битва, идет всепланетная подготовка сознаний к явлению Прихода Великой Жертвы. И когда готовность будет утверждена, Она пронесется над миром. Будет очувствована и принята сердцем и узрена сердца глазами. Невидимо видимой будет Она. Но сердце, принявшее Ее, преобразится. По линии сердца шло разделение, по линии сердца пойдет и преображение. За преображением сердца последует и преображение мира, и вся планета, насыщенная Лучами Света Владыки, будет очищенной Светом. И тогда свершится то, чего домогаются ныне лучшие люди Земли. И тогда перекуют мечи на орала и тьма, изгнанная с планеты, уже не в состоянии будет мешать преображению всей жизни. Много хороших начинаний закладывается и сейчас, но мешает тьма, яро вторгаясь во все, и все отемняя, и хорошее превращая в плохое, и капли яда внося во все, даже самое лучшее. Но уйдет тьма и соподвижники тьмы, и свободно люди вздохнут, сбросивши тысячелетнее рабство. Какое ярое противодействие идет утверждению мира. Казалось бы, мир нужен всем, но темная иерархия, и приспешники ее, и все сторонники тьмы</w:t>
      </w:r>
      <w:r w:rsidR="000C04CE">
        <w:t xml:space="preserve"> — </w:t>
      </w:r>
      <w:r w:rsidR="00D61561" w:rsidRPr="00AA1353">
        <w:t>все восстали против мира. Но дни их сочтены. И ярость уходящих не остановит колесо эволюции. Поражу всех вредящих и против идущих. Будет мир на Земле утвержден. И не те, лицемерно твердящие всуе «Господи, Господи», войдут желанными в царство Нового Мира, но те, кто ныне, как бы они себя ни называли, борются за утверждение его на Земле и отстаивают дело всепланетного мира. Исполнителями Космической Воли их можно назвать, ибо, подчиняясь велению сроков, пробивают новые пути для народов. Старому миру не быть. Кончается время войн, спекуляций, биржи, ограбления малых и сирых; в борьбе и буре входит в жизнь Новый Мир. Кто за него, те с Нами, и Мы с ними. Новый Мир победит. Неминуема эта победа. Окончательная победа его над старым миром крови, убийств, и войн, и насилий обозначит и время прихода Жертвы Великой на Землю. Полем явлений Ее будут сердца человеков.</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4761DC">
        <w:rPr>
          <w:b/>
        </w:rPr>
        <w:t>262.</w:t>
      </w:r>
      <w:r w:rsidR="00D61561" w:rsidRPr="00AA1353">
        <w:t xml:space="preserve"> Постоянство</w:t>
      </w:r>
      <w:r w:rsidR="000C04CE">
        <w:t xml:space="preserve"> — </w:t>
      </w:r>
      <w:r w:rsidR="00D61561" w:rsidRPr="00AA1353">
        <w:t>качество синтетическое, и без него все прочие качества теряют свою ценность. Непостоянная преданность, или любовь, или устремление, или равновесие лишены смысла. Кому же нужна преданность, если сегодня она есть, а завтра вдруг исчезает, или любовь, или бесстрашие, сменяющееся трусостью. Постоянство нужно во всем. Это лучшая защита от колебаний астрала и всех преходящих движений в трех оболочках. В постоянстве уявляется лик Высшей Триады, когда Молчаливо Смотрящий становится близок. Постоянство поможет поверх пронести и Близость Владыки, поверх всех явлений Майи. Сущность постоянства уявляется в огнях неугасимо горящего пламени качеств. Ярая преданность Владыке, пронесенная неколеблемо через всю жизнь, будет огненной победою духа над миром теней преходящих, над временностью его, над миром земных воплощенных. Так же и все прочие качества, огнем постоянства утвержденные, будут скалою для духа и лестницей восхождения к Свету. Говорю об огне неугасимом, постоянно горящем в пламени сердца и уявляемом в качестве духа, называемом постоянством.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263. (Окт. 15).</w:t>
      </w:r>
      <w:r w:rsidR="00D61561" w:rsidRPr="00AA1353">
        <w:t xml:space="preserve"> Прими Свет. Им победишь, исторгнув тьму из орбиты своего микрокосма. Изгнание тьмы</w:t>
      </w:r>
      <w:r w:rsidR="000C04CE">
        <w:t xml:space="preserve"> — </w:t>
      </w:r>
      <w:r w:rsidR="00D61561" w:rsidRPr="00AA1353">
        <w:t xml:space="preserve">ступень преодоления ветхого человека в себе. Каждая мысль или от Света, или от тьмы. Дозорное око видит каждую мысль и, если сущность ее не от Света, выбрасывает ее из сознания. Нет иного способа освободиться от мрака, ибо он входит в человека через мысль. Бодрствование непрерываемое потому и нужно, что проскользнувшая в сознание мысль оставляет свой глиф на ауре и служит средой для ее повторения и роста. Как бы сорное семя, попавшее внутрь, дает свои сорные всходы. Контроль нужен еще и потому, что при появлении такой мысли легче ее убить в зародыше, чем бороться с гигантом, выросшим из нее. Мысль может расти беспредельно, и с гигантами зла не каждый справиться может. Контроль над мыслью освобождает человека от излишней борьбы и ненужных затрат энергии. Без этого условия постоянного, настороженного контроля невозможно овладение мыслью. Овладеть же мыслью необходимо во что бы то ни стало, ибо в Тонком Мире царствует мысль и жизнь сознания утверждается мыслью. Можно представить себе, какую же жизнь утверждает себе сознание, находящееся под полным контролем и во власти своих собственных необузданных и темных мыслей. Ведь мысли там создают видимое окружение человека и вызывают в сознании реакции, созвучные им. Мысли видимы там в ярких живых образах, подобных по яркости предметам плотного мира, и являются для человека очевидностью, в которой он и живет. Тот, кто овладел мыслью, может творить окружение свое по воле своей; тот, кто не овладел, жертвою будет мыслей, созвучных господствовавшим в нем при жизни и привычных ему. Но утверждение будущего окружения своего в Надземном и условий существования там создается сейчас, на Земле, теми </w:t>
      </w:r>
      <w:r w:rsidR="00D61561" w:rsidRPr="00AA1353">
        <w:lastRenderedPageBreak/>
        <w:t>мыслями, которые превалируют в сознании живущего на Земле в плотном теле своем человека. Потому и Зовем к Красоте, потому Красоту Утверждаем, потому Говорим, что она своим Светом пронизывать мысли должна, чтобы светом своим человек не смог устыдиться, когда перейдет Великие Границы. Так полагая опору на мысли, можно спокойно, уверенно, смело идти по узкой тропе, в жизнь ведущей. Осознать надо, что мысль ведет человека, что она реальный фактор бытия духа в пространстве, что мысль</w:t>
      </w:r>
      <w:r w:rsidR="000C04CE">
        <w:t xml:space="preserve"> — </w:t>
      </w:r>
      <w:r w:rsidR="00D61561" w:rsidRPr="00AA1353">
        <w:t>это продукт миллионов лет эволюции форм, ставший орудием человека лишь на известной ступени лестницы жизни. Отсюда Совет</w:t>
      </w:r>
      <w:r w:rsidR="000C04CE">
        <w:t xml:space="preserve"> — </w:t>
      </w:r>
      <w:r w:rsidR="00D61561" w:rsidRPr="00AA1353">
        <w:t>мыслью своей овладейте</w:t>
      </w:r>
      <w:r w:rsidR="000C04CE">
        <w:t xml:space="preserve"> — </w:t>
      </w:r>
      <w:r w:rsidR="00D61561" w:rsidRPr="00AA1353">
        <w:t>наинужнейший.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264. (Окт. 16).</w:t>
      </w:r>
      <w:r w:rsidR="00D61561" w:rsidRPr="00AA1353">
        <w:t xml:space="preserve"> Утверждаю действительность в противовес очевидности. Утверждаю реальность трех миров и ярое участие невидимых двух в плотном. Нет ни одного действия, которое не затрагивало бы всех трех. Разве мысль от плотного мира? Проявляется в плотном, но зарождается выше. И организм человека также составлен из элементов всех трех. Когда видите мертвое тело, видите элементы плотного мира, не оживленные присутствием астрального и тонкого тела. Но они не от плотного мира. Следует научиться мыслью в себе отделять все три начала. Фактически их семь, но для начала и упрощения различать хотя бы три: плотное, тонкое, огненное. Сознание может пребывать преимущественно в каком-либо одном из них. На Земле обычно оно пребывает в плотном, но каждая эмоция связывает с астралом, а мысль</w:t>
      </w:r>
      <w:r w:rsidR="000C04CE">
        <w:t xml:space="preserve"> — </w:t>
      </w:r>
      <w:r w:rsidR="00D61561" w:rsidRPr="00AA1353">
        <w:t>с ментальным началом. И не в плотном мире, но выше пребывает во сне человек. Таким образом, еще на Земле сознание может войти в Незримые Сферы, в которых будет оно пребывать, сбросивши тело. Мы чаще, даже будучи в теле, живем в различных мирах, чем это может казаться. Погружаясь в мир мысли, не видит и не слышит порой человек того, что его окружает. Где мысль, там и сознание. Советую чаще устремлять мысль в Высшие сферы. Эта привычка установит магнитную связь с Высшим Миром. Куда устремимся по смерти? Только по каналам, проторенным мыслью при жизни. Потому прорытие в пространстве каналов, или утверждение трасс мысленных полетов, имеет очень большое значение для духа. Мысль не ограничена ничем. Нет для нее ни преград, ни препятствий. Подобно лучу света, прободает она всё пространство всех измерений. Будущему пребыванию своему в Надземном следует предпослать мысль, создающую условия внеплотного существования человека. Здесь создаются они физическими усилиями, там</w:t>
      </w:r>
      <w:r w:rsidR="000C04CE">
        <w:t xml:space="preserve"> — </w:t>
      </w:r>
      <w:r w:rsidR="00D61561" w:rsidRPr="00AA1353">
        <w:t>мыслью. Сколь же расширена должна она быть, чтобы существование это не уподобилось тюремному заключению в каменных оковах, созданных невежественной или ограниченной мыслью. Даже летать там невозможно, если полету не предпослать мысль. Двигает мысль, но если сама она неподвижна в застывших тупых и темных формах, то не тьма ли окружением будет? Первая задача</w:t>
      </w:r>
      <w:r w:rsidR="000C04CE">
        <w:t xml:space="preserve"> — </w:t>
      </w:r>
      <w:r w:rsidR="00D61561" w:rsidRPr="00AA1353">
        <w:t xml:space="preserve">раскрепостить мысль. В тех сферах Незримого Мира, где </w:t>
      </w:r>
      <w:r w:rsidR="00D61561" w:rsidRPr="00AA1353">
        <w:lastRenderedPageBreak/>
        <w:t>нет невозможного, где возможно все, творятся возможности мыслью. Но прежде чем дерзать на невозможное и недостижимое, надо знать мощь сияющей мысли победной. Если взять серое, беспросветное, отрицающее все и прозябающее на Земле обычное сознание, то можно представить, какие потемки готовит оно для себя в Надземном. Потолок мысли такого сознания не превышает низших слоев, которые и будут пределом его пребывания там. Фламмарион среди звезд пребывает, ибо всю свою жизнь был мыслью среди звезд. Так каждый отмеряет себе пределы своего существования в Надземном своими мыслями от сего дня. Мысль, только мысль будет той силой волшебной, которая сможет открыть все врата в Тонком Мире и выше. Устремление в этом процессе играет первенствующую роль. Кто к кому или к чему идет, тот с тем и пребудет. Устремимся к наивысочайшему, ибо достижение невозможного лежит в сферах высоких. Я Говорю, Я Утверждаю: «Возможно все и все достижимо для огненной мысли победной».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265. (Окт. 17).</w:t>
      </w:r>
      <w:r w:rsidR="00D61561" w:rsidRPr="00AA1353">
        <w:t xml:space="preserve"> Мускулы укрепляются и развиваются при упражнении</w:t>
      </w:r>
      <w:r w:rsidR="000C04CE">
        <w:t xml:space="preserve"> — </w:t>
      </w:r>
      <w:r w:rsidR="00D61561" w:rsidRPr="00AA1353">
        <w:t>так же и психическая энергия. Следовательно, первое условие ее роста</w:t>
      </w:r>
      <w:r w:rsidR="000C04CE">
        <w:t xml:space="preserve"> — </w:t>
      </w:r>
      <w:r w:rsidR="00D61561" w:rsidRPr="00AA1353">
        <w:t>постоянное применение. Только лень ее разлагает и тушит. Применение следует отличать от расточения. Болтливость ее расточает, молчание накопляет, сдержанное, скупое, продуманное слово ее нагнетает. Итак, расточение, нагнетение и накопление</w:t>
      </w:r>
      <w:r w:rsidR="000C04CE">
        <w:t xml:space="preserve"> — </w:t>
      </w:r>
      <w:r w:rsidR="00D61561" w:rsidRPr="00AA1353">
        <w:t>три вида обращения с нею. Расточать и нагнетать ее можно всегда, но накопление требует времени. Лучший накопитель</w:t>
      </w:r>
      <w:r w:rsidR="000C04CE">
        <w:t xml:space="preserve"> — </w:t>
      </w:r>
      <w:r w:rsidR="00D61561" w:rsidRPr="00AA1353">
        <w:t>молчание. Но пень тоже молчит, но энергии не накапливает. Значит, молчание молчанию рознь. Исключаются праздные и ненужные слова. Слишком много ненужного говорится</w:t>
      </w:r>
      <w:r w:rsidR="000C04CE">
        <w:t xml:space="preserve"> — </w:t>
      </w:r>
      <w:r w:rsidR="00D61561" w:rsidRPr="00AA1353">
        <w:t>это прежде всего. Затем то, что обычно передается в сотне слов, надо ухитриться сказать в десяти или еще меньше, сконцентрировав содержание в самых немногих. Это усилит дозор, или контроль, и повысит напряжение энергии. Никогда не следует опустошать сокровищницу до предела, особенно словоизвержением. Явление это разрушительно ужасно. Многие, опустошая себя болтовней, доводят организм до болезни. Болтливость</w:t>
      </w:r>
      <w:r w:rsidR="000C04CE">
        <w:t xml:space="preserve"> — </w:t>
      </w:r>
      <w:r w:rsidR="00D61561" w:rsidRPr="00AA1353">
        <w:t>великое зло, вредящее прежде всего болтуну. Контроль над словом означает контроль над мыслью, то есть дозор, то есть готовность сосредоточенной волей энергии к действию. Сдержанность, самообладание, настороженность, зоркость есть условия напряженного, сознательного накопления огненной энергии. При достаточной длительности этого процесса она начинает кристаллизоваться в отложениях явных. Кристалл огненной энергии увеличивается и растет. Идет процесс накапливания огненной мощи. Камень волшебный безмолвно сияет в груди. Каждое действие человека и каждая эмоция астрала являются тратой психической энергии. Эмоция сдержанная увеличивает запас энергии, а действие, не исчерпанное до конца, оберегает запасы ее. Итак: сдержанность во всем и всегда. Спокойствие, равновесие, бесстрастие</w:t>
      </w:r>
      <w:r w:rsidR="000C04CE">
        <w:t xml:space="preserve"> — </w:t>
      </w:r>
      <w:r w:rsidR="00D61561" w:rsidRPr="00AA1353">
        <w:t xml:space="preserve">есть условия удержания психической энергии от </w:t>
      </w:r>
      <w:r w:rsidR="00D61561" w:rsidRPr="00AA1353">
        <w:lastRenderedPageBreak/>
        <w:t>распыления, расхищения и растраты: спокойствие полного покоя или спокойствие крайнего напряжения, но только не спокой ленивого «ничегонеделания». Равновесие полного покоя и равновесие великого напряжения будут явлением сосредоточения в фокус огненной силы. Говоря о накоплении, нельзя умолчать о расточителях: страхе, беспокойстве, нервозности и нервных движениях, сомнениях, колебаниях, недовольствах, жалобах, раздражении, несдержанности во всех видах и всех прочих темных качествах духа, пожирающих ценнейшую энергию огня. Человек или накопляет ее, или ее расточает. И вся жизнь его на Земле проходит под знаком или собирания, или растраты. Расточивший приходит в Мир Тонкий нищим, лишенным возможности уявления себя в условиях Надземного Мира, ибо огонь, или огненная психическая энергия, будет там двигателем. Он не сможет летать, он не сможет ходить и, в крайних случаях расточительства, не будет в состоянии даже двигаться. Будет стоять, каменному болвану подобно. Поэтому вопрос о накоплении психической энергии является наиглавнейшим в жизни земной человека. Накопить можно лишь здесь. Качества духа являются контейнерами огненной силы. В них сосредоточена мощь ровно горящего пламени, дающего отложения кристаллов огня. В рамках утвержденных качеств удерживается психическая энергия. Мужество есть явление пламени духа, являющегося неотъемлемым достоянием утвердившего его человека, в то время как трусость подобна открытым клапанам парового котла, по которым утекает энергия пара. Можно даже отметить, как ярая вспышка несдержанной раздражительности моментально выжигает фосфорную ткань нервов и делает человека опустошенною шелухою. Необузданными эмоциями неимоверно пожирается огненная энергия духа. В течение дня можно зорко отметить, какие процессы внутри накопляют энергию эту, а какие расточают ее. Отметив расточителей, можно приступить, хотя бы в малом сначала, к накоплению и созданию таких условий внутри себя, которые охраняли бы сокровищницу от опустошения. Охрана сокровища</w:t>
      </w:r>
      <w:r w:rsidR="000C04CE">
        <w:t xml:space="preserve"> — </w:t>
      </w:r>
      <w:r w:rsidR="00D61561" w:rsidRPr="00AA1353">
        <w:t>так назовем этот процесс. Упор будем делать на мысль, ибо каждая мысль способствует либо накапливанию, либо растрате. Бодрые, светлые, смелые, уверенные, радостные мысли собирают элементы огня. Унылая, безнадежная беспросветность сознания убьет каждую огненную искру. Человек</w:t>
      </w:r>
      <w:r w:rsidR="000C04CE">
        <w:t xml:space="preserve"> — </w:t>
      </w:r>
      <w:r w:rsidR="00D61561" w:rsidRPr="00AA1353">
        <w:t>существо огненное, и процессы, происходящие в нем,</w:t>
      </w:r>
      <w:r w:rsidR="000C04CE">
        <w:t xml:space="preserve"> — </w:t>
      </w:r>
      <w:r w:rsidR="00D61561" w:rsidRPr="00AA1353">
        <w:t>от огня. Сыны пламени должны овладеть огненной стихией и подчинить проявления ее прежде всего в себе. Овладение огнем достигается через овладение собою и подчинение охраняющей воле всех его уявлений в сфере микрокосмоса человека.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266. (Гуру).</w:t>
      </w:r>
      <w:r w:rsidR="00D61561" w:rsidRPr="00AA1353">
        <w:t xml:space="preserve"> Пусть все, что передано было мною при личном контакте, в сердце дозорном живет. Во многих погасло оно и пеплом покрылось. Кольцо пусть послужит постоянным напоминанием о жизненности наших начинаний. Не умерло все, но живет. Не в тех, ожидаемых незрелым сознанием формах, но в </w:t>
      </w:r>
      <w:r w:rsidR="00D61561" w:rsidRPr="00AA1353">
        <w:lastRenderedPageBreak/>
        <w:t>сущности скрытой своей, уявляющейся ныне в делах всепланетных. Не умерло семя и всходы дает. А мы также живы, только вне тела, и линию ту же ведем утвержденья указов Владыки. Кто с Ним, тот и с нами, кто с нами, тот с Ним. Привет и мое пожеланье дойти до конца.</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267. (Окт. 18).</w:t>
      </w:r>
      <w:r w:rsidR="00D61561" w:rsidRPr="00AA1353">
        <w:t xml:space="preserve"> Плотина сдерживает текущую воду и помогает ее накопить. Так же и воля сдерживает психическую энергию микрокосма человека от утечки и траты и позволяет её собирать. Без этого сдерживающего условия накопление невозможно. Если один только день провести на зоркой охране огненной силы, то результаты скажутся очень быстро: какая-то степень равновесия уявлена будет и будет ощущена радость духа, являющаяся следствием правильного действия. Прекратится бесцельное истечение энергии по многим направлениям, и круг будет замкнут, подобно магниту, закрытому якорем. Аура будет являть собою замкнутую сферу, не прободаемую уже беспорядочными вспышками астрала, идущими изнутри и нарушающими постоянно внешнюю сферу заградительной сети. Дозорное состояние заградительной сети дает ей уже одним этим условием известную напряженность и тем усиливает и повышает ее вибрации. Заградительная сеть у большинства людей находится в беспорядочном, хаотическом и плачевном состоянии. Никто не заботится о ней и тем открывает доступ болезням, одержанию и всякой психической заразе. Одно только напряжение сознания и мысли о поддержании заградительной сети уже приводит ее в состояние известной готовности. А так как она мгновенно подчиняется мысли, то и управление ею зависит всецело от воли человека. Надо лишь не забывать об этом условии. Понятно: нужно и осознание постоянной связи с Иерархией, и наличие серебряной нити. Все это совместно с утвержденными качествами духа может создать кольчугу доспехов непрободаемых. Но нужно постоянное напряженное бодрствование, и зоркость, и пребывание на постоянном дозоре. Напряжением всех этих условий огненный панцирь заградительной сети можно усилить необычайно. Можно собрать небывалую мощь напряжением всех сил духа. Нет предела сосредоточению внутри огненной мощи. Надо лишь знать, как это делать. Силы призвать эти можно в любой момент, когда этого требует жизнь. Знаем примеры уявления огненных сил в человеке. В великих делах и героических деяниях могут уявиться они. Но еще большее геройство нужно, чтобы пронести нерасплесканной через жизнь огненную Чашу и даже при этом приумножить ее пламенное Сокровище. Этот подвиг незримый будет уже Великим Служением Свету.</w:t>
      </w:r>
      <w:r w:rsidR="00164AF3">
        <w:t xml:space="preserve"> </w:t>
      </w:r>
      <w:r w:rsidR="00D61561" w:rsidRPr="00AA1353">
        <w:t xml:space="preserve">Так овладение малыми чувствами и мыслью приводит в конечном итоге к подвигу и Великому Служению. Носитель огня является в то же время и благо несущим и Свет всему, что его окружает: людям, животным, растениям и вещам. Эманации Света, исходящие от него, несут благословение всему, чего они касаются. Можно представить себе ауру полного равновесия, излучающую Свет </w:t>
      </w:r>
      <w:r w:rsidR="00D61561" w:rsidRPr="00AA1353">
        <w:lastRenderedPageBreak/>
        <w:t>и окруженную мощной и напряженной заградительной сетью, и изломанную, мятущуюся линию ее, прободаемую беспорядочными вспышками астрала, заражающими и отемняющими все, что вокруг. Велика зараза от такой мятущейся и неуравновешенной ауры и велик вред. Не свое, личное, никого не касающееся, но общечеловеческое дело делает тот, кто вносит гармонию, ритм и порядок в сферу своих излучении. Значение осветленной и упорядоченной ауры черезвычайно велико. Нельзя недооценивать этого высокого явления. «Какое дело миру и окружающим до моих излучений и моего внутреннего состояния!»</w:t>
      </w:r>
      <w:r w:rsidR="000C04CE">
        <w:t xml:space="preserve"> — </w:t>
      </w:r>
      <w:r w:rsidR="00D61561" w:rsidRPr="00AA1353">
        <w:t>восклицает невежда и тут же изливает яд на все, что вокруг. Работа над собою и овладение собою плодоносны уже сами по себе, и значение их</w:t>
      </w:r>
      <w:r w:rsidR="000C04CE">
        <w:t xml:space="preserve"> — </w:t>
      </w:r>
      <w:r w:rsidR="00D61561" w:rsidRPr="00AA1353">
        <w:t>длительности необычайной. Ни одна искра, ни один кристалл огня не пропадает в пространстве, и в то же время увеличивает Сокровище Камня. Потому утверждение качеств является огненным действом. Потому овладение собою будет огненным процессом накопления огненной мощи. Потому дерзающему открыты все пути к достижению власти сперва над собою, а потом уже над стихиями. И так, среди самого обычного существования, в жизни обычной, можно собирать и накапливать огненное Сокровище, и можно делать это совершенно незаметно для посторонних глаз. Никто не узнает носителя Камня, если только он сам не откроет себя. Люди еще так далеки от осознания в себе силы огня, хотя бессознательно всегда ее чуют в других и тянутся к светоносцу. Познавший Сокровище с мыслью о нем пойдет через жизнь, его умножая всеми силами, всеми мерами, всем помышлением.</w:t>
      </w:r>
    </w:p>
    <w:p w:rsidR="00D61561" w:rsidRPr="00AA1353" w:rsidRDefault="00D61561" w:rsidP="00D61561"/>
    <w:p w:rsidR="00345971" w:rsidRDefault="00D61561" w:rsidP="004761DC">
      <w:pPr>
        <w:pStyle w:val="Quote"/>
      </w:pPr>
      <w:r w:rsidRPr="00AA1353">
        <w:t>Видел во сне Гуру. При встрече он обнял меня и поцеловал три раза. Вчера вечером был на &lt;...&gt; лекции, посвященной его творчеству.</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268. (Окт. 19).</w:t>
      </w:r>
      <w:r w:rsidR="00D61561" w:rsidRPr="00AA1353">
        <w:t xml:space="preserve"> Каждое действие требует затраты психической энергии. Действие необузданное, сопровождающееся несдерживаемыми эмоциями астрала, быстро опустошает сокровищницу, вызывая явление исчерпанности. Печален и неубедителен вид человека, исчерпавшего себя. Психическая энергия, будучи сдерживаема в действии, как конь горячий уздою, дает явление нагнетения, и кристаллы ее тогда начинают сиять. Ощущается тогда подъем силы и утверждается сознание, что ею можно владеть и распоряжаться. Ощущение и осознание это сопровождается радостью духа. Потому действия исчерпанное и неисчерпанное</w:t>
      </w:r>
      <w:r w:rsidR="000C04CE">
        <w:t xml:space="preserve"> — </w:t>
      </w:r>
      <w:r w:rsidR="00D61561" w:rsidRPr="00AA1353">
        <w:t xml:space="preserve">антиподы по своим следствиям. Только неопытный ученик, еще мало сведущий в законе психической энергии, допускает явление исчерпанности, которое всегда наступает как результат несдержанности и отсутствия контроля над нею во время действия. Сдержанность во время действия подобна закрытому паровому котлу, что позволяет поднимать давление пара и использовать его для работы. Аналогия полная. Явление сдержанной силы обладает магнетизмом убедительности. Ларец раскрытый, гора разграбленная, </w:t>
      </w:r>
      <w:r w:rsidR="00D61561" w:rsidRPr="00AA1353">
        <w:lastRenderedPageBreak/>
        <w:t>открытый фиал благовоний могут служить примером исчерпанности. В каждом действии, особенно в словесном, следует оставлять всегда элемент неисчерпанности, иначе действие потеряет убедительность и привлекательность, иначе говоря, красоту. Отсюда вопрос: что сильнее</w:t>
      </w:r>
      <w:r w:rsidR="000C04CE">
        <w:t xml:space="preserve"> — </w:t>
      </w:r>
      <w:r w:rsidR="00D61561" w:rsidRPr="00AA1353">
        <w:t>мысль молчаливая или выраженная словами? О силе молчания сказано было. Огненная энергия движет без слов. Сколько прекрасных слов говорится и как мало делается! Не слова убеждают, но нечто, сокрытое в них. Назовем это огненной мощью неисчерпанных слов.</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269. (Окт. 20).</w:t>
      </w:r>
      <w:r w:rsidR="00D61561" w:rsidRPr="00AA1353">
        <w:t xml:space="preserve"> Приносим камни на постройку единого Храма жизни. Мы Приносим. Принесите и вы, каждый по силам. Цементирование пространства при этом имеет большое значение. Пространство может быть настолько насыщено мыслями, что мысли начнут претворяться в массовые действия. Мысли творят, когда достигают известной силы напряжения и плотности. Пространство полно невыраженных мыслей, ждущих возможности проявления. Контакт мысли с плотными условиями требует согласованного созвучия. Многие годы ожидают порой созревшие мысли момента, когда могут влиться они в плотные формы. Мысль тяготеет к материи плотного мира, стремясь с нею слиться и ею облечься. Как в микрокосме человека мысль стремится проявить себя в действии, так же точно действует она и в сфере Макрокосма. Закон непреложен: тонкое уявляется в плотном и огненное в тонком. Кристаллизация огненного в плотном</w:t>
      </w:r>
      <w:r w:rsidR="000C04CE">
        <w:t xml:space="preserve"> — </w:t>
      </w:r>
      <w:r w:rsidR="00D61561" w:rsidRPr="00AA1353">
        <w:t>процесс космического построения видимого мира. Следуя этому принципу, может человек и свой собственный микрокосм строить по заданию мысли. Храм духа и тела может мысль строить. И мыслью же строится Храм жизни единой для мира, объединенными мыслями лучших людей планеты.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270. (Окт. 21).</w:t>
      </w:r>
      <w:r w:rsidR="00D61561" w:rsidRPr="00AA1353">
        <w:t xml:space="preserve"> Что же представляет собою путь правый? Путь верный, путь к Свету</w:t>
      </w:r>
      <w:r w:rsidR="000C04CE">
        <w:t xml:space="preserve"> — </w:t>
      </w:r>
      <w:r w:rsidR="00D61561" w:rsidRPr="00AA1353">
        <w:t>это есть бесконечный ряд попыток неуспешных, частично успешных и успешных вполне преобразовать себя и усовершенствовать. Не беда, если не все попытки удачны. Энергия, вложенная в каждую, со временем даст свой плод. Невозможно стать сразу Архатом. Но путь преодоления себя в конце концов приведет к этой ступени. Лишь бы не обессилеть в делании. Многие делают ошибку, замахиваясь на большое и пренебрегая малым. Но большое обычно складывается из малого, из малых деталей, как дом</w:t>
      </w:r>
      <w:r w:rsidR="000C04CE">
        <w:t xml:space="preserve"> — </w:t>
      </w:r>
      <w:r w:rsidR="00D61561" w:rsidRPr="00AA1353">
        <w:t xml:space="preserve">из кирпичей. Принося каждодневно кирпичики на построение дома духа, можно его созидать и создать, но каждодневно, но постоянно, но не забывая ни на миг, что весь смысл жизни земной состоит только в этом. Если в этом направлении не сделано ничего, значит, и вся жизнь пошла насмарку и проведена по-пустому, бесцельно. Многие бесцельно живут, полагая цель жизни в вещах, ограниченных кратким сроком своего существования и потому лишенных конечного смысла. Вот кто-то энергию тратит свою на то, чтобы одеться всех лучше. Но одежда износится и будет выброшена </w:t>
      </w:r>
      <w:r w:rsidR="00D61561" w:rsidRPr="00AA1353">
        <w:lastRenderedPageBreak/>
        <w:t>в мусорный ящик как тряпье, а вместе с нею и плоды всех усилий. И так во всем, что обречено на уничтожение малым кругом своего проявления. Мы сторонники длительных дел. И Наша жизнь являет собою ряд длительных действий, результаты которых будут плоды приносить в следующих жизнях за этой. Бессмертны поэтому Наши дела. Видим далеко и далеко Забрасываем якоря дальнего плавания. Говоря иными словами, Мы Живем в будущем и ради будущего. И Наше бессмертие в том, что энергии Нашего духа протянуты далеко за пределы многих жизней. «Будущее! Когда-то оно будет, а может быть, и не будет совсем!»</w:t>
      </w:r>
      <w:r w:rsidR="000C04CE">
        <w:t xml:space="preserve"> — </w:t>
      </w:r>
      <w:r w:rsidR="00D61561" w:rsidRPr="00AA1353">
        <w:t>так рассуждает слепец. Будущие неотвратимо, как завтрашний день. Делающий ставку на будущее помещает капитал в верное дело. А раз будущее неизбежно, то неизбежны и плоды тех трудов, которые совершаются ради него. Разве преданность и любовь к Учителю рассчитаны на сегодняшний день? Или труд самоусовершенствования</w:t>
      </w:r>
      <w:r w:rsidR="000C04CE">
        <w:t xml:space="preserve"> — </w:t>
      </w:r>
      <w:r w:rsidR="00D61561" w:rsidRPr="00AA1353">
        <w:t>на одну только жизнь, или познавание Учения жизни? Так, закладывая основание дел длинных, утверждаем ими бессмертие духа. И важно при этом начать, то есть заложить зерно начинания того, что даст всходы, быть может, только через несколько воплощений. Зернами таких начинаний прежде всего будут мысли, и особенно мысли такие, которые совершенно неосуществимы в настоящих условиях. Это отнюдь не означает, что они непрактичные или нежизненные, это лишь указывает на их длительность и бессмертие и утверждение их в будущем. Для Нас будущее реальнее настоящего, ибо настоящее уже почти прошло или проходит и часто в нем изменить ничего нельзя, так как оно является следствием прошлых деяний, но будущее пластично в руках формующей его воли, ибо причины его утверждаются ныне. Надо при этом не забывать, что идеи творят жизнь и управляют миром. В явлениях текущего дня во всепланетном масштабе следует яро различать два порядка вещей: явления от прошлого, обреченные на смерть, и явления от будущего, сужденные жизни. От того, на какие из них делается ставка, зависит успех и правильное направление. Ставка на мертвецов будет бита. Но принесет победу все, что созвучит течению эволюции жизни на вашей планете и преуспеянию человечества в целом.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761DC">
        <w:rPr>
          <w:b/>
        </w:rPr>
        <w:t>271. (Окт. 22).</w:t>
      </w:r>
      <w:r w:rsidR="00D61561" w:rsidRPr="00AA1353">
        <w:t xml:space="preserve"> Мир Мой нелегко утверждать в этом мире. Мир очевидности человеческий короток очень. Но Мой Мир</w:t>
      </w:r>
      <w:r w:rsidR="000C04CE">
        <w:t xml:space="preserve"> — </w:t>
      </w:r>
      <w:r w:rsidR="00D61561" w:rsidRPr="00AA1353">
        <w:t xml:space="preserve">от Вечности, как бы нить Вечности протянута через формы и явления плотного мира, нить, уводящая в Беспредельность. К Миру Моему можно приобщиться, в него можно войти, стать частью его и жить в нем, встречая волны преходящих явлений, как гранитный утес встречает прибой. Именно надо понять беспредельный аспект Моего Мира и сознанье на нем утвердить. Именно надо понять, что дух, зажженный от вечного пламени жизни, живет в Беспредельности, уявляемой в вечной смене проявленных форм. Беспредельные мы и живем в Беспредельности. И мир плотный, в Беспредельности сущий, является как бы разрезом ее во времени. Духом поднявшись </w:t>
      </w:r>
      <w:r w:rsidR="00D61561" w:rsidRPr="00AA1353">
        <w:lastRenderedPageBreak/>
        <w:t>над данным разрезом плотного мира, можно продолжить его в Беспредельность и увидеть, что он представляет собой всего лишь кратчайший момент Беспредельности и является частью ее. Нельзя отделить от нее ни одну форму жизни, ибо началом и концом своего существования касается она Беспредельности. И не только концом и началом, но и каждым атомом, входящим в ее структуру. Беспредельные мы всеми элементами, составляющими микрокосм человека, ибо все элементы видимого и невидимого мира являются тем или иным видом аспекта Беспредельности, в ней живут и в ней проявляются. Беспредельность вверху и внизу, в начале и в конце времени и во всем, что существует в Космосе. Поверх времени, в Беспредельность устремляет стопы свои дух и в ней утверждает свой путь со звезды на звезду. Космос вечен, и вечен дух человека, и временность пребывания его на Земле не преградою будет для духа, но ступенью и трамплином к Дальним Мирам. Надо огненной волей пробить плотную сферу очевидности, надо время понять и подняться над ним, надо мыслить о тайнах пространства. В век освобождения от всякого рабства надо подумать о том, как сбросить цепи, сковавшие дух, цепи плотного мира, Майи оковы. Свобода лишь в духе. Нет в теле свободы. А дух вездесущ, всемогущ и всезнающ в неисчерпаемом, безграничном, беспредельном потенциале своем. Мною было сказано о качествах духа. Ныне Берем высочайшие качества и атрибуты его, указуя на беспредельные возможности духа. Утверждая, что возможно все, Перебрасываю серебряный мост в Беспредельность, где все достижимо, ибо не существует предела роста могущества духа. Различные ступени всемогущества, всезнания, всевидения уже достижимы в какой-то, быть может, только пока еще начальной, степени человеком, но эта достижимость ручательством служит дальнейших, других достижений, еще более высоких и мощных, и нет им предела, и нет им конца. Чем можно ограничить полет мысли? Лишь собственным невежеством. Отбросив его, и все цепи, и все ограничения, и оковы веков, можно устремиться по пути в Беспредельность, где все достижимо, где невозможного нет и где несломимость устремления дух увенчает победой.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32192">
        <w:rPr>
          <w:b/>
        </w:rPr>
        <w:t>272.</w:t>
      </w:r>
      <w:r w:rsidR="00D61561" w:rsidRPr="00AA1353">
        <w:t xml:space="preserve"> Время пришло пересмотреть заново многие положения и утверждения прежних учений, сбросив с них покровы клерикализма. Истина, очищенная от наносов, вновь засияет над миром. К примеру, возьмем утверждения Первоучителя, столь яро замалчиваемое церковью, «Вы боги» или «И дана человеку власть над всякою плотию». Разве в этих словах не утверждается всемогущество человеческого разума и власть человека над всей природой и над телом своим? Йоги эту власть утверждают, и ее достигают, и могут демонстрировать людям. Но что же сделали церковники с этими великими истинами, превративши сынов Божиих, то есть людей, в рабов, в страхе и трепете пресмыкающихся перед Высшим Началом, обрекающим их, по учениям этих церковников, на вечные мучения ада за краткие часы земного существования? Да </w:t>
      </w:r>
      <w:r w:rsidR="00D61561" w:rsidRPr="00AA1353">
        <w:lastRenderedPageBreak/>
        <w:t>знают ли эти невежды и мракобесы, что такое</w:t>
      </w:r>
      <w:r w:rsidR="00432192">
        <w:t xml:space="preserve"> </w:t>
      </w:r>
      <w:r w:rsidR="00D61561" w:rsidRPr="00AA1353">
        <w:t>Вечность? И может ли Космическая справедливость и Закон Кармы обречь человека за одну только жизнь на вечную муку? Много нелепостей нагородили эти невежды и сияющие истины жизни покрыли слоями изуверства и тьмы, лишив людей Света. Свет этот ныне миру дан будет наукой, ибо Истина мира одна. К ней подойдут через науку.</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32192">
        <w:rPr>
          <w:b/>
        </w:rPr>
        <w:t>273. (Окт. 23).</w:t>
      </w:r>
      <w:r w:rsidR="00D61561" w:rsidRPr="00AA1353">
        <w:t xml:space="preserve"> И все же будем писать, хотя бы все было против. В этой неизменности ритма утверждается нить связи, основой которой является постоянство. Ритм этот будет продолжен за грани смерти и смерть сделает жизнью, ибо утвержденное здесь утверждено будет там, и отвергнутое здесь</w:t>
      </w:r>
      <w:r w:rsidR="000C04CE">
        <w:t xml:space="preserve"> — </w:t>
      </w:r>
      <w:r w:rsidR="00D61561" w:rsidRPr="00AA1353">
        <w:t>отвергнуто там. Эту жизнь на Земле можно назвать полем утверждения условий существования в Надземном. Вот почему каждая принятая или отвергнутая мысль имеет значение для будущего. И равновесие утвержденное рамкою будет выражения духа в Незримом. Постоянство и равновесие связаны тесно. Постоянство без равновесия или равновесие без постоянства будут разновесием. И когда слишком трудно, спасительный ритм можно на помощь призвать и в нем почерпнуть новые силы. Что из того, что беснуются волны прибоя внешних явлений? Они снова откатятся в море, дух же по-прежнему будет стоять нерушимо, мощному дубу под вихрем подобно. Сила равновесия велика. И сила эта от духа, не от Земли и других оболочек. В Триаде Бессмертной основа ее. Равновесие</w:t>
      </w:r>
      <w:r w:rsidR="000C04CE">
        <w:t xml:space="preserve"> — </w:t>
      </w:r>
      <w:r w:rsidR="00D61561" w:rsidRPr="00AA1353">
        <w:t>качество огненное.</w:t>
      </w:r>
    </w:p>
    <w:p w:rsidR="00D61561" w:rsidRPr="00AA1353" w:rsidRDefault="00D61561" w:rsidP="00D61561"/>
    <w:p w:rsidR="00D61561" w:rsidRPr="00AA1353" w:rsidRDefault="00D61561" w:rsidP="00432192">
      <w:pPr>
        <w:pStyle w:val="Quote"/>
      </w:pPr>
      <w:r w:rsidRPr="00AA1353">
        <w:t>Видел во сне, что получил почтовую посылку, в которой были две ручки.</w:t>
      </w:r>
    </w:p>
    <w:p w:rsidR="00345971" w:rsidRDefault="00D61561" w:rsidP="00432192">
      <w:pPr>
        <w:pStyle w:val="Quote"/>
      </w:pPr>
      <w:r w:rsidRPr="00AA1353">
        <w:t>Видел во сне, что давал урок франц. яз. на стр. 11-12, но сам я не знал его хорошо и не читал нужную страницу. Было очень тяжко. В углу сидел Св[вятослав] Н[иколаевич].</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32192">
        <w:rPr>
          <w:b/>
        </w:rPr>
        <w:t>274. (Окт. 24).</w:t>
      </w:r>
      <w:r w:rsidR="00D61561" w:rsidRPr="00AA1353">
        <w:t xml:space="preserve"> Неблагоприятные условия восприятия усиливаются для того, чтобы процесс мог протекать при всяких и даже самых неблагоприятных обстоятельствах.</w:t>
      </w:r>
      <w:r w:rsidR="009578D7">
        <w:t xml:space="preserve"> </w:t>
      </w:r>
      <w:r w:rsidR="00D61561" w:rsidRPr="00AA1353">
        <w:t xml:space="preserve">Нужно лишь не останавливать на них мысли, продолжая ее устремлять по принятому направлению. Условия астрального плана по сравнению с земным столь обостряются, что огненное тренирование этого порядка настоятельно необходимо. Планы мысли и планы низших воздействий различны. Но огненное сознание должно видеть и слышать все, что не нарушает своего сосредоточения. Основной поток остается неизменным, боковые же ручейки на него не влияют. Господство мысли над окружающим состоит в том, что мысль продвигается по избранному направлению, не изменяя его в зависимости от внешних условий. Вибрации этих последних, попадая в сознание и запечатлеваясь в нем, все же не изменяют направления основного течения мысли. Даже перерыв не пресекает его стройности. Сознание как бы касается известной сферы и черпает оттуда то, что ему созвучит, несмотря на поступление впечатлений из </w:t>
      </w:r>
      <w:r w:rsidR="00D61561" w:rsidRPr="00AA1353">
        <w:lastRenderedPageBreak/>
        <w:t>сфер низших. Расчленение сознания практически явно возможно, и в веках знаем немало примеров тому. Сознание при этом касается разнородных явлений, различных потоков и, почерпая из них, не теряет нить связи ни с одним из тех, с которыми оно соприкоснулось. Конечно, напряжение сознания должно быть велико, а также и напряжение мысли ведущей. Вывод один: при всех обстоятельствах ритм записей продолжается, и никакие вторгающиеся в него явления со стороны его нарушить не в силах, если устремление сохранено. Вначале требовалась полная тишина и изоляция, в конце записи можно вести даже на людном перекрестке дорог. Важно допустить, что это возможно, чтобы позднее осуществить в применении. Многие чудесные феномены возможны, и нет установленных рамок уявления активности высшего сознания. Могучая сила ритма сметает преграды обычных условностей и делает невозможное возможным. Будем писать и ночью, и днем, и когда захотим, и во всяких условиях, и при всех обстоятельствах.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AD0309">
        <w:rPr>
          <w:b/>
        </w:rPr>
        <w:t>275.</w:t>
      </w:r>
      <w:r w:rsidR="00D61561" w:rsidRPr="00AA1353">
        <w:t xml:space="preserve"> Победа в том, чтобы не замедлять шага и не нарушать его ритма. Особенно вредна в этом отношении неожиданность, вызывающая шок и даже паралич некоторых центров. Потому удивляться не следует ничему и не поражаться ничем. Также не нужны и внешние знаки удивления в угоду кому-то или чему-то. Достоинство духа не позволяет этого. Ужимки духа этого порядка особенно вредоносны. Ведь рядом с ними стоит уже льстивая угодливость, а за нею унизительное лепетание. Быть собою самим надлежит при всех обстоятельствах жизни, не унижаясь до улыбок угодливости и соглашательства. Соглашательство угодливости</w:t>
      </w:r>
      <w:r w:rsidR="000C04CE">
        <w:t xml:space="preserve"> — </w:t>
      </w:r>
      <w:r w:rsidR="00D61561" w:rsidRPr="00AA1353">
        <w:t>это одно, согласие и взаимопонимание</w:t>
      </w:r>
      <w:r w:rsidR="000C04CE">
        <w:t xml:space="preserve"> — </w:t>
      </w:r>
      <w:r w:rsidR="00D61561" w:rsidRPr="00AA1353">
        <w:t>нечто совершенно другое. Эти последние не уязвляют достоинство духа, в то время как соглашательство поражает его. Много вредоносных привычек носит в себе человек. Молчание тем хорошо, что избавляет от многих ошибок и не создает условий, в которых астральный паяц уявляет марионеточную сущность свою. Он унизитель достоинства духа, готовый в любую минуту проявить рабский свой лик. Он лепечет, он льстит, он улыбается условной улыбкой ничтожества, он же и лжет, он же боится всего и всегда. Не столь он ничтожен, сколь вреден, и не столь он живуч, сколь не нужен вперед устремленному духу.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276. (Окт. 25).</w:t>
      </w:r>
      <w:r w:rsidR="00D61561" w:rsidRPr="00AA1353">
        <w:t xml:space="preserve"> От Земли оторваться нельзя и Землю оставить. Значит, надо мудро суметь сочетать Небо и Землю в сознании, и при этом так, чтобы Земля не только не мешала, но служила трамплином для освоения Неба. В сущности говоря, мешает не Земля, но тяготение природы человеческой к неизжитой животной натуре внутри человека, наследию прошлого в нем. И если человек</w:t>
      </w:r>
      <w:r w:rsidR="000C04CE">
        <w:t xml:space="preserve"> — </w:t>
      </w:r>
      <w:r w:rsidR="00D61561" w:rsidRPr="00AA1353">
        <w:t xml:space="preserve">это процесс, то животное начало в нем есть явление, подлежащее изживанию и преодолению. На известной ступени, близкой к освобождению, наследие прошлого восстает из глубины сознания с </w:t>
      </w:r>
      <w:r w:rsidR="00D61561" w:rsidRPr="00AA1353">
        <w:lastRenderedPageBreak/>
        <w:t>особенной силой и в последних усилиях тянет сознание вниз. Прибою волн прошлого следует противостать, собрав все свои силы, ибо не долог прибой и временен. И привлекательность земных притяжений лишь кажущаяся. Не может поднявшийся дух жить уже ими, ибо они ничего не дадут, кроме разочарования, тягости и отемнения. Вот возникает вожделение пищи, но стоит отяготить ею, уже отброшенной и непривычной, желудок, как утонченный организм тотчас же восстанет, ибо придется тяжко платить за отравление. И так же точно со всеми прочими, тянущими вниз прельщениями. То, что радовало и давало удовлетворение раньше, ныне его уже не принесет, а принесет только горечь падения духа в объятия прошлого. Но в прошлом все сожжено для огненной йоги, и возвращение на старое пепелище радости духу не даст. Живем будущим и в будущем, где лежит поле новых достижений и где новое полностью заменяет старое, и заменяет столь полно, что прошлое уже не приходит на сердце; украшая его (прошлое) цветами, носим их на могилу. Но довольно могил. О жизни идет Наша речь и сияющих возможностях духа. Все впереди и все достижимо. И призраки прошлых свершений не в силах пути преградить.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277. (Окт. 26).</w:t>
      </w:r>
      <w:r w:rsidR="00D61561" w:rsidRPr="00AA1353">
        <w:t xml:space="preserve"> В сознании, как в зеркале, отражается окружающий его мир, но мир, окрашенный характерными для данного сознания красками. И не всегда отражение это спокойно и четко. Поверхность зеркала скорее можно уподобить воде, нежели стеклу, и малейшее дуновение астральных вихрей тотчас же искажает все отражение. И видит тогда человек мир внешний не таким, каков он есть, но как кажется. Так помимо ограничений, свойственных обычному сознанию, вносятся еще добавочные искажения. И действительность превращается в ярую очевидность, столь далекую от реальности. В этих призрачных личных мирках и живут миллионы людей вне пределов действительности. Исказитель ее</w:t>
      </w:r>
      <w:r w:rsidR="000C04CE">
        <w:t xml:space="preserve"> — </w:t>
      </w:r>
      <w:r w:rsidR="00D61561" w:rsidRPr="00AA1353">
        <w:t>астрал. Под властью его томится сознание. Тюремщик духа</w:t>
      </w:r>
      <w:r w:rsidR="000C04CE">
        <w:t xml:space="preserve"> — </w:t>
      </w:r>
      <w:r w:rsidR="00D61561" w:rsidRPr="00AA1353">
        <w:t>так его можно назвать. Это враг номер первый. Освобождение духа от всякого рабства начинается с освобождения от тирании астрала. Можно ему приказать замолчать. Можно прожить без его уявлений. Не нужны его переживания. Не нужны его вспышки. Можно дать себе задание хотя бы один день провести без всяких эмоций. Без них можно есть, пить, спать, работать и все же быть человеком, но человеком, свободным от судорог астрала. Вот человек раздражился, вот испугался, вот вдруг хохочет</w:t>
      </w:r>
      <w:r w:rsidR="000C04CE">
        <w:t xml:space="preserve"> — </w:t>
      </w:r>
      <w:r w:rsidR="00D61561" w:rsidRPr="00AA1353">
        <w:t>к чему все это? Спокойствие должно заменить все эти ужимки астрала. Без них можно жить. Итак, на сегодня задача</w:t>
      </w:r>
      <w:r w:rsidR="000C04CE">
        <w:t xml:space="preserve"> — </w:t>
      </w:r>
      <w:r w:rsidR="00D61561" w:rsidRPr="00AA1353">
        <w:t>движения в астральном проводнике прекратить хотя бы на один день. Довольно его произвола! Ни на что не реагировать никак. Хорошо ли, плохо ли, приятно ли, или неприятно, нравится или нет</w:t>
      </w:r>
      <w:r w:rsidR="000C04CE">
        <w:t xml:space="preserve"> — </w:t>
      </w:r>
      <w:r w:rsidR="00D61561" w:rsidRPr="00AA1353">
        <w:t xml:space="preserve">внутри паяц связан силою воли и кривляться ему не разрешено, пусть хоть все вверх дном перевернется, но паяц пусть будет связан на день, только на день, чтобы увидел хозяин его, что кривляка подвластен хозяина воле. Надо понять, что можно мыслить, и жить, и </w:t>
      </w:r>
      <w:r w:rsidR="00D61561" w:rsidRPr="00AA1353">
        <w:lastRenderedPageBreak/>
        <w:t>чувствовать себя полноценным человеком при условии полного замолкания астрала. Лишь только при этом условии можно утверждать спокойствие и равновесие. Мятущаяся камическая оболочка должна быть приведена к молчанию. Даже однодневный опыт будет полезен, ибо трудно начать. Сколько усилий делалось и делается, чтобы возвыситься духом, но что-то упорно мешает, сводя на нет все достижении. Мешает астрал, враг номер первый, делая бесплодными все устремления духа. Сколько их</w:t>
      </w:r>
      <w:r w:rsidR="000C04CE">
        <w:t xml:space="preserve"> — </w:t>
      </w:r>
      <w:r w:rsidR="00D61561" w:rsidRPr="00AA1353">
        <w:t>пошатнувшихся, остановившихся и вспять идущих! Кто их ведет и куда? Астрал неуемный и ярый, дух оседлавший, влечет его яро во тьму. Позволено все, нет запретов, но не рабу, не тому, кто во власти астрала, тягчайшем из всех видов рабства. Надо силы найти цепи рабства порвать и надо добиться свободы. К чему все завоевания свободы человеку, находящемуся в рабстве у своей низшей оболочки? К чему свобода пьянице, наркоману, садисту? Даже малая победа над астралом полезна, ибо ведет к большей. За первой попыткой последует вторая, за второй</w:t>
      </w:r>
      <w:r w:rsidR="000C04CE">
        <w:t xml:space="preserve"> — </w:t>
      </w:r>
      <w:r w:rsidR="00D61561" w:rsidRPr="00AA1353">
        <w:t>третья, пока не будет обуздан паяц и смирен и ярость не смолкнет его. Иначе конец и горе побежденному духу, и рабство уже не у своего астрала, но у тьмы, которая через него порабощает свободу духа. Пощады к паяцу в себе быть не может. Он и «Я» в человеке различны. Но он, неуемный, врос в человека и заменил собой его «Я». Скверну вырвать следует с корнем, и день первый пусть будет началом борьбы с врагом древним не на жизнь, а на смерть.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278. (Окт. 27, вечером).</w:t>
      </w:r>
      <w:r w:rsidR="00D61561" w:rsidRPr="00AA1353">
        <w:t xml:space="preserve"> Жизнь внешняя и жизнь внутренняя. Первая заканчивается со смертью, вторая продолжается, но уже вне зависимости от плотных условий. Которая же из них важнее? Что сеет человек на внутреннем поле сознания, то и будет расти и наливаться во всходах, когда кончится жизнь на Земле. Останется внутреннее, и ничего внешнего. И жить придется за счет энергии зерен, пока не дадут они плодов, которые явятся причинами внутренней жизни в следующем воплощении. Перефразируя древнее изречение, можно сказать: «Не заблуждайтесь, Карма поругаема не бывает, что посеешь, то и пожнешь».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279. (Окт. 28).</w:t>
      </w:r>
      <w:r w:rsidR="00D61561" w:rsidRPr="00AA1353">
        <w:t xml:space="preserve"> Каждое семя дает ростки и плоды по своему роду и виду. Так же и зерна психические, тем или иным путем попавшие на поле сознания человека. Семена зла, ненависти, недоброжелательства всходы дадут соответствующие. Семена красоты, блага, высших устремлений и всего, что от Света, светлые всходы дадут. Собиратель зерен, и сеятель, и жнец, и обладатель результатов жатвы</w:t>
      </w:r>
      <w:r w:rsidR="000C04CE">
        <w:t xml:space="preserve"> — </w:t>
      </w:r>
      <w:r w:rsidR="00D61561" w:rsidRPr="00AA1353">
        <w:t xml:space="preserve">сам человек. Для обычного посева обычно отбирают лучшие семена. Так же и контроль над собою позволяет производить самый тщательный отбор психических поступлений. Но для этого нужен постоянный дозор, ибо допущенная и продуманная мысль, получившая ту или иную оценку сознания, с этой оценкой, или </w:t>
      </w:r>
      <w:r w:rsidR="00D61561" w:rsidRPr="00AA1353">
        <w:lastRenderedPageBreak/>
        <w:t>печатью духа, остается на ниве сознания в хранилище памяти, где, угнездившись, растет. Когда-то и где-то, при возникновении созвучных этой мысли условиях, она выплывает, возросшая, вновь, и действует тогда человек в согласии с ней, часто даже и не потрудившись подумать, хороша она или плоха. Но для того, кто идет вверх, каждая прошлая мысль нехороша уже тем, что восходящее сознание ее уже переросло фактом своего движения вперед, и потому контроль над мыслями прошлого нужен еще более строгий, чем над мыслями настоящего, которые еще не успели укрепиться и дать глубокие корни. Особенно трудно бороться с мыслями вековой давности, выкристаллизовавшимися в виде привычек, склонностей и прочих наростов духа. Хорошо, если они хороши, но обычно они уже не по мерке возросшему духу и подлежат изъятию. Если устремление огненно и напряженно, они могут отлететь, как отжившие листья, но при застое сознания вызывают гниение и могут заразить всю систему, отсюда двойная необходимость контроля над мыслью, то есть бодрствование духа непрерываемое. Те мысли, которые получили санкцию сознания, активно живут в подсознании и часто проявляются в сновидениях, когда человек поступает вразрез со своим бодрствующим сознанием. Такие мысли из подсознания надо извлечь, пересмотреть, поставить печать нового понимания и вновь их отправить в хранилище памяти. Сновидения не повторятся, и астрал во время сна физического тела будет действовать уже по-иному, подчиняясь воздействиям измененной мысли. Часто во сне человек совершает поступки, которых он никогда не допустил бы в обычной жизни. Это астрал действует по линиям заложенной мысли, полностью еще не искорененной из сознания. После освобождения от физического тела мысли, заложенные в микрокосме человека, яро начнут себя проявлять, увлекая за собой тонкую оболочку, и тогда начинается яростная борьба между высшими устремлениями духа и неизжитыми энергиями низших мыслей, от которых очистить себя еще не успел их хозяин. Лучше чистку эту начать как можно скорее. Много сора внутри. Многое следует пересмотреть заново. Все даст свои всходы. Много ненужного хлама, много ядовитых семян... злых семян много. В аспекте далекого будущего хорошо просматривать свои мысли, представив их выросшими до своего логического конца. И добро и зло каждой явленной мысли будет видно тогда во всем их объеме. И будет легче тогда отбросить ненужную или ядовитую мысль.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280. (Окт. 29, вечером).</w:t>
      </w:r>
      <w:r w:rsidR="00D61561" w:rsidRPr="00AA1353">
        <w:t xml:space="preserve"> Во сне тонкое сознание реагирует на различные воздействия порой совершенно не так, как реагировало бы на них бодрствующее сознание. Реакции идут как бы вразрез с принятым направлением. Это означает, что недобитые змеи поднимают головы, пользуясь отсутствием дневного контроля. Печать окончательного решения воли не была, следовательно, прочно наложена на некоторые тенденции, склонности и привычки астрала. И он, чувствуя отсутствие узды, себя проявляет порой в </w:t>
      </w:r>
      <w:r w:rsidR="00D61561" w:rsidRPr="00AA1353">
        <w:lastRenderedPageBreak/>
        <w:t>действиях, не заслуживающих одобрения дневного сознания. Этих рецидивов прошлых свершений следует так же стыдиться, как будто бы они произошли наяву. Они полезны тем, что, вскрыв их отрицательную сущность, человек может наложить на них санкцию нового решения, пресекающего в корне возможность их повторения. Во сне истинный лик человека проявляется легче и свободнее, чем в состоянии бодрствования.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281. (Окт. 30).</w:t>
      </w:r>
      <w:r w:rsidR="00D61561" w:rsidRPr="00AA1353">
        <w:t xml:space="preserve"> Творчество Гуру своеобразно, самобытно, необычно и производит совершенно особое впечатление на сознание, вызывая порой целый поток мыслей. Одно из его замечательнейших полотен</w:t>
      </w:r>
      <w:r w:rsidR="000C04CE">
        <w:t xml:space="preserve"> — </w:t>
      </w:r>
      <w:r w:rsidR="00D61561" w:rsidRPr="00AA1353">
        <w:t>это картина «Настасья Микулична». Ее надо смотреть из самого дальнего угла комнаты, а еще лучше</w:t>
      </w:r>
      <w:r w:rsidR="000C04CE">
        <w:t xml:space="preserve"> — </w:t>
      </w:r>
      <w:r w:rsidR="00D61561" w:rsidRPr="00AA1353">
        <w:t>из коридора, и тогда красоты ее оживают и начинают сиять и светиться. И чем больше покоится глаз на этой картине, тем больше мыслей рождает она в сознании. И кажется, что это не просто картина, но великое будущее нашей Родины, запечатленное на полотне. Ведь она написана в 1943 году, когда гитлеровские орды, оснащенные продукцией техники всей Европы, еще угрожали нашей Стране и Вторая Отечественная война была в самом разгаре. И в это трудное для нашей Страны время Рерих уже предвидел конечную победу над врагом, над всеми врагами и недоброжелателями. Настасья Микулична</w:t>
      </w:r>
      <w:r w:rsidR="000C04CE">
        <w:t xml:space="preserve"> — </w:t>
      </w:r>
      <w:r w:rsidR="00D61561" w:rsidRPr="00AA1353">
        <w:t>это символ непобедимой мощи Нашей великой Родины. Мощная фигура женщины, мощный конь на фоне пылающей зари Нового Мира, когда Родина Наша, отразив всех врагов, выходит как победительница на мировую авансцену. Заря Нового Мира, освобождающегося от темного наследия прошлого, от войн, крови, насилий, колониального рабства и всех видов угнетения и порабощения человека человеком, победно горит над планетой. И ведущей весь мир за собою страной, все народы Земли является Родина Наша, воплощенная в образе могучей фигуры Настасьи Микуличны на крепком и сильном коне. Она в доспехе, но не вооружена, она не бряцает оружием, она никому не угрожает. Она несет Миру мир, и в длани ее</w:t>
      </w:r>
      <w:r w:rsidR="000C04CE">
        <w:t xml:space="preserve"> — </w:t>
      </w:r>
      <w:r w:rsidR="00D61561" w:rsidRPr="00AA1353">
        <w:t xml:space="preserve">поддерживаемые ею фигурки людей, словно символ малых народов или всего человечества в целом, на охрану мира, счастья и интересов которого мощно выходит она в пылающих красках зари Нового Мира. Она еще в бранном доспехе, чтобы предательская вражья рука не могла нанести внезапно удар из-за спины. Но такой силой уверенности и несокрушимости веет от этого образа, и конь столь твердо ступает вперед, в это сияющее победой и счастьем будущее, что невольно возникает вопрос: каким глубоким чувством предвидения и знания будущего обладал Рерих, чтобы так жизненно изобразить его на полотне? Он словно видел эту победную поступь Нашей Родины и ее ведущую роль на мировой сцене. Да, она никому не угрожает, да, она несет миру мир, да, да, она является защитницей малых народов и всех угнетенных, да, к ней с надеждой и верой устремлены ныне миллионы глаз во всех уголках планеты, да, да, она возглавляет борьбу со старым, </w:t>
      </w:r>
      <w:r w:rsidR="00D61561" w:rsidRPr="00AA1353">
        <w:lastRenderedPageBreak/>
        <w:t>обреченным, уходящим и разлагающимся миром и ведет за собою народы. И эту победную мощь мы только что видели, как она утвердила себя на 15-ой Ассамблее ООН</w:t>
      </w:r>
      <w:r w:rsidR="00F04AEC">
        <w:rPr>
          <w:rStyle w:val="FootnoteReference"/>
        </w:rPr>
        <w:footnoteReference w:id="20"/>
      </w:r>
      <w:r w:rsidR="00D61561" w:rsidRPr="00AA1353">
        <w:t>, когда все страны, и даже самые заядлые враги Нового Мира и Нашей Родины, несмотря на послушное механическое большинство в вопросе о колониализме, единогласно вынуждены были голосовать за предложение Советского Союза. Голосовали против своего желания, побежденные неотразимой правдой и логикой жизни и страхом перед судом мировой общественности. Правильно сказал Н.С. Хрущев, что будет рассвет, и на этой картине будущего Нашей Родины мы уже видим пылающую зорю и рассеивающиеся последние тени уходящей по небу тьмы. Конь поднимается на возвышенность, он еще на нее не ступил, а когда вступит, рассеются последние тучи мрака и Наша великая Страна предстанет перед народами мира во всей своей непобедимой мощи, утверждающей мир всему миру, и счастье для всех народов Земли, и полную окончательную победу Нового Мира над старым, когда войны, насилия и рабство во всех его видах будут лишь в прошлом.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282. (Окт. 31).</w:t>
      </w:r>
      <w:r w:rsidR="00D61561" w:rsidRPr="00AA1353">
        <w:t xml:space="preserve"> А вот другая картина</w:t>
      </w:r>
      <w:r w:rsidR="000C04CE">
        <w:t xml:space="preserve"> — </w:t>
      </w:r>
      <w:r w:rsidR="00D61561" w:rsidRPr="00AA1353">
        <w:t>«Три короны». В смертный бой вступили три короля. Из-за чего бьются они? Что хотят отнять они друг у друга? Может быть, Константинополь и проливы или черноземные богатые равнины Украины? Или увеличить новыми владениями лоскутную монархию? Но бьются трое. Картина написана в 1914 году, когда разразилась первая Отечественная война и кайзер Вильгельм, Франц Иосиф Австрийский и царь Николай Романов вступили в войну. На картине высоко в небе, над сражающимися фигурами, улетают три короны, чтобы никогда уже более не вернуться на их незадачливые головы. Так снова художник предвидел ход мировых событий и исход великой войны. Этому можно не удивляться, понимание будущего свойственно некоторым выдающимся людям. Великий Ленин тоже видел и знал те пути, по которым пойдет развитие нашей Родины, и ясно и четко указал те формы, в которые она должна влиться, чтобы достичь конечной победы над старым дряхлеющим миром. Он путь указал к коммунизму. И сама жизнь показала, насколько Ленин был прав, ибо на мировой сцене страна наша уже выходит на первое место во многом, и выйдет во всем, и является ведущей страной.</w:t>
      </w:r>
    </w:p>
    <w:p w:rsidR="00345971" w:rsidRDefault="00D61561" w:rsidP="00D61561">
      <w:r w:rsidRPr="00AA1353">
        <w:t>Картина «Город обреченный» производит особенно глубокое впечатление. На фоне грозного огненно-красного неба стоит огромный темный замок, стоит, видимо, века. В его окнах отсвечивают красные отблески зарева. Кровавое небо</w:t>
      </w:r>
      <w:r w:rsidR="000C04CE">
        <w:t xml:space="preserve"> — </w:t>
      </w:r>
      <w:r w:rsidRPr="00AA1353">
        <w:t>символ грядущей войны, а красные и алые краски</w:t>
      </w:r>
      <w:r w:rsidR="000C04CE">
        <w:t xml:space="preserve"> — </w:t>
      </w:r>
      <w:r w:rsidRPr="00AA1353">
        <w:t xml:space="preserve">символ идущей за ней революции. И на фоне этих красок обреченность старого замка, старого мира. Какая-то неизбежность, какая-то неумолимость хода исторических событий чувствуется в этих тонах, словно предвидел </w:t>
      </w:r>
      <w:r w:rsidRPr="00AA1353">
        <w:lastRenderedPageBreak/>
        <w:t>художник и неизбежность кровавой войны, и неизбежность последовавшей за ней революции, когда красные знамена были подняты во имя освобождения народов от оков старого мира. И то, что старый мир бесповоротно осужден законом исторической справедливости и законом общественного развития, явствует из самого названия картины «Город обреченный». Ибо мир старый действительно обречен, и как бы ни старались защитники войн, и насилий, и колониального рабства, и все противники Нашей Страны его отстоять на всех ассамблеях мира, он обречен, и уйдет, и уступит дорогу Новому Миру свободы и счастья, Миру без войн, Миру, освобожденному от всех видов рабства, Миру, который строится и утверждается Нашей Великой Страной и Теми, Кто Ведет ее и за нею весь мир и все народы Земли в это сияющее светлое будущее.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283. (Нояб. 1).</w:t>
      </w:r>
      <w:r w:rsidR="00D61561" w:rsidRPr="00AA1353">
        <w:t xml:space="preserve"> Сын Мой, явлению близости Моей не предпочтешь призраки Майи, если твердо решил ты дойти до конца. Переходы в дальнем пути могут быть разные, хотя цель остается все та же. И если переход тяжек, или томителен, или скучен и тускл, то все же это не меняет цели конечной. И не в переходе одном, хотя и тяжелом, цель и смысл путешествия. Потому, как бы ни был путь труден на данном отрезке его, все же надо идти, не изменяя себе и не ставя бессмертную душу свою в зависимость от мелькающих мимо случайных и временных видов, условий или спутников, временных тоже. Даже и это пройдет</w:t>
      </w:r>
      <w:r w:rsidR="000C04CE">
        <w:t xml:space="preserve"> — </w:t>
      </w:r>
      <w:r w:rsidR="00D61561" w:rsidRPr="00AA1353">
        <w:t>мудрое правило жизни, нужное в долгом пути. Предупреждал, что путь труден, и розовых замков воздушных не Обещал. Помнишь, Сказал: оставленный всеми, оставивший вещи, дойдешь ты до Дня Моего. По-человечески хочется благополучия и покоя, но благополучие</w:t>
      </w:r>
      <w:r w:rsidR="000C04CE">
        <w:t xml:space="preserve"> — </w:t>
      </w:r>
      <w:r w:rsidR="00D61561" w:rsidRPr="00AA1353">
        <w:t>смерть духа, а покой означает застой и опасность разложения. Уж лучше поспешать в</w:t>
      </w:r>
      <w:r w:rsidR="004548A8">
        <w:t xml:space="preserve"> </w:t>
      </w:r>
      <w:r w:rsidR="00D61561" w:rsidRPr="00AA1353">
        <w:t>голоде и холоде и по камням, рвущим обувь, но духа огонь сохранив. Трудности</w:t>
      </w:r>
      <w:r w:rsidR="000C04CE">
        <w:t xml:space="preserve"> — </w:t>
      </w:r>
      <w:r w:rsidR="00D61561" w:rsidRPr="00AA1353">
        <w:t>ведь это ступени. Восходит дух в Вечность, в царство беспредельного Света. Недолгие годы трудов и борьбы на Земле и долгие годы в Надземном. А трудности жизни текущей пройдут, как прошли те, бывшие раньше, а все, что вокруг, заменится новым. Ландшафт и пейзажи пути станут иными, и спутники будут не те, и путь станет легче на время. Надо помнить одно: что чем выше, тем подниматься труднее, и труден особенно яро переход завершения. Дух завершающий знает, сколь тяжек путь. Но Владыка на страже. Руку готов протянуть, когда трудности превышают возможности духа. Но дух силен, неисчерпаема сила его, когда призвана к действию сознательно. Ею и иди, силой духа. Ею дойдешь до Меня.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4548A8">
        <w:rPr>
          <w:b/>
        </w:rPr>
        <w:t>284.</w:t>
      </w:r>
      <w:r w:rsidR="00D61561" w:rsidRPr="00AA1353">
        <w:t xml:space="preserve"> Вино нарушает гармонию центров и подавляет волю и способность ее координировать их функции. При выделении астрала алкоголь, ослабляя волю, лишает ее возможности точно управлять движениями тонкого тела, которое уже не подчиняется ей так легко и свободно, как обычно. Наблюдение показало, что, хотя </w:t>
      </w:r>
      <w:r w:rsidR="00D61561" w:rsidRPr="00AA1353">
        <w:lastRenderedPageBreak/>
        <w:t>воля и устремляла тонкое тело по определенному направлению, оно от него отклонилось и метнулось в сторону. Можно представить себе, что происходит у пьяницы в сфере движений его тонкой оболочки. Соломинке в бурных волнах можно уподобить его. Потому и дается Предупреждение о вреде употребления алкоголя и опасностях, связанных с этой слабостью человеческой.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3713BF">
        <w:rPr>
          <w:b/>
        </w:rPr>
        <w:t>285. (Нояб. 2).</w:t>
      </w:r>
      <w:r w:rsidR="00D61561" w:rsidRPr="00AA1353">
        <w:t xml:space="preserve"> Стоять на своих ногах и двигаться своей силой</w:t>
      </w:r>
      <w:r w:rsidR="000C04CE">
        <w:t xml:space="preserve"> — </w:t>
      </w:r>
      <w:r w:rsidR="00D61561" w:rsidRPr="00AA1353">
        <w:t>условие, которое нельзя обойти. Всякий расчет на чужие силы кончится полным провалом. Это не исключает помощи Учителя, которая приходит в последний момент, когда собственные ресурсы исчерпаны до конца. Всякая надежда на иную помощь принесет разочарование. Недопустимо возложение. Указуется плавание в собственном челноке, хотя бы и в дырявом. На известный период оставляется ученик совершенно один, предоставленный собственным силам. Выдержит это трудное испытание</w:t>
      </w:r>
      <w:r w:rsidR="000C04CE">
        <w:t xml:space="preserve"> — </w:t>
      </w:r>
      <w:r w:rsidR="00D61561" w:rsidRPr="00AA1353">
        <w:t>продолжит свой путь, докажет пригодность свою и право на следующую ступень; отступит</w:t>
      </w:r>
      <w:r w:rsidR="000C04CE">
        <w:t xml:space="preserve"> — </w:t>
      </w:r>
      <w:r w:rsidR="00D61561" w:rsidRPr="00AA1353">
        <w:t>покажет, что он не готов. Дракона повседневности не надо вызывать на бой, он и без вызова готов задушить каждую искорку духа. Но отступать можно лишь только во тьму, потому и отступление невозможно. Остается путь только вперед. Закончится сказка земная</w:t>
      </w:r>
      <w:r w:rsidR="000C04CE">
        <w:t xml:space="preserve"> — </w:t>
      </w:r>
      <w:r w:rsidR="00D61561" w:rsidRPr="00AA1353">
        <w:t>и смысл и значение пути предстанут во всей глубине. Останутся позади условия плотного мира, в мир новый придется вступить. Но с чем? По сознанию будет Мир Новый. Значит, к нему-то и надо готовить сознание. Как объяснить, как выжечь в мозгу, как дать понимание того, что вся жизнь на Земле</w:t>
      </w:r>
      <w:r w:rsidR="000C04CE">
        <w:t xml:space="preserve"> — </w:t>
      </w:r>
      <w:r w:rsidR="00D61561" w:rsidRPr="00AA1353">
        <w:t>подготовка к жизни в Надземном. И если собою владеть не научимся здесь, там будет поздно. Там вихри астрала захватят и увлекут неумеющего собою владеть человека, не подчинившего своей воле астрала. Здесь, здесь, сейчас каждое мгновение жизни надо использовать, для того чтобы подготовиться к жизни вне тела. Каждое качество духа будет опорой, каждый кристаллик огня, сбереженного в жизни, будет источником силы, каждое маломалейшее усилие немощь свою победить расцветет там огнем достижения. Потому Говорю вам: «Боритесь!» В борьбе умножаются силы. Нет условий, которые могут огни угасить в сердце сильного духа. Не прощается слабость. Несломим дух, смысл воплощенья познавший. Знание смысла пути пусть будет сильнее призраков Майи. Не это, не это, что яро клубится вокруг, рождая фантомы и призраки тьмы, но Свет, но победа над тьмою, но путь в Беспредельность начертан тем, кто за Мною идет неуклонно и твердо.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737EA">
        <w:rPr>
          <w:b/>
        </w:rPr>
        <w:t>286. (Нояб. 3).</w:t>
      </w:r>
      <w:r w:rsidR="00D61561" w:rsidRPr="00AA1353">
        <w:t xml:space="preserve"> Хотя человек и является постоянным объектом своих собственных и посторонних внушений, однако сознательно пользоваться этим методом воздействия он не умеет, а главное, не хочет. Думают, что для внушения нужны какие-то особенные усилия и напряжение. Между тем как все это просто черезвычайно. Легче всего бороться внушением с привычками. Вот </w:t>
      </w:r>
      <w:r w:rsidR="00D61561" w:rsidRPr="00AA1353">
        <w:lastRenderedPageBreak/>
        <w:t xml:space="preserve">хочется человеку покурить, или выпить, или раздражаться, или продолжать делать тысячи ненужных и вредных вещей. Как освободиться от них? Внушением, то есть при помощи самовнушения. Выбрать надо спокойное время, когда никто не мешает, и сосредоточиться на мысли о том, что хочет воля. Надо создать четкий образ желаемого действия и погрузить его в свое подсознание с мыслью, что когда придет время действовать, действовать будет сила, вложенная в желаемый образ. Во время процесса мышления следует помнить, что ни пить, ни курить, ни раздражаться в данный момент человек не хочет, что действие относится на будущее, что в этот момент ничего бросать не надо, и не надо ни от чего отказываться, и не надо ни с чем бороться, но надо вложить в глубину своего сознания ясную, четкую и сильную мысль, что позыва к никотину, алкоголю или раздражению не возникнет, когда он возникает обычно, и что внушение подсекает этот позыв в самом корне. И надо, чтобы сила желания, вложенная в волю, превосходила силу позыва к привычному действию. Силу эту можно явить, так как искушение подчиниться силе привычки уявится позднее и в момент внушения энергия на борьбу с самой привычкой не расходуется. Таким образом, против укоренившейся привычки можно собрать такую силу противодействия, что желания потворствовать своей слабости может и вовсе не появиться, когда наступит для нее время уявления. Но в мысль внушения надо вложить всю свою силу. Вместо бесплодных мечтаний об освобождении от нежелательных привычек, о самоусовершенствовании, о воспитании характера или воли, вместо всех этих бесплодных попыток можно с пользою время потратить на сознательное и эффективное применение метода самовнушения. Поздно бороться с искушением или слабостью, когда они уявляются уже в действии. Обычно непосильна такая борьба. Но когда в тишине и молчании, не терзаемый в этот момент силой привычки, собирает всю свою мощь человек и устремляет ее на уничтожение угнездившегося в его сущности нароста духа, кристаллизовавшегося в форме темного мыслеобраза привычки, то огненная сила сосредоточенной мысли может разрушать ее в самом корне. Повторяю, не в момент уявления нежелательной привычки, слабости или искушения надо бороться внушением с ними, но в то время, когда их сила находится в бездействии. Ведь не пьет же, или не курит, или не раздражается человек беспрерывно. И моменты покоя будут самыми благоприятными, ибо сила внушаемой мысли будет направлена не на борьбу с искушением, вставшим во весь свой рост, но на кристаллизованную форму его, присосавшуюся к ауре страдающего от данной привычки субъекта. Поле применения внушения черезвычайно широко. Не только к искоренению нежелательных привычек можно его применить, но также и к утверждению желаемых качеств. Сколько хороших мыслей и мечтаний было предпослало о том или ином качестве духа, и все же желаемое качество не утвердилось. Ошибка заключалась в том, что </w:t>
      </w:r>
      <w:r w:rsidR="00D61561" w:rsidRPr="00AA1353">
        <w:lastRenderedPageBreak/>
        <w:t>самовнушение не применялось. Надо усилить воздействие мысли применением принципа самовнушения. Можно при этом добавить, что когда внушать нужные мысли научится человек себе сам, то и другие люди легко будут подчиняться воздействию его мыслей. Но с этим воздействием надо быть очень осмотрительным, ибо это оружие обоюдоострое и обратного удара не избежать. Воля чужая свободна, и посягать на нее недопустимо. В моменты внушения все отрицательные свойства искореняемой привычки можно собрать, чтобы вызвать этим большую силу противодействия уничтожаемой привычки. Не подавлена она должна быть, но искоренена и выжжена из ауры ее носителя. В Надземном привычки</w:t>
      </w:r>
      <w:r w:rsidR="000C04CE">
        <w:t xml:space="preserve"> — </w:t>
      </w:r>
      <w:r w:rsidR="00D61561" w:rsidRPr="00AA1353">
        <w:t>как цепи каторжника, прикованного к тачке или к стене каземата. Во имя свободы духа идет с ними борьба. Свободное время можно использовать плодоносно на эту борьбу. Воля будет крепнуть с каждой победой. Нет предела развитию огненной воли. Нет предела росту могущества духа. Но надо начать, но надо вступить на путь развития этой огненной мощи.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287. (Нояб. 5).</w:t>
      </w:r>
      <w:r w:rsidR="00D61561" w:rsidRPr="00AA1353">
        <w:t xml:space="preserve"> Человек представляет собою лабораторию для всех ощущений, действующим фактором в которой является мысль. Это первое. Второе: «То, что свяжете на Земле, будет связано на небесах», то есть в Надземном после оставления тела, и «то, что разрешите на Земле, будет разрешено там». Иными словами, все утвержденное и принятое на Земле в Надземном будет рамками, или условиями, жизни духа. Потому так настойчиво говорится о расширении сознания, об освобождении от всяких привычек и об утверждении положительных качеств духа. Путем прямым и скорейшим будет путь применения силы мысли в форме самовнушения. В молчании, когда все сознание микрокосма человека сосредоточено в области мысли, мысль можно усилить и кристаллизовать в явно видимой форме. Ведь мысль не есть абстракция, но существо, именно существо, Тонкого Плана со всеми признаками самодовлеющего существования. И, как таковая, она растет и может достичь под питанием мысли размеров гиганта, наделенного огненной мощью. Привычки, созданные под действием той же мысли и питаемые ею, представляют собою такие же живые существа, которые хотя и ведут самостоятельное существование, но, будучи порождением, они связаны со своим породителем пуповиной и висят на нем, присосавшись к его ауре и являя собою наросты духа. Эти живые существа, будучи по своей природе обычно отрицательными и темными, называются лярвами. Они питаются мыслями, то есть жизненной энергией их породителя, и жаждут своей очередной порции питания всякий раз, когда привычка поднимает голову и требует удовлетворения. Если привычка не уничтожена здесь, на Земле, то энергия ее будет продолжать действовать и в Надземном, совершенно не считаясь с тем, что условий для ее удовлетворения уже не существует и что она удовлетворена быть не может. Отсюда легенда о муках Тантала, идеи о пламени адовом и муках в чистилище, о наказаниях грешников и так далее и далее, ибо </w:t>
      </w:r>
      <w:r w:rsidR="00D61561" w:rsidRPr="00AA1353">
        <w:lastRenderedPageBreak/>
        <w:t xml:space="preserve">энергии утвержденных и выкристаллизовавшихся в виде дурных и темных привычек мысли будут продолжать действовать и тогда, когда сброшено тело земное. Сила этого воздействия становится после смерти еще более острой и напряженной, ибо там обостряется все. Лярвы эти будут терзать человека силой неудовлетворимых желаний до тех пор, пока не исчерпают до конца на своем породителе силы энергий, заложенных в них им самим при жизни его на Земле, ибо то, чем связал он себя на Земле, останется с ним и в Надземном. Потому борьба за освобождение свое от всяких привычек и утверждение всех светлых качеств духа является наинасущнейшей задачей земных воплощенных. Могучим оружием духа в этом процессе освобождения и будет метод самовнушения. Опыт уже показал, что одного понимания и желания совершенно недостаточно, что нужно применение в жизни, на практике, желаемых утверждений. Опыт уже показал, что человек хочет одного в своем устремлении к Свету, но неуемный паяц, но астрал, не обузданный волей, хочет иного, и хочет себя уявлять в привычках и слабостях духа, и разрушает упорно и тонко все лучшие построения сознания. Человек утверждает равновесие и спокойствие, но астрал живет разновесием и беспокойством, и обычно побеждает астрал, ибо на его стороне сила многолетних привычек. В молчании силою огненной мысли можно разрушить привычку, можно сжечь ее тонкую форму, можно злую, висящую на ауре лярву лучом своей мысли пронзить и лишить ее силы и внушением можно не дать ей возможности в будущем силу свою уявлять. Начать можно с малого. Малая победа над лярвой даст духу силу дерзать на большую. Надо очистить от лярв ауру яро. Также и утверждение качеств духа, наиболее духу звучащих, пойдет тем же методом самовнушения. Каждый день можно давать себе определенные задания на освобождение от привычек и на утверждение желаемых качеств. Этим путем много можно достичь, если устремление достаточно сильно. До сих пор слишком многое не удавалось лишь только потому, что, несмотря на всю искренность и постоянство устремления, не была понята возможность ярого применения самовнушения в процессе борьбы с астралом и в желания подчинить его воле. Внушению он поддается, но не тогда, когда ярость его в действии. Но в моменты, когда он приведен к молчанию, над ним властвует мысль, и власть эта может направить проекцию мысли в будущее, оформляя его по желанию воли. В эти моменты астрал лишен своей обычной сопротивляемости, и в эти моменты можно парализовать активность его и на будущее. Можно четко ему приказать неуемную ярость свою сократить и можно погасить ее вовсе, когда захочет она уявиться в привычных условиях дня, когда паяц бесконтрольно будет стремиться себя проявить в действии. Таким путем и равновесие можно явить, и спокойствие, и сдержанность, и молчаливость, и любое страстно желаемое и искомое качество духа. Дух вечен и непобедим, но временен ярый астральный паяц, и оболочка его ограничена сроком одного воплощения. В высоких слоях Тонкого </w:t>
      </w:r>
      <w:r w:rsidR="00D61561" w:rsidRPr="00AA1353">
        <w:lastRenderedPageBreak/>
        <w:t>Мира астральная оболочка не нужна совершенно. Но даже и на Земле можно прожить, активность ее сводя почти полностью на нет. Можно прожить без страха, без раздражения, без злобы, без беспокойства, словом, без всех тех эмоций, в которых себя уявляет астрал. Следует помнить при этом, что либо он владеет человеком и господствует над ним, делая человека своим рабом, либо хозяин его</w:t>
      </w:r>
      <w:r w:rsidR="000C04CE">
        <w:t xml:space="preserve"> — </w:t>
      </w:r>
      <w:r w:rsidR="00D61561" w:rsidRPr="00AA1353">
        <w:t>человек и полновластный владыка, а астрал</w:t>
      </w:r>
      <w:r w:rsidR="000C04CE">
        <w:t xml:space="preserve"> — </w:t>
      </w:r>
      <w:r w:rsidR="00D61561" w:rsidRPr="00AA1353">
        <w:t>только раб бессловесный, его воле послушный.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288. (Нояб. 6).</w:t>
      </w:r>
      <w:r w:rsidR="00D61561" w:rsidRPr="00AA1353">
        <w:t xml:space="preserve"> Поразительное открытие, или изобретение, супругов Кирлиан настолько велико и значительно, что даже трудно представить себе, какое огромное влияние будет иметь оно во многих областях нашей жизни. Наша Великая Страна идет впереди всех других, и можно гордиться, что изобретение супругов Кирлиан, не менее важное по своему значению, чем запуск космического корабля, произошло именно в Нашей Стране созидания Нового Мира. Конечно, изобретение это будет иметь большое чисто практическое применение. Трудно предусмотреть, где именно и как можно его приложить в жизни, но пути применения уже как бы намечаются сразу. Например, в области сельского хозяйства при селекционировании семян и определении их всхожести. Семена мертвые быстро и безошибочно можно отделить от живых, ибо мертвые не дадут излучений. Так же можно будет устанавливать и степень жизнеспособности растений или степень их заболеваемости. Можно будет и устанавливать пригожесть яиц для инкубаторов. В области медицины этот аппарат в буквальном смысле будет творить чудеса. В случае частичного паралича пальцев, руки или ноги или атрофии каких-либо органов тела аппарат в состоянии будет указать, какие именно нервные центры, заведующие функциями данного органа или движением мускулов, поражены и клетки этих нервных узлов омертвели. Можно будет безошибочно проследить степень заболевания ткани от периферии и в глубину. Можно легко будет определять зубы с омертвелым нервом. Можно изучить электрическое напряжение работающих пальцев и пальцев в состоянии покоя. Особенно интересными могут быть снимки напряженно работающего мозга и его различных частей. Какие неслыханные возможности в руки науки даются этим изобретением! Подобно тому, как смело устремилась впереди всех других стран она в область исследования Космоса, может углубиться она в область исследования человеческого организма и занять ведущую роль также и здесь. Функции некоторых желез в человеческом теле еще не совсем установлены или неясны. Ведь по напряжению их излучения или светимости можно будет определить, в каких именно процессах жизни организма принимают они участие. Ведь напряжение каждого органа тела различно в зависимости от того, какая на нем лежит нагрузка в данный момент. И степень этого напряжения можно будет изучать наглядно как в здоровом, так и в больном теле. Ведь можно будет зафиксировать даже нервные импульсы, бегущие по нервам, </w:t>
      </w:r>
      <w:r w:rsidR="00D61561" w:rsidRPr="00AA1353">
        <w:lastRenderedPageBreak/>
        <w:t>подобно электрическому току. Возможно, что аппарат этот определит степень усталости металла или начало заболевания, скажем, алюминия или цинка. Даже трудно представить себе, какие области жизни вообще или промышленности и техники не затронет это удивительное изобретение. И можно лишь удивляться, что за него до сих пор не ухватились все те, кто может применить его с пользой и от кого зависит показать еще раз всему миру, что наука Нашей великой Страны идет впереди. Еще Рейхенбах</w:t>
      </w:r>
      <w:r w:rsidR="00F04AEC">
        <w:rPr>
          <w:rStyle w:val="FootnoteReference"/>
        </w:rPr>
        <w:footnoteReference w:id="21"/>
      </w:r>
      <w:r w:rsidR="00D61561" w:rsidRPr="00AA1353">
        <w:t>, если не ошибаюсь, в прошлом столетии пытался фотографировать в темноте излучения живых растений, но реальных практических последствий работа его не дала. Сколь же велика заслуга наших изобретателей, супругов Кирлиан, перед наукой и человечеством, ибо открытие их велико и всей глубины значения его учесть еще невозможно. Думается, что мы стоим перед поразительнейшим открытием нашего века, весь смысл и значение которого еще не осознаны нами. Много открытого и изобретенного было похоронено в нашей стране до Великой Октябрьской Революции. Но теперь время иное, и Мы уверены, что труды супругов Кирлиан найдут должную оценку и признание. Ведь центром-то всех достижений и всего прогресса является все-таки человек, и понимание всей сложности устройства аппарата человеческого организма и всех его функций может двинуть науку лишь только вперед.</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289.</w:t>
      </w:r>
      <w:r w:rsidR="00D61561" w:rsidRPr="00AA1353">
        <w:t xml:space="preserve"> (Записано с закрытыми глазами). Тебе предстоит жизнь, полная неисчерпаемых возможностей. Эти возможности ты создал сам волей своей. И мысленно-слуховой аппарат подчинен тоже воле</w:t>
      </w:r>
      <w:r w:rsidR="000C04CE">
        <w:t xml:space="preserve"> — </w:t>
      </w:r>
      <w:r w:rsidR="00D61561" w:rsidRPr="00AA1353">
        <w:t>это надо запомнить и знать, чтобы действовал он безотказно и тогда, когда хочет воля. Восприятие идет через Меня. Значит, контакт устанавливается Мною. И готовность твоя создает готовность Мою, а настроенность и упорядоченность приемника</w:t>
      </w:r>
      <w:r w:rsidR="000C04CE">
        <w:t xml:space="preserve"> — </w:t>
      </w:r>
      <w:r w:rsidR="00D61561" w:rsidRPr="00AA1353">
        <w:t>удачность приема. Каждая победа над собою</w:t>
      </w:r>
      <w:r w:rsidR="000C04CE">
        <w:t xml:space="preserve"> — </w:t>
      </w:r>
      <w:r w:rsidR="00D61561" w:rsidRPr="00AA1353">
        <w:t>шаг (или ступень) приближения ко Мне, а поражение</w:t>
      </w:r>
      <w:r w:rsidR="000C04CE">
        <w:t xml:space="preserve"> — </w:t>
      </w:r>
      <w:r w:rsidR="00D61561" w:rsidRPr="00AA1353">
        <w:t>отдаления. Контакт возможен при всех условиях, если аура в порядке. Свет поступает через нее. Трудные условия восприятия даются для преодоления. Говорю, когда замолкает самость. Мой Голос беззвучен для внешнего уха, но для тонкого может звучать. Приближается время Явления Моего, но сердца еще спят. И могут проспать эту зорю. Считай, что закончен прием (мыслей).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290. (Нояб. 7).</w:t>
      </w:r>
      <w:r w:rsidR="00D61561" w:rsidRPr="00AA1353">
        <w:t xml:space="preserve"> Нейтрализация нежелательных эмоций, или движений в астральной оболочке, производится путем волевого утверждения эмоций, или состояния сознания, прямо противоположного порядка. Беспокойство нейтрализуется спокойствием, страх</w:t>
      </w:r>
      <w:r w:rsidR="000C04CE">
        <w:t xml:space="preserve"> — </w:t>
      </w:r>
      <w:r w:rsidR="00D61561" w:rsidRPr="00AA1353">
        <w:t>бесстрашием, суетливость</w:t>
      </w:r>
      <w:r w:rsidR="000C04CE">
        <w:t xml:space="preserve"> — </w:t>
      </w:r>
      <w:r w:rsidR="00D61561" w:rsidRPr="00AA1353">
        <w:t>достоинством духа, разновесие</w:t>
      </w:r>
      <w:r w:rsidR="000C04CE">
        <w:t xml:space="preserve"> — </w:t>
      </w:r>
      <w:r w:rsidR="00D61561" w:rsidRPr="00AA1353">
        <w:t xml:space="preserve">равновесием. Эти эмоции, или состояния </w:t>
      </w:r>
      <w:r w:rsidR="00D61561" w:rsidRPr="00AA1353">
        <w:lastRenderedPageBreak/>
        <w:t>сознания, противоположного полюса вызываются сосредоточением мысли на них. В разгар самого ярого уявления астрала можно вызвать в сознании состояние, ему противоположное, и тем потушить вспышку нежелательных эмоций. На психической клавиатуре сознания воля может разыгрывать симфонии Света, если желает того, или диссонансы тьмы, если их допускает. Во всех случаях утверждает или потворствует воля. Слабая воля</w:t>
      </w:r>
      <w:r w:rsidR="000C04CE">
        <w:t xml:space="preserve"> — </w:t>
      </w:r>
      <w:r w:rsidR="00D61561" w:rsidRPr="00AA1353">
        <w:t>это воля, обращенная на разрушение, это воля, попустительствующая низшей природе человека. Какую чудовищную настойчивость и изобретательность проявляет, например, наркоман, чтобы раздобыть себе ядовитое зелье и удовлетворить свою страсть. Во всех отрицательных эмоциях или страстях человека участвует его воля, породившая их и потворствовавшая их утверждению и развитию. Безволие не способно ни на что. Но злая воля способна на великие преступления против человека и Неба. Следовательно, путь во тьму или к Свету зависит от направления, то есть угла приложения воли. Пример обращения Савла служит наглядной иллюстрацией того, как воля человека может изменить угол приложения своей силы. Безвольные и слабые существа непригодны к эволюции. Они представляют собою космический сор и идут в переработку. Потому слабость является смертным грехом и не прощается жизнью. Потому только тот, кто или холоден, или горяч, допускается законом в поток эволюции. Тот же, кто ни холоден, ни горяч, извергается из потока. «Изблюю его из уст Моих»,</w:t>
      </w:r>
      <w:r w:rsidR="000C04CE">
        <w:t xml:space="preserve"> — </w:t>
      </w:r>
      <w:r w:rsidR="00D61561" w:rsidRPr="00AA1353">
        <w:t>говорится в писании древних. Этим утверждается ценность огненной воли и значение ее для человека. Воля, подобно мускулам, развивается при упражнении. Непосильными упражнениями и тяжестями можно мускулы надорвать и лишить их силы. Так же точно и в упражнении воли трудность даваемых заданий надо повышать постепенно и начинать с малого. Малые победы воли имеют очень большое значение, ибо позволяют ей укрепиться и прочно пустить свои корни. Каждое поражение воли ее ослабляет и лишает уверенности в действии. Потому развитие воли следует начинать с малых задач. Каждая, даже очень малая, победа дает уверенность и умножает огненный кристалл воли. Да! Да! Воля не есть абстрактное, невидимое и невесомое явление. Воля</w:t>
      </w:r>
      <w:r w:rsidR="000C04CE">
        <w:t xml:space="preserve"> — </w:t>
      </w:r>
      <w:r w:rsidR="00D61561" w:rsidRPr="00AA1353">
        <w:t>это есть накопленное в течение долгих воплощений вещество, отлагаемое в Чаше и состоящее из кристаллических образований огня. Потому и называется она огненной волей. Потому при взгляде на ауру человека Учитель мгновенно Определяет волевую ценность данного человека и пригодность его к эволюции. Без волевых огненных накоплений человек</w:t>
      </w:r>
      <w:r w:rsidR="000C04CE">
        <w:t xml:space="preserve"> — </w:t>
      </w:r>
      <w:r w:rsidR="00D61561" w:rsidRPr="00AA1353">
        <w:t>ничто. Непростительно каждое уявление слабости, ибо она разрушительна для сущности человека необычайно. Но зато хорошо и каждое уявление силы. Знайте, что лучше сила, проявленная на устремление ко злу, чем ничтожество и слабость, не способная ни на что; ибо воля отрицательная может быть трансмутирована в положительную, светлую волю, но ничтожество</w:t>
      </w:r>
      <w:r w:rsidR="000C04CE">
        <w:t xml:space="preserve"> — </w:t>
      </w:r>
      <w:r w:rsidR="00D61561" w:rsidRPr="00AA1353">
        <w:t xml:space="preserve">лишь в космический сор. Вот почему надо быть сильным всегда и не допускать ни при каких условиях и ни в каких </w:t>
      </w:r>
      <w:r w:rsidR="00D61561" w:rsidRPr="00AA1353">
        <w:lastRenderedPageBreak/>
        <w:t>трудностях слабости духа. Тьма и ее приспешники стремятся именно ослабить и обессилить, ибо человек, признавший свое бессилие, их безвольная жертва. Борьба до конца, до конечной победы обязательна для воина духа. Дух вечен, дух несокрушим и неуязвим, и неисчерпаемы силы его, когда сознательно призваны. Каждый дух получил свою грануляцию под Лучом своего Владыки. Эта связь нерушима. И когда кажется, что иссякают последние силы, тогда можно и должно обратиться к Владыке, и Он помощь Даст, и Поддержит, и Укажет, как почерпнуть новые силы из неисчерпаемого источника в глубинах своего духа. Потенциал духа беспределен в своей мощи. Развитие этой мощи и утверждение ее в сознании не ограничено ничем и не имеет предела. Из малого семени дуб вырастает огромный. Так и от малых попыток и малых побед утверждаемой воли великие следствия будут и жатва большая и в жизни текущей, и в жизни за ней, и в веках.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291. (Нояб. 8).</w:t>
      </w:r>
      <w:r w:rsidR="00D61561" w:rsidRPr="00AA1353">
        <w:t xml:space="preserve"> Аура соткана из излучения человеческого микрокосма. Ее структура находится в тесной зависимости от физического, эмоционального, ментального и духовного состояний человека, которые составляют ее четверичную основу. Можно подразделение углубить и довести до семи. Но для практических целей достаточно четырех. Как это ни странно, но физические излучения тела играют наименьшую роль, если духовная сторона достаточно развита. Аура и заградительная сеть тесно связаны друг с другом. Но больное тело может обладать мощной заградительной сетью, если дух силен. Всего чувствительнее нарушают гармонические вибрации ауры колебания и вспышки астрала, которые образуют в ней дыры, или прорывы, и делают внутреннюю сущность человека доступной внешним воздействиям. И становится тогда человек беззащитною жертвой темных пространственных сущностей и жертвою темных внушений. Когда человек допускает ярую вспышку раздражения и несдержанности, он тотчас же открывает себя любому воздействию со стороны. И чувствует он себя после таких раздражений особенно незащищенным. Сдержанность, молчаливость и замкнутость можно считать лучшими охранителями, потому что они делают непроницаемым овал ауры и усиливают также и заградительную сеть. Много энергии при этом сохраняется и не тратится зря в организме. Каждое слово, а в особенности праздное, расходует психическую энергию, а болтливость яро опустошает сокровищницу и тем лишает ауру защитной силы. Очень интересно проследить влияние молчания на самого человека и на окружающих. В окружающих вызывает оно странное чувство беспокойства и даже страха перед неизвестным, вызывает своей необычностью, ибо обычно люди привыкли болтать или разговаривать. Это ощущение возникает потому, что молчаливость и равновесие связаны тесно. Равновесие же есть состояние сосредоточенной огненной мощи, против которой обычное сознание не в состоянии устоять. Отсюда и страх и беспокойство, как перед чем-то неведомым, непонятным и </w:t>
      </w:r>
      <w:r w:rsidR="00D61561" w:rsidRPr="00AA1353">
        <w:lastRenderedPageBreak/>
        <w:t>необычным. Спокойствие, сдержанность, умение владеть собою, самоконтроль, ощущение внутренней силы своей, самообладание, бесстрашие</w:t>
      </w:r>
      <w:r w:rsidR="000C04CE">
        <w:t xml:space="preserve"> — </w:t>
      </w:r>
      <w:r w:rsidR="00D61561" w:rsidRPr="00AA1353">
        <w:t>все это лишь различные грани великого качества равновесия, в котором, как в фокусе, сосредоточена сила всех этих перечисленных качеств. Мельник, накапливая воду, расходует ее только в случае надобности. Иначе воды не накопить. Так же и человек, решивший утвердить равновесие, каждую крупицу психической энергии расходует осмотрительно. Исключаются при этом совершенно раздражение, страх, беспокойство и все пожирающие психическую энергию движения астрала, исключаются празднословие, суетливость, нервные движения, курение, алкоголь и так далее. Также утверждается и контроль над мыслью и связь с Иерархией. На страже микрокосма своего становится тогда человек и бдительно его охраняет. Состояние напряженного бодрствования напрягает ауру и усиливает состояние равновесия. Сила не в размахивании руками, и не в громких словах, и не в беспорядочных действиях. Тишина молчания присуща спокойствию Владыки. И чем она глубже, тем сильнее мощь действия. Вращающаяся с огромной быстротой турбина кажется неподвижной. Аура величайшего спокойствия есть аура великого напряжения, и уявляется она в равновесии. Результаты даже обычной сдержанности скажутся уже через несколько дней, и прежде всего, человек почувствует себя сильным. Что же даст через несколько лет работа над теми качествами духа, которые представляют собою грани равновесия и входят в него как составляющие его элементы?! Слабость, бессилие и безволие осуждены космически. Но огненная сила духа</w:t>
      </w:r>
      <w:r w:rsidR="000C04CE">
        <w:t xml:space="preserve"> — </w:t>
      </w:r>
      <w:r w:rsidR="00D61561" w:rsidRPr="00AA1353">
        <w:t>как светоч во тьме. Ее рост созвучен эволюции сущего и одобрен Космической Волей, ибо небесный огонь сужден человеку от начала времен.</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292. (Нояб. 9).</w:t>
      </w:r>
      <w:r w:rsidR="00D61561" w:rsidRPr="00AA1353">
        <w:t xml:space="preserve"> Воля человека и есть то божественное начало, наличие, сила и степень которого определяет его ступень на Лестнице Иерархии Света. Хотя воля обычного человека и воля Создателя планеты различны по своей мощи, их сущность одна, и сущность эта</w:t>
      </w:r>
      <w:r w:rsidR="000C04CE">
        <w:t xml:space="preserve"> — </w:t>
      </w:r>
      <w:r w:rsidR="00D61561" w:rsidRPr="00AA1353">
        <w:t>огонь, накопленный и кристаллизованный в Чаше. Потенциал огненной воли</w:t>
      </w:r>
      <w:r w:rsidR="000C04CE">
        <w:t xml:space="preserve"> — </w:t>
      </w:r>
      <w:r w:rsidR="00D61561" w:rsidRPr="00AA1353">
        <w:t>беспредельность, то есть возможность его бесконечного развития и мощи. Из Хаоса Космической ночи воля творит проявленные миры, и все, что существует во Вселенной, создано волей. К этому творчеству Зовет нас Владыка. И на Земле дух человека, заключенный в смертную оболочку, учится творчеству жизни по ступеням. Все, что создано рукою человека, представляет собою результат его творчества. Поле уявления его широко, необъятно, но везде и всюду сопутствует ему воля. Обычно развитие воли в человеке идет самотеком. Но Мы в учениках на определенной ступени ученичества Приступаем к планомерному и систематическому развитию воли. Хорошо, если импульс к этому развитию является самоисходящим, ибо тогда легче помочь и руководить. Ценим самодеятельность и инициативу</w:t>
      </w:r>
      <w:r w:rsidR="000C04CE">
        <w:t xml:space="preserve"> — </w:t>
      </w:r>
      <w:r w:rsidR="00D61561" w:rsidRPr="00AA1353">
        <w:t xml:space="preserve">их легче </w:t>
      </w:r>
      <w:r w:rsidR="00D61561" w:rsidRPr="00AA1353">
        <w:lastRenderedPageBreak/>
        <w:t>приложить к тому, что уже есть. Насилие над волей недопустимо, и потому Приветствуем самостоятельное решение приступить к воспитанию в себе и развитию воли. Условие первое</w:t>
      </w:r>
      <w:r w:rsidR="000C04CE">
        <w:t xml:space="preserve"> — </w:t>
      </w:r>
      <w:r w:rsidR="00D61561" w:rsidRPr="00AA1353">
        <w:t>это начинать с малого. Условие второе</w:t>
      </w:r>
      <w:r w:rsidR="000C04CE">
        <w:t xml:space="preserve"> — </w:t>
      </w:r>
      <w:r w:rsidR="00D61561" w:rsidRPr="00AA1353">
        <w:t>не останавливаться ни перед какими неудачами. Если сто неудач увенчаются только одной удачей</w:t>
      </w:r>
      <w:r w:rsidR="000C04CE">
        <w:t xml:space="preserve"> — </w:t>
      </w:r>
      <w:r w:rsidR="00D61561" w:rsidRPr="00AA1353">
        <w:t>это уже победа, и сотни неудачных попыток мгновенно, от одной и последней удачи, превращаются в ступень успеха и восхождения духа. Поэтому отношение к неудачам надо изменить в корне и считать, что при упорстве и несломимости решения волю развить неудача есть преддверие победы. Ведь как часто бывает, что первая неудача навсегда подрывает веру в себя и пресекает восхождение духа. На пути к утверждению могущества духа не останавливается человек ни перед какими трудностями и препятствиями. Удача и неудача для него равноценны, ибо и то и другое служит ему. Вечен дух, и если в достижении цели уявляется им постоянство и целеустремленность, то все временные и преходящие состояния сознания значения самодовлеющего уже не имеют и не влияют на возможность конечного успеха. Достижимо все, и нет ничего, чего бы не могла преодолеть воля человека, знающего неисчерпаемость своего потенциала.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293. (Нояб. 10).</w:t>
      </w:r>
      <w:r w:rsidR="00D61561" w:rsidRPr="00AA1353">
        <w:t xml:space="preserve"> Толстой Л.Н. велик тем, что в своих произведениях мастерски отобразил жизнь, которую он видел и которая была ближе ему по времени. Точно так же Рерих на полотнах своих запечатлел жизнь, как он ее понимал или видел. В картинах, посвященных Востоку, отображена жизнь его народов, ее особенность, своеобразие, их представления об окружающем мире, их устремления и надежды, и даже философские концепции. Душу народов Востока запечатлел Рерих на своих полотнах и жизнь, быть может, не всегда понятную тем, кто не соприкасался с нею так близко, как соприкоснулся художник, много путешествуя и долго живя на Востоке. Те, кто не имеет представления об изумительной игре красок Гималайских гор, даже упрекали его в неестественности и надуманности его работ. Но они не видели того, что видел Рерих. Так же не всегда сразу понятны те его картины, в которых знакомит он нас с легендами или философской мыслью Востока, с их надеждами на обновление мира, связанными с именами их легендарных героев. Но с уверенностью можно сказать только одно: Рерих на полотнах своих отобразил душу народов Востока, и отображено это правдиво и жизненно. Недаром на надгробном камне имеется надпись: «Великому русскому другу индийского народа».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294. (Нояб. 11).</w:t>
      </w:r>
      <w:r w:rsidR="00D61561" w:rsidRPr="00AA1353">
        <w:t xml:space="preserve"> (Запись велась в полутьме). Сбросив старое, изжитое тело, возвращается человек в Мир Тонкий со всем тем содержанием, которое составляет его внутренний мир. Все, что он считает своим, всю и всякую собственность продолжает удерживать он в сознании, если не освободился от нее заблаговременно. Также и привычки, и склонности его, его </w:t>
      </w:r>
      <w:r w:rsidR="00D61561" w:rsidRPr="00AA1353">
        <w:lastRenderedPageBreak/>
        <w:t>способности и недостатки остаются все с ним, а также и все представления о жизни в Надземном</w:t>
      </w:r>
      <w:r w:rsidR="000C04CE">
        <w:t xml:space="preserve"> — </w:t>
      </w:r>
      <w:r w:rsidR="00D61561" w:rsidRPr="00AA1353">
        <w:t>словом, все, чем он жил на Земле. Но там условия жизни иные и земные пережитки не нужны. Если же они остаются, человек живет с ними и в них. Нужно же полное освобождение от всего земного и понимание условий Тонкого Мира. Там освобождаться поздно, ибо взятое туда неосмотрительно с собою прилипает к сознанию, как отравленная ткань одежды Геракла. Вот почему освобождение надо начинать еще здесь, на Земле, налагая на все, что вокруг, печать отречения от него. Отречение от мира и будет заключаться в освобождении сознания от обычного представления об окружающем мире и вещах, которыми человек временно обладает. Нет ничего своего, и все дается на время, пока на Земле, и ничего туда взять невозможно. Хорош обычай отдачи вещей перед смертью. Хорошо углубить этот принцип и распространить освобождение сознания не только на вещи, но и на явления психического порядка. Всю жизнь привык человек есть и пить. А там это не нужно; или жить в доме, или одеваться и обуваться, или ходить на работу, или испытывать ощущение холода или тепла, или двигаться при помощи ног, или делать работу руками</w:t>
      </w:r>
      <w:r w:rsidR="000C04CE">
        <w:t xml:space="preserve"> — </w:t>
      </w:r>
      <w:r w:rsidR="00D61561" w:rsidRPr="00AA1353">
        <w:t>все это там неприложимо. Двигает мысль, и можно летать, и мыслью же можно облечь тонкое тело одеждой по вкусу и желанию. И дома не нужно, не надо еды и питья. Все ново, все необычно. Но вместо непредвзятого и открытого ознакомления с необычными, с земной точки зрения, условиями Надземного Мира, человек, невежественный и не просвещенный знанием, продолжает влачить за собою, себя окружая им, свое обычное представление о том, что вокруг. Лохмотья и обрывки мыслей земных и образов того же порядка стоят перед сознанием, погружая его в призрачный мир земных пережитков и заслонив от него правду Тонкого Мира. И даже у тех, кто не привязан к земному, миросозерцания о Надземном не существует, и приходится вступать в него в полном неведении, между тем как нужно точное знание тонких условий существования. Представьте себе, что вы уже сбросили тело, что оно, отработавшее свое и ненужное, лежит около, а вы вне его. Что будете делать, пойдете куда, как и к кому? Там начинать думать поздно, там того, кто не думал и направления своего не определил, увлекут в воронки свои случайные вихри астрала. Значит, начинать думать надо сейчас. Итак, куда устремитесь, к кому и чему? К кому и чему устремитесь, с тем и пребудете: к отцам</w:t>
      </w:r>
      <w:r w:rsidR="000C04CE">
        <w:t xml:space="preserve"> — </w:t>
      </w:r>
      <w:r w:rsidR="00D61561" w:rsidRPr="00AA1353">
        <w:t>с отцами, к Владыке</w:t>
      </w:r>
      <w:r w:rsidR="000C04CE">
        <w:t xml:space="preserve"> — </w:t>
      </w:r>
      <w:r w:rsidR="00D61561" w:rsidRPr="00AA1353">
        <w:t>с Владыкой, к близким</w:t>
      </w:r>
      <w:r w:rsidR="000C04CE">
        <w:t xml:space="preserve"> — </w:t>
      </w:r>
      <w:r w:rsidR="00D61561" w:rsidRPr="00AA1353">
        <w:t xml:space="preserve">с близкими. Обычные мысли, привычные на Земле, будут сопутствовать и там. Значит, и о мыслях позаботиться надо, ибо мысли магнитны и создают, привлекая к себе и привлекаясь, психическое окружение их породителю. Облечься в постоянную молитву, как это делают Риши, значит соединить себя с Миром Высшим. В этом отношении значение молитвы черезвычайно глубоко, ибо устремляет сознание по прорываемому молитвой каналу в пространстве. Обычные мысли земные там просто не нужны, ибо создают соответствующее им магнитное притяжение призрачных и </w:t>
      </w:r>
      <w:r w:rsidR="00D61561" w:rsidRPr="00AA1353">
        <w:lastRenderedPageBreak/>
        <w:t>воображаемых земных условий. Начинать мыслить о Высшем в Надземном уже поздно, так как обычно материала для такого мышления под рукой нет, нет и привычки и умения. Начинать надо здесь. Можно в течение дня отвести место и время для мыслей о Надземном и устремления их к Высшему. В пространстве каналы для устремления мыслей надо прорывать заранее. Эти каналы прорыты для мыслей обычных, часто нечистых и низших, и если не позаботиться о каналах высшего порядка, то сознание устремится по низшим в низшие сферы. Кузнец своей кармы в Надземном сам человек, но кует он ее здесь, на Земле, ибо закон</w:t>
      </w:r>
      <w:r w:rsidR="000C04CE">
        <w:t xml:space="preserve"> — </w:t>
      </w:r>
      <w:r w:rsidR="00D61561" w:rsidRPr="00AA1353">
        <w:t>что посеешь, то и пожнешь</w:t>
      </w:r>
      <w:r w:rsidR="000C04CE">
        <w:t xml:space="preserve"> — </w:t>
      </w:r>
      <w:r w:rsidR="00D61561" w:rsidRPr="00AA1353">
        <w:t>действует там непреложно и безошибочно. Можно назвать его законом созвучия и соответствия. Ибо не собирают и там с терновника виноград и с репейника</w:t>
      </w:r>
      <w:r w:rsidR="000C04CE">
        <w:t xml:space="preserve"> — </w:t>
      </w:r>
      <w:r w:rsidR="00D61561" w:rsidRPr="00AA1353">
        <w:t>смокву. Закон поругаем никогда не бывает. Постоянный Образ Учителя Света в третьем глазу будет знаком постоянства Общения с Высшим. Это путь будет кратчайший, ведущий при жизни еще на Земле к освобождению от земных пережитков и призраков Майи земной.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295. (Нояб. 12).</w:t>
      </w:r>
      <w:r w:rsidR="00D61561" w:rsidRPr="00AA1353">
        <w:t xml:space="preserve"> Формула «Дерзай, чадо» является ручательством того, что всякое дерзание, устремление и сердечное желание духовного порядка будет удовлетворено и насыщено по силе своей. И потому хорошо уже заранее точно наметить себе, чего хочет дух, что будет искать он в Надземном, к чему устремится. Все темные устремления и все, связанное с ними, отпадает в Надземном за невозможностью удовлетворения. Значит, поле своей активности следует очертить осмотрительно. Ученик задает себе вопрос: «Что я буду делать там?» Что думаешь делать ты там, друг Мой? Мысль, устремленная по этому направлению, магнитно уже обогатилась ответно. Ответы на мысль запиши. 1. Все, что создано человеком на Земле, запечатлено в Тонком Мире. Поэтому там возможно лицезрение всех произведений искусства, как собранных в музеях и галереях, так и вне их. Следовательно, открыта возможность созерцать красоту. 2. Так же доступна, но даже еще в большей степени, область музыки. Многие композиторы записывали только то, что они слышали из пространства. Там можно слушать, и слышать, и творить, и создавать самому, и без помощи физических инструментов, величественные симфонии звуков. Там можно учиться и почерпать из космической сокровищницы по вместимости сознания и устремлению. Творить можно как музыкальные произведения, так и картины, но без обычных кистей и красок, творить из того же материала, из которого создается образ цветущей розы в третьем глазу человека, когда он этого хочет. Только там создаваемые творческим воображением образы можно видеть тотчас же так же отчетливо и ясно, как мы видим земные. Там доступны и танцы, но вне всяких ограничений тела. Там танец воздушен и состоит из полетов тонкого тела, уявленных в ритме и слиянии движений со звуками. 3. Там изучается психотехника мысли, эмоций и чувств, их воздействие на тонкое тело, их цвет, форма, движение</w:t>
      </w:r>
      <w:r w:rsidR="000C04CE">
        <w:t xml:space="preserve"> — </w:t>
      </w:r>
      <w:r w:rsidR="00D61561" w:rsidRPr="00AA1353">
        <w:t xml:space="preserve">словом, </w:t>
      </w:r>
      <w:r w:rsidR="00D61561" w:rsidRPr="00AA1353">
        <w:lastRenderedPageBreak/>
        <w:t>вся сложная аппаратура существа человека, освобожденного от тела. Творчество мыслью, воздействие на людей, создание форм и образов. Волшебство, зароки, внушение, заколдованные места, реальность сказок, разоблачение очарования астрала. Изучение строения Тонкого Мира и различных состояний его материи. Область стихий. Физиология тонкого тела. На чем основана была отвергнутая Учением магия. Область изучения земного шара: поверхность близкофизическая, структура тонкая и выше. Посещение всех уголков земного шара. Углубление в его прошлую историю и древние геологические периоды. История человечества и изучение ее по свиткам Акаши. 4. Устремление и изучение пространства за пределами ауры Земли. Миры Дальние. Жизнь на них. Общение и контакт с теми, с кем так или иначе был связан или соприкасался дух на Земле. 5. Помощь тем, кто нуждается в ней или ничего на знает, перейдя в Тонкий Мир, о жизни в нем и ее не отрицает. Беседы, поучения, разъяснения к тем, кто ниже по ступеням сознания, и получение от тех, кто выше. 6. Контакты с Иерархией по цепи связи. 7. &lt;...&gt; знания, и возможность его почерпать по линиям намеченного при жизни на Земле устремления. Так создается подготовленность сознания к переходу в иной мир, когда человек уже не будет спрашивать, что его ожидает и что он там будет делать. Многие, подобно пугалам или чучелам, тупо и бездумно шатаются там без всякой цели. Цель надо осознать и утвердить еще здесь. Там будет поздно. Дерзайте. Только дерзающий и устремленный и знающий, чего хочет, получает. Требуйте даже, стучитесь, ищите</w:t>
      </w:r>
      <w:r w:rsidR="000C04CE">
        <w:t xml:space="preserve"> — </w:t>
      </w:r>
      <w:r w:rsidR="00D61561" w:rsidRPr="00AA1353">
        <w:t>и дастся вам, и отворят, и насытят в силу закона.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296. (Нояб. 13).</w:t>
      </w:r>
      <w:r w:rsidR="00D61561" w:rsidRPr="00AA1353">
        <w:t xml:space="preserve"> (Продолжение). Если не утвердить мыслей о том, что делать там, то будут действовать автоматически те устремления, желания и склонности, которые имелись в сознании при жизни здесь, как хорошие, так и плохие. Но так как земные желания там можно удовлетворить лишь в воображении, среди воображаемых образов, то следствием будут муки Тантала, то есть нечто похожее на Земле, когда мысль являет желание, но жизнь исполнить его не дает. Мысленно же на Земле земное желание не удовлетворить. Безобразие и зло</w:t>
      </w:r>
      <w:r w:rsidR="000C04CE">
        <w:t xml:space="preserve"> — </w:t>
      </w:r>
      <w:r w:rsidR="00D61561" w:rsidRPr="00AA1353">
        <w:t>синонимы. Красота и добро</w:t>
      </w:r>
      <w:r w:rsidR="000C04CE">
        <w:t xml:space="preserve"> — </w:t>
      </w:r>
      <w:r w:rsidR="00D61561" w:rsidRPr="00AA1353">
        <w:t>синонимы. Служение Красоте здесь</w:t>
      </w:r>
      <w:r w:rsidR="000C04CE">
        <w:t xml:space="preserve"> — </w:t>
      </w:r>
      <w:r w:rsidR="00D61561" w:rsidRPr="00AA1353">
        <w:t>обуславливает красоту окружения там, и наоборот</w:t>
      </w:r>
      <w:r w:rsidR="000C04CE">
        <w:t xml:space="preserve"> — </w:t>
      </w:r>
      <w:r w:rsidR="00D61561" w:rsidRPr="00AA1353">
        <w:t>безобразие создает окружение зла и тьмы. Жизнь в теле есть подготовка к творчеству духа там. Все развоплощенные там начинают творить, вернее, продолжают творить мыслью. Но здесь творчество идет совместно с жизнью и творчеством в плотном мире, а там исключительно мыслью. При этом продукты творчества окружают сознание и создают ту обстановку, в которой человек и живет. И свет, и потемки творятся мыслью. Творят все, но ученик</w:t>
      </w:r>
      <w:r w:rsidR="000C04CE">
        <w:t xml:space="preserve"> — </w:t>
      </w:r>
      <w:r w:rsidR="00D61561" w:rsidRPr="00AA1353">
        <w:t>сознательно. В жизни Тонкого Мира можно научиться принимать участие и сейчас, так как жизнь плотного мира неотделима от тонкой. Оба Мира связаны тесно. В человеке от плотного мира</w:t>
      </w:r>
      <w:r w:rsidR="000C04CE">
        <w:t xml:space="preserve"> — </w:t>
      </w:r>
      <w:r w:rsidR="00D61561" w:rsidRPr="00AA1353">
        <w:t xml:space="preserve">это только тело и физические его энергии, все </w:t>
      </w:r>
      <w:r w:rsidR="00D61561" w:rsidRPr="00AA1353">
        <w:lastRenderedPageBreak/>
        <w:t>остальное</w:t>
      </w:r>
      <w:r w:rsidR="000C04CE">
        <w:t xml:space="preserve"> — </w:t>
      </w:r>
      <w:r w:rsidR="00D61561" w:rsidRPr="00AA1353">
        <w:t>мир мыслей и чувств</w:t>
      </w:r>
      <w:r w:rsidR="000C04CE">
        <w:t xml:space="preserve"> — </w:t>
      </w:r>
      <w:r w:rsidR="00D61561" w:rsidRPr="00AA1353">
        <w:t>от Мира того, Незримого. И потому сознание человека уже живет в том Мире и в этом, только понимать этого люди еще не хотят. От плотного мира лишь день текущий, прошлое существует уже только в пространстве, равно как и день вчерашний. В свитках Акаши прошедшее все. На страницах исторических книг</w:t>
      </w:r>
      <w:r w:rsidR="000C04CE">
        <w:t xml:space="preserve"> — </w:t>
      </w:r>
      <w:r w:rsidR="00D61561" w:rsidRPr="00AA1353">
        <w:t>буквы, и краски, и бумага, но то, что символизируется ими и что описывают в них, существует в Мире лишь Тонком. Надо совершенно заново пересмотреть понятия плотных и тонких явлений, незримых и зримых. Ноты не песня, песни в них нет. Все это символы тонких явлений. Сознание есть поле объединения, или встречи, всех миров. В нем заключено все. Без наличия сознания и понимания глубочайшая по замыслу и внутреннему содержанию картина</w:t>
      </w:r>
      <w:r w:rsidR="000C04CE">
        <w:t xml:space="preserve"> — </w:t>
      </w:r>
      <w:r w:rsidR="00D61561" w:rsidRPr="00AA1353">
        <w:t>ничто. Баран тоже может смотреть на нее, но видеть будет лишь человек, хотя и баран что-то увидит. Не уподобимся.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297. (Нояб. 14).</w:t>
      </w:r>
      <w:r w:rsidR="00D61561" w:rsidRPr="00AA1353">
        <w:t xml:space="preserve"> И все же, несмотря на всю силу сопротивления Свету ветхого человека в себе, двигаться можно и можно преуспевать. Так же и утверждение постоянного Образа Учителя Света в третьем глазу увенчаться может успехом, если не останавливаться перед неудачами целого ряда предшествующих попыток. «Я этого хочу, ветхий во мне не хочет, но он от прошлого во мне, хотящий же</w:t>
      </w:r>
      <w:r w:rsidR="000C04CE">
        <w:t xml:space="preserve"> — </w:t>
      </w:r>
      <w:r w:rsidR="00D61561" w:rsidRPr="00AA1353">
        <w:t>от будущего, в котором победа над прошлым». Именно в будущем все достижимо. Будущее разрушает несовершенство настоящего и устремляет к победе, вперед. Какое прекрасное слово «победа». И как привлекательно оно для духа сужденного победителя. Тот, кто со Мною, будет иметь бремя борьбы, которая неизбежна, но будет в конечном итоге победителем всегда. Победительное состояние сознания так важно для достижения победы. Ведь это есть уже предвосхищение победы, уже знание духа, что он непобедим и неодолим и восторжествует над всем, что временно темной преградой становится на пути, чтобы отделить его от Ведущего Света. Как уговорить искателя Света о значимости малых побед</w:t>
      </w:r>
      <w:r w:rsidR="000C04CE">
        <w:t xml:space="preserve"> — </w:t>
      </w:r>
      <w:r w:rsidR="00D61561" w:rsidRPr="00AA1353">
        <w:t>необходимой ступени к большим и величайшим. Как хотелось астралу вчера, в подражание прочим, присоединиться к празднословию случайно встреченных людей, разбрасывавших силу на ветер, и как явно было ощутимо присутствие сдержанной силы, когда паяц был удержан от проявления. Ряд таких же и подобных побед даст накопление силы. А сила</w:t>
      </w:r>
      <w:r w:rsidR="000C04CE">
        <w:t xml:space="preserve"> — </w:t>
      </w:r>
      <w:r w:rsidR="00D61561" w:rsidRPr="00AA1353">
        <w:t xml:space="preserve">ведь это огонь, отложенный в Чаше. Как убедить, что действие сдержанного молчания сильнее уявленного внешне. На поверхности как бы нет ничего, но незримо сияет удержанный волей Огонь. Подвиг молчания, подвиг, совершаемый в молчании, действие молчаливое по своим результатам может быть много мощнее того, что зримо для глаз. Так же и мощные, невидимые течения жизни, сокрытые от незрячего глаза и творящие историю, обычно ускользают от наблюдения. Отсюда и ошибки в прогнозах и </w:t>
      </w:r>
      <w:r w:rsidR="00D61561" w:rsidRPr="00AA1353">
        <w:lastRenderedPageBreak/>
        <w:t>неожиданность многих событий. Этими путями творится будущее мира. Неисповедимы они.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298. (Нояб. 15).</w:t>
      </w:r>
      <w:r w:rsidR="00D61561" w:rsidRPr="00AA1353">
        <w:t xml:space="preserve"> Друзей нужно знать хорошо, и, зная, все же не осуждать.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299.</w:t>
      </w:r>
      <w:r w:rsidR="00D61561" w:rsidRPr="00AA1353">
        <w:t xml:space="preserve"> Сам, сам, сам, не полагаясь на чужие слова, ибо жизнь показала, насколько порою людские слова не соответствуют действительности, хотя бы говорящий и верил тому, что говорит.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300.</w:t>
      </w:r>
      <w:r w:rsidR="00D61561" w:rsidRPr="00AA1353">
        <w:t xml:space="preserve"> (Час ночи). Считаю, что нужно хранить неизменным основное направление челна духа, хотя бы и пытались его отклонить волны житейского моря, беспрестанно устремляющиеся на него. Руль следует держать крепко в руках. Если твердо соблюдать направление, волны теряют силу противодействия и челн прорезает их, как будто бы это не волны, но призраки Майи, чем они и являются в действительности. Идите чертою Луча, и тяжкий затвор упадет...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301.</w:t>
      </w:r>
      <w:r w:rsidR="00D61561" w:rsidRPr="00AA1353">
        <w:t xml:space="preserve"> В Тонком Мире дух достигает пределов, поставленных им перед полетом устремлением его собственных мыслей. Намеченное достигнуто будет. Не будут мешать ни телесная, ни астральная оболочки, ибо сброшены будут. Именно когда сброшены все срочные оболочки и дух свободен от них, становится возможным осуществление устремлений духа. Дерзание недостижимого и недоступного Утверждаю, ибо невозможное здесь возможным становится там. Все время Говорю об устремлениях духа, но не тела, но не астральной оболочки. К Высшему и законы применяются высшие. Потому и исполнение совершается по Высшему Лучу. Завет «Дерзай, чадо»</w:t>
      </w:r>
      <w:r w:rsidR="000C04CE">
        <w:t xml:space="preserve"> — </w:t>
      </w:r>
      <w:r w:rsidR="00D61561" w:rsidRPr="00AA1353">
        <w:t>духовного порядка, ибо на земные дела и без всяких советов дерзают сверх меры и</w:t>
      </w:r>
      <w:r w:rsidR="000C04CE">
        <w:t xml:space="preserve"> — </w:t>
      </w:r>
      <w:r w:rsidR="00D61561" w:rsidRPr="00AA1353">
        <w:t>в ущерб духу. Явление духа</w:t>
      </w:r>
      <w:r w:rsidR="000C04CE">
        <w:t xml:space="preserve"> — </w:t>
      </w:r>
      <w:r w:rsidR="00D61561" w:rsidRPr="00AA1353">
        <w:t>от Высшего Мира, и потому разлетаются, превращаясь в ничто, призраки Майи, когда дух призывается к действию. Потому Указую: «Действуйте духом». Действия огня духа</w:t>
      </w:r>
      <w:r w:rsidR="000C04CE">
        <w:t xml:space="preserve"> — </w:t>
      </w:r>
      <w:r w:rsidR="00D61561" w:rsidRPr="00AA1353">
        <w:t>на высшей шкале. А высшее управляет низшим, которое подчинено духу. Надо лишь осознать эту высшую силу в себе и призвать ее к действию. Высшему в себе поручает себя человек. Сказано было: «Вы боги». Кем почитает себя человек, тем и являет себя в жизни. Сынами Света себя почитайте и явите понимание этого в действии. По низинам ко Мне не дойти, можно лишь по вершинам, ибо ко Мне ведет путь верхний. Карму земную предоставьте течению ее и поручите себя Мне. И о ней, и о вас Позабочусь. Вам же путь к Свету и забота о нем. Где сердце ваше, там и путь, ибо путь устилается сердцем. Если хотите, называйте его «путь сердца». Сердце</w:t>
      </w:r>
      <w:r w:rsidR="000C04CE">
        <w:t xml:space="preserve"> — </w:t>
      </w:r>
      <w:r w:rsidR="00D61561" w:rsidRPr="00AA1353">
        <w:t xml:space="preserve">великий Магнит, одноподобный Высшему Миру. В нем «всё» человека. Сердце переживает все оболочки. Великую тайну Скажу: сердце бессмертно. Не умирает оно, но переходит из оболочки в оболочку, все время раскрывая, развертывая и расширяя свой огненный потенциал, в сущности своей беспредельный. Когда </w:t>
      </w:r>
      <w:r w:rsidR="00D61561" w:rsidRPr="00AA1353">
        <w:lastRenderedPageBreak/>
        <w:t>сознание перенесено в сердце, тогда утверждается непрерывность сознания, то есть бессмертие.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302. (Нояб. 16).</w:t>
      </w:r>
      <w:r w:rsidR="00D61561" w:rsidRPr="00AA1353">
        <w:t xml:space="preserve"> Мысль, не примененная в жизни, отложений не даст, то есть не будет иметь корня, или основания, в микрокосме человека. В Надземном мысли такие будут сметены астральными вихрями, и потому беспочвенные мечтания бесплодны и реальных следствий не дают. Творческая мысль отличается от мысли бесплодной и праздной. Йог, строящий мысленно храм за несколько переходов от своего местонахождения, ничего общего не имеет с явлением праздной мечтательности. Ценим мысль, породившую решение. Применение же в жизни мысли есть точка отправления действий духа в Надземном. Можно представить себе эти действия со стороны пьяницы, наркомана, порочника или преступника. Почему осуждено безобразие и утверждается красота действий? Чтобы охранить человека в Надземном от тьмы. Почему столь необычайно важно, как поступает человек наедине? Потому, что там, где нет ничего тайного, скрытое в человеке выявляется внешне. Каков есть человек, таково и все, что его окружает. Закон соответствия мощен. Он управляет жизнью в мирах. Каждая мысль порождает созвучное ей окружение, которое становится реальностью для самого породителя мысли. Мысли, утвержденные применением и собранные в Чаше в виде отложений кристаллов огня, являются в Надземном действующим фактором, магнитно привлекая условия, созвучные им. И пожинает сполна человек плоды своих мыслей. Хорошо, если они хорошие. А если плохие?! Судья</w:t>
      </w:r>
      <w:r w:rsidR="000C04CE">
        <w:t xml:space="preserve"> — </w:t>
      </w:r>
      <w:r w:rsidR="00D61561" w:rsidRPr="00AA1353">
        <w:t>это сам человек, породитель добра или зла, тьмы или Света. Суди себя сам</w:t>
      </w:r>
      <w:r w:rsidR="000C04CE">
        <w:t xml:space="preserve"> — </w:t>
      </w:r>
      <w:r w:rsidR="00D61561" w:rsidRPr="00AA1353">
        <w:t>формула пространственной справедливости. Вот почему слышатся вопли и стенания духа в Надземном. Многие ли мыслят ясносияюще! А ведь приходится давать ответ за каждую мысль, за каждое слово. Ответственность за мысли заключается в магнитно-созвучной реакции пространства на каждую из отложенных в Чаше. Сумма их излучений отражается на ауре. И через нее поступает Свет или тьма. Не имеют утешения породители темных мыслей. Но зато и носитель сияющей мысли насыщается светом и радостью духа и является благословением для окружающих. Устремление при этом играет решающую роль. Устремление будет двигателем духа в Надземном. Но устремляться надо с Земли и от Земли. Земля</w:t>
      </w:r>
      <w:r w:rsidR="000C04CE">
        <w:t xml:space="preserve"> — </w:t>
      </w:r>
      <w:r w:rsidR="00D61561" w:rsidRPr="00AA1353">
        <w:t>отправная точка для духа, как трамплин для прыжка или стартовая дорожка для самолета. Отсюда понимание ценности и необходимости земных воплощений как единственного пути в Беспредельность, ибо не временен дух, в Вечности сущий, но беспределен.</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303.</w:t>
      </w:r>
      <w:r w:rsidR="00D61561" w:rsidRPr="00AA1353">
        <w:t xml:space="preserve"> По поведению себя во сне можно судить о свойствах и качествах духа и, делая из него соответствующие выводы, вносить нужные коррективы в то, что подлежит исправлению и усовершенствованию. Нельзя оставлять ошибочное поведение без </w:t>
      </w:r>
      <w:r w:rsidR="00D61561" w:rsidRPr="00AA1353">
        <w:lastRenderedPageBreak/>
        <w:t>поправки. Руководство нужно и здесь</w:t>
      </w:r>
      <w:r w:rsidR="000C04CE">
        <w:t xml:space="preserve"> — </w:t>
      </w:r>
      <w:r w:rsidR="00D61561" w:rsidRPr="00AA1353">
        <w:t>бодрствующего сознания над спящим.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304.</w:t>
      </w:r>
      <w:r w:rsidR="00D61561" w:rsidRPr="00AA1353">
        <w:t xml:space="preserve"> Явите полную веру в будущее и по этому мосту доберетесь до Нас.</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305. (Нояб. 17).</w:t>
      </w:r>
      <w:r w:rsidR="00D61561" w:rsidRPr="00AA1353">
        <w:t xml:space="preserve"> Пространственное служение Свету. Все оболочки человека, облекающие его дух, дают свои излучения, образующие его ауру. Состояние оболочки и каждое изменение в ней тотчас же отражается на излучении. Мысли и чувства, здоровье или болезнь окрашивают излучения ауры своим цветом и влияют на направление излучений. Мысль мгновенно отражается на ауре, особенно заряженная сильной эмоцией. Эманации эти излучаются в окружающее человека пространство, насыщая его энергиями человеческого микрокосма. Мысли радости, горя, страха, бесстрашия, мысли порочные, мысли светлые, облеченные в формы мыслеобразов, словно с конвейера, текут непрерывно в пространство от человека. Три потока материи протекают через него: физический поток материи, астральный и ментальный. И все, что выходит из микрокосма человека, окрашено светом или тьмою, пребывающей в нем. У чистого человека дыхание чисто и даже благовонно, но у больного или раздраженного зловонно оно. Один излучает дыханием благо, другой</w:t>
      </w:r>
      <w:r w:rsidR="000C04CE">
        <w:t xml:space="preserve"> — </w:t>
      </w:r>
      <w:r w:rsidR="00D61561" w:rsidRPr="00AA1353">
        <w:t>зло. Так же окрашены мысли и насыщены светом или тьмою. Не имеет значения, что входит в человека, но то, что выходит, является благословением или проклятием для всего окружающего, ибо выходит в пространство и наполняет его. Кроме того, как бы след остается в пространстве от проходящего через него человека. Этими продуктами человеческой активности во всех ее видах насыщаются сферы людские, пространство и аура вашей планеты. За каждое чувство и мысль, за все, что творится внутри, ответственны люди пред миром, ибо не их это внутреннее, личное, дело, но общечеловеческое, касающееся и затрагивающее всех. Явные преступники и злодеи менее опасны, чем тайные, отравляющие тьмою пространство. Пока ускользают они от суда человеческого, но кармическо-пространственного осуждения и кары не избегает никто. Но близится время, когда снимки излучений легко обнаружат этих тайных врагов человеческого рода и они будут изолированы и лишены возможности отравлять других людей и заражать окружающее порождаемым ими ядом. Но речь сейчас не об этом. Речь о другом, о великом значении пространственного служения Свету. Все лучшие и светлые чувства и мысли человека безусловно полезны пространственно. Аура носителя Света</w:t>
      </w:r>
      <w:r w:rsidR="000C04CE">
        <w:t xml:space="preserve"> — </w:t>
      </w:r>
      <w:r w:rsidR="00D61561" w:rsidRPr="00AA1353">
        <w:t xml:space="preserve">благословение для окружающих: для людей, для животных, для природы, для самого пространства, ибо насыщает Светом и радостью все, с чем она соприкасается. Вопрос светоносности излучений черезвычайно важен, ибо течение эволюции зависит от них. Знаете, как великие полководцы, вожди, преобразователи вершили дела силою излучений своей ауры и как трус заражал </w:t>
      </w:r>
      <w:r w:rsidR="00D61561" w:rsidRPr="00AA1353">
        <w:lastRenderedPageBreak/>
        <w:t>страхом целое войско и порождал панику. Как искра вызывает взрыв, так и вспышка аурических излучений воздействует порою на толпы ко злу или благу. Все вокруг нас в местах скопления людей насыщено их эманациями, действуя тяжко и давяще на сознание, ибо темны ауры и злы излучения. Каждый ответственен перед всем человечеством за состояние своего сознания. Необходимо принять утверждение Учения о строении человеческого микрокосма и о мощных энергиях, порождаемых им. Над ними необходим контроль воли и понимание, что человечество не двинется дальше, если не научится управлять ими. Много пользы можно принести окружающему и людям, если повышать сознательно и упорно качество своих эманаций. Общественная полезность определяется степенью светоносности ауры. От тьмы рождается только лишь зло, но благо</w:t>
      </w:r>
      <w:r w:rsidR="000C04CE">
        <w:t xml:space="preserve"> — </w:t>
      </w:r>
      <w:r w:rsidR="00D61561" w:rsidRPr="00AA1353">
        <w:t>от ауры светлой.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306. (Гуру).</w:t>
      </w:r>
      <w:r w:rsidR="00D61561" w:rsidRPr="00AA1353">
        <w:t xml:space="preserve"> Когда есть устремление силы свои приложить к Делу Владыки, посылаются возможности и помощь</w:t>
      </w:r>
      <w:r w:rsidR="000C04CE">
        <w:t xml:space="preserve"> — </w:t>
      </w:r>
      <w:r w:rsidR="00D61561" w:rsidRPr="00AA1353">
        <w:t>было бы только, к чему прилагать. Желание действенного служения надо в себе поддерживать постоянно. Даваемые возможности не следует упускать, ибо неповторимы. Мы тоже на страже, чтобы помочь там, где можно, где явлен огонь. По времени даются и возможности, но тем, кто их заслужил. Постоянство и преданность ценим, ибо мало осталось из тех, кто дойдет до конца. Сознание надо держать в полной готовности к использованию возникающих возможностей. Мы с вами. Всякий страх надо отбросить</w:t>
      </w:r>
      <w:r w:rsidR="000C04CE">
        <w:t xml:space="preserve"> — </w:t>
      </w:r>
      <w:r w:rsidR="00D61561" w:rsidRPr="00AA1353">
        <w:t>магнитность его излучений непомерна и будет вредить. Но тяжкое кончится время, и будет полегче. Все придет в свои сроки и без нарочных дум. О близости нашей можно судить по напряжению горящего внутри пламени. Знаки близости будут даны. Шлю дальний привет.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307.</w:t>
      </w:r>
      <w:r w:rsidR="00D61561" w:rsidRPr="00AA1353">
        <w:t xml:space="preserve"> Любое нежелательное качество, уявленное и отмеченное в себе в течение дня, следует уничтожить огненным прижиганием внушения. Если оно достаточно мощно и напряженно, иногда бывает достаточно одного</w:t>
      </w:r>
      <w:r w:rsidR="00264FF9">
        <w:t xml:space="preserve"> </w:t>
      </w:r>
      <w:r w:rsidR="00D61561" w:rsidRPr="00AA1353">
        <w:t>прижигания даже в случае застарелых привычек или слабостей. Нужно захотеть, и захотеть очень сильно, всем существом.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308.</w:t>
      </w:r>
      <w:r w:rsidR="00D61561" w:rsidRPr="00AA1353">
        <w:t xml:space="preserve"> Слушатели бывают двух родов</w:t>
      </w:r>
      <w:r w:rsidR="000C04CE">
        <w:t xml:space="preserve"> — </w:t>
      </w:r>
      <w:r w:rsidR="00D61561" w:rsidRPr="00AA1353">
        <w:t>обычные земные и развоплощенцы. Обычных может быть один-два, но невидимых</w:t>
      </w:r>
      <w:r w:rsidR="000C04CE">
        <w:t xml:space="preserve"> — </w:t>
      </w:r>
      <w:r w:rsidR="00D61561" w:rsidRPr="00AA1353">
        <w:t>сотни. Надо мыслью к ним обращаться, ибо привлекаются они по созвучию и склонностям духа. Незримая аудитория</w:t>
      </w:r>
      <w:r w:rsidR="000C04CE">
        <w:t xml:space="preserve"> — </w:t>
      </w:r>
      <w:r w:rsidR="00D61561" w:rsidRPr="00AA1353">
        <w:t>явление весьма реальное. Вот почему начинает неистовствовать тьма, когда Записи читаются вслух, ибо стремится помешать всеми возможными способами, и прежде всего через окружающих, близь стоящих, делая их орудиями своего воздействия.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309. (Нояб. 18).</w:t>
      </w:r>
      <w:r w:rsidR="00D61561" w:rsidRPr="00AA1353">
        <w:t xml:space="preserve"> Если утверждение того или иного качества путем самовнушения удалось в малом, то удастся оно и в </w:t>
      </w:r>
      <w:r w:rsidR="00D61561" w:rsidRPr="00AA1353">
        <w:lastRenderedPageBreak/>
        <w:t>большом, и в великом. Но с малыми занозами духа бороться труднее. Каждую из них можно извлечь путем того же самовнушения. Лишь бы не утомиться в делании, ибо много заноз. Жизнь же дает к тому массу возможностей, и притом каждодневно. Очищать можно дух от наростов в этом каждодневном труде над собою. Радостен труд этот, когда он увенчан победою каждого дня. Можно взять за правило каждый день посвящать этой светоносной работе должное время. Стремительно пойдет тогда освобождение от наносного сора, от вековых накоплений</w:t>
      </w:r>
      <w:r w:rsidR="000C04CE">
        <w:t xml:space="preserve"> — </w:t>
      </w:r>
      <w:r w:rsidR="00D61561" w:rsidRPr="00AA1353">
        <w:t>пережитков прошлого. Много ненужной поклажи несет за собой человек. Уявляемые в течение дня нежелательные слабости, недостатки и привычки можно таким образом искоренять одну за другой упорно и планомерно.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310.</w:t>
      </w:r>
      <w:r w:rsidR="00D61561" w:rsidRPr="00AA1353">
        <w:t xml:space="preserve"> Правильно делаете: удар надо наносить не по исполнителям, но по темным шептунам, толкающим окружающих на вредящие действия. Пока противодействующая им мысль направляется на исполнителей, безрезультатна она. Но как только бич опускается на темных злонашептывателей, вредительство прекращается быстро, ибо огонь мысли жжет, </w:t>
      </w:r>
      <w:r w:rsidR="00EE4208">
        <w:t>а они привыкли прятаться за сво</w:t>
      </w:r>
      <w:r w:rsidR="00D61561" w:rsidRPr="00AA1353">
        <w:t>их, не ведающих правды, исполнителей и тем избегать заслуженного удара. В сущности говоря, тактика их стара и однообразна, хотя и меняются ухищрения. Но они прячутся всегда за спины около стоящих, чтобы избежать прямого воздействия и ожогов. Это следует помнить всегда при защите от темных и обороне близких и дел. Яро пользуются невежеством, неверием и отрицанием действительности со стороны своих незрячих и не ведающих правды пособников и тем преуспевают в творимом ими зле.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311.</w:t>
      </w:r>
      <w:r w:rsidR="00D61561" w:rsidRPr="00AA1353">
        <w:t xml:space="preserve"> Майя мира земного, Майя астральная, Майя Ментального Мира</w:t>
      </w:r>
      <w:r w:rsidR="000C04CE">
        <w:t xml:space="preserve"> — </w:t>
      </w:r>
      <w:r w:rsidR="00D61561" w:rsidRPr="00AA1353">
        <w:t>все одного корня. О Майе плотного говорилось достаточно. Сложнее астральная Майя. Уявляется она и в плотном мире, но в мире астральном она облекается в формы, и глаз обольщенного принимает ее за реальность. Те, кто кое-что знает, пользуются незнанием туда приходящих и принимают устрашающие новопришедших обличья или создают вокруг них призрачные формы всевозможных образов мысли. Их задача</w:t>
      </w:r>
      <w:r w:rsidR="000C04CE">
        <w:t xml:space="preserve"> — </w:t>
      </w:r>
      <w:r w:rsidR="00D61561" w:rsidRPr="00AA1353">
        <w:t>не выпустить жертву из круга, которым они ее очертили. Видя по ауре слабости духа и влечения его к низшим проявлениям, создают они прельщающие его формы и образы мысли, толкая его на сочетания с ними для погружения в них. И многие не выдерживают, и устремляются на отраву прельщения, и вовлекаются в воронкообразные вихри астрала. Маски с злоделателей можно сорвать, фантомы прельщения сжечь мыслью и освободиться от наваждения. Образы и формы, творимые развоплощенными, тоже вид Майи, ибо существуют они лишь в пространстве, не имея основания на Земле. Внутренний мир каждого жителя Тонкого Мира, выраженный в образах мысли, тоже является Майей. Все заблуждения мысли оформлены там. В них погружаться</w:t>
      </w:r>
      <w:r w:rsidR="000C04CE">
        <w:t xml:space="preserve"> — </w:t>
      </w:r>
      <w:r w:rsidR="00D61561" w:rsidRPr="00AA1353">
        <w:t xml:space="preserve">значит окружить себя тем, что </w:t>
      </w:r>
      <w:r w:rsidR="00D61561" w:rsidRPr="00AA1353">
        <w:lastRenderedPageBreak/>
        <w:t>не имеет отношения к истинно сущему. Свет, Иерархия Света, Носители Света и Служители Света</w:t>
      </w:r>
      <w:r w:rsidR="000C04CE">
        <w:t xml:space="preserve"> — </w:t>
      </w:r>
      <w:r w:rsidR="00D61561" w:rsidRPr="00AA1353">
        <w:t>вне Майи. Через них и подход к миру реального, утверждающегося на Красоте.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E4208">
        <w:rPr>
          <w:b/>
        </w:rPr>
        <w:t>312. (М.А.Й.).</w:t>
      </w:r>
      <w:r w:rsidR="00D61561" w:rsidRPr="00AA1353">
        <w:t xml:space="preserve"> План Владыки непреложен. Он будет осуществлен. Он осуществляется яро, но пути его воплощения в жизнь неисповедимы, и усмотреть их нелегко. Они изменчивы, как игра света на море во время восхода, но цель их одна</w:t>
      </w:r>
      <w:r w:rsidR="000C04CE">
        <w:t xml:space="preserve"> — </w:t>
      </w:r>
      <w:r w:rsidR="00D61561" w:rsidRPr="00AA1353">
        <w:t>наступление Света. Не надо лишь ограничивать утверждение Новой Эпохи на планете своим предвзятым представлением о том, как это должно совершаться. Все представления будут ошибочны, ибо Высшую Мудрость нельзя втиснуть в человеческий мозг. Но будет сужденное время, и очень приблизились сроки. Каждое действие, совершенное в понимании происходящего и в созвучии с ним, правильно. На глубоком понимании немногих строится здание Нового Мира. Остальные, хотя и призваны на постройку, но не знают ни размеров ее, ни цели конечной. Знающий же не упустит ни мгновения, чтобы руку свою приложить там, где дается возможность. Так пусть глаз будет открытым и ум не омрачен фантомами Майи. На чуткое ухо пошлем полезные мысли. На поворотах укажем, куда повернуть. Суровое время. Нагрузка на них, на немногих, тяжка. Один в поле воин</w:t>
      </w:r>
      <w:r w:rsidR="000C04CE">
        <w:t xml:space="preserve"> — </w:t>
      </w:r>
      <w:r w:rsidR="00D61561" w:rsidRPr="00AA1353">
        <w:t>ведь это уже подвиг. Во взаимоустремлении и взаимопонимании силы растут. Лишь бы не оторваться. В действиях надо явить бесстрашие, достоинство духа и целеустремленность соизмеримости с Планом Великим. Переустройство Мира идет стремительно. Много еще неожиданностей впереди, но все они во благо Новому Миру. Мир старый уйдет, и нет такой силы, которая смогла бы его удержать, ибо Иерархия против.</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313.</w:t>
      </w:r>
      <w:r w:rsidR="00D61561" w:rsidRPr="00AA1353">
        <w:t xml:space="preserve"> Что может помешать человеку искоренить любую слабость или привычку, если он, ее породитель, того захотел?!</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314.</w:t>
      </w:r>
      <w:r w:rsidR="00D61561" w:rsidRPr="00AA1353">
        <w:t xml:space="preserve"> (1.50 ночи). Итак, самовнушение действует безотказно, если приложено искреннее желание преуспеть. Задание себе лучше давать на ночь, и на звучащие качества. Власть над собою, овладение собой</w:t>
      </w:r>
      <w:r w:rsidR="000C04CE">
        <w:t xml:space="preserve"> — </w:t>
      </w:r>
      <w:r w:rsidR="00D61561" w:rsidRPr="00AA1353">
        <w:t>единственный путь к беспредельному могуществу духа. Тот побеждает все, кто самого себя сумеет победить. И никто, и ничто не может помешать процессу достижения этого могущества, ибо процесс этот невидим и происходит внутри. Власть человеческая не распространяется на эту невидимую миру работу, если только дух, идущий к Архатству, понимает, что он, и только один он</w:t>
      </w:r>
      <w:r w:rsidR="000C04CE">
        <w:t xml:space="preserve"> — </w:t>
      </w:r>
      <w:r w:rsidR="00D61561" w:rsidRPr="00AA1353">
        <w:t xml:space="preserve">владыка своей собственной мощи. Ученик, избравший путь могущества духа и знающий, как достигать, не остановится ни перед чем, даже самым труднейшим, для достижения огненной цели своей. Но вот совершается чудо: что-то происходит внутри, и труднейшее и почти недостижимое становится вдруг возможным и достижимым. Себя преодолевая в себе, идет от победы к победе победитель сужденный. Я Говорю тебе, сын Мой: </w:t>
      </w:r>
      <w:r w:rsidR="00D61561" w:rsidRPr="00AA1353">
        <w:lastRenderedPageBreak/>
        <w:t>могущество духа не сказка, но следствие малых побед, побед, ставших большими, и роста Сокровища Камня. Ты чувствуешь верно, победы достигнем с тобой, ибо вместе идем к Нашей цели.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315. (Нояб. 19).</w:t>
      </w:r>
      <w:r w:rsidR="00D61561" w:rsidRPr="00AA1353">
        <w:t xml:space="preserve"> Даже глубина сосредоточения зависит от предварительного приказа воли, то есть самовнушения. Внутреннее поле его применения очень широко. Можно даже спрашивать себя: а нельзя ли и здесь применить внушение, здесь, где не удались другие попытки. Воля должна почуять безграничную силу свою и научиться распоряжаться, а все существо человека</w:t>
      </w:r>
      <w:r w:rsidR="000C04CE">
        <w:t xml:space="preserve"> — </w:t>
      </w:r>
      <w:r w:rsidR="00D61561" w:rsidRPr="00AA1353">
        <w:t>повиноваться ей беспрекословно. И тогда она будет расти. Ей надо лишь создать благоприятную почву для роста. Этой почвою будут возможности ее упражнять без конца, которые беспрестанно даются жизнью. Ведь обычно человек поступает совсем не так, как он хочет, а как хочет астрал или привычка поступать так, как поступают другие, как принято вообще. И каждая попытка освободиться от власти выкристаллизовавшихся, порою веками, человеческих обычаев, привычек, традиций, предрассудков, заблуждений, неверных и ложных, будет победой, если успешна, ибо освобождение от чужой власти есть утверждение власти своей над собою. Это обстоятельство имеет большое значение для жизни в Надземном, так как там обостряется все, а также и возможность людей влиять друг на друга. Правда, там охраняют людей по слоям, или по планам, и возможности эксцессов ограничены обратным ударом, но и в пределах своей сферы, созвучной ему по тональности, воздействие окружающих все же достаточно сильно. Что же касается плотных условий, то оно чудовищно по своим размерам и устремлено на человека прежде всего со стороны тех, кто его окружает, со стороны всех живущих, мыслящих с ним однородно, со стороны людей развоплощенных и со стороны темных. Последний вид внушения особенно силен, так как темные действуют сознательно, тонко и со знанием многих законов. Кроме того, над народами висят давящие плиты вековых предрассудков, верований, традиций, суеверий и прочее. Надо понять всю мощь человеческих заблуждений и силу нелепых и вредных обычаев и увидеть уявление ее хотя бы в обычае старого Китая калечить ноги женщин, заключая их ноги с юных лет в колодки. Им предварительно ломали большой палец ноги и загибали его внутрь, накрепко забинтовывая и помещая ноги в колодки. Много не менее нелепых обычаев властвует еще над человечеством, хотя бы их формы были иные. Беда в том, что люди не подозревают порою, что живут под их властью, настолько привыкли они к ней, клетке, в которой находится в заключении их сознание. Зовем к освобождению от всех видов рабства, и особенно рабства психического. Работа по освобождению от него духа широка необычайно, ибо много цепей сковывают еще человека. Самые страшные из них</w:t>
      </w:r>
      <w:r w:rsidR="000C04CE">
        <w:t xml:space="preserve"> — </w:t>
      </w:r>
      <w:r w:rsidR="00D61561" w:rsidRPr="00AA1353">
        <w:t xml:space="preserve">цепи невежества, фанатизма, нетерпимости, отрицания. Яро стремятся люди подавлять волю друг друга. Потому Указуем на плавание в своем челне. Наши знают свой путь и на </w:t>
      </w:r>
      <w:r w:rsidR="00D61561" w:rsidRPr="00AA1353">
        <w:lastRenderedPageBreak/>
        <w:t>чужие ворота, даже ярко раскрашенные, не оборачиваются. Много голосов позовут, и много запретов зазвучит, но свою власть ученик над собою утвердивший, глух к чужим голосам, ибо его путь</w:t>
      </w:r>
      <w:r w:rsidR="000C04CE">
        <w:t xml:space="preserve"> — </w:t>
      </w:r>
      <w:r w:rsidR="00D61561" w:rsidRPr="00AA1353">
        <w:t>к Владыке.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316.</w:t>
      </w:r>
      <w:r w:rsidR="00D61561" w:rsidRPr="00AA1353">
        <w:t xml:space="preserve"> К чему слова, когда можно действовать мыслью. Словами можно не всегда, но мысль постоянно к услугам. Сколь же сильна, и уверенна, и тренированна должна быть она, чтобы заменить слово. Полагают, что послали в пространство или человеку задуманную мысль и делу конец. И удивляются, что желаемых результатов она не дает. Удивляясь, упускают из виду, что своей неуверенностью, сомнениями, колебаниями сами же пресекают ожидаемые следствия. Ведь все эти отклонения мгновенно передаются по тому же проводу, разрушая монолит мысли первоначальной и парализуя ее силу. Мыслью передается и ее сила, и ее слабость, и результаты в последнем случае прямо противоположны тому, чего хотел достичь человек с помощью мысли.</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317. (Нояб. 20).</w:t>
      </w:r>
      <w:r w:rsidR="00D61561" w:rsidRPr="00AA1353">
        <w:t xml:space="preserve"> Ощущение того, что победа над собою возможна, а за нею еще ряд целый побед возможен, несмотря на долгие годы казавшейся бесплодной борьбы, очень показательно и заслуживает внимания. Силы духа растут, и то, что невозможно и недостижимо было вчера, стало возможно сегодня. Потенциал духа неисчерпаем, и надо почерпать от него. И то, на что иначе потребовались бы годы, можно достичь в один раз могучим напряжением огненной воли. Объяснение в том, что растущая воля становится сильнее той, которая была вложена ранее в утвердившуюся привычку или слабость, и при борьбе с ними она преодолевает их благодаря своему росту. Мгновенное озарение преображает всего человека. Степени озарения бывают различны</w:t>
      </w:r>
      <w:r w:rsidR="000C04CE">
        <w:t xml:space="preserve"> — </w:t>
      </w:r>
      <w:r w:rsidR="00D61561" w:rsidRPr="00AA1353">
        <w:t>от мгновенного до длительного. И на разных этапах его становятся возможными и новые достижения воли. Путь</w:t>
      </w:r>
      <w:r w:rsidR="000C04CE">
        <w:t xml:space="preserve"> — </w:t>
      </w:r>
      <w:r w:rsidR="00D61561" w:rsidRPr="00AA1353">
        <w:t>в каждодневности. Каждодневность</w:t>
      </w:r>
      <w:r w:rsidR="000C04CE">
        <w:t xml:space="preserve"> — </w:t>
      </w:r>
      <w:r w:rsidR="00D61561" w:rsidRPr="00AA1353">
        <w:t xml:space="preserve">ковер достижений. Хотят мировых подвигов, но подвиг восхождения духа, совершаемый в жизни каждого дня, много труднее, потому приветствуем победителя жизни обычной, утвердившего в ней необычность. Также хотят, чтобы их за ручку вели, как младенцев. Но дух закаленный идет в жизни сам. Прикровенна Наша забота о таких самоходах. Все восстает против них, ибо слишком уж необычен незримый их подвиг и чудо самоисходящих лучей. Как охранить несомое пламя от угашения? Цепью беспрерывных побед над собою. Каждая из них умножает огни и увеличивает Сокровище Камня. Надо, надо понять всем своим существом, для чего нужны эти победы, чтобы путь победителя стал утвержденным. Астрал неуемный можно рассматривать в себе как отдельное начало, или оболочку, которую можно изменять и составляющие элементы которой заменять другими, более совершенными. Вообще же она не нужна, так как в процессе </w:t>
      </w:r>
      <w:r w:rsidR="00D61561" w:rsidRPr="00AA1353">
        <w:lastRenderedPageBreak/>
        <w:t>эволюции выполнила свою роль в деле развития ментала. Воля же</w:t>
      </w:r>
      <w:r w:rsidR="000C04CE">
        <w:t xml:space="preserve"> — </w:t>
      </w:r>
      <w:r w:rsidR="00D61561" w:rsidRPr="00AA1353">
        <w:t>огненное начало в человеке, которое будет сопутствовать ему всегда, постоянно возрастая в своей мощи. Воля может расти в добре или зле, в Свете и тьме, и может она деградировать. Безвольные существа не нужны для эволюции. Безволие есть преступление против жизни и непрощаемый грех. Сила злой воли еще может обратиться на добро, то есть к Свету. Но безволие</w:t>
      </w:r>
      <w:r w:rsidR="000C04CE">
        <w:t xml:space="preserve"> — </w:t>
      </w:r>
      <w:r w:rsidR="00D61561" w:rsidRPr="00AA1353">
        <w:t>никуда. Безволие ничтожно в добре и во зле. Безволию нет места в жизни. Вот почему путь победный, путь утверждения воли Приветствуем яро.</w:t>
      </w:r>
    </w:p>
    <w:p w:rsidR="00D61561" w:rsidRPr="00AA1353" w:rsidRDefault="00D61561" w:rsidP="008C6AB5">
      <w:pPr>
        <w:pStyle w:val="Quote"/>
      </w:pPr>
      <w:r w:rsidRPr="00AA1353">
        <w:t>Во сне видел Н.С. Х[рущева], сидел с ним за одним столом и говорил ему, что подъем и успехи России можно понять, так как знаем причины, но подъем и пробуждение многих народов поразительны и полны неожиданностей для наших врагов. Сидел с ним рядом.</w:t>
      </w:r>
    </w:p>
    <w:p w:rsidR="00D61561" w:rsidRPr="00AA1353" w:rsidRDefault="00D61561" w:rsidP="008C6AB5">
      <w:pPr>
        <w:pStyle w:val="Quote"/>
      </w:pPr>
      <w:r w:rsidRPr="00AA1353">
        <w:t>Видел во сне себя и наблюдал, какие у меня глаза. Они были полны жизни и энергии.</w:t>
      </w:r>
    </w:p>
    <w:p w:rsidR="00345971" w:rsidRDefault="00D61561" w:rsidP="008C6AB5">
      <w:pPr>
        <w:pStyle w:val="Quote"/>
      </w:pPr>
      <w:r w:rsidRPr="00AA1353">
        <w:t>Привязал себя к шару (детскому) и поднимался на воздух.</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318.</w:t>
      </w:r>
      <w:r w:rsidR="00D61561" w:rsidRPr="00AA1353">
        <w:t xml:space="preserve"> (1 ч. ночи). Многое можно простить там, где явлено ярое, огненное устремление к Свету. Ведь устремление это и есть движение к Свету. Оно возможно лишь при наличии горящего в сердце огня. Огонь! Огонь! Сойди на горящее сердце мое, чтоб усилить его многократно. Вабили сокола из поднебесья. Так же и огонь может снизойти на зовущее его сердце. Огонь пространственный призывается из пространства. По молитве верховного Иерофанта спускался небесный огонь на жертвенник древнего храма и зажигал светильники. Так же и</w:t>
      </w:r>
      <w:r w:rsidR="008C6AB5">
        <w:t xml:space="preserve"> </w:t>
      </w:r>
      <w:r w:rsidR="00D61561" w:rsidRPr="00AA1353">
        <w:t>светильники духа возжигаются небесным огнем. Желайте огня, хотите огня, и сойдет он на вас, жаждущих крещения огненного. Его нет в вас, ибо он нисходит извне. Его нет вокруг вас на Земле, ибо он с Неба, то есть из пространства. Пламя магнитно. Устремление являет собою сущность магнита духа в действии. Устремление яро магнитно. Энергии его, приведенные в действие, насыщаются пространственно в силу закона притяжения. Притяжение и насыщение идет по созвучию. Каков зов, таков и отклик. Не милость Неба, но заслуженное следствие. Не случайность, но действие непреложного закона. Потому Говорю: «Только устремитесь</w:t>
      </w:r>
      <w:r w:rsidR="000C04CE">
        <w:t xml:space="preserve"> — </w:t>
      </w:r>
      <w:r w:rsidR="00D61561" w:rsidRPr="00AA1353">
        <w:t>и зальет вас сияние Беспредельности». Но огонь надо пронести, не угашая, ибо пламя магнитно и во время угасания бездействует. Приток тонких энергий прекращается, и пространство молчит. Угашение пламени духа равносильно духовному самоубийству. Непрерываемая связь с Иерархией Света исключает возможность угашения огня. Любовь к Иерархии есть сердца горящий огонь. Огонь удержите любовью.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319. (Нояб. 21).</w:t>
      </w:r>
      <w:r w:rsidR="00D61561" w:rsidRPr="00AA1353">
        <w:t xml:space="preserve"> (Продолжение). Никакие мысли, никакие соображения не помогут, если огонь не горит. Огонь возжигается мыслью, уявленной в применении. Подвиг есть процесс применения </w:t>
      </w:r>
      <w:r w:rsidR="00D61561" w:rsidRPr="00AA1353">
        <w:lastRenderedPageBreak/>
        <w:t>мыслей в жизни. Претворение мыслей в целый ряд жизненных действий будет знаком Архатства. Конечно, говорится о мыслях сверхличных, о мыслях самоотверженных и к Свету ведущих. Ибо применение мысли во зло свойственно людям, но это рождает лишь черный огонь. Учение указует, какие мысли требуют приложения их в жизни. Следование указаниям Учителя</w:t>
      </w:r>
      <w:r w:rsidR="000C04CE">
        <w:t xml:space="preserve"> — </w:t>
      </w:r>
      <w:r w:rsidR="00D61561" w:rsidRPr="00AA1353">
        <w:t>уже подвиг. Вступление на путь подвига знаменует собою вступление на путь Архата. Подвижником Называем того, кто вступил на путь подвига постоянного, длящегося всю жизнь, до конца. Этот вид подвига много труднее подвига кратковременного. В условиях же текущего времени, на сломе старого мира и общего переустройства и неуравновесия, он труден и тяжек необычайно. В буквальном смысле каждый день надо собирать заново все силы духа, чтобы противопоставлять их силам разрушения и тьмы. Хаос яро вторгается в сознание, лишая заслуженных накоплений. И надо держаться как на пожаре, напрягая огни сердца, чтобы не отступить. Спасение в ритме, который перенесет через, когда силы иссякнут. Этим особенно жизнедательно ценен ритм каждодневного Общения с Учителем Света. Этот ритм и будет ведущим сквозь бури, и вихри, и сумрак ночной. Требуется при этом неслыханное упорство и постоянство. Лишь они доведут до цели конечной.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320.</w:t>
      </w:r>
      <w:r w:rsidR="00D61561" w:rsidRPr="00AA1353">
        <w:t xml:space="preserve"> Жизнь человека может быть освещена всесторонне только при условии понимания связи ее с жизнью Тонкого Мира. А в ней принимаем участие постоянно. Сон также не понят. Остается жизнь на пятачке плотных условий, куцая и нелепая</w:t>
      </w:r>
      <w:r w:rsidR="000C04CE">
        <w:t xml:space="preserve"> — </w:t>
      </w:r>
      <w:r w:rsidR="00D61561" w:rsidRPr="00AA1353">
        <w:t>нечто без конца и начала и без основания, оторванное от своих корней. В этом трагедия современности.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321. (Нояб. 22).</w:t>
      </w:r>
      <w:r w:rsidR="00D61561" w:rsidRPr="00AA1353">
        <w:t xml:space="preserve"> Вчера со сна: «Мы не сказали последнего слова»,</w:t>
      </w:r>
      <w:r w:rsidR="000C04CE">
        <w:t xml:space="preserve"> — </w:t>
      </w:r>
      <w:r w:rsidR="00D61561" w:rsidRPr="00AA1353">
        <w:t>слова Матери.</w:t>
      </w:r>
    </w:p>
    <w:p w:rsidR="00345971" w:rsidRDefault="00D61561" w:rsidP="00D61561">
      <w:r w:rsidRPr="00AA1353">
        <w:t>Каждое Указание, примененное хотя бы один раз, можно рассматривать как зерно, заложенное на ниве сознания. Когда-то и где-то оно даст росток. Все не без пользы. Но лучше, конечно, посев новых зерен производить более тщательно, то есть отсылать принятые и утвержденные сознанием мысли в хранилище памяти с более четкой печатью воли и осознания. Мысли, не получившие утверждения сознания или даже неодобрение при неизбежном возвращении их, уже возросших, в поле сознания, в действии себя не уявят, но одобренные дадут следствия. Контроль над ними поэтому и необходим. Слишком уж много сора попадает в память, засоряя будущее. Все рефлекторные действия человека вызываются подобными мыслями, утвержденными и принятыми духом, хорошими либо плохими, но порождающими созвучные им действия. Нет ничего более разрушительного для человека, нежели рефлекторная деятельность</w:t>
      </w:r>
      <w:r w:rsidR="000C04CE">
        <w:t xml:space="preserve"> — </w:t>
      </w:r>
      <w:r w:rsidRPr="00AA1353">
        <w:t xml:space="preserve">физическая, астральная и ментальная. Она возникает и может уявляться лишь при отсутствии контроля. Но говорилось о бодрствовании постоянном, о дозоре, о </w:t>
      </w:r>
      <w:r w:rsidRPr="00AA1353">
        <w:lastRenderedPageBreak/>
        <w:t>настороженности. На вечном дозоре пребывает Архат. Нет ни одного действия рефлекторного, автоматического. Лунное наследие изжито, и проявления его прекращены. Стоящий на страже своего микрокосмоса дух не допускает в него элементов, не созвучных с достигнутой им ступенью, и контролирует каждый рефлекс мысли. Астрал, враг древний, живет именно рефлексами и не хочет контроля и вмешательства воли. И лунную сущность свою он уявляет в утверждении прошлых накоплений, и порою далекого, далекого прошлого. Путь можно ускорить, обратив особое внимание на эту сторону внутренней жизни, ибо астрал быть должен обуздан и подчинен полностью воле.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322.</w:t>
      </w:r>
      <w:r w:rsidR="00D61561" w:rsidRPr="008C6AB5">
        <w:t xml:space="preserve"> (1 час ночи).</w:t>
      </w:r>
      <w:r w:rsidR="00D61561" w:rsidRPr="00AA1353">
        <w:t xml:space="preserve"> Указую напрячь сердечное устремление ко Мне, преодолевая сопротивление окружающей сферы. Иллюзия расстояния и разделенности пусть рухнет. Это явления плотного мира, но не духовного. Вне времени дух и вне расстояний. В Мире Тонком дальность и близость измеряются и определяются созвучием и устремлением. Близко то, что созвучно, и отделено несозвучащее духу. Плотные ограничения можно учиться преодолевать и на Земле. Сердце</w:t>
      </w:r>
      <w:r w:rsidR="000C04CE">
        <w:t xml:space="preserve"> — </w:t>
      </w:r>
      <w:r w:rsidR="00D61561" w:rsidRPr="00AA1353">
        <w:t>преодолеватель материальных ограничений. Но преодолевать их надо сначала в сознании. Всё в духе возможно. Допущение явления в сознании утверждает его возможность, ибо осознание есть почти уже овладение. Услышание голоса Учителя подчиняется тому же принципу. Все, чего хочет дух, достигнуто будет здесь или там, рано или поздно. Это понятие вседостижимости надо в сознанье внедрить, ибо дух живет в Вечности. Время</w:t>
      </w:r>
      <w:r w:rsidR="000C04CE">
        <w:t xml:space="preserve"> — </w:t>
      </w:r>
      <w:r w:rsidR="00D61561" w:rsidRPr="00AA1353">
        <w:t>мгновенье пред нею. Возможность достижения любого порядка возрастает во времени, а в Беспредельности становится непреложной. Пути эволюции духа земного человечества Наметили Мы, имея перед Собою для достижения этой цели океан времени. Не произвол сил слепых и стихийных, но разумное Руководство Ведущих. Всеведение, всезнание, всемогущество и бессмертие</w:t>
      </w:r>
      <w:r w:rsidR="000C04CE">
        <w:t xml:space="preserve"> — </w:t>
      </w:r>
      <w:r w:rsidR="00D61561" w:rsidRPr="00AA1353">
        <w:t>цель. Она будет достигнута духом. Но пионеры человечества на этом пути</w:t>
      </w:r>
      <w:r w:rsidR="000C04CE">
        <w:t xml:space="preserve"> — </w:t>
      </w:r>
      <w:r w:rsidR="00D61561" w:rsidRPr="00AA1353">
        <w:t>это избранники</w:t>
      </w:r>
      <w:r w:rsidR="008C6AB5">
        <w:t xml:space="preserve"> </w:t>
      </w:r>
      <w:r w:rsidR="00D61561" w:rsidRPr="00AA1353">
        <w:t>Наши, прокладывающие дорогу для всех. Несказуем их подвиг, ибо незрим и не понят. Но с ними Наш Луч и близость Общенья. И мыслей потоки, и Щит Наш над ними. Преодолеть в духе иллюзию пространства трех измерений будет великой победой. «Я с вами всегда»</w:t>
      </w:r>
      <w:r w:rsidR="000C04CE">
        <w:t xml:space="preserve"> — </w:t>
      </w:r>
      <w:r w:rsidR="00D61561" w:rsidRPr="00AA1353">
        <w:t>в формуле этой ключ к разрешению тайны трех измерений пространства. Формуле данной поверить и утвердить ее в сердце</w:t>
      </w:r>
      <w:r w:rsidR="000C04CE">
        <w:t xml:space="preserve"> — </w:t>
      </w:r>
      <w:r w:rsidR="00D61561" w:rsidRPr="00AA1353">
        <w:t>значит цепи разбить материального мира и невидимое утвердить в плотном.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323. (Нояб. 23).</w:t>
      </w:r>
      <w:r w:rsidR="00D61561" w:rsidRPr="00AA1353">
        <w:t xml:space="preserve"> Обещана вечная жизнь. Жить не в настоящем, не в будущем, но в вечном будет победой над Майей трех преходящих миров. Элементы вечного и преходящего легко различимы. Жизнь вечна, формы ее выражения временны. Субстанция материи, то есть огонь</w:t>
      </w:r>
      <w:r w:rsidR="000C04CE">
        <w:t xml:space="preserve"> — </w:t>
      </w:r>
      <w:r w:rsidR="00D61561" w:rsidRPr="00AA1353">
        <w:t xml:space="preserve">вечен, но преходящи формы его выражения; дух вечен, но ограничены сроком его оболочки. </w:t>
      </w:r>
      <w:r w:rsidR="00D61561" w:rsidRPr="00AA1353">
        <w:lastRenderedPageBreak/>
        <w:t>Вечны космические законы, но то, что заключено в рамках этих законов и обнимается ими, подобно великому потоку жизни, текущей в Беспредельность. Срочны миры и системы миров, и даже целые галактики, но Космос, как таковой, вечен, ибо сущ в Беспредельности. Так Космос и дух человека по природе своей беспредельны. Если сознание связывает себя и отождествляет себя с проводниками, оно погружает себя в объятия и власть преходящего и обрекает себя смерти; если сосредоточивает энергии свои на Бессмертной Триаде и в ней утверждает себя, то тем создает условия для непрерываемости сознания, то есть бессмертия своего в духе. Нелепо говорить о бессмертии тела, или бессмертии в теле, или о бессмертии в астрале или в теле ментальном, которое хотя и длительнее всех прочих, но тоже ограничено сроком. Лишь огненное тело бессрочно. Но для его оформления надо внести в него оформляющие его элементы. Этими элементами будут качества духа, являющиеся формами утвержденных и кристаллизованных в микрокосме человека огней. Приходим к тому же: оформление огненного тела нуждается в качествах духа. Так, их утверждая, утверждает вечную жизнь в Бессмертной Триаде своей человек.</w:t>
      </w:r>
      <w:r w:rsidR="00264FF9">
        <w:t xml:space="preserve"> </w:t>
      </w:r>
      <w:r w:rsidR="00D61561" w:rsidRPr="00AA1353">
        <w:t>Трудно представить себе, что самый блестящий интеллект подобен яркому фейерверку, а скромное, незаметное качество духа, скажем, самоотверженность,</w:t>
      </w:r>
      <w:r w:rsidR="000C04CE">
        <w:t xml:space="preserve"> — </w:t>
      </w:r>
      <w:r w:rsidR="00D61561" w:rsidRPr="00AA1353">
        <w:t>далекому Солнцу в пространстве, не умирающему веками. Из высоких размышлений складывается полезное достижение. Потому огонь мысли полезно добавить в процесс оформления Высшей Триады. Обычно сознание человека пребывает в низших проводниках, крепко связанных с жизнью земною. Сознание надо почаще из них извлекать, погружая его в Высшие Сферы. Бессмертно явление огненной мысли. Мысль, освобожденная от элементов астрала и заблуждений интеллекта, поможет собрать и фокусировать в кристаллы частицы светящейся Материи Люциды, входящей в состав элементов огненного тела. Магнитная сила мысли ручательством будет того, что достижение это возможно. Но надо хотеть, но надо дерзать, но духом и сердцем надо принять и утвердить путь царственной Йоги Огня. Я Утверждаю: достижимо бессмертие духа, уявляемое в форме непрерываемого сознания.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324.</w:t>
      </w:r>
      <w:r w:rsidR="00D61561" w:rsidRPr="00AA1353">
        <w:t xml:space="preserve"> (1 час ночи). В заботе о Порученном не притупится зоркость, и это позволит усмотреть каждое новое благоприятное обстоятельство, с тем чтобы использовать его целесообразно. Понимание, углубленное Учением, дает возможность избежать ошибок в оценке происходящего. Потому держите сознание в полной готовности к действию.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325. (Нояб. 24).</w:t>
      </w:r>
      <w:r w:rsidR="00D61561" w:rsidRPr="00AA1353">
        <w:t xml:space="preserve"> Не надо смущаться тем огромным расстоянием, которое разделяет настоящую ступень духа от высочайшей, осознанной разумом. Ведь даже эта высочайшая еще далеко не конец, ибо Беспредельность его не имеет. Но достигнутый </w:t>
      </w:r>
      <w:r w:rsidR="00D61561" w:rsidRPr="00AA1353">
        <w:lastRenderedPageBreak/>
        <w:t>сознанием потолок будет сферою магнитного притяжения для устремленного в эволюцию сердца. Не надо лишь ставить пределов, полагая, что далее их двигаться уже некуда. Недостижимое здесь достижимо там, в сферах высоких, и кто знает, какая ступень на пути утверждения своего идеала достигнута будет в Надземном. О дерзании упоминается не напрасно. Дерзнув на большое, малое легче принять к приложению в жизни. Каналы достижения прокладываются в пространстве мыслью. По ним устремляется дух, сбрасывая последовательно свои оболочки. И когда сброшены все, ничто уже не держит его, устремленного вечно. И в этот момент каналы, прорытые мыслью в пространстве, будут служить духу ступенями подъема к воплощению в себе того идеала, пониманием широты которого дух ограничил себя. Предел ставится мыслью, и выше той границы, которая очерчена духом, ему не подняться. Потому Указую: «Шире широкого шейте, тките жемчужную пряжу духа, духа рисуйте узор в огненных сферах». Дерзновение плодоносно, особенно в сферах Надземных. Неприменимое здесь там применимо, недостигнутое</w:t>
      </w:r>
      <w:r w:rsidR="000C04CE">
        <w:t xml:space="preserve"> — </w:t>
      </w:r>
      <w:r w:rsidR="00D61561" w:rsidRPr="00AA1353">
        <w:t>достижимо, невозможное</w:t>
      </w:r>
      <w:r w:rsidR="000C04CE">
        <w:t xml:space="preserve"> — </w:t>
      </w:r>
      <w:r w:rsidR="00D61561" w:rsidRPr="00AA1353">
        <w:t>возможно. Но пунктом отправления остается все же Земля. Без Земли не подняться. Так земное существование приобретает особенный смысл, глубокий и нужный. Незнайки готовы взлететь и Землю оставить, но зато и падение их ожидает великое, ибо лишаются ноги опоры, без которой порыв в Беспредельность немыслим. Земля и земные воплощения</w:t>
      </w:r>
      <w:r w:rsidR="000C04CE">
        <w:t xml:space="preserve"> — </w:t>
      </w:r>
      <w:r w:rsidR="00D61561" w:rsidRPr="00AA1353">
        <w:t>это именно то, что нужно духу неизбежно пройти на его бесконечном пути по звездам далеким. Через Землю надо пройти, взяв от нее все ее дары и все возможности, которые она предоставляет. Земля</w:t>
      </w:r>
      <w:r w:rsidR="000C04CE">
        <w:t xml:space="preserve"> — </w:t>
      </w:r>
      <w:r w:rsidR="00D61561" w:rsidRPr="00AA1353">
        <w:t>это космический дом нашего человечества, освоенный человеком для жизни на ней в течение долгих миллионов лет. Другого дома такого в Космосе не найти. Есть лучше и выше, но для освоения его требуется долгое время. Здесь же, на Земле, каждый новый день жизни полон новыми возможностями новых побед и новых достижений для устремленного духа. Им нет конца. И Лучи над пылающим сердцем, и Образ Ведущего близок, и дали сияющей мысли открыты тому, кто дерзает. И крылья растут для полетов. Потому Говорю вам: идите, Я с вами во все дни вашей жизни на Земле и в мирах, всегда, до конца Манвантары.</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326.</w:t>
      </w:r>
      <w:r w:rsidR="00D61561" w:rsidRPr="00AA1353">
        <w:t xml:space="preserve"> (Утром с закр. глазами). Сын Мой, дух вездесущ. Но каждая оболочка принадлежит к своему плану и ограничена им. Вездесущие духа частично уявляется в его делимости, в ясновидении, яснослышании и других ясночувствах. Аппараты всех чувств заключены в человеке, чувств физических, тонких и огненных: физические зрение и слух и прочие чувства, астральные зрение и слух и прочие, и огненные все чувства. Чувства и их аппараты восходят до Огненного Мира. Чувства огненные не ограничены ничем. Это царство духа. Но дух затемняется оболочками. Чувствознание и знание духа</w:t>
      </w:r>
      <w:r w:rsidR="000C04CE">
        <w:t xml:space="preserve"> — </w:t>
      </w:r>
      <w:r w:rsidR="00D61561" w:rsidRPr="00AA1353">
        <w:t xml:space="preserve">предварительные ступени </w:t>
      </w:r>
      <w:r w:rsidR="00D61561" w:rsidRPr="00AA1353">
        <w:lastRenderedPageBreak/>
        <w:t>всезнания. Основа чувства</w:t>
      </w:r>
      <w:r w:rsidR="000C04CE">
        <w:t xml:space="preserve"> — </w:t>
      </w:r>
      <w:r w:rsidR="00D61561" w:rsidRPr="00AA1353">
        <w:t>его беспредельность. Нельзя ограничивать явление его пониманием от сегодня. Беспредельность во всем, даже в атоме, и все</w:t>
      </w:r>
      <w:r w:rsidR="000C04CE">
        <w:t xml:space="preserve"> — </w:t>
      </w:r>
      <w:r w:rsidR="00D61561" w:rsidRPr="00AA1353">
        <w:t>в Беспредельности. Форма имеет предел, но дух его не имеет, хотя временно ограничен формой облекающих его в данный момент оболочек. Ограничения оболочек можно преодолевать, в духе поднимаясь над ними. Путь преодоления</w:t>
      </w:r>
      <w:r w:rsidR="000C04CE">
        <w:t xml:space="preserve"> — </w:t>
      </w:r>
      <w:r w:rsidR="00D61561" w:rsidRPr="00AA1353">
        <w:t>путь огненный, то есть путь оформления огненного тела. Потому чем труднее, тем ближе к цели, и чем хуже, тем лучше, если борется дух до конца, ибо непобеждаемость</w:t>
      </w:r>
      <w:r w:rsidR="000C04CE">
        <w:t xml:space="preserve"> — </w:t>
      </w:r>
      <w:r w:rsidR="00D61561" w:rsidRPr="00AA1353">
        <w:t>в духе. Надо понять, что в духе победа, но не вовне. Внешняя победа при внутреннем поражении духа есть поражение, и наоборот. Примером пусть служит Голгофа: временное торжество тьмы, и победа Спасителя в духе, и конечная Света победа.</w:t>
      </w:r>
    </w:p>
    <w:p w:rsidR="008C6AB5" w:rsidRDefault="008C6AB5" w:rsidP="00D61561"/>
    <w:p w:rsidR="00345971" w:rsidRDefault="00D61561" w:rsidP="008C6AB5">
      <w:pPr>
        <w:pStyle w:val="Quote"/>
      </w:pPr>
      <w:r w:rsidRPr="00AA1353">
        <w:t>Вспомним примеры из жизни. Ставрогин и Верховенский и пощечина, нанесенная последним. Суворов</w:t>
      </w:r>
      <w:r w:rsidR="000C04CE">
        <w:t xml:space="preserve"> — </w:t>
      </w:r>
      <w:r w:rsidRPr="00AA1353">
        <w:t>для него поражение было немыслимо. Он никогда даже не допускал и мысли о его возможности. Человек, идущий по канату, протянутому между крышами небоскребов. Йог, ступающий по раскаленным угольям или сидящий на воде. Простой гипнотизер, отдающий волевой приказ пациенту. Все случаи успешного самовнушения. И тот, кто умеет повелевать стихиями, в духе сперва одержал победу над ними. (Это от меня самого).</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327. (Нояб. 25).</w:t>
      </w:r>
      <w:r w:rsidR="00D61561" w:rsidRPr="00AA1353">
        <w:t xml:space="preserve"> Глаза</w:t>
      </w:r>
      <w:r w:rsidR="000C04CE">
        <w:t xml:space="preserve"> — </w:t>
      </w:r>
      <w:r w:rsidR="00D61561" w:rsidRPr="00AA1353">
        <w:t>оружие защиты и нападения. Оружие тогда хорошо, когда им пользуются умело и знают, когда и как надо его применять. За глазом</w:t>
      </w:r>
      <w:r w:rsidR="000C04CE">
        <w:t xml:space="preserve"> — </w:t>
      </w:r>
      <w:r w:rsidR="00D61561" w:rsidRPr="00AA1353">
        <w:t>клинок отточенный мысли. Подобно лучу прожектора на предмет, наводится глаз, упорно и твердо, на объект воздействия. Поднимаются дула огромных орудий, устанавливаясь на цель, так же уверенно и точно поднимаются лучи глаз. Мысль, передаваемая глазом, должна быть при этом четко оформлена. Она может сопровождаться словами, если этого требуют обстоятельства, но может случиться и так, что слова говорятся одни, но мысль передается другая, если воздействие прикровенно. При этом следует помнить, что на Востоке избегают применять прямое воздействие глаз и мысль передается без их участия. Считают, что такое воздействие сильнее. Но могут быть разные случаи в жизни, и тогда приходится пользоваться тем, что в данный момент кажется лучшим. Защита одобрена всегда, нападение</w:t>
      </w:r>
      <w:r w:rsidR="000C04CE">
        <w:t xml:space="preserve"> — </w:t>
      </w:r>
      <w:r w:rsidR="00D61561" w:rsidRPr="00AA1353">
        <w:t>лишь в случае вредящей активности тьмы, ибо воля человека свободна и насилие над ней не допускается безнаказанно.</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8C6AB5">
        <w:rPr>
          <w:b/>
        </w:rPr>
        <w:t>328.</w:t>
      </w:r>
      <w:r w:rsidR="00D61561" w:rsidRPr="00AA1353">
        <w:t xml:space="preserve"> (С закр. глазами). Друг Мой, когда даваемые Указания применяются в действии, можно двигаться дальше. Исполнение Указаний служит ступенями подъема. Можно поступать так, чтобы и малые действия соответствовали намеченной цели. Если цель</w:t>
      </w:r>
      <w:r w:rsidR="000C04CE">
        <w:t xml:space="preserve"> — </w:t>
      </w:r>
      <w:r w:rsidR="00D61561" w:rsidRPr="00AA1353">
        <w:t xml:space="preserve">могущество духа, то каждое действие, каждый поступок, каждое чувство и мысль должны быть в созвучии с нею. Также и </w:t>
      </w:r>
      <w:r w:rsidR="00D61561" w:rsidRPr="00AA1353">
        <w:lastRenderedPageBreak/>
        <w:t>достоинство духа нельзя утвердить, если паяц не обуздан. Если действительно поверить тому, что Я с вами всегда, то и поведение ваше при осознании постоянного Присутствия изменится в корне. Признания теоретического недостаточно</w:t>
      </w:r>
      <w:r w:rsidR="000C04CE">
        <w:t xml:space="preserve"> — </w:t>
      </w:r>
      <w:r w:rsidR="00D61561" w:rsidRPr="00AA1353">
        <w:t>надо принять утверждение это всем сознанием и всем сердцем.</w:t>
      </w:r>
    </w:p>
    <w:p w:rsidR="00D61561" w:rsidRPr="00AA1353" w:rsidRDefault="00D61561" w:rsidP="00D61561"/>
    <w:p w:rsidR="00345971" w:rsidRDefault="00D61561" w:rsidP="008C6AB5">
      <w:pPr>
        <w:pStyle w:val="Quote"/>
      </w:pPr>
      <w:r w:rsidRPr="00AA1353">
        <w:t>Видел во сне, что поднимался по очень грязной лестнице, запачканной вонью, и очень боялся запачкать обувь. Поднялся до деревянных ступенек, уже незамаранных.</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5315BC">
        <w:rPr>
          <w:b/>
        </w:rPr>
        <w:t>329.</w:t>
      </w:r>
      <w:r w:rsidR="00D61561" w:rsidRPr="00AA1353">
        <w:t xml:space="preserve"> Притяжение мысли. Мысль извлекает из пространства созвучные ей элементы в полном соответствии с той силой, которая вложена в нее человеком. Мысль порожденная растет, если получает питание от своего породителя. Если упорно возвращаться к одной и той же мысли, она может вырасти до гигантских размеров и обязательно уявит себя в действии. Из пространства можно черпать созвучные мысли, усиливая и расширяя таким путем свою основную мысль. Ручательство за тяготение мыслей Мы Даем. Но научиться применять его в жизни человек должен сам.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5315BC">
        <w:rPr>
          <w:b/>
        </w:rPr>
        <w:t>330. (Нояб. 26).</w:t>
      </w:r>
      <w:r w:rsidR="00D61561" w:rsidRPr="00AA1353">
        <w:t xml:space="preserve"> Сын Мой, осознание великого Присутствия будет знаком преодоления иллюзии пространства трех измерений и утверждением первых ступеней вездесущия духа. Ступени восхождения сперва преодолеваются в сознании, а потом уже в жизни (вовне). Внешнее не имеет никакого значения для духа до тех пор, пока не произошла внутренняя реакция на то, что воздействует извне. Весь смысл в ней. Пока не нарушено состояние равновесия внутри, победителем остается дух, хотя бы все идущее против торжествовало кажущуюся победу. Огонь равновесия непобедим. Вибрации его тоньше и выше, а следовательно, и сильнее вибраций, идущих извне. Могут глумиться, издеваться, унижать вас враги или идущие против, но, пока равновесие не поколеблено, преждевременна радость врагов. Управлять и владеть состояниями духа</w:t>
      </w:r>
      <w:r w:rsidR="000C04CE">
        <w:t xml:space="preserve"> — </w:t>
      </w:r>
      <w:r w:rsidR="00D61561" w:rsidRPr="00AA1353">
        <w:t xml:space="preserve">тоже психотехника. Думают обороть нечто вовне и на внешнее устремляют силы, в то время как победа заключается в правильной реакции духа на ярость внешних воздействий. «Идет князь мира сего, но не имеет во Мне ничего». Это есть явление великой победы Владыки Света над тьмою. Меч духа сиял над челом ослепительным светом, восхищая победу, в то время как меч, поднятый рукою Петра, Указано было вложить в ножны обратно. Вот этот отказ от средств внешней защиты, и перенесение ее внутрь, и действие единым началом духа и являются формою выражения высшей духовной мощи. Все совершается внутри себя: и борьба, и победа. Потому Утверждаю: сохранение равновесия в действии будет победой. Против равновесия никто не силен. Против равновесия никто не устоит. Научиться действовать в состоянии полного равновесия будет знаком победы. Внешнее и останется вовне, но победа над собою с духом пребудет и во времени даст </w:t>
      </w:r>
      <w:r w:rsidR="00D61561" w:rsidRPr="00AA1353">
        <w:lastRenderedPageBreak/>
        <w:t>внешний эффект непреложно и неотвратимо. Значение равновесия глубоко. Смысл качества заключается в стойкости огней, уявляемых в его форме (или его формой), в непоколебимости и утонченности его пламени. «Огонь Пришел низвести Я на Землю», и радость Мне видеть, когда мощно рождается он в глубинах восставшего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17A93">
        <w:rPr>
          <w:b/>
        </w:rPr>
        <w:t>331.</w:t>
      </w:r>
      <w:r w:rsidR="00D61561" w:rsidRPr="00AA1353">
        <w:t xml:space="preserve"> Не в пространстве надо преодолевать расстояние, а в сознании. Преображение сознания и есть путь.</w:t>
      </w:r>
    </w:p>
    <w:p w:rsidR="00D61561" w:rsidRPr="00AA1353" w:rsidRDefault="00D61561" w:rsidP="00D61561">
      <w:r w:rsidRPr="00AA1353">
        <w:t>Дерзающий на великое преуспеет и в малом, ибо действует фокус средоточия энергий дерзания, посылая ответные вибрации. Пространственный мегафон действует по принципу эха. Видимое пространство переполнено невидимыми глазу формами и энергиями. В нем заключено все настоящее, прошлое и будущее, все видимое и невидимое глазу, все продукты психической деятельности человека и его творческого воображения. Это хранилище и архив человечества и природы. Куда ушел день вчерашний со всем, что в нем было? В пространство. Планета, двигаясь по орбите и устремляясь вместе со всей Солнечной системой к далекой звезде, совершает спиральное движение в пространстве, оставляя в нем отпечатки, или клише, всего, что на ней происходит. Не повторяется ничто, ибо каждое мгновение планета занимает пространственно новое место, никогда не возвращаясь назад. Если бы планета остановилась, остановились бы и время, и жизнь, и движение на ней. Но если сознанием устремляться вспять, в прошлое, то на каком-то этапе этого процесса можно задержать сознание в той или иной точке пространства, когда-то пройденной Землей, и увидеть то, что на ней происходило. Это и будет погружением в свитки Акаши, где хранятся отпечатки пути, пройденного в прошлом Землей. Ничто в природе не исчезает и не рождается вновь, а лишь переходит из одной формы своего выражения в другую по непрерывной линии проявления. Память человека есть несовершенное выражение совершенной памяти природы. Памятью, то есть способностью запечатлевать на себе вибрации окружающей среды, обладают все предметы, все вещи, вся материя. Эти отпечатки очень тонки и пока еще неуловимы современными аппаратами. Но все существующее воздействует друг на друга. Солнце нагревает камень</w:t>
      </w:r>
      <w:r w:rsidR="000C04CE">
        <w:t xml:space="preserve"> — </w:t>
      </w:r>
      <w:r w:rsidRPr="00AA1353">
        <w:t>воздействие, Луна вызывает приливы</w:t>
      </w:r>
      <w:r w:rsidR="000C04CE">
        <w:t xml:space="preserve"> — </w:t>
      </w:r>
      <w:r w:rsidRPr="00AA1353">
        <w:t>воздействие. Рука человека, касаясь предмета, нагревает его</w:t>
      </w:r>
      <w:r w:rsidR="000C04CE">
        <w:t xml:space="preserve"> — </w:t>
      </w:r>
      <w:r w:rsidRPr="00AA1353">
        <w:t>воздействие. Его можно даже обнаружить при помощи простого термометра. Но если чего-то обнаружить нельзя, то это совсем не означает, что оно не существует. Область невидимого бесконечно шире и разнообразней видимого. Современных аппаратов явно недостаточно. Но их можно усовершенствовать и создавать новые. Но лучший аппарат</w:t>
      </w:r>
      <w:r w:rsidR="000C04CE">
        <w:t xml:space="preserve"> — </w:t>
      </w:r>
      <w:r w:rsidRPr="00AA1353">
        <w:t>это человек, в микрокосме которого сосредоточены в своем потенциале самые совершеннейшие аппараты. Многие из них, как, например, аппараты слуха, зрения, вкуса, частично уже изучены, но самые тонкие и лежащие как раз за пределом изученных еще ждут своих исследователей. Наша цель</w:t>
      </w:r>
      <w:r w:rsidR="000C04CE">
        <w:t xml:space="preserve"> — </w:t>
      </w:r>
      <w:r w:rsidRPr="00AA1353">
        <w:t xml:space="preserve">вооружить человека без единого аппарата. Для этого человек должен </w:t>
      </w:r>
      <w:r w:rsidRPr="00AA1353">
        <w:lastRenderedPageBreak/>
        <w:t>быть изучаем со всею тщательностью и непредвзятостью и должно быть собираемо научно все, что относится к проявлению деятельности его высшей аппаратуры. Фотоаппарат глаза изучен, правда, очень еще поверхностно, но функции третьего глаза, глаза психического, еще невежественно замалчиваются, хотя можно было бы собрать немало научного материала, касающегося его деятельности. Аппарат мысли также в полном пренебрежении. Все сведено к чисто физической активности при полном отрицании тонкой. Наиглавнейшая задача науки</w:t>
      </w:r>
      <w:r w:rsidR="000C04CE">
        <w:t xml:space="preserve"> — </w:t>
      </w:r>
      <w:r w:rsidRPr="00AA1353">
        <w:t>изучить человека. Скоро новые аппараты позволят обнаружить чудесную действительность, и тогда кому-то все же придется поверить тому, что теперь отрицают. Так наука прорубит окно в невидимый мир и сделает объектом изучения неисчерпаемые богатства невидимого мира, заключенного в окружающем человека пространстве. Науке будет принадлежать заслуга проникновения в область неведомого.</w:t>
      </w:r>
    </w:p>
    <w:p w:rsidR="00D61561" w:rsidRPr="00AA1353" w:rsidRDefault="00D61561" w:rsidP="00E17A93">
      <w:pPr>
        <w:pStyle w:val="Quote"/>
      </w:pPr>
      <w:r w:rsidRPr="00AA1353">
        <w:t>Видел во сне Светика, и со сна были слова: сознание ваше Готовим к переменам.</w:t>
      </w:r>
    </w:p>
    <w:p w:rsidR="00D61561" w:rsidRDefault="00D61561" w:rsidP="00E17A93">
      <w:pPr>
        <w:pStyle w:val="Quote"/>
      </w:pPr>
      <w:r w:rsidRPr="00AA1353">
        <w:t>Уезжать надо. Светик один</w:t>
      </w:r>
      <w:r w:rsidR="000C04CE">
        <w:t xml:space="preserve"> — </w:t>
      </w:r>
      <w:r w:rsidRPr="00AA1353">
        <w:t>фокус приложения энергий семьи. Во сне Светик сказал, что ценно лишь 20% &lt;...&gt;, все остальное сор.</w:t>
      </w:r>
    </w:p>
    <w:p w:rsidR="00D61561" w:rsidRPr="00E17A93" w:rsidRDefault="00D61561" w:rsidP="00E17A93"/>
    <w:p w:rsidR="00345971" w:rsidRDefault="00D61561" w:rsidP="00E17A93">
      <w:pPr>
        <w:pStyle w:val="Quote"/>
      </w:pPr>
      <w:r w:rsidRPr="00AA1353">
        <w:t>Вчера день неудачных хлопот, длящихся уже почти целый год, и недоброе отношение со стороны одного человека.</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D48E5">
        <w:rPr>
          <w:b/>
        </w:rPr>
        <w:t>332. (Нояб. 28).</w:t>
      </w:r>
      <w:r w:rsidR="00D61561" w:rsidRPr="00AA1353">
        <w:t xml:space="preserve"> Итак, всё переносится вовнутрь, и задача</w:t>
      </w:r>
      <w:r w:rsidR="000C04CE">
        <w:t xml:space="preserve"> — </w:t>
      </w:r>
      <w:r w:rsidR="00D61561" w:rsidRPr="00AA1353">
        <w:t>устоять. Сгущение внешних тяжких условий</w:t>
      </w:r>
      <w:r w:rsidR="000C04CE">
        <w:t xml:space="preserve"> — </w:t>
      </w:r>
      <w:r w:rsidR="00D61561" w:rsidRPr="00AA1353">
        <w:t xml:space="preserve">преддверие перемен. Но это сгущение надо пережить, не теряя равновесия. Утверждение избранного качества тотчас же вызывает сопротивление среды, сила которого прямо пропорциональна напряжению утверждаемого качества и силе желания и устремления его утвердить. В сущности, это облегчает достижение цели, потому что без противодействия, вызывающего рождение сил духа, желаемое качество не утвердится. Мудро можно порадоваться тому, что сама жизнь предоставляет возможности осуществления желаемого. Сила сопротивления окружающей среды показывает на степень и искренность устремления. Это явление можно рассматривать как благоприятный ответ на ярое желание продвижения. Если дух преодолевает в себе этот натиск, сознавая смысл и значение противодействия, успех обеспечен и намеченное качество укрепляется прочно. При этом будет ошибкой устремлять силы на борьбу не внутри, но вовне. Это будет сражение с ветряными мельницами, потому что сопротивление вызвано не внешними условиями, но внутренним ростом. Формула «Претерпевший до конца спасется» относится именно к явлению данного порядка. Потому знающий переносит центр приложения сил духа вовнутрь, заимствуя силы для усиленной борьбы от противодействующих энергий и лишая их тем сопротивляемости. Происходит магнитное перераспределение энергий, и сила противодействия становится силою победителя. Психотехника этого </w:t>
      </w:r>
      <w:r w:rsidR="00D61561" w:rsidRPr="00AA1353">
        <w:lastRenderedPageBreak/>
        <w:t>процесса очень сложна, но принцип все тот же: когда сильный эмоциональный вихрь наталкивается на полное равновесие, он тут же и исчерпывает себя, а породитель его обмякает, опустошается и становится пустой шелухой. Равновесие же силу свою умножает за счет неосмотрительности двуногого недоумка. Равновесие полезно всегда, ибо это качество положительно безусловно. Но незнающие направляют свою энергию на внешние объекты сопротивления. Когда же они подавлены, из-за них тотчас же выступают другие, за ними третьи, и так без конца. Между тем как рычаг, приложенный внутри, по закону поляризации сил неизбежно вызывает желаемые результаты. Это противоречит обычной логике земного мышления и потому трудно для приложения в жизни. Лишь одержав полную победу внутри, можно начать действовать внешне, но при условии сохранения равновесия и в дальнейшем. И если даже вовне чего-то достичь не удалось, допустим, вследствие кармических причин, то победа внутренняя сторицею вознаграждает за все, что бы ни случилось во внешнем окружении. Достижение останется с победителем навсегда, внешние же обстоятельства изменятся и отойдут, как неизбежно проходит все в мире вещей преходящих. Усугубление обстоятельств и отягощение ими духа указывает на значимость проходимой ступени и неизбежность перелома, ибо ни одно испытание не бывает бесконечным. Длительность же его зависит от успешности его преодоления. Как только оно побеждается внутренне, оно уходит из жизни и внешне. Темную полосу надо пережить, зная, чей щит охраняет и что Владыка на страже и близок. Путь преодоления труден необычайно, но зато и победа приносит утверждение новых огней и новых возможностей следующей ступени восхождения. Твердо, непоколебимо и огненно надо решить раз навсегда, на все будущее, которое есть, что ничто внешнее, никогда, ни при каких обстоятельствах не лишит дух победы, доставшейся с таким трудом и такою борьбою. Как объяснить лучше, как выжечь в мозгу истину о преходимости часа земного и нерушимости духа? Как убедить, что, весь мир приобретя, но дух угасивши и дух допустивши поникнуть, теряет человек все, и даже то, что приобрел он такой страшной ценой, ибо в этом мире ничто не принадлежит человеку и ничего нельзя удержать далее положенного предела. Временно все, но неотъемлемы достижения духа, и являются они его истинной собственностью, всегда пребывающей в нем.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9D48E5">
        <w:rPr>
          <w:b/>
        </w:rPr>
        <w:t>333.</w:t>
      </w:r>
      <w:r w:rsidR="00D61561" w:rsidRPr="00AA1353">
        <w:t xml:space="preserve"> Утверждаю радость бессмертного духа.</w:t>
      </w:r>
    </w:p>
    <w:p w:rsidR="00D61561" w:rsidRPr="00AA1353" w:rsidRDefault="00D61561" w:rsidP="00D61561">
      <w:r w:rsidRPr="00AA1353">
        <w:t>(Со сна). .....</w:t>
      </w:r>
      <w:r w:rsidR="0077065D">
        <w:rPr>
          <w:rStyle w:val="FootnoteReference"/>
        </w:rPr>
        <w:footnoteReference w:id="22"/>
      </w:r>
      <w:r w:rsidRPr="00AA1353">
        <w:t xml:space="preserve"> являет признаки самого ярого одержания.</w:t>
      </w:r>
    </w:p>
    <w:p w:rsidR="00345971" w:rsidRDefault="00D61561" w:rsidP="009D48E5">
      <w:pPr>
        <w:pStyle w:val="Quote"/>
      </w:pPr>
      <w:r w:rsidRPr="00AA1353">
        <w:t>К кому относятся слова, уверенности нет. Прервала Т. И по радио передавали пение певицы на все голоса, высокие и низкие. Кто?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DE3B25">
        <w:rPr>
          <w:b/>
        </w:rPr>
        <w:t>334. (Нояб. 29).</w:t>
      </w:r>
      <w:r w:rsidR="00D61561" w:rsidRPr="00AA1353">
        <w:t xml:space="preserve"> Когда наступают моменты Пралайи сознания, не следует думать, что это конец, что оставил Владыка. </w:t>
      </w:r>
      <w:r w:rsidR="00D61561" w:rsidRPr="00AA1353">
        <w:lastRenderedPageBreak/>
        <w:t>Надо просто спокойно переждать этот период. Он может быть длительным или кратким в зависимости от предшествовавшего ему подъема. Чередование волн неизбежно и требует понимания. Сознание не выдержало бы напряжения, если бы было беспрерывно на взлете. Чередование волн, или ритм, явление универсальное. Ритм восходящего сознания спирален, причем восхождение знаменует, что спираль из плоской стала вытянутой кверху. Последняя точка подъема оборота спирали определяет и новую точку на его обороте, но на плоскости высшей, хотя бы и казалось в момент спада сознания, что все куда-то ушло и будущее закрыто завесой. Это тоже вид Майи. Путь бесконечен, и много картин, и условий, и лиц промелькнут на различных отрезках его, окрашенные разными тонами. И ночью и днем, в непогоду и бурю придется идти по пути. Но это лишь вехи, лишь то, что мелькает по сторонам, чтоб уйти безвозвратно в прошлое. Идущий же путник пути беспредельного сам беспределен и вечен, и каков бы ни был данный отрезок, временен он и короток по сравнению с тем, что уже пройдено, и с тем, что пройти предстоит. Можно добавить, что каждый шаг по пути учит чему-то, каким бы скучным, тяжким или беспокойным он ни казался. Сознательное желание извлечь полезный урок из любого положения и условий ускоряет продвижение, ибо каждая задержка и замедление вызываются тем, что теряется время без пользы и намеченный кармой урок остается неусвоенным, что вызывает необходимость его повторения.</w:t>
      </w:r>
      <w:r w:rsidR="00DE3B25">
        <w:t xml:space="preserve"> </w:t>
      </w:r>
      <w:r w:rsidR="00D61561" w:rsidRPr="00AA1353">
        <w:t>Потому и нелишним будет вопрос: чему хочет научить меня жизнь, ставя именно в эти условия, но не другие. Кооперация с течением кармы весьма плодоносна, в то время как противодействие ей может вызвать нежелательные и даже тяжкие последствия. Если восстать против кармы, она может опрокинуться на восставшего, то есть всей тяжестью обрушиться на него. Спокойное же принятие неизбежного и извлечение из него нужного урока помогут быстрее пройти тяжкую полосу жизни.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DE3B25">
        <w:rPr>
          <w:b/>
        </w:rPr>
        <w:t>335. (Нояб. 30).</w:t>
      </w:r>
      <w:r w:rsidR="00D61561" w:rsidRPr="00AA1353">
        <w:t xml:space="preserve"> Мысль, запечатленная на бумаге, есть мысль, облеченная в плотную, материальную форму. Эта форма будет символом мысли, но не самой мыслью. Фотография мысли возможна, и опять-таки не самой мысли, но ее тонкой формы, или образа. Каждая форма имеет свое содержание. Сущность мысли</w:t>
      </w:r>
      <w:r w:rsidR="000C04CE">
        <w:t xml:space="preserve"> — </w:t>
      </w:r>
      <w:r w:rsidR="00D61561" w:rsidRPr="00AA1353">
        <w:t>огонь, магнитно привлекающий и облекающий ее веществом того или иного вида тонкой материй, или веществом стихий. Стихийная материя</w:t>
      </w:r>
      <w:r w:rsidR="000C04CE">
        <w:t xml:space="preserve"> — </w:t>
      </w:r>
      <w:r w:rsidR="00D61561" w:rsidRPr="00AA1353">
        <w:t>светящаяся. Стихийные облики рождаются, набухают и живут под действием мысли. От характера огня зависит и характер и природа стихийного облика мысли. Огненная шкала от верха до низа широка и разнообразна: от низших до высших огней, от черных до светлых, сияющих. Порождения тьмы или Света</w:t>
      </w:r>
      <w:r w:rsidR="000C04CE">
        <w:t xml:space="preserve"> — </w:t>
      </w:r>
      <w:r w:rsidR="00D61561" w:rsidRPr="00AA1353">
        <w:t>эти мысли наполняют пространство. Каждая мысль</w:t>
      </w:r>
      <w:r w:rsidR="000C04CE">
        <w:t xml:space="preserve"> — </w:t>
      </w:r>
      <w:r w:rsidR="00D61561" w:rsidRPr="00AA1353">
        <w:t xml:space="preserve">живое существо Тонкого Плана. Каждая мысль магнитна и тяготеет по закону сцепления к формам, ей близко созвучным, и созвучным ей сознаниям. Мыслить </w:t>
      </w:r>
      <w:r w:rsidR="00D61561" w:rsidRPr="00AA1353">
        <w:lastRenderedPageBreak/>
        <w:t>красиво и ясносияюще</w:t>
      </w:r>
      <w:r w:rsidR="000C04CE">
        <w:t xml:space="preserve"> — </w:t>
      </w:r>
      <w:r w:rsidR="00D61561" w:rsidRPr="00AA1353">
        <w:t>значит соединить себя с миром прекрасного, то есть Миром Высшим. Красота</w:t>
      </w:r>
      <w:r w:rsidR="000C04CE">
        <w:t xml:space="preserve"> — </w:t>
      </w:r>
      <w:r w:rsidR="00D61561" w:rsidRPr="00AA1353">
        <w:t>от Света. Через красоту имеете Свет. Область искусства есть область прекрасного. Отсюда его широкое значение в сфере воспитания духа. Образы красоты живут и пульсируют в пространстве, воздействуя на психику человека. Каждый человек</w:t>
      </w:r>
      <w:r w:rsidR="000C04CE">
        <w:t xml:space="preserve"> — </w:t>
      </w:r>
      <w:r w:rsidR="00D61561" w:rsidRPr="00AA1353">
        <w:t>художник, каждый творит неумирающие образы красоты или безобразия, постоянно рождающиеся в его мозгу. Утверждаем служение красоте мыслью, то есть мышлением каждого дня. Если мышление идет под знаком красоты, оно служит Свету, если безобразия</w:t>
      </w:r>
      <w:r w:rsidR="000C04CE">
        <w:t xml:space="preserve"> — </w:t>
      </w:r>
      <w:r w:rsidR="00D61561" w:rsidRPr="00AA1353">
        <w:t xml:space="preserve">тьме. Промежуточных ступеней между полюсами Света и тьмы очень много. Обычно люди не умеют мыслить четко и ясно. Мутные, неясные, серые, скользкие уродцы сходят с конвейера человеческого сознания, насыщая мысленным сором пространство. Одна законченная четкая мысль стоит тысячи мысленных ублюдков. Контроль над мыслью требует и отношения к мышлению совершенно иного. Смутное, полуоформленное лунное мышление, безусловно, вредно космически, ибо служит тьме, но не Свету. Можно ужаснуться, если увидеть, чем наполняют двуногие сферы земные вокруг планеты. Можно представить себе, чем, какими отбросами заполнена планетная аура за все время существования человечества. Можно уничтожить внешнюю форму, но что уничтожит мерзкую мысль? Переустройство, идущее в мире, разрушает многие тонкие построения мысли, выкристаллизовавшиеся веками. Но пополнения, поступающие от людей низкого и нечистого мышления, велики. Предстоит гигантский труд очищения атмосферы Земли. Нужна кооперация всех. Она невозможна при современном состоянии сознания. Потому упорно Проталкиваем ведущие идеи Нового Века: это кооперация всех, всего и во всем, то есть мирное сосуществование, и притом дружественное, свобода, высокое мировое значение искусства и новые формы общественной жизни. Конец биржам, спекуляции, колониализму и войнам. Новую Этику Жизни Даем, поднимая и возвышая сознание. Все это встречает ярое сопротивление тьмы, и борьба планетарна. Но хозяина нет, и тьма без головы, хотя оставшиеся иерофанты зла еще очень сильны. Неумолимо, непреложно, неуклонно терпит поражение тьма, ибо обречена. Но победа достается с великим трудом. Следует очень ценить тех, кто, часто не зная цели конечной, твердо и упорно борется на стороне эволюции, то есть сил Света. И не слова, но дела определяют место каждого в стане Света и тьмы. Перемешано все, и миллионы двуногих, считающие себя сторонниками Света, служат злу, ибо идут против эволюции. И никакие внешние отличия, убеждения, или названия, или принадлежность к тому или иному движению не имеют значения, если человек идет против требований эволюции. Кто с эволюцией, тот с Нами, кто против, против Нас и против Света. Великая Страна взяла на себя тяжкую миссию спасения планеты и человечества от уничтожения. Заслуга ее велика. Жертвы неисчислимы, и трудность необычайна. Но ей победа во всем и ей помощь Наша. Она утвердит на Земле явление </w:t>
      </w:r>
      <w:r w:rsidR="00D61561" w:rsidRPr="00AA1353">
        <w:lastRenderedPageBreak/>
        <w:t>Нового Мира. Церковники явят ему ярое сопротивление, и церковь окажется в лагере сил тьмы. И снова Я им Говорю, фарисеям и книжникам церкви: ныне остается храм ваш пустым. Не с вами Я, но с теми, кто мир миру несет, и печется о малых и сирых народах Земли, и им помогает во имя будущего. Воздвигается храм науки и искусства. Через науку и искусство придет то, чего не смогла дать людям религия, придет Знание.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DE3B25">
        <w:rPr>
          <w:b/>
        </w:rPr>
        <w:t>336. (Дек. 1).</w:t>
      </w:r>
      <w:r w:rsidR="00D61561" w:rsidRPr="00AA1353">
        <w:t xml:space="preserve"> Сын Мой, Владыка Хочет, чтобы Контакт углубился и чтобы связь удерживалась в подсознании и тогда, когда внешнее отвлекает сознание на себя. Следует самовнушение применить и здесь. Внешнее окружение висит над сознанием, независимо от того, обращено на него внимание в данный момент или нет, висит, затемняя видимость духа. Таким же реальным надо сделать и ощущение Присутствия. Надо, чтобы Владыка Вошел как неотделимая основа во всю жизнь. Каждому действию нужно предпослать мысль о Владыке, чтобы слиться неразрывно с Ведущим, каждое мгновение чуя Его. Это и будет решением верным. Почему только в моменты Общения, а не всегда утверждается Близость? Авраам ходил перед Господом, ученик ходит перед Владыкой. В этом состоянии постоянного осознания Близости и начнется преображение жизни. И станет возможным то преодоление себя, которое не удавалось до этого времени. Когда вместе</w:t>
      </w:r>
      <w:r w:rsidR="000C04CE">
        <w:t xml:space="preserve"> — </w:t>
      </w:r>
      <w:r w:rsidR="00D61561" w:rsidRPr="00AA1353">
        <w:t>возможно и достижимо все. Стараются отнести эти слова к земному и быть успешными в земном, но имеются в виду достижения духа, ибо достижение невозможного лежит в области духа. Упор делается на мысль, и приложение сил переносится внутрь. Жалуются и сетуют на внешнее, говоря, что мешает оно, но ведь путь-то пролегает внутри человека, и ничто внешнее не может его пресекать, если человек понимает, что по пути движется сознание, но не что-либо находящееся вовне. Потому никакие внешние условия не могут пресечь продвижения, если дух этого не захочет. Владыка Указует лучшие возможности и при любых обстоятельствах Выбирает лучший подход. В лучах утра каждого дня Посылает Луч жизни. Нужно внутреннее продвижение по пути утвердить так, чтобы ничто внешнее уже не мешало. И когда это будет достигнуто, откроется следующая ступень и придет умение заставлять все внешние обстоятельства, каковы бы они ни были, служить продвижению. Это будет победой над внешним. Она совсем не заключается в том, чтобы переделывать все по-своему, но в том, чтобы от всего происходящего вовне брать то, чему оно учит, и извлекать из него импульс для движения дальше. Так дух слабый перед трудным препятствием поникнет и допустит заразу, но сильный скажет: «Поборемся»,</w:t>
      </w:r>
      <w:r w:rsidR="000C04CE">
        <w:t xml:space="preserve"> — </w:t>
      </w:r>
      <w:r w:rsidR="00D61561" w:rsidRPr="00AA1353">
        <w:t xml:space="preserve">и одолеет его. О внутреннем преодолении идет речь, ибо внешнее значения не имеет, даже если весь мир приобретен. Внутреннее царство его принадлежит духу, и он в нем владыка. При осознании этого условия все начинает служить человеку, все силы, все люди и все обстоятельства. Нет </w:t>
      </w:r>
      <w:r w:rsidR="00D61561" w:rsidRPr="00AA1353">
        <w:lastRenderedPageBreak/>
        <w:t>обстоятельств противных. Искусный мореход любой ветер использует, для того чтобы плыть к цели, так же и плывущий в своем челне духа. И когда уже ничто не может остановить, то это победа. Этим путем идет победитель сужденный, используя все, даже тьму, гниющую для цветов Света. Над всем, как неодолимая мощь, возвышается сила духа. Пусть пока вовне она еще не утверждается явно, но время настанет, когда внутренняя победа над собою отразится во внешнем, устилая путь рядом свершений. Нет ничего в мире, что могло бы быть препятствием духу на пути к конечной победе, если он понял, что достижение ее лежит через преодоление себя самого. И тогда, и только тогда, внешнее утрачивает свою страшную власть над сознанием и свободным становится дух. И стихии начнут повиноваться ему.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DE3B25">
        <w:rPr>
          <w:b/>
        </w:rPr>
        <w:t>337. (Дек. 2).</w:t>
      </w:r>
      <w:r w:rsidR="00D61561" w:rsidRPr="00AA1353">
        <w:t xml:space="preserve"> Идти по вершинам</w:t>
      </w:r>
      <w:r w:rsidR="000C04CE">
        <w:t xml:space="preserve"> — </w:t>
      </w:r>
      <w:r w:rsidR="00D61561" w:rsidRPr="00AA1353">
        <w:t>значит в духе подняться над жизни пучиной и, крыльями духа взмахнув, низин не касаться, и мрачных ущелий, и низких астральных слоев. Это также означает пребывание в сферах сверхличных. Личное, малое, ограниченное всегда слишком близко к низинам, когда горизонта не видно и замкнута жизнь малым кругом сознания. Так на любое явление существуют две точки зрения: личная и сверхличная. Первая обычно ошибочна, ибо мала и узка, вторая поднимает сознание над первой, и тогда видны дали и будущее приобретает реальные формы. Разбить оковы личности и самости</w:t>
      </w:r>
      <w:r w:rsidR="000C04CE">
        <w:t xml:space="preserve"> — </w:t>
      </w:r>
      <w:r w:rsidR="00D61561" w:rsidRPr="00AA1353">
        <w:t>значит пробить скорлупу ауры и вырваться за ее пределы в пространство. Аура плотного тела подобна скорлупе, в которую заключен дух. Невозможно разделение тел, невозможно сознательное действие в ментале, если скорлупа самости закрывает пространство. Эгоизм, или самость, запечатывает сознание в ограниченном круге личных мыслей, эмоций и представлений и лишает свободы. Узников много. Они тоже говорят о свободе, но как далеки они от понимания настоящей свободы. Тело</w:t>
      </w:r>
      <w:r w:rsidR="000C04CE">
        <w:t xml:space="preserve"> — </w:t>
      </w:r>
      <w:r w:rsidR="00D61561" w:rsidRPr="00AA1353">
        <w:t>тюрьма, самость</w:t>
      </w:r>
      <w:r w:rsidR="000C04CE">
        <w:t xml:space="preserve"> — </w:t>
      </w:r>
      <w:r w:rsidR="00D61561" w:rsidRPr="00AA1353">
        <w:t>оковы, и личные чувства и мысли</w:t>
      </w:r>
      <w:r w:rsidR="000C04CE">
        <w:t xml:space="preserve"> — </w:t>
      </w:r>
      <w:r w:rsidR="00D61561" w:rsidRPr="00AA1353">
        <w:t>тяжким подобны цепям. Если к этому добавить еще заблуждения времени, эпохи, народности, ложные положения науки и тысячи загородок, отделяющих сознание от истины космической жизни, то воистину ярой тюрьмою покажется жизнь несвободного духа. Разбить цепи, ограничивающие сознание, не всякому духу под силу. Расширение сознания</w:t>
      </w:r>
      <w:r w:rsidR="000C04CE">
        <w:t xml:space="preserve"> — </w:t>
      </w:r>
      <w:r w:rsidR="00D61561" w:rsidRPr="00AA1353">
        <w:t>путь к тому верный. В Лучах Моих, расширяясь, преображается сознание и становится возможным постижение вечной правды сущего. Не от жизни Хочу освободить и ее временных форм, но от ложного и искаженного ее понимания. Жизнь хороша, и прекрасен мир, но непонимание, искажающее действительность, ужасающе. Надо вернуться к основам и от них исходить. Чаще надо повторять их, снова и снова утверждая в сознании. Вихри земные сметают лучшие построения, но вечен дух, и если устремление не умирает и сознание опирается на явление духа, то распадаются цепи земные и свобода становится явью.</w:t>
      </w:r>
      <w:r w:rsidR="00B10E7C">
        <w:t xml:space="preserve"> </w:t>
      </w:r>
      <w:r w:rsidR="00D61561" w:rsidRPr="00AA1353">
        <w:t xml:space="preserve">Хорошо понимать, в каком именно проводнике происходит </w:t>
      </w:r>
      <w:r w:rsidR="00D61561" w:rsidRPr="00AA1353">
        <w:lastRenderedPageBreak/>
        <w:t>движение и какова его сущность. Наблюдающий смотрит, он в стороне, он только смотрит, как бы отделяя от себя свои оболочки и происходящее в них. И тогда становится это происходящее внешним по отношению к духу, и тогда Бессмертная Триада утверждает свое самодовлеющее бытие, независимое от трех потоков материи, текущей через низшие проводники,</w:t>
      </w:r>
      <w:r w:rsidR="000C04CE">
        <w:t xml:space="preserve"> — </w:t>
      </w:r>
      <w:r w:rsidR="00D61561" w:rsidRPr="00AA1353">
        <w:t>физический, астральный и ментальный. Расчленение сознания неизбежно на определенной ступени, но подготовку к нему можно начать заранее. Для этого надо отойти от себя, встав как бы в стороне и наблюдая происходящее внутри. Чудесная, изумительная, полная необычных возможностей жизнь заключена в человеке. В нем все. Царство сияющей мысли открыто ему и доступно, и Космос лежит перед ним, как волшебная книга, которую он может читать без конца, открывая все новые и новые тайны Вселенной. На этом великом пути только самость мешает и малая личность земная, ибо человек</w:t>
      </w:r>
      <w:r w:rsidR="000C04CE">
        <w:t xml:space="preserve"> — </w:t>
      </w:r>
      <w:r w:rsidR="00D61561" w:rsidRPr="00AA1353">
        <w:t>это нечто неизмеримо большее, чем его малая личность, которою он облечен в жизни текущей. Сознание рвется на космический простор, и дух чует беспредельность возможностей, раскрывающихся перед ним в лучах наступающего утра Новой Эпохи Огня.</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B10E7C">
        <w:rPr>
          <w:b/>
        </w:rPr>
        <w:t>338.</w:t>
      </w:r>
      <w:r w:rsidR="00D61561" w:rsidRPr="00AA1353">
        <w:t xml:space="preserve"> Личный мирок обычного человека и его представление о себе самом ошибочны и ложны в самом корне. В беспредельной Вселенной нет места призрачному миру пьяницы, картежника, спекулянта, менялы и каждого человека, который живет настоящим в пределах одной жизни и верит, что существует лишь то, что он видит, и то, во что верит он и окружающее его скудоумие и невежество. Их Называем слепцами и мертвой</w:t>
      </w:r>
      <w:r w:rsidR="000C04CE">
        <w:t xml:space="preserve"> — </w:t>
      </w:r>
      <w:r w:rsidR="00D61561" w:rsidRPr="00AA1353">
        <w:t>их жизнь. Живые мертвецы, обрекшие себя на смерть тем, что окружили сознание свое явлениями краткой длительности, тоже обреченными на уничтожение малым кругом своего проявления, или существования. Положим, что кто-то и когда-то все сознание свое и силы вложил, чтобы почета и власти добиться, и, положим, добился. Прошли годы, он умер, и умерли все, кто его почитал и ему подчинялся. И никого не осталось в живых, и память о нем, почета и власти достигшем, умерла, не оставив следа. К чему это все и где это все, что его окружало, и все, чем он жил? Где в Космосе место всем призрачным формам его представлений о жизни и мире? Все кануло в Лету, прошло. Ложным богам поклонялся почета и власти достигший и Майе служил, ничего не содеяв для мира.</w:t>
      </w:r>
    </w:p>
    <w:p w:rsidR="00345971" w:rsidRDefault="00D61561" w:rsidP="00E721FA">
      <w:pPr>
        <w:pStyle w:val="Quote"/>
      </w:pPr>
      <w:r w:rsidRPr="00AA1353">
        <w:t>(Вечер, 6 часов). Написано без особого сосредоточения предварительного. Днем были мысли, что придет время, когда писать можно будет в любое время дня и ночи и когда все мысли будут в созвучии с Космической Правдой.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B10E7C">
        <w:rPr>
          <w:b/>
        </w:rPr>
        <w:t>339. (Дек. 3).</w:t>
      </w:r>
      <w:r w:rsidR="00D61561" w:rsidRPr="00AA1353">
        <w:t xml:space="preserve"> Вмещение противоположностей</w:t>
      </w:r>
      <w:r w:rsidR="000C04CE">
        <w:t xml:space="preserve"> — </w:t>
      </w:r>
      <w:r w:rsidR="00D61561" w:rsidRPr="00AA1353">
        <w:t xml:space="preserve">основа синтетического мышления. Все то, что видимо вокруг, конечно и преходяще. Все подлежит смерти и уничтожению. Это один аспект, один из полюсов пары противоположностей. Но концом всего </w:t>
      </w:r>
      <w:r w:rsidR="00D61561" w:rsidRPr="00AA1353">
        <w:lastRenderedPageBreak/>
        <w:t>конечного является бесконечность, а пределом временного</w:t>
      </w:r>
      <w:r w:rsidR="000C04CE">
        <w:t xml:space="preserve"> — </w:t>
      </w:r>
      <w:r w:rsidR="00D61561" w:rsidRPr="00AA1353">
        <w:t>Беспредельность. И временное есть только аспект вечного, или разрез вечного, во времени. Явление жизни в любой ее форме беспредельно, ибо каждая жизнь началом своим касается Беспредельности, так же касаются Беспредельности и все элементы, ее составляющие и входящие в данную форму, будь это человек, или растение, или даже любой материальный предмет, так как материя тоже живет. Вот человек! Сколько миллионов лет потребовалось природе, чтобы человек достиг данной ступени эволюции. И какой длительности эволюция предшествовала тому времени, когда человек стал человеком. Сколько времени потребовалось духо-монаде, чтобы облечь себя в видимую форму хотя бы первичной клетки? И где же конец эволюции человека? И начало, и конец соприкасаются с Беспредельностью. Так же вечна и материя, уявляющаяся в вечной смене форм своего выражения. Беспредельность во всем, и все есть выражение Беспредельности в разрезе времени данного момента, времени, начало и конец которого невозможно определить. Ничто не имеет смысла, взятое само по себе, но все является составной, неотделимой и неразрывной частью Космоса. И жизнь человека ничто, и личность ничто, если рассматривать их только в разрезе времени или в виде отрезка той или иной длительности или одного воплощения. Только взятое в целом в виде звеньев одной непрерывной цепи, протянутой из не имеющего начала прошлого в не имеющее конца будущее, может быть понято явление человека, равно как и всего, что видит глаз и что существует в природе. Живем в беспредельной Вселенной. Беспредельные мы, и ничто не имеет своего отдельного, оторванного, самодовлеющего существования. Так же и личность человека в отдельном его воплощении</w:t>
      </w:r>
      <w:r w:rsidR="000C04CE">
        <w:t xml:space="preserve"> — </w:t>
      </w:r>
      <w:r w:rsidR="00D61561" w:rsidRPr="00AA1353">
        <w:t>только бусина на ожерелье бессмертной, перевоплощающейся Триады, представляющей истинную Индивидуальность человека.</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7B1BC6">
        <w:rPr>
          <w:b/>
        </w:rPr>
        <w:t>340.</w:t>
      </w:r>
      <w:r w:rsidR="00D61561" w:rsidRPr="00AA1353">
        <w:t xml:space="preserve"> Мы живем в Беспредельности и касаемся ее всегда и во всем. Каждое явление есть лишь звено бесконечной цепи причин и следствий, уходящей в прошлое, не имеющее конца. Каждая форма конечна, но каждой предшествовала бывшая до нее, а ей</w:t>
      </w:r>
      <w:r w:rsidR="000C04CE">
        <w:t xml:space="preserve"> — </w:t>
      </w:r>
      <w:r w:rsidR="00D61561" w:rsidRPr="00AA1353">
        <w:t>бывшая еще раньше и составленная из элементов, существовавших прежде, чем они вошли в состав данной формы. Где же конец и где же начало? Их нет. Беспредельность не абстракция, но факт. В Беспредельности сущий беспределен и сам человек. В смертном бессмертное видеть и во временном</w:t>
      </w:r>
      <w:r w:rsidR="000C04CE">
        <w:t xml:space="preserve"> — </w:t>
      </w:r>
      <w:r w:rsidR="00D61561" w:rsidRPr="00AA1353">
        <w:t xml:space="preserve">вечное будет знаком Мудрости. Ничто не имеет конца, ни одно действие человека. Каждое действие как канат, протянутый в бесконечное будущее, нити которого скрыты от глаза. Из скрытого прошлого на свет дня выплывает вдруг импульс действия и, прозвучав, снова погружается в прошлое, чтобы снова проявиться в будущем. Сумма этих импульсов составляет карму, управляющую судьбой человека и управляемую человеческой волей, если она может контролировать </w:t>
      </w:r>
      <w:r w:rsidR="00D61561" w:rsidRPr="00AA1353">
        <w:lastRenderedPageBreak/>
        <w:t>импульсы в моменты их уявления. Овладевая причинами, контролируем следствия. Каждое следствие</w:t>
      </w:r>
      <w:r w:rsidR="000C04CE">
        <w:t xml:space="preserve"> — </w:t>
      </w:r>
      <w:r w:rsidR="00D61561" w:rsidRPr="00AA1353">
        <w:t>породитель новой причины. У Нас все</w:t>
      </w:r>
      <w:r w:rsidR="000C04CE">
        <w:t xml:space="preserve"> — </w:t>
      </w:r>
      <w:r w:rsidR="00D61561" w:rsidRPr="00AA1353">
        <w:t>только лишь следствие. Причины</w:t>
      </w:r>
      <w:r w:rsidR="007B1BC6">
        <w:t xml:space="preserve"> </w:t>
      </w:r>
      <w:r w:rsidR="00D61561" w:rsidRPr="00AA1353">
        <w:t>Порождаем Мы Сами и этим путем Творим. И зная, что все время, которое есть, принадлежит Нам, Забрасываем далекие якоря, иногда даже на тысячелетия вперед. Картина эволюции жизни, вырубленная Нами в веществе стихий, представляет собою цепь огненных причин, творчески заложенных Нами в Огненных Сферах строительства жизни планетной. Это есть идеи, воплощенные в формы и созданные для того, чтобы, когда придет время и сроки настанут, могли бы они вливаться в плотные формы видимого мира. Они представляют собою то русло, по которому должна будет течь эволюция жизни планетной. Указуемые Нами ступени эволюции надо принять. Путь в эволюцию только один, указуемый Нами. Если бы не было Ведущих, то даже невозможно представить себе, куда бы ринулся поток жизни и какие чудовищные формы приняла бы она. Хаос так близок. Имеем в прошлом примеры уничтожения чудовищных порождений животной и растительной жизни подобного порядка. Кооперация человечества с Теми, Кто Ведет, насущно и настоятельно необходима, кооперация добровольная и сознательная. Эта кооперация нужна вообще, в периоды же смены рас и эпох она нужна неотложно, ибо иного пути нет, о чем и Предупреждаем имеющих уши.</w:t>
      </w:r>
    </w:p>
    <w:p w:rsidR="007B1BC6" w:rsidRDefault="007B1BC6" w:rsidP="00D61561"/>
    <w:p w:rsidR="00345971" w:rsidRDefault="00D61561" w:rsidP="007B1BC6">
      <w:pPr>
        <w:pStyle w:val="Quote"/>
      </w:pPr>
      <w:r w:rsidRPr="00AA1353">
        <w:t>Со сна были слова: «Сплетаю будущий узел новой работы. И место не здесь, а там. Поздравляю вас».</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7B1BC6">
        <w:rPr>
          <w:b/>
        </w:rPr>
        <w:t>341.</w:t>
      </w:r>
      <w:r w:rsidR="00D61561" w:rsidRPr="00AA1353">
        <w:t xml:space="preserve"> (Записано с закр. глазами). Ценность мысли сверхличной в том, что она не умирает и полезна пространственно. Мысль личная, ограниченная малым кругом своего проявления, исчерпывает себя на условиях, мысли созвучных. Сверхличные мысли веками живут. Структура мыслей личных и сверхличных различна. Вековой кристалл огненной мысли отличается от мутной слизи обывательского мышления. Мысль, выкристаллизованная в четкий и законченный мыслеобраз, приобретает устойчивость и динамичность. Расплывчатое мышление родит уродцев. Четкость же мысли дает четкость слов, выражений и движений. Заслуга перед пространством, если четкие мысли от Света. И черный огонь и темные мысли тоже бывают весьма четкими, особенно у представителей темной иерархии. Такими мыслями создаются сферы зла</w:t>
      </w:r>
      <w:r w:rsidR="000C04CE">
        <w:t xml:space="preserve"> — </w:t>
      </w:r>
      <w:r w:rsidR="00D61561" w:rsidRPr="00AA1353">
        <w:t>низшие слои Надземного Мира. Каждой мыслью, созвучной Свету или тьме, приобщает себя их породитель к соответствующей сфере добра или зла, тьмы или Света, вызывая энергии их на себя и делая себя объектом их воздействия. Служение тьме или Свету очень реально и жизненно. Служители</w:t>
      </w:r>
      <w:r w:rsidR="000C04CE">
        <w:t xml:space="preserve"> — </w:t>
      </w:r>
      <w:r w:rsidR="00D61561" w:rsidRPr="00AA1353">
        <w:t>все без исключения люди. Каждый служит всю свою жизнь тому или другому началу в той или иной степени, и каждый неразрывно связан с тем, чему он служит, общим направлением и характером своего мышления. Ступеней и форм мысленного сотрудничества со Светом или тьмою</w:t>
      </w:r>
      <w:r w:rsidR="000C04CE">
        <w:t xml:space="preserve"> — </w:t>
      </w:r>
      <w:r w:rsidR="00D61561" w:rsidRPr="00AA1353">
        <w:t xml:space="preserve">множество, но сущность служения самоочевидна. </w:t>
      </w:r>
      <w:r w:rsidR="00D61561" w:rsidRPr="00AA1353">
        <w:lastRenderedPageBreak/>
        <w:t>Можно обмануть окружающих, но ничто не обманет пространство, и законы магнитного притяжения мыслей, и великий закон созвучия и соответствия. Так в тесном соответствии с преобладающим течением мыслей преображают люди обличье свое по страстям. В мире плотном процесс этот медленен, но в Мире Надземном, после освобождения от физического тела, он совершается быстро, и закон соответствия (или созвучия) утверждает свою мощь. Это в области низшей. Такое же преображение, но по высшей шкале, совершается и под действием мыслей, Свету созвучных и ясносияющих. Преображается видимость человека мыслью по природе ее. Вот почему столь нужен контроль над мыслями и умение ими владеть. Кто же захочет сознательно надеть на себя чудовищную личину безобразия? Физическая видимость не всегда служит верным отражением внутренней красоты или безобразия, ибо для преображения плоти требуется время. И часто бывает, что некрасивая физическая оболочка является обителью светлого духа. И только на последней ступени завершения красота гармонически сочетается во всех оболочках и выражается в них. Знаете, как даже мгновенная радость или горе изменяют выражение лица. Так действуют мысли. Но скрытое действие мысли на все тело и все оболочки сильнее, хотя снаружи оно и неприметно. Тонкое воздействие мыслей на ткани тела очень сильно. Тела человеческие столь же различны по своей структуре, как различны и мысли, как и лица людей. Под действием мысли преображается тело: одно осветляется и благоухает, другое отемняется, заживо разлагается и издает зловоние. Зло есть вонь, вонь зла, вонь, от зла исходящая. Каждое злое действие зловонно, а также и каждая темная мысль. Служение Свету благоухает, но тьмы сослужитель смердит. Так мыслью своею определяет в пространстве свой путь человек во тьму или к Свету.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BA2B23">
        <w:rPr>
          <w:b/>
        </w:rPr>
        <w:t>342. (Дек. 4).</w:t>
      </w:r>
      <w:r w:rsidR="00D61561" w:rsidRPr="00AA1353">
        <w:t xml:space="preserve"> Хочу Указать, что путь ко Мне или в бездну черезвычайно реален и определяем легко. Не может быть никаких колебаний, кому и чему служит дух. Каждый данный момент мыслью своею отмечает ищущий свой путь, а также и каждое уклонение, повороты и задержки. Индикатором служит мысль, окрашивающая преобладающим цветом своим всю ауру человека. Кого хочет обмануть идущий во тьму человек? И если кого-то он обманул и даже обманывал долго, то во что же обойдется этот обман ему самому, и не он ли будет платящим? Все хорошее остается внутри, все плохое остается внутри, и все плодоносит. Можно ли обмануть свою собственную мысль? Так всякий обман невыгоден прежде всего обманщику, ибо высока за него плата и неизбежна. Ущерб наносится прежде всего себе самому, ибо каждая крупица зла остается в микрокосме его породителя, принося свои следствия. Лжецы, обманщики, делатели зла и темных деяний, подумайте о том, какую страшную участь готовите для себя в пространстве. Все порожденное вами в мире зло остается в виде кристаллов огненных энергий внутри </w:t>
      </w:r>
      <w:r w:rsidR="00D61561" w:rsidRPr="00AA1353">
        <w:lastRenderedPageBreak/>
        <w:t>вас, с тем чтобы, когда плотное тело не будет мешать, привлекать к вам из пространства созвучные темным энергиям вашим условия. Ничто не освободит вас от действия закона, ничто не поможет, пока энергии порожденного вами зла не исчерпают всей своей силы на вас самих. Обратные удары кармы ужасны, и их избежать невозможно, и нет утешения породителям черных огней. Отбор в станы Света и тьмы совершается по светотени. Светимость утверждается мыслью. Отсюда и проистекает первенствующая значимость ее в жизни обычной.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AD7FC7">
        <w:rPr>
          <w:b/>
        </w:rPr>
        <w:t>343. (Дек. 6).</w:t>
      </w:r>
      <w:r w:rsidR="00D61561" w:rsidRPr="00AA1353">
        <w:t xml:space="preserve"> Аспекты проявленного мира многообразны. Мир звуков, мир запахов, мир световой гаммы, мир материальной шкалы и так далее и далее. О некоторых плоскостях явлений человек только подозревает. Каждая шкала двухполюсна. Сферы полюсов разделены границей. Тонка граница между полюсами тьмы и Света или благоуханием и зловонием. Весенние краски природы, краски расцветающей, рождающейся жизни очень характерны своими тонами, равно как и краски осенней умирающей жизни. Противоположение во всем. Дух поднимается над полюсностью низших явлений и, объединив в себе оба полюса жизни, становится бесполым, или единым. Нейтрализация бинеров, или постижение и вмещение противоположностей, служит преддверием высшего мышления. Постижение сущности вещи единой в ее двойственности</w:t>
      </w:r>
      <w:r w:rsidR="000C04CE">
        <w:t xml:space="preserve"> — </w:t>
      </w:r>
      <w:r w:rsidR="00D61561" w:rsidRPr="00AA1353">
        <w:t>ключ к пониманию мира и себя самого. И радость, и горе</w:t>
      </w:r>
      <w:r w:rsidR="000C04CE">
        <w:t xml:space="preserve"> — </w:t>
      </w:r>
      <w:r w:rsidR="00D61561" w:rsidRPr="00AA1353">
        <w:t>все к цели одной. К тому же приводит правильное сочетание, или объединение, личного начала со сверхличным, индивидуального с коллективным. Конечно, Родина</w:t>
      </w:r>
      <w:r w:rsidR="000C04CE">
        <w:t xml:space="preserve"> — </w:t>
      </w:r>
      <w:r w:rsidR="00D61561" w:rsidRPr="00AA1353">
        <w:t>великое понятие, к расцвету и преуспеянию ее каждый должен приложить все свои силы. Но Родина только часть великой семьи всех народов, каждый из которых имеет такое же право на место под Солнцем. Места много и хватит всем, если мыслить об этом с любовью ко всем, но не с ненавистью. Так поляризация противоположностей имеет ярое жизненно практическое значение. Именно требуется вмещение явления в целом, иначе можно в мышлении стать однобоким и оказаться в лагере тьмы.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AD7FC7">
        <w:rPr>
          <w:b/>
        </w:rPr>
        <w:t>344.</w:t>
      </w:r>
      <w:r w:rsidR="00D61561" w:rsidRPr="00AA1353">
        <w:t xml:space="preserve"> Когда сгущается мрак и токи становятся тяжкими, Облик Учителя в третьем глазу и повторение Имени тьму разгоняет и помогает пройти через нее.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AD7FC7">
        <w:rPr>
          <w:b/>
        </w:rPr>
        <w:t>345. (Дек. 7).</w:t>
      </w:r>
      <w:r w:rsidR="00D61561" w:rsidRPr="00AA1353">
        <w:t xml:space="preserve"> Молчание создает лучшие условия для накопления сил духа. Каждое слово, обращенное к другому человеку, ставит нас в зависимость от него, и обязывает к чему-то, и поворачивает все мышление в определенный канал. За первым словом обязательно следует второе, за ним третье и так далее. Молчание же не обязывает ни к чему. Молчащий свободен в выборе своих мыслей. Особенно эта зависимость сказывается сильно, когда приходится выслушивать целые потоки чужих словоизвержений, ненужных и скучных. Получается томление духа. Крадущие чужое </w:t>
      </w:r>
      <w:r w:rsidR="00D61561" w:rsidRPr="00AA1353">
        <w:lastRenderedPageBreak/>
        <w:t>время и силы на болтовню являются, кроме того, и пространственными вредителями, ибо засоряют пространство мысленной слизью. Можно принять за правило говорить только тогда, когда это нужно, и то, что нужно, избегая лишних слов. Культура речи требует точности и краткости выражений, а следовательно, четкости и определенности мышления. Умение ясно, четко и кратко выразить свою мысль будет показателем дисциплинированного мышления. По словам человека можно легко судить о том, как дисциплинирована его мысль. Люди обычно не понимают, что речь есть явление огненного порядка, и потому нуждается она в строгом контроле воли. Часто астральный паяц уявляет себя в ненужном яро эмоциональном словоизвержении. Не может состояться ни равновесия, ни спокойствия, ни сдержанности, ни самообладания, если не обуздан язык. Язык мой</w:t>
      </w:r>
      <w:r w:rsidR="000C04CE">
        <w:t xml:space="preserve"> — </w:t>
      </w:r>
      <w:r w:rsidR="00D61561" w:rsidRPr="00AA1353">
        <w:t>враг мой, когда им владеет паяц. Сколько сожалений о не к месту сказанном слове, сколько ссор, разногласий и раздражения из-за несдержанных слов. Эту сферу огненной человеческой активности следует упорядочить путем понимания того, что ответственен сказавший за каждое слово перед собой и перед пространством. Слова можно уподобить документам, неосмотрительно разбрасываемым повсюду, каждый из которых может быть предъявлен тому, кто его выдал. Слово не исчезает, но остается в пространстве как огненный знак, связанный нитью со своим породителем. Пустые слова сору подобны. Чем их больше, тем больше этого сора, которым окружает себя человек и в окружении которого живет. Свою собственную ауру прожигают не только беспорядочными движениями, но и такими же словами. Много несообразностей в поведении человека. Недаром народная мудрость золотом считает молчание. Многое надо пересмотреть заново в обывательском обиходе, и многое в корне исправить. Некоторые понимают, каким насыщенным и многозначащим может быть молчание. Разговор без слов, общение молчаливое будет преддверием к общению в Тонком Мире. Насыщенное огненное молчание есть признак большой культуры духа.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A6B15">
        <w:rPr>
          <w:b/>
        </w:rPr>
        <w:t>346.</w:t>
      </w:r>
      <w:r w:rsidR="00D61561" w:rsidRPr="00AA1353">
        <w:t xml:space="preserve"> Каждое правильное действие приближает ко Мне, уничтожая средостение. Правильно поступать можно всегда, и прежде всего</w:t>
      </w:r>
      <w:r w:rsidR="000C04CE">
        <w:t xml:space="preserve"> — </w:t>
      </w:r>
      <w:r w:rsidR="00D61561" w:rsidRPr="00AA1353">
        <w:t>в мыслях. Правильная мысль родит правильное действие. Сознательные мысли предшествуют действию</w:t>
      </w:r>
      <w:r w:rsidR="000C04CE">
        <w:t xml:space="preserve"> — </w:t>
      </w:r>
      <w:r w:rsidR="00D61561" w:rsidRPr="00AA1353">
        <w:t>за исключением действий рефлекторных, когда человек сперва что-то автоматически делает, а думает после.</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A6B15">
        <w:rPr>
          <w:b/>
        </w:rPr>
        <w:t>347. (Дек. 8).</w:t>
      </w:r>
      <w:r w:rsidR="00D61561" w:rsidRPr="00AA1353">
        <w:t xml:space="preserve"> Внушать и приказывать можно себе, можно и другим людям, а также приказывать можно и пространству. Но пространственный приказ требует твердости, решительности, огненности и четкости. При пространственном приказе человек имеет дело со стихиями и пространственным огнем. Под действием мысли пространственный огонь вливается в формы и действует силою мысли. Каждая мысль стремится воплотиться в видимые формы</w:t>
      </w:r>
      <w:r w:rsidR="000C04CE">
        <w:t xml:space="preserve"> — </w:t>
      </w:r>
      <w:r w:rsidR="00D61561" w:rsidRPr="00AA1353">
        <w:lastRenderedPageBreak/>
        <w:t>это основная тенденция стихийной материи, облекающей формы. От большого до малого и сверху донизу соблюдается этот закон</w:t>
      </w:r>
      <w:r w:rsidR="000C04CE">
        <w:t xml:space="preserve"> — </w:t>
      </w:r>
      <w:r w:rsidR="00D61561" w:rsidRPr="00AA1353">
        <w:t>от тонкого в плотное. Это основной закон творчества жизни. В вихре стихий Вырубили Мы картину Эволюции жизни и человечества, и только свободная воля людей, вместо того чтобы в гармонии слиться с Волею Высшей, Волей Космической, уявляет темное своеволие, нарушая строительство жизни. В великом и малом может быть обращен приказ воли к стихиям. Пространственный приказ рано или поздно будет выполнен обязательно, если его не подорвет собственная неуверенность, сомнения и колебания и если только он не</w:t>
      </w:r>
      <w:r w:rsidR="00FA6B15">
        <w:t xml:space="preserve"> </w:t>
      </w:r>
      <w:r w:rsidR="00D61561" w:rsidRPr="00AA1353">
        <w:t>идёт вразрез с течением кармы. Против воли Владык Кармы человеческая воля бессильна. Владыки Кармы для оформления ее течения также пользуются стихийной материей, намечая основу пути, по которому должен пройти человек, связанный кармической неизбежностью. Неизбежность и неумолимость Рока хорошо понимали в древности. Это нетрудно понять и сейчас, если подумать, что горбун, или эпилептик, или глухой и слепой от рождения человек, или блестящий музыкант, математик и так далее с момента рождения уже несет в себе печать кармического предопределения. И свободная воля их, яро отмеченных кармой, может уявляться лишь в рамках, определенных им кармой. Таким образом, и область пространственного приказа также ограничена кармой. В пределах ее приказ будет исполнен. Не следует думать, что карма неодолима. Ставя препятствия и ограничения в одном, она тем самым открывает возможности в другом. Так, например, многие слепые имеют возможность развить внутреннее зрение и видеть то, чего зрячие видеть не могут. Кроме того, карма означает не только ограничение, но и возможности. Это обычно не учитывается и таким образом упускается из вида одно из самых значительных преимуществ кармического предопределения. Человек, обладающий многими талантами и способностями, наделяется ими кармически. Следует помнить, что огненная воля духа в потенциале своем не ограничена и нет такого препятствия, которого она не смогла бы преодолеть. Над всеми ограничениями кармы может восторжествовать дух, если знает пути. Уже Говорил, что, идя со Мной, уже не раз преодолевали Светила. Карма есть сила эволюционная, имеющая в виду восхождение духа, и кооперирование с нею вместо темного и слепого противодействия ей может дать самые неожиданные и благоприятные результаты. Ибо цель кармы</w:t>
      </w:r>
      <w:r w:rsidR="000C04CE">
        <w:t xml:space="preserve"> — </w:t>
      </w:r>
      <w:r w:rsidR="00D61561" w:rsidRPr="00AA1353">
        <w:t>направить человека на путь эволюции. Ключ к правильному решению</w:t>
      </w:r>
      <w:r w:rsidR="000C04CE">
        <w:t xml:space="preserve"> — </w:t>
      </w:r>
      <w:r w:rsidR="00D61561" w:rsidRPr="00AA1353">
        <w:t>в сгармонизировании устремления с велением Космической Воли. Созвучие с нею даст духу победу и свободу действий, не достижимую иными путями. И тогда пространственные приказы воли будут всегда выполняться. Власть над</w:t>
      </w:r>
      <w:r w:rsidR="00FA6B15">
        <w:t xml:space="preserve"> стихиями, давнишняя мечта чело</w:t>
      </w:r>
      <w:r w:rsidR="00D61561" w:rsidRPr="00AA1353">
        <w:t xml:space="preserve">вечества, достигнута будет лишь этим путем. В созвучии воли с Моею, в созвучии воли своей с Космической Волей утверждается явление могущества духа. Кто-то хочет быть сильным собою самим, но еще Владыка Сказал: «Я сам по себе ничто, Отец, пребывающий во Мне, </w:t>
      </w:r>
      <w:r w:rsidR="00D61561" w:rsidRPr="00AA1353">
        <w:lastRenderedPageBreak/>
        <w:t>Он Творит». Так передача сознания по ступеням Иерархии выше дает духу власть. Ведь сказано было, что дана власть человеку над всякою плотью. Но люди решили, что к этой власти можно прийти через своеволие самости и самоутверждение. И... ничего не достигли. Ибо могущество духа достигается через слияние с Космической Волей, с Волею Высшей. Исполнение Космической Воли следует понимать как следование велениям законов эволюции. Тот, кто идет с эволюцией, всегда победитель. При анализе мировых событий следует это учесть. В современном столкновении наций победителем окажется тот, кто, понимая законы развития человеческого общества, будет действовать заодно с ними, следуя им, и кто будет стремиться вперед к новым, более совершенным формам общественной жизни, но не к старым, изжитым и обреченным планетною кармой на уничтожение. Светлые кони эволюции стремятся вперед, но старый мир делает ставку на черных скакунов, мчащихся в бездну. Когда пространственный приказ созвучит с эволюцией, он будет исполнен. Потому надо мыслить не лично, но пространственно, потому преодоление личного начала в себе приводит к победе даже не только над собою, но и над стихиями. Слияние объединенных сознаний с Волею Высшей ручательством служит победы Сил светлых над тьмою.</w:t>
      </w:r>
    </w:p>
    <w:p w:rsidR="00D61561" w:rsidRPr="00AA1353" w:rsidRDefault="00D61561" w:rsidP="00D61561"/>
    <w:p w:rsidR="00345971" w:rsidRDefault="00D61561" w:rsidP="00FA6B15">
      <w:pPr>
        <w:pStyle w:val="Quote"/>
      </w:pPr>
      <w:r w:rsidRPr="00AA1353">
        <w:t>Запись велась почти в темноте, когда строчек не видно, и потому столько поправок. Но писалось необычайно легко и быстро. И если бы был свет и время не было бы ограничено условиями жизни, то запись была бы много длинней. Вчера же писалось с великим трудом, и мысль текла непослушно.</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FA6B15">
        <w:rPr>
          <w:b/>
        </w:rPr>
        <w:t>348. (Дек. 9).</w:t>
      </w:r>
      <w:r w:rsidR="00D61561" w:rsidRPr="00AA1353">
        <w:t xml:space="preserve"> Явление срока приближается. (Это со сна).</w:t>
      </w:r>
    </w:p>
    <w:p w:rsidR="00345971" w:rsidRDefault="00D61561" w:rsidP="00D61561">
      <w:r w:rsidRPr="00AA1353">
        <w:t>Сын Мой, надо освоиться с явлением подвижности духа. Способность представлять себя в любом месте и полеты в воображении служат преддверием реальных полетов. Дорогу прокладывает мысль. Облетать мир мыслью</w:t>
      </w:r>
      <w:r w:rsidR="000C04CE">
        <w:t xml:space="preserve"> — </w:t>
      </w:r>
      <w:r w:rsidRPr="00AA1353">
        <w:t>значит действительно мыслью касаться того, к чему она устремлена. Касание мыслью уже не фантазия и не воображение, но явление Тонкого Мира, имеющее под собою вполне реальное обоснование. Мысль есть явление высшего порядка, не подчиненное законам трех измерений и не ограниченное рамками плотных условий. Любую мысль можно обострить до предела и тем усилить ее действие. Конечно, нужна сосредоточенность и перенесение бытия в мысль. В мире мысли, где все столь же реально, как и в мире плотном, предметы и вещества, их составляющие, построены из материи мысли. Там нет иной реальности, кроме мысли, и потому мысль составляет там все. Но царство мысли</w:t>
      </w:r>
      <w:r w:rsidR="000C04CE">
        <w:t xml:space="preserve"> — </w:t>
      </w:r>
      <w:r w:rsidRPr="00AA1353">
        <w:t>это основание плотного мира и всего, что в нем есть. Отсюда значимость мысли для всех планов существования. И перенесение бытия в мысль означает углубление явления жизни сознания. Сознание, заключенное в теле, живет мыслью, но опирается на плотное, в то время как истинная родина духа есть сфера огненной мысли. Человек</w:t>
      </w:r>
      <w:r w:rsidR="000C04CE">
        <w:t xml:space="preserve"> — </w:t>
      </w:r>
      <w:r w:rsidRPr="00AA1353">
        <w:t xml:space="preserve">существо </w:t>
      </w:r>
      <w:r w:rsidRPr="00AA1353">
        <w:lastRenderedPageBreak/>
        <w:t>мыслящее, и вся активность его сознания протекает в тесной связи с мышлением. Печать мысли накладывает он на все, что видит, слышит и ощущает. Но делает он это автоматически и бессознательно. Царь мысли идет у нее на поводу, и не он мыслью владеет и ей управляет, но мысль</w:t>
      </w:r>
      <w:r w:rsidR="000C04CE">
        <w:t xml:space="preserve"> — </w:t>
      </w:r>
      <w:r w:rsidRPr="00AA1353">
        <w:t>его властелин и повелитель. А должно быть наоборот. Эта революция в собственном микрокосме должна быть произведена, и власть над мышлением установлена полная и неограниченная. Середины нет</w:t>
      </w:r>
      <w:r w:rsidR="000C04CE">
        <w:t xml:space="preserve"> — </w:t>
      </w:r>
      <w:r w:rsidRPr="00AA1353">
        <w:t>либо мы владеем и управляем мыслью, либо она нами. Явление рабства у собственной мысли самое тяжкое. От этого рабства никуда не уйти. Раб может убежать на свободу, разбив свои цепи, но куда уйти от своих мыслей? Поэтому выход один</w:t>
      </w:r>
      <w:r w:rsidR="000C04CE">
        <w:t xml:space="preserve"> — </w:t>
      </w:r>
      <w:r w:rsidRPr="00AA1353">
        <w:t>овладение мыслью и утверждение над нею полного контроля. Обуздание мысли необходимо, прежде чем можно сделать первый шаг на пути к могуществу духа. Для начала можно утвердить себя в положении, что если мыслю о чем-то, то мыслю потому, что хочу, но не потому, что этого хочет своеволие необузданных мыслей. Контроль должен быть постоянным. Бродячие мысли опасны, как и всякие бродяги. Ведь каждая мысль обязательно воздействует на человека, на весь сложный его организм, вызывая ту или иную реакцию. Ставить себя в зависимость от каждого случайного бродяги</w:t>
      </w:r>
      <w:r w:rsidR="000C04CE">
        <w:t xml:space="preserve"> — </w:t>
      </w:r>
      <w:r w:rsidRPr="00AA1353">
        <w:t>немудро. Никакие неудачи начальных попыток овладеть мыслью не могут служить препятствием на пути к окончательному успеху. Через ступени овладения мыслью надо пройти, ибо иначе не двинуться дальше. Даже небольшая победа принесет радость и удовлетворение. Но целый ряд побед даст уверенность в успехе и веру в себя и в то же время принесет и огни достижений. Тело может отступить под давлением внешних условий, но никогда, никогда не должна отступать мысль от раз намеченной цели. Внешние условия временны и преходящи, но вечен дух и его огненное оружие</w:t>
      </w:r>
      <w:r w:rsidR="000C04CE">
        <w:t xml:space="preserve"> — </w:t>
      </w:r>
      <w:r w:rsidRPr="00AA1353">
        <w:t>мысли. Потому упорство, твердость и постоянство в достижении намеченной мыслями цели будет залогом успеха. Даже при целом ряде неудач все же когда-то поднимется благоприятная волна обстоятельств, и тогда удержанная постоянством мысль вдвинет себя в их волну и реализует намеченное ею. Отступить</w:t>
      </w:r>
      <w:r w:rsidR="000C04CE">
        <w:t xml:space="preserve"> — </w:t>
      </w:r>
      <w:r w:rsidRPr="00AA1353">
        <w:t xml:space="preserve">значит отказаться от мысли. Но позволить противной волне или многим волнам пройти мимо, чтобы потом действовать по принятому ранее направлению, будет ручательством победы. И так утвердим неотступность. Когда колеблется все и темные противодействия особенно яростны, неотступностью к цели дойдем, ибо отступников много и отступление только во тьму. Осознание вечности духа и неуничтожаемости огненной мысли будет основой преуспеяния в процессе достижения того, что недостижимо сейчас. Формулой вседостижимости может смело действовать дух, преодолевая барьеры времени, ибо во времени все достижимо и в беспредельности времени всё возможно, даже и то, что совершенно недостижимо сейчас. Утвердитесь в понимании вседостижимости не на сегодня и не на завтра, но навсегда, на Вечность, в которой живет дух человека, в </w:t>
      </w:r>
      <w:r w:rsidRPr="00AA1353">
        <w:lastRenderedPageBreak/>
        <w:t>Беспредельности сущий. На этом великом пути каждая, даже малая, попытка достигнуть победы увенчана будет успехом, когда ее время придет. А время приходит всему, каждой мысли себя уявить в плотной проявленной форме. Потому Говорю: Ручаюсь за успех, если, уявив постоянство и неотступность мысли, поймете значение вечного во временном и временного в вечном.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349.</w:t>
      </w:r>
      <w:r w:rsidR="00D61561" w:rsidRPr="00AA1353">
        <w:t xml:space="preserve"> Среди бурного, неистового и ярого потока внешних явлений, несущихся мимо сознания и захватывающих его, Утверждаю скалу духа. На этом основании строится дом духа и собираются элементы вечного, входящие в структуру Бессмертной Триады. Их собирать, элементы непреходящего, извлекая их из бурного потока временных явлений, будет знаком мудрости высшей и единым решением жизни. Истинно, собирателем сокровищ Называем того, кто прозрел в назначение жизни своей на Земле. Жемчужины Света можно собирать в хранилище Чаши навечно и тем утверждать бессмертие духа в условиях плотного мира. Камень Вечного Основания Жизни человек должен утвердить в себе сам, своими руками и волей свободной своей.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350.</w:t>
      </w:r>
      <w:r w:rsidR="00D61561" w:rsidRPr="00AA1353">
        <w:t xml:space="preserve"> Дом духа строится мыслью. Мысль в распоряжении человека всегда. Следовательно, процесс построения можно вести в любое время и при всяких условиях, если мысль является достаточно целеустремленной. И когда понимание этой необходимости вросло прочно в сознание и стало его неотъемлемой частью, можно сказать, что фундамент воздвигнут и что он устоит, когда подуют вихри и поднимутся волны. Только лишь в действии утверждается мысль и выкристаллизовывается в Чаше в виде огненных отложений. Так мысль, примененная в действии, умножит собою Сокровище Камня.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351.</w:t>
      </w:r>
      <w:r w:rsidR="00D61561" w:rsidRPr="00AA1353">
        <w:t xml:space="preserve"> (Вечером, в 6 часов). Все феномены магии представляют собою манифестацию силы мысли. Мысль</w:t>
      </w:r>
      <w:r w:rsidR="000F3C0A">
        <w:t xml:space="preserve"> </w:t>
      </w:r>
      <w:r w:rsidR="00D61561" w:rsidRPr="00AA1353">
        <w:t>объединяется с пространственным огнем в формы, и эти формы принимают аспект видимости. Шкала материи уходит далеко вверх за пределы, ограниченные наукой. Материя Люцида, многие виды Фохата, материя Matrix и выше и выше, в беспредельные сферы пространства, уходят слои сияющей, огненной материи. Материалистам можно сказать, что их обоснование на материю правильно. Только ошибка их в том, что пытаются пределами своего понимания ограничить беспредельность и ступени разреженности и утончения материи. Итак, градации материи весьма многообразны и состояния ее</w:t>
      </w:r>
      <w:r w:rsidR="000C04CE">
        <w:t xml:space="preserve"> — </w:t>
      </w:r>
      <w:r w:rsidR="00D61561" w:rsidRPr="00AA1353">
        <w:t>тоже. Но материя во всех ее видах подчиняется мысли, которая может вливать ее в любые формы. Мысль есть орудие духа, тот инструмент и та сила, при помощи которой он может творить. Творчество</w:t>
      </w:r>
      <w:r w:rsidR="000C04CE">
        <w:t xml:space="preserve"> — </w:t>
      </w:r>
      <w:r w:rsidR="00D61561" w:rsidRPr="00AA1353">
        <w:t xml:space="preserve">удел человека. Возможности творческой активности человеческого духа беспредельны, как беспределен и сам дух. Эта область сияет поистине сказочными возможностями и открывает перед человеком цель, ради которой живет, развивается и </w:t>
      </w:r>
      <w:r w:rsidR="00D61561" w:rsidRPr="00AA1353">
        <w:lastRenderedPageBreak/>
        <w:t>совершенствуется человеческий род. К космическому творчеству Призывает Владыка, указуя путь к звездам. Если творчество</w:t>
      </w:r>
      <w:r w:rsidR="000C04CE">
        <w:t xml:space="preserve"> — </w:t>
      </w:r>
      <w:r w:rsidR="00D61561" w:rsidRPr="00AA1353">
        <w:t>цель, то и жизнь человека устроена так, что является она школой, где худо ли, хорошо ли, но вынуждены люди творить. Жизнь каждого человека есть результат его вольного или невольного творчества: его мозг рождает, или творит, мысли, астрал</w:t>
      </w:r>
      <w:r w:rsidR="000C04CE">
        <w:t xml:space="preserve"> — </w:t>
      </w:r>
      <w:r w:rsidR="00D61561" w:rsidRPr="00AA1353">
        <w:t>чувства, руки</w:t>
      </w:r>
      <w:r w:rsidR="000C04CE">
        <w:t xml:space="preserve"> — </w:t>
      </w:r>
      <w:r w:rsidR="00D61561" w:rsidRPr="00AA1353">
        <w:t>все то, что они создают. И внутренний мир человека есть продукт его ментального и астрального творчества, а внешнее окружение</w:t>
      </w:r>
      <w:r w:rsidR="000C04CE">
        <w:t xml:space="preserve"> — </w:t>
      </w:r>
      <w:r w:rsidR="00D61561" w:rsidRPr="00AA1353">
        <w:t>физического. И чем дольше живет на Земле человек, тем плотнее, гуще и заселеннее становится она продуктами его творчества на видимом и невидимом планах. Творчество растет, расширяется, наполняет собою все сферы, с тем чтобы на определенной ступени выйти за пределы Земли и, распространившись в Космос, стать творчеством космическим. Многие отдельные духи уже перешли через эти границы и творят в размерах космических. Сияющ удел человека и предопределен. Но раб стать не может творцом, и потому дана человеку свободная воля и свобода избирать путь свой.</w:t>
      </w:r>
      <w:r w:rsidR="000F3C0A">
        <w:t xml:space="preserve"> </w:t>
      </w:r>
      <w:r w:rsidR="00D61561" w:rsidRPr="00AA1353">
        <w:t>Закон созвучия управляет Вселенной. Пользуясь силой его, может направить устремление свое человек в созвучные сферы сознательно и магнитно. До сих пор большинство подчинялось закону созвучия бессознательно и люди отолпляли те сферы Надземного Мира, которые притягивали их к себе своим магнетизмом в полном соответствии с тем внутренним миром, его устремлениями и желаниями, которые творил каждый человек в отдельности. Ныне же людям дается полное и исчерпывающее знание Закона созвучий и магнитного притяжения мыслей, дабы могли они сами сознательно и добровольно творить то окружение, в котором стремятся они пребывать уже не в качестве слепых и незрячих, но как творцы и создатели своей собственной кармы и своего будущего. Много дается, и открыты пути, и каждый творец своей кармы.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352.</w:t>
      </w:r>
      <w:r w:rsidR="00D61561" w:rsidRPr="00AA1353">
        <w:t xml:space="preserve"> (Ночь, 1 час). Почему же одни мысли исполняются, другие нет? Обратимся снова к огню. Мысли, в которые вложен сердечный огонь, исполняются неизменно. Зажженные центры насыщают огнем мыслеформу естественно и без всяких усилий. Это и дает мысли силу.</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353. (Дек. 10).</w:t>
      </w:r>
      <w:r w:rsidR="00D61561" w:rsidRPr="00AA1353">
        <w:t xml:space="preserve"> Друг Мой, малое сознание стремится невольно к возложению или к тому, чтобы опираться слишком. Но многоопытный путник знает, что идти должен сам. Через одиночество и кажущуюся оставленность надо пройти, и главным образом для того, чтобы выработать самостоятельность, твердость и веру в себя и свои силы. Ходить надо научиться на собственных ногах и плавать в своем челноке. Большинство предпочитает чужие. Но избранные Мои предпочитают свои. Это необходимо, для того чтобы охранить сферу одной высшей Индивидуальности от смешения со сферой Индивидуальности другого человека. «Звезда от звезды разнствует бо во Славе». Индивидуализация форм проявленного мира</w:t>
      </w:r>
      <w:r w:rsidR="000C04CE">
        <w:t xml:space="preserve"> — </w:t>
      </w:r>
      <w:r w:rsidR="00D61561" w:rsidRPr="00AA1353">
        <w:t xml:space="preserve">основа </w:t>
      </w:r>
      <w:r w:rsidR="00D61561" w:rsidRPr="00AA1353">
        <w:lastRenderedPageBreak/>
        <w:t>эволюций. Это не эгоизм, не себялюбие, не самость, но утверждение эволюции духо-монады. Каждая из Великих Индивидуальностей имеет свой Луч. Под этим Лучом когда-то зажглось сознание тех, для кого Пославший свой Луч Является их Космическим Отцом. Так нужно понять и усвоить новую пару противоположностей: утверждение Индивидуальности при осознании братства, и братского единения сознаний, и значение коллектива в процессе эволюции человеческого общества. Ложный индивидуализм так же вреден и несостоятелен, как и обезличивание Индивидуальности. Надо найти линию гармонического сочетания между этими двумя понятиями: братства и индивидуализации сознания. Можно представить себе, что было бы с человечеством, если бы все стали говорить одно и то же и думать одни и те же мысли и все были бы на одно лицо. Это было бы убийство духа. Так индивидуальность и братство могут жить вместе. Цветы на лугу разны, но красота луга от этого лишь возрастает.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354.</w:t>
      </w:r>
      <w:r w:rsidR="00D61561" w:rsidRPr="00AA1353">
        <w:t xml:space="preserve"> Друзья! Не ждать милостей с Неба, но брать</w:t>
      </w:r>
      <w:r w:rsidR="000C04CE">
        <w:t xml:space="preserve"> — </w:t>
      </w:r>
      <w:r w:rsidR="00D61561" w:rsidRPr="00AA1353">
        <w:t>это путь победителя. Почему ожидания, почему просьбы, почему психология бедных родственников!!! По праву сыновства берутся пространства дары. Вдохновенья не ждут, подъема тоже, но, созвучие утвердив с Высочайшим, черпать можно сокровища мысли из сокровищницы ее. Мысль высшая несется над миром. Приемник сознания у каждого есть, надо лишь настроить его в созвучии с (мыслью высшей) мыслями Света. Зов и отклик звучат в унисон с устремленьем. Больше уверенности, больше смелости, больше понимания того, что открыты врата в царство Света. И что может помешать восприятиям, когда сокровища пространственной мысли уготованы человеку от начала времен? Чем устремленнее, тем созвучнее, чем огненнее, тем острее, чем увереннее, тем легче. И не ждать и просить, но устремляться и брать. Не пасынки, но сонаследники, не рабы, но сыны Света. Понимание своего назначения право дает на вход в мир высшей мысли. Откуда же тогда столько непонимания, омрачения и скудомыслия? Не потому ли, что сознание устремлено не к Свету, но к тьме? А тьма мыслит по</w:t>
      </w:r>
      <w:r w:rsidR="007E7CE4">
        <w:t>-</w:t>
      </w:r>
      <w:r w:rsidR="00D61561" w:rsidRPr="00AA1353">
        <w:t>ночному, и тяготеет к Земле, и кверху не смотрит. Устремление ввысь никогда не останется без ответа. Потому Говорю: только устремитесь, только сознание свое ко Мне обратите</w:t>
      </w:r>
      <w:r w:rsidR="000C04CE">
        <w:t xml:space="preserve"> — </w:t>
      </w:r>
      <w:r w:rsidR="00D61561" w:rsidRPr="00AA1353">
        <w:t>и Света потоки зальют вас, и тени ночные исчезнут, что шепчут во тьме,</w:t>
      </w:r>
      <w:r w:rsidR="000C04CE">
        <w:t xml:space="preserve"> — </w:t>
      </w:r>
      <w:r w:rsidR="00D61561" w:rsidRPr="00AA1353">
        <w:t xml:space="preserve">прельщения тени. Вот он, устремленьем зажженный, хочет подняться и к Свету идти. Но... обвешан он грузом тяжелым мыслей земных и желаний. Как саваном черным, окутан он ими, и глух он, и слеп. Много мужества надо, чтобы смело отбросить тягость земную, решительно, твердой рукой. Рабов Мне не надо. Свободных и смелых Зову за Собою, кто без жалости может расстаться с ненужной поклажей. Много поклажи несут даже те, кто решился за Мною идти. Друзья! Согбенный под тяжестью ноши земной за Мной не успеет. Ныне время такое, когда сознание может стремительно двигаться в </w:t>
      </w:r>
      <w:r w:rsidR="00D61561" w:rsidRPr="00AA1353">
        <w:lastRenderedPageBreak/>
        <w:t>эволюцию. Не успеть, не успеть, если не сбросить поклажу. Зову за Собой скороходов, от ноши ненужной свободных. Мне с ними идти, но не с влачащими цепи.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355.</w:t>
      </w:r>
      <w:r w:rsidR="00D61561" w:rsidRPr="00AA1353">
        <w:t xml:space="preserve"> Трудно принять утверждение, что при обращении к Свету отказа никогда не бывает, если обращение носит сверхличный характер. Это вполне объяснимо, ибо само пространство безлично и островки, или точки, личных сознаний реагируют только тогда, когда зов, или мысль, им звучит в унисон, то есть когда оно тоже ограничено частоколом личности и настроено точно в том же ключе. Но беспредельны сверхличные сферы пространства и не засорены миражами личных мирков. И сознание, поднявшееся над слоями личных вожделений, мыслей и устремлений, касается области мировой правды, или действительности. Не для себя, но для мира хочу собирать сокровища пространственной мысли. Это тоже уже подвиг, ибо земные условия обычно не согласуются с надземными устремлениями и требуют преодоления. Без труда и напряжения ничего не дается. Ошибочно думать, что кажущаяся легкость достижения не стоила и ныне не требует огненного напряжения воли. Если бы это напряжение нагрузить на обычный неподготовленный организм, не выдержали бы ни сердце, ни нервы. Вот почему потребовалась такая упорная и длительная подготовка и записи начались с коротких фраз и даже отдельных слов. Говорю: будет достигнуто такое состояние сознания и организма, когда вести запись совместно со Мною, то есть под Моими Лучами, можно будет в любое время дня и ночи и по желанию или по приказу воли. Приказ отдается не Мне, но себе</w:t>
      </w:r>
      <w:r w:rsidR="000C04CE">
        <w:t xml:space="preserve"> — </w:t>
      </w:r>
      <w:r w:rsidR="00D61561" w:rsidRPr="00AA1353">
        <w:t>привести приемник сознания в состояние созвучной настроенности. В сущности говоря, эта созвучность с вибрациями Света должна быть всегда. Но не достичь ее в одночасье. Отсюда долгие годы подготовки, и утончения всех оболочек, и разрежение плотного тела. «Как медленен путь»,</w:t>
      </w:r>
      <w:r w:rsidR="000C04CE">
        <w:t xml:space="preserve"> — </w:t>
      </w:r>
      <w:r w:rsidR="00D61561" w:rsidRPr="00AA1353">
        <w:t xml:space="preserve">восклицает неопытный путник. Но судить дайте Нам, ибо кто знает, быть может, путь быстр и скорость продвижения ограничена лишь только возможностями самого организма. Пережечь провода очень легко. Наполните сознание Светом поверх его вместимости, и получится разрушение. Когда одаренное сознание тянется к вину или другим видам забвения, значит, оно перегружено. Много талантливых людей погибает, не будучи в силах выдержать напряжения шершавых условий земных. Вот почему Называем подвигом явление несения Света во тьме. Хорошо быть со Мною в общении тесном, хорошо утонченность и чуткость являть, столь необходимые для восприятий посланных мыслей. Но можно спросить тех, хотящих Общенья, представляют ли они себе, что стоит открытому сердцу общение уже не со Мной, но с обычной средою, которая окружает человека в миру. Сохранить Общение и в то же время находить силы преодолевать сопротивление окружающей среды трудно необычайно, и требует это бесповоротного решения идти до конца, не останавливаясь ни перед какими препятствиями. Говорю к тому, </w:t>
      </w:r>
      <w:r w:rsidR="00D61561" w:rsidRPr="00AA1353">
        <w:lastRenderedPageBreak/>
        <w:t>чтобы незнающие знали, сколь труден путь, и не думали, что Общение дается и удерживается легко. Добиться Общения легче, чем удержать, ибо утонченность обостряется, а тьма усиливается и изощряется в новых и новых попытках свет потушить носителя Света. Но идущим со Мною Скажу: к победе идем и победы достигнем. Ручаюсь. (1 час ночи).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0F3C0A">
        <w:rPr>
          <w:b/>
        </w:rPr>
        <w:t>356. (Дек. 11).</w:t>
      </w:r>
      <w:r w:rsidR="00D61561" w:rsidRPr="00AA1353">
        <w:t xml:space="preserve"> Порадуемся радостью духа, радостью, не связанной ни с чем личным. Сверхличная радость близка радости космической. Она выводит человека за пределы его аурического яйца и приобщает к пространственной радости. Трудно представить себе, но Высшие Сферы звучат этой огненной радостью. И к ним приобщиться</w:t>
      </w:r>
      <w:r w:rsidR="000C04CE">
        <w:t xml:space="preserve"> — </w:t>
      </w:r>
      <w:r w:rsidR="00D61561" w:rsidRPr="00AA1353">
        <w:t>значит настроить сознание на ключе высшей тональности. Интересно отметить, как даже радость земная преображает плотное тело. Реакция радости положительна. Не Имею в виду злобной радости темных, впрочем, как и всех их прочих переживаний. Чувство радости тоже требует тренировки, и его тоже можно воспитывать. Начать следует с того, чтобы выбрать все, могущее вызвать чувство радости, и сосредоточиться на нем, отбросив при этом все мысли, отягощающие сознание. Это будет полезно и для выработки умения владеть мыслью. Все чувства, возникающие в человеке, он может вызывать сам, сознательно, волей, без всяких внешних к тому оснований. Лаборатория его организма будет действовать безотказно, если внедрена мысль, что в своем микрокосме он полновластный владыка всех ощущений. Ничто внешнее значения не имеет, если осознана эта идея. Часто можно наблюдать, как некоторым людям доставляет удовольствие то, что для других является источником страданий и неприятностей; например, убийство животных ради удовольствия, именуемое охотой, или пребывание в карточных притонах, а также и во всяких других. Много надуманных и условных вещей доставляют людям сомнительные радости только потому, что они решили, что это действительно так. Все это условно, и все это относительно. Сознательное утверждение чистых источников радости приведет к овладению этим чувством и приблизит к ощущению космической радости, радости сверхличной, радости духа, поднявшегося над малыми и неверными радостями Земли. В области радости личной, двухполюсной, то, что служит ее причиной, является также и причиной возникновения и ее противоположного полюса, то есть горя и слез. Чувства человеческие биполярны. Ощущая одно, непреложно вызываем к манифестации и другое, противоположное. Много смеха к слезам</w:t>
      </w:r>
      <w:r w:rsidR="000C04CE">
        <w:t xml:space="preserve"> — </w:t>
      </w:r>
      <w:r w:rsidR="00D61561" w:rsidRPr="00AA1353">
        <w:t xml:space="preserve">так считают в народе. И это верно отмечено народной мудростью. Так же как существуют сферы Света без тени, так же есть и область космической радости без горя. Но это уже за пределами земных измерений. Этой ступени предшествует ступень сверхличных радостей и скорби. Не за себя, но за мир. Чашу яда земного дух испивает на последней ступени. Много сознанию надо вместить, прежде чем расширится оно до сознания космического. Но путь </w:t>
      </w:r>
      <w:r w:rsidR="00D61561" w:rsidRPr="00AA1353">
        <w:lastRenderedPageBreak/>
        <w:t>овладения всеми своими чувствами и ощущениями и подчинения их воле придется пройти. И чем скорее, тем лучше. Воля родиться должна как бы вновь к осознанию своей мощи, пределом роста которой будет сама Беспредельность. Не временные мы, а беспредельные, и эта беспредельность уявляется и утверждается в человеке во всех его чувствах, во всем микрокосме его.</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6E2DF1">
        <w:rPr>
          <w:b/>
        </w:rPr>
        <w:t>357.</w:t>
      </w:r>
      <w:r w:rsidR="00D61561" w:rsidRPr="00AA1353">
        <w:t xml:space="preserve"> Оптимист и пессимист, смотря на одно и то же, извлекают из него выводы совершенно противоположного порядка. Так все зависит от угла зрения. Но этот угол можно установить волей, поворачивая луч сознания в желаемом направлении. От человека зависит этот угол его зрения на окружающий мир, и выбирать и утверждать его может он сам, но сознательно, но волю призвав. Зачем же отдавать во власть произвола то, чем распорядиться может сам человек? Не он ли решатель? Шаг следующий</w:t>
      </w:r>
      <w:r w:rsidR="000C04CE">
        <w:t xml:space="preserve"> — </w:t>
      </w:r>
      <w:r w:rsidR="00D61561" w:rsidRPr="00AA1353">
        <w:t>это анализ явлений другого порядка, не радующих, но огорчающих и омрачающих сознание. В каждом из них можно найти нечто положительное. Не бывает явлений абсолютно плохих. Найдя в них положительные стороны, можно двинуться дальше и усмотреть, чему учат нас те вещи, которые нам неприятны. Ведь каждая из них обязательно учит чему-то. Поняв смысл даваемого жизнью урока и значение заключенного в нем опыта, можно и порадоваться тому, что полезным для продвижения может быть все: и хорошее и плохое, и приносящее радость и приносящее скорбь. Так заставляет сознательно служить себе все: и явления Света, и явления тьмы, тот, кого Называют сужденным победителем.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6E2DF1">
        <w:rPr>
          <w:b/>
        </w:rPr>
        <w:t>358. (Дек. 12).</w:t>
      </w:r>
      <w:r w:rsidR="00D61561" w:rsidRPr="00AA1353">
        <w:t xml:space="preserve"> Друг Мой, вот перед нами еще один день, приближающий нас к будущему. Что думаешь ты совершить в этот день, чтобы будущее это было таким, каким хочешь ты его видеть? Соизмеримость и целесообразность всегда приведут к цели, если применены. Ведь каждый поступок, и каждая мысль, чувство, и движение могут быть созвучными с целью. Цель есть, она хорошо понята и усвоена. Но усвоено ли умение неуклонно держаться ее? Все, что делает человек, или ведет его к цели, или от нее отклоняет. В масштабах общечеловеческих до цели должны дойти все. Кто не дойдет, будет выброшен из потока эволюции как космический сор. Одни дойдут раньше до цели, другие позднее. Дойти надо. Путь краткий и трудный, путь длинный и легкий</w:t>
      </w:r>
      <w:r w:rsidR="000C04CE">
        <w:t xml:space="preserve"> — </w:t>
      </w:r>
      <w:r w:rsidR="00D61561" w:rsidRPr="00AA1353">
        <w:t xml:space="preserve">который из них предпочтем? Избравши путь трудный, можно помыслить о том, не будет ли он легче другого пути, ибо общая сумма тягостей того и другого одинакова, но трудный много короче и к цели приводит быстрее. Лучше, лучше чаша горькая, нежели вся жизнь с горчинкой. И горечь ее испивая, под тяжестью ноши земной можно подумать о том, что зато и освобождение близко. И можно даже желать, чтобы было еще более трудно. Ведь чем труднее и тяжелее, тем ближе. И когда станет уже совершенно невыносимо, значит, почти уже у цели. Даром ничто не дается, за все надо платить. Не лучше ли заплатить </w:t>
      </w:r>
      <w:r w:rsidR="00D61561" w:rsidRPr="00AA1353">
        <w:lastRenderedPageBreak/>
        <w:t>сразу. Мудрый радуется, когда предоставляется возможность заплатить кармические долги. Глубокое размышление покажет, что все, вся жизнь</w:t>
      </w:r>
      <w:r w:rsidR="000C04CE">
        <w:t xml:space="preserve"> — </w:t>
      </w:r>
      <w:r w:rsidR="00D61561" w:rsidRPr="00AA1353">
        <w:t>это сон. Кончится, обязательно кончится сказка земная, и наступит момент пробуждения. И когда откроются глаза на действительность, будет ли готов дух во всеоружии понимания встретить ее? Не накопивший здесь ничего нищ будет там. Знания надо накапливать здесь и одеяние духа готовить. Выражаясь языком современности, надо аппарат духа привести в рабочее состояние, приведя в полный порядок все его части и заботливо и тщательно очистив от сора и грязи каждую деталь. Даже малая соринка может остановить сложнейший аппарат, тем более засоренность тончайшего аппарата микрокосма человека. Засоряют его и слова, и дела, и поступки, и мысли, и чувства, если не чисты они. Об этой чувствительности духовного аппарата можно судить хотя бы по явлению восприятия мыслей. Достаточно нарушить стройность приемника, и он тотчас же заглохнет или допустит неосмотрительно вторжение в сознание мыслей, не Свету созвучных, но тьме. Чувствительность приемника поникает от многих причин. Каждая из них несоизмерима с поставленной целью. Пусть «самая длинная» линия будет символом Беспредельности. К ней прилагать и сравнивать с нею можно каждое движение сознания и все реакции на внешние явления, происходящие в нем. Тогда каждое явление в жизни займет должное место, ибо научимся соизмерять жизнь на Земле с беспредельностью космической жизни. И в этом силы найдем неуклонного, устремленного продвижения к цели.</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359.</w:t>
      </w:r>
      <w:r w:rsidR="00D61561" w:rsidRPr="00AA1353">
        <w:t xml:space="preserve"> (1 час ночи). Личные воспоминания и личный мирок самости столь же нужны пространству, сколько нужны вам личные воспоминания какого-нибудь незнакомого вам человека. Вы чувствуете, насколько они неинтересны, а главное, не нужны. В нас нужно только то, что полезно и нужно людям вообще, но не то, что касается нас лично самих. Потому даже говорить о себе неэтично. Дайте людям, дайте миру, отделите нечто другим от себя, все равно что, но дайте. Только даяние в какой бы то ни было форме может служить оправданием жизни и давать жизни смысл. Люди задыхаются от бессмысленного существования, если не могут давать, хотя часто и не понимают причины. Но дух чует пространственную нелепость и бессмыслицу эгоистического прозябания и задыхается в нем. Цель жизни в даянии, и не потому, что имеющий должен давать, а потому, что дающий разрушает ограду самости, выходит за пределы ее, и включает в круг своего сознания сферу сознаний других, и тем расширяет свою. Забота мудрого не о себе, но о мире. Ведущий планету Имеет заботу о ней, и ответственность тоже. По широте ответственности можно судить о широте сознания. Самость круг сознания может уподобить булавочной головке, но расширенное сознание обнимает мир. Хорошо все, что делается с мыслью о благе других, для Общего Блага. Чаша Общего Блага есть мудрейших удел. Если нет </w:t>
      </w:r>
      <w:r w:rsidR="00D61561" w:rsidRPr="00AA1353">
        <w:lastRenderedPageBreak/>
        <w:t>возможности принести свой труд обычного порядка во имя Общего Блага, то всегда имеется высшая возможность внести вклад свой мыслью. И многим ли это под силу? Но если отточена мысль и известны основы, то можно немало помочь. Сознательный вклад мыслью в дело Общего Блага непринятым не останется никогда, ибо лишь немногие мыслить умеют, соблюдая основы и даже бессознательно вкладывая их в мысли свои. Основы Учения</w:t>
      </w:r>
      <w:r w:rsidR="000C04CE">
        <w:t xml:space="preserve"> — </w:t>
      </w:r>
      <w:r w:rsidR="00D61561" w:rsidRPr="00AA1353">
        <w:t>это те рамки, в которых постигается мир и жизнь в нем. Утверждая основание в мыслях, цементируем ими пространство. Когда пусто кругом и огненная тоска начинает наполнять сердце, принесите пространству свой дар. Раньше люди в храмах дары приносили. Ныне духа дары в Космическом Храме приносят.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360. (Дек. 13).</w:t>
      </w:r>
      <w:r w:rsidR="00D61561" w:rsidRPr="00AA1353">
        <w:t xml:space="preserve"> Сопротивление продвижению духа со стороны окружающей среды прямо пропорционально силе его устремления. Законы во всем одинаковы. Если самолет начнет увеличивать свою скорость, то увеличится и сопротивление воздуха. Дальше известного предела увеличивать скорость нельзя, так как не выдержит аппарат. Так же и с человеческим организмом. Конструкцию самолета надо усилить, а организм</w:t>
      </w:r>
      <w:r w:rsidR="000C04CE">
        <w:t xml:space="preserve"> — </w:t>
      </w:r>
      <w:r w:rsidR="00D61561" w:rsidRPr="00AA1353">
        <w:t>укрепить. Вот почему столь длительна подготовка и переустройство организма, ибо иначе он не выдержит огненного напряжения и перегорит. Частые перегорания наблюдаются и у обычных людей, не могущих выдержать напряжения сопротивления среды. Часто туберкулез вызывается именно этой причиной. Перегорание вызывается и непомерной сверхсильной работой. Причин может быть много. Безудержное пылание</w:t>
      </w:r>
      <w:r w:rsidR="000C04CE">
        <w:t xml:space="preserve"> — </w:t>
      </w:r>
      <w:r w:rsidR="00D61561" w:rsidRPr="00AA1353">
        <w:t>явление того же порядка. Самообладание заповедано как сдерживающее начало, препятствующее расточению зажженных огней. Инертность, бездеятельность, лень так же убийственны для продвижения, как и безудержное пылание, а также духовное даяние сверх меры законной. Нужна середина, aureo medio</w:t>
      </w:r>
      <w:r w:rsidR="00F96D45">
        <w:rPr>
          <w:rStyle w:val="FootnoteReference"/>
        </w:rPr>
        <w:footnoteReference w:id="23"/>
      </w:r>
      <w:r w:rsidR="00D61561" w:rsidRPr="00AA1353">
        <w:t xml:space="preserve"> древних, золотой путь, путь срединный. Не умеренность, но равновесие, не напряжение беспокойств и волнений, но напряжение спокойствия или спокойное напряжение. В первом случае</w:t>
      </w:r>
      <w:r w:rsidR="000C04CE">
        <w:t xml:space="preserve"> — </w:t>
      </w:r>
      <w:r w:rsidR="00D61561" w:rsidRPr="00AA1353">
        <w:t>явление необузданной стихии, во втором</w:t>
      </w:r>
      <w:r w:rsidR="000C04CE">
        <w:t xml:space="preserve"> — </w:t>
      </w:r>
      <w:r w:rsidR="00D61561" w:rsidRPr="00AA1353">
        <w:t>та же сила, но обузданная волей и приведенная к повиновению. На пожаре и в доменной печи проявляется сила огня, но в условиях разных</w:t>
      </w:r>
      <w:r w:rsidR="000C04CE">
        <w:t xml:space="preserve"> — </w:t>
      </w:r>
      <w:r w:rsidR="00D61561" w:rsidRPr="00AA1353">
        <w:t xml:space="preserve">без контроля и под контролем. Обузданные человеком стихии служат ему, необузданные и вышедшие из берегов, приносят бедствия и разрушения. Но сколь же разрушительны огни человеческого организма, не сдерживаемые волей. Как часто новопришедший хочет огни пробудить, не отдавая себе отчета в опасности этой стихии. Ведь можно возжечь и черный огонь. Многие извращения и отклонения от требований морали и многие преступления вызваны слабостью воли и неумением направить преждевременно вызванный огонь в нужное русло. Также не следует забывать, что чем выше полет, тем сильнее падение. И история знает примеры падения даже очень больших духов. И тогда </w:t>
      </w:r>
      <w:r w:rsidR="00D61561" w:rsidRPr="00AA1353">
        <w:lastRenderedPageBreak/>
        <w:t>светлый Агни становится темным и служит злу. Можно ли удивляться, что путь столь труден и испытаний столь много. Дорого стоит Учителю каждый отступник. Каждый висит камнем на шее. Вопрос ученичества сложен. Нельзя подпустить предателя, нельзя допустить слабосильного, темных нельзя допускать, но и Света хотящих нельзя оттолкнуть. Потому первое условие</w:t>
      </w:r>
      <w:r w:rsidR="000C04CE">
        <w:t xml:space="preserve"> — </w:t>
      </w:r>
      <w:r w:rsidR="00D61561" w:rsidRPr="00AA1353">
        <w:t>это говорить по сознанию, второе</w:t>
      </w:r>
      <w:r w:rsidR="000C04CE">
        <w:t xml:space="preserve"> — </w:t>
      </w:r>
      <w:r w:rsidR="00D61561" w:rsidRPr="00AA1353">
        <w:t>испытание. Испытует Учитель. Ему подражая, испытует подходящего и ученик. Против Света идущий обязательно будет и против Учителя, и против его ученика. Идущие против Моих идут против Света. Эта реакция безошибочна. Идущие против Посланных Наших тоже от тьмы. Но лучший судья</w:t>
      </w:r>
      <w:r w:rsidR="000C04CE">
        <w:t xml:space="preserve"> — </w:t>
      </w:r>
      <w:r w:rsidR="00D61561" w:rsidRPr="00AA1353">
        <w:t>это сердце, если суждение непредвзято. Пусть сердце и будет судьей.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361.</w:t>
      </w:r>
      <w:r w:rsidR="00D61561" w:rsidRPr="00AA1353">
        <w:t xml:space="preserve"> Если то или иное чувство может изменять выражение лица, то нетрудно представить себе, как отражается игра чувств на облике человека, сбросившего физическое тело. Там человек</w:t>
      </w:r>
      <w:r w:rsidR="000C04CE">
        <w:t xml:space="preserve"> — </w:t>
      </w:r>
      <w:r w:rsidR="00D61561" w:rsidRPr="00AA1353">
        <w:t xml:space="preserve">открытая книга, если он не научился владеть своими чувствами. Люди мало думают о том, что самообладание и все прочие качества более нужны для Тонкого Мира, нежели плотного. Искушения и прельщения возникают здесь в виде неясных мелькающих образов, быстро проносящихся в сознании, в то время как там образы эти приобретают вид окружающей человека действительности и встают перед ним как живые реальные формы. И стоит человеку зазвучать им согласно навстречу, как они окружают его плотной стеной, усиливаясь его магнетизмом и привлекая из пространства рой новых, родственных им по характеру, образований. В эту вихревую воронку, если она достаточно сильна, чтобы создать вихрь, вовлекаются и другие сознания, близкие ей по тональности. Так создаются целые слои Тонкого Мира, насыщенные одинаковыми эмоциями и мыслеобразами. Если притоны осуществлены на Земле, то осуществлены они и там, но еще более реальные, еще более обостренные и являющиеся плодами самого необузданного воображения. Там творцы все, и творения эти окружают своих породителей плотной стеной. Нет таких ужасов на Земле, которые не нашли бы своего отражения в Тонком Мире, только в нем они еще более резки и ярки. Заразительны эти слои ужасно, ибо магнетизм их очень силен. Каждый человек, имеющий хотя бы что-то, созвучное этим слоям, подвергается страшной опасности их ядовитого притяжения. Тот, кто никогда не боролся с собой и не преодолевал своих низших импульсов на Земле, не найдёт в себе силы противодействовать магнитной силе этих убийственных притяжений. На Земле, удовлетворив свои влечения, хотя бы на какое-то время освобождается от них человек, но как освободится он от них там, когда огни страстей и желаний, увлекая сознание в мир призрачных форм, созданных вожделениями, удовлетворены быть не могут. Муки Тантала не миф, но страшная действительность низших слоев астрального мира. То, что связано на Земле, связано будет и там. Связан там человек ужасом неизжитых чувств. Язвы духа, неизжитые </w:t>
      </w:r>
      <w:r w:rsidR="00D61561" w:rsidRPr="00AA1353">
        <w:lastRenderedPageBreak/>
        <w:t>на Земле, очень болезненно и трудно изживать в Тонком Мире. Когда серебряная узда духа наложена на все чувства ученика, тогда безболезненно и быстро можно миновать эти сатанинские слои. Устремление магнитно по самой своей сущности. Устремление и объект его связаны магнитною нитью, сила которой соответствует силе устремления. По характеру устремления безошибочно можно определить и сферу его притяжения, ту сферу, в которую будет неодолимо втянуто сознание, освободившееся от тела. В той или иной степени магнитна каждая мысль, но равнодействующая магнитного влечения определяется основным, или господствующим, устремлением, и она-то и обуславливает ту или другую сферу магнитного притяжения, в которую вовлекается дух, подчиняясь действию закона созвучия. Так знание законов Тонкого Мира позволяет довольно точно определять те слои, в которые будет притянут человек, переходящий Великие Границы.</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362. (Дек. 14).</w:t>
      </w:r>
      <w:r w:rsidR="00D61561" w:rsidRPr="00AA1353">
        <w:t xml:space="preserve"> Явление тяготения мыслей будет радостью духа, когда мысли его от Света. Никакие низшие слои не страшны тому, кто может поручиться за качество своих мыслей. Какая радость осознавать, что лучшие мысли дадут лучшую жатву и создадут лучшее окружение. Причина и следствие яро созвучны. Твердо, уверенно, определенно может создавать надземное свое окружение человек своей мыслью. Красота дается как канва, на которой ткется узор духа. На Красоте строить</w:t>
      </w:r>
      <w:r w:rsidR="000C04CE">
        <w:t xml:space="preserve"> — </w:t>
      </w:r>
      <w:r w:rsidR="00D61561" w:rsidRPr="00AA1353">
        <w:t>значит окружать себя Светом. Через Красоту имеете Свет. Красота мысли! Что может быть созвучнее сферам высоким! Служение Красоте во всех ее формах будем считать служением Свету, а служителя ее</w:t>
      </w:r>
      <w:r w:rsidR="000C04CE">
        <w:t xml:space="preserve"> — </w:t>
      </w:r>
      <w:r w:rsidR="00D61561" w:rsidRPr="00AA1353">
        <w:t>светоносцем. Красотой очищается сознание, как водою</w:t>
      </w:r>
      <w:r w:rsidR="000C04CE">
        <w:t xml:space="preserve"> — </w:t>
      </w:r>
      <w:r w:rsidR="00D61561" w:rsidRPr="00AA1353">
        <w:t>тело от грязи. Провозглашена Красота, ибо время приходит, когда всякое безобразие</w:t>
      </w:r>
      <w:r w:rsidR="000C04CE">
        <w:t xml:space="preserve"> — </w:t>
      </w:r>
      <w:r w:rsidR="00D61561" w:rsidRPr="00AA1353">
        <w:t>антипод Красоты</w:t>
      </w:r>
      <w:r w:rsidR="000C04CE">
        <w:t xml:space="preserve"> — </w:t>
      </w:r>
      <w:r w:rsidR="00D61561" w:rsidRPr="00AA1353">
        <w:t>убрано будет с планеты. Принципу Красоты можно следовать во всем: как в большом, так и в малом. Считают, что можно служить Красоте и в то же время окружать себя безобразием и мыслить нечисто. Но это печальное заблуждение. Полноценное служение Красоте</w:t>
      </w:r>
      <w:r w:rsidR="000C04CE">
        <w:t xml:space="preserve"> — </w:t>
      </w:r>
      <w:r w:rsidR="00D61561" w:rsidRPr="00AA1353">
        <w:t>всесторонне. Но упор все же на мысль. В основе всего прекрасного, что создано рукой человека, лежит мысль, озаренная Красотою. С нее и начинается служение Красоте. Храм Красоте будет когда-то воздвигнут на вашей планете, и моления в нем совершать будут все, ибо тогда зло и синоним зла, безобразие, Землю покинут, и светла станет ваша планета, как утра звезда, что так ярко сияет на небе.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363.</w:t>
      </w:r>
      <w:r w:rsidR="00D61561" w:rsidRPr="00AA1353">
        <w:t xml:space="preserve"> Сделаем речь нашу красивой. Красивым пусть будет каждое слово. Красота слова</w:t>
      </w:r>
      <w:r w:rsidR="000C04CE">
        <w:t xml:space="preserve"> — </w:t>
      </w:r>
      <w:r w:rsidR="00D61561" w:rsidRPr="00AA1353">
        <w:t xml:space="preserve">кто думает ныне о ней? А ведь это возможно, а ведь это доступно каждому. И служение Красоте можно начать хоть сегодня. И это поможет контроль удержать и над мыслью. Как просто, как просто, легко и свободно служение Свету, если служением этим сердце горит. Лишь бы только не дать пламени духа угаснуть! Красота мысли, красота слова и дела, красота </w:t>
      </w:r>
      <w:r w:rsidR="00D61561" w:rsidRPr="00AA1353">
        <w:lastRenderedPageBreak/>
        <w:t>движений и жестов, и даже красота одежды и всего внешнего облика человека. Мода и красота не всегда бывают созвучны. Мода есть выражение суеты, а часто и безобразия. Суета и безобразие близки по духу. Отсутствие Красоты и есть безобразие, шкала которого очень широка. Но зато и область Красоты беспредельна. Красотою пронизан весь Космос. И только исказитель величия его, человек, нарушает этот великий принцип, своевольно подменяя красоту безобразием, гармонию</w:t>
      </w:r>
      <w:r w:rsidR="000C04CE">
        <w:t xml:space="preserve"> — </w:t>
      </w:r>
      <w:r w:rsidR="00D61561" w:rsidRPr="00AA1353">
        <w:t>дисгармонией, равновесие</w:t>
      </w:r>
      <w:r w:rsidR="000C04CE">
        <w:t xml:space="preserve"> — </w:t>
      </w:r>
      <w:r w:rsidR="00D61561" w:rsidRPr="00AA1353">
        <w:t>разновесием. Соберем на стороне Света все лучшие и светлые понятия, дабы следовать им неуклонно в мыслях, словах и делах каждого дня.</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364. (Дек. 15).</w:t>
      </w:r>
      <w:r w:rsidR="00D61561" w:rsidRPr="00AA1353">
        <w:t xml:space="preserve"> Конечно, на ниве сознания всходы дадут и семена Света, и семена зла. Разница между ними лишь в том, что при восхождении духа первые возрастают в своей силе, а вторые, дав всходы и встретив возросшую силу духа, уже не смогут ей противостать с прежним успехом. Поэтому, если что-то в себе нет сил преодолеть в данный момент, следует, не смущаясь этим, продолжать накапливать мысль о неизбежном преодолении этого свойства в будущем. При неудаче внушения можно его повторить даже несколько раз. Всеми способами и мерами подавляется враг, и нежелательное качество духа уничтожается в корне путем трансмутации, то есть путем утверждения качества, ему противоположного. При внушении этот противоположный полюс изживаемого качества следует иметь в виду, усиливая постоянно его потенциал. Эмоции астрала биполярны, и каждая может уявить при отсутствии контроля любой из полюсов. Но если астрал обуздан, то ему не дозволяется проявляться ни на одном. Это основание бесстрастия. Астрал есть средоточие личного начала, самости. Чувства сверхличного порядка уже за его сферой. Но здесь требуется большая зоркость, так как часто совершенно незаметно для самого себя сверхличные чувства окрашиваются эмоциями астрала и кажущаяся забота о других и переживания за других фактически текут о себе, ибо себя ставит астрал на место опекаемого или нуждающегося в помощи, подменяя сверхличное личным. Отсюда и любовь давать непрошеные и ненужные советы, которые могут быть и хороши, и пригодны, но только не тому, кому дается совет, ибо мысль при этом обращена на себя и питает астральное тело советчика. Когда вредные советы или меры идут в крупном масштабе, в основании их лежит эгоизм, но не забота о человеке. Служение самости развито очень широко, и усмотреть его корни для вынесения правильного решения необходимо прежде всего. Самость часто пытается под всякими покровами надеть на других свой намордник, даже под видом помощи ближним. А под нею все тот же астрал и забота о собственной священной особе. Самоотверженность</w:t>
      </w:r>
      <w:r w:rsidR="000C04CE">
        <w:t xml:space="preserve"> — </w:t>
      </w:r>
      <w:r w:rsidR="00D61561" w:rsidRPr="00AA1353">
        <w:t xml:space="preserve">великое качество духа, когда оно кристально чисто и без примеси личной заинтересованности. Астрал, враг древний, пользуется различными масками, чтобы под ними скрыть </w:t>
      </w:r>
      <w:r w:rsidR="00D61561" w:rsidRPr="00AA1353">
        <w:lastRenderedPageBreak/>
        <w:t>свою сущность, когда знает, что разоблачен и что с ним ведется борьба не на жизнь, а на смерть. От него и лицемерие, и ханжество, и фарисейство, и фанатизм. Все это личины астрала. Румяная добродетель из их же числа, и трусливое непротивление злу, и многие другие темные качества духа. Мы Судим о качествах по их светимости, или огненосности, и по чистоте пламени Определяем высоту качества, но не по его внешнему выражению. И часто бывает, что умиляющийся добродетелями своими человек для Орлиного Глаза</w:t>
      </w:r>
      <w:r w:rsidR="000C04CE">
        <w:t xml:space="preserve"> — </w:t>
      </w:r>
      <w:r w:rsidR="00D61561" w:rsidRPr="00AA1353">
        <w:t>ярый себеслужитель. Сердце подскажет порой на чуткое ухо, где Свет, а где тьма. Теперь происходит разделение человечества по светотени, и происходит оно в планетном масштабе, и никакие увертки и ухищрения тьмы не заменят тьму Светом. По светимости разделение, по светотени и суд о принадлежности каждого к лагерю тьмы или Света. Можно обманывать друг друга и умиляться масками, но у последней черты перед Явлением Света не внешним покровом, но по светимости внутренней сущности человека будет решаться его судьба.</w:t>
      </w:r>
    </w:p>
    <w:p w:rsidR="00D61561" w:rsidRDefault="00D61561" w:rsidP="002A1249">
      <w:pPr>
        <w:pStyle w:val="Quote"/>
      </w:pPr>
      <w:r w:rsidRPr="00AA1353">
        <w:t>Сон. Лежа с закрытыми глазами увидел оконную раму, на переплет которой, первый от верха, села прилетевшая ласточка. Но у ней было красноватое брюшко.</w:t>
      </w:r>
    </w:p>
    <w:p w:rsidR="00D61561" w:rsidRPr="00AA1353" w:rsidRDefault="00D61561" w:rsidP="00D61561"/>
    <w:p w:rsidR="00345971" w:rsidRDefault="00D61561" w:rsidP="002A1249">
      <w:pPr>
        <w:pStyle w:val="Quote"/>
      </w:pPr>
      <w:r w:rsidRPr="00AA1353">
        <w:t>Сон сбылся: получил поздравительное письмо от С.Н. с очень сердечными словами пожелания. Два утра пропустил, так как уезжал к родственникам.</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A1249">
        <w:rPr>
          <w:b/>
        </w:rPr>
        <w:t>365. (Дек. 18).</w:t>
      </w:r>
      <w:r w:rsidR="00D61561" w:rsidRPr="00AA1353">
        <w:t xml:space="preserve"> Приказываю великую сдержанность и собранность внутренних энергий. Время такое, когда внешние дисгармонические токи могут нанести вред, если внутренне не оборониться сдержанностью и молчанием. Ошибочно думать, что какая-то условность требует ненужных слов. То, что выигрывается словами, теряется от расточительства энергии и от раскрытия себя враждебным внешним воздействиям. Они не всегда враждебны, но часто вредны различием вибраций с уровнем собственного сознания. Духовная профилактика</w:t>
      </w:r>
      <w:r w:rsidR="000C04CE">
        <w:t xml:space="preserve"> — </w:t>
      </w:r>
      <w:r w:rsidR="00D61561" w:rsidRPr="00AA1353">
        <w:t>так можно, назвать этот процесс.</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9035B">
        <w:rPr>
          <w:b/>
        </w:rPr>
        <w:t>366. (Гуру).</w:t>
      </w:r>
      <w:r w:rsidR="00D61561" w:rsidRPr="00AA1353">
        <w:t xml:space="preserve"> Итак, Новый год начинается с указаний и знаков о том, что близится перелом в личной жизни.</w:t>
      </w:r>
    </w:p>
    <w:p w:rsidR="00345971" w:rsidRDefault="00D61561" w:rsidP="00D61561">
      <w:r w:rsidRPr="00AA1353">
        <w:t xml:space="preserve">Можно рассматривать его как подготовительный период, в течение которого можно освободить себя от ненужных наслоений и готовить себя к новым условиям жизни. Новые условия потребуют и новой ответственности за тех людей, которые будут близки. Им помогать, их оберегать и их расширять сознание будет задачей нового периода жизни, который, в свою очередь, явится подготовлением к новой ступени сознания и, возможно, к опять-таки новым условиям жизни. Оказываем особое доверие, приближая к своим близким. Конечно, психическая атмосфера потребует большой осмотрительности в мыслях и настроениях. Близкие психологированы нами. Зависит теперь от вас добиться наилучших следствий. Возможности расширятся: условия улучшатся. Мы станем </w:t>
      </w:r>
      <w:r w:rsidRPr="00AA1353">
        <w:lastRenderedPageBreak/>
        <w:t>ближе, ибо близки им. Но уровень вашего сознания выше, потому и ответственность за всех. Будете как бы представлять собою нас и от нашего имени в сердце своем пусть будет обращение ваше с теми, кто встретится на пути, и особенно с близкими нам. Оказывая такое доверие, надеемся, что оно будет оправдано и подтверждено делами. Пусто вокруг. Тем ценнее каждое близкое сознание, нуждающееся в заботе и бережении. Период подготовительный, идущий сейчас, труден. Но зато и позволит понять и оценить нашу заботу о вас. Знаем, что условия вашей жизни в данное время весьма нелегки, но что же хорошего родится из легких и приятных? Хорошо делаете, что часто вспоминаете наше шестимесячное сидение на горном плато. И мы сидели и ждали и не падали духом. Ждите и вы, благо, что есть, чего ждать. Все хорошо будет, и наладится жизнь, а вы тем временем укрепляйтесь и утверждайтесь в Учении глубже. Цементирование пространства и насыщение его мыслями высшего порядка очень нужная вещь. Где же они, где те люди, которым можно поручить эту ответственную задачу? Поручая ее вам, рассчитываем на чуткое понимание и сердечное желание исполнить указание наше. Для верного и преданного сердца нет расстояний ни в преданности, ни в любви, могущих их ограничить, и нет непроходимой грани, которая ставится смертью. Все живы, все близки,</w:t>
      </w:r>
      <w:r w:rsidR="00E9035B">
        <w:t xml:space="preserve"> </w:t>
      </w:r>
      <w:r w:rsidRPr="00AA1353">
        <w:t>если сознание позволяет и сердце горит тем огнем, который прободает пространство всех измерений.</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9035B">
        <w:rPr>
          <w:b/>
        </w:rPr>
        <w:t>367. (М.А.Й.).</w:t>
      </w:r>
      <w:r w:rsidR="00D61561" w:rsidRPr="00AA1353">
        <w:t xml:space="preserve"> Родные мои, пусть даже малая птичка знаком послужит заботы о вас. Все не просто и не так, как это кажется обычному сознанию. Но ведь мы за необычность, и малое может быть символом немалых вещей. Видите, как заботимся о близких, неужели не позаботимся о вас! Больше доверия, больше терпения и больше мыслей о нас. Мы с вами, но ощущаете это вы только тогда, когда мысль ваша устремлена к нам и сердце открыто навстречу вибрациям нашим. Слишком уж сильно позволяете вы окружающему несовершенству захватывать вас, в то время как выход для вас в наши сферы всегда остается открытым. Памятовать об этом следует ежечасно, ибо темны ауры тех, кто всюду вас окружает и яро подавляет сознание, если внутренне им не противостать. Мысли о нас и связь сердечная с нами будет охраной от омрачающих и затягивающих в себя внешних условий. Ведь встретимся с вами, родные, и будем мы вместе. Этой надеждой живите, ибо встрече обещанной быть.</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9035B">
        <w:rPr>
          <w:b/>
        </w:rPr>
        <w:t>368. (Дек. 20).</w:t>
      </w:r>
      <w:r w:rsidR="00D61561" w:rsidRPr="00AA1353">
        <w:t xml:space="preserve"> Да! Да! Да! Сказано достаточно ясно, кто «душу свою потеряет», то есть отойдет от своего малого «я», чтобы обрести большое, тот правильно решит путь свой. Самое трудное препятствие на пути</w:t>
      </w:r>
      <w:r w:rsidR="000C04CE">
        <w:t xml:space="preserve"> — </w:t>
      </w:r>
      <w:r w:rsidR="00D61561" w:rsidRPr="00AA1353">
        <w:t xml:space="preserve">это частокол самости, это оковы личности, это иллюзия личного мирка и отделенность сознания своего от сознания космического. Даже в процессе Общения не может быть полным оно, если сознание, хотя бы на время, не оторвется от личного «я» и не </w:t>
      </w:r>
      <w:r w:rsidR="00D61561" w:rsidRPr="00AA1353">
        <w:lastRenderedPageBreak/>
        <w:t>пробьет скорлупы его ауры, замыкающей мысли вокруг своей личности. Самые тяжкие цепи</w:t>
      </w:r>
      <w:r w:rsidR="000C04CE">
        <w:t xml:space="preserve"> — </w:t>
      </w:r>
      <w:r w:rsidR="00D61561" w:rsidRPr="00AA1353">
        <w:t>это оковы самости. Отвергнись от себя и следуй за Мною</w:t>
      </w:r>
      <w:r w:rsidR="000C04CE">
        <w:t xml:space="preserve"> — </w:t>
      </w:r>
      <w:r w:rsidR="00D61561" w:rsidRPr="00AA1353">
        <w:t>первое условие на узкой тропе, ведущей в жизнь, ибо самость есть синоним смерти и уничтожения, то есть преходимости и конечности всего, что связано с нею. Жить для других, жить интересами коллектива, народа, Родины, всего человечества</w:t>
      </w:r>
      <w:r w:rsidR="000C04CE">
        <w:t xml:space="preserve"> — </w:t>
      </w:r>
      <w:r w:rsidR="00D61561" w:rsidRPr="00AA1353">
        <w:t>значит</w:t>
      </w:r>
      <w:r w:rsidR="00E9035B">
        <w:t xml:space="preserve"> </w:t>
      </w:r>
      <w:r w:rsidR="00D61561" w:rsidRPr="00AA1353">
        <w:t>вывести сознание из малого личного круга, сделав новую окружность его равной тому явлению, которое охватывается этим явлением. Чем шире сознание, тем оно выше. Коллектив более длителен, чем личность, человечество же в целом переживает не только государства, но даже народы и расы. Можно заметить, что жизнь сейчас строится так, что массовое сознание ходом исторических событий выводится из замкнутых рамок личной жизни и приобщается неуклонно к течению жизни планетной. И Ведущая Страна идет в этом отношении впереди, расширяя горизонты личного мира людей, ее населяющих. Процесс этот глубоко значителен, ибо являет собою новую ступень сознания. Именно сознание должно отвратиться от сферы личной и войти в сферу сверхличных интересов, касающихся Общего Блага. Смерть личного начала не означает уничтожения, но, наоборот, это есть рождение в новую жизнь, пределы которой человек назначает себе сам широтою своего мышления. Человечество в целом бессмертно даже физически, и потому вложить свои энергии в дела общечеловеческие будет верным помещением ценностей, а именно</w:t>
      </w:r>
      <w:r w:rsidR="000C04CE">
        <w:t xml:space="preserve"> — </w:t>
      </w:r>
      <w:r w:rsidR="00D61561" w:rsidRPr="00AA1353">
        <w:t>сокровища психической энергии. И прибыль, и рост вложенного сокровища обеспечены, в то время как устремление энергии по личным каналам не принесет ничего, кроме призрачных благ и конечного уничтожения всех личных построений. Но самый прибыльный вклад</w:t>
      </w:r>
      <w:r w:rsidR="000C04CE">
        <w:t xml:space="preserve"> — </w:t>
      </w:r>
      <w:r w:rsidR="00D61561" w:rsidRPr="00AA1353">
        <w:t>это в дела Иерархии Света. На тысячелетия вперед запланированы Наши Дела и проведены безошибочные расчеты. Будущее принадлежит Нам, оно оформляется Нами, и те, кто с Нами идет, имеют в нем верную часть. Значимость и глубина явления измеряются его длительностью. Самость длительность своих дел ограничивает короткими сроками, никогда не выходящими у обычных людей за пределы одной жизни. В этом обреченность и смерть самости. Мы же Ограничили Наши Дела Беспредельности кругом. Признавая смерть формы, Утверждаем вечную жизнь, одушевляющую и входящую в каждую форму. И Мы Утверждаем возможность обретения сознания, не прерываемого смертью физического тела и сменой других оболочек, облекающих дух. И всех смертников, то есть людей, верящих в неизбежность смерти, Мы Зовем к утверждению бессмертия духа. Бессмертие человека есть явление непрерываемости сознания. Об этом явлении Мы Говорим, Мы его Утверждаем, и о нем СВИДЕТЕЛЬСТВУЮ САМ.</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E9035B">
        <w:rPr>
          <w:b/>
        </w:rPr>
        <w:t>369.</w:t>
      </w:r>
      <w:r w:rsidR="00D61561" w:rsidRPr="00AA1353">
        <w:t xml:space="preserve"> (Ночью с закр. глазами). Точно. Предупредил. Как пишут, так и можете себя утверждать.</w:t>
      </w:r>
    </w:p>
    <w:p w:rsidR="00345971" w:rsidRDefault="00D61561" w:rsidP="00D61561">
      <w:r w:rsidRPr="00AA1353">
        <w:lastRenderedPageBreak/>
        <w:t>Слушай. Ожидай событий, но не в своих мерах, а мировых. Идут. Вечное во временном Утвердим прочно в сознании народов.</w:t>
      </w:r>
    </w:p>
    <w:p w:rsidR="00D61561" w:rsidRPr="00AA1353" w:rsidRDefault="00D61561" w:rsidP="00D61561">
      <w:r w:rsidRPr="00AA1353">
        <w:t>Владыкою путь совершишь. Ничто не твое</w:t>
      </w:r>
      <w:r w:rsidR="000C04CE">
        <w:t xml:space="preserve"> — </w:t>
      </w:r>
      <w:r w:rsidRPr="00AA1353">
        <w:t>все Владыкино.</w:t>
      </w:r>
    </w:p>
    <w:p w:rsidR="00345971" w:rsidRDefault="00D61561" w:rsidP="00E9035B">
      <w:pPr>
        <w:pStyle w:val="Quote"/>
      </w:pPr>
      <w:r w:rsidRPr="00AA1353">
        <w:t>(Видел сон и подумал, что он касается близкого человека).</w:t>
      </w:r>
    </w:p>
    <w:p w:rsidR="00345971" w:rsidRDefault="00D61561" w:rsidP="00D61561">
      <w:r w:rsidRPr="00AA1353">
        <w:t>Смирись духом перед неизбежным.</w:t>
      </w:r>
    </w:p>
    <w:p w:rsidR="00345971" w:rsidRDefault="00D61561" w:rsidP="00D61561">
      <w:r w:rsidRPr="00AA1353">
        <w:t>Угроза войны миновала. Навуходоносор так же и</w:t>
      </w:r>
      <w:r w:rsidR="00C45B51">
        <w:t xml:space="preserve"> </w:t>
      </w:r>
      <w:r w:rsidRPr="00AA1353">
        <w:t>теперь.</w:t>
      </w:r>
    </w:p>
    <w:p w:rsidR="00345971" w:rsidRDefault="00D61561" w:rsidP="00D61561">
      <w:r w:rsidRPr="00AA1353">
        <w:t>Погибнут идущие против...</w:t>
      </w:r>
    </w:p>
    <w:p w:rsidR="00345971" w:rsidRDefault="00D61561" w:rsidP="00D61561">
      <w:r w:rsidRPr="00AA1353">
        <w:t>«Мене, текел, фарес»</w:t>
      </w:r>
      <w:r w:rsidR="00F96D45">
        <w:rPr>
          <w:rStyle w:val="FootnoteReference"/>
        </w:rPr>
        <w:footnoteReference w:id="24"/>
      </w:r>
      <w:r w:rsidRPr="00AA1353">
        <w:t>,</w:t>
      </w:r>
      <w:r w:rsidR="000C04CE">
        <w:t xml:space="preserve"> — </w:t>
      </w:r>
      <w:r w:rsidRPr="00AA1353">
        <w:t>Мы Говорим им.</w:t>
      </w:r>
    </w:p>
    <w:p w:rsidR="00345971" w:rsidRDefault="00D61561" w:rsidP="00D61561">
      <w:r w:rsidRPr="00AA1353">
        <w:t>Войдя в Мою ауру, почувствуешь освобождение от личности. Или Я, или ты. Твое все во Мне. Каждый молящийся (или стоящий) за мир с Нами строит великое Царство Будущего.</w:t>
      </w:r>
    </w:p>
    <w:p w:rsidR="00345971" w:rsidRDefault="00D61561" w:rsidP="00D61561">
      <w:r w:rsidRPr="00AA1353">
        <w:t>Передача сознания по Иерархии разрешает все личные дела. «Не мое и мне, но Твое и Тебе, Владыка». Мне приношение</w:t>
      </w:r>
      <w:r w:rsidR="000C04CE">
        <w:t xml:space="preserve"> — </w:t>
      </w:r>
      <w:r w:rsidRPr="00AA1353">
        <w:t>в духе. Отказ от личного приближает ко Мне. Не отказ, но вмещение Общего: планетного, мирового, космического.</w:t>
      </w:r>
    </w:p>
    <w:p w:rsidR="00345971" w:rsidRDefault="00D61561" w:rsidP="00D61561">
      <w:r w:rsidRPr="00AA1353">
        <w:t>Знаков почитания Мне не нужно</w:t>
      </w:r>
      <w:r w:rsidR="000C04CE">
        <w:t xml:space="preserve"> — </w:t>
      </w:r>
      <w:r w:rsidRPr="00AA1353">
        <w:t>они в сердце.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C833DC">
        <w:rPr>
          <w:b/>
        </w:rPr>
        <w:t>370.</w:t>
      </w:r>
      <w:r w:rsidR="00D61561" w:rsidRPr="00AA1353">
        <w:t xml:space="preserve"> Каждая мысль оставляет на ауре след. Тусклое освещение аур не от физических излучений, но выше. Все тела дают излучения, но превалирует дух. Свет от Высшей Триады. Светится высшее в человеке. Тонус дается мыслью. Мысль Света освещает ауру, но не мысль тьмы. Преображение сознания озаряет все тела. Озарение преображает ауру, и она становится сияющей.</w:t>
      </w:r>
    </w:p>
    <w:p w:rsidR="00345971" w:rsidRDefault="00345971" w:rsidP="00D61561"/>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371. (Дек. 21).</w:t>
      </w:r>
      <w:r w:rsidR="00D61561" w:rsidRPr="00AA1353">
        <w:t xml:space="preserve"> Действия, совместно ведущиеся, будут, конечно, действиями сверхличного порядка, посвященными Общему Благу и совершаемыми ради него. Это и будут действия Иерархические. Когда вся жизнь, все мысли и чувства отданы Иерархии Света и служению Ей, то в них Наша Рука Помощи протягивается преданному ученику. Тогда и все личное обращается на служение и заменяется сверхличным. Все существо человека на всех планах проявления и активности насыщается тогда единым стремлением служить делу Иерархии. Так достигается полноценность устремления, полнопреданность и полная отдачи сердца Владыке. И становится возможной тогда и передача сознания Иерарху, а за нею и полное слияние сознаний. Доступ открыт, но устремиться и дойти надо самому, своей силой, своим огнем и своими ногами. От сердца человека, идущего к Владыке, исходят энергии, продвигающие его к цели. В этом случае чужая энергия никогда не заменит свою, ибо эффект будет временен и закончится распластанным падением. Вот почему так вредны зазывания и уговоры. Горение идет за чужой счет, и когда масло в светильнике иссякло и поступлений нет, огонь угасает и незаконно коснувшийся Света отступает во тьму. И огни самоисходящие, и самодеятельность, и умение стоять на своих ногах, и плавание в собственном челне</w:t>
      </w:r>
      <w:r w:rsidR="000C04CE">
        <w:t xml:space="preserve"> — </w:t>
      </w:r>
      <w:r w:rsidR="00D61561" w:rsidRPr="00AA1353">
        <w:t xml:space="preserve">все это явления одного и того же порядка. </w:t>
      </w:r>
      <w:r w:rsidR="00D61561" w:rsidRPr="00AA1353">
        <w:lastRenderedPageBreak/>
        <w:t>Можно светом своим зажечь даже толпу, но знаете, чем завершаются крики «Осанна». Пусть это будет постоянным напоминанием о том, что, заботливо встречая постучавшихся, никогда не следует никого зазывать. Жизненный опыт показал, что даже длительное духовное даяние, но не поддерживаемое собственным огнем сердца, все же бесплодно. Следует учитывать и другое условие, а именно: достигнув своего потолка, даже после стремительного подъема, дух останавливается, так как новые накопления требуют времени для их ассимиляции. Размеры прежних накоплений обуславливают продвижение. Несравнимы поэтому духи, ибо никто, кроме Учителя, не знает, что приносит пришедший с собою. Самоходы особенно ценятся Нами</w:t>
      </w:r>
      <w:r w:rsidR="000C04CE">
        <w:t xml:space="preserve"> — </w:t>
      </w:r>
      <w:r w:rsidR="00D61561" w:rsidRPr="00AA1353">
        <w:t>к ним прилагается название избранных, или сужденных, учеников. Неготовое сознание может остановиться тем или иным препятствием, но сужденного ученика не остановит ничто и никто. Конечно, Наша забота о них, Нам сужденных. Что же касается тех, неготовых, то и им можно сильно помочь, если говорить по сознанию. Этим путем можно зажечь внутренние огни, которые дадут им силу двинуться своими ногами. Поэтому беседы обо всем продвигающем безусловно полезны. Светить можно словом, светить можно мыслью, и действием каждым, и каждым движеньем своим. Каждое действие светоносца светоносно по существу, какого бы плана оно ни касалось и как бы ни выражалось оно. Аура Света насыщает своими эманациями всю окружающую ее сферу и оставляет искорки Света на проходимом ею пути. Истинно, носитель Света является благословением для всего, что его окружает. Служение его постоянно и не прерываемо случайностями внешних условий. Но зато и напряжение велико, ибо общее состояние человечества настолько еще далеко от светоносности, что различие в вибрациях аур весьма велико и требует часто непомерного расходования психической энергии. Потому подвиг несения Света так тяжек. Но Солнце не может не светить</w:t>
      </w:r>
      <w:r w:rsidR="000C04CE">
        <w:t xml:space="preserve"> — </w:t>
      </w:r>
      <w:r w:rsidR="00D61561" w:rsidRPr="00AA1353">
        <w:t>такова его природа. И Света носитель не может уже не светить и не рассеивать мрак своим Светом. Мир держится ими, миру несущими Свет. Матерь Огненной Йоги почтим, Светлого Гуру почтим, давших Свет свой планете и людям.</w:t>
      </w:r>
    </w:p>
    <w:p w:rsidR="0017497E" w:rsidRDefault="0017497E" w:rsidP="0017497E">
      <w:pPr>
        <w:pStyle w:val="Quote"/>
      </w:pPr>
    </w:p>
    <w:p w:rsidR="00D61561" w:rsidRPr="00AA1353" w:rsidRDefault="00D61561" w:rsidP="0017497E">
      <w:pPr>
        <w:pStyle w:val="Quote"/>
      </w:pPr>
      <w:r w:rsidRPr="00AA1353">
        <w:t>Вчера видел во сне прилетевшего воробушка, который залез ко мне на грудь под рубашку. Днем письмо от сестренок.</w:t>
      </w:r>
    </w:p>
    <w:p w:rsidR="00345971" w:rsidRDefault="00D61561" w:rsidP="0017497E">
      <w:pPr>
        <w:pStyle w:val="Quote"/>
      </w:pPr>
      <w:r w:rsidRPr="00AA1353">
        <w:t>Сегодня утром видел четыре горящих свечи.</w:t>
      </w:r>
    </w:p>
    <w:p w:rsidR="00D61561" w:rsidRPr="00AA1353"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372.</w:t>
      </w:r>
      <w:r w:rsidR="00D61561" w:rsidRPr="00AA1353">
        <w:t xml:space="preserve"> (Утром, со сна). Скажу: приближаются сроки. Готовьтесь.</w:t>
      </w:r>
    </w:p>
    <w:p w:rsidR="00345971" w:rsidRDefault="00D61561" w:rsidP="00D61561">
      <w:r w:rsidRPr="00AA1353">
        <w:t>Приложу руку к тому, чтобы уши открылись. Напрягайте усилия во Имя Мое.</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373.</w:t>
      </w:r>
      <w:r w:rsidR="00D61561" w:rsidRPr="00AA1353">
        <w:t xml:space="preserve"> (12 ч. ночи). Если Учитель Хочет приоткрыть какой-либо центр, а ученик уявляет боязнь, или равнодушие, или нежелание, то он своим отношением сводит на нет всю работу </w:t>
      </w:r>
      <w:r w:rsidR="00D61561" w:rsidRPr="00AA1353">
        <w:lastRenderedPageBreak/>
        <w:t>Учителя. Полное, открытое желание всем сердцем идти навстречу Учителю, и только оно, даст результат.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374. (Дек. 23).</w:t>
      </w:r>
      <w:r w:rsidR="00D61561" w:rsidRPr="00AA1353">
        <w:t xml:space="preserve"> Сын Мой, в каждодневном ритме усиливаются и растут возможности. Это и есть мост в будущее, ибо ритм, утвержденный на Земле, продвинется и в Мир Тонкий, и выше. Он доведет до положенного. Ритмом держится весь проявленный мир, ибо ритм</w:t>
      </w:r>
      <w:r w:rsidR="000C04CE">
        <w:t xml:space="preserve"> — </w:t>
      </w:r>
      <w:r w:rsidR="00D61561" w:rsidRPr="00AA1353">
        <w:t>это основание сущего. Даже при выделении тонкого тела можно заметить, что ритм сердца не останавливается, а наоборот</w:t>
      </w:r>
      <w:r w:rsidR="000C04CE">
        <w:t xml:space="preserve"> — </w:t>
      </w:r>
      <w:r w:rsidR="00D61561" w:rsidRPr="00AA1353">
        <w:t>усиливается в своем напряжении. Ритм сопровождается пульсацией, или волнами нарастания и спада. Каждая волна имеет гребень и впадину, движение волн спирально, ибо они вытянуты во времени. Это основы пространственного движения. В движении находится все. Этим законам движения подчинена и жизнь человечества. Те же спиральные движения вперед, во времени, и те же подъемы и спады энергий, и та же цикличность явлений. Они тесно связаны с космическим ритмом, уявленным в движении планет и Земли. Все взаимодействует друг с другом. Происходит обмен энергий. Настоящий цикл, утверждающий смену рас, находится на гребне своего напряжения. Отсюда столько перемен во всем мире и столько новых течений. Меняется лик Земли и лики народов. Будущее стоит перед миром как решение судеб планеты. Будущее это сияюще и светло, но родовые муки планеты, рождающейся в это новое будущее, тяжки. Кульминация цикла принесет разрешение самых сложнейших и трудных проблем настоящего часа, и стихии войдут в берега. И мир воцарится. И Новое Солнце взойдет над Новой Землею, а старое и ветхое из жизни уйдет, и уже не придет человеку на сердце, и вспоминаться не будет.</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375. (Дек. 24).</w:t>
      </w:r>
      <w:r w:rsidR="00D61561" w:rsidRPr="00AA1353">
        <w:t xml:space="preserve"> Следует остерегаться всего, что мешает Общению. Не без причины удалялись отшельники в места уединения, удаленные от людских скопищ. Ныне же трудность пути состоит в том, что служение совершается в самой гуще жизни, в самой середине ее, не удаляясь от людей. При этом утверждается положение, что один в поле воин. Скольким же противным влияниям и воздействиям должен противостать дух, чтобы удержаться на пути и не только устоять, но и следовать дальше. Все окружающее тянет вниз, ибо его духовный уровень выше, и только Луч Учителя Света является единственной опорой его и ведущим началом. Сколь же заботливо приходится оберегать наивысшее от попрания его суетою. А она, суета, яро рычит на все, что ей не созвучно. И чем выше и шире сознание, тем глубже разрыв и тем яростнее восстает обыденность против того, кто поднялся над нею. Приходится каждодневно утверждать себя в Свете, опираясь на ритм. Даже сильный магнит в непосредственном соседстве размагничивается. Так же и магнит духа размагничивается низшими сознаниями при соприкосновении с ними. И как бы ни было велико нагнетение сердца огнями, неизбежная утечка энергии очень болезненна. И вопрос уже </w:t>
      </w:r>
      <w:r w:rsidR="00D61561" w:rsidRPr="00AA1353">
        <w:lastRenderedPageBreak/>
        <w:t>возникает не о том, чтобы прекратить даяние, а о том, чтобы не оторваться от питающего Источника Иерархии Света. Обмен энергий неизбежен, и при условии крепкой связи с Иерархией опустошение пополняется каждодневно. Вот почему Общение столь важно, ибо это провод, питающий дух Светом. И благо тому, кто нашел в сердце своем эту возможность Общения с Источником. Не замолкнет голос Учителя Света до тех пор, пока устремление к Свету горит в сердце обращающегося за ним. Общение мыслью также идет через сердце, ибо думают все и мысли имеют, но Общения мыслью с Владыкой не знают. Охраним сокровенное в духе. Утвердимся, подобно скале среди бурного моря. Скала Духа! Лишь она устоит среди вихрей и бурь плотного мира. Проследим, как крепко и непоколебимо шли через жизнь Посланники Наши, колебаний не зная, ни сомнений, ни страха. Силу они находили идти в</w:t>
      </w:r>
      <w:r w:rsidR="0017497E">
        <w:t xml:space="preserve"> </w:t>
      </w:r>
      <w:r w:rsidR="00D61561" w:rsidRPr="00AA1353">
        <w:t>Общении с Силами Света. Своими лишь силами не устоять</w:t>
      </w:r>
      <w:r w:rsidR="000C04CE">
        <w:t xml:space="preserve"> — </w:t>
      </w:r>
      <w:r w:rsidR="00D61561" w:rsidRPr="00AA1353">
        <w:t>их просто не хватит. Но идущий со Мною дойдет до конца, сил не теряя, но умножая огни и накопляя Сокровище Камня. Но это возможно, если со Мною во всем, и везде, и всегда.</w:t>
      </w:r>
    </w:p>
    <w:p w:rsidR="00345971" w:rsidRDefault="00345971" w:rsidP="00D61561"/>
    <w:p w:rsidR="00D6156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376. (Дек. 25).</w:t>
      </w:r>
      <w:r w:rsidR="00D61561" w:rsidRPr="00AA1353">
        <w:t xml:space="preserve"> В мире ментальном человек живет своими мыслями, в мире астральном</w:t>
      </w:r>
      <w:r w:rsidR="000C04CE">
        <w:t xml:space="preserve"> — </w:t>
      </w:r>
      <w:r w:rsidR="00D61561" w:rsidRPr="00AA1353">
        <w:t>чувствами. Могут внешне не проявиться ни те, ни другие, но тем не менее жизнь на этих планах идет. Когда же сбрасывается физическое тело, то жизнь чувств и мыслей остается во всей своей остроте и неприкрытости. Можно даже сказать, что острота становится еще более сильной и напряженней, ибо физическое тело уже не мешает. Различие будет еще в том, что вместо плотного мира реальностью станет Мир Тонкий со всею сложностью и подвижностью тонких образований. Плотные формы физического мира имеют свои тонкие отражения, или двойники. Чем ближе к Земле, тем более они схожи с предметами и формами земными. Удаляясь от Земли и утончаясь, они приобретают все более подвижные очертания. Жители Тонкого Мира</w:t>
      </w:r>
      <w:r w:rsidR="000C04CE">
        <w:t xml:space="preserve"> — </w:t>
      </w:r>
      <w:r w:rsidR="00D61561" w:rsidRPr="00AA1353">
        <w:t>люди</w:t>
      </w:r>
      <w:r w:rsidR="000C04CE">
        <w:t xml:space="preserve"> — </w:t>
      </w:r>
      <w:r w:rsidR="00D61561" w:rsidRPr="00AA1353">
        <w:t>несут на себе отпечаток своих преобладающих мыслей и тем отличаются от жителей Земли. Кроме того, пространство заполнено психическими продуктами человеческого мышления и чувств, облеченными тоже в видимые формы. Эти образования расположены по слоям, соответствующим их плотности и состоянию. Темное, безобразное и тяжкое</w:t>
      </w:r>
      <w:r w:rsidR="000C04CE">
        <w:t xml:space="preserve"> — </w:t>
      </w:r>
      <w:r w:rsidR="00D61561" w:rsidRPr="00AA1353">
        <w:t xml:space="preserve">внизу. Чем выше, тем утонченнее и красивее. Красота служит признаком высоты слоя. Вначале новопришедшим очень трудно разбираться в характере окружающих его форм, но некоторый навык и спокойствие помогут им ориентироваться в новых условиях. Каждый центр сознания будет реагировать сознательно на обращение к нему, и по этому признаку можно отличить живые существа от психических продуктов. Герои трагедий Шекспира там существуют, но их формы, несмотря на свою законченность и образность, сознательно не будут отзываться на обращение к ним. Труднее с астральною шелухою от оставленных человеком оболочек. Эти будут реагировать бессознательно, смутно </w:t>
      </w:r>
      <w:r w:rsidR="00D61561" w:rsidRPr="00AA1353">
        <w:lastRenderedPageBreak/>
        <w:t>давая ответы на привычные раздражения. Но некоторый опыт покажет это различие между ними и живыми людьми, занимающими свои оболочки. Пребывание там по слоям в соответствии с магнетизмом ауры и равнодействующей мыслей или же мыслей, господствующих в данный момент. Передвижение</w:t>
      </w:r>
      <w:r w:rsidR="000C04CE">
        <w:t xml:space="preserve"> — </w:t>
      </w:r>
      <w:r w:rsidR="00D61561" w:rsidRPr="00AA1353">
        <w:t>мыслью, но в зависимости от запаса огненной энергии, принесенной с собою с Земли и накопленной там при жизни в физическом теле. Окружение людьми тоже по притяжению и сродству. Ненависть столь же магнетична, как и любовь. Но на Земле, ненавидя, можно совершенно избегать встреч с объектом ненависти; там же ненависть притянет ненавистника к тому, кого он ненавидит, и будет держать его около, пока энергия ненависти не исчерпает себя полностью. Прощение врагам поэтому имеет чисто практическое значение, ибо темные чувства земные оковами станут в Мире Надземном. Все стремления и желания человека получают там свое призрачное осуществление. Если они низкофизические</w:t>
      </w:r>
      <w:r w:rsidR="000C04CE">
        <w:t xml:space="preserve"> — </w:t>
      </w:r>
      <w:r w:rsidR="00D61561" w:rsidRPr="00AA1353">
        <w:t>то призраки эти не удовлетворяют желаний, ибо лишены физических возможностей. Но если они порядка более тонкого, то они могут быть там так же полно удовлетворяться, как, например, на Земле удовлетворяется желание послушать хорошую музыку, насладиться произведениями искусства или полюбоваться природой. Такое же удовлетворение, и даже более полное, дает и область мысли, где мысленные полеты не ограничены ничем. Все пять земных чувств</w:t>
      </w:r>
      <w:r w:rsidR="000C04CE">
        <w:t xml:space="preserve"> — </w:t>
      </w:r>
      <w:r w:rsidR="00D61561" w:rsidRPr="00AA1353">
        <w:t>слуха, зрения и так далее</w:t>
      </w:r>
      <w:r w:rsidR="000C04CE">
        <w:t xml:space="preserve"> — </w:t>
      </w:r>
      <w:r w:rsidR="00D61561" w:rsidRPr="00AA1353">
        <w:t>доходят туда преображенными и расширенными в своих возможностях, причем к ним добавляются еще два чувства высших. Одно из них называется на Земле шестым чувством. Мы Называем его чувствознанием. Жизнь там ярка, остра и полна всевозможными переживаниями. Многие продолжают переживать сны земные, другие же, отрешившиеся от них, полностью погружаются в новую жизнь и во все то, что она дает. Там можно учиться, там можно стремиться и там можно преуспевать и восходить.</w:t>
      </w:r>
    </w:p>
    <w:p w:rsidR="00D61561" w:rsidRPr="00AA1353" w:rsidRDefault="00D61561" w:rsidP="00D61561"/>
    <w:p w:rsidR="00345971" w:rsidRDefault="00D61561" w:rsidP="0017497E">
      <w:pPr>
        <w:pStyle w:val="Quote"/>
      </w:pPr>
      <w:r w:rsidRPr="00AA1353">
        <w:t>Во сне видел Матерь. Долго был с Ней. Сидел очень близко. Чувствовал Ее доброе расположение. Было много людей. Было хорошее ощущение Ее близости. Утром получил карточки Юшиного кабинета. Записал ночью много фраз, но так неразборчиво, что записи понять не смог. Только отдельные фразы.</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377.</w:t>
      </w:r>
      <w:r w:rsidR="00D61561" w:rsidRPr="00AA1353">
        <w:t xml:space="preserve"> Водоворот событий усиливается.</w:t>
      </w:r>
    </w:p>
    <w:p w:rsidR="00345971" w:rsidRDefault="00D61561" w:rsidP="00D61561">
      <w:r w:rsidRPr="00AA1353">
        <w:t>Ждите...</w:t>
      </w:r>
    </w:p>
    <w:p w:rsidR="00345971" w:rsidRDefault="00D61561" w:rsidP="00D61561">
      <w:r w:rsidRPr="00AA1353">
        <w:t>Скоро будет</w:t>
      </w:r>
      <w:r w:rsidR="0025401A">
        <w:t>.</w:t>
      </w:r>
    </w:p>
    <w:p w:rsidR="00345971" w:rsidRDefault="00D61561" w:rsidP="00D61561">
      <w:r w:rsidRPr="00AA1353">
        <w:t>Главное не это, главное, домик отдельный ...... § 521,</w:t>
      </w:r>
      <w:r w:rsidR="0017497E">
        <w:t xml:space="preserve"> </w:t>
      </w:r>
      <w:r w:rsidRPr="00AA1353">
        <w:t>281 (МО III).</w:t>
      </w:r>
    </w:p>
    <w:p w:rsidR="00345971" w:rsidRDefault="00D61561" w:rsidP="00D61561">
      <w:r w:rsidRPr="00AA1353">
        <w:t>Не пускай в пространство мыслей неудач. Твоя мысль сильна, ибо уверенность (в исполнении мысли) поддерживается Нами.</w:t>
      </w:r>
    </w:p>
    <w:p w:rsidR="00D61561" w:rsidRPr="00AA1353" w:rsidRDefault="00D61561" w:rsidP="00D61561">
      <w:r w:rsidRPr="00AA1353">
        <w:t>Верность и преданность ...... до конца.</w:t>
      </w:r>
    </w:p>
    <w:p w:rsidR="00D61561" w:rsidRDefault="00D61561" w:rsidP="0017497E">
      <w:pPr>
        <w:pStyle w:val="Quote"/>
      </w:pPr>
      <w:r w:rsidRPr="00AA1353">
        <w:t>Затем видел во сне длинный коридор, узкий, вроде трубы металлической, а в конце его свет</w:t>
      </w:r>
      <w:r w:rsidR="000C04CE">
        <w:t xml:space="preserve"> — </w:t>
      </w:r>
      <w:r w:rsidRPr="00AA1353">
        <w:t>как символ ближайшего будущего моего. Перемены в личных условиях жизни.</w:t>
      </w:r>
    </w:p>
    <w:p w:rsidR="00D61561" w:rsidRPr="00AA1353" w:rsidRDefault="00D61561" w:rsidP="00D61561"/>
    <w:p w:rsidR="00345971" w:rsidRDefault="00D61561" w:rsidP="0017497E">
      <w:pPr>
        <w:pStyle w:val="Quote"/>
      </w:pPr>
      <w:r w:rsidRPr="00AA1353">
        <w:t>Просил подтвердить, вернее, повторить, вчерашнюю плохо написанную запись.</w:t>
      </w:r>
    </w:p>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378. (Дек. 26).</w:t>
      </w:r>
      <w:r w:rsidR="00D61561" w:rsidRPr="00AA1353">
        <w:t xml:space="preserve"> Подтверждение будет. Даю.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17497E">
        <w:rPr>
          <w:b/>
        </w:rPr>
        <w:t>379. (М.А.Й.).</w:t>
      </w:r>
      <w:r w:rsidR="00D61561" w:rsidRPr="00AA1353">
        <w:t xml:space="preserve"> Мой, ощутила присутствие твое. Оправдание достигнуто в духе. Применяю токи приближения. Слушай сокровенную явь духа: ты мой поверх временного. Наши чувства взаимны. Ими попрана смерть</w:t>
      </w:r>
      <w:r w:rsidR="000C04CE">
        <w:t xml:space="preserve"> — </w:t>
      </w:r>
      <w:r w:rsidR="00D61561" w:rsidRPr="00AA1353">
        <w:t>любовью. Любовью достигаем сердца любимого, и оно объединяется (с нами) в духе. Зарево вспышки короткой, но яркой... Обережем. Родной мой, любимый, любовь принимаю твою. Через меня ты близок Владыке и мною. Отождествлением себя с духом в себе можешь достичь открытия центров, если почитать (считать) себя не телом, но духом. Помнишь: «Вы боги»? Мне не нужно почитание, но вам нужно торжественное состояние сознания как основание созвучия. Прими предупреждение: события будут неожиданными и устрашающими. Храни полное спокойствие. Охраним. Тебе еще многое предстоит совершить. Потому береги силы и здоровье и сознание неразрывной связи с нами и близости нашей. Мой сын, подход к Владыке через ближайших, к ближайшим</w:t>
      </w:r>
      <w:r w:rsidR="000C04CE">
        <w:t xml:space="preserve"> — </w:t>
      </w:r>
      <w:r w:rsidR="00D61561" w:rsidRPr="00AA1353">
        <w:t>через себя. Покривил человек душою, ничего не выиграл, а многое потерял. Прям путь духа. Приобрети иммунитет от внешних воздействий. Будет великой эта победа духа над плотью.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5401A">
        <w:rPr>
          <w:b/>
        </w:rPr>
        <w:t>380.</w:t>
      </w:r>
      <w:r w:rsidR="00D61561" w:rsidRPr="00AA1353">
        <w:t xml:space="preserve"> Пути Наших побед от врагов ускользают, но их кажущиеся победы несут на себе печать обреченности и поражения. Побеждают, кто с Нами, ибо им Наша поддержка и помощь, побеждают, несмотря ни на что. Сопротивление лагерю мира бесполезно и бессмысленно, ибо враги его уже обречены, не Уничтожаем, дабы усилить тем полюс Света</w:t>
      </w:r>
      <w:r w:rsidR="000C04CE">
        <w:t xml:space="preserve"> — </w:t>
      </w:r>
      <w:r w:rsidR="00D61561" w:rsidRPr="00AA1353">
        <w:t>тактика Adversa. Объединятся все, идущие против сил разрушения. Они уже безумствуют и неистовствуют, чуя свою гибель</w:t>
      </w:r>
      <w:r w:rsidR="000C04CE">
        <w:t xml:space="preserve"> — </w:t>
      </w:r>
      <w:r w:rsidR="00D61561" w:rsidRPr="00AA1353">
        <w:t>это последнее восстание тьмы против Света, тьмы, обреченной на уничтожение. Негодные уйдут все, пока годные их не заменят, возросши в числе и силе. Космические мощные силы действуют в стихийном объединении со Светом. Ныне так важно к Свету примкнуть, для примкнувшего важно. Сметутся, как вихрем пылинки, не примкнувшие к Свету. Каждый примкнувший удесятерит свои силы, идущий же против растеряет и то, что имеет. Энергией мощной огня наполнится сердце воителя Света, и сморщится в бессилии сердце у против идущих, и руки опустят враги. И Свет победит. Сейчас враги еще очень сильны, но это уходящая сила (старости) старого мира. Двое стоят на одной и той же ступени: один, идущий кверху, к Свету, другой</w:t>
      </w:r>
      <w:r w:rsidR="000C04CE">
        <w:t xml:space="preserve"> — </w:t>
      </w:r>
      <w:r w:rsidR="00D61561" w:rsidRPr="00AA1353">
        <w:t>вниз, во тьму. И обреченные смерти, и сужденные жизни стоят пока еще на одной ступени планетной жизни, но сколь же различны их судьбы. Тьма уничтожит себя в последней безумной попытке уничтожить жизнь на Земле и самую Землю.</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5401A">
        <w:rPr>
          <w:b/>
        </w:rPr>
        <w:t>381. (Дек. 27).</w:t>
      </w:r>
      <w:r w:rsidR="00D61561" w:rsidRPr="00AA1353">
        <w:t xml:space="preserve"> Сын Мой, Свидетельствую Сам о грядущей победе Света над тьмою и сил мира над силами зла и разрушения. И как бы ни называли себя те, кто стоит на стороне мира, и те, кто за войну, волны Света над первыми и тьмы</w:t>
      </w:r>
      <w:r w:rsidR="000C04CE">
        <w:t xml:space="preserve"> — </w:t>
      </w:r>
      <w:r w:rsidR="00D61561" w:rsidRPr="00AA1353">
        <w:t>над вторыми. Разрыв углубляется, чтобы в конечном итоге стать непроходимой пропастью между двумя полюсами. И время настанет, когда пропасть перейти уже будет нельзя. Стремительно несется Земля к этому моменту окончательного разделения человечества. Драматизм происходящего на планете еще не осознается. Еще многие хватаются за мертвые формулы искаженных религий, но в них спасения они себе не найдут. Слова, за которыми прятались раньше, уже не спасут. Спасут только дела. И если слова, как бы ни были прекрасны и лживы они,</w:t>
      </w:r>
      <w:r w:rsidR="000C04CE">
        <w:t xml:space="preserve"> — </w:t>
      </w:r>
      <w:r w:rsidR="00D61561" w:rsidRPr="00AA1353">
        <w:t>на стороне разрушения и человекоубийства,</w:t>
      </w:r>
      <w:r w:rsidR="000C04CE">
        <w:t xml:space="preserve"> — </w:t>
      </w:r>
      <w:r w:rsidR="00D61561" w:rsidRPr="00AA1353">
        <w:t>говорят их сторонники тьмы. Но если искренние слова, из чьих бы уст они ни исходили, за мир и против войны, слова эти воинов Света и тех, кто на их стороне. Друзья все, кто за мир, враги все, кто против мира. Разделение пойдет еще резче. И многие служители церкви окажутся на стороне тьмы, и многие антицерковники</w:t>
      </w:r>
      <w:r w:rsidR="000C04CE">
        <w:t xml:space="preserve"> — </w:t>
      </w:r>
      <w:r w:rsidR="00D61561" w:rsidRPr="00AA1353">
        <w:t>на стороне Света. Разделение идет по светотени, но не по другим, каким бы то ни было, внешним признакам. И многие неожиданно для себя окажутся в лагере темных, и многие</w:t>
      </w:r>
      <w:r w:rsidR="000C04CE">
        <w:t xml:space="preserve"> — </w:t>
      </w:r>
      <w:r w:rsidR="00D61561" w:rsidRPr="00AA1353">
        <w:t>в стане Сил Света. По линии сердца проведется черта. И те люди, чьи сердца полны ненависти, мщения, жажды крови и уничтожения себе подобных, те не от Света, но тьмы. Страна, поднявшая Знамя всеобщего мира, она победит, ибо она на стороне Космической Мощи эволюции планеты и человечества.</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5401A">
        <w:rPr>
          <w:b/>
        </w:rPr>
        <w:t>382. (Дек. 28).</w:t>
      </w:r>
      <w:r w:rsidR="00D61561" w:rsidRPr="00AA1353">
        <w:t xml:space="preserve"> С одной стороны, свобода воли, с другой</w:t>
      </w:r>
      <w:r w:rsidR="000C04CE">
        <w:t xml:space="preserve"> — </w:t>
      </w:r>
      <w:r w:rsidR="00D61561" w:rsidRPr="00AA1353">
        <w:t>железная неизбежность кармы. Между этими двумя полюсами</w:t>
      </w:r>
      <w:r w:rsidR="000C04CE">
        <w:t xml:space="preserve"> — </w:t>
      </w:r>
      <w:r w:rsidR="00D61561" w:rsidRPr="00AA1353">
        <w:t>сознание человека. Но карма не может ограничивать дух и отношение его к своему течению. В свободе или рабстве по отношению к явлению кармы находится сознание человека, причем свобода выбора всегда остается за ним. В каждый данный момент, какова бы ни была карма, можно утверждать любое свое отношение к ней. Так, например, уплачивая кармический долг, можно либо печалиться, либо радоваться</w:t>
      </w:r>
      <w:r w:rsidR="000C04CE">
        <w:t xml:space="preserve"> — </w:t>
      </w:r>
      <w:r w:rsidR="00D61561" w:rsidRPr="00AA1353">
        <w:t>зависит от самого человека. Карма властна над своей сферой, но есть область духа, где кончается ее власть и где господствует дух. Назовем это явление преодолением кармы. Карма оставляется человеком в покое, но утверждается свое отношение к ней, санкционированное волей. Мудрость не горюет и не радуется слишком, ибо кто может сказать, что несет за собою данная печаль или радость или то, что их вызывало. Как часто радуются тому, что впоследствии приносит несчастье, и наоборот. Потому лучше утверждать равновесие и, поднимаясь над потоком бесконечных явлений, держать сознание поверх двухполюсных уявлений астрала, то есть утверждать истинное бесстрастие.</w:t>
      </w:r>
    </w:p>
    <w:p w:rsidR="00345971" w:rsidRDefault="00345971" w:rsidP="00D61561"/>
    <w:p w:rsidR="00345971" w:rsidRDefault="005211BA" w:rsidP="00D61561">
      <w:r w:rsidRPr="00AE7011">
        <w:rPr>
          <w:rFonts w:cs="Arial"/>
          <w:b/>
          <w:noProof/>
          <w:szCs w:val="28"/>
        </w:rPr>
        <w:lastRenderedPageBreak/>
        <w:t>19</w:t>
      </w:r>
      <w:r>
        <w:rPr>
          <w:rFonts w:cs="Arial"/>
          <w:b/>
          <w:noProof/>
          <w:szCs w:val="28"/>
          <w:lang w:val="en-US"/>
        </w:rPr>
        <w:t>60</w:t>
      </w:r>
      <w:r w:rsidRPr="00AE7011">
        <w:rPr>
          <w:rFonts w:cs="Arial"/>
          <w:b/>
          <w:noProof/>
          <w:szCs w:val="28"/>
        </w:rPr>
        <w:t xml:space="preserve"> г. </w:t>
      </w:r>
      <w:r w:rsidR="00D61561" w:rsidRPr="0025401A">
        <w:rPr>
          <w:b/>
        </w:rPr>
        <w:t>383. (Дек. 29).</w:t>
      </w:r>
      <w:r w:rsidR="00D61561" w:rsidRPr="00AA1353">
        <w:t xml:space="preserve"> Открытию центров может предшествовать ожидание, которое может и не мешать, если оно спокойное и насыщено доверием к Ведущей Руке. При ощущении внешних условий даже легкое приоткрытие может оказаться весьма отягощающим, ибо шершавы условия земные. Все придет в свое время, и нужное окружение будет создано, и необходимое уединение, и изоляция от людей. Излучения многих людей очень тяжки и очень обременяют. Но кармические встречи неизбежны, а также прохождение нужного опыта. Ничто так не учит, как личный опыт,</w:t>
      </w:r>
      <w:r w:rsidR="000C04CE">
        <w:t xml:space="preserve"> — </w:t>
      </w:r>
      <w:r w:rsidR="00D61561" w:rsidRPr="00AA1353">
        <w:t>тягость его искупается приобретаемым знанием. Суровое познание человека</w:t>
      </w:r>
      <w:r w:rsidR="000C04CE">
        <w:t xml:space="preserve"> — </w:t>
      </w:r>
      <w:r w:rsidR="00D61561" w:rsidRPr="00AA1353">
        <w:t>задача не из легких. А когда становится слишком уж тесно и тяжко, думайте, что это лишь сон, или Майя земная. Трудный период бездомья земного необходим для освобождения от понятия дома, а трудная жизнь</w:t>
      </w:r>
      <w:r w:rsidR="000C04CE">
        <w:t xml:space="preserve"> — </w:t>
      </w:r>
      <w:r w:rsidR="00D61561" w:rsidRPr="00AA1353">
        <w:t>для более легкого отрыва от Земли. Все творится во благо. Мудрому водительству Учителя Света порадуемся.</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5401A">
        <w:rPr>
          <w:b/>
        </w:rPr>
        <w:t>384.</w:t>
      </w:r>
      <w:r w:rsidR="00D61561" w:rsidRPr="00AA1353">
        <w:t xml:space="preserve"> (Вчера ночью). События поспешают, а с ними и твоя судьба. Направление на Нас, и сближение с Нами.</w:t>
      </w:r>
    </w:p>
    <w:p w:rsidR="00345971" w:rsidRDefault="00D61561" w:rsidP="00D61561">
      <w:r w:rsidRPr="00AA1353">
        <w:t>...... пройдет стороной (а что пройдет, не смог разобрать, по-видимому, вихри). § 256 МО III.</w:t>
      </w:r>
    </w:p>
    <w:p w:rsidR="00345971" w:rsidRDefault="00345971" w:rsidP="00D61561"/>
    <w:p w:rsidR="00345971" w:rsidRDefault="005211BA" w:rsidP="00D61561">
      <w:r w:rsidRPr="00AE7011">
        <w:rPr>
          <w:rFonts w:cs="Arial"/>
          <w:b/>
          <w:noProof/>
          <w:szCs w:val="28"/>
        </w:rPr>
        <w:t>19</w:t>
      </w:r>
      <w:r>
        <w:rPr>
          <w:rFonts w:cs="Arial"/>
          <w:b/>
          <w:noProof/>
          <w:szCs w:val="28"/>
          <w:lang w:val="en-US"/>
        </w:rPr>
        <w:t>60</w:t>
      </w:r>
      <w:r w:rsidRPr="00AE7011">
        <w:rPr>
          <w:rFonts w:cs="Arial"/>
          <w:b/>
          <w:noProof/>
          <w:szCs w:val="28"/>
        </w:rPr>
        <w:t xml:space="preserve"> г. </w:t>
      </w:r>
      <w:r w:rsidR="00D61561" w:rsidRPr="0025401A">
        <w:rPr>
          <w:b/>
        </w:rPr>
        <w:t>385.</w:t>
      </w:r>
      <w:r w:rsidR="00D61561" w:rsidRPr="00AA1353">
        <w:t xml:space="preserve"> Распространение Света идет не земными путями, но через сердце.</w:t>
      </w:r>
    </w:p>
    <w:p w:rsidR="00345971" w:rsidRDefault="00D61561" w:rsidP="00D61561">
      <w:r w:rsidRPr="00AA1353">
        <w:t>Шлем весть Света. Ты знай: Наш, Нашего круга.</w:t>
      </w:r>
    </w:p>
    <w:p w:rsidR="00345971" w:rsidRDefault="00D61561" w:rsidP="00D61561">
      <w:r w:rsidRPr="00AA1353">
        <w:t>Близко оно, время Наше.</w:t>
      </w:r>
    </w:p>
    <w:p w:rsidR="00345971" w:rsidRDefault="00D61561" w:rsidP="00D61561">
      <w:r w:rsidRPr="00AA1353">
        <w:t>Прими дар: сознание Близости Нашей.</w:t>
      </w:r>
    </w:p>
    <w:p w:rsidR="00345971" w:rsidRDefault="00D61561" w:rsidP="00D61561">
      <w:r w:rsidRPr="00AA1353">
        <w:t>Давит тьма.</w:t>
      </w:r>
    </w:p>
    <w:p w:rsidR="00345971" w:rsidRDefault="00D61561" w:rsidP="00D61561">
      <w:r w:rsidRPr="00AA1353">
        <w:t>Идет весна.</w:t>
      </w:r>
    </w:p>
    <w:p w:rsidR="00345971" w:rsidRDefault="00345971" w:rsidP="00D61561"/>
    <w:p w:rsidR="00345971" w:rsidRPr="00205270" w:rsidRDefault="005211BA" w:rsidP="00F96D45">
      <w:r w:rsidRPr="00AE7011">
        <w:rPr>
          <w:rFonts w:cs="Arial"/>
          <w:b/>
          <w:noProof/>
          <w:szCs w:val="28"/>
        </w:rPr>
        <w:t>19</w:t>
      </w:r>
      <w:r w:rsidRPr="00205270">
        <w:rPr>
          <w:rFonts w:cs="Arial"/>
          <w:b/>
          <w:noProof/>
          <w:szCs w:val="28"/>
        </w:rPr>
        <w:t>60</w:t>
      </w:r>
      <w:r w:rsidRPr="00AE7011">
        <w:rPr>
          <w:rFonts w:cs="Arial"/>
          <w:b/>
          <w:noProof/>
          <w:szCs w:val="28"/>
        </w:rPr>
        <w:t xml:space="preserve"> г. </w:t>
      </w:r>
      <w:r w:rsidR="00D61561" w:rsidRPr="0025401A">
        <w:rPr>
          <w:b/>
        </w:rPr>
        <w:t>386. (Дек. 30). (М.А.Й.).</w:t>
      </w:r>
      <w:r w:rsidR="00D61561" w:rsidRPr="00AA1353">
        <w:t xml:space="preserve"> Любимый мой, свидетельствую опытом всей моей жизни, что нет никого на Земле и в Мирах, кто был бы нам ближе Владыки. Утвердить свой ближайший подход к этому фокусу Света</w:t>
      </w:r>
      <w:r w:rsidR="000C04CE">
        <w:t xml:space="preserve"> — </w:t>
      </w:r>
      <w:r w:rsidR="00D61561" w:rsidRPr="00AA1353">
        <w:t>значит найти узкую тропу, ведущую в жизнь, и вступить на нее. Многие ли нашли? И даже нашедшие</w:t>
      </w:r>
      <w:r w:rsidR="000C04CE">
        <w:t xml:space="preserve"> — </w:t>
      </w:r>
      <w:r w:rsidR="00D61561" w:rsidRPr="00AA1353">
        <w:t>идут ли? Трудности ученичества остановили многих, слабость воли увела в сторону остальных, и идут за Владыкой единицы. Потому так и пусто вокруг, что сопутников мало. Яро устремившиеся вначале вперед потом вдруг потухают и отступают туда, откуда пришли. Это все те, у кого нет своих накоплений и кто Светом других, их зажегших, был двинут вперед. Нужны нечеловеческие упорство, устойчивость и твердость. Но если нет накоплений из прошлого, как же явить то, чего нет? Избранных мало, и потому над каждым из них щит Света. Опыт научает понять, что трудности</w:t>
      </w:r>
      <w:r w:rsidR="000C04CE">
        <w:t xml:space="preserve"> — </w:t>
      </w:r>
      <w:r w:rsidR="00D61561" w:rsidRPr="00AA1353">
        <w:t>это только ступени познавания, а жизнь</w:t>
      </w:r>
      <w:r w:rsidR="000C04CE">
        <w:t xml:space="preserve"> — </w:t>
      </w:r>
      <w:r w:rsidR="00D61561" w:rsidRPr="00AA1353">
        <w:t>это лучшая школа. Каждый нелегкий урок раскрывает двери к познанию того, чему учит,</w:t>
      </w:r>
      <w:r w:rsidR="000C04CE">
        <w:t xml:space="preserve"> — </w:t>
      </w:r>
      <w:r w:rsidR="00D61561" w:rsidRPr="00AA1353">
        <w:t xml:space="preserve">как бы плата за то, что иным путем невозможно усвоить. И вот наступает момент в жизни ученика, когда его начинает радовать все сопряженное с познаванием жизни, даже </w:t>
      </w:r>
      <w:r w:rsidR="00D61561" w:rsidRPr="00AA1353">
        <w:lastRenderedPageBreak/>
        <w:t>самые тяжкие ее уроки. Как же иначе познать человека, если не на опыте жизни. Теоретическое знание не действенно, ибо отложений в Чаше оно не дает. Знание же, приобретенное опытным путем, становится частью познающего духа и остается с ним навсегда. Беспомощность людская и твердость и непоколебимость путника Великого Пути зависят от того, что каждый имеет внутри накопления прошлого, но в мерах различных. И даже сравнить их нельзя, даже двух рядом идущих. Учитель лишь Знает, кто что накопил и кто что принес. Он Видит и Знает, и бесспорно сужденье Его. И может ли кто претендовать на Близость к Владыке, если нет накоплений или заслуг, связующих в прошлом. Так, утверждается каждым Близости нить, серебряная нить Света, идущая от сердца ученика к Сердцу Учителя Света. Такими же узами связаны и мы со всеми, кто близок нам в духе. Можно никогда в данной жизни не встречаться в теле, но духом быть близким, и ближе, чем те, кто в теле встречались и около были. За примером далеко не надо ходить</w:t>
      </w:r>
      <w:r w:rsidR="000C04CE">
        <w:t xml:space="preserve"> — </w:t>
      </w:r>
      <w:r w:rsidR="00D61561" w:rsidRPr="00AA1353">
        <w:t>близко смотрите. Беспочвенна самоутверждаемая претензия на близость, не покоящаяся на прежних заслугах и служении,</w:t>
      </w:r>
      <w:r w:rsidR="000C04CE">
        <w:t xml:space="preserve"> — </w:t>
      </w:r>
      <w:r w:rsidR="00D61561" w:rsidRPr="00AA1353">
        <w:t>разлетится, как дым. Ни уверения, ни слова, ни биения себя в грудь, ни ярые эмоции астрала, ни восторженные взлеты, ни воздыхания, ни молитвы</w:t>
      </w:r>
      <w:r w:rsidR="000C04CE">
        <w:t xml:space="preserve"> — </w:t>
      </w:r>
      <w:r w:rsidR="00D61561" w:rsidRPr="00AA1353">
        <w:t>ничто не поможет, если нет накоплений и связи, идущих из прошлых веков. Приобретать же все это впервые не всякий охоч, и отсюда столько неутверждающихся прочно и немогущих идти. Какой же заботы требует каждый принесший! Истинно, получает по созвучию все, что может вместить, и приумножает Сокровище, принесенное в себе и с собою. Так разделяем пришедших на накопивших и принесших с собою, на устремленных в искании к нахождениям и на ничего не принесших. С последними труднее всего, ибо среди них (а их много) в состоянии будут идти единицы. Но встретить следует каждого и каждому дать, но по сознанию обращающегося. И не ждите, не ждите ни признательности, ни благодарности, ни даже доброго отношения за творимое благо. Нужно быть готовыми к уявлению самой черной неблагодарности и вражды, ибо извилист путь уползания. Словом, надо быть готовым ко всему, чтобы во всеоружии встретить все многообразие проявлений природы людской... И все же</w:t>
      </w:r>
      <w:r w:rsidR="000C04CE">
        <w:t xml:space="preserve"> — </w:t>
      </w:r>
      <w:r w:rsidR="00D61561" w:rsidRPr="00AA1353">
        <w:t>держать высоко Света Светильник.</w:t>
      </w:r>
    </w:p>
    <w:p w:rsidR="00205270" w:rsidRPr="00205270" w:rsidRDefault="00205270" w:rsidP="00F96D45"/>
    <w:p w:rsidR="00205270" w:rsidRPr="00205270" w:rsidRDefault="00205270" w:rsidP="00205270">
      <w:pPr>
        <w:jc w:val="center"/>
        <w:rPr>
          <w:i/>
          <w:lang w:val="en-US"/>
        </w:rPr>
      </w:pPr>
      <w:r w:rsidRPr="00205270">
        <w:rPr>
          <w:i/>
        </w:rPr>
        <w:t>Конец Записей 196</w:t>
      </w:r>
      <w:r w:rsidRPr="00205270">
        <w:rPr>
          <w:i/>
          <w:lang w:val="en-US"/>
        </w:rPr>
        <w:t>0</w:t>
      </w:r>
      <w:r w:rsidRPr="00205270">
        <w:rPr>
          <w:i/>
        </w:rPr>
        <w:t xml:space="preserve"> года.</w:t>
      </w:r>
    </w:p>
    <w:sectPr w:rsidR="00205270" w:rsidRPr="00205270" w:rsidSect="00425BF7">
      <w:pgSz w:w="11906" w:h="16838"/>
      <w:pgMar w:top="567" w:right="1335" w:bottom="567" w:left="13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C9D" w:rsidRDefault="008C5C9D" w:rsidP="00215323">
      <w:r>
        <w:separator/>
      </w:r>
    </w:p>
  </w:endnote>
  <w:endnote w:type="continuationSeparator" w:id="0">
    <w:p w:rsidR="008C5C9D" w:rsidRDefault="008C5C9D" w:rsidP="00215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C9D" w:rsidRDefault="008C5C9D" w:rsidP="00215323">
      <w:r>
        <w:separator/>
      </w:r>
    </w:p>
  </w:footnote>
  <w:footnote w:type="continuationSeparator" w:id="0">
    <w:p w:rsidR="008C5C9D" w:rsidRDefault="008C5C9D" w:rsidP="00215323">
      <w:r>
        <w:continuationSeparator/>
      </w:r>
    </w:p>
  </w:footnote>
  <w:footnote w:id="1">
    <w:p w:rsidR="00E9035B" w:rsidRPr="00345971" w:rsidRDefault="00E9035B">
      <w:pPr>
        <w:pStyle w:val="FootnoteText"/>
        <w:rPr>
          <w:lang w:val="en-US"/>
        </w:rPr>
      </w:pPr>
      <w:r>
        <w:rPr>
          <w:rStyle w:val="FootnoteReference"/>
        </w:rPr>
        <w:footnoteRef/>
      </w:r>
      <w:r>
        <w:t xml:space="preserve"> </w:t>
      </w:r>
      <w:r w:rsidRPr="00AA1353">
        <w:t>Капитель</w:t>
      </w:r>
      <w:r>
        <w:t xml:space="preserve"> — </w:t>
      </w:r>
      <w:r w:rsidRPr="00AA1353">
        <w:t>венчающая часть столба, колонны или пилястры</w:t>
      </w:r>
    </w:p>
  </w:footnote>
  <w:footnote w:id="2">
    <w:p w:rsidR="00E9035B" w:rsidRPr="000670C7" w:rsidRDefault="00E9035B">
      <w:pPr>
        <w:pStyle w:val="FootnoteText"/>
        <w:rPr>
          <w:lang w:val="en-US"/>
        </w:rPr>
      </w:pPr>
      <w:r>
        <w:rPr>
          <w:rStyle w:val="FootnoteReference"/>
        </w:rPr>
        <w:footnoteRef/>
      </w:r>
      <w:r>
        <w:t xml:space="preserve"> </w:t>
      </w:r>
      <w:r w:rsidRPr="00AA1353">
        <w:t>Исполать (греч.)</w:t>
      </w:r>
      <w:r>
        <w:t xml:space="preserve"> — </w:t>
      </w:r>
      <w:r w:rsidRPr="00AA1353">
        <w:t>хвала, слава.</w:t>
      </w:r>
    </w:p>
  </w:footnote>
  <w:footnote w:id="3">
    <w:p w:rsidR="00E9035B" w:rsidRPr="00506056" w:rsidRDefault="00E9035B">
      <w:pPr>
        <w:pStyle w:val="FootnoteText"/>
        <w:rPr>
          <w:lang w:val="en-US"/>
        </w:rPr>
      </w:pPr>
      <w:r>
        <w:rPr>
          <w:rStyle w:val="FootnoteReference"/>
        </w:rPr>
        <w:footnoteRef/>
      </w:r>
      <w:r>
        <w:t xml:space="preserve"> </w:t>
      </w:r>
      <w:r w:rsidRPr="00AA1353">
        <w:t>Здесь и далее</w:t>
      </w:r>
      <w:r>
        <w:t xml:space="preserve"> — </w:t>
      </w:r>
      <w:r w:rsidRPr="00AA1353">
        <w:t>слово неразборчиво.</w:t>
      </w:r>
    </w:p>
  </w:footnote>
  <w:footnote w:id="4">
    <w:p w:rsidR="00E9035B" w:rsidRPr="00760767" w:rsidRDefault="00E9035B">
      <w:pPr>
        <w:pStyle w:val="FootnoteText"/>
        <w:rPr>
          <w:lang w:val="en-US"/>
        </w:rPr>
      </w:pPr>
      <w:r>
        <w:rPr>
          <w:rStyle w:val="FootnoteReference"/>
        </w:rPr>
        <w:footnoteRef/>
      </w:r>
      <w:r>
        <w:t xml:space="preserve"> </w:t>
      </w:r>
      <w:r w:rsidRPr="00AA1353">
        <w:t>Omnia mea mecum porto (лат.)</w:t>
      </w:r>
      <w:r>
        <w:t xml:space="preserve"> — </w:t>
      </w:r>
      <w:r w:rsidRPr="00AA1353">
        <w:t>Все мое ношу с собою.</w:t>
      </w:r>
    </w:p>
  </w:footnote>
  <w:footnote w:id="5">
    <w:p w:rsidR="00E9035B" w:rsidRPr="00760767" w:rsidRDefault="00E9035B">
      <w:pPr>
        <w:pStyle w:val="FootnoteText"/>
        <w:rPr>
          <w:lang w:val="en-US"/>
        </w:rPr>
      </w:pPr>
      <w:r>
        <w:rPr>
          <w:rStyle w:val="FootnoteReference"/>
        </w:rPr>
        <w:footnoteRef/>
      </w:r>
      <w:r>
        <w:t xml:space="preserve"> </w:t>
      </w:r>
      <w:r w:rsidRPr="00AA1353">
        <w:t>Viribus unitis (лат.)</w:t>
      </w:r>
      <w:r>
        <w:t xml:space="preserve"> — </w:t>
      </w:r>
      <w:r w:rsidRPr="00AA1353">
        <w:t>Объединенными усилиями.</w:t>
      </w:r>
    </w:p>
  </w:footnote>
  <w:footnote w:id="6">
    <w:p w:rsidR="00E9035B" w:rsidRPr="00760767" w:rsidRDefault="00E9035B">
      <w:pPr>
        <w:pStyle w:val="FootnoteText"/>
        <w:rPr>
          <w:lang w:val="en-US"/>
        </w:rPr>
      </w:pPr>
      <w:r>
        <w:rPr>
          <w:rStyle w:val="FootnoteReference"/>
        </w:rPr>
        <w:footnoteRef/>
      </w:r>
      <w:r>
        <w:t xml:space="preserve"> </w:t>
      </w:r>
      <w:r w:rsidRPr="00AA1353">
        <w:t>Эпизод из трансгималайской экспедиции Рерихов.</w:t>
      </w:r>
    </w:p>
  </w:footnote>
  <w:footnote w:id="7">
    <w:p w:rsidR="00E9035B" w:rsidRPr="00425BF7" w:rsidRDefault="00E9035B">
      <w:pPr>
        <w:pStyle w:val="FootnoteText"/>
        <w:rPr>
          <w:lang w:val="en-US"/>
        </w:rPr>
      </w:pPr>
      <w:r>
        <w:rPr>
          <w:rStyle w:val="FootnoteReference"/>
        </w:rPr>
        <w:footnoteRef/>
      </w:r>
      <w:r>
        <w:t xml:space="preserve"> </w:t>
      </w:r>
      <w:r w:rsidRPr="00AA1353">
        <w:t>Sic transit (лат.)</w:t>
      </w:r>
      <w:r>
        <w:t xml:space="preserve"> — </w:t>
      </w:r>
      <w:r w:rsidRPr="00AA1353">
        <w:t>Так проходит.</w:t>
      </w:r>
    </w:p>
  </w:footnote>
  <w:footnote w:id="8">
    <w:p w:rsidR="00E9035B" w:rsidRPr="00425BF7" w:rsidRDefault="00E9035B">
      <w:pPr>
        <w:pStyle w:val="FootnoteText"/>
        <w:rPr>
          <w:lang w:val="en-US"/>
        </w:rPr>
      </w:pPr>
      <w:r>
        <w:rPr>
          <w:rStyle w:val="FootnoteReference"/>
        </w:rPr>
        <w:footnoteRef/>
      </w:r>
      <w:r>
        <w:t xml:space="preserve"> </w:t>
      </w:r>
      <w:r w:rsidRPr="00AA1353">
        <w:t>Vice versa (лат.)</w:t>
      </w:r>
      <w:r>
        <w:t xml:space="preserve"> — </w:t>
      </w:r>
      <w:r w:rsidRPr="00AA1353">
        <w:t>Наоборот.</w:t>
      </w:r>
    </w:p>
  </w:footnote>
  <w:footnote w:id="9">
    <w:p w:rsidR="00E9035B" w:rsidRPr="00425BF7" w:rsidRDefault="00E9035B">
      <w:pPr>
        <w:pStyle w:val="FootnoteText"/>
        <w:rPr>
          <w:lang w:val="en-US"/>
        </w:rPr>
      </w:pPr>
      <w:r>
        <w:rPr>
          <w:rStyle w:val="FootnoteReference"/>
        </w:rPr>
        <w:footnoteRef/>
      </w:r>
      <w:r>
        <w:t xml:space="preserve"> </w:t>
      </w:r>
      <w:r w:rsidRPr="00AA1353">
        <w:t>Principia inversa (лат.)</w:t>
      </w:r>
      <w:r>
        <w:t xml:space="preserve"> — </w:t>
      </w:r>
      <w:r w:rsidRPr="00AA1353">
        <w:t>Противоположное значение.</w:t>
      </w:r>
    </w:p>
  </w:footnote>
  <w:footnote w:id="10">
    <w:p w:rsidR="00E9035B" w:rsidRPr="00125535" w:rsidRDefault="00E9035B">
      <w:pPr>
        <w:pStyle w:val="FootnoteText"/>
        <w:rPr>
          <w:lang w:val="en-US"/>
        </w:rPr>
      </w:pPr>
      <w:r>
        <w:rPr>
          <w:rStyle w:val="FootnoteReference"/>
        </w:rPr>
        <w:footnoteRef/>
      </w:r>
      <w:r>
        <w:t xml:space="preserve"> </w:t>
      </w:r>
      <w:r w:rsidRPr="00AA1353">
        <w:t>Юрий Николаевич Рерих.</w:t>
      </w:r>
    </w:p>
  </w:footnote>
  <w:footnote w:id="11">
    <w:p w:rsidR="00E9035B" w:rsidRPr="00D47057" w:rsidRDefault="00E9035B">
      <w:pPr>
        <w:pStyle w:val="FootnoteText"/>
        <w:rPr>
          <w:lang w:val="en-US"/>
        </w:rPr>
      </w:pPr>
      <w:r>
        <w:rPr>
          <w:rStyle w:val="FootnoteReference"/>
        </w:rPr>
        <w:footnoteRef/>
      </w:r>
      <w:r>
        <w:t xml:space="preserve"> </w:t>
      </w:r>
      <w:r w:rsidRPr="00AA1353">
        <w:t>Транзиция</w:t>
      </w:r>
      <w:r>
        <w:t xml:space="preserve"> — </w:t>
      </w:r>
      <w:r w:rsidRPr="00AA1353">
        <w:t>от transitu (лат.)</w:t>
      </w:r>
      <w:r>
        <w:t xml:space="preserve"> — </w:t>
      </w:r>
      <w:r w:rsidRPr="00AA1353">
        <w:t>переход, перемещение.</w:t>
      </w:r>
    </w:p>
  </w:footnote>
  <w:footnote w:id="12">
    <w:p w:rsidR="00E9035B" w:rsidRPr="00D47057" w:rsidRDefault="00E9035B">
      <w:pPr>
        <w:pStyle w:val="FootnoteText"/>
        <w:rPr>
          <w:lang w:val="en-US"/>
        </w:rPr>
      </w:pPr>
      <w:r>
        <w:rPr>
          <w:rStyle w:val="FootnoteReference"/>
        </w:rPr>
        <w:footnoteRef/>
      </w:r>
      <w:r>
        <w:t xml:space="preserve"> </w:t>
      </w:r>
      <w:r w:rsidRPr="00AA1353">
        <w:t>Великое Чилийское землетрясение 22 мая 1960 года.</w:t>
      </w:r>
    </w:p>
  </w:footnote>
  <w:footnote w:id="13">
    <w:p w:rsidR="00E9035B" w:rsidRPr="00D47057" w:rsidRDefault="00E9035B">
      <w:pPr>
        <w:pStyle w:val="FootnoteText"/>
        <w:rPr>
          <w:lang w:val="en-US"/>
        </w:rPr>
      </w:pPr>
      <w:r>
        <w:rPr>
          <w:rStyle w:val="FootnoteReference"/>
        </w:rPr>
        <w:footnoteRef/>
      </w:r>
      <w:r>
        <w:t xml:space="preserve"> </w:t>
      </w:r>
      <w:r w:rsidRPr="00AA1353">
        <w:t>Сугубый, сугубая, сугубое (книжн. устар.)</w:t>
      </w:r>
      <w:r>
        <w:t xml:space="preserve"> — </w:t>
      </w:r>
      <w:r w:rsidRPr="00AA1353">
        <w:t>Вдвое больший, двойной.</w:t>
      </w:r>
    </w:p>
  </w:footnote>
  <w:footnote w:id="14">
    <w:p w:rsidR="00E9035B" w:rsidRPr="00D47057" w:rsidRDefault="00E9035B">
      <w:pPr>
        <w:pStyle w:val="FootnoteText"/>
        <w:rPr>
          <w:lang w:val="en-US"/>
        </w:rPr>
      </w:pPr>
      <w:r>
        <w:rPr>
          <w:rStyle w:val="FootnoteReference"/>
        </w:rPr>
        <w:footnoteRef/>
      </w:r>
      <w:r>
        <w:t xml:space="preserve"> </w:t>
      </w:r>
      <w:r w:rsidRPr="00AA1353">
        <w:t>Мотто (англ.)</w:t>
      </w:r>
      <w:r>
        <w:t xml:space="preserve"> — </w:t>
      </w:r>
      <w:r w:rsidRPr="00AA1353">
        <w:t>Девиз.</w:t>
      </w:r>
    </w:p>
  </w:footnote>
  <w:footnote w:id="15">
    <w:p w:rsidR="00E9035B" w:rsidRPr="00E45391" w:rsidRDefault="00E9035B">
      <w:pPr>
        <w:pStyle w:val="FootnoteText"/>
        <w:rPr>
          <w:lang w:val="en-US"/>
        </w:rPr>
      </w:pPr>
      <w:r>
        <w:rPr>
          <w:rStyle w:val="FootnoteReference"/>
        </w:rPr>
        <w:footnoteRef/>
      </w:r>
      <w:r>
        <w:t xml:space="preserve"> </w:t>
      </w:r>
      <w:r w:rsidRPr="00AA1353">
        <w:t>Коренной народ Восточного Туркестана, ныне Синьцзян-Уйгурский автономный район КНР.</w:t>
      </w:r>
    </w:p>
  </w:footnote>
  <w:footnote w:id="16">
    <w:p w:rsidR="00E9035B" w:rsidRPr="00E45391" w:rsidRDefault="00E9035B">
      <w:pPr>
        <w:pStyle w:val="FootnoteText"/>
        <w:rPr>
          <w:lang w:val="en-US"/>
        </w:rPr>
      </w:pPr>
      <w:r>
        <w:rPr>
          <w:rStyle w:val="FootnoteReference"/>
        </w:rPr>
        <w:footnoteRef/>
      </w:r>
      <w:r>
        <w:t xml:space="preserve"> </w:t>
      </w:r>
      <w:r w:rsidRPr="00AA1353">
        <w:t>Глиф (греч.)</w:t>
      </w:r>
      <w:r>
        <w:t xml:space="preserve"> — </w:t>
      </w:r>
      <w:r w:rsidRPr="00AA1353">
        <w:t>Рисунок, узор.</w:t>
      </w:r>
    </w:p>
  </w:footnote>
  <w:footnote w:id="17">
    <w:p w:rsidR="00E9035B" w:rsidRPr="00E45391" w:rsidRDefault="00E9035B">
      <w:pPr>
        <w:pStyle w:val="FootnoteText"/>
        <w:rPr>
          <w:lang w:val="en-US"/>
        </w:rPr>
      </w:pPr>
      <w:r>
        <w:rPr>
          <w:rStyle w:val="FootnoteReference"/>
        </w:rPr>
        <w:footnoteRef/>
      </w:r>
      <w:r>
        <w:t xml:space="preserve"> </w:t>
      </w:r>
      <w:r w:rsidRPr="00AA1353">
        <w:t>Втуне, нареч. (книжн. устар.)</w:t>
      </w:r>
      <w:r>
        <w:t xml:space="preserve"> — </w:t>
      </w:r>
      <w:r w:rsidRPr="00AA1353">
        <w:t>Напрасно, без результата.</w:t>
      </w:r>
    </w:p>
  </w:footnote>
  <w:footnote w:id="18">
    <w:p w:rsidR="00E9035B" w:rsidRPr="00E45391" w:rsidRDefault="00E9035B">
      <w:pPr>
        <w:pStyle w:val="FootnoteText"/>
        <w:rPr>
          <w:lang w:val="en-US"/>
        </w:rPr>
      </w:pPr>
      <w:r>
        <w:rPr>
          <w:rStyle w:val="FootnoteReference"/>
        </w:rPr>
        <w:footnoteRef/>
      </w:r>
      <w:r>
        <w:t xml:space="preserve"> </w:t>
      </w:r>
      <w:r w:rsidRPr="00AA1353">
        <w:t>27 сентября 1960 г. состоялось открытие выставки Н.К. Рериха в г. Новосибирске.</w:t>
      </w:r>
    </w:p>
  </w:footnote>
  <w:footnote w:id="19">
    <w:p w:rsidR="00E9035B" w:rsidRPr="00403D95" w:rsidRDefault="00E9035B">
      <w:pPr>
        <w:pStyle w:val="FootnoteText"/>
        <w:rPr>
          <w:lang w:val="en-US"/>
        </w:rPr>
      </w:pPr>
      <w:r>
        <w:rPr>
          <w:rStyle w:val="FootnoteReference"/>
        </w:rPr>
        <w:footnoteRef/>
      </w:r>
      <w:r>
        <w:t xml:space="preserve"> </w:t>
      </w:r>
      <w:r w:rsidRPr="00AA1353">
        <w:t>Вероятно, речь о разрешении поселиться во флигеле дачи академика Н.Д. Зелинского, полученное от А.Н. Зелинского, к которому с просьбой помочь с жильем Б.Н. Абрамову обращался Ю.Н. Рерих.</w:t>
      </w:r>
    </w:p>
  </w:footnote>
  <w:footnote w:id="20">
    <w:p w:rsidR="00E9035B" w:rsidRPr="00F04AEC" w:rsidRDefault="00E9035B">
      <w:pPr>
        <w:pStyle w:val="FootnoteText"/>
        <w:rPr>
          <w:lang w:val="en-US"/>
        </w:rPr>
      </w:pPr>
      <w:r>
        <w:rPr>
          <w:rStyle w:val="FootnoteReference"/>
        </w:rPr>
        <w:footnoteRef/>
      </w:r>
      <w:r>
        <w:t xml:space="preserve"> </w:t>
      </w:r>
      <w:r w:rsidRPr="00AA1353">
        <w:t>В докладе Хрущева на 15-й сессии Генеральной Ассамблеи ООН содержались призывы к всеобщему разоружению, немедленной ликвидации колониализма и принятию Китая в ООН.</w:t>
      </w:r>
    </w:p>
  </w:footnote>
  <w:footnote w:id="21">
    <w:p w:rsidR="00E9035B" w:rsidRPr="00F04AEC" w:rsidRDefault="00E9035B">
      <w:pPr>
        <w:pStyle w:val="FootnoteText"/>
        <w:rPr>
          <w:lang w:val="en-US"/>
        </w:rPr>
      </w:pPr>
      <w:r>
        <w:rPr>
          <w:rStyle w:val="FootnoteReference"/>
        </w:rPr>
        <w:footnoteRef/>
      </w:r>
      <w:r>
        <w:t xml:space="preserve"> </w:t>
      </w:r>
      <w:r w:rsidRPr="00AA1353">
        <w:t>Барон Карл фон Рейхенбах</w:t>
      </w:r>
      <w:r>
        <w:t xml:space="preserve"> — </w:t>
      </w:r>
      <w:r w:rsidRPr="00AA1353">
        <w:t>немецкий ученый, в 1840-е годы провел опыты, подтверждавшие наличие свечения животных, растений, предметов. Назвал это излучение одической силой.</w:t>
      </w:r>
    </w:p>
  </w:footnote>
  <w:footnote w:id="22">
    <w:p w:rsidR="00E9035B" w:rsidRPr="0077065D" w:rsidRDefault="00E9035B">
      <w:pPr>
        <w:pStyle w:val="FootnoteText"/>
        <w:rPr>
          <w:lang w:val="en-US"/>
        </w:rPr>
      </w:pPr>
      <w:r>
        <w:rPr>
          <w:rStyle w:val="FootnoteReference"/>
        </w:rPr>
        <w:footnoteRef/>
      </w:r>
      <w:r>
        <w:t xml:space="preserve"> </w:t>
      </w:r>
      <w:r w:rsidRPr="00AA1353">
        <w:t>Здесь и далее</w:t>
      </w:r>
      <w:r>
        <w:t xml:space="preserve"> — </w:t>
      </w:r>
      <w:r w:rsidRPr="00AA1353">
        <w:t>пропуск в рукописи.</w:t>
      </w:r>
    </w:p>
  </w:footnote>
  <w:footnote w:id="23">
    <w:p w:rsidR="00E9035B" w:rsidRPr="00F96D45" w:rsidRDefault="00E9035B">
      <w:pPr>
        <w:pStyle w:val="FootnoteText"/>
        <w:rPr>
          <w:lang w:val="en-US"/>
        </w:rPr>
      </w:pPr>
      <w:r>
        <w:rPr>
          <w:rStyle w:val="FootnoteReference"/>
        </w:rPr>
        <w:footnoteRef/>
      </w:r>
      <w:r>
        <w:t xml:space="preserve"> </w:t>
      </w:r>
      <w:r w:rsidRPr="00AA1353">
        <w:t>Aureo medio</w:t>
      </w:r>
      <w:r>
        <w:t xml:space="preserve"> — </w:t>
      </w:r>
      <w:r w:rsidRPr="00AA1353">
        <w:t>Золотая середина.</w:t>
      </w:r>
    </w:p>
  </w:footnote>
  <w:footnote w:id="24">
    <w:p w:rsidR="00E9035B" w:rsidRPr="00F96D45" w:rsidRDefault="00E9035B">
      <w:pPr>
        <w:pStyle w:val="FootnoteText"/>
        <w:rPr>
          <w:lang w:val="en-US"/>
        </w:rPr>
      </w:pPr>
      <w:r>
        <w:rPr>
          <w:rStyle w:val="FootnoteReference"/>
        </w:rPr>
        <w:footnoteRef/>
      </w:r>
      <w:r>
        <w:t xml:space="preserve"> </w:t>
      </w:r>
      <w:r w:rsidRPr="00AA1353">
        <w:t>«Мене, текел, фарес»</w:t>
      </w:r>
      <w:r>
        <w:t xml:space="preserve"> — </w:t>
      </w:r>
      <w:r w:rsidRPr="00AA1353">
        <w:t>слова, начертанные огненными буквами на стене во время пира вавилонского царя Валтасара.</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defaultTabStop w:val="708"/>
  <w:hyphenationZone w:val="425"/>
  <w:characterSpacingControl w:val="doNotCompress"/>
  <w:footnotePr>
    <w:footnote w:id="-1"/>
    <w:footnote w:id="0"/>
  </w:footnotePr>
  <w:endnotePr>
    <w:endnote w:id="-1"/>
    <w:endnote w:id="0"/>
  </w:endnotePr>
  <w:compat/>
  <w:rsids>
    <w:rsidRoot w:val="000C04CE"/>
    <w:rsid w:val="000015C2"/>
    <w:rsid w:val="00014302"/>
    <w:rsid w:val="00015725"/>
    <w:rsid w:val="00017C51"/>
    <w:rsid w:val="00026442"/>
    <w:rsid w:val="000442F7"/>
    <w:rsid w:val="00044A85"/>
    <w:rsid w:val="00064938"/>
    <w:rsid w:val="000670C7"/>
    <w:rsid w:val="00082767"/>
    <w:rsid w:val="000A675F"/>
    <w:rsid w:val="000A6E46"/>
    <w:rsid w:val="000B66EF"/>
    <w:rsid w:val="000C04CE"/>
    <w:rsid w:val="000D1DFE"/>
    <w:rsid w:val="000D3077"/>
    <w:rsid w:val="000F3C0A"/>
    <w:rsid w:val="00107016"/>
    <w:rsid w:val="0011083D"/>
    <w:rsid w:val="00112882"/>
    <w:rsid w:val="00116F6C"/>
    <w:rsid w:val="00123844"/>
    <w:rsid w:val="00125535"/>
    <w:rsid w:val="00141403"/>
    <w:rsid w:val="001428C7"/>
    <w:rsid w:val="0015299D"/>
    <w:rsid w:val="00157B97"/>
    <w:rsid w:val="00164AF3"/>
    <w:rsid w:val="0017497E"/>
    <w:rsid w:val="00182C92"/>
    <w:rsid w:val="00183CF8"/>
    <w:rsid w:val="001A5468"/>
    <w:rsid w:val="001B7A65"/>
    <w:rsid w:val="001C20CA"/>
    <w:rsid w:val="001F6B6C"/>
    <w:rsid w:val="00205270"/>
    <w:rsid w:val="00205B1F"/>
    <w:rsid w:val="00214BF1"/>
    <w:rsid w:val="00215323"/>
    <w:rsid w:val="00222ED7"/>
    <w:rsid w:val="002452D5"/>
    <w:rsid w:val="002467F0"/>
    <w:rsid w:val="00250B89"/>
    <w:rsid w:val="0025401A"/>
    <w:rsid w:val="00264FF9"/>
    <w:rsid w:val="002748B1"/>
    <w:rsid w:val="0027568F"/>
    <w:rsid w:val="002870A9"/>
    <w:rsid w:val="002A1249"/>
    <w:rsid w:val="002A1DBC"/>
    <w:rsid w:val="002A5437"/>
    <w:rsid w:val="002A670A"/>
    <w:rsid w:val="002A7B45"/>
    <w:rsid w:val="002B0A89"/>
    <w:rsid w:val="002C2765"/>
    <w:rsid w:val="002C3F42"/>
    <w:rsid w:val="002C50D6"/>
    <w:rsid w:val="002E76B6"/>
    <w:rsid w:val="002F003F"/>
    <w:rsid w:val="003019C1"/>
    <w:rsid w:val="0030756D"/>
    <w:rsid w:val="00323CBB"/>
    <w:rsid w:val="0032486A"/>
    <w:rsid w:val="00332F81"/>
    <w:rsid w:val="00345971"/>
    <w:rsid w:val="00356449"/>
    <w:rsid w:val="00363EA0"/>
    <w:rsid w:val="003713BF"/>
    <w:rsid w:val="003850A7"/>
    <w:rsid w:val="003B30D5"/>
    <w:rsid w:val="003C02E9"/>
    <w:rsid w:val="003C50E8"/>
    <w:rsid w:val="003C7C70"/>
    <w:rsid w:val="003E2EE2"/>
    <w:rsid w:val="003E4C5B"/>
    <w:rsid w:val="003F44BB"/>
    <w:rsid w:val="00403D95"/>
    <w:rsid w:val="004159E3"/>
    <w:rsid w:val="00425BF7"/>
    <w:rsid w:val="00427A76"/>
    <w:rsid w:val="00432192"/>
    <w:rsid w:val="00451CE0"/>
    <w:rsid w:val="004548A8"/>
    <w:rsid w:val="00457359"/>
    <w:rsid w:val="00460E1A"/>
    <w:rsid w:val="00475F49"/>
    <w:rsid w:val="004761DC"/>
    <w:rsid w:val="00485B24"/>
    <w:rsid w:val="004960A6"/>
    <w:rsid w:val="004A12F6"/>
    <w:rsid w:val="004A6CD8"/>
    <w:rsid w:val="004B222A"/>
    <w:rsid w:val="004D5237"/>
    <w:rsid w:val="004D578D"/>
    <w:rsid w:val="004E120C"/>
    <w:rsid w:val="004E28AA"/>
    <w:rsid w:val="004E3800"/>
    <w:rsid w:val="004F0F25"/>
    <w:rsid w:val="00503DFE"/>
    <w:rsid w:val="00506056"/>
    <w:rsid w:val="005115B9"/>
    <w:rsid w:val="00513089"/>
    <w:rsid w:val="005211BA"/>
    <w:rsid w:val="005315BC"/>
    <w:rsid w:val="00543DCA"/>
    <w:rsid w:val="005530E1"/>
    <w:rsid w:val="0055771C"/>
    <w:rsid w:val="005705A8"/>
    <w:rsid w:val="00571849"/>
    <w:rsid w:val="00574731"/>
    <w:rsid w:val="0057782C"/>
    <w:rsid w:val="005809AF"/>
    <w:rsid w:val="00582456"/>
    <w:rsid w:val="00587E9F"/>
    <w:rsid w:val="005A47E8"/>
    <w:rsid w:val="005A4FEA"/>
    <w:rsid w:val="005B3724"/>
    <w:rsid w:val="005C73ED"/>
    <w:rsid w:val="005D72DB"/>
    <w:rsid w:val="00637D09"/>
    <w:rsid w:val="00646228"/>
    <w:rsid w:val="00657A8B"/>
    <w:rsid w:val="00660E0D"/>
    <w:rsid w:val="00662359"/>
    <w:rsid w:val="00670B7C"/>
    <w:rsid w:val="00691DCA"/>
    <w:rsid w:val="0069201B"/>
    <w:rsid w:val="00692721"/>
    <w:rsid w:val="006967D9"/>
    <w:rsid w:val="006A4874"/>
    <w:rsid w:val="006B7642"/>
    <w:rsid w:val="006C5259"/>
    <w:rsid w:val="006D133C"/>
    <w:rsid w:val="006E2DF1"/>
    <w:rsid w:val="006F06B0"/>
    <w:rsid w:val="007021E2"/>
    <w:rsid w:val="00724BCA"/>
    <w:rsid w:val="007270B5"/>
    <w:rsid w:val="00734E24"/>
    <w:rsid w:val="007528D5"/>
    <w:rsid w:val="007574B0"/>
    <w:rsid w:val="00760767"/>
    <w:rsid w:val="00761785"/>
    <w:rsid w:val="0076701A"/>
    <w:rsid w:val="0077065D"/>
    <w:rsid w:val="0077539F"/>
    <w:rsid w:val="00786790"/>
    <w:rsid w:val="007946B8"/>
    <w:rsid w:val="00795F8A"/>
    <w:rsid w:val="007B1BC6"/>
    <w:rsid w:val="007C0EEC"/>
    <w:rsid w:val="007E7CE4"/>
    <w:rsid w:val="007F1A32"/>
    <w:rsid w:val="007F7E49"/>
    <w:rsid w:val="00802841"/>
    <w:rsid w:val="00811956"/>
    <w:rsid w:val="008137D1"/>
    <w:rsid w:val="00817273"/>
    <w:rsid w:val="00822F91"/>
    <w:rsid w:val="00830C48"/>
    <w:rsid w:val="008443FF"/>
    <w:rsid w:val="008509F6"/>
    <w:rsid w:val="00853622"/>
    <w:rsid w:val="00856A25"/>
    <w:rsid w:val="00864B09"/>
    <w:rsid w:val="00865BD5"/>
    <w:rsid w:val="00873743"/>
    <w:rsid w:val="008737EA"/>
    <w:rsid w:val="008858F7"/>
    <w:rsid w:val="008A0471"/>
    <w:rsid w:val="008A58B2"/>
    <w:rsid w:val="008B1970"/>
    <w:rsid w:val="008C19DB"/>
    <w:rsid w:val="008C1FE6"/>
    <w:rsid w:val="008C5C9D"/>
    <w:rsid w:val="008C6AB5"/>
    <w:rsid w:val="008E069C"/>
    <w:rsid w:val="00907DD8"/>
    <w:rsid w:val="00917F12"/>
    <w:rsid w:val="009228EA"/>
    <w:rsid w:val="00923E8F"/>
    <w:rsid w:val="00930F66"/>
    <w:rsid w:val="0093671F"/>
    <w:rsid w:val="00936A10"/>
    <w:rsid w:val="009578D7"/>
    <w:rsid w:val="00960BF3"/>
    <w:rsid w:val="00971309"/>
    <w:rsid w:val="0097563A"/>
    <w:rsid w:val="00977AAF"/>
    <w:rsid w:val="00980DD3"/>
    <w:rsid w:val="00986447"/>
    <w:rsid w:val="009905FC"/>
    <w:rsid w:val="009D48E5"/>
    <w:rsid w:val="009D5324"/>
    <w:rsid w:val="00A15846"/>
    <w:rsid w:val="00A167B6"/>
    <w:rsid w:val="00A21C31"/>
    <w:rsid w:val="00A32153"/>
    <w:rsid w:val="00A53BE3"/>
    <w:rsid w:val="00A90C27"/>
    <w:rsid w:val="00AB06E4"/>
    <w:rsid w:val="00AB0819"/>
    <w:rsid w:val="00AB278F"/>
    <w:rsid w:val="00AB2970"/>
    <w:rsid w:val="00AC07E7"/>
    <w:rsid w:val="00AD0309"/>
    <w:rsid w:val="00AD20D7"/>
    <w:rsid w:val="00AD6680"/>
    <w:rsid w:val="00AD7FC7"/>
    <w:rsid w:val="00AE6273"/>
    <w:rsid w:val="00AE7011"/>
    <w:rsid w:val="00B10E7C"/>
    <w:rsid w:val="00B14788"/>
    <w:rsid w:val="00B23B68"/>
    <w:rsid w:val="00B2735B"/>
    <w:rsid w:val="00B455E2"/>
    <w:rsid w:val="00B6083A"/>
    <w:rsid w:val="00B675EC"/>
    <w:rsid w:val="00B71E1C"/>
    <w:rsid w:val="00B7348B"/>
    <w:rsid w:val="00B9418B"/>
    <w:rsid w:val="00B94951"/>
    <w:rsid w:val="00BA06A0"/>
    <w:rsid w:val="00BA0F58"/>
    <w:rsid w:val="00BA2B23"/>
    <w:rsid w:val="00BB0B07"/>
    <w:rsid w:val="00BB448F"/>
    <w:rsid w:val="00BB6A5D"/>
    <w:rsid w:val="00BB7A87"/>
    <w:rsid w:val="00BC4845"/>
    <w:rsid w:val="00BF419A"/>
    <w:rsid w:val="00C02516"/>
    <w:rsid w:val="00C076E4"/>
    <w:rsid w:val="00C16453"/>
    <w:rsid w:val="00C24AD7"/>
    <w:rsid w:val="00C27BBD"/>
    <w:rsid w:val="00C337F5"/>
    <w:rsid w:val="00C430C1"/>
    <w:rsid w:val="00C45B51"/>
    <w:rsid w:val="00C46DF5"/>
    <w:rsid w:val="00C6145E"/>
    <w:rsid w:val="00C70BEE"/>
    <w:rsid w:val="00C71FD1"/>
    <w:rsid w:val="00C833DC"/>
    <w:rsid w:val="00CA1010"/>
    <w:rsid w:val="00CA4094"/>
    <w:rsid w:val="00CB16DD"/>
    <w:rsid w:val="00CB2676"/>
    <w:rsid w:val="00CB614D"/>
    <w:rsid w:val="00CE4689"/>
    <w:rsid w:val="00CF14EE"/>
    <w:rsid w:val="00D13FEB"/>
    <w:rsid w:val="00D236B1"/>
    <w:rsid w:val="00D247B0"/>
    <w:rsid w:val="00D275A6"/>
    <w:rsid w:val="00D2789D"/>
    <w:rsid w:val="00D30EF3"/>
    <w:rsid w:val="00D47057"/>
    <w:rsid w:val="00D47DC7"/>
    <w:rsid w:val="00D61561"/>
    <w:rsid w:val="00D65160"/>
    <w:rsid w:val="00D82A92"/>
    <w:rsid w:val="00D86032"/>
    <w:rsid w:val="00D9598E"/>
    <w:rsid w:val="00DD11D7"/>
    <w:rsid w:val="00DE3815"/>
    <w:rsid w:val="00DE3B25"/>
    <w:rsid w:val="00DF4E63"/>
    <w:rsid w:val="00E05CD6"/>
    <w:rsid w:val="00E14815"/>
    <w:rsid w:val="00E17A93"/>
    <w:rsid w:val="00E367EB"/>
    <w:rsid w:val="00E373CD"/>
    <w:rsid w:val="00E45391"/>
    <w:rsid w:val="00E455A4"/>
    <w:rsid w:val="00E50AC3"/>
    <w:rsid w:val="00E51640"/>
    <w:rsid w:val="00E53521"/>
    <w:rsid w:val="00E62D4E"/>
    <w:rsid w:val="00E65FD1"/>
    <w:rsid w:val="00E662AD"/>
    <w:rsid w:val="00E721FA"/>
    <w:rsid w:val="00E9035B"/>
    <w:rsid w:val="00E93598"/>
    <w:rsid w:val="00EA49C4"/>
    <w:rsid w:val="00EB6DFB"/>
    <w:rsid w:val="00EC1385"/>
    <w:rsid w:val="00EC37B9"/>
    <w:rsid w:val="00EC7252"/>
    <w:rsid w:val="00EE4208"/>
    <w:rsid w:val="00EF1AB8"/>
    <w:rsid w:val="00EF4C11"/>
    <w:rsid w:val="00F00E1A"/>
    <w:rsid w:val="00F04AEC"/>
    <w:rsid w:val="00F070E4"/>
    <w:rsid w:val="00F14843"/>
    <w:rsid w:val="00F2363E"/>
    <w:rsid w:val="00F33FEA"/>
    <w:rsid w:val="00F460EF"/>
    <w:rsid w:val="00F51656"/>
    <w:rsid w:val="00F82173"/>
    <w:rsid w:val="00F90247"/>
    <w:rsid w:val="00F96D45"/>
    <w:rsid w:val="00FA6B15"/>
    <w:rsid w:val="00FD0855"/>
    <w:rsid w:val="00FD0A28"/>
    <w:rsid w:val="00FD407C"/>
    <w:rsid w:val="00FE3FC5"/>
    <w:rsid w:val="00FF08F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E3815"/>
    <w:pPr>
      <w:spacing w:after="0" w:line="240" w:lineRule="auto"/>
      <w:ind w:firstLine="567"/>
      <w:jc w:val="both"/>
    </w:pPr>
    <w:rPr>
      <w:rFonts w:ascii="Arial" w:hAnsi="Arial"/>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A5259"/>
    <w:rPr>
      <w:rFonts w:ascii="Consolas" w:hAnsi="Consolas"/>
      <w:sz w:val="21"/>
      <w:szCs w:val="21"/>
    </w:rPr>
  </w:style>
  <w:style w:type="character" w:customStyle="1" w:styleId="PlainTextChar">
    <w:name w:val="Plain Text Char"/>
    <w:basedOn w:val="DefaultParagraphFont"/>
    <w:link w:val="PlainText"/>
    <w:uiPriority w:val="99"/>
    <w:rsid w:val="008A5259"/>
    <w:rPr>
      <w:rFonts w:ascii="Consolas" w:hAnsi="Consolas"/>
      <w:sz w:val="21"/>
      <w:szCs w:val="21"/>
      <w:lang w:val="ru-RU"/>
    </w:rPr>
  </w:style>
  <w:style w:type="paragraph" w:styleId="FootnoteText">
    <w:name w:val="footnote text"/>
    <w:basedOn w:val="Normal"/>
    <w:link w:val="FootnoteTextChar"/>
    <w:uiPriority w:val="99"/>
    <w:semiHidden/>
    <w:unhideWhenUsed/>
    <w:rsid w:val="00215323"/>
    <w:rPr>
      <w:sz w:val="20"/>
      <w:szCs w:val="20"/>
    </w:rPr>
  </w:style>
  <w:style w:type="character" w:customStyle="1" w:styleId="FootnoteTextChar">
    <w:name w:val="Footnote Text Char"/>
    <w:basedOn w:val="DefaultParagraphFont"/>
    <w:link w:val="FootnoteText"/>
    <w:uiPriority w:val="99"/>
    <w:semiHidden/>
    <w:rsid w:val="00215323"/>
    <w:rPr>
      <w:sz w:val="20"/>
      <w:szCs w:val="20"/>
      <w:lang w:val="ru-RU"/>
    </w:rPr>
  </w:style>
  <w:style w:type="character" w:styleId="FootnoteReference">
    <w:name w:val="footnote reference"/>
    <w:basedOn w:val="DefaultParagraphFont"/>
    <w:uiPriority w:val="99"/>
    <w:semiHidden/>
    <w:unhideWhenUsed/>
    <w:rsid w:val="00215323"/>
    <w:rPr>
      <w:vertAlign w:val="superscript"/>
    </w:rPr>
  </w:style>
  <w:style w:type="character" w:customStyle="1" w:styleId="a">
    <w:name w:val="Сноска_"/>
    <w:basedOn w:val="DefaultParagraphFont"/>
    <w:link w:val="a0"/>
    <w:rsid w:val="00DE3815"/>
    <w:rPr>
      <w:rFonts w:ascii="Arial" w:eastAsia="Times New Roman" w:hAnsi="Arial" w:cs="Times New Roman"/>
      <w:sz w:val="20"/>
      <w:szCs w:val="18"/>
      <w:lang w:val="ru-RU"/>
    </w:rPr>
  </w:style>
  <w:style w:type="paragraph" w:customStyle="1" w:styleId="a0">
    <w:name w:val="Сноска"/>
    <w:basedOn w:val="Normal"/>
    <w:link w:val="a"/>
    <w:qFormat/>
    <w:rsid w:val="00DE3815"/>
    <w:pPr>
      <w:widowControl w:val="0"/>
      <w:ind w:firstLine="380"/>
    </w:pPr>
    <w:rPr>
      <w:rFonts w:eastAsia="Times New Roman" w:cs="Times New Roman"/>
      <w:sz w:val="20"/>
      <w:szCs w:val="18"/>
    </w:rPr>
  </w:style>
  <w:style w:type="paragraph" w:styleId="Quote">
    <w:name w:val="Quote"/>
    <w:basedOn w:val="Normal"/>
    <w:next w:val="Normal"/>
    <w:link w:val="QuoteChar"/>
    <w:uiPriority w:val="29"/>
    <w:qFormat/>
    <w:rsid w:val="008443FF"/>
    <w:pPr>
      <w:ind w:left="1134" w:firstLine="0"/>
    </w:pPr>
    <w:rPr>
      <w:iCs/>
    </w:rPr>
  </w:style>
  <w:style w:type="character" w:customStyle="1" w:styleId="QuoteChar">
    <w:name w:val="Quote Char"/>
    <w:basedOn w:val="DefaultParagraphFont"/>
    <w:link w:val="Quote"/>
    <w:uiPriority w:val="29"/>
    <w:rsid w:val="008443FF"/>
    <w:rPr>
      <w:rFonts w:ascii="Arial" w:hAnsi="Arial"/>
      <w:iCs/>
      <w:sz w:val="28"/>
      <w:lang w:val="ru-RU"/>
    </w:rPr>
  </w:style>
  <w:style w:type="paragraph" w:styleId="ListParagraph">
    <w:name w:val="List Paragraph"/>
    <w:basedOn w:val="Normal"/>
    <w:uiPriority w:val="34"/>
    <w:rsid w:val="00222ED7"/>
    <w:pPr>
      <w:ind w:left="720"/>
      <w:contextualSpacing/>
    </w:pPr>
  </w:style>
  <w:style w:type="paragraph" w:styleId="EndnoteText">
    <w:name w:val="endnote text"/>
    <w:basedOn w:val="Normal"/>
    <w:link w:val="EndnoteTextChar"/>
    <w:uiPriority w:val="99"/>
    <w:semiHidden/>
    <w:unhideWhenUsed/>
    <w:rsid w:val="00345971"/>
    <w:rPr>
      <w:sz w:val="20"/>
      <w:szCs w:val="20"/>
    </w:rPr>
  </w:style>
  <w:style w:type="character" w:customStyle="1" w:styleId="EndnoteTextChar">
    <w:name w:val="Endnote Text Char"/>
    <w:basedOn w:val="DefaultParagraphFont"/>
    <w:link w:val="EndnoteText"/>
    <w:uiPriority w:val="99"/>
    <w:semiHidden/>
    <w:rsid w:val="00345971"/>
    <w:rPr>
      <w:rFonts w:ascii="Arial" w:hAnsi="Arial"/>
      <w:sz w:val="20"/>
      <w:szCs w:val="20"/>
      <w:lang w:val="ru-RU"/>
    </w:rPr>
  </w:style>
  <w:style w:type="character" w:styleId="EndnoteReference">
    <w:name w:val="endnote reference"/>
    <w:basedOn w:val="DefaultParagraphFont"/>
    <w:uiPriority w:val="99"/>
    <w:semiHidden/>
    <w:unhideWhenUsed/>
    <w:rsid w:val="00345971"/>
    <w:rPr>
      <w:vertAlign w:val="superscript"/>
    </w:rPr>
  </w:style>
</w:styles>
</file>

<file path=word/webSettings.xml><?xml version="1.0" encoding="utf-8"?>
<w:webSettings xmlns:r="http://schemas.openxmlformats.org/officeDocument/2006/relationships" xmlns:w="http://schemas.openxmlformats.org/wordprocessingml/2006/main">
  <w:divs>
    <w:div w:id="4490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www-output-source\Grani-1960-second-editi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46927-7CF6-4404-8CCC-38C3908A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189</TotalTime>
  <Pages>227</Pages>
  <Words>401612</Words>
  <Characters>228920</Characters>
  <Application>Microsoft Office Word</Application>
  <DocSecurity>0</DocSecurity>
  <Lines>1907</Lines>
  <Paragraphs>1258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109</cp:revision>
  <dcterms:created xsi:type="dcterms:W3CDTF">2022-03-07T13:26:00Z</dcterms:created>
  <dcterms:modified xsi:type="dcterms:W3CDTF">2022-07-27T19:23:00Z</dcterms:modified>
</cp:coreProperties>
</file>