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321" w:rsidRPr="00F473CA" w:rsidRDefault="00514C28" w:rsidP="00B83B41">
      <w:pPr>
        <w:jc w:val="center"/>
        <w:rPr>
          <w:sz w:val="56"/>
          <w:szCs w:val="56"/>
        </w:rPr>
      </w:pPr>
      <w:r w:rsidRPr="00F473CA">
        <w:rPr>
          <w:sz w:val="56"/>
          <w:szCs w:val="56"/>
        </w:rPr>
        <w:t>Грани</w:t>
      </w:r>
      <w:r w:rsidR="00503321" w:rsidRPr="00F473CA">
        <w:rPr>
          <w:sz w:val="56"/>
          <w:szCs w:val="56"/>
        </w:rPr>
        <w:t xml:space="preserve"> Агни Йоги</w:t>
      </w:r>
    </w:p>
    <w:p w:rsidR="00503321" w:rsidRPr="00F473CA" w:rsidRDefault="00503321" w:rsidP="00B83B41">
      <w:pPr>
        <w:jc w:val="center"/>
        <w:rPr>
          <w:sz w:val="40"/>
          <w:szCs w:val="40"/>
        </w:rPr>
      </w:pPr>
      <w:r w:rsidRPr="00F473CA">
        <w:rPr>
          <w:sz w:val="40"/>
          <w:szCs w:val="40"/>
        </w:rPr>
        <w:t>1963 год</w:t>
      </w:r>
    </w:p>
    <w:p w:rsidR="00503321" w:rsidRPr="00F473CA" w:rsidRDefault="00503321" w:rsidP="00B83B41">
      <w:pPr>
        <w:jc w:val="center"/>
        <w:rPr>
          <w:sz w:val="32"/>
          <w:szCs w:val="32"/>
        </w:rPr>
      </w:pPr>
      <w:r w:rsidRPr="00F473CA">
        <w:rPr>
          <w:sz w:val="32"/>
          <w:szCs w:val="32"/>
        </w:rPr>
        <w:t>Издание второе, дополненное</w:t>
      </w:r>
    </w:p>
    <w:p w:rsidR="00514C28" w:rsidRPr="008608D6" w:rsidRDefault="00514C28" w:rsidP="00503321"/>
    <w:p w:rsidR="008608D6" w:rsidRPr="008608D6" w:rsidRDefault="008608D6" w:rsidP="00503321"/>
    <w:p w:rsidR="00503321" w:rsidRPr="00F714C9" w:rsidRDefault="00F473CA" w:rsidP="00503321">
      <w:r w:rsidRPr="00AE7011">
        <w:rPr>
          <w:b/>
        </w:rPr>
        <w:t>19</w:t>
      </w:r>
      <w:r w:rsidRPr="00F714C9">
        <w:rPr>
          <w:b/>
        </w:rPr>
        <w:t>63</w:t>
      </w:r>
      <w:r w:rsidRPr="00AE7011">
        <w:rPr>
          <w:b/>
        </w:rPr>
        <w:t xml:space="preserve"> г. </w:t>
      </w:r>
      <w:r w:rsidR="00503321" w:rsidRPr="008404E4">
        <w:rPr>
          <w:b/>
        </w:rPr>
        <w:t>1. (Янв. 1).</w:t>
      </w:r>
      <w:r w:rsidR="00503321">
        <w:t xml:space="preserve"> «Возвращается ветер на круги своя»; только эти круги никогда не бывают теми же самыми, но в спирали времени всегда расположены над предыдущими. Так что прохождение как бы прежнего цикла одинаковым не бывает. И цикл уже этот не прежний, но новый. Оборот спирали годичного цикла аналогичен предшествовавшему, но нов постоянно возможностями роста и развития тех положений, которые уявлены были в прошедшем году. Рост дел продолжается, и дурных, и хороших. Но как же дурные пресечь и дать возможность благим развиваться? Неужели хороший хозяин будет сеять гнилые семена или сорные травы? Безусловно, не будет. Так и в планетном масштабе: плохим семенам и явлениям прошлого года можно места не дать на пашне грядущего года, но дать можно хорошим. Планирование жизни по существу</w:t>
      </w:r>
      <w:r w:rsidR="00880711">
        <w:t xml:space="preserve"> — </w:t>
      </w:r>
      <w:r w:rsidR="00503321">
        <w:t>принцип Космический. Животные лишены этой возможности, за очень немногими исключениями, но люди имеют ее. Народы, планирующие свое будущее, опередят, непреложно опередят тех, кто живет самотеком сложившейся жизни. В план вкладывается творческая воля, план исключает стихийное течение жизни, план вводит в рамки кристаллизованную мысль коллектива и осуществляется непреложно в той или иной мере. Многое зависит от уровня сознаний, осуществляющих план, но сам план подобен каналам, по которым</w:t>
      </w:r>
      <w:r w:rsidR="0023408D">
        <w:t xml:space="preserve"> </w:t>
      </w:r>
      <w:r w:rsidR="00503321">
        <w:t xml:space="preserve">энергия воды устремляется в желаемом направлении. Придет время, и коллективное сознание будет сознательно концентрировать мощь сосредоточенной мысли народов на нужных явлениях планетного масштаба для осуществления их на Земле. Сперва это пойдет обычным путем, а потом через тонкое в плотном, и во многих областях без посредства обычных земных начинаний. Этим путем сознательно будут приведены в равновесие стихии и подземный огонь, регулироваться климат и многие другие явления жизни планеты. Человечество осознает мощь коллективного, объединенного, дружного, сгармонизированного мышления как могучего оружия для обуздания стихийных явлений. Но надо, чтобы поняли люди, какие возможности находятся в их распоряжении, какие силы даны им природой, ибо осуществлять можно лишь то, возможность чего допускается сознанием. Предел человеческих возможностей ограничен сознанием, то есть высотой, и широтой, и вместимостью понимания от данного момента. Отрицатели ничего не поймут и не овладеют ничем, но неотрицающие и вместившие поистине наследуют Землю и все ее сокровища и все сокровища Космоса со всеми беспредельными возможностями развития духа и </w:t>
      </w:r>
      <w:r w:rsidR="00503321">
        <w:lastRenderedPageBreak/>
        <w:t>утверждения власти его над материей со всеми ее открытыми и скрытыми свойствами. Принятие в сознание возможности приближает к овладению ею. Никогда не полетели бы люди, если бы не допустили, что это возможно. Те, кто прорывает в пространстве каналы возможностей будущих достижений, могут по праву быть названы пионерами мысли, ведущими, первооткрывателями. Не ограничим свободы полетов их творческих мыслей своим ограниченным пониманием жизни от сегодняшнего дня, ибо они идут впереди времени, ибо они устремлены в будущее, ибо они являются сокровищем государства.</w:t>
      </w:r>
    </w:p>
    <w:p w:rsidR="00834937" w:rsidRPr="00F714C9" w:rsidRDefault="00834937" w:rsidP="00503321"/>
    <w:p w:rsidR="00834937" w:rsidRDefault="00F473CA" w:rsidP="00503321">
      <w:r w:rsidRPr="00AE7011">
        <w:rPr>
          <w:b/>
        </w:rPr>
        <w:t>19</w:t>
      </w:r>
      <w:r w:rsidRPr="00F714C9">
        <w:rPr>
          <w:b/>
        </w:rPr>
        <w:t>63</w:t>
      </w:r>
      <w:r w:rsidRPr="00AE7011">
        <w:rPr>
          <w:b/>
        </w:rPr>
        <w:t xml:space="preserve"> г. </w:t>
      </w:r>
      <w:r w:rsidR="00503321" w:rsidRPr="00120EEF">
        <w:rPr>
          <w:b/>
        </w:rPr>
        <w:t>2.</w:t>
      </w:r>
      <w:r w:rsidR="00503321">
        <w:t xml:space="preserve"> Надо стоять до конца (по-видимому, на своем посту). Записи эти касаются будущего, близость или дальность осуществления которого зависит от самого идущего по Пути. Хорошо, когда отпадает явление личных желаний и на их место становится одинаковое отношение к полюсам причин, вызывающих желание, например: теплу или холоду, сытости или голоду, выигрышу или проигрышу, осуществлению желания или невозможности его осуществить. Овладение полюсами желания дает над ним власть. Когда форма желаемого следствия пущена в колесо исполнения и потушена энергия личной заинтересованности, желание непреложно осуществится. При этом астральное начало из процесса исключается. Мы Желаем сверхлично. Не о равнодушии и бесчувственности говорится, но о бесстрастном отношении к биполярности происходящего, то есть о равновесии.</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120EEF">
        <w:rPr>
          <w:b/>
        </w:rPr>
        <w:t>3. (Янв. 2).</w:t>
      </w:r>
      <w:r w:rsidR="00503321">
        <w:t xml:space="preserve"> У обычного человека сектор мышления ограничен дугою его сознания. От количества градусов дуги зависит его широта и способность вмещения. Замкнутую дугу, то есть круг сознания, Называем полным. В этой дуге при процессе мышления активна не вся площадь сектора, но лишь ее малая часть. Преобладание одной части влечет за собою понижение активности или затухание другой. Многие сознания живут на привычных и предпочитаемых секциях сектора и тем ограничивают возможную полноту психической жизни. Только полный круг сознания и при равномерном, то есть гармоническом, функционировании всей площади круга может создать симфонию арфы духа, когда все его качества развиваются, не нанося ущерба друг другу. А ущерб быть может велик. Например: развитая преданность без постоянства, или любовь без самоотверженности, или мужество без самоконтроля, или огненность без равновесия, или накопления психической энергии без сердца. Так, только синтез симфонии качеств дает высшее достижение. Сосредоточение психической активности в излюбленных каналах действия всеобъемлемости не принесет. Вот почему нужен целый ряд воплощений в самых разнообразных и противоположных условиях, народностях и положениях и встречи с самыми разнообразными людьми. Можно отметить, как в некоторых жизнях </w:t>
      </w:r>
      <w:r w:rsidR="00503321">
        <w:lastRenderedPageBreak/>
        <w:t>быстро сменяются внешние условия и встречи</w:t>
      </w:r>
      <w:r w:rsidR="00880711">
        <w:t xml:space="preserve"> — </w:t>
      </w:r>
      <w:r w:rsidR="00503321">
        <w:t>это указывает на особую спешность пути, когда надо вместить наибольшее количество противоположностей и исчерпать старую карму. Тогда синтетическое мышление особенно нужно, чтобы обобщать опыт данной жизни. Полезно, безусловно полезно все, что Допускает Учитель, но при сознательном отношении к переменам со стороны ученика и доверии полном тому, что Учитель стремится дать путь лучший. Тогда тверд шаг, и нет колебаний, и каждое новое сочетание внешних условий полезно. Да! Да! Да! Полнота вседоверия обуславливает непреложность восхождения духа. Не оставлен, не забыт, не одинок, не без помощи брошен, но Рука над идущим ко Мне. Так, когда особенно трудно, порадуемся неотступности Того, Кто Ведет, и явлению незримого Ручательства.</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31B5C">
        <w:rPr>
          <w:b/>
        </w:rPr>
        <w:t xml:space="preserve">4. </w:t>
      </w:r>
      <w:r w:rsidR="003312B3" w:rsidRPr="003312B3">
        <w:rPr>
          <w:b/>
        </w:rPr>
        <w:t>(М.А.Й.).</w:t>
      </w:r>
      <w:r w:rsidR="00503321">
        <w:t xml:space="preserve"> Е</w:t>
      </w:r>
      <w:r w:rsidR="00931B5C">
        <w:t>сли</w:t>
      </w:r>
      <w:r w:rsidR="00503321">
        <w:t xml:space="preserve"> изменяемость своего сознания переносить на Учителя и приписывать/ет ее неизменяемости Владыки, то как же идти? Живем в мире проявленной двойственности. Не избежать уявления активности противоположностей, но центр устремления остается всегда неизменным и направленным все к той же цели великой, к завершению цикла земных воплощений, к освобождению от колеса рождений и смерти. Цель эволюции духа всегда неизменна. Где бы и что бы с ним ни случалось, в каких бы условиях ни был он воплощен, цель неизменна. Это поняв, можно идти неуклонно, ибо каждая жизнь каждого человека на этой Земле эту цель, и только ее, имеет своим конечным и никогда не изменяемым назначением.</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31B5C">
        <w:rPr>
          <w:b/>
        </w:rPr>
        <w:t>5. (Янв. 3).</w:t>
      </w:r>
      <w:r w:rsidR="00503321">
        <w:t xml:space="preserve"> Ускорение темпа жизни приближает к вратам огненным. Темп жизни человека каменного века был совершенно иным. Даже бабушки и дедушки вашего поколения жили другой жизнью, много более медленной и более бедной впечатлениями. Многие никогда не покидали родного города, деревни или насиженного гнезда. Теперь темпы изменились и ускорились необычайно. Радио, телевизор и самолет и другие средства передвижения убыстрили скорость течения впечатлений, а главное, вывели сознание из того маленького круга, в котором оно жило раньше. Поневоле, слушая радио, мысль облетает весь мир и приобщается к жизни планетной. Телевидение скоро уничтожит пределы дальности зрительных расстояний, и через механические сперва аппараты человек одолеет пространство, чтобы позднее завершить это одоление при помощи уже своего собственного аппарата духа. Сейчас человечество объединяется посредством механических установок и аппаратуры, потом объединится сердцами и в духе. Много усилий прилагается Нами к тому. Но будет, но будет единая дружная семья всех народов Земли. К этому ведет сама жизнь.</w:t>
      </w:r>
    </w:p>
    <w:p w:rsidR="00834937" w:rsidRDefault="00834937" w:rsidP="00503321"/>
    <w:p w:rsidR="00834937" w:rsidRDefault="00F473CA" w:rsidP="00503321">
      <w:r w:rsidRPr="00AE7011">
        <w:rPr>
          <w:b/>
        </w:rPr>
        <w:lastRenderedPageBreak/>
        <w:t>19</w:t>
      </w:r>
      <w:r w:rsidRPr="00F714C9">
        <w:rPr>
          <w:b/>
        </w:rPr>
        <w:t>63</w:t>
      </w:r>
      <w:r w:rsidRPr="00AE7011">
        <w:rPr>
          <w:b/>
        </w:rPr>
        <w:t xml:space="preserve"> г. </w:t>
      </w:r>
      <w:r w:rsidR="00503321" w:rsidRPr="00931B5C">
        <w:rPr>
          <w:b/>
        </w:rPr>
        <w:t xml:space="preserve">6. </w:t>
      </w:r>
      <w:r w:rsidR="003312B3" w:rsidRPr="003312B3">
        <w:rPr>
          <w:b/>
        </w:rPr>
        <w:t>(М.А.Й.).</w:t>
      </w:r>
      <w:r w:rsidR="00503321">
        <w:t xml:space="preserve"> Нельзя вырвать из сознания свойства, вложенные в человека природой, но очистить, и возвысить их, и овладеть ими можно. Нельзя уничтожить чувство голода или жажды, но победить их возможно и не дать власти им над собою. И жизнь дает широкие возможности упражняться в этих преодолениях. Надо очистить сознание от звериного наследия и облагородить многие свойства природы человеческой, надо трансмутировать их, но не уничтожать. Аскетизм Учением не одобряется, а также подавление и истязание плоти, но преображение всех этих свойств человеческой природы необходимо, чтобы двигаться дальше и чтобы они не только не мешали, но, наоборот, вдохновляли и возвышали человека. Самое сильное и возвышающее чувство, насыщающее сознание творческой мощью,</w:t>
      </w:r>
      <w:r w:rsidR="00880711">
        <w:t xml:space="preserve"> — </w:t>
      </w:r>
      <w:r w:rsidR="00503321">
        <w:t>это любовь, но ни одно чувство земное не унижено так, как она, и не низведено до чудовищных форм своего выражения и затоптано в грязь. Эта область требует особого очищения и особых усилий возвысить его. Ведь это</w:t>
      </w:r>
      <w:r w:rsidR="00880711">
        <w:t xml:space="preserve"> — </w:t>
      </w:r>
      <w:r w:rsidR="00503321">
        <w:t>основа творчества, если очищено оно красотою. Закон жизни</w:t>
      </w:r>
      <w:r w:rsidR="00880711">
        <w:t xml:space="preserve"> — </w:t>
      </w:r>
      <w:r w:rsidR="00503321">
        <w:t>объединение противоположностей. На плане духовном означает оно высочайшее творчество духа. Начала творят, объединяясь и отражая творческую мощь слияния в творчестве высшем своем и на Земле. Не уничтожать, но поднять и возвысить надо растоптанные невежеством, грубостью и тьмою дары неба, ибо в основании их заложен огонь.</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381477">
        <w:rPr>
          <w:b/>
        </w:rPr>
        <w:t>7. (Янв. 5).</w:t>
      </w:r>
      <w:r w:rsidR="00503321">
        <w:t xml:space="preserve"> Откуда возьмутся высокие мысли, если на Земле они никогда не посещали сознание? И что будет им созвучать в человеке? И как и чем притянутся они к познающему центру? Если нет маломалейшего, к чему было бы приложить, созвучие состояться не может. Вот почему принятие в сознание хотя бы крупиц, хотя бы искорок Света, хотя бы мыслей немногих, выводящих из сферы обычности, имеет очень большое влияние на условия надземного пребывания. Обычным, то есть тем, к чему привык человек на Земле и с чем он сросся, там жить невозможно, ибо условия не позволяют. Потому только телесные и только материальные привычки сознания мертвящи. Но даже искусство выводит из рамок обычности, даже музыка уже не материальна, как не материален и звук, и цвет, и сочетание красок. Немногое нужно, чтобы оторваться от привычного курятника. Искусство</w:t>
      </w:r>
      <w:r w:rsidR="00880711">
        <w:t xml:space="preserve"> — </w:t>
      </w:r>
      <w:r w:rsidR="00503321">
        <w:t>путь к Свету. Знание</w:t>
      </w:r>
      <w:r w:rsidR="00880711">
        <w:t xml:space="preserve"> — </w:t>
      </w:r>
      <w:r w:rsidR="00503321">
        <w:t>путь к свободе. Устремление</w:t>
      </w:r>
      <w:r w:rsidR="00880711">
        <w:t xml:space="preserve"> — </w:t>
      </w:r>
      <w:r w:rsidR="00503321">
        <w:t>крылья полета.</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5B6A67">
        <w:rPr>
          <w:b/>
        </w:rPr>
        <w:t xml:space="preserve">8. </w:t>
      </w:r>
      <w:r w:rsidR="003312B3" w:rsidRPr="003312B3">
        <w:rPr>
          <w:b/>
        </w:rPr>
        <w:t>(М.А.Й.).</w:t>
      </w:r>
      <w:r w:rsidR="00503321">
        <w:t xml:space="preserve"> Позвавшие ждут позванных и за каждым следят. Радуются продвижению и печалуются остановкам и задержкам. Ценят преданность, любовь, устремление и, главное, постоянство, ибо чего стоят все эти качества, если постоянство отсутствует. Лучший способ для утверждения постоянства</w:t>
      </w:r>
      <w:r w:rsidR="00880711">
        <w:t xml:space="preserve"> — </w:t>
      </w:r>
      <w:r w:rsidR="00503321">
        <w:t xml:space="preserve">ритм, который является и служит как бы формою уявления постоянства. Постоянство в природе выявляется в ритме. Ритм, однажды установленный, несет уже сам и продвигает. Действия аритмичные </w:t>
      </w:r>
      <w:r w:rsidR="00503321">
        <w:lastRenderedPageBreak/>
        <w:t>ненадежны и желаемых результатов не дают. Великая сила заключается в ритме. Хотя бы немного, но каждодневно, и цель достижимою станет.</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5B6A67">
        <w:rPr>
          <w:b/>
        </w:rPr>
        <w:t>9.</w:t>
      </w:r>
      <w:r w:rsidR="00503321">
        <w:t xml:space="preserve"> Таинство Общения осуществляется полнотою желания сердца и мыслью. Многие хотят, но не всем сердцем, не всем желанием, не всем разумением и не всей мыслью. Мысль растекается, млеку подобно, по разным направлениям, нарастая магнитно по ним, но не по наинужнейшему.</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5B6A67">
        <w:rPr>
          <w:b/>
        </w:rPr>
        <w:t>10.</w:t>
      </w:r>
      <w:r w:rsidR="00503321">
        <w:t xml:space="preserve"> (Прогноз будущего). Чжанкайши приказал долго жить. Аденауэр</w:t>
      </w:r>
      <w:r w:rsidR="00880711">
        <w:t xml:space="preserve"> — </w:t>
      </w:r>
      <w:r w:rsidR="00503321">
        <w:t>тоже, если не уйдет сам. (Значит, оба умрут). Развалятся блоки. Падет вражий стан. На новых событиях терять будут каждый раз противники Нового Мира. Неудачи во всем преследовать будут потенциальных разрушителей, ибо песня их спета.</w:t>
      </w:r>
    </w:p>
    <w:p w:rsidR="00834937" w:rsidRDefault="00503321" w:rsidP="00503321">
      <w:r>
        <w:t>Мир (наша Земля)</w:t>
      </w:r>
      <w:r w:rsidR="00880711">
        <w:t xml:space="preserve"> — </w:t>
      </w:r>
      <w:r>
        <w:t>это корабль, плывущий в будущее. Любая остановка на этом пути приведет к реализации следствий посеянных раньше причин, созвучных моменту. Повторится виток спирали текущего года, но с угашением и ослаблением уходящих энергий и с усилением новых, созидательных. Мощь Родины возрастет, недругов ее</w:t>
      </w:r>
      <w:r w:rsidR="00880711">
        <w:t xml:space="preserve"> — </w:t>
      </w:r>
      <w:r>
        <w:t>сникнет. Победен путь Света.</w:t>
      </w:r>
    </w:p>
    <w:p w:rsidR="00834937" w:rsidRDefault="00503321" w:rsidP="00503321">
      <w:r>
        <w:t>Майтрейя есть следствие Мною рожденных причин. Приду.</w:t>
      </w:r>
    </w:p>
    <w:p w:rsidR="00834937" w:rsidRDefault="00503321" w:rsidP="00503321">
      <w:r>
        <w:t>Кс. Получишь. Я так Хочу.</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4532C8">
        <w:rPr>
          <w:b/>
        </w:rPr>
        <w:t xml:space="preserve">11. </w:t>
      </w:r>
      <w:r w:rsidR="003312B3" w:rsidRPr="003312B3">
        <w:rPr>
          <w:b/>
        </w:rPr>
        <w:t>(М.А.Й.).</w:t>
      </w:r>
      <w:r w:rsidR="00503321">
        <w:t xml:space="preserve"> Любимый, еще потерпи. И над тобой взойдет солнце.</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4532C8">
        <w:rPr>
          <w:b/>
        </w:rPr>
        <w:t>12.</w:t>
      </w:r>
      <w:r w:rsidR="00503321">
        <w:t xml:space="preserve"> (10)</w:t>
      </w:r>
      <w:r w:rsidR="00195118">
        <w:rPr>
          <w:rStyle w:val="FootnoteReference"/>
        </w:rPr>
        <w:footnoteReference w:id="1"/>
      </w:r>
      <w:r w:rsidR="00503321">
        <w:t xml:space="preserve">. И помечтать хорошо. Это творчество духа. Но пусть мечта будет Общего Блага, иначе это не творчество, а нагромождения и заражение пространства. Можно творить и людей, и дела. Мы Живем в царстве огненной творящей мечты о благе всего сущего. Строим жизнь мечтою, а люди занимаются тем, что разрушают строительство Наше. Сами Приходим, Вестников Шлем, Посланников, Поручение несущих, периодически Учение в мир Посылаем, но, даже принимая все это, люди искажают принятое, а Наших преследуют, подвергают гонениям и убивают, и среди преследований и изуверства умирает мечта, чтобы снова воскреснуть и снова быть посланной в мир. Не мечтатели Мы, но реалисты-действительники, и Наши мечты в той или иной форме все же воплощаются в жизнь. И если бы не они, люди давно бы уничтожили друг друга. Не приемлет мир мыслей творящих и, даже приемля, их искажает по силам. Сколько дано и сколько не принято. Ныне даяние идет под знаком Космической непреложности. Это значит: или принять, чтобы жить, или отвергнуть, чтобы не жизнь, но </w:t>
      </w:r>
      <w:r w:rsidR="00503321">
        <w:lastRenderedPageBreak/>
        <w:t>разрушение восторжествовало. Процветают пустыни, раскрепощена женщина, возвышено искусство, просыпаются малые народы</w:t>
      </w:r>
      <w:r w:rsidR="00880711">
        <w:t xml:space="preserve"> — </w:t>
      </w:r>
      <w:r w:rsidR="00503321">
        <w:t>это Наши мечты воплощаются в плотные формы. Мы Строим Мир Новый среди чудовищного сопротивления и противодействия уходящих сил старого мира. И так мало тех, кто всем сердцем и всей душой с Нами. Строителям Нового Мира привет и Наша поддержка и Помощь.</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3312B3">
        <w:rPr>
          <w:b/>
        </w:rPr>
        <w:t>13.</w:t>
      </w:r>
      <w:r w:rsidR="00503321">
        <w:t xml:space="preserve"> (11). </w:t>
      </w:r>
      <w:r w:rsidR="003312B3" w:rsidRPr="003312B3">
        <w:rPr>
          <w:b/>
        </w:rPr>
        <w:t>(М.А.Й.).</w:t>
      </w:r>
      <w:r w:rsidR="00503321">
        <w:t xml:space="preserve"> В каждую мечту можно добавить элементы Общего Блага и тем сделать ее творящей реальностью. Мысль эта будет жить в пространстве, принося свои следствия. О чем же мечтать? О подвиге, о героях, обо всем, что возвышает дух и устремляет его кверху. В каждое явление вносим свой корректив, возвышающий сознание. Все можно возвысить, ибо все имеет свой противоположный полюс. Сумейте его вызвать к жизни, преодолевая высоты. Так положительно во всем можно найти искру Света и, ее утверждая, вызвать к проявлению творящие энергии Света. Но пусть каждая мечта устремлена будет в будущее, ибо в прошлом даже мечтою строить нельзя и творить. Мысль Света, проектируемая в будущее, творит. Если в прошлом было нечто хорошее, светлое и радостное, можно перенести его в будущее, углубив и расширив понимание новой ступени эволюции. Творите мечтой. Преображение жизни творится мыслью</w:t>
      </w:r>
      <w:r w:rsidR="00880711">
        <w:t xml:space="preserve"> — </w:t>
      </w:r>
      <w:r w:rsidR="00503321">
        <w:t>мечтою!</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3312B3">
        <w:rPr>
          <w:b/>
        </w:rPr>
        <w:t>14.</w:t>
      </w:r>
      <w:r w:rsidR="00503321">
        <w:t xml:space="preserve"> (12). </w:t>
      </w:r>
      <w:r w:rsidR="00503321" w:rsidRPr="003312B3">
        <w:rPr>
          <w:b/>
        </w:rPr>
        <w:t>(Янв. 7).</w:t>
      </w:r>
      <w:r w:rsidR="00503321">
        <w:t xml:space="preserve"> Красотою наполним мир свой, сознание свое. Пусть войдет Красота в каждую мысль, чувство, движение, поступок и слово. Пусть даже одежда будет красива, довольно обывательского налета на всем. Все надо переродить Красотою. Через Красоту войдет Свет, и станет светлее вокруг. Прежнее в сознании будет противодействовать. Ведь даже подвижники прошлых времен Красотою себя не окружали, и быт их не был ей озарен. Мир Новый без Красоты не построить. Новое Красотой озарится. Но прежде всего надо ее утвердить в своем собственном сознании. Пусть отныне царствует в нем Красота. И пусть дар ваш Ведущему вас будет состоять в приношении Красоты.</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3312B3">
        <w:rPr>
          <w:b/>
        </w:rPr>
        <w:t>15.</w:t>
      </w:r>
      <w:r w:rsidR="00503321">
        <w:t xml:space="preserve"> (13). </w:t>
      </w:r>
      <w:r w:rsidR="003312B3" w:rsidRPr="003312B3">
        <w:rPr>
          <w:b/>
        </w:rPr>
        <w:t>(М.А.Й.).</w:t>
      </w:r>
      <w:r w:rsidR="00503321">
        <w:t xml:space="preserve"> Мысль правильна</w:t>
      </w:r>
      <w:r w:rsidR="00880711">
        <w:t xml:space="preserve"> — </w:t>
      </w:r>
      <w:r w:rsidR="00503321">
        <w:t>будем учиться и в снах передвигаться летая. Можно внушить, засыпая, себе эту мысль. Можно уже не ходить в своих видениях сонных, а только летать. Это очень поможет при переходе в Мир Тонкий. Побольше таких утверждений надо внести в сознание при подготовке себя к Надземному Миру. Вот во сне хотелось помочь человеку больному подняться и идти самому и даже взлететь, а силы и настойчивости не хватило. Это указывает на отсутствие тренировки, ибо в Мире Тонком человек может все. С этим сознанием хорошо погружаться в состояние сна. Пусть станут сны продолжением того, что утверждено в сознании за день, и пусть будет овеяно все красотою. Этот ключ открывает к нам доступ. Ею можно пройти там, где доступа нет.</w:t>
      </w:r>
    </w:p>
    <w:p w:rsidR="00834937" w:rsidRDefault="00503321" w:rsidP="00503321">
      <w:r>
        <w:lastRenderedPageBreak/>
        <w:t>(Со сна). Я вас вижу ежедневно.</w:t>
      </w:r>
    </w:p>
    <w:p w:rsidR="00834937" w:rsidRDefault="00834937" w:rsidP="00503321"/>
    <w:p w:rsidR="00834937" w:rsidRDefault="00F473CA" w:rsidP="00503321">
      <w:r w:rsidRPr="00AE7011">
        <w:rPr>
          <w:b/>
        </w:rPr>
        <w:t>19</w:t>
      </w:r>
      <w:r w:rsidRPr="008608D6">
        <w:rPr>
          <w:b/>
        </w:rPr>
        <w:t>63</w:t>
      </w:r>
      <w:r w:rsidRPr="00AE7011">
        <w:rPr>
          <w:b/>
        </w:rPr>
        <w:t xml:space="preserve"> г. </w:t>
      </w:r>
      <w:r w:rsidR="00503321" w:rsidRPr="003312B3">
        <w:rPr>
          <w:b/>
        </w:rPr>
        <w:t>16.</w:t>
      </w:r>
      <w:r w:rsidR="00503321">
        <w:t xml:space="preserve"> (14). </w:t>
      </w:r>
      <w:r w:rsidR="00503321" w:rsidRPr="003312B3">
        <w:rPr>
          <w:b/>
        </w:rPr>
        <w:t>(Янв. 9).</w:t>
      </w:r>
      <w:r w:rsidR="00503321">
        <w:t xml:space="preserve"> Продвигайся вперед перед новым заданием. Много новых явлений потрясет мир. Действительность нельзя отрицать. В снах отражается действительная степень власти, достигнутой над собою. Другой власти не Знаем. Только она одна дает власть над элементами и стихиями вовне. Сон смерти подобен. Как в смерти, так и во сне выявляется сила или слабость духа. Сон и смерть в некоторых фазах</w:t>
      </w:r>
      <w:r w:rsidR="00880711">
        <w:t xml:space="preserve"> — </w:t>
      </w:r>
      <w:r w:rsidR="00503321">
        <w:t>продолжение психоактивности земного плана. Мы Живем в мире творческих снов и Осуществляем их на Земле. Мы Живем для Земли и ее эволюции. Небесное осуществляется только через земное. Только пронесенный и утвержденный через плотное идеал утверждается в Мире Надземном. Только идеальные слюни отвергаются Нами. Оправдан идеализм практический, то есть примененный в жизни. Другого не Признаем. А это уже не идеализм, но суровая жизненная действительность. Луч мысли творит и разит. Как в большом, так и в малом. Когда творящий луч мысли в гармонии с Моим Лучом, сила его возрастает по степени созвучия. Самость и личность не согласуются с вибрациями Луча. Мощь огненной мысли</w:t>
      </w:r>
      <w:r w:rsidR="00880711">
        <w:t xml:space="preserve"> — </w:t>
      </w:r>
      <w:r w:rsidR="00503321">
        <w:t>в сверхличном. Безличен пространства огонь. Заключенный личными мыслями и мыслями самости в темницу ограниченности, он выявить силу свою в рамках тесного этого мирка не может. Убого творчество самости. Может ли быть самость огромной и сильной? Может, но только у колдунов и иерофантов зла. Но тьма конечна и ныне обречена. Личные эмоции и думание о себе укрепляют астральное начало и самость. Освобождение духа</w:t>
      </w:r>
      <w:r w:rsidR="00880711">
        <w:t xml:space="preserve"> — </w:t>
      </w:r>
      <w:r w:rsidR="00503321">
        <w:t xml:space="preserve">в мыслях и думании о других. Перенося мысли с себя на людей и сосредоточиваясь на их нуждах и интересах, выходим из замкнутого круга личности. Все великие люди и Великие Духи постольку были признаваемы человечеством великими, поскольку отрешались от себя во имя Общего Блага. Так каждый день можно начинать мыслью о нем, об Общем, Общечеловеческом Благе. В этих мыслях уйдет и растворится малое «я». Ныне пора коллектива. Ныне коллектив будет учиться собирать мощь сосредоточенной психической энергии. Ныне стройно согласованный и гармонически объединенный коллектив будет привлекать из Космоса силу пространственного огня. И то, что не под силу одному человеку, станет возможным для коллектива. Когда все человечество объединится в одну дружную, спаянную семью всех народов Земли, тогда мощь согласованных мыслей этого коллектива станет столь могучей, что будут возможны феномены воздействия на дотоле неукротимые энергии подземного и пространственного огня и управление стихийными силами планеты. Только тогда самости места уже не будет. Индивидуальность не самость. В огромном оркестре каждый музыкальный инструмент индивидуален, но стройность симфонии обязана гармоническому, согласованному звучанию каждого отдельного инструмента. </w:t>
      </w:r>
      <w:r w:rsidR="00503321">
        <w:lastRenderedPageBreak/>
        <w:t>Майтрейя утверждает Новый Мир согласованности. Настало время научного подхода к изучению действия коллективной мысли. От многих прежних воззрений кому-то все же придется отказаться, чтобы не оказаться плетущимся в хвосте мировой мысли. Служители зла и сторонники разрушителей темных тоже приложат усилия к тому, чтобы овладеть силою коллективной мысли, но массы не увлечь идеями крови и уничтожения себе подобных, и потому попытки их не будут иметь того успеха, как в лагере строителей Нового Мира. Я Говорю: время пришло мыслью заняться, и не в ограниченном только аспекте внушения или передачи на расстояние, но и во всем широком размахе ее неисчерпаемых и ничем не ограниченных возможностей.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12B3">
        <w:rPr>
          <w:b/>
        </w:rPr>
        <w:t>17.</w:t>
      </w:r>
      <w:r w:rsidR="00503321">
        <w:t xml:space="preserve"> (15). </w:t>
      </w:r>
      <w:r w:rsidR="003312B3" w:rsidRPr="003312B3">
        <w:rPr>
          <w:b/>
        </w:rPr>
        <w:t>(М.А.Й.).</w:t>
      </w:r>
      <w:r w:rsidR="00503321">
        <w:t xml:space="preserve"> Будем думать вместе, как людям помочь в области изучения мысли. Первое: необходимо указать на основные законы уявления мыслей, на методы селекции чутких и восприимчивых детей, на условия согласованных групповых сознаний, на внешние подробности жизни, в которые их следует поставить, на нужность опытных и знающих руководителей, на организацию и создание не только научно-исследовательских институтов парапсихологии, но, главным образом, соответствующих кадров. Без кадров дело вперед не двинется. А кадры требуют умелой подготовки. На лоне природы, красивой и живописной, среди прекрасной музыки, произведений искусства и прочих гармонических условий будут воспитываться чуткие организмы, которые со временем составят сокровище государства, которых будут беречь как зеницу ока. Невежественный подход к тончайшим энергиям недопустим. Оборвать можно тонкие струны духовной организации человека. Арфа духа тонка и чувствительна очень. Надо многое знать. Личного опыта отдельных людей недостаточно. Мы очень поможем. Поможет и сын Св[ятослав]. Зачем биться над тем, что известно веками.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12B3">
        <w:rPr>
          <w:b/>
        </w:rPr>
        <w:t>18.</w:t>
      </w:r>
      <w:r w:rsidR="00503321">
        <w:t xml:space="preserve"> (16). </w:t>
      </w:r>
      <w:r w:rsidR="00503321" w:rsidRPr="003312B3">
        <w:rPr>
          <w:b/>
        </w:rPr>
        <w:t>(Янв. 10).</w:t>
      </w:r>
      <w:r w:rsidR="00503321">
        <w:t xml:space="preserve"> Только усиленно напряженное устремление очистить зерно духа от нагромождений, закрывающих его свет, в состоянии совершить этот трудный процесс. Бессмертная Индивидуальность</w:t>
      </w:r>
      <w:r w:rsidR="00880711">
        <w:t xml:space="preserve"> — </w:t>
      </w:r>
      <w:r w:rsidR="00503321">
        <w:t>в зерне, личность</w:t>
      </w:r>
      <w:r w:rsidR="00880711">
        <w:t xml:space="preserve"> — </w:t>
      </w:r>
      <w:r w:rsidR="00503321">
        <w:t>внешняя шелуха. И когда сознание переносится в сферу своей Триединой Индивидуальности, то есть в зерно (духа), становится оно (сознание) непрерываемым. Это ступень Архата. Слова «смертный» и «бессмертный» имеют особое значение. Где же силы найти, чтобы сбросить с себя цепи личности малой? Во Мне. Я Ведущий. Вечное пламя</w:t>
      </w:r>
      <w:r w:rsidR="00880711">
        <w:t xml:space="preserve"> — </w:t>
      </w:r>
      <w:r w:rsidR="00503321">
        <w:t xml:space="preserve">в зерне духа, и будет оно разгораться все ярче и ярче в сознании, к нему устремленном, и в свете его растворится малое, временное, личное, преходящее «я». Надо его элементы понять и отделить от того, что не преходит. «Я» большое, непреходящее, вечное... и «я» малое, временное, ограниченное одним воплощением. Почему Говорим о </w:t>
      </w:r>
      <w:r w:rsidR="00503321">
        <w:lastRenderedPageBreak/>
        <w:t>будущем и в него Устремляем? Освобождение в нем. В настоящем его не достичь, так как процесс требует времени. Преображение, озарение, трансмутация того, что есть, в то, что должно быть и будет,</w:t>
      </w:r>
      <w:r w:rsidR="00880711">
        <w:t xml:space="preserve"> — </w:t>
      </w:r>
      <w:r w:rsidR="00503321">
        <w:t>путь неизбежной необходимости, путь Света, путь, ведущий к слиянью со Мною. Жизнь личности, личности данного воплощения</w:t>
      </w:r>
      <w:r w:rsidR="00880711">
        <w:t xml:space="preserve"> — </w:t>
      </w:r>
      <w:r w:rsidR="00503321">
        <w:t>всего только сон, но сон, ткущий нити кармы рабства или освобождения. В этом сне надо прозреть к пониманию действительности и жить, только полагая все сознание на Ведущего. Мы Достигли ступени фактического бессмертия, то есть непрерываемости сознания во всех состояниях и во всех оболочках. К тому Ведем вас. И у вас, и у Нас зерно духа бессмертно. Но вы приковываете сознание к смертным и временным оболочкам, облекающим в данный момент зерно духа, Мы же</w:t>
      </w:r>
      <w:r w:rsidR="00880711">
        <w:t xml:space="preserve"> — </w:t>
      </w:r>
      <w:r w:rsidR="00503321">
        <w:t>к зерну. Тело</w:t>
      </w:r>
      <w:r w:rsidR="00880711">
        <w:t xml:space="preserve"> — </w:t>
      </w:r>
      <w:r w:rsidR="00503321">
        <w:t>не «Я», астрал</w:t>
      </w:r>
      <w:r w:rsidR="00880711">
        <w:t xml:space="preserve"> — </w:t>
      </w:r>
      <w:r w:rsidR="00503321">
        <w:t>не «Я», ментал</w:t>
      </w:r>
      <w:r w:rsidR="00880711">
        <w:t xml:space="preserve"> — </w:t>
      </w:r>
      <w:r w:rsidR="00503321">
        <w:t>не «Я». Это все элементы, составляющие личность человека. В зерне дух</w:t>
      </w:r>
      <w:r w:rsidR="00880711">
        <w:t xml:space="preserve"> — </w:t>
      </w:r>
      <w:r w:rsidR="00503321">
        <w:t>это «Я». Соединение или объединение сознания с ним и означает истинное бессмертие человека. Жить, думать, действовать. Переживать и поступать можно в жизнь, то есть усиливая элементы непреходящего, или в смерть, то есть погружаясь в сферу, обреченную на прекращение всех видов своей активности малым кругом своего выявления. Ведь даже физическое тело не живет дольше сотни или немного более, да и то в редких случаях, лет. Сосредоточивать в нем жизнь сознания</w:t>
      </w:r>
      <w:r w:rsidR="00880711">
        <w:t xml:space="preserve"> — </w:t>
      </w:r>
      <w:r w:rsidR="00503321">
        <w:t>значит неизбежно обрекать смерти всю сферу сознания, связавшего себя с телом и тем окружением, в котором оно живет. Зовем сознание устремиться за пределы круга обреченности. Указуем, как собирать и накапливать элементы бессмертия. Говорим, как расчленить оболочки и их функции и отделить их от Высшей Триады, в сфере которой сосредоточивается жизнь Индивидуальности. Понять различие между личностью и Индивидуальностью</w:t>
      </w:r>
      <w:r w:rsidR="00880711">
        <w:t xml:space="preserve"> — </w:t>
      </w:r>
      <w:r w:rsidR="00503321">
        <w:t>значит зажечь светильник истинного познания. Душу свою потерявший ее обретет. А душа</w:t>
      </w:r>
      <w:r w:rsidR="00880711">
        <w:t xml:space="preserve"> — </w:t>
      </w:r>
      <w:r w:rsidR="00503321">
        <w:t xml:space="preserve">это личность, и личное «я», и ее элементы. Потеря души, то есть личности, означает обретение, или нахождение, Индивидуальности, то есть своего высшего «Я». Поверивший в Меня, то есть связавший по Лучу свое малое сознание со Мною, имеет жизнь вечную, к осознанию которой рано или поздно его приведет Луч, если только он не отклонится от пути и не предаст Меня в угоду элементам преходящего в нем. Почему Говорю об устремлении? Говорю потому, что оно лишь одно приводит ко Мне. Как же подойти без устремления? Ведь это сила, двигающая вперед, к цели, когда осознана цель. Провозвестие значительно тем, что указует цель и дает направление. Оболочки требуют внимания и ухода, но владыка их «Я», высшее «Я», ради роста, развития и накоплений которого они только и существуют. Само по себе их существование бессмысленно и бесцельно. К чему им существовать, если обречены на уничтожение? Ведь, кроме опыта и отложений в Чаше Индивидуальности, от них ничего не остается после каждого </w:t>
      </w:r>
      <w:r w:rsidR="00503321">
        <w:lastRenderedPageBreak/>
        <w:t>очередного круга воплощения. Тело отходит в Землю и распадается на элементы Земли, так же точно распадается и астральная и ментальная шелуха на соответствующих им планах после того, как Бессмертная Индивидуальность оставила их. Надо понять и, поняв, приложить в данном воплощении осознанное понимание сущности человеческой жизни на Земле и значение ее для надземного пребывания.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12B3">
        <w:rPr>
          <w:b/>
        </w:rPr>
        <w:t>19.</w:t>
      </w:r>
      <w:r w:rsidR="00503321">
        <w:t xml:space="preserve"> (17). </w:t>
      </w:r>
      <w:r w:rsidR="003312B3" w:rsidRPr="003312B3">
        <w:rPr>
          <w:b/>
        </w:rPr>
        <w:t>(М.А.Й.).</w:t>
      </w:r>
      <w:r w:rsidR="00503321">
        <w:t xml:space="preserve"> Нить жизни протягивается над всеми оболочками и поверх всех. Ее надо крепко держать, не отпуская ни на миг. Достаточно выпустить хотя бы на время, и путь будет утерян. Какая же напряженность постоянства и бодрствования требуется от ученика, чтобы не отклониться. Все окружающее и все окружающие яро устремлены к тому, чтобы утопить луч понимания в сутолке жизни плотного мира. Окружающие, за исключением служителей тьмы, действуют, конечно, бессознательно, но, тем не менее сила воздействия их велика. Все это являет то сопротивление и противодействие среды, преодолеть которое необходимо, и, преодолев, продолжать преодолевать непрестанно. Ибо все живут и все порождают и чувства, и мысли, и действия. Тяжки и душны сферы человеческие. Ученикам трудно жить в них. Многие неизжитые свойства удерживают трудное окружение, которое надо найти силы в себе преодолеть. Но Луч над головою, и Ведущий не дремлет на страже. Можно идти и даже радоваться трудностям пути. Ведь чем труднее, тем ближе и тем больше возможностей роста.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12B3">
        <w:rPr>
          <w:b/>
        </w:rPr>
        <w:t>20.</w:t>
      </w:r>
      <w:r w:rsidR="00503321">
        <w:t xml:space="preserve"> (18). </w:t>
      </w:r>
      <w:r w:rsidR="00503321" w:rsidRPr="003312B3">
        <w:rPr>
          <w:b/>
        </w:rPr>
        <w:t>(Янв. 11).</w:t>
      </w:r>
      <w:r w:rsidR="00503321">
        <w:t xml:space="preserve"> Да! Вселенная беспредельна. Да! Миллиарды световых лет требуются на то, чтобы лучи света от самых отдаленных, но видимых вооруженному глазу галактик дошли до Земли. И все же дух человека вне расстояний и вне времени. Дух вечен, что бы ни происходило в этой беспредельной Вселенной. Дух</w:t>
      </w:r>
      <w:r w:rsidR="00880711">
        <w:t xml:space="preserve"> — </w:t>
      </w:r>
      <w:r w:rsidR="00503321">
        <w:t>часть Космоса, имеющая бытие свое поверх всех его форм. Ведь есть сферы Космоса, где бытие не имеет формы. Трудно это представить земному уму, но некоторую аналогию можно провести между представлением и понятием. Понятие включает в себя все представления того явления или предмета, которые им охватываются. Так же и бесконечно большие числа включают в себя все числа, которые есть и которые можно представить. Следовательно, есть такие явления, которые обнимают собою все формы, которые есть, хотя сами они и не являются формой. Понятие «мужество» не имеет формы, хотя и включает в себя каждую форму его проявления. Таким образом, мир без форм, Арупа</w:t>
      </w:r>
      <w:r w:rsidR="008C7EEF">
        <w:rPr>
          <w:rStyle w:val="FootnoteReference"/>
        </w:rPr>
        <w:footnoteReference w:id="2"/>
      </w:r>
      <w:r w:rsidR="00503321">
        <w:t xml:space="preserve">, есть нечто конкретное, хотя и не облеченное в форму. Седьмой принцип человека не имеет формы, точно так же, как не имеет ее и соответствующий этому принципу седьмой план Космоса. Все </w:t>
      </w:r>
      <w:r w:rsidR="00503321">
        <w:lastRenderedPageBreak/>
        <w:t>семерично в принципе. Но Высшее форм лишено. Не имеет формы то, из чего проистекли все видимые формы. Это одна из величайших Тайн Космоса, и человеческий разум не может создать себе представление о том, как это происходит, то есть постичь эту Тайну. Но некоторую аналогию можно провести, наблюдая, как мороз на стекле рисует причудливые формы невиданных растений или как переливаются закатные краски лучей солнца в Гималайских горах. Из единого луча света, разложенного на семь составных и пять дополнительных, слагаются закатные краски снегов Гималаев, из Единого Элемента, подразделенного на семь основных и пять дополнительных, творится все беспредельное разнообразие звездных миров видимой и не видимой глазу Вселенной. Из Того, что не имеет формы, создается то, что облечено в форму, бесконечность и разнообразие проявленных форм. И над всеми видимыми и не видимыми глазу формами всех проявленных миров</w:t>
      </w:r>
      <w:r w:rsidR="00880711">
        <w:t xml:space="preserve"> — </w:t>
      </w:r>
      <w:r w:rsidR="00503321">
        <w:t>дух, в своем высшем выражении не имеющий формы, но творящий их все. Ибо все, что есть, есть результат творчества духа, того творчества, которое является уделом человека от начала времен и целью его эволюции.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21.</w:t>
      </w:r>
      <w:r w:rsidR="00503321">
        <w:t xml:space="preserve"> (19). </w:t>
      </w:r>
      <w:r w:rsidR="003312B3" w:rsidRPr="003312B3">
        <w:rPr>
          <w:b/>
        </w:rPr>
        <w:t>(М.А.Й.).</w:t>
      </w:r>
      <w:r w:rsidR="00503321">
        <w:t xml:space="preserve"> Не надо смущаться ничем. Да, Тайны есть, но они постижимы, то есть познаваемы. Нет ничего во Вселенной, чего разум не мог бы познать. За пределами человеческого разума существует Разум Тех, Кто были когда-то людьми и кем станут люди когда-то. Все познаваемо, все постижимо и все достижимо для человека, понявшего, что на бесконечном пути беспредельного развития ничего недостижимого и невозможного 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22.</w:t>
      </w:r>
      <w:r w:rsidR="00503321">
        <w:t xml:space="preserve"> (Ночью, со сна). Аппарат духа готов к действию. Но временами надо быть готовым к трудностям.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23. (Янв. 11).</w:t>
      </w:r>
      <w:r w:rsidR="00503321">
        <w:t xml:space="preserve"> Неточность и ошибки в Записях зависят от неточности восприятия и неполноты контакта. Возможны ли ошибки? Да, возможны. Много тому причин. Кому-то может очень не хотеться, чтобы сведения, касающиеся их, темных, достигли приемника. И они будут мешать, как случалось уже не раз. Будут пытаться вторгаться в провод, пользуясь недостаточно полным сосредоточением и целеустремленностью сознания. Много желающих повиснуть на проводе. Отделиться можно астральной трубой и полнотой сосредоточения. Ведь каждая мысль, не изгнанная из приемника,</w:t>
      </w:r>
      <w:r w:rsidR="00880711">
        <w:t xml:space="preserve"> — </w:t>
      </w:r>
      <w:r w:rsidR="00503321">
        <w:t xml:space="preserve">магнит. К таким мыслям обычно и присасываются подслушивающие обитатели пространства. Защитный круг помогает. Но о нем часто забывается. Окутывание хорошо всегда, но круг сильнее, так как имеет совершенно определенное задание. На страже быть надо всегда, в моменты же пространственных восприятий особенно. Из возможности ошибок не следует делать вывода, что восприятия мысли ошибочны в целом. Следует также чаще задавать себе </w:t>
      </w:r>
      <w:r w:rsidR="00503321">
        <w:lastRenderedPageBreak/>
        <w:t>вопрос, явлена ли должная степень настроенности арфы духа. Если какая-то мысль может вывести из строя нужную степень восприимчивости, то сила настроенности недостаточна. Но если мысль омрачила сознание,</w:t>
      </w:r>
      <w:r w:rsidR="00880711">
        <w:t xml:space="preserve"> — </w:t>
      </w:r>
      <w:r w:rsidR="00503321">
        <w:t>значит, был слаб его свет. Кроме того, не всё, не всегда и не всем воспринимающим можно сообщать своевременно. Могут быть причины, когда сведения не должны быть допущены растекаться по широкому кругу и возможность подслушивания их должна быть исключена.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24.</w:t>
      </w:r>
      <w:r w:rsidR="00503321">
        <w:t xml:space="preserve"> (Днем). Ничто не должно нарушать светоносности устремления и стройности сознания, каким бы убедительным ни казалось это что-то. Если даже Адепт является таковым только тогда, когда он упражняет, или приводит в действие, свои высшие способности, то что же можно сказать об учениках и возможности их ошибаться. Но ошибки ничто, и во времени они отберутся, и думать о них, и смущаться ими, и тратить время на них</w:t>
      </w:r>
      <w:r w:rsidR="00880711">
        <w:t xml:space="preserve"> — </w:t>
      </w:r>
      <w:r w:rsidR="00503321">
        <w:t>не будем. При проверке Записей следует исключить всё, что не соответствует той ступени сознания, при которой ведется проверка. Имею в виду сознание автора Записей, но не сознание сторонних. В случае расхождения, что едва ли возможно, с тем, что Нами дано через М.А.Й., или Гуру, или непосредственно Нами, конечно, полагаться следует на Записи М.А.Й., или Гуру, или на данное Нами непосредственно.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 xml:space="preserve">25. </w:t>
      </w:r>
      <w:r w:rsidR="003312B3" w:rsidRPr="004C7451">
        <w:rPr>
          <w:b/>
        </w:rPr>
        <w:t>(М.А.Й.).</w:t>
      </w:r>
      <w:r w:rsidR="00503321">
        <w:t xml:space="preserve"> Ошибки в Записях особенно возможны тогда, когда вторгаются элементы личной заинтересованности, или личной кармы, или лиц близких, связанных личными симпатиями или антипатиями. Чем отвлеченнее, чем дальше Записи от личной жизни и личных интересов, тем менее вероятности отклонений от правильного восприятия потока пространственных мыслей. Очень трудно сохранить чистоту приемника, когда линза его окрашивается личными эмоциями. Потому область явлений сверхличного порядка наименее подвержена ошибочным восприятиям.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26.</w:t>
      </w:r>
      <w:r w:rsidR="00503321">
        <w:t xml:space="preserve"> (20). </w:t>
      </w:r>
      <w:r w:rsidR="00503321" w:rsidRPr="004C7451">
        <w:rPr>
          <w:b/>
        </w:rPr>
        <w:t>(Янв. 12).</w:t>
      </w:r>
      <w:r w:rsidR="00503321">
        <w:t xml:space="preserve"> Ответственен ли человек за свои сновидения? Ответственен безусловно, ибо в снах свободно выявляется все то, что было подавлено, зажато волею, но не изжито полностью и до конца. Если человек, положим, отказался от мяса, но где-то в глубине сознания желание покушать трупного еще не изжито, во сне может он вожделеть и вкушать мясной пищи. И не остановить этих снов, пока желание не будет изжито, то есть вырвано с корнем. Это касается в равной степени и всех прочих слабостей, страстей и вожделений. Недостаточно еще чего-то не делать, нужно, чтобы самое желание перестало существовать. Но как же может перестать ощущаться голод, если человек лишен пищи, или прочие естественные желания или ощущения тела, лишенного их удовлетворения? Не могут, но владеть ими всеми должен уметь </w:t>
      </w:r>
      <w:r w:rsidR="00503321">
        <w:lastRenderedPageBreak/>
        <w:t>ученик, и степень этого овладения уявляется часто во снах. Если овладение осуществлено полностью, то и сны, и бодрствование покажут одинаковую степень реакции на соответствующее воздействие, если только частично, то сон обнаружит эту частичность. Искренность реакции обнаружится всего ярче во сне. Конечно, могут быть рефлекторные отзвуки изжитых явлений, но они не сброшены, так как представляют собою кармическую шелуху. Но если говорит себе человек: «Да, изжито», а внутри притаившийся некто говорит себе: «Нет»</w:t>
      </w:r>
      <w:r w:rsidR="00880711">
        <w:t xml:space="preserve"> — </w:t>
      </w:r>
      <w:r w:rsidR="00503321">
        <w:t>значит, процесс не завершен. Этот «некто»</w:t>
      </w:r>
      <w:r w:rsidR="00880711">
        <w:t xml:space="preserve"> — </w:t>
      </w:r>
      <w:r w:rsidR="00503321">
        <w:t>наш старый знакомец астрал, веками вынашивавший свои склонности, привычки и побуждения. И главная задача</w:t>
      </w:r>
      <w:r w:rsidR="00880711">
        <w:t xml:space="preserve"> — </w:t>
      </w:r>
      <w:r w:rsidR="00503321">
        <w:t>его победить и обуздать. Удовлетворение его желаний их не утоляет, а, наоборот, только способствует их росту. Только пищи лишенный, он может замолкнуть и подчиниться. Потому Говорю: допущено все, но только тогда, когда воля властвует над всем безраздельно, и прежде всего</w:t>
      </w:r>
      <w:r w:rsidR="00880711">
        <w:t xml:space="preserve"> — </w:t>
      </w:r>
      <w:r w:rsidR="00503321">
        <w:t>над всеми выявлениями астрала.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27.</w:t>
      </w:r>
      <w:r w:rsidR="00503321">
        <w:t xml:space="preserve"> (21). </w:t>
      </w:r>
      <w:r w:rsidR="003312B3" w:rsidRPr="003312B3">
        <w:rPr>
          <w:b/>
        </w:rPr>
        <w:t>(М.А.Й.).</w:t>
      </w:r>
      <w:r w:rsidR="00503321">
        <w:t xml:space="preserve"> О набухании тьмы предупредить может лишь сердце. И когда оно подает весть, надо быть осторожным во всем, так как тьма стремится усугубить, и углубить, и усилить каждое нежелательное свойство или настроение. И тогда облегчаются к выявлению все неизжитые свойства и сквозь завесу тьмы начинает казаться все отемненным. Опасный момент. Хорошо от него защититься всеми доступными средствами. Чуткость восприимчивости не избавляет от ощущения нависающей тьмы, но, скорее, усиливает его. Только ярое устремление к Иерархии Света может помочь и оберечь.</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4C7451">
        <w:rPr>
          <w:b/>
        </w:rPr>
        <w:t>28. (Янв. 13).</w:t>
      </w:r>
      <w:r w:rsidR="00503321">
        <w:t xml:space="preserve"> Сын Мой, свидетельства часто имеешь Близости Нашей, Меня и Матери О[гненной] Й[оги]. Чем ближе, тем огненнее и устремленнее. Посмотри непредвзято вокруг. Кто Близость имеет? И, поразмыслив, пойми, что дано. Вот кто-то, горящий всем сердцем и устремленный, хочет тоже иметь. Но если нет накоплений, если в прошлом не связывает ничто, как же тогда установить в одночасье и утвердить желаемую степень Близости? Из цепи тысячелетий тянутся нити. Пусть радуется тот, кого связывают они с Нами. Не имеет значения окружение текущего момента и сочетание элементов плотных условий, близость, Близость Наша решает все будущее. Так пусть и настоящее, каково бы оно ни было, яро послужит лишь на сближение с Нами еще более тесное, еще более глубокое, еще более совершенное. Я и Матерь О[гненной] Й[оги]</w:t>
      </w:r>
      <w:r w:rsidR="00880711">
        <w:t xml:space="preserve"> — </w:t>
      </w:r>
      <w:r w:rsidR="00503321">
        <w:t xml:space="preserve">одно. Так и ты сознательно войди в единение Наше и стань его постоянно ощущаемой частью, не отделяясь от Нас никогда, и ни в чем, и ничем. Сердце многое знает и многое чует. Сердце спроси. А Мы знаки Даем и Будем давать, укрепляя растущую Близость. А на то, что вокруг, завершая круг жизни земной, смотри как на ковер, по которому идешь на полное сближение с Нами, на ковер, каждый </w:t>
      </w:r>
      <w:r w:rsidR="00503321">
        <w:lastRenderedPageBreak/>
        <w:t>рисунок которого выткан твоею рукой. Вплетая в него новые нити любви, преданности, постоянства и устремления, надежное подножие готовишь стопам, ведущее к цели. В маленьком домике Матерь ждала и дождалась (белая искра в стороне, физически видимая). Раскрытием сознания и сердца углубить можно Матери близость. Сегодняшний сон символичен. Полон особо глубокого значения. Крепко запомни его.</w:t>
      </w:r>
    </w:p>
    <w:p w:rsidR="00834937" w:rsidRDefault="00503321" w:rsidP="004C7451">
      <w:pPr>
        <w:pStyle w:val="Quote"/>
      </w:pPr>
      <w:r>
        <w:t>Видел во сне М.А.Й. Летал невысоко в белом костюме над водой и берегом, пролетел через подметаемую комнату, не задев пола. М.А.Й. видел долго и близко. Чувствовал Ее рядом. Видел и ощущал Ее: Она напитала меня элементами своей сущности, о чем я Ей тут же сказал. Явление столь сокровенное, что записывать всё не нахожу возможным.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C7451">
        <w:rPr>
          <w:b/>
        </w:rPr>
        <w:t xml:space="preserve">29. </w:t>
      </w:r>
      <w:r w:rsidR="003312B3" w:rsidRPr="004C7451">
        <w:rPr>
          <w:b/>
        </w:rPr>
        <w:t>(М.</w:t>
      </w:r>
      <w:r w:rsidR="003312B3" w:rsidRPr="003312B3">
        <w:rPr>
          <w:b/>
        </w:rPr>
        <w:t>А.Й.).</w:t>
      </w:r>
      <w:r w:rsidR="00503321">
        <w:t xml:space="preserve"> Мой мальчик, ты для меня всегда остаешься и будешь оставаться сыном, и так как твое сыновство (и от тела), и от духа, то и называю тебя мальчиком, несмотря на твои седины. Взаимоотношения наши не меняются. Виденный сон глубоко символичен. Напитала тебя, и ты сам сказал и понял, что часть меня перешла в тебя. Это символ большей нераздельности и связи. Ближе меня у тебя из людей нет никого. Как питала когда-то телесно, так готова духовно сейчас напитать. Со мною и будет хотящий со мной быть. Близость наша огромна. Она победила пространство и время. Влияние постоянно мое по степени открытости твоего ко мне сердца. Спасибо, любимый,</w:t>
      </w:r>
      <w:r w:rsidR="00880711">
        <w:t xml:space="preserve"> — </w:t>
      </w:r>
      <w:r w:rsidR="00503321">
        <w:t>дар сердца сияет в пространстве. Сон означает, что моя часть, часть меня частично в тебе, и часть Отца</w:t>
      </w:r>
      <w:r w:rsidR="00880711">
        <w:t xml:space="preserve"> — </w:t>
      </w:r>
      <w:r w:rsidR="00503321">
        <w:t>Владыки. Можешь напитаться аурой моей. Вот видишь, даже бумаге доверить нельзя всю глубину близости нашей, ибо она сокровенна. Она ближе всякой близости человеческой, ибо духовна, и нерасторжима, и непреходяща. Ты знаешь себя, я знаю тебя и, зная, люблю, несмотря на все твои недостатки и несовершенства твои. Ты мой. Твое ощущение правильно определяет степень близости нашей. И л[юбовь] твоя мне приятна. Запомни сегодняшний сон как яркое свидетельство того, как я питаю тебя и как ты принимаешь даваемое тебе моей сущностью. Духовность пойми сокровенно.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F5FAD">
        <w:rPr>
          <w:b/>
        </w:rPr>
        <w:t>30.</w:t>
      </w:r>
      <w:r w:rsidR="00503321" w:rsidRPr="00FF5FAD">
        <w:t xml:space="preserve"> </w:t>
      </w:r>
      <w:r w:rsidR="00503321">
        <w:t xml:space="preserve">(22). </w:t>
      </w:r>
      <w:r w:rsidR="00503321" w:rsidRPr="00FF5FAD">
        <w:rPr>
          <w:b/>
        </w:rPr>
        <w:t>(Янв. 14).</w:t>
      </w:r>
      <w:r w:rsidR="00503321">
        <w:t xml:space="preserve"> Как осмотрительно произносится каждое слово, утверждающее что-либо для себя и других. Допущенное в сознание, оно даст свой плод, или свои следствия, в той или иной форме. Двери и окна строим, чтобы извне в дом не проникал ветер и дождь, холод и сырость, дым или пыль, а также и люди чужие, и кошки, собаки, и мыши. Но сознание все же не оберегается от проникновения в него нежелательных элементов. А их так много вокруг. И если внутри что-то им созвучит, они проникают, и тогда защититься от них уже нельзя. Созвучие устанавливается допущением. Допущение зависит от досмотра или дозора сознания. Быть на дозоре</w:t>
      </w:r>
      <w:r w:rsidR="00880711">
        <w:t xml:space="preserve"> — </w:t>
      </w:r>
      <w:r w:rsidR="00503321">
        <w:t xml:space="preserve">значит иметь постоянный контроль над мыслями и </w:t>
      </w:r>
      <w:r w:rsidR="00503321">
        <w:lastRenderedPageBreak/>
        <w:t>чувствами, проникающими со стороны. На пространственную ноту ответствовать можно, ибо сверхлична она, но от мыслей людских, окружающих сферу, в которой слагается каждодневная жизнь, оберегаться приходится каждый момент. Высота, на которой пребывает сознание, изолирует от мыслей среды, но при соприкосновении с ней, неизбежном и диктуемом жизнью, дозор должен быть усиляем. Трудное время сейчас. Психически трудно, а потому пусть будет усилен дозор.</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F5FAD">
        <w:rPr>
          <w:b/>
        </w:rPr>
        <w:t>31.</w:t>
      </w:r>
      <w:r w:rsidR="00503321">
        <w:t xml:space="preserve"> (23). </w:t>
      </w:r>
      <w:r w:rsidR="003312B3" w:rsidRPr="003312B3">
        <w:rPr>
          <w:b/>
        </w:rPr>
        <w:t>(М.А.Й.).</w:t>
      </w:r>
      <w:r w:rsidR="00503321">
        <w:t xml:space="preserve"> Весть о новых победах скоро достигнет вас. Убыстрится их бег (бег победных вестей), и убыстрится уход уходящих.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F5FAD">
        <w:rPr>
          <w:b/>
        </w:rPr>
        <w:t>32.</w:t>
      </w:r>
      <w:r w:rsidR="00503321">
        <w:t xml:space="preserve"> (24). (На днях). Свидетельствую Сам: все попытки темных разрушителей бесплодны. Обернутся все против них. Сметены будут волей народов.</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F5FAD">
        <w:rPr>
          <w:b/>
        </w:rPr>
        <w:t>33.</w:t>
      </w:r>
      <w:r w:rsidR="00503321">
        <w:t xml:space="preserve"> (25). </w:t>
      </w:r>
      <w:r w:rsidR="00503321" w:rsidRPr="00FF5FAD">
        <w:rPr>
          <w:b/>
        </w:rPr>
        <w:t xml:space="preserve">(Янв. 15). </w:t>
      </w:r>
      <w:r w:rsidR="003312B3" w:rsidRPr="00FF5FAD">
        <w:rPr>
          <w:b/>
        </w:rPr>
        <w:t>(М</w:t>
      </w:r>
      <w:r w:rsidR="003312B3" w:rsidRPr="003312B3">
        <w:rPr>
          <w:b/>
        </w:rPr>
        <w:t>.А.Й.).</w:t>
      </w:r>
      <w:r w:rsidR="00503321">
        <w:t xml:space="preserve"> Поражение во сне привело к победе наяву. Победы наяву приведут к победам во сне, и астрал подчинится приказу сознания. Потому не будем смущаться ничем и останавливаться ни перед чем. Ничто не задержит более неуклонности и твердости шага. Даются все возможности для продвижения. На практическом усвоении даваемого Настаивает Учитель. Используем сросшиеся семилетние циклы для утверждения нового сочетания сканд. Ведь они волей куются, волей создаются их новые сочетания. Почему, несмотря на утверждение данных в данном воплощении сканд, художник в новом воплощении таковым уже не будет, объясняется так. Достижения остаются навсегда неотъемлемым достоянием духа на все времена. Но должны быть развиты и отшлифованы все сорок девять граней человеческого микрокосма. Потому условия семи воплощений по семи в каждой из семи рас даются для осуществления этой возможности. Воплощения разнообразны именно ради осуществления этой цели. Кроме того, имеется карма, которая в сочетании с тришной</w:t>
      </w:r>
      <w:r w:rsidR="002E3355">
        <w:rPr>
          <w:rStyle w:val="FootnoteReference"/>
        </w:rPr>
        <w:footnoteReference w:id="3"/>
      </w:r>
      <w:r w:rsidR="00503321">
        <w:t xml:space="preserve"> создает наилучшие условия для возрастания духа. Но мужество, утвержденное в воплощениях прежних, останется навсегда с человеком, а также и преданность, и любовь, и устремление к Владыке. Но качества эти проявятся в любом сочетании сканд, независимо от того, будут ли способности их обладателя математическими, музыкальными или философскими. Сканды есть формы, в которых уявляются утвержденные качества духа. Меняются сканды, но утвержденные качества только растут.</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FF5FAD">
        <w:rPr>
          <w:b/>
        </w:rPr>
        <w:t>34.</w:t>
      </w:r>
      <w:r w:rsidR="00503321">
        <w:t xml:space="preserve"> (26). Христос действительно воскрес в сознании многих.</w:t>
      </w:r>
    </w:p>
    <w:p w:rsidR="00834937" w:rsidRDefault="00503321" w:rsidP="00503321">
      <w:r>
        <w:t>Человек на Земле</w:t>
      </w:r>
      <w:r w:rsidR="00880711">
        <w:t xml:space="preserve"> — </w:t>
      </w:r>
      <w:r>
        <w:t>семипринципная сущность, умерший</w:t>
      </w:r>
      <w:r w:rsidR="00880711">
        <w:t xml:space="preserve"> — </w:t>
      </w:r>
      <w:r>
        <w:t>четырех, которые сосредоточены в его тонком теле так же, как семь были сосредоточены в физическом. Просыпается память в той или иной мере о прошлом и других воплощениях, а сознание исключительности последнего воплощения потухает. Он просто знает, что он уже не прежний только Сидор Петрович Иванов, колхозник, инженер или писатель, но дух, уже живший в других оболочках-телах. Ясность сознания зависит от накоплений. Растерянность, смутность, сумбур в ощущениях у неподготовленных. Каждый получает по признанию возможности жизни в Надземном. Как и на Земле, импульсы и желания</w:t>
      </w:r>
      <w:r w:rsidR="00880711">
        <w:t xml:space="preserve"> — </w:t>
      </w:r>
      <w:r>
        <w:t>налицо, только энергии их моментально увлекают такое тонкое тело в созвучное им окружение. В нем можно застрять, и надолго. Можно и совсем не выбраться, если импульсы сильнее воли. Борьба сильна между притяжением полюсов Света и тьмы. Победителю путь открыт кверху, побежденному своими желаниями</w:t>
      </w:r>
      <w:r w:rsidR="00880711">
        <w:t xml:space="preserve"> — </w:t>
      </w:r>
      <w:r>
        <w:t>вниз, если желания низкие. На Земле победивший и здесь победит. Когда борьба и столкновение с обостренными импульсами астрала закончились победой над ними и выбором высших стремлений, притяжение им родственных сфер увлекает дух в соответствии с ними. Астральная оболочка желаний телесного порядка, животно-телесного, становится ненужной и сбрасывается, как изношенная одежда. Так важно, чтобы земные желания и страсти потухли уже на Земле. Тогда там тушить уже нечего. Этим хорошо долголетие и естественная, по старости, смерть. Все низшие импульсы и тенденции, слабости, склонности и желания можно возвысить, поднять и трансмутировать, то есть взять их противоположный полюс. Потому были приближены мытари, разбойник и блудница. Последнее устремление решило судьбу разбойника в Надземном, ибо его последнее устремление изменило угол своего направления на 180°. Устремитесь к тому, что хотите иметь, ибо дается по устремлению. Это закон духа. Семипринципный человек родится в Мир Тонкий четырехпринципной сущностью в процессе, называемом смертью, в сфере, именуемой Рупа-Лока, и здесь он опять умирает, сбросивши оболочку этого мира, чтобы родиться уже в Девачане уже трехпринципным человеком. Участь Адепта иная. Сознание непрерываемо и открыто. Но даже и Архату требуется иногда отдых, так же как ему требуется сон на Земле в физическом теле. Только у Адепта во время сна физического тела сознание открыто и действует в высших проводниках так же ясно и четко, как и в теле земном. Устремление решает судьбу человека. Направление устремлению дается Учением Жизни. Устремлением победите. Двух, вернее, 1 1/2 принципная шелуха лишена сознания, но способна реагировать на воздействия со стороны, только автоматически, рефлекторно. Это астрально разлагающийся труп, оставленный своим владельцем. Небольшая проверка</w:t>
      </w:r>
      <w:r w:rsidR="00880711">
        <w:t xml:space="preserve"> — </w:t>
      </w:r>
      <w:r>
        <w:t xml:space="preserve">и увидите </w:t>
      </w:r>
      <w:r>
        <w:lastRenderedPageBreak/>
        <w:t>ясно, что перед вами автоматон. Это надо знать, чтобы хорошо разбираться в сложностях астрального мира. Элементарий сознателен, ибо это не шелуха, но сознающий себя центр, очень опасный, если темен и зол. Света боится и опаляется светлой аурой. Если бы поняли, как настоятельно необходимо очищение. Язвы духа</w:t>
      </w:r>
      <w:r w:rsidR="00880711">
        <w:t xml:space="preserve"> — </w:t>
      </w:r>
      <w:r>
        <w:t>это зацепки для тьмы, чтобы ухватиться за них своими когтями и увлечь дух во тьму. Представьте себе положение, когда человек, стремящийся кверху, но не освободившийся от язв духа на Земле, окружен темными, которые, вцепившись в эти язвы, через них тянут неодолимо его вниз, в свои сферы низших слоев. Язвы духа, то есть вожделения, неудержимо влекут дух в сферы напряженностью выявления в них этих вожделений, где он может удовлетворить кажущимся образом, как бы чудовищны они ни были, чтобы тут же почувствовать новый голод, новую жажду, так как кажущееся удовлетворение голода не утоляет, а лишь усиливает ненасытность каждого темного желания. Истинно, муки Тантала. Потому железная необходимость диктует насущную неизбежность победы, ибо иного выхода нет. Победа, победа, победа любою ценой. Надо понять сущность желания, чтобы силы найти им овладеть. Нет ничего, чего бы не могла преодолеть воля, ибо желание есть только мираж и обман чувств, и никакое удовлетворение желания не стоит той страшной цены, которую уплачивает за него дух. Можно, можно, можно победить в себе все</w:t>
      </w:r>
      <w:r w:rsidR="00880711">
        <w:t xml:space="preserve"> — </w:t>
      </w:r>
      <w:r>
        <w:t>Утверждаю. Мощь преображения надо понять.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65BF">
        <w:rPr>
          <w:b/>
        </w:rPr>
        <w:t>35.</w:t>
      </w:r>
      <w:r w:rsidR="00503321">
        <w:t xml:space="preserve"> (27). </w:t>
      </w:r>
      <w:r w:rsidR="00503321" w:rsidRPr="00C065BF">
        <w:rPr>
          <w:b/>
        </w:rPr>
        <w:t>(Янв. 16).</w:t>
      </w:r>
      <w:r w:rsidR="00503321">
        <w:t xml:space="preserve"> Каждый принцип имеет свою оболочку, или форму, в которую он облечен. Физическое тело оформлено у всех, астральное</w:t>
      </w:r>
      <w:r w:rsidR="00880711">
        <w:t xml:space="preserve"> — </w:t>
      </w:r>
      <w:r w:rsidR="00503321">
        <w:t>тоже, ментальное</w:t>
      </w:r>
      <w:r w:rsidR="00880711">
        <w:t xml:space="preserve"> — </w:t>
      </w:r>
      <w:r w:rsidR="00503321">
        <w:t>не у всех, огненное</w:t>
      </w:r>
      <w:r w:rsidR="00880711">
        <w:t xml:space="preserve"> — </w:t>
      </w:r>
      <w:r w:rsidR="00503321">
        <w:t xml:space="preserve">у очень немногих. Ясность сознания и возможность действовать сознательно при жизни на Земле в каждом из проводников отдельно на соответствующих каждому планах зависит от степени оформленности проводника. Сверхличное сознание означает оформление высших тел. Оформление того или иного тела еще не означает овладения им. Астральное тело оформлено у всех, но владеют им единицы. Физическое у всех, но власть над ним только лишь у Адептов. Степень власти над телом, то есть сознательное и по воле умение им распоряжаться, служит показателем того, насколько сознание может в нем жить или ощущения его исключать почти полностью. Прекращение или прерываемость сознания не означает прекращения жизни. Человек спит, сознание его не функционирует, но он жив. Точно так же и после смерти. Он может спать в своем тонком теле, сознание не уявляется, но он жив. Перерывы в сознании отнюдь не означают смерть. Сам видел, как во сне живые люди спали в своих астральных телах, а ты во сне не спал, но действовал сознательно и как власть имевший. Видел ты также, как мальчик, умерший, и спящий, и считавший себя слепым, так как был слеп на Земле, проснулся к сознанию по твоему приказу. </w:t>
      </w:r>
      <w:r w:rsidR="00503321">
        <w:lastRenderedPageBreak/>
        <w:t>Следовательно, в каких-то случаях сознание сохраняется. Первое условие</w:t>
      </w:r>
      <w:r w:rsidR="00880711">
        <w:t xml:space="preserve"> — </w:t>
      </w:r>
      <w:r w:rsidR="00503321">
        <w:t>знание и опыт. Видел сам спящего после своей кончины Гуру, которого ты охранял. Близким Моим, ведомым Мною, отдых Даю на срок, чтобы затем пробудить в полном сознании. Но их положение особое</w:t>
      </w:r>
      <w:r w:rsidR="00880711">
        <w:t xml:space="preserve"> — </w:t>
      </w:r>
      <w:r w:rsidR="00503321">
        <w:t>исключение из общего правила. Но отдых</w:t>
      </w:r>
      <w:r w:rsidR="00880711">
        <w:t xml:space="preserve"> — </w:t>
      </w:r>
      <w:r w:rsidR="00503321">
        <w:t>сон</w:t>
      </w:r>
      <w:r w:rsidR="00880711">
        <w:t xml:space="preserve"> — </w:t>
      </w:r>
      <w:r w:rsidR="00503321">
        <w:t>нужен всем. Даже и это условие не распространяется в обычном понимании на того, кто достиг непрерываемости сознания. Бессмертие</w:t>
      </w:r>
      <w:r w:rsidR="00880711">
        <w:t xml:space="preserve"> — </w:t>
      </w:r>
      <w:r w:rsidR="00503321">
        <w:t>это одно, личное сознание</w:t>
      </w:r>
      <w:r w:rsidR="00880711">
        <w:t xml:space="preserve"> — </w:t>
      </w:r>
      <w:r w:rsidR="00503321">
        <w:t>другое. Личное сознание смертно, так как ограничено одним воплощением. Не может быть физического сознания в теле астральном, оно претерпевает даже у живого человека, в случае выхода в этой оболочке, известные видоизменения. Достойно сожаления страстное желание умершего человека удержать свое обычное земное сознание в необычности надземных условий. Осколки воспоминаний и земных представлений могут создать призрачный мир земных пережитков. Печальное зрелище. На каждом плане и в каждом проводнике может жить живой и умерший человек сознательной жизнью, но при условии, если он приобрел нужные знания и опыт, чего нет у обычных людей, большинство которых даже отрицает самую возможность жизни и сознания вне тела. Жизнь в Мире Надземном очень ярка и многообразна, но ПО СОЗНАНИЮ. Девачан нужен как условие, при котором дух может довести до их логического завершения энергии своих высших устремлений и тем заложить основание для утверждения новых и накопить силы для нового воплощения. Девачан есть кульминация лучших стремлений духа, ограниченных его потолком. Чаша хранит их все и все опыты прежних жизней. Те, кто спит в своих астральных телах во время сна физического тела, будут продолжать находиться в состоянии сна и тогда, когда это тело умрет. Бессознательное пребывание в проводниках совсем не означает смерти пребывающего, то есть уничтожения его после смерти физического тела.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65BF">
        <w:rPr>
          <w:b/>
        </w:rPr>
        <w:t>36.</w:t>
      </w:r>
      <w:r w:rsidR="00503321">
        <w:t xml:space="preserve"> (28). </w:t>
      </w:r>
      <w:r w:rsidR="003312B3" w:rsidRPr="003312B3">
        <w:rPr>
          <w:b/>
        </w:rPr>
        <w:t>(М.А.Й.).</w:t>
      </w:r>
      <w:r w:rsidR="00503321">
        <w:t xml:space="preserve"> Твой собственный опыт показал, что умершие остановились на том же моменте их жизни земной, когда умерли, и, следовательно, новых восприятий от Земли не поступало. В этом смысле перцепция</w:t>
      </w:r>
      <w:r w:rsidR="002E3355">
        <w:rPr>
          <w:rStyle w:val="FootnoteReference"/>
        </w:rPr>
        <w:footnoteReference w:id="4"/>
      </w:r>
      <w:r w:rsidR="00503321">
        <w:t>, как указал К.Н., и прекращается. К восприятиям же Надземного Мира надо настроить приемник, ибо они совершенно иные и земное представление даже себя с новым окружением не согласуется совершенно. Нелепы там фрак, кринолин, драгоценные украшения, перья индейцев и кольца в носу, или тарелки в ушах, или шляпы со страусовыми перьями. Соизмеримость</w:t>
      </w:r>
      <w:r w:rsidR="00880711">
        <w:t xml:space="preserve"> — </w:t>
      </w:r>
      <w:r w:rsidR="00503321">
        <w:t xml:space="preserve">во всем. Соизмеримость там жестоко страдает. Отсюда столько уродств, не говоря уже о тех, кто пятнает одеяние Тонкого Мира. Красотою лишь можно прожить на Земле и в Мирах. Она может сгладить нелепости ограниченности, ибо созвучна всем планам </w:t>
      </w:r>
      <w:r w:rsidR="00503321">
        <w:lastRenderedPageBreak/>
        <w:t>пространства. Нелепы все отличья земные, нелеп даже паспорт и удостоверение личности. Вместо послужного списка</w:t>
      </w:r>
      <w:r w:rsidR="00880711">
        <w:t xml:space="preserve"> — </w:t>
      </w:r>
      <w:r w:rsidR="00503321">
        <w:t>светимость ауры. И нет там границ, кроме ограничений, поставленных пределами собственных мыслей.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65BF">
        <w:rPr>
          <w:b/>
        </w:rPr>
        <w:t>37.</w:t>
      </w:r>
      <w:r w:rsidR="00503321">
        <w:t xml:space="preserve"> (29). </w:t>
      </w:r>
      <w:r w:rsidR="00503321" w:rsidRPr="00C065BF">
        <w:rPr>
          <w:b/>
        </w:rPr>
        <w:t>(Янв. 17).</w:t>
      </w:r>
      <w:r w:rsidR="00503321">
        <w:t xml:space="preserve"> Если оставить в стороне исключения из общего правила, то после смерти физического тела засыпают все, чтобы проснуться уже в новых условиях астрального мира. Затем в должное время происходит то, что называется встречей со стражем Порога, объективизацией в видимых формах всего, что мешает человеку объединиться со своими высшими 6 и 7 принципами. Действуют два полюса притяжения: один</w:t>
      </w:r>
      <w:r w:rsidR="00880711">
        <w:t xml:space="preserve"> — </w:t>
      </w:r>
      <w:r w:rsidR="00503321">
        <w:t>в сферу объективизированных, ярких, привычных форм его земных мыслей, созданных его вожделениями, слабостями, страстями и такими же делами, другой</w:t>
      </w:r>
      <w:r w:rsidR="00880711">
        <w:t xml:space="preserve"> — </w:t>
      </w:r>
      <w:r w:rsidR="00503321">
        <w:t>магнит высших и лучших его устремлений, и в человеке начинается смертельная и последняя борьба, когда окончательный выбор решает</w:t>
      </w:r>
      <w:r w:rsidR="00880711">
        <w:t xml:space="preserve"> — </w:t>
      </w:r>
      <w:r w:rsidR="00503321">
        <w:t>устремиться наверх или вниз. На Земле сознание порою увлекается своими вожделениями в вихри соответствующих переживаний. Это сопровождается эмоциями, мыслями, представлениями и яркими образами переживаемого. Все это оживает при наступлении последней борьбы и требует прежнего, как на Земле, внимания, ярко, красочно и в живых образах увлекая человека в сферу своего притяжения. Если не победить тут, сказав порождениям: «Не боюсь вас, не можете преградить путь, мне указанный», и не двинуться кверху, то человек утонет в этих порождениях, погружаясь в них и сочетаясь психически с ними, и тогда пятый принцип его, объединившись с четвертым, уносится вниз, а личность его и жизнь этой личности этого воплощения вычеркивается из Книги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65BF">
        <w:rPr>
          <w:b/>
        </w:rPr>
        <w:t>38.</w:t>
      </w:r>
      <w:r w:rsidR="00503321">
        <w:t xml:space="preserve"> (30). </w:t>
      </w:r>
      <w:r w:rsidR="003312B3" w:rsidRPr="003312B3">
        <w:rPr>
          <w:b/>
        </w:rPr>
        <w:t>(М.А.Й.).</w:t>
      </w:r>
      <w:r w:rsidR="00503321">
        <w:t xml:space="preserve"> Корабль держит курс к намеченной цели при всякой погоде: в бурю и штиль, ночью и днем, в туман или солнечный день и при всяком настроении капитана, каково бы оно ни было. Так же и ученик неуклонно и твердо идет по пути к цели далекой, несмотря ни на какие состояния своего сознания и оболочек. Он твердо знает, что нет иного пути, что путь только вперед, и идет, не меняя ритма шага. Вот путь победителя. А все преходящие состояния духа только лишь случайности пути, красивые или унылые и скучные пейзажи, мелькающие по сторонам дороги. Не нужно отождествлять их с собою, ибо они преходящие миражи.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65BF">
        <w:rPr>
          <w:b/>
        </w:rPr>
        <w:t>39.</w:t>
      </w:r>
      <w:r w:rsidR="00503321">
        <w:t xml:space="preserve"> (31). </w:t>
      </w:r>
      <w:r w:rsidR="00C065BF" w:rsidRPr="00C065BF">
        <w:rPr>
          <w:b/>
        </w:rPr>
        <w:t>(Гуру).</w:t>
      </w:r>
      <w:r w:rsidR="00503321">
        <w:t xml:space="preserve"> Образ близких нам по духу людей быть может вдохновляющим и ведущим, если мысль устремляется к ним и если они являют собою воплощение в себе тех качеств, которые стремились мы приобрести. Можно не задумываться над возможностью реальности контакта, если вдохновение, которое идет от них, нас возвышает и устремляет поверх мути жизни. Действуют </w:t>
      </w:r>
      <w:r w:rsidR="00503321">
        <w:lastRenderedPageBreak/>
        <w:t>кармические нити связи, которые не прерываются ни жизнью, ни смертью, но переносятся из воплощения в воплощение. Кроме блага, от такого устремления ничего устремившийся не получает.</w:t>
      </w:r>
    </w:p>
    <w:p w:rsidR="00834937" w:rsidRDefault="00503321" w:rsidP="00503321">
      <w:r>
        <w:t>(И еще со сна). Она (М.А.Й.) нас любит.</w:t>
      </w:r>
    </w:p>
    <w:p w:rsidR="00834937" w:rsidRDefault="00503321" w:rsidP="00503321">
      <w:r>
        <w:t>(Вчера было со сна). Устремление чудо творит.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5FDF">
        <w:rPr>
          <w:b/>
        </w:rPr>
        <w:t>40.</w:t>
      </w:r>
      <w:r w:rsidR="00503321">
        <w:t xml:space="preserve"> (32). Некоторая изолированность нужна, чтобы без вмешательства со стороны оформить нужные качества духа.</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6C5FDF">
        <w:rPr>
          <w:b/>
        </w:rPr>
        <w:t>41.</w:t>
      </w:r>
      <w:r w:rsidR="00503321">
        <w:t xml:space="preserve"> Желания высшего порядка недостаточно очищены: думаешь обо Мне, а сколько мыслей сторонних, цепляясь, висят на проводе. Приемник сознания должен быть чист и свободен от них. Разрежай туман цельностью устремления и четкостью Лика. Власть над астральным и ментальным проводником принадлежит тебе. Осознай. Сны не нужны, нужна стройность сознательной активности в проводниках. Два условия неизбежны: очищение проводников и овладение ими. Оба процесса напряженно ведутся в течение дня. Если побеждают привычки его, рефлекторные, бесконтрольные вспышки его, слова, и движения, и бесконтрольные мысли, процесс неуспешен. От малого зависит великое, от мелочей каждодневности</w:t>
      </w:r>
      <w:r w:rsidR="00880711">
        <w:t xml:space="preserve"> — </w:t>
      </w:r>
      <w:r w:rsidR="00503321">
        <w:t>власть над оболочками и все будущее. Нагнетай сознательно и мощно силу устремления и желания очистить астрал и овладеть им и менталом. Его тоже надо освободить от мыслей случайных.</w:t>
      </w:r>
      <w:r w:rsidR="006C5FDF">
        <w:t xml:space="preserve"> </w:t>
      </w:r>
      <w:r w:rsidR="00503321">
        <w:t>Пусть одна только мысль, но оформленная и законченная, уявится в сознании вместо сотен и тысяч незваных бродяг. Опасайтесь и избегайте рефлекторного мышления и действий превыше всего. Непрерываемости сознания, то есть бессмертия, не достичь, пока рефлекторная деятельность не искоренена. Очень важно преддверие, явленное мыслью, даже уже при привычном и установленном контакте со Мною. Оно вводит мысль и оболочки в уточненные рамки, или определенный канал действий, как электрический ток</w:t>
      </w:r>
      <w:r w:rsidR="00880711">
        <w:t xml:space="preserve"> — </w:t>
      </w:r>
      <w:r w:rsidR="00503321">
        <w:t>в проводе или воду и пар</w:t>
      </w:r>
      <w:r w:rsidR="00880711">
        <w:t xml:space="preserve"> — </w:t>
      </w:r>
      <w:r w:rsidR="00503321">
        <w:t xml:space="preserve">в трубах. Сегодня Общение удачно, ибо условия соблюдены хотя бы только частично. Без постоянного контроля и дозора над всеми оболочками нет очищения. Подойди еще ближе, не место сыну в углу или у порога. Чуешь? Победа нужна, она неизбежна. Любою ценой, но достичь ее надо. Сын Мой, утверждаемый Мною в сознательной Близости связи, духом и сердцем пойми: не Могу ближе приблизить того предела, который ставится тобою самим степенью разреженности и чистотою твоих проводников, принимающих посылаемое Мною. Чем больше очистишь и чем больше овладеешь, тем больше посылок и поступлений и тем утонченнее и выше их содержание. Сегодня возьмем на день для оформления и понимания мысль о том, что как вверху, так и внизу: девять месяцев сознание в период беременности не функционирует. Затем рождение и постепенное приспособление духа к новой оболочке, рост самосознания своей личности. Рост, развитие, старость и смерть тела. И снова период </w:t>
      </w:r>
      <w:r w:rsidR="00503321">
        <w:lastRenderedPageBreak/>
        <w:t>бессознательности, и снова рождение, но уже в Кама-Локе, сфере желаний, сфере, близкой Земле. Снова рост и приспособление к новым условиям, расцвет, увядание, затухание и смерть тонкого тела, вернее, сбрасывание его. Но борьба между высшим и низшим в себе, которая велась и на Земле, обостряется неимоверно, и исход ее определяет будущее человека. Берем положительный исход</w:t>
      </w:r>
      <w:r w:rsidR="00880711">
        <w:t xml:space="preserve"> — </w:t>
      </w:r>
      <w:r w:rsidR="00503321">
        <w:t>это победа высшего над низшим. Тогда снова бессознательное состояние, сон, отдых и смена тонкого тела, gestation, и дух в Девачане, в Бессмертной Триаде своей, взявшей от 5-го принципа, что в нем высшего было. Позади остается труп тонкого тела, имеющий способность рефлекторно и автоматически реагировать на воздействия в привычной для этой оставленной оболочке-шелухе форме. На Земле человек семеричен, в Кама-Локе</w:t>
      </w:r>
      <w:r w:rsidR="00880711">
        <w:t xml:space="preserve"> — </w:t>
      </w:r>
      <w:r w:rsidR="00503321">
        <w:t>четверичен, и здесь борьба между полюсами ее двух высших и двух низших принципов. В Девачане</w:t>
      </w:r>
      <w:r w:rsidR="00880711">
        <w:t xml:space="preserve"> — </w:t>
      </w:r>
      <w:r w:rsidR="00503321">
        <w:t>Триада: 7-ой и 6-ой и высшее от 5-го. Это путь смертных. Но твой путь</w:t>
      </w:r>
      <w:r w:rsidR="00880711">
        <w:t xml:space="preserve"> — </w:t>
      </w:r>
      <w:r w:rsidR="00503321">
        <w:t>ученика и будущего Архата. Он будет иным. К нему Готовлю тебя в каждодневности. А ты помоги ярым выполнением Моих указаний. И хорошо, когда много силы надо собрать для преодоления чего-то в себе. Ненужное и преодоленное уйдет, а сила останется. В ученики не Берем того, кому нечего преодолевать. Это тепленькие. Ибо преодолевший и победивший имеет перед собою все новые и новые трудности и все новые и новые высоты для новых преодолений и новых побед. Потому и Назвал победителем. А писать можешь хоть целый день, если хватит сил удержать Контакт. И запомни еще: не Судим победителя за то, над чем одержал он победу. Победа означает освобождение.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 xml:space="preserve">42. </w:t>
      </w:r>
      <w:r w:rsidR="003312B3" w:rsidRPr="00E328A3">
        <w:rPr>
          <w:b/>
        </w:rPr>
        <w:t>(М.А.</w:t>
      </w:r>
      <w:r w:rsidR="003312B3" w:rsidRPr="003312B3">
        <w:rPr>
          <w:b/>
        </w:rPr>
        <w:t>Й.).</w:t>
      </w:r>
      <w:r w:rsidR="00503321">
        <w:t xml:space="preserve"> Принесший получает, а ты так много приносишь, и велики кувшины твои. Но наполним, ибо имеем достаточно. Даем каждому приходящему, приносящему кувшины свои, как бы разнообразны и своеобразны ни были требования и запросы духа. Если общаемся сейчас, несмотря на разделяющие преграды, то каким же общение будет, когда не будет преград! Хотящие пойдут к отцам, а не ко мне и Владыке. Но в чем же придешь к нам? Сейчас озаботься об одеждах, приличествующих моменту. И не нужно вещей и поклажи, так как все, что тебе будет необходимо, у нас есть. Приготовлено всё. Потому всё, что имеешь, можешь спокойно оставить на Земле.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43.</w:t>
      </w:r>
      <w:r w:rsidR="00503321">
        <w:t xml:space="preserve"> (33). </w:t>
      </w:r>
      <w:r w:rsidR="00503321" w:rsidRPr="00E328A3">
        <w:rPr>
          <w:b/>
        </w:rPr>
        <w:t>(Янв. 19).</w:t>
      </w:r>
      <w:r w:rsidR="00503321">
        <w:t xml:space="preserve"> Как можно овладеть всеми проводниками? Только перенеся сознание в сферу Высшей Триады, то есть изъяв сознание из проводников. Когда решается трудная и увлекательная математическая задача, сознание, сосредоточенное на ней, не живет ни ощущениями желудка, ни вожделениями астрала</w:t>
      </w:r>
      <w:r w:rsidR="00880711">
        <w:t xml:space="preserve"> — </w:t>
      </w:r>
      <w:r w:rsidR="00503321">
        <w:t xml:space="preserve">область математики представляет собою сферу ментала. Точно так же сознание поднимается в сферы сверхличной, Космической Мысли. Мысль летает над миром и объединяется со сферою мыслей </w:t>
      </w:r>
      <w:r w:rsidR="00503321">
        <w:lastRenderedPageBreak/>
        <w:t>Моих, которые тоже над миром и о мире. И становится тогда сознание передатчиком мыслей Моих, распространителем Моего Света. Башня Духа</w:t>
      </w:r>
      <w:r w:rsidR="00880711">
        <w:t xml:space="preserve"> — </w:t>
      </w:r>
      <w:r w:rsidR="00503321">
        <w:t>тогда маяком, указующим путь, Служит миру. Именно стражу маяка, доверенному обслуживанию Мною, можно уподобить несущего великую Стражу планетного дозора. Свет его виден каждому ищущему Света и хотящему найти правильное направление в бурных волнах житейского моря. Насыщение мыслью пространства</w:t>
      </w:r>
      <w:r w:rsidR="00880711">
        <w:t xml:space="preserve"> — </w:t>
      </w:r>
      <w:r w:rsidR="00503321">
        <w:t>нужнейшая задача. Кому же под силу она? Может ли насыщать мыслью пространство тот, кто ее не имеет. Правда, насыщают все, но ублюдками мыслей, лохмотьями мысленной слизи личных мирков, наполненных сором и личными переживаниями. Только те, кто думает о других и о мире, о людях, те вносят светлые струи. Самая малая, и низкая, и незаметная работа, но творимая не во имя себя и не для себя, но для других,</w:t>
      </w:r>
      <w:r w:rsidR="00880711">
        <w:t xml:space="preserve"> — </w:t>
      </w:r>
      <w:r w:rsidR="00503321">
        <w:t>светоносна. Светоносен труд во имя Общего Блага. Работа только ради себя отемнена самостью, работа не для себя</w:t>
      </w:r>
      <w:r w:rsidR="00880711">
        <w:t xml:space="preserve"> — </w:t>
      </w:r>
      <w:r w:rsidR="00503321">
        <w:t>осиянна светом сверхличного устремления. Есть среди множеств обычных сознаний сознания, излучающие свет мыслей и устремлений сверхличных. Ими и держится мир.</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44.</w:t>
      </w:r>
      <w:r w:rsidR="00503321">
        <w:t xml:space="preserve"> (34). </w:t>
      </w:r>
      <w:r w:rsidR="003312B3" w:rsidRPr="003312B3">
        <w:rPr>
          <w:b/>
        </w:rPr>
        <w:t>(М.А.Й.).</w:t>
      </w:r>
      <w:r w:rsidR="00503321">
        <w:t xml:space="preserve"> Хочу передать импульс ярого устремления к преображению. Его надо принять сердцем открытым</w:t>
      </w:r>
      <w:r w:rsidR="00880711">
        <w:t xml:space="preserve"> — </w:t>
      </w:r>
      <w:r w:rsidR="00503321">
        <w:t>непринятый, повисает в пространстве. Принять и претворить в действие, то есть применить в жизни, и притом не откладывая, а сейчас же, в течение текущего дня. Приложение указания сегодня дает права на получение нового завтра. А ведь эти указания и есть прямое и непосредственное руководство, то есть контакт руководимого с руководителем. Как удержать можно связь? Только ярым выполнением указаний. Все чувства, переживания излишни и не нужны, если не сопровождаются они приложением указаний на практике. Даже любовь не нужна, если не выливается она в ряд творческих действий на преображение своей сущности. Ученик значит преображающий, себя преображающий, свое малое «я» в «Я» большое, смертную личность свою данного воплощения</w:t>
      </w:r>
      <w:r w:rsidR="00880711">
        <w:t xml:space="preserve"> — </w:t>
      </w:r>
      <w:r w:rsidR="00503321">
        <w:t>в Бессмертную Индивидуальность Высшей Триады. Так из всех чувств, ощущений и переживаний Надземной Близости извлечем энергии, устремляющие сознание к новым победам над собою и новым преодолениям. Преодолевающему</w:t>
      </w:r>
      <w:r w:rsidR="00880711">
        <w:t xml:space="preserve"> — </w:t>
      </w:r>
      <w:r w:rsidR="00503321">
        <w:t>Помощь и все токи пространства. Силу вливаю в сознание для нового взлета.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45.</w:t>
      </w:r>
      <w:r w:rsidR="00503321">
        <w:t xml:space="preserve"> (35). </w:t>
      </w:r>
      <w:r w:rsidR="003312B3" w:rsidRPr="003312B3">
        <w:rPr>
          <w:b/>
        </w:rPr>
        <w:t>(М.А.Й.).</w:t>
      </w:r>
      <w:r w:rsidR="00503321">
        <w:t xml:space="preserve"> Общение не может идти на уровне, обычном уровне сознания того, кто, будучи в теле, устремляется к Общению. Оно может происходить только на уровне сознания отошедших, или Далеких. Значит, сознанием надо подняться до них и тогда устремиться, и тогда возможен контакт.</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E328A3">
        <w:rPr>
          <w:b/>
        </w:rPr>
        <w:t>46.</w:t>
      </w:r>
      <w:r w:rsidR="00503321">
        <w:t xml:space="preserve"> (36). Свет Мой Даю вам для претворения его в свет ваш, самоисходящий, и приложения последнего в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47.</w:t>
      </w:r>
      <w:r w:rsidR="00503321">
        <w:t xml:space="preserve"> (37). Навязчивые мысли. Творящую мысль, долженствующую преображать сознание в течение текущего дня или на любой срок, надо сделать навязчивой, стоящей, как страж недреманный, над сознанием, охраняя его и воздействуя на него. Мысль надо довести до степени напряженности навязчивых мыслей, но эта навязчивость будет сознательно волевой и желанной. Постоянство бодрствования достигается такой напряженностью.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 xml:space="preserve">48. </w:t>
      </w:r>
      <w:r w:rsidR="003312B3" w:rsidRPr="00E328A3">
        <w:rPr>
          <w:b/>
        </w:rPr>
        <w:t>(М</w:t>
      </w:r>
      <w:r w:rsidR="003312B3" w:rsidRPr="003312B3">
        <w:rPr>
          <w:b/>
        </w:rPr>
        <w:t>.А.Й.).</w:t>
      </w:r>
      <w:r w:rsidR="00503321">
        <w:t xml:space="preserve"> Огонь прими. (Видел огонь, /рис./ в такой форме мне передаваемый). Войди в сердце мое и стань со мною одно. Я, я, я в тебе действую и тобою. Я, ты, Владыка</w:t>
      </w:r>
      <w:r w:rsidR="00880711">
        <w:t xml:space="preserve"> — </w:t>
      </w:r>
      <w:r w:rsidR="00503321">
        <w:t>одно.</w:t>
      </w:r>
    </w:p>
    <w:p w:rsidR="00834937" w:rsidRDefault="00503321" w:rsidP="00503321">
      <w:r>
        <w:t>В Сердце Его, Он</w:t>
      </w:r>
      <w:r w:rsidR="00880711">
        <w:t xml:space="preserve"> — </w:t>
      </w:r>
      <w:r>
        <w:t>Свет нам дающий. Я только в Нем, ты во мне только в Нем. Мы, ты и я, Его. Дальнейшее записи не подлежит.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49.</w:t>
      </w:r>
      <w:r w:rsidR="00503321">
        <w:t xml:space="preserve"> Матерь О[гненной] Й[оги] во Мне. Я в тебе, ты в нас, мы</w:t>
      </w:r>
      <w:r w:rsidR="00880711">
        <w:t xml:space="preserve"> — </w:t>
      </w:r>
      <w:r w:rsidR="00503321">
        <w:t>Едины. Даю право входить в Сердце Мое и Матери</w:t>
      </w:r>
      <w:r w:rsidR="00880711">
        <w:t xml:space="preserve"> — </w:t>
      </w:r>
      <w:r w:rsidR="00503321">
        <w:t>цитадель и твердыня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328A3">
        <w:rPr>
          <w:b/>
        </w:rPr>
        <w:t>50. (Янв. 20).</w:t>
      </w:r>
      <w:r w:rsidR="00503321">
        <w:t xml:space="preserve"> Устремление</w:t>
      </w:r>
      <w:r w:rsidR="00880711">
        <w:t xml:space="preserve"> — </w:t>
      </w:r>
      <w:r w:rsidR="00503321">
        <w:t>сила ищущая. Владыки и Матерь Мира</w:t>
      </w:r>
      <w:r w:rsidR="00880711">
        <w:t xml:space="preserve"> — </w:t>
      </w:r>
      <w:r w:rsidR="00503321">
        <w:t>Начала, дающие жизнь, духовную жизнь, устремленному к Ним духу. М.А.Й.</w:t>
      </w:r>
      <w:r w:rsidR="00880711">
        <w:t xml:space="preserve"> — </w:t>
      </w:r>
      <w:r w:rsidR="00503321">
        <w:t>представительница, выразительница и заместительница Матери Мира и символ великого Женского Начала на Земле, устремления устремляющегося к Ней насыщающая, передающая Наше Огненное Учение, утверждена Нами на всю шестую расу Матерью Огненной Йоги. Моя соподвижница, Доверенная Наша, насыщающая каждое к Ней устремленное сердце огнем. В полном сознании и с полной ответственностью несет Она Наше огненное Поручение. Правы, живою Ее почитая. Достигнуто состояние непрерываемости сознания. Нити огненные связуют Ее с теми, кто к Ней устремлен и с Земли, и из сфер Надземного Мира. Дух огненный, светлый, великий и Наш до конца, преданный Нам беспредельно, безусловно и навсегда. Ярым примером может служить ученичества степени высшей, ступени Архата. Велик Ее вклад в духовную культуру вашей планеты. Растет, расширяется и становится все более и более мощным. Держитесь Ее те, кто хочет сблизиться с Нами. Невидимы Мы и немногим доступны, Она же была на Земле облеченною в тело, была как земной человек, две жизни дала. И, будучи в теле земном и земным человеком, в себе сочетала степень высочайшей огненной духовности при очень обостренной восприимчивости, чуткости и при центрах раскрытых. Удерживать огненное в земном</w:t>
      </w:r>
      <w:r w:rsidR="00880711">
        <w:t xml:space="preserve"> — </w:t>
      </w:r>
      <w:r w:rsidR="00503321">
        <w:t>подвиг великой трудности, требующий состояния особой напряженности всего организма. В шершавых условиях Земли достижение это Космично. Посланница Наша, возлюбленная Дочерь Моя.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17D20">
        <w:rPr>
          <w:b/>
        </w:rPr>
        <w:t>51.</w:t>
      </w:r>
      <w:r w:rsidR="00503321">
        <w:t xml:space="preserve"> (38). Сколько различных, совершенно различных условий в совершенно различных окружениях совершенно новых людей, связанных прошлою кармой, пришлось пройти за одну эту жизнь. Каждый этап дал свой опыт и развязал или укрепил кармические узы. Словно за одно воплощение прожито несколько. Так и в жизнях личностей. Помнить все может только Рекордер. Личность в Нем не живет, живет в низших оболочках. Смотрящий Безмолвно</w:t>
      </w:r>
      <w:r w:rsidR="00880711">
        <w:t xml:space="preserve"> — </w:t>
      </w:r>
      <w:r w:rsidR="00503321">
        <w:t>Бессмертен, бесстрастен, и не привязан ни к чему, и свободен от всего. Духовная Сущность, память в ней и рекордах Акаши. Nosce te ipsum</w:t>
      </w:r>
      <w:r w:rsidR="002E3355">
        <w:rPr>
          <w:rStyle w:val="FootnoteReference"/>
        </w:rPr>
        <w:footnoteReference w:id="5"/>
      </w:r>
      <w:r w:rsidR="00503321">
        <w:t xml:space="preserve"> путем отрешения от 4 1/2 низших принципов. Пусть замолкнут они. Контроль над ними нужен для овладения ими и отрешения от них. В сегодняшних записях указывается на перенесение сознания внутрь, в молчание. Полнота Молчания со Мною плодоносна. Тишина молчания может зазвучать, и память может о прошлом далеком ожить.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17D20">
        <w:rPr>
          <w:b/>
        </w:rPr>
        <w:t>52.</w:t>
      </w:r>
      <w:r w:rsidR="00503321">
        <w:t xml:space="preserve"> (41). Ты что же, думаешь преуспеть в старом представлении о новом, ожидающем тебя?</w:t>
      </w:r>
    </w:p>
    <w:p w:rsidR="00834937" w:rsidRDefault="00503321" w:rsidP="00503321">
      <w:r>
        <w:t>Владыка неизменяем, но всегда нов, и в аспекте, доступном твоему сознанию. Потому не ограничивай никакими гранями свое представление обо Мне. По мере очищения сознания от сора и прошлого раскрывается настоящее и будущее. Обычные мысли Нам не нужны. Даже делая самое обычнейшее, можно мыслить необычно и прекрасно. Дело не в том, что делается, а в мыслях, ибо ведет мысль. Лик утвердим в непрерываемости постоянства</w:t>
      </w:r>
      <w:r w:rsidR="00880711">
        <w:t xml:space="preserve"> — </w:t>
      </w:r>
      <w:r>
        <w:t>это наинужнейшее. Эта непрерываемость даст и непрерываемость сознания. Когда поймем важность задачи, найдутся и силы ее осуществить. Навязчивые мысли дают ключ к решению сознательному. Хочу Утвердить в осознании неизбежности и непреложности этого достижения. Достичь надо, это условие sine qua non</w:t>
      </w:r>
      <w:r w:rsidR="001A3B11">
        <w:rPr>
          <w:rStyle w:val="FootnoteReference"/>
        </w:rPr>
        <w:footnoteReference w:id="6"/>
      </w:r>
      <w:r>
        <w:t>. Прими, Говорю, и Даю, но в размерах твоих устремлений, исканий, вопросов самоисходящих. Зов и отклик</w:t>
      </w:r>
      <w:r w:rsidR="00880711">
        <w:t xml:space="preserve"> — </w:t>
      </w:r>
      <w:r>
        <w:t>закон... Стучите, ищите, не просите, но требуйте как ваше наследие вашу часть. Я вхожу в ваше сердце, вы</w:t>
      </w:r>
      <w:r w:rsidR="00880711">
        <w:t xml:space="preserve"> — </w:t>
      </w:r>
      <w:r>
        <w:t>в Мое. Усилить к Владыке любовь</w:t>
      </w:r>
      <w:r w:rsidR="00880711">
        <w:t xml:space="preserve"> — </w:t>
      </w:r>
      <w:r>
        <w:t>значит свет свой усилить. Любовь</w:t>
      </w:r>
      <w:r w:rsidR="00880711">
        <w:t xml:space="preserve"> — </w:t>
      </w:r>
      <w:r>
        <w:t>это свет, свет сердца. Торжественность</w:t>
      </w:r>
      <w:r w:rsidR="00880711">
        <w:t xml:space="preserve"> — </w:t>
      </w:r>
      <w:r>
        <w:t>форма высших духовных эмоций. Учитесь звучать на ключе торжественности. Любовь, преданность, устремление</w:t>
      </w:r>
      <w:r w:rsidR="00880711">
        <w:t xml:space="preserve"> — </w:t>
      </w:r>
      <w:r>
        <w:t>грани ее. Это лучшее одеяние духа. Качества духа</w:t>
      </w:r>
      <w:r w:rsidR="00880711">
        <w:t xml:space="preserve"> — </w:t>
      </w:r>
      <w:r>
        <w:t xml:space="preserve">это его одеяние, дающее право на вход в Наши Башни. Сын, Отец Указует: дерзай еще ярче. Прежде чем дойдешь до Меня, преобразишься. Преображение есть слияние пятого с шестым и седьмым в теле, здесь, на Земле: Три в четырех, долженствующие преображать все оболочки. Победа над плотью. Со Мной все </w:t>
      </w:r>
      <w:r>
        <w:lastRenderedPageBreak/>
        <w:t>возможно, но и все достижимо, но при непрерываемости связи и полноте наполнения Мною всего сердца и всего сознания.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17D20">
        <w:rPr>
          <w:b/>
        </w:rPr>
        <w:t>53.</w:t>
      </w:r>
      <w:r w:rsidR="00503321">
        <w:t xml:space="preserve"> (42). </w:t>
      </w:r>
      <w:r w:rsidR="003312B3" w:rsidRPr="003312B3">
        <w:rPr>
          <w:b/>
        </w:rPr>
        <w:t>(М.А.Й.).</w:t>
      </w:r>
      <w:r w:rsidR="00503321">
        <w:t xml:space="preserve"> Архат есть исключение из общего правила, ибо знание дает возможность применения высших законов.</w:t>
      </w:r>
    </w:p>
    <w:p w:rsidR="00834937" w:rsidRDefault="00503321" w:rsidP="00503321">
      <w:r>
        <w:t>Он тоже колол и пилил дрова. Совпадение? Да? Физический труд (в этих случаях) нужен для равновесия оболочек, которые иначе не выдержат напряжения. Кто-то тоже хотел бы, но дровяная возможность исключена. Подумай об этом. Целое складывается из подробностей. Гордиться не будем, но факты поймем. Истинно, утрата, потеря и лишение в одном есть нахождение большего. Да, да, Мой любимый.</w:t>
      </w:r>
      <w:r w:rsidR="00F17D20">
        <w:t xml:space="preserve"> </w:t>
      </w:r>
      <w:r>
        <w:t>Подвиг преображения себя</w:t>
      </w:r>
      <w:r w:rsidR="00880711">
        <w:t xml:space="preserve"> — </w:t>
      </w:r>
      <w:r>
        <w:t>наивысший, ибо светоносен, и свет его светит миру вокруг и светит и в сферах незримых.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54.</w:t>
      </w:r>
      <w:r w:rsidR="00503321">
        <w:t xml:space="preserve"> (39). </w:t>
      </w:r>
      <w:r w:rsidR="00503321" w:rsidRPr="008B3837">
        <w:rPr>
          <w:b/>
        </w:rPr>
        <w:t xml:space="preserve">(Янв. 20). </w:t>
      </w:r>
      <w:r w:rsidR="003312B3" w:rsidRPr="003312B3">
        <w:rPr>
          <w:b/>
        </w:rPr>
        <w:t>(М.А.Й.).</w:t>
      </w:r>
      <w:r w:rsidR="00503321">
        <w:t xml:space="preserve"> Когда волна на подъеме, зерен бросить в нее надо как можно больше. Каждое зерно даст свои всходы. Непреложен закон. Будем применять его сознательно. Ощущаемую близость удержим всем сознанием. Трудно в условиях плотных надземные нити держать. Но тем более значительно достижение. Огненная энергия, исходящая от утвержденного фокуса Света, оплодотворяет устремленное сознание новыми нахождениями, пределов которым нет. Знание потому не дается в законченных формулах, что накопляется только лишь личным опытом в пределах возможностей проводников и всего аппарата духа на данный момент, но самые возможности роста духа</w:t>
      </w:r>
      <w:r w:rsidR="00880711">
        <w:t xml:space="preserve"> — </w:t>
      </w:r>
      <w:r w:rsidR="00503321">
        <w:t>беспредельны. Постепенность и последовательность роста и развития духа</w:t>
      </w:r>
      <w:r w:rsidR="00880711">
        <w:t xml:space="preserve"> — </w:t>
      </w:r>
      <w:r w:rsidR="00503321">
        <w:t>неизбежное условие. Давая огонь, никто не хочет, чтобы принимающий аппарат был сожжен. А это возможно, ибо опасно нести огни в плотном теле. Книги можно и должно читать, но помнить при этом, что Путь сокровенен и в книгах все не дано. Потому так мало учеников, что путь каждого заботливо определяется Учителем и</w:t>
      </w:r>
      <w:r w:rsidR="00880711">
        <w:t xml:space="preserve"> — </w:t>
      </w:r>
      <w:r w:rsidR="00503321">
        <w:t>вне обычных путей обывателя.</w:t>
      </w:r>
    </w:p>
    <w:p w:rsidR="00834937" w:rsidRDefault="00503321" w:rsidP="00503321">
      <w:r>
        <w:t>Отвечаю на вопрос: в случае ученика борьба между высшей и низшей дуадой</w:t>
      </w:r>
      <w:r w:rsidR="00880711">
        <w:t xml:space="preserve"> — </w:t>
      </w:r>
      <w:r>
        <w:t>сознательна, и сознателен также и выбор. Когда идет смертельная схватка, уже не до воспоминаний</w:t>
      </w:r>
      <w:r w:rsidR="00880711">
        <w:t xml:space="preserve"> — </w:t>
      </w:r>
      <w:r>
        <w:t>решается будущее человека, и все силы сосредоточиваются на преодолении магнитных притяжений, идущих через низшие проводники, низшую дуаду.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55.</w:t>
      </w:r>
      <w:r w:rsidR="00503321">
        <w:t xml:space="preserve"> (40). Хорошо, когда можно все энергии духа ринуть на трансмутацию оболочек. Именно приложить в жизни, на деле, в течение дня всю силу своих устремлений. Каждое даст плод в свое время, но ярое применение Учения на практике только и двигает дух. Все люди живут личной жизнью, которая для большинства лишь одна и существует. Но это ведь личный мираж. Сколько их было и сколько погасло, чтобы никогда уже не возникнуть в прежней форме. Жизнь </w:t>
      </w:r>
      <w:r w:rsidR="00503321">
        <w:lastRenderedPageBreak/>
        <w:t>прожита, сброшено плотное тело. Что остается от фантасмагории личного окружения и личных условий? Что можно из всего этого взять дальше с собою для нарастания? Если это темное, то что же дает его рост? Ведь нарастает доброе в Девачане</w:t>
      </w:r>
      <w:r w:rsidR="001A3B11">
        <w:rPr>
          <w:rStyle w:val="FootnoteReference"/>
        </w:rPr>
        <w:footnoteReference w:id="7"/>
      </w:r>
      <w:r w:rsidR="00503321">
        <w:t xml:space="preserve"> и злое</w:t>
      </w:r>
      <w:r w:rsidR="00880711">
        <w:t xml:space="preserve"> — </w:t>
      </w:r>
      <w:r w:rsidR="00503321">
        <w:t>в Авитчи</w:t>
      </w:r>
      <w:r w:rsidR="001A3B11">
        <w:rPr>
          <w:rStyle w:val="FootnoteReference"/>
        </w:rPr>
        <w:footnoteReference w:id="8"/>
      </w:r>
      <w:r w:rsidR="00503321">
        <w:t>. Что преобладает, что перетянет, то и идет в нарастание. Добро может веками расти, может и зло. Сад сознания нуждается в твердой и опытной руке садовника, иначе зарастет бурьяном. Он заглушит цветы и посадки. Выродятся яблони и другие деревья. Погибнет весь сад без заботы. Нужен уход.</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56.</w:t>
      </w:r>
      <w:r w:rsidR="00503321">
        <w:t xml:space="preserve"> (43). </w:t>
      </w:r>
      <w:r w:rsidR="00503321" w:rsidRPr="008B3837">
        <w:rPr>
          <w:b/>
        </w:rPr>
        <w:t>(Янв. 22).</w:t>
      </w:r>
      <w:r w:rsidR="00503321">
        <w:t xml:space="preserve"> Каждое качество духа</w:t>
      </w:r>
      <w:r w:rsidR="00880711">
        <w:t xml:space="preserve"> — </w:t>
      </w:r>
      <w:r w:rsidR="00503321">
        <w:t>утвержденный огонь. Сосредоточиваясь на нем, вызываем усиление пламени. Это как бы поливка сада. Каждый день можно в последовательности выбирать звучащее качество и усиливать его, концентрируя на нем мысль. Особенно когда планетное неуравновесие стихий напряжено до предела, хорошо сосредоточиться на равновесии. Мыслью вносим корректив в явление дисгармоничное. Арфа духа чувствительна ко всему происходящему на планете. Но арфа духа не флюгер, а настроенный инструмент, звучать должна только в гармонии. Настроенность, или лад, устанавливается мыслью и волей. Расстроенный инструмент для игры не годится. Даже в самую сильную бурю капитан корабля должен являть спокойствие, чтобы корабль не погиб. Именно ярости стихий противопоставляется спокойствие духа и самообладание. Так же и в жизни. Когда зеркало духа указует необычное смятение в пространстве, только спокойствие, равновесие и самообладание могут быть противопоставлены хаосу. Сохранить в это время равновесие будет победой над дисгармонией сфер. Не может спокойствие духа зависеть от внешних условий, если твердыня внутри охраняется стойким пламенем великого качества равновесия. Да, сегодня в пространстве нехорошо, но что из того? Твердой рукою ведет капитан корабль свой по бурной стихии.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57.</w:t>
      </w:r>
      <w:r w:rsidR="00503321">
        <w:t xml:space="preserve"> (44). Можно ли допускать, чтобы оболочки вибрировали на окружающее пространственное неблагополучие так, как это им заблагорассудится; чем же тогда будет отличаться царь природы и ее властелин, человек, от ярмарочной марионетки? Можно чувствовать, ощущать и воспринимать все</w:t>
      </w:r>
      <w:r w:rsidR="00880711">
        <w:t xml:space="preserve"> — </w:t>
      </w:r>
      <w:r w:rsidR="00503321">
        <w:t>это условие чуткости аппарата, но, отмечая и воспринимая, необходимо сохранять строгий контроль над оболочками и узду духа держать твердой рукой. Иначе не выдержит тело смятения в оболочках, вызванного антагонистическими токами пространства.</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8B3837">
        <w:rPr>
          <w:b/>
        </w:rPr>
        <w:t>58.</w:t>
      </w:r>
      <w:r w:rsidR="00503321">
        <w:t xml:space="preserve"> (45). Ядовитое время. Мир в неуравновесии, стихии также.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59.</w:t>
      </w:r>
      <w:r w:rsidR="00503321">
        <w:t xml:space="preserve"> (46). </w:t>
      </w:r>
      <w:r w:rsidR="003312B3" w:rsidRPr="003312B3">
        <w:rPr>
          <w:b/>
        </w:rPr>
        <w:t>(М.А.Й.).</w:t>
      </w:r>
      <w:r w:rsidR="00503321">
        <w:t xml:space="preserve"> Правильно! По ключу пространственной ноты и обращение. Всему свое время. Суровость и сдержанность созвучны моменту. Гамму чувств личных оставим до более мирных времен. Сейчас надо силы собрать, чтобы быть в состоянии помочь нам и Владыке удерживать равновесие. Пространственный приказ Иерархии несется по всем рядам, и планетная сеть Света напрягается на нужной волне. Это и есть уже сознательное сотрудничество с нами. Отложим сторонние мысли, отложим свои даже лучшие чувствования и переживания и дадим напряженность огней уравновесия и спокойствия. Как единое целое действует Иерархия и те, кто с Ней связан тесно. Примите пространственный приказ явить крайнюю степень напряжения огненного равновесия духа.</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8B3837">
        <w:rPr>
          <w:b/>
        </w:rPr>
        <w:t>60.</w:t>
      </w:r>
      <w:r w:rsidR="00503321">
        <w:t xml:space="preserve"> (47). (Со сна). Free</w:t>
      </w:r>
      <w:r w:rsidR="00880711">
        <w:t xml:space="preserve"> — </w:t>
      </w:r>
      <w:r w:rsidR="00503321">
        <w:t>о state of wisdom</w:t>
      </w:r>
      <w:r w:rsidR="001A3B11">
        <w:rPr>
          <w:rStyle w:val="FootnoteReference"/>
        </w:rPr>
        <w:footnoteReference w:id="9"/>
      </w:r>
      <w:r w:rsidR="00503321">
        <w:t>. Сколько сознаний, столько и состояний в Девачане, ибо состояние творится по созвучию и в направлении заложенных импульсов и устремлений, каждое из которых является семенем, или зародышем, для развития заложенных в нем свойств. Именно полем для развития и роста этих зародышей являются условия Девачана. На все семена</w:t>
      </w:r>
      <w:r w:rsidR="00880711">
        <w:t xml:space="preserve"> — </w:t>
      </w:r>
      <w:r w:rsidR="00503321">
        <w:t>богатая жатва: хороших</w:t>
      </w:r>
      <w:r w:rsidR="00880711">
        <w:t xml:space="preserve"> — </w:t>
      </w:r>
      <w:r w:rsidR="00503321">
        <w:t>в Девачане, плохих</w:t>
      </w:r>
      <w:r w:rsidR="00880711">
        <w:t xml:space="preserve"> — </w:t>
      </w:r>
      <w:r w:rsidR="00503321">
        <w:t>в Авитчи. Можно заранее жизнь свою в Надземном определить по этим зародышам, импульсам и устремлениям, творимым на Земле, по закону причины и следствия. Постороннего нет ничего</w:t>
      </w:r>
      <w:r w:rsidR="00880711">
        <w:t xml:space="preserve"> — </w:t>
      </w:r>
      <w:r w:rsidR="00503321">
        <w:t>только вариации на избранные темы. Сеятель здесь</w:t>
      </w:r>
      <w:r w:rsidR="00880711">
        <w:t xml:space="preserve"> — </w:t>
      </w:r>
      <w:r w:rsidR="00503321">
        <w:t>жнец там. Девачан и Авитчи</w:t>
      </w:r>
      <w:r w:rsidR="00880711">
        <w:t xml:space="preserve"> — </w:t>
      </w:r>
      <w:r w:rsidR="00503321">
        <w:t>полюса хороших и дурных следствий. Кама-Лока</w:t>
      </w:r>
      <w:r w:rsidR="00880711">
        <w:t xml:space="preserve"> — </w:t>
      </w:r>
      <w:r w:rsidR="00503321">
        <w:t>место выбора того или другого, место борьбы между притяжениями обоих. Притягиваются элементами Высшей и низшей дуады духи к созвучным им сферам. Объект притяжения</w:t>
      </w:r>
      <w:r w:rsidR="00880711">
        <w:t xml:space="preserve"> — </w:t>
      </w:r>
      <w:r w:rsidR="00503321">
        <w:t>пятый принцип. Сознание Адепта поверх этих переживаний Авитчи и Девачана, ибо сознание его открыто действительности. Приятные иллюзии и сны в Девачане, кошмары в Авитчи: антидействительность в обоих. Состояние Адепта</w:t>
      </w:r>
      <w:r w:rsidR="00880711">
        <w:t xml:space="preserve"> — </w:t>
      </w:r>
      <w:r w:rsidR="00503321">
        <w:t>жизнь непрерываемого сознания в мире действительно сущего. Царство Истины</w:t>
      </w:r>
      <w:r w:rsidR="00880711">
        <w:t xml:space="preserve"> — </w:t>
      </w:r>
      <w:r w:rsidR="00503321">
        <w:t>только познание ее делает человека свободным. Сперва Путь, потом Истина, потом Жизнь, то есть бессмертие.</w:t>
      </w:r>
    </w:p>
    <w:p w:rsidR="00834937" w:rsidRDefault="00503321" w:rsidP="008B3837">
      <w:pPr>
        <w:pStyle w:val="Quote"/>
      </w:pPr>
      <w:r>
        <w:t>Последнее время сны приобрели четкость. Видел попытки темных. Имел беседу с отпавшей другиней, объяснял ей одно письмо.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61.</w:t>
      </w:r>
      <w:r w:rsidR="00503321">
        <w:t xml:space="preserve"> (48). </w:t>
      </w:r>
      <w:r w:rsidR="00503321" w:rsidRPr="008B3837">
        <w:rPr>
          <w:b/>
        </w:rPr>
        <w:t>(Янв. 23).</w:t>
      </w:r>
      <w:r w:rsidR="00503321">
        <w:t xml:space="preserve"> День</w:t>
      </w:r>
      <w:r w:rsidR="00880711">
        <w:t xml:space="preserve"> — </w:t>
      </w:r>
      <w:r w:rsidR="00503321">
        <w:t xml:space="preserve">бодрствование, затем сон, отдых для восстановления сил. Жизнь земная подобна дню </w:t>
      </w:r>
      <w:r w:rsidR="00503321">
        <w:lastRenderedPageBreak/>
        <w:t>бодрствующего состояния, цикл более длительный, затем смерть, сон, отдых, чтобы после него, отдохнув, проснуться в Надземном</w:t>
      </w:r>
      <w:r w:rsidR="00880711">
        <w:t xml:space="preserve"> — </w:t>
      </w:r>
      <w:r w:rsidR="00503321">
        <w:t>цикл больший. Циклы идут, расширяясь, увеличиваясь и удлиняясь, до Махаманвантары</w:t>
      </w:r>
      <w:r w:rsidR="001A3B11">
        <w:rPr>
          <w:rStyle w:val="FootnoteReference"/>
        </w:rPr>
        <w:footnoteReference w:id="10"/>
      </w:r>
      <w:r w:rsidR="00503321">
        <w:t xml:space="preserve"> включительно. Аналогия сохраняется до конца</w:t>
      </w:r>
      <w:r w:rsidR="00880711">
        <w:t xml:space="preserve"> — </w:t>
      </w:r>
      <w:r w:rsidR="00503321">
        <w:t>от биения пульса атома, потом сердца и до пульсации Солнца, заканчивая явление Маха-циклом. Познавание Законов Космических поднимает сознание в мир действительности. Сознание покидает личный мирок и входит в орбиту космопространственной жизни. Как удержаться за то, что реального бытия не имеет, как удержаться за иллюзию личного мира, когда в аспекте космическом он чудовищно ничтожен и мал? Даже с точки зрения обитателя, скажем, Венеры, личный мир среднего землянина нереален и далек от действительности. Это отрезок короткой длины в 60-80 лет, наполненный мыслями, представлениями и чувствами, ничуть не более близкими к действительности, как, положим, личный мир наших предков. Вы знаете больше, они знали меньше, но, в общем, ни вы, ни они действительности не знали. Мы реалисты-действительники. Наша цель</w:t>
      </w:r>
      <w:r w:rsidR="00880711">
        <w:t xml:space="preserve"> — </w:t>
      </w:r>
      <w:r w:rsidR="00503321">
        <w:t>Знание, приобретаем его для того, чтобы дать людям и ввести их в мир Космической действительности.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62.</w:t>
      </w:r>
      <w:r w:rsidR="00503321">
        <w:t xml:space="preserve"> (49). </w:t>
      </w:r>
      <w:r w:rsidR="003312B3" w:rsidRPr="003312B3">
        <w:rPr>
          <w:b/>
        </w:rPr>
        <w:t>(М.А.Й.).</w:t>
      </w:r>
      <w:r w:rsidR="00503321">
        <w:t xml:space="preserve"> Путь ученичества</w:t>
      </w:r>
      <w:r w:rsidR="00880711">
        <w:t xml:space="preserve"> — </w:t>
      </w:r>
      <w:r w:rsidR="00503321">
        <w:t>это путь постоянной напряженной трансмутации, или преображения, всей своей сущности. Конечно, он нелегок, преображение сознательное, волевое. Конца ему нет. Чего бы ни достиг он и что бы ни преодолел, то, что он представляет собою в момент величайшей победы над собою самим, все это</w:t>
      </w:r>
      <w:r w:rsidR="00880711">
        <w:t xml:space="preserve"> — </w:t>
      </w:r>
      <w:r w:rsidR="00503321">
        <w:t>только ступени, каждая из которых имеет над собой более высокую и достигается преодолением предыдущей. На этом пути находятся все, то есть совершенствуется, развивается каждый дух, на какой бы высоте он ни стоял. Даже Паранирвана</w:t>
      </w:r>
      <w:r w:rsidR="001A3B11">
        <w:rPr>
          <w:rStyle w:val="FootnoteReference"/>
        </w:rPr>
        <w:footnoteReference w:id="11"/>
      </w:r>
      <w:r w:rsidR="00503321">
        <w:t xml:space="preserve"> не означает окончательной остановки и достижения такой степени совершенства, дальше которой подниматься нельзя. Космос находится в процессе вечного продвижения в беспредельность и вечного совершенствования. Конца 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63.</w:t>
      </w:r>
      <w:r w:rsidR="00503321">
        <w:t xml:space="preserve"> (50). </w:t>
      </w:r>
      <w:r w:rsidR="00503321" w:rsidRPr="008B3837">
        <w:rPr>
          <w:b/>
        </w:rPr>
        <w:t>(Янв. 24).</w:t>
      </w:r>
      <w:r w:rsidR="00503321">
        <w:t xml:space="preserve"> Да! Да! Да! Это верно, личность</w:t>
      </w:r>
      <w:r w:rsidR="00880711">
        <w:t xml:space="preserve"> — </w:t>
      </w:r>
      <w:r w:rsidR="00503321">
        <w:t xml:space="preserve">только орудие Индивидуальности, ее инструмент, ее слуга для собирания нужного знания и опыта на ниве земной. Много личностей использовала для этой цели Триада, собирая жатву земных воплощений. Не успешно всегда, ибо бывало, и часто бывало, что личность, сосредоточив исключительно в себе смысл и цель существования, забывала о том, что она всего лишь исполнительница велений своего господина, своей Бессмертной перевоплощающейся Триады. И тогда истинный смысл жизни терялся, и тогда плотная жизнь становилась бесцельным </w:t>
      </w:r>
      <w:r w:rsidR="00503321">
        <w:lastRenderedPageBreak/>
        <w:t>прозябанием, какими хорошими ни казались бы внешние условия такой жизни, даже в царских палатах, даже во всей славе земной. Если плотное существование утратило свой единственный смысл, жизнь прожита бесполезно. Тело и личность</w:t>
      </w:r>
      <w:r w:rsidR="00880711">
        <w:t xml:space="preserve"> — </w:t>
      </w:r>
      <w:r w:rsidR="00503321">
        <w:t>рабы, послушные орудия своего властелина, который только через них, через их беспрекословное и послушное исполнение его высших указаний, может извлечь из земного пребывания все, что надо ему для своего дальнейшего развития и продвижения. Огненно и неизгладимо должен быть выжжен в смертном сознании личности смысл существования ее на Земле. Куда унесут кони, зарвавшись, седока, если выпустит он вожжи из рук? Куда понесется корабль, потерявший рулевое управление? Не к пропасти ли кони и не к гибели ли корабль? И вожжи, и руль в руках Индивидуальности, то есть узда духа на всех чувствах, мыслях и действиях слуги своего, личности данного воплощения и всех последующих за ним в будущем. Опыт, опыт, опыт и знание</w:t>
      </w:r>
      <w:r w:rsidR="00880711">
        <w:t xml:space="preserve"> — </w:t>
      </w:r>
      <w:r w:rsidR="00503321">
        <w:t>вот цель, единственная цель, ради которой живет малая и временная личность. И хорошо, когда еще при жизни ее сознание начинает возвышаться и сосредоточиваться в Бессмертной Триаде, делая личность только исполнителем своих указаний. К чему борьба между Высшей и низшей дуадой, когда здесь, уже на Земле, победить можно и подчинить выявления личного начала своему высшему «Я». Перенесение всего сознания в сферу непреходящего и будет победой над личностью малой. Личность большой быть не может, ибо ограничена в своих выявлениях несколькими десятками лет. Если же личность становится большой и великой, то лишь настолько и постольку, поскольку Бессмертная Индивидуальность человека, проявляющаяся через личность, свободно и беспрепятственно может выявлять свою скрытую сущность, свой опыт многих прошлых существований, нетленные накопления духа. Когда Познавший Говорит: «Я сам по себе ничто»,</w:t>
      </w:r>
      <w:r w:rsidR="00880711">
        <w:t xml:space="preserve"> — </w:t>
      </w:r>
      <w:r w:rsidR="00503321">
        <w:t xml:space="preserve">Имеет в виду Он смертную личность свою, временную, малую, ограниченную телом и прочими условиями земного существования. Так надо духом и сердцем понять смысл жизни личности малой, чтобы полнее ей овладеть и подчинить ее той великой задаче, ради которой одной ей дана жизнь на Земле. Со смертью прекращается существование личности. Сидор Петрович Иванов перестает существовать как таковой, со своим телом, паспортом, квартирой, одеждой, вещами и социальным положением. Все признаки его личности, вплоть до ее удостоверения с фотокарточкой, перестают иметь самодовлеющий смысл. С данным воплощением на Земле покончено все. Только то, что собрано для Триады, остается в Триаде, только в накопленном за жизнь личности материале все значение жизни прошедшей. Но пусть очи души будут открыты при жизни, пусть собирание опыта станет единственной целью, пусть осознание Бессмертной Триады в себе станет настолько реальным, что все сосредоточится в ней и будет происходить ради нее. Отрешение от личного начала, овладение им </w:t>
      </w:r>
      <w:r w:rsidR="00503321">
        <w:lastRenderedPageBreak/>
        <w:t>и перенесение сознания в Бессмертную Индивидуальность свою будут наитруднейшими достижениями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64.</w:t>
      </w:r>
      <w:r w:rsidR="00503321">
        <w:t xml:space="preserve"> (51). </w:t>
      </w:r>
      <w:r w:rsidR="003312B3" w:rsidRPr="003312B3">
        <w:rPr>
          <w:b/>
        </w:rPr>
        <w:t>(М.А.Й.).</w:t>
      </w:r>
      <w:r w:rsidR="00503321">
        <w:t xml:space="preserve"> Накопление элементов бессмертия можно вести сознательно и планомерно, отождествляя сознание свое только с непреходящим. Погружаясь же в преходящее, лишаем себя своей доли в жизни бессмертия. Непрерываемость сознания может быть достигнута только тогда, когда земное сознание человека крепко и неразрывно связано с теми явлениями жизни, длительность которых выходит за пределы малого круга данного воплощения. Проведение более длинной линии, не кончающейся в данной жизни, может быть приложено с великою пользой и здесь. Наши дела были делами большой длительности, далеко выходящей за пределы одного существования. Так и вы удлините дела, и чувства, и мысли, и поступки свои. Не кончается ничто. Именно осознание продолжения всего в Беспредельность позволяет проекцию сознания в будущее. Но земные, обычные дела у обычных людей дальше жизни обычной, земной не идут. Кругом обреченности очерчивают будущее свое, замыкаясь в скорлупе личности. Но вот отношения с нами уже перешли эти границы, но вот Учение устремило вперед, в Беспредельность, но вот будущее, не ограниченное ничем, стало достоянием вашим. Архат жемчужную пряжу своего духа ткет искусной рукой, перенося весь смысл и цель своего земного пребывания туда, где не кончается ничто, но все живет бесконечно, и тем утверждает бессмертие свое уже на Земле и с Землею</w:t>
      </w:r>
      <w:r w:rsidR="00880711">
        <w:t xml:space="preserve"> — </w:t>
      </w:r>
      <w:r w:rsidR="00503321">
        <w:t>в мирах.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65.</w:t>
      </w:r>
      <w:r w:rsidR="00503321">
        <w:t xml:space="preserve"> (52). </w:t>
      </w:r>
      <w:r w:rsidR="00503321" w:rsidRPr="008B3837">
        <w:rPr>
          <w:b/>
        </w:rPr>
        <w:t>(Янв. 25).</w:t>
      </w:r>
      <w:r w:rsidR="00503321">
        <w:t xml:space="preserve"> В Записях этих дан постепенный план достижения Адепта. Восхождение последовательное</w:t>
      </w:r>
      <w:r w:rsidR="00880711">
        <w:t xml:space="preserve"> — </w:t>
      </w:r>
      <w:r w:rsidR="00503321">
        <w:t>по ступеням. Всего не достичь в одночасье. Потребуется не одна жизнь, но зато и достижение превосходит все, что может дать человеку земное благополучие, слава, богатство и власть земная. Все они преходящи, все преходящи блага земные, но достижения Адепта</w:t>
      </w:r>
      <w:r w:rsidR="00880711">
        <w:t xml:space="preserve"> — </w:t>
      </w:r>
      <w:r w:rsidR="00503321">
        <w:t>его вечное достояние. Блага земные можно удержать в лучшем случае только на одну жизнь, достижение Адепта можно удерживать постоянно и навсегда. Единственная обязанность, которая будет сопутствовать ему во всех его жизнях,</w:t>
      </w:r>
      <w:r w:rsidR="00880711">
        <w:t xml:space="preserve"> — </w:t>
      </w:r>
      <w:r w:rsidR="00503321">
        <w:t>это обязательство восходить и продвигаться дальше. Остановиться нельзя и нельзя идти вспять; только вперед, всегда, вечно вперед к еще большим высотам. Конца восхождению нет. В эволюционном движении вперед весь Космос. Это движение остановиться не может, разве что только во время Пралайи. Но и тогда Венец Космического Разума находится в состоянии процесса сознательного Бытия. Достижение ступени Адепта</w:t>
      </w:r>
      <w:r w:rsidR="00880711">
        <w:t xml:space="preserve"> — </w:t>
      </w:r>
      <w:r w:rsidR="00503321">
        <w:t>величайшее на Земле.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66.</w:t>
      </w:r>
      <w:r w:rsidR="00503321">
        <w:t xml:space="preserve"> (53). </w:t>
      </w:r>
      <w:r w:rsidR="00503321" w:rsidRPr="008B3837">
        <w:rPr>
          <w:b/>
        </w:rPr>
        <w:t>(Янв. 26).</w:t>
      </w:r>
      <w:r w:rsidR="00503321">
        <w:t xml:space="preserve"> Высшее «Я» хочет одного, астрал и малое «я»</w:t>
      </w:r>
      <w:r w:rsidR="00880711">
        <w:t xml:space="preserve"> — </w:t>
      </w:r>
      <w:r w:rsidR="00503321">
        <w:t xml:space="preserve">другого. Как найти линию правильного действия между </w:t>
      </w:r>
      <w:r w:rsidR="00503321">
        <w:lastRenderedPageBreak/>
        <w:t>двумя? Астрал, не сдерживаемый бодрствующим сознанием, уявляет себя в снах, показывая своим поведением действительную ступень преодоления сосредоточенных в нем свойств, изживаемых, но не изжитых. Что внесено в него сознательной волей его владельца, то в нем и есть. И можно ли удивляться, что он продолжает делать то, чему научен, и любить то, что любил или любит его хозяин, его господин. Если отказались от мяса, а в глубине души лелеется мысль о том, как бы покушать его, то и астрал, приученный к мясу, будет жаждать его и, лишенный его, будет в снах предаваться обжорству. Изжитые окончательно свойства тоже могут уявляться в снах, но эти отрыжки не страшны и быстро затухают совсем. Но живуче не изжитое, а лишь подавленное волей. Тонка разница между подавлением и изживанием. Подавляется то, что живет, что есть, что существует в астральной оболочке, ожидая любого благоприятного случая, чтобы проявиться. Изжито то, что за ненадобностью отпадает от человека, как осенняя листва с деревьев. Отпавший лист уже не приставить, он отмер. Борьба с астральными накоплениями требует большой настойчивости, упорства и целеустремленности. Астрал питается мыслью. Если мысль не питает его, не могут расти его свойства. Астрал питается поступками, если в них вложена мысль. Выношенное и возлелеянное мыслью особенно упорно в астрале. Искоренение ведется силою мысли. Легче всего управить телом и его подчинить, труднее всего</w:t>
      </w:r>
      <w:r w:rsidR="00880711">
        <w:t xml:space="preserve"> — </w:t>
      </w:r>
      <w:r w:rsidR="00503321">
        <w:t>астралом. Годы может спать подавленное свойство, с тем чтобы в один непрекрасный момент со всею силою и яростью обрушиться на своего породителя и воспитателя. Можно представить себе несдержанное буйство астрала в Кама-Локе, где все обострено до предела и кажущиеся и обманчивые возможности, но яркие и картинно живые, сулят самое широкое удовлетворение всех его вожделений. Отсюда и пиры одурения, и призрачное курение, и все прочее, на что только способно воображение человека, не сдерживаемое обычными земными условиями. Все скрытое и подавленное выявляет себя до конца. И ярость астрала надо тут преодолеть, и победить, и отбросить, как листья сухие. Трудно. Но лучше борьбу начать на Земле, и на Земле обуздать эту оболочку и привести в полное повиновение. Надо лишь пищи ему не давать никакой. И умрет он, пищи лишенный. Все прошлое надо провести перед новым, возросшим сознанием и наложить на него печать последнего выбора и решения воли, отбросив туман бывших прельщений со всего, что случилось когда-то. Даже дом требует чистки, тем более все закоулки сознания.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67.</w:t>
      </w:r>
      <w:r w:rsidR="00503321">
        <w:t xml:space="preserve"> (54). </w:t>
      </w:r>
      <w:r w:rsidR="003312B3" w:rsidRPr="003312B3">
        <w:rPr>
          <w:b/>
        </w:rPr>
        <w:t>(М.А.Й.).</w:t>
      </w:r>
      <w:r w:rsidR="00503321">
        <w:t xml:space="preserve"> Знающий и многоопытный путник ни на мгновение не замедлит непреложной поступи своей, и твердости шага, и ритма его даже перед глухою стеной. И стена распадется.</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8B3837">
        <w:rPr>
          <w:b/>
        </w:rPr>
        <w:t>68.</w:t>
      </w:r>
      <w:r w:rsidR="00503321">
        <w:t xml:space="preserve"> (55). </w:t>
      </w:r>
      <w:r w:rsidR="00503321" w:rsidRPr="008B3837">
        <w:rPr>
          <w:b/>
        </w:rPr>
        <w:t>(Янв. 27).</w:t>
      </w:r>
      <w:r w:rsidR="00503321">
        <w:t xml:space="preserve"> (На днях было со сна). Возьми рукописи Мои. Дам чтение рукописей на расстоянии. Это тоже (область) знание учеников. Можно прочесть и можно записать прочитанное, или записывать читаемое, или записать по памяти, или записывать во время чтения дословно. Требуется известная степень ясновидения.</w:t>
      </w:r>
    </w:p>
    <w:p w:rsidR="00834937" w:rsidRDefault="00503321" w:rsidP="00503321">
      <w:r>
        <w:t>Войны не будет. Идет под знаком. Выявляется все самое темное и человеконенавистническое. Разрушители идут к грани нелепости (reduction ad absurdum</w:t>
      </w:r>
      <w:r w:rsidR="001A3B11">
        <w:rPr>
          <w:rStyle w:val="FootnoteReference"/>
        </w:rPr>
        <w:footnoteReference w:id="12"/>
      </w:r>
      <w:r>
        <w:t>) и саморазрушения. Энергиями нагнетаются оба полюса: темный</w:t>
      </w:r>
      <w:r w:rsidR="00880711">
        <w:t xml:space="preserve"> — </w:t>
      </w:r>
      <w:r>
        <w:t>для самоуничтожения, светлый</w:t>
      </w:r>
      <w:r w:rsidR="00880711">
        <w:t xml:space="preserve"> — </w:t>
      </w:r>
      <w:r>
        <w:t>для ярого строительства. Энергии блага творящи. Таковыми их делает призма сознания. Я Вижу победу над тьмою, неожиданную и всепланетную. Приду в момент величайшего напряжения полюсов. Призываю к объединению сознаний, но на уровне высшем. Темные тоже объединяются, но на низшем. Мысль об отсутствующем и представление его облика объединяет с ним. Можно чаще связываться мыслью с близкими по духу людьми и знать больше об их жизни. Мы Посылаем вам и Знаем о вас. Вы знайте о них. Сделай опыт с автором последнего письма, но через Меня. Сближение на расстоянии дает возможность проснуться.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69.</w:t>
      </w:r>
      <w:r w:rsidR="00503321">
        <w:t xml:space="preserve"> (56). </w:t>
      </w:r>
      <w:r w:rsidR="00503321" w:rsidRPr="008B3837">
        <w:rPr>
          <w:b/>
        </w:rPr>
        <w:t>(Янв. 28).</w:t>
      </w:r>
      <w:r w:rsidR="00503321">
        <w:t xml:space="preserve"> Применим новое в познавании. Посылаю мысль о вмещении Нашего, исключая свое. Наше касается жизни всего мира, всего человечества. А в мире тяжко сейчас. Тяжко потому и сознанию, коснувшемуся положения в мире. Внутреннее состояние уже не лично свое, но общепланетное, ибо открыто тому, что идет на планете. Сторонники тьмы и ее слуги, сознательные и бессознательные, накапливают силы для разрушения жизни. Мы и все, кто против них, собираем мощь противодействия тьме. Грозная страница истории мира. Нам должны помочь все, кто не хочет погибнуть в ужасе новой войны. Мы их Сдержим. Мы на безумствующих управу Найдем. Пусть лик свой звериный выявят до конца. Настанет момент, когда все люди, в ком сохранилась хоть бы частица здравого смысла, поднимутся против термоядерных безумцев. Всему есть предел. Теперь с огнем шутить уже невозможно.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70.</w:t>
      </w:r>
      <w:r w:rsidR="00503321">
        <w:t xml:space="preserve"> (57). </w:t>
      </w:r>
      <w:r w:rsidR="00503321" w:rsidRPr="008B3837">
        <w:rPr>
          <w:b/>
        </w:rPr>
        <w:t>(Янв. 29).</w:t>
      </w:r>
      <w:r w:rsidR="00503321">
        <w:t xml:space="preserve"> Каждая ошибка влечет за собой хвост следствий. И уже не во власти содеявшего уничтожить то, что было совершено. Только окончательная и полная победа над собою может нейтрализовать цепь следствий, если касались они внутреннего неблагополучия сознания. В прошлом изменить ничего нельзя. Только будущее в руках формовщика следствий. Даже горький опыт познавания человека полезен, также полезны ошибки, но если осознан их вред и изъято из них то, что привлекало или побуждало их </w:t>
      </w:r>
      <w:r w:rsidR="00503321">
        <w:lastRenderedPageBreak/>
        <w:t>совершить. Если разложить явление на его составные части и проанализировать каждую, то рассеется туман прельщения и обольщений и выступит голый скелет неприкрашенной действительности. В прельщениях всегда действует обман. Обман чувств и ощущений, которые сами по себе, не приукрашенные внешне, не имеют в себе ничего привлекательного, особенно если посмотреть на них со стороны. Задача испытуемого</w:t>
      </w:r>
      <w:r w:rsidR="00880711">
        <w:t xml:space="preserve"> — </w:t>
      </w:r>
      <w:r w:rsidR="00503321">
        <w:t>содрать с них внешние ложноукрашенные покровы, и тогда под каждым цветком можно увидеть змею, которая жалит, если тянуться к цветку. Действительность надо увидеть за каждым.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71.</w:t>
      </w:r>
      <w:r w:rsidR="00503321">
        <w:t xml:space="preserve"> (58). </w:t>
      </w:r>
      <w:r w:rsidR="003312B3" w:rsidRPr="003312B3">
        <w:rPr>
          <w:b/>
        </w:rPr>
        <w:t>(М.А.Й.).</w:t>
      </w:r>
      <w:r w:rsidR="00503321">
        <w:t xml:space="preserve"> К прошлому возвращаться не будем. Цепи прошлого тяжки. Для Огненного Йога прошлого нет. Погружение в прошлое означает возврат в сферу того, что преодолено, но что воскресает мгновенно при касании его сознанием. Только будущее и только на уровне высшем. Тайна освобождения от своих недостатков, наследия прошлого, лежит в устремлении в будущее и забвении того, что</w:t>
      </w:r>
      <w:r w:rsidR="008B3837">
        <w:t xml:space="preserve"> </w:t>
      </w:r>
      <w:r w:rsidR="00503321">
        <w:t>было когда-то, что влекло, что погружало в мир призрачных ощущений и переживаний.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72.</w:t>
      </w:r>
      <w:r w:rsidR="00503321">
        <w:t xml:space="preserve"> (59). </w:t>
      </w:r>
      <w:r w:rsidR="00503321" w:rsidRPr="008B3837">
        <w:rPr>
          <w:b/>
        </w:rPr>
        <w:t>(Янв. 30).</w:t>
      </w:r>
      <w:r w:rsidR="00503321">
        <w:t xml:space="preserve"> Намерения Наши и Планы открыты не могут быть даже ближайшим, так как это связано с оповещением через пространство, где много враждебных ушей. Так же и с передачей Учения. Самое Сокровенное не может быть доверено бумаге, ибо начертания видимы. Только из уст в уста передаются знания, не подлежащие оглашению. Так было всегда. Потому и в Учении, увидевшем свет, многие вопросы даже не затронуты. Запрещенное знание остается закрытым. Даже темные берегут свои знания от непосвященных, хотя и темны желающие их получить. У них тоже своя иерархия, ученичество и посвящение. Искаженное подражание Нашим традициям. Все то же, но все наоборот. И знания их ограничены сферою тьмы. Высшие сферы пространства им недоступны, недоступно и высшее знание. Но знают достаточно много, чтобы вредить, и пользуются невежеством тугоумных отрицателей. Неосознанная опасность нехороша тем, что от нее нельзя защититься. Как же защититься от того, существование чего даже не признаётся? И они пользуются этим. Главное, чтобы не знали. Даже вас ухитряются усыпить, усыпить бдительность вашу, ибо знание, или осознание, их присутствия парализует их активность. Сильны, пока не обнаружены. Тем и живут и на незнании или неосмотрительности и усыпленности промышляют.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73.</w:t>
      </w:r>
      <w:r w:rsidR="00503321">
        <w:t xml:space="preserve"> (Со сна). Не может ничего произойти без Моего ведома. Готов идти на помощь. Направляю нужные условия. Ждал долго. Остается мало. Что посеешь... Мне доктор запретил петь обычно. Осторожнее. Готовлю перемену судьбы. Да! Прошлое было </w:t>
      </w:r>
      <w:r w:rsidR="00503321">
        <w:lastRenderedPageBreak/>
        <w:t>трудно. Теперь будет лучше. Пошлю людей и обстоятельства. Берегись злошептателей</w:t>
      </w:r>
      <w:r w:rsidR="00880711">
        <w:t xml:space="preserve"> — </w:t>
      </w:r>
      <w:r w:rsidR="00503321">
        <w:t>висят на ауре.</w:t>
      </w:r>
    </w:p>
    <w:p w:rsidR="00834937" w:rsidRDefault="00503321" w:rsidP="00503321">
      <w:r>
        <w:t>М-й ожидает неприятность. Вас Бережем. Даем лучшее в худшем.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B3837">
        <w:rPr>
          <w:b/>
        </w:rPr>
        <w:t xml:space="preserve">74. </w:t>
      </w:r>
      <w:r w:rsidR="00503321">
        <w:t xml:space="preserve">(60). </w:t>
      </w:r>
      <w:r w:rsidR="00503321" w:rsidRPr="008B3837">
        <w:rPr>
          <w:b/>
        </w:rPr>
        <w:t>(Янв. 31).</w:t>
      </w:r>
      <w:r w:rsidR="00503321">
        <w:t xml:space="preserve"> Пиши</w:t>
      </w:r>
      <w:r w:rsidR="00880711">
        <w:t xml:space="preserve"> — </w:t>
      </w:r>
      <w:r w:rsidR="00503321">
        <w:t>это карма твоя.</w:t>
      </w:r>
    </w:p>
    <w:p w:rsidR="00834937" w:rsidRDefault="00503321" w:rsidP="00503321">
      <w:r>
        <w:t>Необычность поймем широко. Так же как и внутренняя жизнь и внутренний мир Наших людей отличается от обычных, точно так же отлично и пребывание и судьба их в Мире Надземном. Все не так, как у всех. Все условия являются исключением из общих правил. Прежде всего они получают Нашу заботу. В сон погружаем по степени необходимости. Там нужны Нам помощники так же, как и здесь. Дел много, и много работы. Работавшие здесь там продолжают работать. Возможностей без конца. Сознанием Оделяем по степени того, насколько кто стал необходимым. Непрерываемость сознания остается в области индивидуальных достижений. Но возможностей даже в этом направлении много. На каждом из Наших Наша печать многовековой длительности. Идущий ко Мне пусть будет спокоен за будущее свое.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75.</w:t>
      </w:r>
      <w:r w:rsidR="00503321">
        <w:t xml:space="preserve"> (61). </w:t>
      </w:r>
      <w:r w:rsidR="003312B3" w:rsidRPr="003312B3">
        <w:rPr>
          <w:b/>
        </w:rPr>
        <w:t>(М.А.Й.).</w:t>
      </w:r>
      <w:r w:rsidR="00503321">
        <w:t xml:space="preserve"> При восхождении испытания и борьба неизбежны, но чем скорее восстанавливается равновесие после каждых очередных, тем лучше. Главное, чтобы не нарушался установленный ритм поступательного движения. Перебои ритма очень опасны, так как на время лишают ритмом установленных поступлений. Неизменность и нерушимость ритма Космических явлений</w:t>
      </w:r>
      <w:r w:rsidR="00880711">
        <w:t xml:space="preserve"> — </w:t>
      </w:r>
      <w:r w:rsidR="00503321">
        <w:t>закон проявленного мира. Этому примеру следует подчинить всю свою жизнь. В мире внешнем всегда будут события, стремящиеся нарушить стройность восхождения сознания. Их надо научиться пропускать мимо, не изменяя ритма шага. Мало ли что может в жизни случиться, не нарушать же из-за мимолетно преходящих явлений непреложности движения своего в Беспредельность. Если нарушать из-за каждого, то сознание погрузится полностью в мир плотный и потонет в шуме, сутолке и его суете. А путь наш урочен, и время не ждет. Жаль каждого потерянного попусту часа. Именно постоянство напряженной устремленности и осознания себя путником вечного пути соответствует действительности земного пребывания. Да! Да! Все не наше, ничто не принадлежит нам. Все только на время, на данный отрезок пути, чтобы все это оставить в том мире, которому все это принадлежит, равно как и самый мир. Не стоит обращать и особого внимания на внешнее окружение, поскольку оно не мешает идти. Наше все у Владыки, и мы у Него. Там наше место. Здесь же</w:t>
      </w:r>
      <w:r w:rsidR="00880711">
        <w:t xml:space="preserve"> — </w:t>
      </w:r>
      <w:r w:rsidR="00503321">
        <w:t>пока. Каждому дается Поручение. Его необходимо выполнить как можно лучше. На это и можно направить все свои силы, на прочее же все</w:t>
      </w:r>
      <w:r w:rsidR="00880711">
        <w:t xml:space="preserve"> — </w:t>
      </w:r>
      <w:r w:rsidR="00503321">
        <w:t>в размере неизбежной обязанности перед собой, перед телом своим, перед окружающими, связанными кармой,</w:t>
      </w:r>
      <w:r w:rsidR="00880711">
        <w:t xml:space="preserve"> — </w:t>
      </w:r>
      <w:r w:rsidR="00503321">
        <w:t xml:space="preserve">словом, выполнение </w:t>
      </w:r>
      <w:r w:rsidR="00503321">
        <w:lastRenderedPageBreak/>
        <w:t>долга. Но сердце отдается Владыке, но не чему-то или кому-то, кроме Него. Путь ясен, можно идти.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76.</w:t>
      </w:r>
      <w:r w:rsidR="00503321">
        <w:t xml:space="preserve"> (62). Поток вашей воли сочетайте с Моей. Чего Хочет Владыка</w:t>
      </w:r>
      <w:r w:rsidR="00880711">
        <w:t xml:space="preserve"> — </w:t>
      </w:r>
      <w:r w:rsidR="00503321">
        <w:t>вот ваша забота. Желание толп так далеко от того, чего Хочу Я. Желание Мое</w:t>
      </w:r>
      <w:r w:rsidR="00880711">
        <w:t xml:space="preserve"> — </w:t>
      </w:r>
      <w:r w:rsidR="00503321">
        <w:t>закон ваш. Вас видеть Хочу побеждающими всегда. Имеет значение не то, что побеждено, но факт победы. Указую делить со Мной радость каждой победы для утверждения ее в сознании. Признание своих слабостей</w:t>
      </w:r>
      <w:r w:rsidR="00880711">
        <w:t xml:space="preserve"> — </w:t>
      </w:r>
      <w:r w:rsidR="00503321">
        <w:t>заслуга. Каждая слабость есть обратная сторона силы. Граница, их разделяющая,</w:t>
      </w:r>
      <w:r w:rsidR="00880711">
        <w:t xml:space="preserve"> — </w:t>
      </w:r>
      <w:r w:rsidR="00503321">
        <w:t>преодоление. Чем сильнее корень слабости, тем мощнее сила победы. Холод преображается в пламень. Человек с сильными страстями стать может гигантом духа, их победив. Когда дается огонь, надо знать, что напрягается им и всё, что еще не преодолено в человеке, в глубинах его сознания. Ассимиляция огня обнимает собою и это. Можно назвать это явление испытанием, зная, что трансмутация неизбежна и что огонь будет действовать, но направленный и регулируемый волей.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77.</w:t>
      </w:r>
      <w:r w:rsidR="00503321" w:rsidRPr="006C65C2">
        <w:t xml:space="preserve"> </w:t>
      </w:r>
      <w:r w:rsidR="00503321">
        <w:t xml:space="preserve">(63). </w:t>
      </w:r>
      <w:r w:rsidR="00503321" w:rsidRPr="006C65C2">
        <w:rPr>
          <w:b/>
        </w:rPr>
        <w:t>(Фев. 1).</w:t>
      </w:r>
      <w:r w:rsidR="00503321">
        <w:t xml:space="preserve"> Останавливаться нельзя. В движении всё, весь Космос. Всё стремительно несется в будущее. Остановиться</w:t>
      </w:r>
      <w:r w:rsidR="00880711">
        <w:t xml:space="preserve"> — </w:t>
      </w:r>
      <w:r w:rsidR="00503321">
        <w:t>значит отстать. Плестись в хвосте кому же охота! Никакие соображения не могут оправдать остановку, а тем более движение вспять, то есть вниз. Крест свой</w:t>
      </w:r>
      <w:r w:rsidR="00880711">
        <w:t xml:space="preserve"> — </w:t>
      </w:r>
      <w:r w:rsidR="00503321">
        <w:t>это все несовершенства свои, ибо приходится двигаться, взяв их с собою. Не взять нельзя, так как они еще не изжиты, но изживать их, взявши, придется в яром устремлении в будущее. Ведь бывают моменты, когда их тяжесть почти неощутима. Это моменты подъема и напряжения высших энергий. Если усилить его еще и еще, возможно мгновенно преображение духа и освобождение от всех наростов. Но, как бы то ни было, истинно устремленного не задержит ничто. Даже споткнувшись, даже упав, будем думать лишь о движении дальше. Назад возврата нет. Остановка означает возврат, ибо ничто не пребывает в недвижности. Краткий отдых возможен, но с мыслью вперед.</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78.</w:t>
      </w:r>
      <w:r w:rsidR="00503321">
        <w:t xml:space="preserve"> (64). </w:t>
      </w:r>
      <w:r w:rsidR="003312B3" w:rsidRPr="003312B3">
        <w:rPr>
          <w:b/>
        </w:rPr>
        <w:t>(М.А.Й.).</w:t>
      </w:r>
      <w:r w:rsidR="00503321">
        <w:t xml:space="preserve"> Родной мой, любимый, распятие духа в материи и есть жизнь. Чтобы сознание утвердить в обоих мирах, надо пройти через все тяготы земные и надземные. Они здесь, и они там, и открыты непрерываемому сознанию. Нелегок путь духа, ищущего освобождения, нелегок еще и потому, что и Землю оставить нельзя беспризорной. Если все, душу свою полагающие за других и за мир, Землю оставят, то она погрузится во тьму и погибнет. Если раньше Владыка Сказал: «Возьми крест свой и следуй за Мною»,</w:t>
      </w:r>
      <w:r w:rsidR="00880711">
        <w:t xml:space="preserve"> — </w:t>
      </w:r>
      <w:r w:rsidR="00503321">
        <w:t xml:space="preserve">то теперь к этому надо добавить: «Возьми крест свой и крест мира, чтобы за Мною идти». И те, кто идет за Ним, разделяют тягость Ноши Его, Ноши мира сего. Избежать и отказаться нельзя, ибо тяжкие </w:t>
      </w:r>
      <w:r w:rsidR="00503321">
        <w:lastRenderedPageBreak/>
        <w:t>пространственные нагнетения, ощущаемые высокими духами, и являются уже Ношей земною, не за себя, но за других, за все человечество, за весь мир. Ведь эти нагнетения надо не только принять, но и разряжать своим огненным, несломимым ничем устремлением к Свету. Тяжко? Да. Порой невыносимо, но ведь это уже сотрудничество с Иерархом. Многие ли способны сотрудничать, сознательно принимая на себя удары стихий. Один в поле воин, и неоткуда ждать помощи, и надо выстоять до конца. Но Незримый Водитель Бодрствует и Видит каждое усилие, принесенное во имя Общего Блага, каждую Видит слезу и каплю пота от противостояния невыносимым пространственным напряжениям. Разредители сфер</w:t>
      </w:r>
      <w:r w:rsidR="00880711">
        <w:t xml:space="preserve"> — </w:t>
      </w:r>
      <w:r w:rsidR="00503321">
        <w:t>так зовутся эти, неведомые миру, сотрудники Света. Быть в их числе</w:t>
      </w:r>
      <w:r w:rsidR="00880711">
        <w:t xml:space="preserve"> — </w:t>
      </w:r>
      <w:r w:rsidR="00503321">
        <w:t>честь и заслуга перед эволюцией, перед человечеством и перед Иерархией Света.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79.</w:t>
      </w:r>
      <w:r w:rsidR="00503321">
        <w:t xml:space="preserve"> (65). </w:t>
      </w:r>
      <w:r w:rsidR="00503321" w:rsidRPr="006C65C2">
        <w:rPr>
          <w:b/>
        </w:rPr>
        <w:t>(Фев. 2).</w:t>
      </w:r>
      <w:r w:rsidR="00503321">
        <w:t xml:space="preserve"> Ритм каждодневного Общения, обращения и молитвы значителен тем, что протягивается как бы постоянная огненная черта в Беспредельность, протягивается над непостоянством, изменчивостью и временностью внешних условий. Этот огненный ритм перенесет через все перемены и временность всех оболочек. Это ритм от огня, и утверждается он в огненном теле и огненным телом. Это ритм Высшей Триады, идущей от Высших Трех. В этот ритм вкладывается вся сила устремления духа, ищущего своего освобождения от непостоянства и временности преходящего, от длинного цикла смертей и рождений. С виду явление малое и неприметное следствия дает великие, ибо внешнее обуславливается внутренним и земное</w:t>
      </w:r>
      <w:r w:rsidR="00880711">
        <w:t xml:space="preserve"> — </w:t>
      </w:r>
      <w:r w:rsidR="00503321">
        <w:t>огненным, то есть временное</w:t>
      </w:r>
      <w:r w:rsidR="00880711">
        <w:t xml:space="preserve"> — </w:t>
      </w:r>
      <w:r w:rsidR="00503321">
        <w:t>вневременным. Потому в процессы Общения, обращения и молитвы вкладывается вся сила устремления сознания, дабы получить результат наилучший. Половинчатое обращение даст такие же результаты. Всем чувством, всей мыслью, всем существом творится этот процесс, имеющий такое решающее влияние на все будущее человека. Ведь это вехи пути в Беспредельность, ведь это каналы уявления жизни в Надземном. Каналы прорываются в пространстве ценой долголетних усилий, напряжения и сосредоточения мысли. Громады достижений складываются в каждодневности. Если бы понять до конца значение каждодневности. Кто-то считает ее могилою духа, а для кого-то</w:t>
      </w:r>
      <w:r w:rsidR="00880711">
        <w:t xml:space="preserve"> — </w:t>
      </w:r>
      <w:r w:rsidR="00503321">
        <w:t>это кладезь неисчерпаемых возможностей и отправная точка к сферам Дальних Миров и всем Сокровищам Космоса. Утвердим и благословим каждодневность как лестницу восхождения духа, не имеющую конца.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80.</w:t>
      </w:r>
      <w:r w:rsidR="00503321">
        <w:t xml:space="preserve"> (66). </w:t>
      </w:r>
      <w:r w:rsidR="003312B3" w:rsidRPr="003312B3">
        <w:rPr>
          <w:b/>
        </w:rPr>
        <w:t>(М.А.Й.).</w:t>
      </w:r>
      <w:r w:rsidR="00503321">
        <w:t xml:space="preserve"> Конечно, Наша мысль</w:t>
      </w:r>
      <w:r w:rsidR="00880711">
        <w:t xml:space="preserve"> — </w:t>
      </w:r>
      <w:r w:rsidR="00503321">
        <w:t xml:space="preserve">о планете и о всем человечестве в целом. Как продвинуть его, и притом возможно скорее, на приготовленную ступень эволюции. Именно как можно скорее, ибо запоздание или промедление грозит страшными следствиями. При том росте возможностей, которые даны в </w:t>
      </w:r>
      <w:r w:rsidR="00503321">
        <w:lastRenderedPageBreak/>
        <w:t>настоящее время, уже нельзя удержаться на прежнем уровне сознания без разрушения. Альтернатива</w:t>
      </w:r>
      <w:r w:rsidR="00880711">
        <w:t xml:space="preserve"> — </w:t>
      </w:r>
      <w:r w:rsidR="00503321">
        <w:t>либо продвинуться, то есть подняться, либо погибнуть. Возможность гибели современной цивилизации уже не бред расстроенного или больного воображения, но грозная действительность. Можно представить себе, сколько работы сейчас в Мире Надземном для удержания человечества от взрыва. К работе привлекаются все, кто способен внести свою долю в Общее Дело. В кровавом поту напряжения непомерного Владыки сейчас. Трудно даже мыслью объять его степень. Но можно понять, сколь нужна помощь землян, и особенно тех, кто понимает и знает, как надо помочь. Спросите, как можете вы оказать свою помощь? Отвечу: держитесь неотделимо, несмотря ни на какие пространственные условия и нагнетания. Выстоять, не колеблясь и не шатаясь, в этот трудный момент для Земли будет действительной помощью нам и Владыкам. И будете разрываемы на части силою антагонистических токов и терзаемы будете тьмою, но стойте, родные, прочнее и крепче скалы среди бурного натиска мощных стихий, выведенных из равновесия неразумием человекообразных. Одни строят и все силы свои готовы отдать на строительство жизни, другие разрушить хотят и повернуть эволюцию вспять. Но среди этих противных и встречных течений вы стойте, с нами стойте неотделимо и крепко держась за незыблемую основу</w:t>
      </w:r>
      <w:r w:rsidR="00880711">
        <w:t xml:space="preserve"> — </w:t>
      </w:r>
      <w:r w:rsidR="00503321">
        <w:t>Иерархию Света. Вместе мы выстоим натиск. Владыка победу Сулил. И будет победа. Быть может, победа близка. Быть может, ближе, чем кажется глазу земному. Но надо стоять до конца и твердо стоять, не шатаясь.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81.</w:t>
      </w:r>
      <w:r w:rsidR="00503321">
        <w:t xml:space="preserve"> (67). Для огненного тела нужно оформление. Оно</w:t>
      </w:r>
      <w:r w:rsidR="00880711">
        <w:t xml:space="preserve"> — </w:t>
      </w:r>
      <w:r w:rsidR="00503321">
        <w:t>носитель Индивидуальности, оно</w:t>
      </w:r>
      <w:r w:rsidR="00880711">
        <w:t xml:space="preserve"> — </w:t>
      </w:r>
      <w:r w:rsidR="00503321">
        <w:t>символ устойчивости подвижности огня. Устойчивое пламя может быть таковым только под нагнетением. Чем больше нагнетение, тем больше устойчивость. Отсюда</w:t>
      </w:r>
      <w:r w:rsidR="00880711">
        <w:t xml:space="preserve"> — </w:t>
      </w:r>
      <w:r w:rsidR="00503321">
        <w:t>«Нагружайте Меня сильнее». Отягощение обстоятельствами нужно для оформления огненного тела. Тяжко страдали все высокие духи, чтобы дать Огонь, а затем Свет. Напряжение Огненного Мира не в мерах земных. К нему приуготовляемся через оформление огненного тела. Высшие качества духа</w:t>
      </w:r>
      <w:r w:rsidR="00880711">
        <w:t xml:space="preserve"> — </w:t>
      </w:r>
      <w:r w:rsidR="00503321">
        <w:t>атрибуты этого тела света. Их утверждая, оформляем его. Ради него можно все претерпеть, все муки рождения, ибо оно есть вечный, неумирающий носитель Индивидуальности. Можно заботиться о всех оболочках, но все они смертны, но цель их существования</w:t>
      </w:r>
      <w:r w:rsidR="00880711">
        <w:t xml:space="preserve"> — </w:t>
      </w:r>
      <w:r w:rsidR="00503321">
        <w:t>собрать элементы, идущие на построение тела огня. Процесс нескончаем, ибо эволюция огненная беспредельна. За оформлением следует дальнейшее бесконечное усовершенствование его. ......</w:t>
      </w:r>
      <w:r w:rsidR="001A3B11">
        <w:rPr>
          <w:rStyle w:val="FootnoteReference"/>
        </w:rPr>
        <w:footnoteReference w:id="13"/>
      </w:r>
      <w:r w:rsidR="00503321">
        <w:t xml:space="preserve"> Солнце</w:t>
      </w:r>
      <w:r w:rsidR="00880711">
        <w:t xml:space="preserve"> — </w:t>
      </w:r>
      <w:r w:rsidR="00503321">
        <w:t>Вахана</w:t>
      </w:r>
      <w:r w:rsidR="001A3B11">
        <w:rPr>
          <w:rStyle w:val="FootnoteReference"/>
        </w:rPr>
        <w:footnoteReference w:id="14"/>
      </w:r>
      <w:r w:rsidR="00503321">
        <w:t xml:space="preserve"> его Дхиани </w:t>
      </w:r>
      <w:r w:rsidR="00503321">
        <w:lastRenderedPageBreak/>
        <w:t>Когана. Ментальное тело есть тело мысли, но огненное</w:t>
      </w:r>
      <w:r w:rsidR="00880711">
        <w:t xml:space="preserve"> — </w:t>
      </w:r>
      <w:r w:rsidR="00503321">
        <w:t>носитель огненной мысли. Разница велика. Великий Аум имеет в основе мысль огненную. Огонь</w:t>
      </w:r>
      <w:r w:rsidR="00880711">
        <w:t xml:space="preserve"> — </w:t>
      </w:r>
      <w:r w:rsidR="00503321">
        <w:t>основание мира. Осознание себя существом огненным есть утверждение действительности. Не временные мы, но вечные, не земные, но огненные.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C65C2">
        <w:rPr>
          <w:b/>
        </w:rPr>
        <w:t>82.</w:t>
      </w:r>
      <w:r w:rsidR="00503321">
        <w:t xml:space="preserve"> (68). </w:t>
      </w:r>
      <w:r w:rsidR="00503321" w:rsidRPr="006C65C2">
        <w:rPr>
          <w:b/>
        </w:rPr>
        <w:t>(Фев. 3).</w:t>
      </w:r>
      <w:r w:rsidR="00503321">
        <w:t xml:space="preserve"> Вопрос о стражах Порога относится к области сокровенных. Встречи с ними не избежит никто. Нельзя перейти в Девачан, не переступив через Порог, и нельзя переступить, не преодолев стражей Порога. Борьба эта полна драматизма и требует напряжения всех духовных сил человека, всего лучшего, что есть в нем. Стражи имеют форму, облики их красочны, ярки, устрашающи, привлекательны, зовущи</w:t>
      </w:r>
      <w:r w:rsidR="00880711">
        <w:t xml:space="preserve"> — </w:t>
      </w:r>
      <w:r w:rsidR="00503321">
        <w:t>в зависимости от сущности подходящего к ним. Все импульсы, страсти, желания, влечения, тянущие человека вниз, в его сознании облечены всегда в формы. На Земле они в мыслях, но в Кама-Локе все эти формы приобретают явную видимость и как бы оживают и становятся для сознания реальными сущностями, все так же влекущими вниз, но с силою во много раз большею, ибо ярки и реальны необычайно. Магнитно к себе привлекают своего породителя с силой, почти неодолимой, ибо являются его собственными порождениями, его питомцами, взлелеянными при жизни в теле. В Девачане нет места страстям и вожделениям плоти, туда можно войти, только освободившись от них, но как освободиться, когда перед Порогом у входа стоят эти чудища мрака и, облекшись в самые соблазнительные и прельщающие формы, тянут человека к себе. В них страшный обман и обольщенье. Ибо, попав в их объятия, дух не в силах, ввиду отсутствия тела, удовлетворить ни одного своего желания, и, переживая одурь этих влечений, он остается голодным. Под каждым цветком нечистого воображения</w:t>
      </w:r>
      <w:r w:rsidR="00880711">
        <w:t xml:space="preserve"> — </w:t>
      </w:r>
      <w:r w:rsidR="00503321">
        <w:t>змея, которая жалит, и руки в крови от шипов и колючек. Но влечение остается, и снова и снова погружается дух в те же переживания, не получая удовлетворения ни от одного. Но можно сказать своим собственным порождениям</w:t>
      </w:r>
      <w:r w:rsidR="00880711">
        <w:t xml:space="preserve"> — </w:t>
      </w:r>
      <w:r w:rsidR="00503321">
        <w:t>этим стражам Порога: «Порождения стихий, не боюсь вас, не можете преградить путь, мне предуказанный». Надо понимать, надо знать, надо силы собрать встретить стражей Порога и, не отступая, отбросив их всех, Порог перейти. Тот, кто в жизни земной встал на путь преодоления себя самого, кто себя самого сумел победить, тот пройдет через этот Порог, ни на миг не замедлив победного шага. Для обычных людей трудность в том, что слишком уж обостряются там все ощущения и все переживания и слишком прельщающими делаются ожившие и принявшие реальные формы продукты своего собственного воображения. Тайное, невидимое и скрытое вдруг становится явным и видимым и неудержимо влечет к себе хотящего и всегда хотевшего их при жизни в теле духа.</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6C65C2">
        <w:rPr>
          <w:b/>
        </w:rPr>
        <w:t>83.</w:t>
      </w:r>
      <w:r w:rsidR="00503321">
        <w:t xml:space="preserve"> (69). </w:t>
      </w:r>
      <w:r w:rsidR="003312B3" w:rsidRPr="003312B3">
        <w:rPr>
          <w:b/>
        </w:rPr>
        <w:t>(М.А.Й.).</w:t>
      </w:r>
      <w:r w:rsidR="00503321">
        <w:t xml:space="preserve"> Объективизация собственной субъективности происходит при борьбе Высшей и низшей дуады. Высшее и низшее в человеке, облекаясь в тонкие формы и становясь действительностью Надземного Мира, магнитно притягивают человека, каждая в сферу свою, и от предпочтения и окончательного выбора зависит исход этого столкновения полярностей, Высшей и низшей дуады. Выбор свободен. Решает сам дух. Порождение, страж верный, будет ждать у Порога. Мысль</w:t>
      </w:r>
      <w:r w:rsidR="00880711">
        <w:t xml:space="preserve"> — </w:t>
      </w:r>
      <w:r w:rsidR="00503321">
        <w:t>спутник надежный. Мысль ограничивает и освобождает. Мыслью очерчивает человек границы своих возможностей. Будущее творится мыслью. Карма творится мыслью. Встреча со стражем Порога обусловлена деятельностью творческой мысли нечистого воображения. Вот почему очищение воображения столь насущно необходимо. Когда насыщено оно Красотою, опасности нет. Красота</w:t>
      </w:r>
      <w:r w:rsidR="00880711">
        <w:t xml:space="preserve"> — </w:t>
      </w:r>
      <w:r w:rsidR="00503321">
        <w:t>пропуск надежный в Высшие Сферы.</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6C65C2">
        <w:rPr>
          <w:b/>
        </w:rPr>
        <w:t>84.</w:t>
      </w:r>
      <w:r w:rsidR="00503321">
        <w:t xml:space="preserve"> Мой сын, много попыток сделано будет, чтобы наш провод порвать, и</w:t>
      </w:r>
      <w:r w:rsidR="00880711">
        <w:t xml:space="preserve"> — </w:t>
      </w:r>
      <w:r w:rsidR="00503321">
        <w:t>через друзей также. Рассуждать будут так: «Если мы сами не можем (воспринимать и записывать), то почему может он?» Не знают, что заплачено больше. Но как хочется очень кому-то порвать огненный провод. Но Я Охраняю. Сколько трудов стоило Нам его установить и столько (потребовалось) лет. После каждой попытки усиливай связь, дабы каждая попытка была рычагом</w:t>
      </w:r>
      <w:r w:rsidR="00880711">
        <w:t xml:space="preserve"> — </w:t>
      </w:r>
      <w:r w:rsidR="00503321">
        <w:t>усилителем связи. Тогда попытчикам придется либо отстать, либо оказаться помощниками, то есть делать нечто, противоположное своим намерениям, то есть служить тебе. При несломимости воли и неизменности цели все служит во благо, все силы, светлые и темные. Заставить хвостатых служить</w:t>
      </w:r>
      <w:r w:rsidR="00880711">
        <w:t xml:space="preserve"> — </w:t>
      </w:r>
      <w:r w:rsidR="00503321">
        <w:t>это победа. Путь</w:t>
      </w:r>
      <w:r w:rsidR="00880711">
        <w:t xml:space="preserve"> — </w:t>
      </w:r>
      <w:r w:rsidR="00503321">
        <w:t>это цепь нескончаемых побед. Каждое поражение Превращу в победу, каждое станет победой. От всего противодействующего будем извлекать силу и энергию, заключенные в нем, и заставим служить себе. Ведь ты со Мною идешь, ведь ты Мой безраздельно. Но оберегись и от врагов, и от друзей, и от всех, с кем приходится соприкасаться, ибо вред идет через них, ибо их темные используют как орудия своих хитрозлоумышлений. Уединение, изолированность, отшельничество надо понимать как защиту от темных. Даже среди Наших учеников предатели были не редкость. И близких Нам тоже всегда предавали или пытались предать. Учись, Мой избранник, Мой сын. Горек опыта корень, но сладки плоды. Сперва взять, потом растоптать, и унизить, и осудить. Верных и преданных мало. Сам посмотри, где они, преданные без уклонений. Все уползали, чтобы вернуться и снова уползть, и снова вернуться. Пусть это послужит примером к познанию преданности настоящей. Тебя Испытуем, и ты испытуй постоянно друзей. Умиление не годится, принятие на веру или слова</w:t>
      </w:r>
      <w:r w:rsidR="00880711">
        <w:t xml:space="preserve"> — </w:t>
      </w:r>
      <w:r w:rsidR="00503321">
        <w:t>тем более. Кто бы ни что бы ни говорил, не верь и не полагайся, сперва не проверив. Что значат слова слуг верных астрала? Люди в большинстве</w:t>
      </w:r>
      <w:r w:rsidR="00880711">
        <w:t xml:space="preserve"> — </w:t>
      </w:r>
      <w:r w:rsidR="00503321">
        <w:t xml:space="preserve">рабы своего астрала. Надежны, поскольку надежны </w:t>
      </w:r>
      <w:r w:rsidR="00503321">
        <w:lastRenderedPageBreak/>
        <w:t>переменчивость и непостоянство этой оболочки. Можно ли довериться ему в других, когда он</w:t>
      </w:r>
      <w:r w:rsidR="00880711">
        <w:t xml:space="preserve"> — </w:t>
      </w:r>
      <w:r w:rsidR="00503321">
        <w:t>враг даже в себе. Крепко укладывай все, даваемое жизнью, на полку опыта. Сперва Одарил свойством заставлять подходящих раскрывать свою сущность и выворачиваться наизнанку, затем Одарю способностью уже мгновенного чувствознания сущности человека без требующего времени процесса раскрытия лика. Все положения, касающиеся будущего развития скрытых способностей, надо принять как зерна будущих достижении, закладываемых ныне для роста и принесения плодов во времени. Не следует относить их на сегодня или на завтра, но</w:t>
      </w:r>
      <w:r w:rsidR="00880711">
        <w:t xml:space="preserve"> — </w:t>
      </w:r>
      <w:r w:rsidR="00503321">
        <w:t>на более длительные, хотя и непреложные, сроки.</w:t>
      </w:r>
    </w:p>
    <w:p w:rsidR="00834937" w:rsidRDefault="00503321" w:rsidP="006C65C2">
      <w:pPr>
        <w:pStyle w:val="Quote"/>
      </w:pPr>
      <w:r>
        <w:t>Видел во сне, что кто-то сперва взял мою колбу в лаборатории с прибора, затем ее разбили. И это было связано с моими восприятиями.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85.</w:t>
      </w:r>
      <w:r w:rsidR="00503321">
        <w:t xml:space="preserve"> (70). </w:t>
      </w:r>
      <w:r w:rsidR="00503321" w:rsidRPr="00BA4389">
        <w:rPr>
          <w:b/>
        </w:rPr>
        <w:t>(Фев. 4).</w:t>
      </w:r>
      <w:r w:rsidR="00503321">
        <w:t xml:space="preserve"> Сознание и память. Память</w:t>
      </w:r>
      <w:r w:rsidR="00880711">
        <w:t xml:space="preserve"> — </w:t>
      </w:r>
      <w:r w:rsidR="00503321">
        <w:t>о прошлом. Сознание может касаться через память</w:t>
      </w:r>
      <w:r w:rsidR="00880711">
        <w:t xml:space="preserve"> — </w:t>
      </w:r>
      <w:r w:rsidR="00503321">
        <w:t>прошлого. Памятью нельзя проникнуть в будущее или на дальнюю звезду или узнать, что думает собеседник, но сознанием можно. Для сознания может быть открыто прошлое, настоящее и будущее. Сознание больше памяти. Память можно заменить или восполнить книгами о прошедшем, сознание</w:t>
      </w:r>
      <w:r w:rsidR="00880711">
        <w:t xml:space="preserve"> — </w:t>
      </w:r>
      <w:r w:rsidR="00503321">
        <w:t>ничем. Более высокая ступень сознания</w:t>
      </w:r>
      <w:r w:rsidR="00880711">
        <w:t xml:space="preserve"> — </w:t>
      </w:r>
      <w:r w:rsidR="00503321">
        <w:t>чувствознание. Человек просто знает поверх обычных путей или внешних восприятий. Высочайшая степень сознания</w:t>
      </w:r>
      <w:r w:rsidR="00880711">
        <w:t xml:space="preserve"> — </w:t>
      </w:r>
      <w:r w:rsidR="00503321">
        <w:t>всезнание разных степеней: всезнание окружающего, всезнание планетное, всезнание Космическое, всезнание Беспредельности. Даже Будда Готама не Утверждал своего всезнания, хотя сознанием Мог проникать и в настоящее, и в будущее, и в прошлое. Сознанием можно проникнуть в свое прошлое далеко. Но можно и в прошлое, которого никогда не было в памяти Высшей Триады, например, в прошлое Земли или в прошлое какого-либо древнего народа. Возможности сознания много шире личной или даже Индивидуальной памяти, ибо первая помнит данное воплощение, да и то довольно плохо, вторая</w:t>
      </w:r>
      <w:r w:rsidR="00880711">
        <w:t xml:space="preserve"> — </w:t>
      </w:r>
      <w:r w:rsidR="00503321">
        <w:t>цепь своих воплощений. Но сознание проникает в то, чего нет в памяти обоих: ни в личной, ни в памяти перевоплощающейся Бессмертной Индивидуальности. Потому Наша забота о сознании, его качествах и способностях. Ясновидение, яснослышание, яснообоняние и все прочие ясночувства есть атрибуты сознания, но не памяти. Есть совершенная память природы</w:t>
      </w:r>
      <w:r w:rsidR="00880711">
        <w:t xml:space="preserve"> — </w:t>
      </w:r>
      <w:r w:rsidR="00503321">
        <w:t xml:space="preserve">это свитки Акаши, или рекорды пространства. Но в них проникают сознанием и делают их, после проникновения в них, частью уже своей памяти. Не сохраняется у воплощенных памяти о пространствах Тонкого Мира, но чувствознание, неясное и смутное, все же сохраняется в какой-то форме у многих верящих в существование Незримого Мира. Верознание есть также атрибут сознания. Конечно, сознание и память связаны тесно, но это не лишает каждое своих специфических особенностей. Сознание может </w:t>
      </w:r>
      <w:r w:rsidR="00503321">
        <w:lastRenderedPageBreak/>
        <w:t>погружаться в память, сосредоточиваясь на избранном явлении, но не память в сознание. Погружение в память о прошлом, погружение в прошлое и жизнь в нем разрушительны для сознания, ибо лишают его обогащения и роста настоящим и будущим. Для Огненной Йоги сжигается память о личном прошлом, его слабостях, привязанностях, ошибках и заблуждениях, словом, весь малый мирок личного «я». Здесь память вступает в конфликт с сознанием и попросту устраняется, чтобы не мешала. Даже Нашим близким не Рекомендуем погружение в атмосферу прошлых воплощений, чтобы не вызвать к жизни уснувшие кармические утверждения, то есть не оживить то, что было изжито. Отметается прошлое как близкое, так и далекое. Сохраняется то, что было особенно ценным для эволюции духа, и прежде всего связь с Иерархией. Перенесение сознания в мысль, перенесение бытия в мысль</w:t>
      </w:r>
      <w:r w:rsidR="00880711">
        <w:t xml:space="preserve"> — </w:t>
      </w:r>
      <w:r w:rsidR="00503321">
        <w:t>достижение Архата. Имею в виду сферу огненных мыслей. Главная цель</w:t>
      </w:r>
      <w:r w:rsidR="00880711">
        <w:t xml:space="preserve"> — </w:t>
      </w:r>
      <w:r w:rsidR="00503321">
        <w:t>расширение сознания, упор сознания на мысль. Бессмертие достигается непрерываемостью. Можно помнить о прошлом, но бессмертия не иметь, как это и делают все смертные. Можно по памяти твердить высочайшие слова мудрости, но если их не осознать, то есть не принять в сознание, то никакая память, никакое запоминание и заучивание не помогут. Престол духа</w:t>
      </w:r>
      <w:r w:rsidR="00880711">
        <w:t xml:space="preserve"> — </w:t>
      </w:r>
      <w:r w:rsidR="00503321">
        <w:t>непрерываемое сознание.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86.</w:t>
      </w:r>
      <w:r w:rsidR="00503321">
        <w:t xml:space="preserve"> (71). </w:t>
      </w:r>
      <w:r w:rsidR="003312B3" w:rsidRPr="003312B3">
        <w:rPr>
          <w:b/>
        </w:rPr>
        <w:t>(М.А.Й.).</w:t>
      </w:r>
      <w:r w:rsidR="00503321">
        <w:t xml:space="preserve"> Придет время, и кто-то каждое слово Записей этих будет читать устремленно и яро, тем же стремяся путем. Вот почему здесь затронуто столько различных вопросов. Ни один не доведен до конца, и просто потому, что конца нет. За каждой ступенью понимания следует более высокая, еще более расширяющая сознание. Все люди идут вверх. Исключения поступательного движения эволюции нарушить не могут. Могут погибнуть и быть сметены, но не остановить могучего потока жизни. Насыщение сознания эволюционными токами жизни</w:t>
      </w:r>
      <w:r w:rsidR="00880711">
        <w:t xml:space="preserve"> — </w:t>
      </w:r>
      <w:r w:rsidR="00503321">
        <w:t>задача каждого познавшего смысл земного существования. Что может быть печальнее жизненного прозябания, лишенного цели. Когда все делается, думается и чувствуется во имя и ради будущего, тогда утверждается целеустремленность сознания. Надо лишь дальше, как можно дальше, закидывать якоря, или магниты, направляемой в будущее огненной мысли.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87.</w:t>
      </w:r>
      <w:r w:rsidR="00503321">
        <w:t xml:space="preserve"> (72). Здание возводится на фундаменте. Дом Духа</w:t>
      </w:r>
      <w:r w:rsidR="00880711">
        <w:t xml:space="preserve"> — </w:t>
      </w:r>
      <w:r w:rsidR="00503321">
        <w:t>на Основах. Столбы, колонны и упоры</w:t>
      </w:r>
      <w:r w:rsidR="00880711">
        <w:t xml:space="preserve"> — </w:t>
      </w:r>
      <w:r w:rsidR="00503321">
        <w:t>качества духа. Может ли тонкое тело быть чистым и светящимся чистым огнем? Может. Даже физическое тело может светиться, но не само по себе, но внутренним светом, проступающим через внешние покровы, осветляя все оболочки.</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BA4389">
        <w:rPr>
          <w:b/>
        </w:rPr>
        <w:t>88.</w:t>
      </w:r>
      <w:r w:rsidR="00503321">
        <w:t xml:space="preserve"> Не торопись.</w:t>
      </w:r>
    </w:p>
    <w:p w:rsidR="00834937" w:rsidRDefault="00503321" w:rsidP="00BA4389">
      <w:pPr>
        <w:pStyle w:val="Quote"/>
      </w:pPr>
      <w:r>
        <w:lastRenderedPageBreak/>
        <w:t>Вечером, около 5 часов, спал и видел во сне Владыку. Встретил Его в комнате. Как подобает, на левой Руке Его было кольцо.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89.</w:t>
      </w:r>
      <w:r w:rsidR="00503321">
        <w:t xml:space="preserve"> (73). </w:t>
      </w:r>
      <w:r w:rsidR="00503321" w:rsidRPr="00BA4389">
        <w:rPr>
          <w:b/>
        </w:rPr>
        <w:t>(Фев. 5).</w:t>
      </w:r>
      <w:r w:rsidR="00503321">
        <w:t xml:space="preserve"> Забота о дне отпадает, когда дано будет все. Но будут заботы другие, планетно-космические. От забот не уйти. Назовем их осознанием ответственности. Степени этого осознания различны, вплоть до осознания ответственности за Землю. Есть и выше</w:t>
      </w:r>
      <w:r w:rsidR="00880711">
        <w:t xml:space="preserve"> — </w:t>
      </w:r>
      <w:r w:rsidR="00503321">
        <w:t>за всю Солнечную систему и ее человечество. Чем выше дух, тем шире ответственность. Осознание Космической ответственности начинается с осознания таковой за свои слова, поступки, чувства и мысли, за каждое и каждую. Все они либо очищают и осветляют пространство, либо засоряют его. Будучи частью Космоса, человек порождает непрерывно и постоянно свет или тьму, распространяя их вокруг себя и оставляя в сферах, где он пребывает, узоры своего духа. Нельзя двигаться дальше известной ступени, не приняв на себя ответственности за все, творимое своей волей. Можно познать хорошо людскую природу со всеми ее недостатками. Но достижение будет не в этом, а в том, чтобы, зная скрытую сущность людей, не осуждать. Знать и не осуждать, знать, видеть, понимать и все же не только не осуждать, но и любить. И, видя невежество их, их просвещать, не осуждая, им нести свет, считая, что они, невежественные и не знающие Света, братья по духу, имеющие в себе то же вечное пламя и идущие туда же, куда идете и вы. Это и будет осознанием ответственности за Землю.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90.</w:t>
      </w:r>
      <w:r w:rsidR="00503321">
        <w:t xml:space="preserve"> (74). </w:t>
      </w:r>
      <w:r w:rsidR="003312B3" w:rsidRPr="003312B3">
        <w:rPr>
          <w:b/>
        </w:rPr>
        <w:t>(М.А.Й.).</w:t>
      </w:r>
      <w:r w:rsidR="00503321">
        <w:t xml:space="preserve"> Сегодня Общение затруднено пространственными условиями. Следует переждать, чтобы не тратить силы напрасно на преодоление их, ибо не позволяют дать нужной тональности.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91.</w:t>
      </w:r>
      <w:r w:rsidR="00503321">
        <w:t xml:space="preserve"> (75). </w:t>
      </w:r>
      <w:r w:rsidR="00503321" w:rsidRPr="00BA4389">
        <w:rPr>
          <w:b/>
        </w:rPr>
        <w:t>(Фев. 6).</w:t>
      </w:r>
      <w:r w:rsidR="00503321">
        <w:t xml:space="preserve"> Сын Мой, будем думать не о том, чтобы дойти до конца пути, ибо конца нет, а о том, чтобы идти и идти, не замедляя шага. Когда все существо сосредоточено на этой одной цели, тогда вольно и невольно все начинает складываться в созвучии с нею. Когда мы в дороге, то и мыслим иначе, чем дома. Значит, перестраивается само мышление на лад особый. Тогда легко думать, что все окружающее столь же преходяще, как и впечатления путешественника, который знает, что все его остановки временны, что встречи коротки и сознание не привязано ни к чему. В гостинице не думаем слишком о подробностях или удобствах обстановки, так как назавтра оставляем ее, так же и в жизни путник Великого Пути смотрит на все под тем же углом зрения. Т</w:t>
      </w:r>
      <w:r w:rsidR="00BA4389">
        <w:t>олько опытный путник отваживает</w:t>
      </w:r>
      <w:r w:rsidR="00503321">
        <w:t>ся на далекие путешествия, потому что опыт в путешествиях очень нужен. Без него можно и погибнуть. Старый опыт сочетается с новым и растет каждодневно. Главное</w:t>
      </w:r>
      <w:r w:rsidR="00880711">
        <w:t xml:space="preserve"> — </w:t>
      </w:r>
      <w:r w:rsidR="00503321">
        <w:t xml:space="preserve">свойство не привязываться ни к чему. Можно любить все: и людей, и природу, и </w:t>
      </w:r>
      <w:r w:rsidR="00503321">
        <w:lastRenderedPageBreak/>
        <w:t>красивые вещи и радоваться каждой травинке и цветку, но при условии не привязываться ни к одному из явлений, встречаемых на пути. Иначе путешествие превратится в сплошное мучение, ибо придется постоянно жалеть то, с чем постоянно придется расставаться вследствие явления пути. Путники все, только этого не знают, и все расстаются, и все теряют, но, не зная, постоянно горюют и страдают от того, что приходится расставаться с тем или с теми, к чему или к кому успели они привязаться. Любовь без привязанности</w:t>
      </w:r>
      <w:r w:rsidR="00880711">
        <w:t xml:space="preserve"> — </w:t>
      </w:r>
      <w:r w:rsidR="00503321">
        <w:t>достижение Архата. Освобождение от личных чувств тоже свойство его. Когда любовь распространяется на все человечество, то времени уже не остается на личные чувства и привязанности, и особенно на привязанность к вещам. Когда любовь распространяется на близких, являющихся со-путниками не только одной этой жизни, но и многих предшествовавших, то это чувство уже неличное, не принадлежит данной личности, но Индивидуальности, Высшей Триаде. Любовь, истинная любовь, бессмертна. И можно порадоваться, если сердце горит бессмертной любовью к кому-то. Чувства такие не часты, но они существуют и порой</w:t>
      </w:r>
      <w:r w:rsidR="00880711">
        <w:t xml:space="preserve"> — </w:t>
      </w:r>
      <w:r w:rsidR="00503321">
        <w:t>при полном осознании их непреходящей природы. Так и в случае чувств сверхличного порядка, чувств индивидуального характера, длительность их распространяется далеко за пределы одного воплощения. Но коротки привязанности людские и забываются слишком уж быстро. Наши чувства, Наши привязанности, Наши мысли, поступки и дела длительности необычной. Они протянуты далеко в будущее и являются элементами его построений.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92.</w:t>
      </w:r>
      <w:r w:rsidR="00503321">
        <w:t xml:space="preserve"> (76). </w:t>
      </w:r>
      <w:r w:rsidR="003312B3" w:rsidRPr="003312B3">
        <w:rPr>
          <w:b/>
        </w:rPr>
        <w:t>(М.А.Й.).</w:t>
      </w:r>
      <w:r w:rsidR="00503321">
        <w:t xml:space="preserve"> Если все свои действия примерять к будущему, и особенно к будущему далекому,</w:t>
      </w:r>
      <w:r w:rsidR="00BA4389">
        <w:t xml:space="preserve"> </w:t>
      </w:r>
      <w:r w:rsidR="00503321">
        <w:t>захватывающему цепь будущих воплощений, то они приобретут совершенно иную окраску.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A4389">
        <w:rPr>
          <w:b/>
        </w:rPr>
        <w:t>93.</w:t>
      </w:r>
      <w:r w:rsidR="00503321">
        <w:t xml:space="preserve"> (76). </w:t>
      </w:r>
      <w:r w:rsidR="003312B3" w:rsidRPr="003312B3">
        <w:rPr>
          <w:b/>
        </w:rPr>
        <w:t>(М.А.Й.).</w:t>
      </w:r>
      <w:r w:rsidR="00503321">
        <w:t xml:space="preserve"> И тогда каждое действие, творимое сознательно, явится намеренно и планомерно закладываемой причиной будущих следствий. Для Владык все будущее</w:t>
      </w:r>
      <w:r w:rsidR="00880711">
        <w:t xml:space="preserve"> — </w:t>
      </w:r>
      <w:r w:rsidR="00503321">
        <w:t xml:space="preserve">лишь следствие Ими творимых причин. Им подражая и следуя Их же путем, можем и мы в корне переродить природу своих действий. Действиям рефлекторным, действиям бессознательным, действиям необузданным, импульсивным места уже не будет. И тогда можно еще более приблизиться к ступени овладения своими оболочками. Ведь для сознательного проявления и деятельности в них на соответствующих им планах нужна над ними полная власть и полное подчинение их воле. Это овладение не может прийти в одночасье. И желание не есть еще овладение, но прийти к нему все же возможно. Тот, Кто Ведет, путь Намечает и возможности Дает, но их, не отбросив, принять и использовать полностью можно лишь только своими собственными усилиями и своими действиями, направленными неуклонно и без колебаний все к той же единой цели. </w:t>
      </w:r>
      <w:r w:rsidR="00503321">
        <w:lastRenderedPageBreak/>
        <w:t>Цель эта поставлена четко</w:t>
      </w:r>
      <w:r w:rsidR="00880711">
        <w:t xml:space="preserve"> — </w:t>
      </w:r>
      <w:r w:rsidR="00503321">
        <w:t>Архат. Много силы, упорства и несломимой настойчивости надо явить, чтобы цели этой достигнуть.</w:t>
      </w:r>
    </w:p>
    <w:p w:rsidR="00834937" w:rsidRDefault="00834937" w:rsidP="00503321"/>
    <w:p w:rsidR="00834937" w:rsidRDefault="00503321" w:rsidP="00695FF8">
      <w:pPr>
        <w:pStyle w:val="Quote"/>
      </w:pPr>
      <w:r>
        <w:t>Слышал во сне, что кто-то из друзей сказал о том, что имеет слова о близком Приходе. Я ответил, что тоже имею такие же слова.</w:t>
      </w:r>
    </w:p>
    <w:p w:rsidR="00834937" w:rsidRDefault="00F473CA" w:rsidP="00503321">
      <w:r w:rsidRPr="00AE7011">
        <w:rPr>
          <w:b/>
        </w:rPr>
        <w:t>19</w:t>
      </w:r>
      <w:r>
        <w:rPr>
          <w:b/>
          <w:lang w:val="en-US"/>
        </w:rPr>
        <w:t>63</w:t>
      </w:r>
      <w:r w:rsidRPr="00AE7011">
        <w:rPr>
          <w:b/>
        </w:rPr>
        <w:t xml:space="preserve"> г. </w:t>
      </w:r>
      <w:r w:rsidR="00503321" w:rsidRPr="00695FF8">
        <w:rPr>
          <w:b/>
        </w:rPr>
        <w:t>94.</w:t>
      </w:r>
      <w:r w:rsidR="00503321">
        <w:t xml:space="preserve"> (77). </w:t>
      </w:r>
      <w:r w:rsidR="00503321" w:rsidRPr="00695FF8">
        <w:rPr>
          <w:b/>
        </w:rPr>
        <w:t>(Фев. 7).</w:t>
      </w:r>
      <w:r w:rsidR="00503321">
        <w:t xml:space="preserve"> Да! Да! Между мыслителем и явлением, на которое направлена мысль, мгновенно устанавливается магнетическая связь, соединяющая того, кто мыслит, с объектом или с субъектом мышления. Это другое основание, почему в мыслях о других людях следует быть очень осторожными. Касания мысли бывают разные: приятные, неприятные, давящие, возвышающие, омрачающие, светоносные, ранящие болезненно, оздоравливающие и приносящие бодрость. Лучше уж совсем не думать о людях, чем мыслью погружать их во мрак. Мыслите ясносияюще, и тогда думание о других будет всегда светоносным. Мало уделяют люди внимания вопросу воздействия мысли, хотя воздействуют постоянно и чаще всего не во благо. Тускло мышление людское, тусклы и воздействия. Погружают обычно друг друга во мрак. Искусство мышления сложно. Ядовита атмосфера низин. Ядовита атмосфера домов, собраний и сборищ. Только труд вдохновенный и от себя отрешенный осветляет пространство вокруг. Там, где личные интересы и мысли отступают на второй план и заменяются интересами коллектива, народа, страны или всего человечества, там атмосфера светлеет. Очищение требуется и для того, чтобы Ведущий Мог подойти ближе и, подходя, не задыхаться в атмосфере удушливых мыслей зловонных. Есть мысли благоухающие, и есть мысли зловонные. Самые безобидные, с точки зрения обывателя, мысли порою смердят. Профилактика мыслей</w:t>
      </w:r>
      <w:r w:rsidR="00880711">
        <w:t xml:space="preserve"> — </w:t>
      </w:r>
      <w:r w:rsidR="00503321">
        <w:t>необходимое условие для создания такого незримого окружения или психической сферы, которая позволяла бы углублять возможности ежедневного контакта. Магнитная связь с явлением, на котором сосредоточивается мысль, обуславливает и притяжение сознания к соответствующим мысли сферам. Эти магнитные притяжения с различными сферами устанавливаются при жизни человека теми мыслями, которые наиболее привычны для сознания и которые насыщены желаниями того или иного порядка. Когда сброшено тело, связь эта осуществляется по каналам, прорытым при жизни, причем сила притяжения возрастает ввиду отсутствия тела и необходимости приводить в движение плотные материальные частицы физического окружения. Здесь мысль приводит материю в движение, и часто с великим трудом, там мысль уже означает действие и движение, ибо материя тонкого плана пластично подвижна. Профилактике мысли следует уделить особое внимание, так как это является тем условием сближения с Нами.</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5855F7">
        <w:rPr>
          <w:b/>
        </w:rPr>
        <w:t>95.</w:t>
      </w:r>
      <w:r w:rsidR="00503321">
        <w:t xml:space="preserve"> (78). </w:t>
      </w:r>
      <w:r w:rsidR="003312B3" w:rsidRPr="003312B3">
        <w:rPr>
          <w:b/>
        </w:rPr>
        <w:t>(М.А.Й.).</w:t>
      </w:r>
      <w:r w:rsidR="00503321">
        <w:t xml:space="preserve"> Желание и устремление</w:t>
      </w:r>
      <w:r w:rsidR="00880711">
        <w:t xml:space="preserve"> — </w:t>
      </w:r>
      <w:r w:rsidR="00503321">
        <w:t>это сила. Если ее острие направить на очищение сознания от ненужного сора, то это будет самым кратчайшим путем осуществления желаемого. Имею в виду желания духовного порядка и высшие и лучшие устремления духа. Иногда человека как бы разрывает от желания скорее достичь. И вот тогда-то и хорошо энергию эту использовать наиболее целесообразно. Также много говорится или думается о любви к нам и Владыке. И эту силу хорошо приложить к явлению очищения сознания. Много в нем от вековых залежей. Хорошо все очистить силой любви к Высшему Облику и силой желаний и устремления возможно скорее продвинуться дальше. Именно нагромождения эти мешают больше всего. И продвинуться далее можно, лишь расчистив дорогу.</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9A3A95">
        <w:rPr>
          <w:b/>
        </w:rPr>
        <w:t>96.</w:t>
      </w:r>
      <w:r w:rsidR="00503321">
        <w:t xml:space="preserve"> (79). </w:t>
      </w:r>
      <w:r w:rsidR="00503321" w:rsidRPr="009A3A95">
        <w:rPr>
          <w:b/>
        </w:rPr>
        <w:t>(Фев. 8).</w:t>
      </w:r>
      <w:r w:rsidR="00503321">
        <w:t xml:space="preserve"> Нерасторжимы узы, связующие нас, нерасторжима Близость Наша, но, чтобы она возрастала, необходимо ее укреплять каждодневным контактом. Этот ритм имеет особое значение по своим следствиям во время пребывания в Мире Надземном, ибо неодолимо и автоматически соединит нас там, где все движимо мыслью и устремлением и где чувства связуют духов огненными нитями на Земле утверждаемых чувств. Будем сознательно прорывать в пространстве каналы объединения, по которым осуществится наше Надземное будущее. Всё есть причина и следствие и всё</w:t>
      </w:r>
      <w:r w:rsidR="00880711">
        <w:t xml:space="preserve"> — </w:t>
      </w:r>
      <w:r w:rsidR="00503321">
        <w:t>результат наших собственных действий. Здесь мир причин, там мир их следствий, что примем здесь и здесь утвердим, даст плод свой там. Любовь и ненависть переживают плотную оболочку. Чем будем жить и живем здесь, тем будем и там. Все есть лишь прямое следствие. А как же тогда быть с причинами, посева которых можно устыдиться, когда тайное станет всё явным? Победителей карма не судит. Значит, надо себя победить и энергии прошлых причин, нежелательных ныне, силою новой возросшего духа преодолеть. Надо всё пересмотреть заново и поставить на всем огненную печать отрешившегося от них духа, всё, до мыслей и желаний маломалейших и всего, что прельщало когда-то и влекло душу вниз. Нужно очищение огненное.</w:t>
      </w:r>
    </w:p>
    <w:p w:rsidR="009A3A95" w:rsidRDefault="009A3A95" w:rsidP="00503321"/>
    <w:p w:rsidR="00834937" w:rsidRDefault="00503321" w:rsidP="009A3A95">
      <w:pPr>
        <w:pStyle w:val="Quote"/>
      </w:pPr>
      <w:r>
        <w:t>Утром, проснувшись и устремившись, видел четко слова на белой бумаге «Дорой Борис», а затем услышал слова «Вас думают ......», которые и вызвали определенную реакцию, но противоположную той, которая могла бы быть, если бы стрела вошла в грудь.</w:t>
      </w:r>
    </w:p>
    <w:p w:rsidR="00834937" w:rsidRDefault="00F473CA" w:rsidP="00503321">
      <w:r w:rsidRPr="00AE7011">
        <w:rPr>
          <w:b/>
        </w:rPr>
        <w:t>19</w:t>
      </w:r>
      <w:r>
        <w:rPr>
          <w:b/>
          <w:lang w:val="en-US"/>
        </w:rPr>
        <w:t>63</w:t>
      </w:r>
      <w:r w:rsidRPr="00AE7011">
        <w:rPr>
          <w:b/>
        </w:rPr>
        <w:t xml:space="preserve"> г. </w:t>
      </w:r>
      <w:r w:rsidR="00503321" w:rsidRPr="009A3A95">
        <w:rPr>
          <w:b/>
        </w:rPr>
        <w:t>97.</w:t>
      </w:r>
      <w:r w:rsidR="00503321">
        <w:t xml:space="preserve"> (80). </w:t>
      </w:r>
      <w:r w:rsidR="00503321" w:rsidRPr="009A3A95">
        <w:rPr>
          <w:b/>
        </w:rPr>
        <w:t>(Фев. 9).</w:t>
      </w:r>
      <w:r w:rsidR="00503321">
        <w:t xml:space="preserve"> После восприятия слов «Вас думают ......»</w:t>
      </w:r>
    </w:p>
    <w:p w:rsidR="00834937" w:rsidRDefault="00503321" w:rsidP="00503321">
      <w:r>
        <w:t xml:space="preserve">Пусть подбрасывается что угодно, Бессмертная Триада, в которую переносится сознание, не может пострадать ни от чего внешнего. Как бы ни страдала личность, Индивидуальность неуязвима, недостижима, до нее нельзя дотянуться, ее не может </w:t>
      </w:r>
      <w:r>
        <w:lastRenderedPageBreak/>
        <w:t>коснуться ничто (идущее извне). В нее и переносится сознание. Это</w:t>
      </w:r>
      <w:r w:rsidR="00880711">
        <w:t xml:space="preserve"> — </w:t>
      </w:r>
      <w:r>
        <w:t>цитадель духа. Именно мысли этого порядка Я и Хотел, чтобы вызвали устрашающие слова, вместо страха, или тревоги, или потери равновесия. Испытания очень разнообразны, и чем убедительнее их видимость, тем реальнее они и их следствия. Испытания тоже часто производятся под знаком. Отличить кажущуюся видимость, или очевидность, от действительности, когда Нами ведется испытание, невозможно. Но когда оно выдержано, рассеивается туман. Также и раньше много было уже подобных же испытаний, очень схожих с сегодняшним. Нам надо проверить степень равновесия, бесстрашия и понимания жизни, или роли сознания, в сфере малого «я» и в Высшей Триаде. Да! Малое «я» уязвимо тем, что происходит с ним во внешнем мире, ибо оно связано с телом и его окружением и подвержено всем случайностям плотного существования, в то время как Индивидуальность, Бессмертная и перевоплощающаяся, находится вне их, и ничем внешним поражаема быть не может, и не может быть уязвляема. Она может лишь собирать в себе и</w:t>
      </w:r>
      <w:r w:rsidR="00C70D73">
        <w:t xml:space="preserve"> </w:t>
      </w:r>
      <w:r>
        <w:t>накапливать опыт от каждого воплощения, получать его и расти или же терять эту возможность роста, если опыт ее не обогащает; но непосредственно и прямо подвергаться всему тому, чему подвергается в земной жизни личное «я», Триада не может. Следует очень ясно утвердиться в понимании этого различия, ибо Великие Духи, приходившие на Землю для указания людям единого пути жизни, сознанием своим пребывали в слиянии со своей Высшей Триадой. В этом и заключалось значение утверждения, или слов, «не от мира сего». В этом и смысл выражения «тьма внешняя, где плач и скрежет зубовный». Ибо мир, который выше всякого разумения, может быть обретен лишь в сфере Высшей Триады, не уязвимой шумом, сутолкой, суетой и разновесием плотного мира. Отсюда Их великое спокойствие, и торжественность, и нерушимое равновесие духа. Жить не во временном и преходящем, но в вечном</w:t>
      </w:r>
      <w:r w:rsidR="00880711">
        <w:t xml:space="preserve"> — </w:t>
      </w:r>
      <w:r>
        <w:t>значит жить в сфере Бессмертной Индивидуальности и перенести сознание в ее орбиту. Личное «я» распинается на кресте жизни, дабы высшее «Я» могло утвердить себя вместо него. Так душу свою, свое малое «я» потерявший обретает большое. Мудро Ведущий Ведет, испытуя и тем давая возможность расти и расширять свое сознание до тех пор, пока не растворится личное «я» в сиянии лучей Высшей Триады.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62977">
        <w:rPr>
          <w:b/>
        </w:rPr>
        <w:t xml:space="preserve">98. </w:t>
      </w:r>
      <w:r w:rsidR="003312B3" w:rsidRPr="00E62977">
        <w:rPr>
          <w:b/>
        </w:rPr>
        <w:t>(М</w:t>
      </w:r>
      <w:r w:rsidR="003312B3" w:rsidRPr="003312B3">
        <w:rPr>
          <w:b/>
        </w:rPr>
        <w:t>.А.Й.).</w:t>
      </w:r>
      <w:r w:rsidR="00503321">
        <w:t xml:space="preserve"> Испытание утром сегодня могло окончиться неуспешно, если бы заполз в сердце страх, если бы нарушилось равновесие и если бы вместо новой записи время было бы потрачено на пустые переживания и беспокойства. Но всё это было преодолено, новое понимание «Индивидуальности» утвердилось, и в итоге</w:t>
      </w:r>
      <w:r w:rsidR="00880711">
        <w:t xml:space="preserve"> — </w:t>
      </w:r>
      <w:r w:rsidR="00503321">
        <w:t xml:space="preserve">обогащение сознания, то есть его рост и возможность двигаться дальше. И можно явить также признательность за полученный опыт. Жизнь, тихая и незаметная внешне, может изобиловать целым рядом событий, идущих под знаком. Под знаком в короткое время можно </w:t>
      </w:r>
      <w:r w:rsidR="00503321">
        <w:lastRenderedPageBreak/>
        <w:t>прожить целую жизнь, если Учитель Захочет ускорить процесс продвижения по пути. Огненное устремление всегда вызывает ответ со стороны Ведущего, но не всегда в желаемой или ожидаемой форме со стороны ведомого. Неисповедимы пути Владыки. Можно лишь склониться перед Его мудростью с чувством глубокой любви и признательности за Его заботу, внимание и Любовь.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62977">
        <w:rPr>
          <w:b/>
        </w:rPr>
        <w:t>99.</w:t>
      </w:r>
      <w:r w:rsidR="00503321">
        <w:t xml:space="preserve"> (Вчерашняя запись). Мы Открываем Лики Свои каждому подошедшему к Нам, но по созвучию или вместимости его сознания, по степени допущенной в прошлом Близости и полезности для Общего Блага. Нет даже у двух (Наших) учеников представления о Нас одинакового, ибо степень Близости каждого различна. Степень Близости М.А.Й. ко Мне</w:t>
      </w:r>
      <w:r w:rsidR="00880711">
        <w:t xml:space="preserve"> — </w:t>
      </w:r>
      <w:r w:rsidR="00503321">
        <w:t>исключительная. Ее ученики связаны со Мною по прямой нити связи иерархически. Твое положение</w:t>
      </w:r>
      <w:r w:rsidR="00880711">
        <w:t xml:space="preserve"> — </w:t>
      </w:r>
      <w:r w:rsidR="00503321">
        <w:t xml:space="preserve">особое: ты сын Наш, плоть от плоти, кровь от крови, дух от духа. А </w:t>
      </w:r>
      <w:r w:rsidR="00880711">
        <w:t>Мы твои и космические, и когда-</w:t>
      </w:r>
      <w:r w:rsidR="00503321">
        <w:t>то земные Отец и Матерь. Иначе как могла бы утвердиться такая Близость и такая степень созвучия мыслей. Того, что Дано, хватит для усвоения на долгое, долгое время. Особенный характер Наших мыслей особенно труден для ассимиляции. Не магнитофоны нам нужны, но</w:t>
      </w:r>
      <w:r w:rsidR="00880711">
        <w:t xml:space="preserve"> — </w:t>
      </w:r>
      <w:r w:rsidR="00503321">
        <w:t>приемники чистого огня, могущие его ассимилировать и дать свои огни, самоисходящие. Каждый приемник</w:t>
      </w:r>
      <w:r w:rsidR="00880711">
        <w:t xml:space="preserve"> — </w:t>
      </w:r>
      <w:r w:rsidR="00503321">
        <w:t>фокус тонких огней, как башня беспроволочного телеграфа, могущая и принимать, и излучать свои лучи и насыщающая пространство вокруг на близкие и далекие расстояния. Работают на волне Света, от Нас исходящего, на Нашей волне. Торопиться не будем, ибо надо очень окрепнуть, чтобы противостать натиску малых сознаний. Все, кто коснулся пространственного провода, знают, как бережно надо его охранять. Плохие сегодня условия для тонкой работы.</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E62977">
        <w:rPr>
          <w:b/>
        </w:rPr>
        <w:t>100.</w:t>
      </w:r>
      <w:r w:rsidR="00503321">
        <w:t xml:space="preserve"> (81). Смысл преодоления не в том, чтобы не было каких-либо ощущений или желаний, а в том, чтобы они были под железным контролем воли.</w:t>
      </w:r>
    </w:p>
    <w:p w:rsidR="00DA266B" w:rsidRDefault="00DA266B" w:rsidP="00503321"/>
    <w:p w:rsidR="00834937" w:rsidRDefault="00503321" w:rsidP="00DA266B">
      <w:pPr>
        <w:pStyle w:val="Quote"/>
      </w:pPr>
      <w:r>
        <w:t>Ночью сегодня летал в тонком теле, сознавая это. Летал два раза. Летел долго спиной и затылком вперед, поднимался вверх, но с трудом. Очутился в каком-то городе. Спросил</w:t>
      </w:r>
      <w:r w:rsidR="00880711">
        <w:t xml:space="preserve"> — </w:t>
      </w:r>
      <w:r>
        <w:t>это Москва? Да, ответила женщина. Поднялся над домами, потом подлетел к старой башне, взлетел на верхний ярус. Там кто-то спал. Женщина с детьми. Потом улетел дальше. Летал с трудом и не очень высоко. Пытался пролететь через стены, но было трудно. Повторял Имя. Говорил с каким-то мальчишкой, который бросил в меня песком. Трудно было управлять своим тонким телом. Деревья &lt;...&gt;</w:t>
      </w:r>
      <w:r w:rsidR="001A3B11">
        <w:rPr>
          <w:rStyle w:val="FootnoteReference"/>
        </w:rPr>
        <w:footnoteReference w:id="15"/>
      </w:r>
      <w:r>
        <w:t xml:space="preserve"> невысокие.</w:t>
      </w:r>
    </w:p>
    <w:p w:rsidR="00834937" w:rsidRDefault="00F473CA" w:rsidP="00503321">
      <w:r w:rsidRPr="00AE7011">
        <w:rPr>
          <w:b/>
        </w:rPr>
        <w:lastRenderedPageBreak/>
        <w:t>19</w:t>
      </w:r>
      <w:r>
        <w:rPr>
          <w:b/>
          <w:lang w:val="en-US"/>
        </w:rPr>
        <w:t>63</w:t>
      </w:r>
      <w:r w:rsidRPr="00AE7011">
        <w:rPr>
          <w:b/>
        </w:rPr>
        <w:t xml:space="preserve"> г. </w:t>
      </w:r>
      <w:r w:rsidR="00503321" w:rsidRPr="00DA266B">
        <w:rPr>
          <w:b/>
        </w:rPr>
        <w:t>101. (Фев. 10).</w:t>
      </w:r>
      <w:r w:rsidR="00503321">
        <w:t xml:space="preserve"> Для полетов в астрале надо иметь накопленный Агни. Мало его только иметь, им нужно владеть. Всякое обуздание своих энергий и подчинение их контролю воли в течение дня облегчает управление астралом. Дисциплина духа, проводимая сознательно и планомерно, позволит упорядочить и выделения этой оболочки и установить над ними контроль. Необходимы сдержанность и известная степень самообладания постоянные. Накопление Агни идет планомерно. Вместо обычного расточения устанавливается его собирание по мелочам. Даже пара в котле не поднять, если краны и клапан открыты. Так же точно и с Агни. Так же точно накопляет воду и мельник, чтобы направить рабочую волну. Особенно помогает процессу контроль над мыслью и умение удерживать ее или освобождаться от нее. Некоторые мысли яро способствуют утечке энергии. Другие, наоборот, способствуют накоплению. На каждую мысль можно взглянуть именно с этой точки зрения, чтобы, обнаружив вредителей, тотчас же их удалять. Они делают заградительную сеть дырявой. Утечка сил через них велика. Без Агни полеты невозможны. Только очищенный Агни дозволяет высоту и легкость полетов. О полетах помыслим.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5A6232">
        <w:rPr>
          <w:b/>
        </w:rPr>
        <w:t xml:space="preserve">102. </w:t>
      </w:r>
      <w:r w:rsidR="003312B3" w:rsidRPr="005A6232">
        <w:rPr>
          <w:b/>
        </w:rPr>
        <w:t>(М</w:t>
      </w:r>
      <w:r w:rsidR="003312B3" w:rsidRPr="003312B3">
        <w:rPr>
          <w:b/>
        </w:rPr>
        <w:t>.А.Й.).</w:t>
      </w:r>
      <w:r w:rsidR="00503321">
        <w:t xml:space="preserve"> Приближение сроков характеризуется особым напряжением пространства и его обитателей. Напрягаются и энергии земные. Чуткому организму тяжко от этих растущих напряжений. Только бронирование огненное может выработать некоторый иммунитет. Говорю «некоторый», так как возрастающая чувствительность, чуткость и восприимчивость не позволяет не реагировать на них. Вот тут-то и нужна дисциплина духа. Многие чуткие организмы не выдерживают и при отсутствии нужной степени этой дисциплины перегорают. Без нее невозможно дальнейшее утончение. Восприимчивость вместо блага стать может бичом. Слишком много яда в пространстве, и слишком много неуравновесия. Будем утверждать равновесие всею силою духа, всем желанием, всем сердцем.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C74DD">
        <w:rPr>
          <w:b/>
        </w:rPr>
        <w:t>103.</w:t>
      </w:r>
      <w:r w:rsidR="00503321" w:rsidRPr="00AC74DD">
        <w:t xml:space="preserve"> (82). </w:t>
      </w:r>
      <w:r w:rsidR="00503321" w:rsidRPr="00AC74DD">
        <w:rPr>
          <w:b/>
        </w:rPr>
        <w:t>(Фев. 11).</w:t>
      </w:r>
      <w:r w:rsidR="00503321">
        <w:t xml:space="preserve"> Друг Мой, в каждом</w:t>
      </w:r>
      <w:r w:rsidR="00880711">
        <w:t xml:space="preserve"> — </w:t>
      </w:r>
      <w:r w:rsidR="00503321">
        <w:t>два «я»: большое и малое, бессмертное и смертное, высшее и низшее. Все, происходящее в сознании, обогащает или одно «я», или другое. Все низшее обогащает малое «я». И если человек живет только его интересами, желаниями и устремлениями, сознание привязывается к нему и в нем пребывает. Все качества духа биполярны: страх и бесстрашие, спокойствие и беспокойство, равновесие и неуравновесие и так далее. Полюс страха, беспокойства, и неуравновесия, и всех прочих отрицательных качеств</w:t>
      </w:r>
      <w:r w:rsidR="00880711">
        <w:t xml:space="preserve"> — </w:t>
      </w:r>
      <w:r w:rsidR="00503321">
        <w:t>сфера низшего «я»; сфера противоположных качеств</w:t>
      </w:r>
      <w:r w:rsidR="00880711">
        <w:t xml:space="preserve"> — </w:t>
      </w:r>
      <w:r w:rsidR="00503321">
        <w:t xml:space="preserve">мир высшего «Я». Сознание притягивается или к тому, или другому полюсу и накапливает его свойства. Но сфера низшего «я», сфера личности преходяща и смертна, как и сама личность. Живя в ней </w:t>
      </w:r>
      <w:r w:rsidR="00503321">
        <w:lastRenderedPageBreak/>
        <w:t>исключительно и всем сознанием, человек делает себя смертным, ибо смертны все его переживания, чувства и мысли, равно как и само личное сознание. Но можно привести к молчанию все, что касается личного, и жить в мире мыслей, и чувств, и стремлений, выходящих за пределы малого «я». Любовь к природе, цветам, звездам уже сверхлична по своему качеству. Каждое действие, совершаемое не для себя, объединяет сознание с высшим «Я». Каждое преодоление качеств низшего порядка утверждает высшие и собирает элементы бессмертия, обогащая накопления Чаши. Отходя ко сну, можно проверять каждодневно, что собрано за день и каков сбор: для смертного начала в себе или бессмертного «Я» был он совершен и какие преобладают в собранном элементы. Непрерываемость сознания может касаться лишь тех явлений, длительность которых идет за пределы личности и того отрезка времени, в течение которого оно существует, то есть пока в теле. Даже мысль о Дальних Мирах переносит сознание за пределы одной жизни. Мысли большой длительности живут вне личности малой. Мыслью утверждается бессмертие человека, и мысль же ведет его за пределы данного воплощения на Земле.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C74DD">
        <w:rPr>
          <w:b/>
        </w:rPr>
        <w:t xml:space="preserve">104. </w:t>
      </w:r>
      <w:r w:rsidR="003312B3" w:rsidRPr="00AC74DD">
        <w:rPr>
          <w:b/>
        </w:rPr>
        <w:t>(М</w:t>
      </w:r>
      <w:r w:rsidR="003312B3" w:rsidRPr="003312B3">
        <w:rPr>
          <w:b/>
        </w:rPr>
        <w:t>.А.Й.).</w:t>
      </w:r>
      <w:r w:rsidR="00503321">
        <w:t xml:space="preserve"> Высшая степень Общения непередаваема на бумаге по двум причинам: во-первых, она сокровенна, во-вторых, для передачи ее нет соответствующих слов и понятий. Несоответствующие</w:t>
      </w:r>
      <w:r w:rsidR="00880711">
        <w:t xml:space="preserve"> — </w:t>
      </w:r>
      <w:r w:rsidR="00503321">
        <w:t>явления не передадут, а, в лучшем случае, исказят. Потому не каждое Общение дает о себе Запись. И, быть может, там, где Запись оказывается наиболее незначительной, Общение было наиболее полным.</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AC74DD">
        <w:rPr>
          <w:b/>
        </w:rPr>
        <w:t>105.</w:t>
      </w:r>
      <w:r w:rsidR="00503321">
        <w:t xml:space="preserve"> Мы не плод расстроенного воображения, но огненная действительность. Мы пища для Высшей Триады, пища для рожденных вновь. Первое рождение</w:t>
      </w:r>
      <w:r w:rsidR="00880711">
        <w:t xml:space="preserve"> — </w:t>
      </w:r>
      <w:r w:rsidR="00503321">
        <w:t>от плоти, второе</w:t>
      </w:r>
      <w:r w:rsidR="00880711">
        <w:t xml:space="preserve"> — </w:t>
      </w:r>
      <w:r w:rsidR="00503321">
        <w:t>от духа. Это</w:t>
      </w:r>
      <w:r w:rsidR="00880711">
        <w:t xml:space="preserve"> — </w:t>
      </w:r>
      <w:r w:rsidR="00503321">
        <w:t>дважды рожденные. Правильно: все сознание сосредоточивается на Мне, ибо Я</w:t>
      </w:r>
      <w:r w:rsidR="00880711">
        <w:t xml:space="preserve"> — </w:t>
      </w:r>
      <w:r w:rsidR="00503321">
        <w:t>порог духу. Войдешь, но через Меня. Полнота сосредоточения означает полноту слияния. В Сердце допущен Владыки. Мое прошлое, настоящее и будущее, будущее, имя которому Майтрейя, слиты в Моей Индивидуальности. Воистину, Попрал смерть. Только смертью личности можно утвердить жизнь Индивидуальности, попранием личного, малого «я»</w:t>
      </w:r>
      <w:r w:rsidR="00880711">
        <w:t xml:space="preserve"> — </w:t>
      </w:r>
      <w:r w:rsidR="00503321">
        <w:t>утвердить «Я» большое, «Я» Триады.</w:t>
      </w:r>
    </w:p>
    <w:p w:rsidR="00834937" w:rsidRDefault="00503321" w:rsidP="00503321">
      <w:r>
        <w:t xml:space="preserve">Когда устремление или обращение достигает определенной силы, Ответствую. Ты уже на ступени Архата. Ты уже сам себя испытатель. Ты уже вызываешь на бой стражей Порога. Правильно! Правильно! Правильно! Тот, кто сам Испытует себя, освобождается от испытаний со стороны: сам судия, сам же и испытатель, и сам же Смотрящий. Указую тебе принять на свою ответственность заботу и самопланирование своего будущего. Планируется оно четкостью форм устремления, создающего желаемые образы-формы, в которые </w:t>
      </w:r>
      <w:r>
        <w:lastRenderedPageBreak/>
        <w:t>должно вливаться это будущее, то есть быть Указую сознательным творцом причин, должные и нужные, но намеченные следствия приносящих, или причин, формующих эти следствия. Для Архата, идущего Моим же путем, так же, как и для Нас, все есть лишь следствия сознательно и волей порожденных причин. Четко, уверенно и ясно проводится более длинная линия мудрости в будущее, линия, связующая причину со следствием. Творец своей кармы Архат.</w:t>
      </w:r>
    </w:p>
    <w:p w:rsidR="00834937" w:rsidRDefault="00503321" w:rsidP="00503321">
      <w:r>
        <w:t>Иисус</w:t>
      </w:r>
      <w:r w:rsidR="00880711">
        <w:t xml:space="preserve"> — </w:t>
      </w:r>
      <w:r>
        <w:t>Мория</w:t>
      </w:r>
      <w:r w:rsidR="00880711">
        <w:t xml:space="preserve"> — </w:t>
      </w:r>
      <w:r>
        <w:t>Майтрейя, и во всех Христос, который в Отце, в Седьмом. Седьмой, Шестой и Иисус</w:t>
      </w:r>
      <w:r w:rsidR="00880711">
        <w:t xml:space="preserve"> — </w:t>
      </w:r>
      <w:r>
        <w:t xml:space="preserve">Тайна Триады, Тайна Дуады, победившей пять низших. </w:t>
      </w:r>
      <w:r>
        <w:rPr>
          <w:rFonts w:ascii="Cambria Math" w:hAnsi="Cambria Math" w:cs="Cambria Math"/>
        </w:rPr>
        <w:t>△</w:t>
      </w:r>
      <w:r>
        <w:t>, □ и пять</w:t>
      </w:r>
      <w:r w:rsidR="00880711">
        <w:t xml:space="preserve"> — </w:t>
      </w:r>
      <w:r>
        <w:t>в символах. Все, невыразимое словами, выразимо в символах</w:t>
      </w:r>
      <w:r w:rsidR="00880711">
        <w:t xml:space="preserve"> — </w:t>
      </w:r>
      <w:r>
        <w:t>огненных начертаниях несказуемого. Язык символов</w:t>
      </w:r>
      <w:r w:rsidR="00880711">
        <w:t xml:space="preserve"> — </w:t>
      </w:r>
      <w:r>
        <w:t>язык Архатов. Оставь сомнения и неуверенность. Самоуверенность базируется на личности, уверенность</w:t>
      </w:r>
      <w:r w:rsidR="00880711">
        <w:t xml:space="preserve"> — </w:t>
      </w:r>
      <w:r>
        <w:t>на Мне. Я Камень основания храма твоего духа. На Мне строй. Всё, но со Мною. И даже на письма со Мной отвечай</w:t>
      </w:r>
      <w:r w:rsidR="00880711">
        <w:t xml:space="preserve"> — </w:t>
      </w:r>
      <w:r>
        <w:t>будет вернее. Вместе здесь</w:t>
      </w:r>
      <w:r w:rsidR="00880711">
        <w:t xml:space="preserve"> — </w:t>
      </w:r>
      <w:r>
        <w:t>вместе там, в Мире Надземном. Вместе везде и всегда. Наш союз навсегда, и назад нет возврата. Ибо куда возвращаться? В объятия низшего «я», в объятия Майи? А потом? Что потом? Мы над Майей Avitchi и над Майей Девачана. Нирвана не Майя. До нее</w:t>
      </w:r>
      <w:r w:rsidR="00AC74DD">
        <w:t xml:space="preserve"> </w:t>
      </w:r>
      <w:r>
        <w:t>Пребываем в бодрствовании непрерываемого сознания. Идущему Нашим Путем протянуты Руки навстречу.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C74DD">
        <w:rPr>
          <w:b/>
        </w:rPr>
        <w:t>106.</w:t>
      </w:r>
      <w:r w:rsidR="00503321">
        <w:t xml:space="preserve"> (83). </w:t>
      </w:r>
      <w:r w:rsidR="00503321" w:rsidRPr="00AC74DD">
        <w:rPr>
          <w:b/>
        </w:rPr>
        <w:t>(Фев. 12).</w:t>
      </w:r>
      <w:r w:rsidR="00503321">
        <w:t xml:space="preserve"> Ни знание точных фактов, ни феномены, ни знакомство с астральным миром победы над собой не дадут. Ведем по пути испытанных магнитов. Главное</w:t>
      </w:r>
      <w:r w:rsidR="00880711">
        <w:t xml:space="preserve"> — </w:t>
      </w:r>
      <w:r w:rsidR="00503321">
        <w:t>это перенести бытие в мысль, а мысли</w:t>
      </w:r>
      <w:r w:rsidR="00880711">
        <w:t xml:space="preserve"> — </w:t>
      </w:r>
      <w:r w:rsidR="00503321">
        <w:t>из сферы личного «я» в сферу Бессмертной Триады. Никакие интеллектуальные знания этого достижения не принесут. Своею рукой и ногою</w:t>
      </w:r>
      <w:r w:rsidR="00880711">
        <w:t xml:space="preserve"> — </w:t>
      </w:r>
      <w:r w:rsidR="00503321">
        <w:t>значит путем собственного опыта, путем опыта приложения Учения в жизни. Полноустремленность означает устремление всех оболочек в одном направлении, когда все проводники безотказно, без протеста и противодействия служат цели единой. Это быть может только тогда, когда они подчинены окончательно и бесповоротно. На долгом-долгом пути эволюции человека в этом направлении достигнуто много. Речь и произвольные действия, мысль</w:t>
      </w:r>
      <w:r w:rsidR="00880711">
        <w:t xml:space="preserve"> — </w:t>
      </w:r>
      <w:r w:rsidR="00503321">
        <w:t>все это результаты бесконечных веков борьбы и преодоления материи. Но все это лишь только необходимые ступени к новым преодолениям и новым победам. Поле будущих достижений не ограничено ничем. Сегодня мысль работает над решением, скажем, арифметической задачи, завтра</w:t>
      </w:r>
      <w:r w:rsidR="00880711">
        <w:t xml:space="preserve"> — </w:t>
      </w:r>
      <w:r w:rsidR="00503321">
        <w:t>над чертежом самолета, потом</w:t>
      </w:r>
      <w:r w:rsidR="00880711">
        <w:t xml:space="preserve"> — </w:t>
      </w:r>
      <w:r w:rsidR="00503321">
        <w:t>над счетной машиной, а затем</w:t>
      </w:r>
      <w:r w:rsidR="00880711">
        <w:t xml:space="preserve"> — </w:t>
      </w:r>
      <w:r w:rsidR="00503321">
        <w:t xml:space="preserve">над передачей ее содержания на расстояние. Все это ступени развития мысли. Конца им не видно. Мыслью можно лечить, мыслью можно вызывать картины далекого прошлого, мыслью можно миры облетать и видеть жизнь на далеких планетах. Нет пределов </w:t>
      </w:r>
      <w:r w:rsidR="00503321">
        <w:lastRenderedPageBreak/>
        <w:t>развитию возможностей мысли. Чтобы мыслью работать, чтобы мыслью творить, чтобы скрытую силу ее на служение духу поставить, надо ей овладеть и подчинить ее воле. И тогда только можно мысль сделать послушным орудием духа. Будущее человечества</w:t>
      </w:r>
      <w:r w:rsidR="00880711">
        <w:t xml:space="preserve"> — </w:t>
      </w:r>
      <w:r w:rsidR="00503321">
        <w:t>в овладении мыслью. Рассудочной мыслью, продуктом интеллекта, люди владеют, но огненной мыслью далеко еще нет. Говорится об огненной мысли. Без центров зажженных нет в мысли огня. Микрокосм человека так мало изучен еще. Пути Указуем, направленье Даем, но идти по нему можно лишь своими ногами.</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AC74DD">
        <w:rPr>
          <w:b/>
        </w:rPr>
        <w:t>107.</w:t>
      </w:r>
      <w:r w:rsidR="00503321">
        <w:t xml:space="preserve"> (84). </w:t>
      </w:r>
      <w:r w:rsidR="003312B3" w:rsidRPr="003312B3">
        <w:rPr>
          <w:b/>
        </w:rPr>
        <w:t>(М.А.Й.).</w:t>
      </w:r>
      <w:r w:rsidR="00503321">
        <w:t xml:space="preserve"> М. с вами, М. бережет вас, родные мои. Осознаете ли значение Близости Владыки? Чем и как подтверждаете это осознание? Понимаете ли, что то, что имеете, только немногим дано? Не послужит ли понимание этого стимулом для ярого устремления и желания еще более приблизиться к Великому Сердцу? Приблизиться? Для чего? Для собственного удовлетворения, для того только, чтобы ощутить Его Свет и Тепло? Нет, не для этого Он приближает к Себе. Свет Свой ближайшим давая, не на себя, Хочет Он, чтобы Его, этот Свет, обращали, а чтобы несли его в мир, тем, кто нуждается в нем великой нуждою. Живые носители Света Его, сколько можете сделать вы блага, сколько Света внести, сколько пищи для духа! Слова ценны лишь мыслью, в них заключенной. Но ведь мысли передаются, могут передаваться без слов. Значит, действовать мыслью, свет людям несущей, помешать вам не может никто. Значит, поле посева открыто, значит, сеятель может идти. Значит, служенью и вашему Свету, служенью Владыке не существует преград. Разве что самость, занявшись собою, время Владыке служить не найдет. Но допущены не самостью и не ради нее, она может лишь отделить от Владыки. Не надо ее ни вам и ни Нам. Не может быть самость носителем Света. И мы победили ее. А вы победили?</w:t>
      </w:r>
    </w:p>
    <w:p w:rsidR="00AC74DD" w:rsidRDefault="00AC74DD" w:rsidP="00503321"/>
    <w:p w:rsidR="00834937" w:rsidRDefault="00503321" w:rsidP="00AC74DD">
      <w:pPr>
        <w:pStyle w:val="Quote"/>
      </w:pPr>
      <w:r>
        <w:t>Видел во сне троих своих знакомых, умерших. Стал с ними разговаривать. Потом пошел с одним из них, профессором. Он был молод и розов лицом, как при жизни. Спросил, знает ли он, что они умершие?</w:t>
      </w:r>
      <w:r w:rsidR="00880711">
        <w:t xml:space="preserve"> — </w:t>
      </w:r>
      <w:r>
        <w:t>Да.</w:t>
      </w:r>
      <w:r w:rsidR="00880711">
        <w:t xml:space="preserve"> — </w:t>
      </w:r>
      <w:r>
        <w:t>Знает ли, что я живой?</w:t>
      </w:r>
      <w:r w:rsidR="00880711">
        <w:t xml:space="preserve"> — </w:t>
      </w:r>
      <w:r>
        <w:t>Да.</w:t>
      </w:r>
      <w:r w:rsidR="00880711">
        <w:t xml:space="preserve"> — </w:t>
      </w:r>
      <w:r>
        <w:t>Почему? Вы &lt;...&gt; и &lt;...&gt;. Смотрите, сказал я, что видите на мне? Он ответил:</w:t>
      </w:r>
      <w:r w:rsidR="00880711">
        <w:t xml:space="preserve"> — </w:t>
      </w:r>
      <w:r>
        <w:t>Вы в форме.</w:t>
      </w:r>
      <w:r w:rsidR="00880711">
        <w:t xml:space="preserve"> — </w:t>
      </w:r>
      <w:r>
        <w:t>Знаете ли Вы, что Вы сейчас с бородой,</w:t>
      </w:r>
      <w:r w:rsidR="00880711">
        <w:t xml:space="preserve"> — </w:t>
      </w:r>
      <w:r>
        <w:t>сказал я ему. Вы изменили свою внешность. Я задавал ему массу вопросов, он отвечал. Я знал, что я во сне разговариваю с умершим, и хотел узнать от него условия его жизни. Многие вопросы, проснувшись, забыл. Встретились на углу улицы, шли по городу.</w:t>
      </w:r>
    </w:p>
    <w:p w:rsidR="00834937" w:rsidRDefault="00F473CA" w:rsidP="00503321">
      <w:r w:rsidRPr="00AE7011">
        <w:rPr>
          <w:b/>
        </w:rPr>
        <w:t>19</w:t>
      </w:r>
      <w:r>
        <w:rPr>
          <w:b/>
          <w:lang w:val="en-US"/>
        </w:rPr>
        <w:t>63</w:t>
      </w:r>
      <w:r w:rsidRPr="00AE7011">
        <w:rPr>
          <w:b/>
        </w:rPr>
        <w:t xml:space="preserve"> г. </w:t>
      </w:r>
      <w:r w:rsidR="00503321" w:rsidRPr="00AC74DD">
        <w:rPr>
          <w:b/>
        </w:rPr>
        <w:t>108.</w:t>
      </w:r>
      <w:r w:rsidR="00503321">
        <w:t xml:space="preserve"> (85). </w:t>
      </w:r>
      <w:r w:rsidR="00503321" w:rsidRPr="00AC74DD">
        <w:rPr>
          <w:b/>
        </w:rPr>
        <w:t>(Фев. 13).</w:t>
      </w:r>
      <w:r w:rsidR="00503321">
        <w:t xml:space="preserve"> Итак, за последнее время сон приобретает все более и более сознательный характер</w:t>
      </w:r>
      <w:r w:rsidR="00880711">
        <w:t xml:space="preserve"> — </w:t>
      </w:r>
      <w:r w:rsidR="00503321">
        <w:t xml:space="preserve">это подготовка к сознательному пребыванию в Тонком Мире. Она идет параллельно с очищением сознания и кристаллизацией </w:t>
      </w:r>
      <w:r w:rsidR="00503321">
        <w:lastRenderedPageBreak/>
        <w:t>устремленности. Умершие, умерев, не становятся от этого мудрее. Но интеллектуально высокоразвитый человек разбирается лучше, чем малокультурный. Все определения тонкого состояния яро условны и относительны, так как всегда по сознанию того, кто их определяет. Только Адепт может дать характеристику внеличного свойства. Сейчас Наша задача другая. Нам надо очистить сознание от всего, что мешает его способности давать неискажаемое отражение окружающего, это задача первая. Вторая</w:t>
      </w:r>
      <w:r w:rsidR="00880711">
        <w:t xml:space="preserve"> — </w:t>
      </w:r>
      <w:r w:rsidR="00503321">
        <w:t>это укрепить и усилить волю. Третья</w:t>
      </w:r>
      <w:r w:rsidR="00880711">
        <w:t xml:space="preserve"> — </w:t>
      </w:r>
      <w:r w:rsidR="00503321">
        <w:t>постоянство непрерываемого явления Лика в третьем глазу. Самоиспытания надо продолжать. Они показывают степень продвижения и освобождения от старого сора. Самопланирование будущего усиливается также. Надо спешить. Времени осталось немного. Каждое мгновение ценно: тратить время на что-то постороннее уже не приходится. Каждый миг можно плодоносно использовать для будущего. Прошлого нет, с ним покончено. Из него извлекать картины будем лишь для самоиспытания или углубления полученного опыта. Коротко, коротко время, будем спешить.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A7761">
        <w:rPr>
          <w:b/>
        </w:rPr>
        <w:t>109.</w:t>
      </w:r>
      <w:r w:rsidR="00503321">
        <w:t xml:space="preserve"> (86). </w:t>
      </w:r>
      <w:r w:rsidR="003312B3" w:rsidRPr="003312B3">
        <w:rPr>
          <w:b/>
        </w:rPr>
        <w:t>(М.А.Й.).</w:t>
      </w:r>
      <w:r w:rsidR="00503321">
        <w:t xml:space="preserve"> Ускорение</w:t>
      </w:r>
      <w:r w:rsidR="00880711">
        <w:t xml:space="preserve"> — </w:t>
      </w:r>
      <w:r w:rsidR="00503321">
        <w:t>это Указ. Мало остается времени для прожигания масла в лампаде, а ведь надо так много успеть. Спешность эволюции отражается и на каждом отдельном человеке. Труднопримиримые противоположности: беспредельность пути и спешность земного его прохождения. Если взглянуть на многое открытыми глазами</w:t>
      </w:r>
      <w:r w:rsidR="00880711">
        <w:t xml:space="preserve"> — </w:t>
      </w:r>
      <w:r w:rsidR="00503321">
        <w:t>много времени расходуется нецелесообразно. Можно ли отвлекаться по сторонам, когда мир идет на пределе; на пределе напряжения Владыки Идут, и Земля содрогается в конвульсиях жара и холода. Не было еще никогда такого напряженного и ответственного момента. Надо стать неотрывною частью цепи Иерархии Света, надо войти в орбиту ее всем сознанием, всеми помыслами, всем устремлением. Надо, надо, надо часть ответственности Ее за Землю и мышление человечества взять на свои плечи. Надо встать на дозоре бессменном и огненно-яром на охрану планеты.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A7761">
        <w:rPr>
          <w:b/>
        </w:rPr>
        <w:t>110.</w:t>
      </w:r>
      <w:r w:rsidR="00503321">
        <w:t xml:space="preserve"> (87). </w:t>
      </w:r>
      <w:r w:rsidR="00503321" w:rsidRPr="00AA7761">
        <w:rPr>
          <w:b/>
        </w:rPr>
        <w:t>(Фев. 14).</w:t>
      </w:r>
      <w:r w:rsidR="00503321">
        <w:t xml:space="preserve"> Буду очень суров. И так уже потеряно много времени. Неужели наинужнейшему нельзя уделить всего времени? Каждая нецелеустремленная мысль, каждое ненужное действие</w:t>
      </w:r>
      <w:r w:rsidR="00880711">
        <w:t xml:space="preserve"> — </w:t>
      </w:r>
      <w:r w:rsidR="00503321">
        <w:t xml:space="preserve">задержка. А ведь путь срочен. Вначале контроль распространялся на мысли вредные, низкие, злобные, раздражительные и так далее, сейчас внимание обращается на ненужные мысли, не имеющие отношения ни ко Мне, ни к Пути, ни к явлению восхождения. Житейские обязанности остаются, они тоже требуют внимания, заботы и мыслей о них, но Говорю о мыслях праздных, отнимающих драгоценное время и вползающих в сознание случайно. Сколько времени уходит на этих бродяг, сколько дум ни о чем. Их не нужно, их исключить! Каждую заменить мыслью полезной: </w:t>
      </w:r>
      <w:r w:rsidR="00503321">
        <w:lastRenderedPageBreak/>
        <w:t>или послать добрую весть далекому другу, или тем, кто в нужде, или туда, где положение создает запруду для эволюции, или больному, или, наконец, своему собственному телу, в тот орган или часть тела, где пытается утвердиться болезненный процесс или очередное неблагополучие. Мыслям всегда достойную ученика работу можно найти. Но нужно быть всегда на дозоре. О мыслях праздных Сказал Тот, Кто Знал ценность мысленной энергии. Можно ли то, что выработалось в процессе миллионов лет эволюции, тратить на ветер бездумно. Ведь карма творится мыслью. И праздномышление тоже творит свою карму. Не может быть достигнуто победы над собою без полного овладения мыслью. И только подумать, какие возможности даются для этого каждодневно! Если собрать все энергии мысли, которые обычно расходуются на ничто без всякой цели и без контроля, и устремить их на определенные задания или просто на то, чтобы каждая стала зерном, или зародышем, будущих достижений, какими бы далекими или невозможными они ни казались, то будет сделано нечто настолько значительное, следствия чего невозможно даже учесть. Следует только лишь помнить, что маломалейшее зерно мысли когда-то и где-то даст свои всходы. Сеятель, знающий смысл и значение мысленных зерен, будет их сеять не только в пространстве, не только в сознании ближних и дальних, не только в писаниях или книгах своих, но, главное, на ниве своего собственного сознания. Ведь мысли не умирают. Мысли дальнего действия могут забрасываться в очень далекое будущее. Их сила от дальности их нисколько не уменьшается, а наоборот, усиливается, благодаря тому, что многое трудное или даже невозможное в настоящем в будущем возможно и достижимо. Поручаю помыслить о возможностях применения мысли.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A7761">
        <w:rPr>
          <w:b/>
        </w:rPr>
        <w:t>111.</w:t>
      </w:r>
      <w:r w:rsidR="00503321">
        <w:t xml:space="preserve"> (88). </w:t>
      </w:r>
      <w:r w:rsidR="003312B3" w:rsidRPr="003312B3">
        <w:rPr>
          <w:b/>
        </w:rPr>
        <w:t>(М.А.Й.).</w:t>
      </w:r>
      <w:r w:rsidR="00503321">
        <w:t xml:space="preserve"> Стражи Порога сильны слабостями, недостатками, страстями и пороками того, кого встречают они у Порога. У кого есть страх, на того действуют страхом, у кого злоба, на того</w:t>
      </w:r>
      <w:r w:rsidR="00880711">
        <w:t xml:space="preserve"> — </w:t>
      </w:r>
      <w:r w:rsidR="00503321">
        <w:t>злобой, у кого похоть, на того</w:t>
      </w:r>
      <w:r w:rsidR="00880711">
        <w:t xml:space="preserve"> — </w:t>
      </w:r>
      <w:r w:rsidR="00503321">
        <w:t>похотью, у кого жадность</w:t>
      </w:r>
      <w:r w:rsidR="00880711">
        <w:t xml:space="preserve"> — </w:t>
      </w:r>
      <w:r w:rsidR="00503321">
        <w:t xml:space="preserve">жадностью. Каждый недостаток облекается в яркую форму, воплощающую в себе всю привлекательность скрытого в нем явления, и этим путем сочетается или принимается в сознание подошедшего, если он данной страсти или порока еще не изжил. И когда эти формы оживают, раздуваемые энергиями испытуемого и энергиями стражей Порога, то происходит борьба между «я» низшим, стремящимся слиться с этими формами, являющимися обостренными продуктами его собственного воображения, его порождениями, и Высшей Дуадой, которая стремится их сбросить и освободиться от них. Срединный, 5-й принцип, находится между полюсами притяжения двух противоположных начал. Если побеждает Высшая Дуада из 7-го и 6-го принципа, сознание объединяется с ними и идет в нарастание. Если побеждает низшая, данное воплощение вычеркивается из Книги Жизней. К этой борьбе можно </w:t>
      </w:r>
      <w:r w:rsidR="00503321">
        <w:lastRenderedPageBreak/>
        <w:t>готовиться уже заранее, еще здесь, на Земле, помня, что на Земле себя преодолевший и там победит. Стражи Порога побеждаются мыслью.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F5CC1">
        <w:rPr>
          <w:b/>
        </w:rPr>
        <w:t>112. (Фев. 15).</w:t>
      </w:r>
      <w:r w:rsidR="00503321">
        <w:t xml:space="preserve"> Кто уверен за волю свою, тот войди. Пришло время, когда подошли вплотную к необходимости укреплять волю и развивать ее в пределах возможного. Цель</w:t>
      </w:r>
      <w:r w:rsidR="00880711">
        <w:t xml:space="preserve"> — </w:t>
      </w:r>
      <w:r w:rsidR="00503321">
        <w:t>подчинение астрала. Все оболочки должны быть подчинены в той или иной мере, но астрал</w:t>
      </w:r>
      <w:r w:rsidR="00880711">
        <w:t xml:space="preserve"> — </w:t>
      </w:r>
      <w:r w:rsidR="00503321">
        <w:t>первым. То немногое, что было сделано за последнее время, уже дает свои плоды. Сегодняшний полет утром в астрале показал, что приказ оболочкой выполнен точно и полет тотчас же стал производиться лицом вперед, как указала воля. Второе</w:t>
      </w:r>
      <w:r w:rsidR="00880711">
        <w:t xml:space="preserve"> — </w:t>
      </w:r>
      <w:r w:rsidR="00503321">
        <w:t>желание увидеть далекую другиню дало результат, астрал устремился в тот город и видел дома и улицы, но до цели все же не добрался</w:t>
      </w:r>
      <w:r w:rsidR="00880711">
        <w:t xml:space="preserve"> — </w:t>
      </w:r>
      <w:r w:rsidR="00503321">
        <w:t>вклинились другие места и, наконец, и свой город, где живет тело. Лететь было трудно с желаемой быстротой и на желаемой высоте. Запас надо Агни умножать и силы копить. Сокровище воли есть накопленный Агни, кристаллы которого отложены в Чаше. Энергии эти можно привести в рабочее состояние, когда накопления уже есть. С одной стороны, пробуждается к сознательному применению спящая мощь, с другой</w:t>
      </w:r>
      <w:r w:rsidR="00880711">
        <w:t xml:space="preserve"> — </w:t>
      </w:r>
      <w:r w:rsidR="00503321">
        <w:t>накапливается и собирается новая. Именно накапливанье, так как сокровище воли можно и расточать. Новое накапливание идет путем обуздания всех движений в астрале, как дурных, так и хороших. Воле подчинятся и те, и другие, вне зависимости от их характера. Человек, подчиняющийся хорошим импульсам астрала, такой же его раб, как и подчиняющийся дурным. Победа над ним должна быть биполярной. Человек, лишенный воли, ничто. Воля</w:t>
      </w:r>
      <w:r w:rsidR="00880711">
        <w:t xml:space="preserve"> — </w:t>
      </w:r>
      <w:r w:rsidR="00503321">
        <w:t>это самое сокровенное, самое высокое, самое огненное достояние человека. Только для сильных открыты Врата. Но тепленькие, то есть мягкотелые и безвольные, выбрасываются из потока эволюции. Безвольная хорошесть Нам не нужна. Лучше быть сильным разбойником и все же ко Мне подойти, чем слизняком, воли лишенным. Планомерному и постоянному развитию воли не может ничто помешать, если решение ее возрастить принято бесповоротно. Прежде всего силу воли для ее возрастания следует направить на борьбу с рефлекторной деятельностью сознания. Дозволено все, но с разрешения, или соизволения, воли. Правда, придется за все отвечать. Но пусть уж лучше один волевой поступок, хотя и невысокого качества, чем сотня безвольных, хотя и хороших, но содеянных вопреки воле. Подобные поступки действуют разрушающе. Обуздание импульсов астрала</w:t>
      </w:r>
      <w:r w:rsidR="00880711">
        <w:t xml:space="preserve"> — </w:t>
      </w:r>
      <w:r w:rsidR="00503321">
        <w:t>самая лучшая школа для воспитания воли. Тренирование воли можно вести в области ментальной, усиливая глубину сосредоточения всякий раз, когда это возможно и нужно. Утренний ритм Общения этим можно еще углубить и сделать еще более плодоносным. Будем спешить</w:t>
      </w:r>
      <w:r w:rsidR="00880711">
        <w:t xml:space="preserve"> — </w:t>
      </w:r>
      <w:r w:rsidR="00503321">
        <w:t>не ждет время. Быстрота и торопливость</w:t>
      </w:r>
      <w:r w:rsidR="00880711">
        <w:t xml:space="preserve"> — </w:t>
      </w:r>
      <w:r w:rsidR="00503321">
        <w:t xml:space="preserve">понятия разные. Спешить не значит торопиться. </w:t>
      </w:r>
      <w:r w:rsidR="00503321">
        <w:lastRenderedPageBreak/>
        <w:t>Торопливость вредна. Ритм быстроты строителен. Надо, надо спешить, но не торопясь.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F5CC1">
        <w:rPr>
          <w:b/>
        </w:rPr>
        <w:t>113.</w:t>
      </w:r>
      <w:r w:rsidR="00503321">
        <w:t xml:space="preserve"> (89). </w:t>
      </w:r>
      <w:r w:rsidR="00503321" w:rsidRPr="007F5CC1">
        <w:rPr>
          <w:b/>
        </w:rPr>
        <w:t xml:space="preserve">(Фев. 15). </w:t>
      </w:r>
      <w:r w:rsidR="003312B3" w:rsidRPr="007F5CC1">
        <w:rPr>
          <w:b/>
        </w:rPr>
        <w:t>(</w:t>
      </w:r>
      <w:r w:rsidR="003312B3" w:rsidRPr="003312B3">
        <w:rPr>
          <w:b/>
        </w:rPr>
        <w:t>М.А.Й.).</w:t>
      </w:r>
      <w:r w:rsidR="00503321">
        <w:t xml:space="preserve"> Непоколебимость духа</w:t>
      </w:r>
      <w:r w:rsidR="00880711">
        <w:t xml:space="preserve"> — </w:t>
      </w:r>
      <w:r w:rsidR="00503321">
        <w:t>качество очень ценное. Оно указует на стойкость огня и входит основою в многие другие качества. Например, в преданность. Преданность непоколебимая. Или доверие Владыке неколеблемое, или</w:t>
      </w:r>
      <w:r w:rsidR="007F5CC1">
        <w:t xml:space="preserve"> </w:t>
      </w:r>
      <w:r w:rsidR="00503321">
        <w:t>устремление, или любовь. Именно стойкость пламени всех качеств духа придает им их высшую ценность. Непоколебимость полагает ученик в основание своих устремлений и решений своих. Закончу указанием на непоколебимость воли: только такая воля может достичь, только такая воля не знает шатаний, только такую волю с Пути не совлечь. Да! Да! Непоколебимость</w:t>
      </w:r>
      <w:r w:rsidR="00880711">
        <w:t xml:space="preserve"> — </w:t>
      </w:r>
      <w:r w:rsidR="00503321">
        <w:t>ценнейшее качество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F5CC1">
        <w:rPr>
          <w:b/>
        </w:rPr>
        <w:t xml:space="preserve">114. </w:t>
      </w:r>
      <w:r w:rsidR="003312B3" w:rsidRPr="007F5CC1">
        <w:rPr>
          <w:b/>
        </w:rPr>
        <w:t>(М</w:t>
      </w:r>
      <w:r w:rsidR="003312B3" w:rsidRPr="003312B3">
        <w:rPr>
          <w:b/>
        </w:rPr>
        <w:t>.А.Й.).</w:t>
      </w:r>
      <w:r w:rsidR="00503321">
        <w:t xml:space="preserve"> Тебя видеть сильным хочу, себя побеждающим мощно. Гордиться тобою хочу. Хочу, чтобы, закончив земное, и придя снова к нам, и представ перед нами, был бы ты светоносен, чтобы мог ни перед кем не устыдиться светом своим.</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7F5CC1">
        <w:rPr>
          <w:b/>
        </w:rPr>
        <w:t>115.</w:t>
      </w:r>
      <w:r w:rsidR="00503321">
        <w:t xml:space="preserve"> Живой</w:t>
      </w:r>
      <w:r w:rsidR="00880711">
        <w:t xml:space="preserve"> — </w:t>
      </w:r>
      <w:r w:rsidR="00503321">
        <w:t>семеричен, принципы не разделены. У умершего три низших отсутствуют. В живом (при выходе астрала) происходит временное отделение на нити связи (пуповине) астрального тела. (При сознательном выходе астрала) сознание 5-го принципа в 4-ом проявляется аналогично (но не одинаково) с тем, как 5-ый проявляется в трех низших во время бодрствования (совместно с 4-ым). Состояние сознания, отделенного от тела (при выходе астрала), зависит от особенностей и характеристики индивидуума (и его места на ступенях лестницы жизни). Обрати внимание, что по мере того как в бодрствующем состоянии в земном теле ты приводишь свой астрал в подчинение, начинает он подчиняться твоей воле и при выделении в нем. Это очень важно. Усиливай овладение астралом до полной победы над ним. И Буду разрешать полеты. Иначе опасно, ибо будешь жертвой астральных течений. Только растущая воля дает право на продвижение. Безвольным безопасного доступа (в тот мир) нет. (По времени это первая Запись 15 фев.).</w:t>
      </w:r>
    </w:p>
    <w:p w:rsidR="007F5CC1" w:rsidRDefault="007F5CC1" w:rsidP="00503321"/>
    <w:p w:rsidR="00834937" w:rsidRDefault="00503321" w:rsidP="007F5CC1">
      <w:pPr>
        <w:pStyle w:val="Quote"/>
      </w:pPr>
      <w:r>
        <w:t>Видел во сне, что вместе с Пампушей кому-то говорили об Учении. Затем видел, что был на каком-то митинге рабочих и с оратором переговаривался взглядами в полном взаимопонимании и симпатии.</w:t>
      </w:r>
    </w:p>
    <w:p w:rsidR="00834937" w:rsidRDefault="00F473CA" w:rsidP="00503321">
      <w:r w:rsidRPr="00AE7011">
        <w:rPr>
          <w:b/>
        </w:rPr>
        <w:t>19</w:t>
      </w:r>
      <w:r>
        <w:rPr>
          <w:b/>
          <w:lang w:val="en-US"/>
        </w:rPr>
        <w:t>63</w:t>
      </w:r>
      <w:r w:rsidRPr="00AE7011">
        <w:rPr>
          <w:b/>
        </w:rPr>
        <w:t xml:space="preserve"> г. </w:t>
      </w:r>
      <w:r w:rsidR="00503321" w:rsidRPr="007F5CC1">
        <w:rPr>
          <w:b/>
        </w:rPr>
        <w:t>116.</w:t>
      </w:r>
      <w:r w:rsidR="00503321">
        <w:t xml:space="preserve"> (90). </w:t>
      </w:r>
      <w:r w:rsidR="00503321" w:rsidRPr="007F5CC1">
        <w:rPr>
          <w:b/>
        </w:rPr>
        <w:t>(Фев. 16).</w:t>
      </w:r>
      <w:r w:rsidR="00503321">
        <w:t xml:space="preserve"> Все мысли о прошлом, связанные с теми или иными сильными чувствами и переживаниями, от времени до времени снова выплывают в сознании, стремясь войти в сочетание с мышлением и требуя к себе внимания. Часто такие мысли вторгаются даже во время устремления к Нам. Их следует </w:t>
      </w:r>
      <w:r w:rsidR="00503321">
        <w:lastRenderedPageBreak/>
        <w:t>отбрасывать решительно и без колебаний. Угнездившись, они усиливаются и снова продолжают висеть над сознанием, даже не вторгаясь в него, но, отброшенные, обычно теряют свою силу и тенденцию к возвращению. Следующее посещение зависит от предыдущего приема. Даже гость, плохо встреченный, не приходит вторично; так же и мысль, если на нее наложена печать окончательного решения воли, в сочетание с ней не входит.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5049">
        <w:rPr>
          <w:b/>
        </w:rPr>
        <w:t>117.</w:t>
      </w:r>
      <w:r w:rsidR="00503321">
        <w:t xml:space="preserve"> (91). </w:t>
      </w:r>
      <w:r w:rsidR="003312B3" w:rsidRPr="003312B3">
        <w:rPr>
          <w:b/>
        </w:rPr>
        <w:t>(М.А.Й.).</w:t>
      </w:r>
      <w:r w:rsidR="00503321">
        <w:t xml:space="preserve"> Много прозрений в Мир Тонкий, много явлений сверхфизического порядка, много книг, имеющих дело с попытками систематизировать весь этот материал. Но нет знания, нет определенности, нет завершенной философии или учения. Только Учение Живой Этики дает систематизированный, но, конечно, неполный и постепенный подход к возможностям космической концепции окружающего нас мира. Познавание идет путем становления, то есть изучающий последовательно утончает и усовершенствует свой познавательный аппарат. Без утончения и расширения сознания как уловить гамму тонких энергий? И без развитого третьего глаза как увидеть неуловимое глазом земным? Инфракрасные и ультрафиолетовые лучи, лучи альфа, гамма и бета простым глазом не видны, но они есть. Отрицать что-либо только потому, что не видит глаз, является знаком невежества. Лучше принимать все, но при проверке. У Нас отрицаний 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5049">
        <w:rPr>
          <w:b/>
        </w:rPr>
        <w:t>118.</w:t>
      </w:r>
      <w:r w:rsidR="00503321">
        <w:t xml:space="preserve"> (92). </w:t>
      </w:r>
      <w:r w:rsidR="00503321" w:rsidRPr="00C05049">
        <w:rPr>
          <w:b/>
        </w:rPr>
        <w:t xml:space="preserve">(Фев. 17). </w:t>
      </w:r>
      <w:r w:rsidR="00C065BF" w:rsidRPr="00C05049">
        <w:rPr>
          <w:b/>
        </w:rPr>
        <w:t>(Гуру</w:t>
      </w:r>
      <w:r w:rsidR="00C065BF" w:rsidRPr="00C065BF">
        <w:rPr>
          <w:b/>
        </w:rPr>
        <w:t>).</w:t>
      </w:r>
      <w:r w:rsidR="00503321">
        <w:t xml:space="preserve"> Сокровище энергии накапливается во времени, и лучший метод накапливания</w:t>
      </w:r>
      <w:r w:rsidR="00880711">
        <w:t xml:space="preserve"> — </w:t>
      </w:r>
      <w:r w:rsidR="00503321">
        <w:t>труд. Но труд по своему качеству может быть весьма различен. Труд может быть совершенным, то есть светоносным, и несовершенным, то есть отемненным. Труд радостный светоносен. Унылый и подневольный, труд рабский, лишенный энтузиазма, убийственен для духа. Творческий труд эволюционен. Можно написать целую книгу о труде. Можно указать, что труд в смысле и значении духовного развития полезнее всех и всяких упражнений. Труд дан человеку для того, чтобы мог он творить и выражать в нем энергии духа. Как тело хиреет и слабнет без физического труда, так и дух</w:t>
      </w:r>
      <w:r w:rsidR="00880711">
        <w:t xml:space="preserve"> — </w:t>
      </w:r>
      <w:r w:rsidR="00503321">
        <w:t>без труда творческого, труда вдохновенного, труда светоносного. При напряженном и устремленном труде зажигаются центры и начинают светиться. Аура человека, погруженного в напряженную работу, усиливает свои излучения. Ведь человек</w:t>
      </w:r>
      <w:r w:rsidR="00880711">
        <w:t xml:space="preserve"> — </w:t>
      </w:r>
      <w:r w:rsidR="00503321">
        <w:t xml:space="preserve">существо огненное. Каждое его движение в каждой из его оболочек сопровождается огненными явлениями. Даже простое движение руки несет огненный импульс по проводам нервов, который можно отметить на экране чувствительного аппарата. Скоро и их изобретут и даже почти уже изобрели (аппарат Кирлиан). От огня никуда не уйти. Он двигатель жизни. В одних видим его малоактивным и почти не горящим или поникающим вследствие курения, пьянства и разных пороков и излишеств, в других, наоборот, видим растущим, проявляющимся в огненных, энергичных, сильных </w:t>
      </w:r>
      <w:r w:rsidR="00503321">
        <w:lastRenderedPageBreak/>
        <w:t>действиях и вдохновенном труде, в творчестве ярком. Писатели, художники, знаменитые строители прошлого, композиторы, поэты, подвижники</w:t>
      </w:r>
      <w:r w:rsidR="00880711">
        <w:t xml:space="preserve"> — </w:t>
      </w:r>
      <w:r w:rsidR="00503321">
        <w:t>все они огненно потрудились в своих жизнях и оставили человечеству плоды своего огненного труда. Многие так же огненно трудятся и теперь. Планомерный, напряженный, вдохновенный ритмический труд заставляет Агни расти и накапливаться в отложениях Чаши. Эти отложения трудового пота являются ценнейшим сокровищем человека. Учение о труде надо пересмотреть в корне. Труд творческий, труд радостный</w:t>
      </w:r>
      <w:r w:rsidR="00880711">
        <w:t xml:space="preserve"> — </w:t>
      </w:r>
      <w:r w:rsidR="00503321">
        <w:t>благодетелен.</w:t>
      </w:r>
      <w:r w:rsidR="00C05049">
        <w:t xml:space="preserve"> </w:t>
      </w:r>
      <w:r w:rsidR="00503321">
        <w:t>Труд дан на радость человечества. Творческий труд</w:t>
      </w:r>
      <w:r w:rsidR="00880711">
        <w:t xml:space="preserve"> — </w:t>
      </w:r>
      <w:r w:rsidR="00503321">
        <w:t>высшее счастье людей. Путь неустанного огненного труда есть путь Носителей Общего Блага, Чашу, полную Чашу Блага принявших.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05049">
        <w:rPr>
          <w:b/>
        </w:rPr>
        <w:t>119.</w:t>
      </w:r>
      <w:r w:rsidR="00503321">
        <w:t xml:space="preserve"> (93). Стражи Порога сильны. Они вызывают из глубины всю неизжитую муть серых накоплений. Но хорошо в этот момент осознавать, что это</w:t>
      </w:r>
      <w:r w:rsidR="00880711">
        <w:t xml:space="preserve"> — </w:t>
      </w:r>
      <w:r w:rsidR="00503321">
        <w:t>испытание; в этот, но не потом, когда падение совершилось. Врага увидеть, врага понять, врага встретить лицом к лицу и одолеть. Часто за внешней формой прельщения не видна его сущность, и забывается часто, что это лишь испытание. Ведь это тоже Майя. Каждым порывом могучего устремления кверху вызываем на себя мощную волну стихийного противодействия, равную по силе порыву. В этом и трудность преодоления, ибо ...... и можно еще и еще усилить порыв. Но сила стихийного сопротивления побеждается ритмом. Порыв, делаясь повторным, устанавливает ритм устремления. Ритм напряженнейший побеждает все. Но что же внутри противодействует так упорно и яро? Это личное Ego со своими прошлыми накоплениями. Личность временна, но накопления ее давние: земные, кармические узы прошлого, влекущие вспять. Сканды</w:t>
      </w:r>
      <w:r w:rsidR="00880711">
        <w:t xml:space="preserve"> — </w:t>
      </w:r>
      <w:r w:rsidR="00503321">
        <w:t>фактор настоящего, но созданы прошлым. Личное Ego</w:t>
      </w:r>
      <w:r w:rsidR="00880711">
        <w:t xml:space="preserve"> — </w:t>
      </w:r>
      <w:r w:rsidR="00503321">
        <w:t>явление данного воплощения, но корни его в воплощениях прошлых, потому так и упорен астрал</w:t>
      </w:r>
      <w:r w:rsidR="00880711">
        <w:t xml:space="preserve"> — </w:t>
      </w:r>
      <w:r w:rsidR="00503321">
        <w:t>средоточие прошлых желаний, тенденций и импульсов</w:t>
      </w:r>
      <w:r w:rsidR="00880711">
        <w:t xml:space="preserve"> — </w:t>
      </w:r>
      <w:r w:rsidR="00503321">
        <w:t>носитель личного «я». Ты вызвал на бой стражей Порога. Вот явились они, и во всеоружии. Силу почувствовал их и прошел мимо их на пределе напряжения, можно сказать, на волоске. Что же они представляют собою? Из прошлого перед внутренним оком поднимается мысль, облеченная в яркую форму, с которою когда-то сочеталось сознание. Эта ярко-картинная мысль вызывает по ассоциации целый ряд прошлых, и усиливается новыми, и подогревается импульсами астрала. Из прошлого встает тень забытых свершений, как мысленных, так и фактических. Этот клубок, насыщенный энергиями, вложенными в них собственной волей, заслоняет весь горизонт сознания, требуя условий для проявления в плотном. Дугпа</w:t>
      </w:r>
      <w:r w:rsidR="001A3B11">
        <w:rPr>
          <w:rStyle w:val="FootnoteReference"/>
        </w:rPr>
        <w:footnoteReference w:id="16"/>
      </w:r>
      <w:r w:rsidR="00503321">
        <w:t xml:space="preserve">, прячущиеся за ним и раздувающие его дымные огни, не видимы глазу, но сила этого мохнатого клубка, воздействующего на все проводники, весьма ощутима. Стражи </w:t>
      </w:r>
      <w:r w:rsidR="00503321">
        <w:lastRenderedPageBreak/>
        <w:t>Порога встали во весь свой рост, чтобы не пустить дальше. Очень важно понять смысл происходящего столкновения и его цель. Это очередное испытание перед новым подъемом. Когда в самом разгаре борьбы ум не отемнен непониманием и не затянут в воронку астрального вихря, столкновение идет с глазами, открытыми на происходящее. И дугпа укрыться не могут за этими образами наваждения, раздуваемыми ими. И победа становится возможной. Врага надо знать и силу его. Всегда посылается по плечу. И всегда выбирает самое больное и уязвимое место. Но разве можно не победить? Последние попытки наиболее яры. Меня призывайте, когда силы начинают сдавать. Победим, но силы врага надо знать.</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A1579B">
        <w:rPr>
          <w:b/>
        </w:rPr>
        <w:t>120.</w:t>
      </w:r>
      <w:r w:rsidR="00503321">
        <w:t xml:space="preserve"> (94). </w:t>
      </w:r>
      <w:r w:rsidR="003312B3" w:rsidRPr="003312B3">
        <w:rPr>
          <w:b/>
        </w:rPr>
        <w:t>(М.А.Й.).</w:t>
      </w:r>
      <w:r w:rsidR="00503321">
        <w:t xml:space="preserve"> Если Братья Человечества отказываются от Паранирваны, то можем ли мы утопать в блаженных иллюзиях Девачана, когда столько страданий кругом и столько работы и когда Владыки в кровавом поту Трудятся и Бодрствуют на неусыпном дозоре? Наслаждаются в Девачане обычные люди, но не те, кто находится на Великом Служении. Отдых был нужен и Гуру, и мне, но кончился отдых, и снова определенные задачи, у каждого своя.</w:t>
      </w:r>
    </w:p>
    <w:p w:rsidR="00834937" w:rsidRDefault="00503321" w:rsidP="00A1579B">
      <w:pPr>
        <w:pStyle w:val="Quote"/>
      </w:pPr>
      <w:r>
        <w:t>Шел густой снег, много, много снега. День был тяжелый. Со всех сторон лезли и осаждали темные. На главном направлении выдержал, на второстепенном 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1579B">
        <w:rPr>
          <w:b/>
        </w:rPr>
        <w:t>121.</w:t>
      </w:r>
      <w:r w:rsidR="00503321">
        <w:t xml:space="preserve"> (95). </w:t>
      </w:r>
      <w:r w:rsidR="00503321" w:rsidRPr="00A1579B">
        <w:rPr>
          <w:b/>
        </w:rPr>
        <w:t>(Фев. 20).</w:t>
      </w:r>
      <w:r w:rsidR="00503321">
        <w:t xml:space="preserve"> Каждое действие, и особенно сознательно-волевое, или приближает к цели, или от нее отдаляет. Каждое яро напряженное устремление или желание утвердить те или иные достижения тотчас же вызывают равную по силе волну противодействия, которую надо преодолеть, чтобы достигнуть. А за силами, противодействующими скрытно, маячат темные злошептатели. Вызов на бой стражей Порога никогда не остается безответным. Вот они вышли вчера сомкнутым строем и стали на пути желаемых осуществлений в уявлении тонких способностей. Главных удалось побороть, но менее значительные все же достигли своего, и продвижение приостановилось на время. Снова надо собирать силы, и снова бороться, и снова идти. Ужасающая пространственная хаотичность очень мешает и очень осложняет борьбу. Также и окружающие условия и люди не способствуют облегчению продвижения. Никто ничего не дает, ибо нечего дать; никто не облегчает, ибо обременен сам. Один лицом к лицу с условиями, антагонистичными восхождению духа. В этом вся трудность одинокого пути утвержденного ученика. Никто не может помочь, ибо, чтобы помочь, надо знать и иметь хотя бы зачатки огней. Помощь одна</w:t>
      </w:r>
      <w:r w:rsidR="00880711">
        <w:t xml:space="preserve"> — </w:t>
      </w:r>
      <w:r w:rsidR="00503321">
        <w:t xml:space="preserve">только Сверху, но и она не доходит всегда в желаемой форме. А битву с собою надо вести одному и победить. Но тот, чей путь решен бесповоротно, не отступает ни перед чем; и нет </w:t>
      </w:r>
      <w:r w:rsidR="00503321">
        <w:lastRenderedPageBreak/>
        <w:t>ничего ни в нем самом, ни вне его, что смогло бы его задержать, вопреки всей безрадостности текущего часа.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A1579B">
        <w:rPr>
          <w:b/>
        </w:rPr>
        <w:t>122.</w:t>
      </w:r>
      <w:r w:rsidR="00503321">
        <w:t xml:space="preserve"> (96). </w:t>
      </w:r>
      <w:r w:rsidR="003312B3" w:rsidRPr="003312B3">
        <w:rPr>
          <w:b/>
        </w:rPr>
        <w:t>(М.А.Й.).</w:t>
      </w:r>
      <w:r w:rsidR="00503321">
        <w:t xml:space="preserve"> Мы с вами в лучших помыслах ваших и лучших поступках и чувствах, в худших нас нет, и мы далеки от всего, что вас унижает и мешает светиться. Наша близость и дальность зависит от вас. Приближаетесь, возвышаясь духом, и отдаляетесь, падая и нисходя. Свет и тьма служат границею притяжений вверх или вниз. До нас надо подняться и удержаться, поднявшись. Не всегда безоблачно небо и Солнце сияет на нем. Когда тучи кругом и тьма наступает, нет радости духа. Всепланетные тучи и тьма отягощают горящее сердце, и яд, испиваемый в чаше в жизни земной, не может не отравлять организма. От пространственного яда защититься нельзя. Ноша мира сего непомерна. Но несут ее те, чье отдано сердце Владыке.</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A1579B">
        <w:rPr>
          <w:b/>
        </w:rPr>
        <w:t>123.</w:t>
      </w:r>
      <w:r w:rsidR="00503321">
        <w:t xml:space="preserve"> (97). (На днях). Чтобы два принципа усилить для сознательного в них проявления (в Тонком Мире), надо, чтобы земное сознание не мешало. Оно нам мешает даже сейчас. Тонкое сознание отделяется от земного перенесением фокуса внимания на Меня. Усиливая устремление, устанавливаем контакт. Приходит ко Мне хотящий. Чего и как хочет стремящийся? Вопрос не в том, удается ли контакт, но в том, как удается, в какой степени. Научитесь сперва видеть Мой Образ Живым.</w:t>
      </w:r>
    </w:p>
    <w:p w:rsidR="008C73E6" w:rsidRDefault="008C73E6" w:rsidP="00503321"/>
    <w:p w:rsidR="00834937" w:rsidRDefault="00503321" w:rsidP="008C73E6">
      <w:pPr>
        <w:pStyle w:val="Quote"/>
      </w:pPr>
      <w:r>
        <w:t>Во сне видел, что сравнивал Изображение с чьим-то, очень похожим на Владыку.</w:t>
      </w:r>
    </w:p>
    <w:p w:rsidR="00834937" w:rsidRDefault="00F473CA" w:rsidP="00503321">
      <w:r w:rsidRPr="00AE7011">
        <w:rPr>
          <w:b/>
        </w:rPr>
        <w:t>19</w:t>
      </w:r>
      <w:r>
        <w:rPr>
          <w:b/>
          <w:lang w:val="en-US"/>
        </w:rPr>
        <w:t>63</w:t>
      </w:r>
      <w:r w:rsidRPr="00AE7011">
        <w:rPr>
          <w:b/>
        </w:rPr>
        <w:t xml:space="preserve"> г. </w:t>
      </w:r>
      <w:r w:rsidR="00503321" w:rsidRPr="00A1579B">
        <w:rPr>
          <w:b/>
        </w:rPr>
        <w:t>124.</w:t>
      </w:r>
      <w:r w:rsidR="00503321">
        <w:t xml:space="preserve"> (98). </w:t>
      </w:r>
      <w:r w:rsidR="00503321" w:rsidRPr="00A1579B">
        <w:rPr>
          <w:b/>
        </w:rPr>
        <w:t>(Фев. 20).</w:t>
      </w:r>
      <w:r w:rsidR="00503321">
        <w:t xml:space="preserve"> Пиши</w:t>
      </w:r>
      <w:r w:rsidR="00880711">
        <w:t xml:space="preserve"> — </w:t>
      </w:r>
      <w:r w:rsidR="00503321">
        <w:t>это тоже карма твоя. Карм много: карма плотная, карма астральная, карма ментальная, карма огненная, или будхическая. На каждом плане после освобождения от тела действует своя карма. Так, карма Кама-Локи определяет условия пребывания в ней. Карма умершего в глубокой старости человека</w:t>
      </w:r>
      <w:r w:rsidR="00880711">
        <w:t xml:space="preserve"> — </w:t>
      </w:r>
      <w:r w:rsidR="00503321">
        <w:t>одна, убитого на войне</w:t>
      </w:r>
      <w:r w:rsidR="00880711">
        <w:t xml:space="preserve"> — </w:t>
      </w:r>
      <w:r w:rsidR="00503321">
        <w:t>другая, самоубийцы</w:t>
      </w:r>
      <w:r w:rsidR="00880711">
        <w:t xml:space="preserve"> — </w:t>
      </w:r>
      <w:r w:rsidR="00503321">
        <w:t>третья, пожертвовавшего своей жизнью для спасения ближнего</w:t>
      </w:r>
      <w:r w:rsidR="00880711">
        <w:t xml:space="preserve"> — </w:t>
      </w:r>
      <w:r w:rsidR="00503321">
        <w:t xml:space="preserve">четвертая и так далее и далее. Когда на Земле, в теле, действуют кармы всех оболочек, вернее, все оболочки живут и вибрируют в условиях, созданных кармою. Надо понять, что личность данного воплощения временна и рождена вновь в новом плотном теле, в новых пяти принципах, но карма-то их старая, сосредоточенная в теле причинности, неумирающем, и в Чаше хранящем все прошлые накопления. Сканды физические и сканды астральные создаются кармически как следствия прошлых стремлений, прошлого малого «я» человека, бывшей его личности и личностей многих, в которых он был воплощаем на Земле. Так же создаются и сканды всех четырех низших принципов. Горб временен, на данное воплощение, но причина его в скандах физического тела, созданных кармой. При воплощении новые пять принципов кармически составлены из </w:t>
      </w:r>
      <w:r w:rsidR="00503321">
        <w:lastRenderedPageBreak/>
        <w:t>элементов, созвучных прошлому воплощенца, и просыпаются все прошлые старые тенденции в новых оболочках постепенно, по степени возможности проявиться. Все они от прошлого. Точно так же и высшие накопления, сосредоточенные в Высшей Триаде, тоже кармически устремляются к проявлению. И происходит борьба. Низшее зовет в прошлое, к повторению того, что было, высшее</w:t>
      </w:r>
      <w:r w:rsidR="00880711">
        <w:t xml:space="preserve"> — </w:t>
      </w:r>
      <w:r w:rsidR="00503321">
        <w:t>в будущее, к утверждению того, что должно быть. В детских колыбелях порой лежат настоящие дьяволенки, принесшие в свои новые оболочки свое страшное прошлое. Личность и личное «я» умирают и родятся вновь в каждом воплощении, но несут эти новые малые «я» на себе и в себе свои прошлые кармы всех планов. Горб</w:t>
      </w:r>
      <w:r w:rsidR="00880711">
        <w:t xml:space="preserve"> — </w:t>
      </w:r>
      <w:r w:rsidR="00503321">
        <w:t>это карма физическая, но злоба</w:t>
      </w:r>
      <w:r w:rsidR="00880711">
        <w:t xml:space="preserve"> — </w:t>
      </w:r>
      <w:r w:rsidR="00503321">
        <w:t>это уже астральная, способность к математике</w:t>
      </w:r>
      <w:r w:rsidR="00880711">
        <w:t xml:space="preserve"> — </w:t>
      </w:r>
      <w:r w:rsidR="00503321">
        <w:t>ментальная, самоотверженность</w:t>
      </w:r>
      <w:r w:rsidR="00880711">
        <w:t xml:space="preserve"> — </w:t>
      </w:r>
      <w:r w:rsidR="00503321">
        <w:t>карма Высшей Триады. Они могут действовать все на плане физическом в тех или иных сочетаниях, могут и каждая на своем, могут и в различных комбинациях. Но даже пребывающий в Девачане освобождается от кармы плотного мира только на время, пока он еще не вернулся на Землю для нового воплощения. Распределение элементов кармы берут на Себя Владыки Кармы. Но изживание кармы своей берет на себя воплощенец: или сознательно, если он знает основы, или бессознательно, как это делают все, или от нее освобождаясь и ее облегчая, или, наоборот, отягощая ее. Карму во всех видах порождают желания и устремления духа. Потому освобождение от желаний будет освобождением и от кармы, и от колеса смертей и рождений. Вопрос кармы сложен. Можно внимательно и зорко наблюдать, как просыпаются и действуют в человеке накопленные им в прошлом энергии кармы. Их, просыпающиеся, можно или усиливать, или рушить, если не хороши! Воля</w:t>
      </w:r>
      <w:r w:rsidR="00880711">
        <w:t xml:space="preserve"> — </w:t>
      </w:r>
      <w:r w:rsidR="00503321">
        <w:t>властительница кармы. Воля ее породила, воля может ее погасить. Огненность воли тушит пламя низших огней, кармой зажженных. Я Говорю, Я Утверждаю, вместе со Мною можем мы карму гасить, энергии ее изживая, и вместе со Мною можем творить карму иную, карму светоносных явлений, карму высших огней, карму Бессмертной Триады, ей принося дары духа в огненных действиях каждого дня. Не рабом своей кармы, но владыкой ее победитель становится духа, духом ее победивший и себя преодолевший в себе.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125.</w:t>
      </w:r>
      <w:r w:rsidR="00503321">
        <w:t xml:space="preserve"> (99). </w:t>
      </w:r>
      <w:r w:rsidR="003312B3" w:rsidRPr="003312B3">
        <w:rPr>
          <w:b/>
        </w:rPr>
        <w:t>(М.А.Й.).</w:t>
      </w:r>
      <w:r w:rsidR="00503321">
        <w:t xml:space="preserve"> Раздали карты по рукам вам в жизненной игре, но в них сыграет каждый сам, и здесь же, на Земле. В этих словах точно выражена мысль о значении кармы. Сканды</w:t>
      </w:r>
      <w:r w:rsidR="00880711">
        <w:t xml:space="preserve"> — </w:t>
      </w:r>
      <w:r w:rsidR="00503321">
        <w:t>рамки, в которых выявляется дух. А как он выявляется и какие новые сканды, возможные для изменения, создает он в жизни текущей, зависит от его свободной воли. Ибо воля свободна всегда, свободна всегда выбирать свой путь вправо или влево. Ничто не может отнять от человека эту свободу выбора. Настоящее создано его волею в прошлом. Все сложности кармы</w:t>
      </w:r>
      <w:r w:rsidR="00880711">
        <w:t xml:space="preserve"> — </w:t>
      </w:r>
      <w:r w:rsidR="00503321">
        <w:t xml:space="preserve">продукт его собственной воли. Слабая воля безвольно отдается в объятия тьмы, но даже малая и </w:t>
      </w:r>
      <w:r w:rsidR="00503321">
        <w:lastRenderedPageBreak/>
        <w:t>слабая пичужка беззаветно и самоотверженно защищает своих птенчиков от человека или собаки. Слабоволие не прощается кармой.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126.</w:t>
      </w:r>
      <w:r w:rsidR="00503321">
        <w:t xml:space="preserve"> (100). </w:t>
      </w:r>
      <w:r w:rsidR="003312B3" w:rsidRPr="003312B3">
        <w:rPr>
          <w:b/>
        </w:rPr>
        <w:t>(М.А.Й.).</w:t>
      </w:r>
      <w:r w:rsidR="00503321">
        <w:t xml:space="preserve"> Лбом стену не прошибить. Когда сгущается тьма и противные токи скрежещут по сердцу, надо закрыться и потушить себя внешне, как черепаха, уйти под свой щит, или улитка</w:t>
      </w:r>
      <w:r w:rsidR="00880711">
        <w:t xml:space="preserve"> — </w:t>
      </w:r>
      <w:r w:rsidR="00503321">
        <w:t>в свою раковину. И тогда даже самые сильные волны морского прибоя жизни не повредят. Иначе могут и сокрушить. Закройте забрало, и щит поднимите, и, не обнажая меча, держите его наготове. Трудное время, и тучи кругом.</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297450">
        <w:rPr>
          <w:b/>
        </w:rPr>
        <w:t>127.</w:t>
      </w:r>
      <w:r w:rsidR="00503321">
        <w:t xml:space="preserve"> Иди, иди, как будто бы ничего не случилось. С Триадой ничего не может случиться. Все происходит с четырьмя низшими и в них. Она может собрать или не собрать от очередного опыта, но запятнана быть не может. «Оправдан, оправдан»,</w:t>
      </w:r>
      <w:r w:rsidR="00880711">
        <w:t xml:space="preserve"> — </w:t>
      </w:r>
      <w:r w:rsidR="00503321">
        <w:t>это говорит дух в Триаде. Все тянущее вниз</w:t>
      </w:r>
      <w:r w:rsidR="00880711">
        <w:t xml:space="preserve"> — </w:t>
      </w:r>
      <w:r w:rsidR="00503321">
        <w:t>от четырех низших. «Приходящего ко Мне не изгоню вон»,</w:t>
      </w:r>
      <w:r w:rsidR="00880711">
        <w:t xml:space="preserve"> — </w:t>
      </w:r>
      <w:r w:rsidR="00503321">
        <w:t>это ответ Высшей Дуады сознанию, хотящему с ней слиться и преодолевающему притяжение четырех низших принципов. То же Говорю и Я духу, стремящемуся ко Мне, потому не будем смущаться ничем, мешающим Свету, горящему в нас, ничем, вспять влекущим, ничем, идущим от четырех и всего, что кармически накоплено ими в прошлых существованиях, хотя личности, их собиравшие, уже исчезли давно, оставив лишь свои накопления, ныне переданные четырем новым принципам, смертным и временным тоже, но тоже собирающими семена для будущей жатвы, для личности новой в воплощенье, идущем на смену.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128.</w:t>
      </w:r>
      <w:r w:rsidR="00503321">
        <w:t xml:space="preserve"> (101). </w:t>
      </w:r>
      <w:r w:rsidR="00503321" w:rsidRPr="00297450">
        <w:rPr>
          <w:b/>
        </w:rPr>
        <w:t>(Фев. 21).</w:t>
      </w:r>
      <w:r w:rsidR="00503321">
        <w:t xml:space="preserve"> Очищение оболочек троякое: очищение тела, очищение астрала и очищение ментального тела. Очищение физического тела производится водой и ежедневными омовениями. Дыханием и каждодневной краткой пранаямой. Очищение кишечника при помощи клизм или слабительных. Чистота соблюдается и в одежде, и в окружающих непосредственно условиях. Астрал очищается путем выключения тех эмоций и переживаний, которые несоизмеримы с высшими устремлениями духа, и путем сурового контроля над рефлексами сознания. Ментал быть может очищен только при условии, если соблюдена мысль, если сознание на постоянном дозоре. Конечно, некоторые земные условия заразительны ужасно. Их следует избегать, а также и людей, несущих заразу. Они опасны, пока не достигнута полнота очищения и не установлен иммунитет духа. Конечно, центр тяжести не в физическом теле, и даже не в ментале, но в астрале, и в процессе очищения упор делается на него. Но и от мыслей много зависит, ибо ведет мысль. Йогизм без очищения невозможен.</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297450">
        <w:rPr>
          <w:b/>
        </w:rPr>
        <w:t>129.</w:t>
      </w:r>
      <w:r w:rsidR="00503321">
        <w:t xml:space="preserve"> (102). </w:t>
      </w:r>
      <w:r w:rsidR="003312B3" w:rsidRPr="003312B3">
        <w:rPr>
          <w:b/>
        </w:rPr>
        <w:t>(М.А.Й.).</w:t>
      </w:r>
      <w:r w:rsidR="00503321">
        <w:t xml:space="preserve"> Прометей похитил огонь с неба. Огонь духа не от Земли. Но жить приходится на Земле, в теле земном и в условиях плотного мира. Как сочетать небесное и земное и как духа светильник через жизнь пронести, не угасивши?</w:t>
      </w:r>
      <w:r w:rsidR="00880711">
        <w:t xml:space="preserve"> — </w:t>
      </w:r>
      <w:r w:rsidR="00503321">
        <w:t>вот в чем задача того, в ком духа огни зажжены. Вихри земные стремятся огонь потушить. Гасителей и гасящего много, потому и борьба, борьба за то, чтобы не дать огню духа угаснуть. Как мужественно боролись они, Носители Света, за утверждение огненной действительности. Руки протянуты к Чаше, а в Чаше</w:t>
      </w:r>
      <w:r w:rsidR="00880711">
        <w:t xml:space="preserve"> — </w:t>
      </w:r>
      <w:r w:rsidR="00503321">
        <w:t>Огонь. Он накоплялся веками. Накоплен, и надо его пронести до конца. Тьма яро устремляется на них, и все, кто за нею и с нею. Огненосителей мало, но много служителей тьмы. Героями духа зовутся они, несущие свет свой для мира. В миру одиноки, но зато близки Учителю Света и знают свой путь.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130.</w:t>
      </w:r>
      <w:r w:rsidR="00503321">
        <w:t xml:space="preserve"> (103). (</w:t>
      </w:r>
      <w:r w:rsidR="00503321" w:rsidRPr="00297450">
        <w:rPr>
          <w:b/>
        </w:rPr>
        <w:t>Фев. 22).</w:t>
      </w:r>
      <w:r w:rsidR="00503321">
        <w:t xml:space="preserve"> Могу защитить от внешних воздействий, но как оберечь от своих собственных импульсов и желаний, идущих из глубины своего микрокосма через свои собственные оболочки? Ведь воля свободна, и когда возникает желание, она выбирает и решает, утвердить его или отвергнуть. Каждое потворство желанию, идущему вразрез с восхождением духа, заставляет его идти вниз, каждое соизмеримое с целью самосовершенствования</w:t>
      </w:r>
      <w:r w:rsidR="00880711">
        <w:t xml:space="preserve"> — </w:t>
      </w:r>
      <w:r w:rsidR="00503321">
        <w:t>возвышает. Уступка голосам прошлого не приведет к цели. Не слишком ли дорогая цена за неизжитые чувства? Отягощения обстоятельствами допускаются Мною не для того, чтобы воля сломилась под тяжестью их, а для того, чтобы окрепла. Можно бороться с собою, прибегнув к помощи ритма и создавая мысленно яркие образы себя, преодолевающего всё, что преградой пытается встать на Пути.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131.</w:t>
      </w:r>
      <w:r w:rsidR="00503321">
        <w:t xml:space="preserve"> (104). </w:t>
      </w:r>
      <w:r w:rsidR="003312B3" w:rsidRPr="003312B3">
        <w:rPr>
          <w:b/>
        </w:rPr>
        <w:t>(М.А.Й.).</w:t>
      </w:r>
      <w:r w:rsidR="00503321">
        <w:t xml:space="preserve"> А других распинали, терзали зверями, в тюрьмах томили и предавали мучениям. Сколько их, пострадавших за Свет! Можно себе представлять, когда тяжко, как страдали те, бывшие прежде. И тогда личные, малые невзгоды потеряют свою остроту. А одиночество</w:t>
      </w:r>
      <w:r w:rsidR="00880711">
        <w:t xml:space="preserve"> — </w:t>
      </w:r>
      <w:r w:rsidR="00503321">
        <w:t>кажущееся. Не может быть одиночества, когда связаны в духе с Владыкой. И не можем оставлены быть. Но претерпеть надо, надо во имя будущего и, претерпев, преодолеть в себе то, ради чего дается очередное испытание. А радость придет вместе с Солнцем. Солнце Великого Сердца над миром, и Луч Его с вами.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132.</w:t>
      </w:r>
      <w:r w:rsidR="00503321">
        <w:t xml:space="preserve"> (105). (На днях). Люблю тебя. За что? Вижу и Знаю не твое малое «я», но Триаду и славное прошлое минувших времен. Ее свет может сиять через все оболочки, если они достаточно очищены. Задача очищения проводников и их психо-химического состава требует замены элементов более грубых и более тяжких более легкими и более светящимися. Тогда происходит </w:t>
      </w:r>
      <w:r w:rsidR="00503321">
        <w:lastRenderedPageBreak/>
        <w:t>гармоническое слияние высших трех с низшими четырьмя</w:t>
      </w:r>
      <w:r w:rsidR="00880711">
        <w:t xml:space="preserve"> — </w:t>
      </w:r>
      <w:r w:rsidR="00503321">
        <w:t>плоть сочетается с огнем. Вино, табак, мясо, тяжелая грубая пища вводят в организм тяжелые элементы Земли. Низкие чувства и низкие мысли земные отемняют низшие проводники, и Свет Триады через них не может пробиться. Но бывает и так, что светится тело и сияет лицо. Сами ведь говорите: «Он мрачнее тучи», или: «Его лицо сияет от радости»,</w:t>
      </w:r>
      <w:r w:rsidR="00880711">
        <w:t xml:space="preserve"> — </w:t>
      </w:r>
      <w:r w:rsidR="00503321">
        <w:t>только вдуматься не хотите. Так каждое мгновение вызывает человек в оболочках своих свет или тьму. Но можно вызывать свет сознательно и по воле своей. Свет в Триаде и Свет во Мне. Когда личное «я» устремляется кверху, оболочки начинают сиять. Согласованность высшая требует согласованности всей семерицы. Когда дух рвется в облака, а тело тянет книзу и раздирается желаниями астрал, созвучья согласованности нет и быть не может. Крылов был прав... и ныне там воз незадачливого духа, который был побежден земною Майей.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133.</w:t>
      </w:r>
      <w:r w:rsidR="00503321">
        <w:t xml:space="preserve"> (106). </w:t>
      </w:r>
      <w:r w:rsidR="00503321" w:rsidRPr="00297450">
        <w:rPr>
          <w:b/>
        </w:rPr>
        <w:t>(Фев. 23).</w:t>
      </w:r>
      <w:r w:rsidR="00503321">
        <w:t xml:space="preserve"> Пятый (принцип) может проявляться во всех остальных низших, в любом каждодневно. Физическое сознание касается тела и внешнего мира через пять чувств. Астрал и ментал проявляются так на физическом плане. При выходе астрала сознание проявляется в теле, но уже не физическом, но тонком. Всякое переживание идет связью с какой-либо из своих оболочек или с их сочетанием. Ту или иную оболочку из сознания можно исключать. Например, жить яро можно только эмоциями, или только менталом, или желудком (полностью их разъединить, пока в физическом теле, невозможно). Непосредственно действует мысль на любую, если она целеустремлена с определенным заданием. Мысли бродячие, мысли случайные не эффективны. Целеустремленная мысль всегда дает следствие. Мысль</w:t>
      </w:r>
      <w:r w:rsidR="00880711">
        <w:t xml:space="preserve"> — </w:t>
      </w:r>
      <w:r w:rsidR="00503321">
        <w:t>орудие, рабочий инструмент, рабочая энергия. Рычагом мысли можно поднять большие дела. Мысль нуждается в контроле над нею, точно так же, как любой инструмент</w:t>
      </w:r>
      <w:r w:rsidR="00880711">
        <w:t xml:space="preserve"> — </w:t>
      </w:r>
      <w:r w:rsidR="00503321">
        <w:t>в руках, чтобы его держать и им орудовать. Но люди этого не понимают и имеют обыкновение отдавать себя во власть мыслям. Мысль, порожденная сознанием и волей, допускается к власти над своим творцом и породителем. Порождение овладевает тем, кто его породил, овладевает по невежеству своего породителя, то есть своего создателя и господина. Положение неестественное, ибо хозяин мысли</w:t>
      </w:r>
      <w:r w:rsidR="00880711">
        <w:t xml:space="preserve"> — </w:t>
      </w:r>
      <w:r w:rsidR="00503321">
        <w:t>ее творец и создатель, то есть мыслитель, то есть сам человек, владыка своего мира мыслей. Жалобы и ожесточение! На что? Ведь все они</w:t>
      </w:r>
      <w:r w:rsidR="00880711">
        <w:t xml:space="preserve"> — </w:t>
      </w:r>
      <w:r w:rsidR="00503321">
        <w:t xml:space="preserve">только мысли, наши мысли, созданные и допущенные нами. Мы лелеяли их и носились с ними, подчиняясь им и пресмыкаясь перед ними, когда находились в их власти, в то время как весь Свет, и все счастье, и вся радость дерзновения открыты для нас, и когда дары духа ждут и ждет наследство Отца, но ждут за Порогом. Сторож их Майя. Отбросьте ее, отгоните все тени. Свет впереди. В Мире Надземном ведет мысль, как, впрочем, и в мире земном. Но там </w:t>
      </w:r>
      <w:r w:rsidR="00503321">
        <w:lastRenderedPageBreak/>
        <w:t>особенно свободно и особенно резко выявляется ее сила. Долго можно думать и упорно на Земле, но дома с места не сдвинуть и мыслью одной дом не построить, но в Мире Тонком это возможно, ибо все, что творится там мыслью, выливается в реальные формы, видимые столь же отчетливо и ясно, как видимы на Земле предметы материального мира. И эти формы становятся очевидностью того плана. Там мысль творит непосредственно, здесь мысль творит, то есть осуществляется, через посредство чисто материальных факторов, без которых не обойтись. Эту разницу в действии мысли на планах различных следует хорошо усвоить. Там, где все движимо мыслью, господствует и властвует мысль. Но если не ее творец и владыка, то есть сам человек, там ею владеет, то она овладевает им, и подчиняет его себе, и захватывает его, поглощая собою его существо. Так человек, в состоянии сильного аффекта совершивший тяжкое преступление и перешедший в Мир Тонкий, будет находиться во власти мысленных вихрей астральных, всецело и полностью поглощенный их буйным водоворотом. Потому овладение мыслью еще на Земле является залогом свободы духа и в Мире Надземном. Освобождение от всех видов рабства может только через мысль. Земной властелин или правитель, наделенный людьми высшей властью земною, может быть жалким рабом своих мыслей, в то время как самый простой человек, не наделенный властью земною, быть может владыкой себя и свободным свободою духа. Надо пересмотреть эти понятия в корне. Свобода может быть только лишь в духе. Деньги ее не дадут. Миллионеры</w:t>
      </w:r>
      <w:r w:rsidR="00880711">
        <w:t xml:space="preserve"> — </w:t>
      </w:r>
      <w:r w:rsidR="00503321">
        <w:t>рабы своей собственности и условий, в которые ставят их деньги. Истинная свобода может быть лишь у того, кто не имеет никакой собственности или, имея ее, отказался от нее в духе. Рабы условий земных рабами уходят в Мир Тонкий и в рабстве у мыслей и вожделений своих там пребывают. Как может раб сказать порождениям своим, стерегущим его у Порога, что он их не боится, когда он их раб, во власти их находившийся на Земле и не сбросивший в теле их ига? Думать можно всегда и о чем угодно, но при условии санкции воли на данную мысль, принять или отбросить которую воля может в любое мгновенье. Мысль есть орудие воли, но не ее властелин. Правда, порожденная мысль будет при своем породителе, но и купленный инструмент остается у покупателя и остается его инструментом, но не хозяином своего владельца. Даже неудачная или навязчивая мысль или идея остается при всех условиях собственностью своего создателя, который имеет полную власть распорядиться ею так, как он хочет, и даже предать сожжению в своем огненном устремлении к Свету, то есть сжечь, как сжигается мусор на свалке. Через ступень овладения мыслью надо пройти.</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297450">
        <w:rPr>
          <w:b/>
        </w:rPr>
        <w:t xml:space="preserve">134. </w:t>
      </w:r>
      <w:r w:rsidR="003312B3" w:rsidRPr="00297450">
        <w:rPr>
          <w:b/>
        </w:rPr>
        <w:t>(М.</w:t>
      </w:r>
      <w:r w:rsidR="003312B3" w:rsidRPr="003312B3">
        <w:rPr>
          <w:b/>
        </w:rPr>
        <w:t>А.Й.).</w:t>
      </w:r>
      <w:r w:rsidR="00503321">
        <w:t xml:space="preserve"> Да! Да! Именно так: будем держаться неотделимо, несмотря ни на что, будем держаться до тех пор, пока слияние с Учителем Света не станет непрерываемым, и постоянным, </w:t>
      </w:r>
      <w:r w:rsidR="00503321">
        <w:lastRenderedPageBreak/>
        <w:t>и не колеблемым больше ничем, происходящим вовне и внутри. Этой непоколебимости и учит нас жизнь, и именно в те моменты, когда колеблется всё, за исключением Лестницы Иерархии. За нее и будем держаться всей силой. Любовь Владыки исключительна тем и тем не похожа на чувства двуногих, что она неизменна и не колеблема ничем. Как базарные марионетки, двигаются, сближаются и расходятся люди под воздействием временных чувств, личных и преходящих. Но неизменяем Владыка. Как на каменную гору можно на Него опереться и быть твердо уверенным, что Любовь Его не изменит, и никогда не предаст, и не оставит, и не забудет. Так на непостоянстве чувств и привязанностей друзей и прохожих будем учиться твердости, прочности и неизменяемости отношения к нам Учителя Света. И если Сказал Он, Сказал Сам «Люблю вас», будьте в вере покойны и до конца, пока Его Свет не станет Светом для вас бесконечным.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135.</w:t>
      </w:r>
      <w:r w:rsidR="00503321">
        <w:t xml:space="preserve"> (107). </w:t>
      </w:r>
      <w:r w:rsidR="00503321" w:rsidRPr="00297450">
        <w:rPr>
          <w:b/>
        </w:rPr>
        <w:t>(Фев. 24).</w:t>
      </w:r>
      <w:r w:rsidR="00503321">
        <w:t xml:space="preserve"> Не всегда дух на взлете, но всегда, даже когда сознание погружено в обычность, можно его насыщать чем-то полезным и нужным в Пути. От Пути не уйти. А в Пути что-то нужно всегда, без чего не обойтись. И вот это-то, самое необходимое, и можно приготовлять и запасать в самое обычное время. Путь долог, и многое из того, что вокруг, придется оставить и со многим придется расстаться, но есть вещи, с которыми придется идти до конца, которого нет. Конечно, берется с собою самое ценное и то, что необходимо во всяких условиях и во всех мирах, на всех планах существования, через которые пролегает Путь в Беспредельность. Среди обычного обихода можно выделить это наинужнейшее. Это мысли и чувства, привязанности и устремления, картины и образы тех явлений, которые не зависят от временности условий и не связаны с ними, но поверх. Скажем, если Образ Владыки запечатлен в сердце, это принадлежит уже к области тех явлений, которые необходимы во все моменты пути. Или преданность, или любовь к Высшему Облику, или все прочие качества духа, если от Света они. Так отберем истинные ценности, чтобы взять их с собою в путь дальний, который не имеет конца.</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297450">
        <w:rPr>
          <w:b/>
        </w:rPr>
        <w:t>136.</w:t>
      </w:r>
      <w:r w:rsidR="00503321">
        <w:t xml:space="preserve"> (108). </w:t>
      </w:r>
      <w:r w:rsidR="003312B3" w:rsidRPr="003312B3">
        <w:rPr>
          <w:b/>
        </w:rPr>
        <w:t>(М.А.Й.).</w:t>
      </w:r>
      <w:r w:rsidR="00503321">
        <w:t xml:space="preserve"> Дух насыщает своими качествами все оболочки. Оболочки временны, но качества духа переживают их все. Но, переживая, они находятся в процессе постоянного роста и изменения. Хорошо, когда изменяются и растут добрые качества духа. Но если растут и развиваются плохие?! Они ведь растут не сами по себе, не стихийно, но при воздействии воли, при ее утверждении тех или других явлений или при ее попустительстве. Качества духа</w:t>
      </w:r>
      <w:r w:rsidR="00880711">
        <w:t xml:space="preserve"> — </w:t>
      </w:r>
      <w:r w:rsidR="00503321">
        <w:t>это нити, протянутые из далекого прошлого в бесконечность будущего. И бесконечен их рост. Основное свойство качества</w:t>
      </w:r>
      <w:r w:rsidR="00880711">
        <w:t xml:space="preserve"> — </w:t>
      </w:r>
      <w:r w:rsidR="00503321">
        <w:t xml:space="preserve">его беспредельность. Только темные качества все же ограничены сферою, точнее, продолжительностью сферы </w:t>
      </w:r>
      <w:r w:rsidR="00503321">
        <w:lastRenderedPageBreak/>
        <w:t>существования тьмы. Тьма временна. Свет вечен. И огненные, светлые качества духа, являясь выражением его сущности и развиваясь в своей огненности и светоносности, сопровождают всегда человека на его бесконечном пути в Беспредельность.</w:t>
      </w:r>
    </w:p>
    <w:p w:rsidR="00503321" w:rsidRDefault="00503321" w:rsidP="00297450">
      <w:pPr>
        <w:pStyle w:val="Quote"/>
      </w:pPr>
      <w:r>
        <w:t>Видел во сне, что продвигался вперед через доски, лежавшие часто поперек пути, ребрами ко мне, во весь свой рост. Рассекал их и проходил сквозь них грудью, понимая, что упражнялся на умении проходить сквозь плотную материю.</w:t>
      </w:r>
    </w:p>
    <w:p w:rsidR="00297450" w:rsidRDefault="00297450" w:rsidP="00503321"/>
    <w:p w:rsidR="00834937" w:rsidRDefault="00503321" w:rsidP="00297450">
      <w:pPr>
        <w:pStyle w:val="Quote"/>
      </w:pPr>
      <w:r>
        <w:t>Видел во сне, что летаю. И еще, что кто-то, двое, летали со мной. Они были очень красивы, прекрасны в красивых одеждах, две женщины. И я был тоже в чем-то светлом. И в сердце и чувствах было ощущение красоты. Они находились рядом, тихо стояли так близко. Близость одной ощущал особенно четко. Контакт шел под знаком чистоты, и красоты, и свободы полета. Подробности не запомнились.</w:t>
      </w:r>
    </w:p>
    <w:p w:rsidR="00834937" w:rsidRDefault="00F473CA" w:rsidP="00503321">
      <w:r w:rsidRPr="00AE7011">
        <w:rPr>
          <w:b/>
        </w:rPr>
        <w:t>19</w:t>
      </w:r>
      <w:r>
        <w:rPr>
          <w:b/>
          <w:lang w:val="en-US"/>
        </w:rPr>
        <w:t>63</w:t>
      </w:r>
      <w:r w:rsidRPr="00AE7011">
        <w:rPr>
          <w:b/>
        </w:rPr>
        <w:t xml:space="preserve"> г. </w:t>
      </w:r>
      <w:r w:rsidR="00503321" w:rsidRPr="00297450">
        <w:rPr>
          <w:b/>
        </w:rPr>
        <w:t>137.</w:t>
      </w:r>
      <w:r w:rsidR="00503321">
        <w:t xml:space="preserve"> (109). </w:t>
      </w:r>
      <w:r w:rsidR="00503321" w:rsidRPr="00297450">
        <w:rPr>
          <w:b/>
        </w:rPr>
        <w:t>(Фев. 25).</w:t>
      </w:r>
      <w:r w:rsidR="00503321">
        <w:t xml:space="preserve"> Да! Да! Изменение характера снов очень показательно. Будем запоминать и отмечать все подробности новой ступени. Это верно: лишение во внешнем есть обретение во внутреннем. О внешнем не будем тужить, слишком уж мало осталось им жить, но о внутреннем позаботимся больше, ибо останется с нами и после. Придет время, и на себя уже не останется места ни в мыслях, ни в чувствах. Все будет Наше.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138.</w:t>
      </w:r>
      <w:r w:rsidR="00503321">
        <w:t xml:space="preserve"> (110). Ясновидение, и яснослышание, и все прочие ясночувства отличны от переживаний медиума тем, что у медиума астрал и астральные низшие способности открыты в Мир Тонкий, но без контроля воли, автоматически и обычно не сопровождаются очищением сознания. Поэтому опасность соприкосновения с низшими слоями астрала велика. Даже в случае чистоты медиума он постоянно под угрозой, если не имеет Руководителя и находится в обычных условиях. Ясночувства есть результат раскрытия, полного или частичного, центров, огни которых служат защитой от тьмы. Развитие способностей ученика идет очень последовательно и планомерно, ибо каждая способность таит в себе равную ей по силе опасность, если над нею не установлен контроль воли. Можно представить себе, какой поток может хлынуть в открытое ухо, если не защищено оно связью с Учителем и дозором собственной воли. Обострение восприятий Тонкого порядка всегда обоюдоостро и опасно всегда. Только огненная устремленность сердца к Незримому Водителю охраняет его от вторжения тьмы. А она постоянно на страже, готовая каждое достижение обратить в падение духа. Потому и говорится, что через жизнь приходится идти, как по струне бездну, ибо чем выше полет, тем страшнее возможное падение. И бездна открыта прозревшему духу, чтобы видел и знал, как крепко надо держаться Меня. Но идем и тьмы не страшимся, ибо вместе идем.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139.</w:t>
      </w:r>
      <w:r w:rsidR="00503321">
        <w:t xml:space="preserve"> (111). </w:t>
      </w:r>
      <w:r w:rsidR="003312B3" w:rsidRPr="003312B3">
        <w:rPr>
          <w:b/>
        </w:rPr>
        <w:t>(М.А.Й.).</w:t>
      </w:r>
      <w:r w:rsidR="00503321">
        <w:t xml:space="preserve"> Самое высшее счастье, которое может иметь человек</w:t>
      </w:r>
      <w:r w:rsidR="00880711">
        <w:t xml:space="preserve"> — </w:t>
      </w:r>
      <w:r w:rsidR="00503321">
        <w:t>это счастье слияния в духе с Владыкой. И радость слияния со мною лишь постольку касается высшего счастья, поскольку я связана с Ним же. Хочу сказать, что сама по себе я так же ничто, как и каждый, стоящий на Лестнице Света, без Того, Кто Стоит за Ним и Кто выше. Эта последовательность ступеней Иерархии Света явлена как основа во всех Учениях Света. Этим как бы подтверждается могущество Иерархии, когда за каждым Иерархом, как бы Он ни был высок, стоит Его Высший. Так же и беспредельность Иерархии уявляется в этом и непрерывность ее цепи. Распределение духов, тяготеющих к своему Иерарху, идет по Лучам. По Лучам же устанавливается и Космическое Отцовство. Это распределение, или Космическая связь духов, совершенно не зависит от условий плотного мира. Узами духа можно назвать эту связь. К ее пониманию дух просыпается постепенно, по мере раскрытия своего внутреннего сознания. Ведь физическое, или земное, сознание касается только внешнего мира, но внутреннее, или духовное, идет вглубь. Непрерываемость сознания не от тела, но духа. Дух жив и преуспевает накоплением огненных качеств. Когда сознание сосредоточивается на незримом и накапливает свое невидимое богатство, начинает приближаться оно к ступени непрерываемости, утверждая жизнь среди всего, что подвержено смерти.</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297450">
        <w:rPr>
          <w:b/>
        </w:rPr>
        <w:t>140.</w:t>
      </w:r>
      <w:r w:rsidR="00503321">
        <w:t xml:space="preserve"> (112). Не все ли равно, где и как протекает внешняя жизнь, когда близок Владыка. Жизнь духа идет наособицу. Можно ее углублять без конца. Майя кругом, но не Майя Владыка. Сосредоточив пять чувств на Мне, напрягать следует сердце преданностью, любовью, и устремлением, и всеми прочими качествами, огненно напрягаться ко Мне. Существует шкала чувств огненных. Есть огненная радость, любовь, ощущение Близости Нашей. Все обычные эмоции астрала, очищенные и претворенные, могут восходить выше, например, чувство сострадания. Если Нас любите вы, то и Мы Любим вас, и не только вас, но и все человечество. Все низшие энергии микрокосма могут быть трансмутированы в высшие, было бы что трансмутировать. Тепленьким</w:t>
      </w:r>
      <w:r w:rsidR="00880711">
        <w:t xml:space="preserve"> — </w:t>
      </w:r>
      <w:r w:rsidR="00503321">
        <w:t>нечего. Потому и ошибки</w:t>
      </w:r>
      <w:r w:rsidR="00880711">
        <w:t xml:space="preserve"> — </w:t>
      </w:r>
      <w:r w:rsidR="00503321">
        <w:t>ничто, когда горит в сердце любовь к Иерарху. Огненными высшими чувствами к Свету восходим и трансмутацией низших огней в светлые Агни.</w:t>
      </w:r>
    </w:p>
    <w:p w:rsidR="00297450" w:rsidRDefault="00297450" w:rsidP="00503321"/>
    <w:p w:rsidR="00834937" w:rsidRDefault="00503321" w:rsidP="00297450">
      <w:pPr>
        <w:pStyle w:val="Quote"/>
      </w:pPr>
      <w:r>
        <w:t>Видел во сне большое шествие. Несли факелы на свечах выше домов с большим чистым пламенем. У меня в руках был сперва один светильник, потом три, высотой в метр. Один отдал Игорю и снова ему зажег.</w:t>
      </w:r>
    </w:p>
    <w:p w:rsidR="00834937" w:rsidRDefault="00F473CA" w:rsidP="00503321">
      <w:r w:rsidRPr="00AE7011">
        <w:rPr>
          <w:b/>
        </w:rPr>
        <w:t>19</w:t>
      </w:r>
      <w:r>
        <w:rPr>
          <w:b/>
          <w:lang w:val="en-US"/>
        </w:rPr>
        <w:t>63</w:t>
      </w:r>
      <w:r w:rsidRPr="00AE7011">
        <w:rPr>
          <w:b/>
        </w:rPr>
        <w:t xml:space="preserve"> г. </w:t>
      </w:r>
      <w:r w:rsidR="00503321" w:rsidRPr="00297450">
        <w:rPr>
          <w:b/>
        </w:rPr>
        <w:t>141.</w:t>
      </w:r>
      <w:r w:rsidR="00503321">
        <w:t xml:space="preserve"> (113). </w:t>
      </w:r>
      <w:r w:rsidR="00503321" w:rsidRPr="00297450">
        <w:rPr>
          <w:b/>
        </w:rPr>
        <w:t>(Фев. 26).</w:t>
      </w:r>
      <w:r w:rsidR="00503321">
        <w:t xml:space="preserve"> Все враждебные влияния и всё, становящееся преградою на Пути, преодолеваются ярым слиянием с </w:t>
      </w:r>
      <w:r w:rsidR="00503321">
        <w:lastRenderedPageBreak/>
        <w:t>Сердцем Великим. И тогда из-за спины возникает могучий факел, способный расплавить любую свечу, пытающуюся опалить своим коптящим пламенем. Попутчиков много, но до первого ожога. Удивительно наблюдать, как часто люди ранят друг друга. И даже вовсе уж не такие плохие. Велико невежество и непонимание, какими энергиями владеют. Отсюда и зло.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142.</w:t>
      </w:r>
      <w:r w:rsidR="00503321">
        <w:t xml:space="preserve"> (114). </w:t>
      </w:r>
      <w:r w:rsidR="003312B3" w:rsidRPr="003312B3">
        <w:rPr>
          <w:b/>
        </w:rPr>
        <w:t>(М.А.Й.).</w:t>
      </w:r>
      <w:r w:rsidR="00503321">
        <w:t xml:space="preserve"> Та степень близости, которая достигается общением со мною, дает совершенно особое ощущение кармической связанности двух микрокосмов среди беспредельной Вселенной, магнитно влекомых друг к другу. Можно подумать о мире вовне, о миллиардах сознаний, о трех миллиардах воплощенных, и, подумав, понять, как мало средь них духов близких и связанных крепко незримыми нитями связей духовных; понять и оценить те возможности, которые ими даются. Можно также подумать о том, как укрепить и усилить нить сердца. Смерть</w:t>
      </w:r>
      <w:r w:rsidR="00880711">
        <w:t xml:space="preserve"> — </w:t>
      </w:r>
      <w:r w:rsidR="00503321">
        <w:t>ничто для любви. Это чувство бессмертно. Его можно растить беспредельно. Его ростом обусловлено будет и будущее. Устремляется огненная энергия в пространство будущего, и она там оформляет течение кармы. Встречи, имеющие особое значение, всегда являются кармическими. Но карма творится волею духа. Мыслью и чувством ткется пряжа кармической связи. Действие мыслью и чувством сперва, а карма</w:t>
      </w:r>
      <w:r w:rsidR="00880711">
        <w:t xml:space="preserve"> — </w:t>
      </w:r>
      <w:r w:rsidR="00503321">
        <w:t>только следствие этих обоих. Мысль без чувства бессильна, чувство без мысли не имеет целеустремленности. Чувство и мысль взаимно усиливают друг друга. Но и то и другое можно растить беспредельно и совершенно сознательно, зная, что бессмертны они.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143.</w:t>
      </w:r>
      <w:r w:rsidR="00503321">
        <w:t xml:space="preserve"> Степень близости к Иерархии</w:t>
      </w:r>
      <w:r w:rsidR="00880711">
        <w:t xml:space="preserve"> — </w:t>
      </w:r>
      <w:r w:rsidR="00503321">
        <w:t>величина непостоянная. Может расти или уменьшаться она, невидимая глазу. В жизни она важнее всего. Усиливаем то, что имеем. Снимается ограничение прежних условий, достигший и брат. В Моей орбите радостно сочетается дух с энергиями Луча. Насыщаем Светом по притяжению. Световмещение</w:t>
      </w:r>
      <w:r w:rsidR="00880711">
        <w:t xml:space="preserve"> — </w:t>
      </w:r>
      <w:r w:rsidR="00503321">
        <w:t>по открытости</w:t>
      </w:r>
      <w:r w:rsidR="00297450">
        <w:t xml:space="preserve"> </w:t>
      </w:r>
      <w:r w:rsidR="00503321">
        <w:t>сердца Нам. Никто за нас (то есть за вас) не может вместить. Своею рукою берется. Виденные во сне огромные светильники в руках</w:t>
      </w:r>
      <w:r w:rsidR="00880711">
        <w:t xml:space="preserve"> — </w:t>
      </w:r>
      <w:r w:rsidR="00503321">
        <w:t>символы, и шествие</w:t>
      </w:r>
      <w:r w:rsidR="00880711">
        <w:t xml:space="preserve"> — </w:t>
      </w:r>
      <w:r w:rsidR="00503321">
        <w:t>тоже. И ты шел впереди: три в руках, один незажженный. Подумай над смыслом. Шествию порадуемся. Вестник Указа несет тебе счастье. Оно выше всего остального. Твой дом</w:t>
      </w:r>
      <w:r w:rsidR="00880711">
        <w:t xml:space="preserve"> — </w:t>
      </w:r>
      <w:r w:rsidR="00503321">
        <w:t>Мое Сердце. Это твердыня твоя.</w:t>
      </w:r>
    </w:p>
    <w:p w:rsidR="00834937" w:rsidRDefault="00503321" w:rsidP="00503321">
      <w:r>
        <w:t>Трудно управлять голосом, но и это возможно, вкладывая в него любое чувство и</w:t>
      </w:r>
      <w:r w:rsidR="00880711">
        <w:t xml:space="preserve"> — </w:t>
      </w:r>
      <w:r>
        <w:t>смысл в каждое слово; чувство и смысл, то есть мысль. Слово заряжается чувством, то есть энергией сердца. Это и будет слово, идущее от сердца. Это и будет огненно вдохновенное слово. Пусты слова попугая</w:t>
      </w:r>
      <w:r w:rsidR="00880711">
        <w:t xml:space="preserve"> — </w:t>
      </w:r>
      <w:r>
        <w:t>своего ничего. Светильник сердца зажжен. Огни можно регулировать содой. Сода</w:t>
      </w:r>
      <w:r w:rsidR="00880711">
        <w:t xml:space="preserve"> — </w:t>
      </w:r>
      <w:r>
        <w:t>регулятор огней. Говорю ко времени. Когда Я Вхожу в твое сердце, а ты</w:t>
      </w:r>
      <w:r w:rsidR="00880711">
        <w:t xml:space="preserve"> — </w:t>
      </w:r>
      <w:r>
        <w:t>в Мое, происходит слияние. И бьются сердца одним пульсом.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144.</w:t>
      </w:r>
      <w:r w:rsidR="00503321">
        <w:t xml:space="preserve"> Пойдем дальше. Принятие Луча вызывает к ярому проявлению все энергии микрокосма, и высшие, и низшие; первые</w:t>
      </w:r>
      <w:r w:rsidR="00880711">
        <w:t xml:space="preserve"> — </w:t>
      </w:r>
      <w:r w:rsidR="00503321">
        <w:t>для роста, вторые</w:t>
      </w:r>
      <w:r w:rsidR="00880711">
        <w:t xml:space="preserve"> — </w:t>
      </w:r>
      <w:r w:rsidR="00503321">
        <w:t>для трансмутации. Надо либо трансмутировать, либо падать все ниже и ниже</w:t>
      </w:r>
      <w:r w:rsidR="00880711">
        <w:t xml:space="preserve"> — </w:t>
      </w:r>
      <w:r w:rsidR="00503321">
        <w:t>иного решения нет, ибо все энергии усиливаются. Все неизжитые энергии имеют свою противоположность, свой другой, светлый, полюс, который и утверждается волею к проявлению. Так антиподом растерянности будет самообладание, болтливости</w:t>
      </w:r>
      <w:r w:rsidR="00880711">
        <w:t xml:space="preserve"> — </w:t>
      </w:r>
      <w:r w:rsidR="00503321">
        <w:t>молчаливость, трусости</w:t>
      </w:r>
      <w:r w:rsidR="00880711">
        <w:t xml:space="preserve"> — </w:t>
      </w:r>
      <w:r w:rsidR="00503321">
        <w:t>бесстрашие, суетливости</w:t>
      </w:r>
      <w:r w:rsidR="00880711">
        <w:t xml:space="preserve"> — </w:t>
      </w:r>
      <w:r w:rsidR="00503321">
        <w:t>сдержанность и так далее. И хорошо, когда на отрицательном полюсе выявляется яро какое-нибудь из этих отрицательных качеств, ибо это дает возможность решительно и твердо волею утверждать его противоположную сущность. Без теневого выявления светлый полюс качества не утвердится. Тот, кому нечего трансмутировать вследствие того, что он тепленький, к эволюции не пригоден. Если цель установлена бесповоротно, то двигаться можно только лишь вверх. Никакие выявления неизжитых свойств не могут ни смутить, ни остановить. Знаем, куда идем, и знаем Ведущего. И когда наступает момент, что все силы, и светлые и темные, начинают служить духу, решившему путь свой к Владыке, истинно, радость у Нас</w:t>
      </w:r>
      <w:r w:rsidR="00880711">
        <w:t xml:space="preserve"> — </w:t>
      </w:r>
      <w:r w:rsidR="00503321">
        <w:t xml:space="preserve">победитель сужденный выявляет свой истинный лик и восходит на новую ступень Лестницы Света. Незнающие начинают мучиться и терзаться своими несовершенствами и тем задерживают свое продвижение, но знающий скажет: «Ну что ж, порождений своих не боюсь. Поборемся снова и все победим. Не остановит никто и ничто. За чечевичную похлебку минутной поблажки первородства своего не продам. Не боюсь вас, стражи Порога, пытающиеся меня задержать фантомами моих собственных прошлых порождений. Я вас создавал своим неразумием, я же вас и уничтожу. Не вам пресечь мой путь, когда со мною Владыка». Так сознательная трансмутация горчайшего в сладчайшее становится уложением жизни. Но нужно, чтобы сознание соответствовало, и нужно, чтобы постоянное бодрствование духа сопутствовало процессу. Когда вместе, достижима любая победа, любое преодоление. Что же из прошлых накоплений твоих может нам путь преградить? Энергия их, трансмутированная мудро, послужит только во благо. Нужно лишь помнить, что восходим не для себя и не во имя себя, но ради других, ради множеств, ибо каждая победа над собою, каждый шаг кверху, каждое усиление света в себе поднимает с собою и Землю, очищает ауру ее, осветляет сознание всех, кто борется рядом, и тех, кто далек. Далеко-далеко разносится эхо каждой победы, возвышая и поднимая кого-то. Мы части единого целого, и вибрация части отзывается эхом на всем. И вниз и вверх по цепи звучит победное эхо. Мы Радуемся, а внизу получают новый огненный импульс устремления к Свету. Осознание пространственного значения каждого нашего действия указывает на понимание Основ. Если свет, который внутри, начинает сиять и </w:t>
      </w:r>
      <w:r w:rsidR="00503321">
        <w:lastRenderedPageBreak/>
        <w:t>разгораться, Общее Благо творится явлением этим, и следствия этого делания распространяются гораздо дальше, чем это можно представить себе. Но так же далеко разносится и эхо ошибок. Потому заповедана мудрость Великого Делания, несущая Свет миру.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145.</w:t>
      </w:r>
      <w:r w:rsidR="00503321">
        <w:t xml:space="preserve"> (115). </w:t>
      </w:r>
      <w:r w:rsidR="003312B3" w:rsidRPr="003312B3">
        <w:rPr>
          <w:b/>
        </w:rPr>
        <w:t>(М.А.Й.).</w:t>
      </w:r>
      <w:r w:rsidR="00503321">
        <w:t xml:space="preserve"> Приближение к Фокусу Света озаряет все скрытые уголки сознания и обнаруживает там вещи, о существовании которых позабыл приближающийся. Но Свет, выявляя все дотоле скрытые свойства, дает в то же время возможность понять несовместимость высшего с низшим и ненужность многого из того, что когда-то считалось допустимым или терпимым. И тогда в сознании происходит переоценка ценностей, когда каждое явление начинает занимать уже пристойное ему место. Происходит как бы переустановка накопленного имущества, причем все негодное и не соответствующее возросшему пониманию духа попросту выбрасывается за ненадобностью. Понятие пути тем и хорошо, что не позволяет взять с собою поклажи больше того, чем это необходимо. Каждый лишний груз тяжестью ляжет на плечи. И чем дальше, тем будет становиться он тяжелее. Потому пересмотр всей поклажи, и особенно пересмотр новых приобретений, становится от времени до времени неизбежным, особенно тогда, когда груз начинает оттягивать плечи и замедлять шаг. В сущности говоря, не надо ничего, и хорошо, когда дух идет без всякой поклажи. Это относится прежде всего к вещам, которыми владеем. Этот груз особенно тяжек и особенно не нужен. Но и умственный багаж может порою отягощать не менее обычного. Так что и здесь тоже требуется пересмотр и освобождение от излишнего хлама или даже сора. Много ненужного в мыслях своих люди несут по пути. Обращали ли когда внимание на то, как неуверенно и робко ступает нерешительность, или сомнение, или неустойчивость, или недоверие, или беспокойство и страх? Так, даже обычные эмоции отражаются на твердости шага. Наслоения прошлого требуют чистки. Свет, который внутри, позволит увидеть все, что подлежит изъятию как мусор никчемный и сор, таящий в себе микробы заразы.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297450">
        <w:rPr>
          <w:b/>
        </w:rPr>
        <w:t>146.</w:t>
      </w:r>
      <w:r w:rsidR="00503321">
        <w:t xml:space="preserve"> (116). </w:t>
      </w:r>
      <w:r w:rsidR="00503321" w:rsidRPr="00297450">
        <w:rPr>
          <w:b/>
        </w:rPr>
        <w:t>(Фев. 28).</w:t>
      </w:r>
      <w:r w:rsidR="00503321">
        <w:t xml:space="preserve"> Руководство индивидуально, ибо нет даже двух травинок схожих и нет стандарта в подходе к душе человека. Созвучие исключает трафарет. В этом каждый прав, считая правильным свой подход, если при этом не забывается, что столь же правилен он и у каждого приближающегося к Свету своим путем. Идите своим путем. Пусть каждый знает свой путь, не переступая чужого. Созвучие идет по струнам сердца. Но ведь каждое сердце имеет свой лад, созданный в жизнях прошедших. Нельзя ни разрушить, ни нарушить его, ибо это будет посягательством на свободу воли, Нашим уложением запрещенным. Цветок просто тянется к солнцу и распускается под лучами его. Сердце просто тянется к Сердцу, наполняясь вибрациями более мощного Магнита. </w:t>
      </w:r>
      <w:r w:rsidR="00503321">
        <w:lastRenderedPageBreak/>
        <w:t>Ведь сердце тоже магнит. Ведь это вместилище огненное. А огонь магнетичен. Знаете силу притяжения низших огней и то, как трудно порою им противостоять. Но сила светлых огней мощнее. Устремление к Огненному Магниту Сердца Иерарха вызывает ответность, то есть созвучие. И тогда устремленное сердце начинает звучать на строе высшей тональности. Любовь дает самую высшую тональность. Любовью достигается явление слияния, достигается без нарочных дум, упражнений и всяких магических приемов. Любите, и удвоите силу сближения. Любите, и усилите Близость. Любите, и достигнете проще и легче того, чего добиваетесь и все же не в силах достичь иными путями.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6B45">
        <w:rPr>
          <w:b/>
        </w:rPr>
        <w:t>147.</w:t>
      </w:r>
      <w:r w:rsidR="00503321">
        <w:t xml:space="preserve"> (117). </w:t>
      </w:r>
      <w:r w:rsidR="003312B3" w:rsidRPr="003312B3">
        <w:rPr>
          <w:b/>
        </w:rPr>
        <w:t>(М.А.Й.).</w:t>
      </w:r>
      <w:r w:rsidR="00503321">
        <w:t xml:space="preserve"> Цветы можно растить, заботливо, внимательно и любовно ухаживая за ними. Так же можно растить и любовь к Великому Сердцу. Цветы требуют каждодневного ухода и поливки, так же и чувство любви к Учителю Света. Только вместо воды нужны огни сердца, а вместо поливки думы и мысли о Нем, все нам Отдавшем. Если любим кого из людей, много мыслей и чувств отдаем нами любимым и естественно и просто отводим им место и в сердце, и в мыслях без всяких вымученных усилий. Это в жизни обычной. Но необычен Путь к Свету, и необычна любовь к Великому Сердцу, ибо превысить должна чувства земные. Во имя этой любви те, кто так любили, шли на костры, шли на мученья, на подвиги шли, всю жизнь, все мысли, все устремленья, желанья и чувства отдавая Владыке. Разве их кто заставлял это делать, разве кто-то подавлял их свободную волю? Нет, мощное пламя любви, горевшее в огненном сердце, предавшемся Свету, на подвиг вело к достижениям, не достижимым иными путями. Вот почему завет о любви является наивысшим. Вот почему он дается как кратчайший путь достижения. Вот почему любовью можно преодолевать невозможное. Сознательное воспитание этого чувства приведет к желанным вратам раньше всех прочих усилий. Ведь в любви заключается и преданность, и устремление, и самоотверженность, и ярое горение сердца. Вот почему дан Указ: «Идите любовью», ибо ею достигается всё.</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6B45">
        <w:rPr>
          <w:b/>
        </w:rPr>
        <w:t>148.</w:t>
      </w:r>
      <w:r w:rsidR="00503321">
        <w:t xml:space="preserve"> (118). Считаю необходимым усилить напряжение связи в течение дня. Но что же мешает иметь перед глазами Мой Образ? Упорная и постоянная мысль обо Мне дает Облику стойкость. Или что-то иное почитается более важным? Ведь даже обычные люди имеют навязчивые мысли. Только у них от навязчивых мыслей страдает психика, в то время как мысль обо Мне ее укрепляет и усиливает. Так что же мешает? И что же противодействует в себе? Кто-то находит время для чего угодно, но только не для наинужнейшего. Будем же делать всё вместе со Мною, чтобы мысли слились. Наполниться Владыкой можно без всяких усилий</w:t>
      </w:r>
      <w:r w:rsidR="00880711">
        <w:t xml:space="preserve"> — </w:t>
      </w:r>
      <w:r w:rsidR="00503321">
        <w:t xml:space="preserve">легко, </w:t>
      </w:r>
      <w:r w:rsidR="00503321">
        <w:lastRenderedPageBreak/>
        <w:t>просто и естественно, если сердце пылает любовью к Тому, Кто Позвал.</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6B45">
        <w:rPr>
          <w:b/>
        </w:rPr>
        <w:t>149.</w:t>
      </w:r>
      <w:r w:rsidR="00503321">
        <w:t xml:space="preserve"> (119). </w:t>
      </w:r>
      <w:r w:rsidR="00503321" w:rsidRPr="00686B45">
        <w:rPr>
          <w:b/>
        </w:rPr>
        <w:t>(Март 1).</w:t>
      </w:r>
      <w:r w:rsidR="00503321">
        <w:t xml:space="preserve"> Нет возврата! Куда? В тиски прежней ограниченности сознания? Как же летавший захочет крылья обрезать и ползать? Коснувшийся Света не стремится во мрак. Или прозревший согласится от глаз отказаться? Да! Да! Возврата назад нет, потому что выросший дух, подобно начавшему летать птенцу, в прежнюю скорлупу уже вместиться не в состоянии. Это с одной стороны. С другой, каждое качество духа, и особенно возросшее, имеет свою противоположность, так сказать, в потенциале. И обратное движение приводит к выявлению этого потенциала на противоположном полюсе возросшего качества. Отсюда каждый отступник становится нравственно хуже во столько раз, во сколько усиливались его положительные качества при восходящем устремлении кверху. Подходящих Испытываем всегда. Без испытаний можно допустить совершенно негодных, хотя и являющих вид светляков. Ваш собственный опыт только одного воплощения указует, сколько званых и как мало избранных, то есть пригодных для дальнейшего пути. Но и этим не будем смущаться, ибо каждому свое время. А желающих много получить дары Света, ничего не отдав, и ничем не поступившись, и ничего не принеся, даже корзин для даров. Сурово испытуйте стучащихся. Не пропускайте мимо внимания, особенно мелочей</w:t>
      </w:r>
      <w:r w:rsidR="00880711">
        <w:t xml:space="preserve"> — </w:t>
      </w:r>
      <w:r w:rsidR="00503321">
        <w:t>они часто показательнее явлений больших и заметных. И, отметив каждую мелочь, корень ищите ее и причину. За маленькой щелью может оказаться целое дупло, полное летучих мышей и мерзости всякой. Зорко смотрите. Велика плата и ответственность за допущенных слепо.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6B45">
        <w:rPr>
          <w:b/>
        </w:rPr>
        <w:t>150.</w:t>
      </w:r>
      <w:r w:rsidR="00503321">
        <w:t xml:space="preserve"> (120). </w:t>
      </w:r>
      <w:r w:rsidR="003312B3" w:rsidRPr="003312B3">
        <w:rPr>
          <w:b/>
        </w:rPr>
        <w:t>(М.А.Й.).</w:t>
      </w:r>
      <w:r w:rsidR="00503321">
        <w:t xml:space="preserve"> Всё будет, но дай срок. Нельзя сорвать плод раньше, чем он созреет. Зеленый плод не будет усвоен желудком. Не будет ассимиляции, если сознание не готово. Не торопитесь. Все устремления, выраженные в определенно законченной форме, будут осуществлены. Но как можно, скажем, достичь ясновидения, если данный центр еще не раскрылся. Насильственно раскрытые центры принесут катастрофу. Почему? Должно быть соответствие между достижением и способностью его удержать, то есть утвердить, то есть охранить волей. А если она слаба? И если она не в состоянии удержать сознание на высоте, приличествующей достижению? Откуда же падения, шатания и прочие неуравновесия? Вот почему Сказано: не торопись. Все придет в свое время просто, открыто и естественно.</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BD26A1">
        <w:rPr>
          <w:b/>
        </w:rPr>
        <w:t>151.</w:t>
      </w:r>
      <w:r w:rsidR="00503321">
        <w:t xml:space="preserve"> (121). Мы Принимаем все меры, чтобы Общение было полнозвучным. Но Наших мер недостаточно, если такие же усилия не предпринимаются со стороны воспринимающего сознания. Семиструнным быть должен полный аккорд. Обычно действует пять, </w:t>
      </w:r>
      <w:r w:rsidR="00503321">
        <w:lastRenderedPageBreak/>
        <w:t>реже</w:t>
      </w:r>
      <w:r w:rsidR="00880711">
        <w:t xml:space="preserve"> — </w:t>
      </w:r>
      <w:r w:rsidR="00503321">
        <w:t>шесть струн. Шестая</w:t>
      </w:r>
      <w:r w:rsidR="00880711">
        <w:t xml:space="preserve"> — </w:t>
      </w:r>
      <w:r w:rsidR="00503321">
        <w:t>сердце. Сердце</w:t>
      </w:r>
      <w:r w:rsidR="00880711">
        <w:t xml:space="preserve"> — </w:t>
      </w:r>
      <w:r w:rsidR="00503321">
        <w:t>вместилище шестого. Медиум действует без посредства сердца. Мы</w:t>
      </w:r>
      <w:r w:rsidR="00880711">
        <w:t xml:space="preserve"> — </w:t>
      </w:r>
      <w:r w:rsidR="00503321">
        <w:t>сердцем. Немудрено, что молчащие сердцем не знают Нас. Отданное Нам сердце преуспевает в своем огненном развитии. Тело живет на Земле, а сердце у Нас. Почему приближения (Наши) столь редки? Чтобы не испепелить. Жизнь сердца не может быть форсируема. Сердце не терпит насилия. Можно ли насильно любить? Аура ощущается аурой. Аура ощущается по созвучию родственных элементов. Чем выше и чище ее вибрации, тем полнее аккорд согласованности. Вот почему очищение необходимо. Хотите Нас ближе иметь? А что делается для этого? Ведь от столького надо освободиться, мешающего тому, чтобы слиться в полноте созвучия. Можно иметь или это или же то, или свое или Наше, или тьму или Свет, или тараканов за пазухой или искры, звезды, огни, думы о себе или о Нас, или малое «я» или Образ Владыки. Как оторвать от Земли сознание, вросшее в Землю? Рычагом мысли, рычагом сердца, рычагом мысли, идущей от сердца; и не отказом, но вмещением.</w:t>
      </w:r>
    </w:p>
    <w:p w:rsidR="00BD26A1" w:rsidRDefault="00BD26A1" w:rsidP="00503321"/>
    <w:p w:rsidR="00834937" w:rsidRDefault="00503321" w:rsidP="00BD26A1">
      <w:pPr>
        <w:pStyle w:val="Quote"/>
      </w:pPr>
      <w:r w:rsidRPr="00F473CA">
        <w:t xml:space="preserve">(Март 2). </w:t>
      </w:r>
      <w:r>
        <w:t>Сегодня записать ничего не смог.</w:t>
      </w:r>
    </w:p>
    <w:p w:rsidR="00834937" w:rsidRDefault="00F473CA" w:rsidP="00503321">
      <w:r w:rsidRPr="00AE7011">
        <w:rPr>
          <w:b/>
        </w:rPr>
        <w:t>19</w:t>
      </w:r>
      <w:r>
        <w:rPr>
          <w:b/>
          <w:lang w:val="en-US"/>
        </w:rPr>
        <w:t>63</w:t>
      </w:r>
      <w:r w:rsidRPr="00AE7011">
        <w:rPr>
          <w:b/>
        </w:rPr>
        <w:t xml:space="preserve"> г. </w:t>
      </w:r>
      <w:r w:rsidR="00503321" w:rsidRPr="00BD26A1">
        <w:rPr>
          <w:b/>
        </w:rPr>
        <w:t>152.</w:t>
      </w:r>
      <w:r w:rsidR="00503321">
        <w:t xml:space="preserve"> (122). </w:t>
      </w:r>
      <w:r w:rsidR="00503321" w:rsidRPr="00BD26A1">
        <w:rPr>
          <w:b/>
        </w:rPr>
        <w:t>(Март 3), (Март 4), (Март 5).</w:t>
      </w:r>
      <w:r w:rsidR="00503321">
        <w:t xml:space="preserve"> Магниты разбросаны всюду. И некоторые с совершенно определенной, заложенной в них целью. Они действуют постоянно, намагничивая сознание окружающих, и иногда на огромное расстояние. В моменты напряжения сроков их мощь возрастает соответственно. Когда наступит конечный срок, они вспыхнут энергиями напряжения необычайного, трансмутируя энергии сознания на волнах Света. Значение услышанного слова «При...» заключается в том, что и там в свое время был заложен магнит ближнего (по времени) действия, с тем чтобы при приближении сроков явить силу своего действия. Конечно, реагировать на него прежде всего начнут созвучные его энергиям духи, преображая свое сознание. Не пропадает ничто, ни одно психическое зерно, заложенное до времени к срокам в сужденных местах. Вспыхнут все своими огнями, как вспыхивают электрические лампочки, когда вдруг начинает действовать остановившееся на время динамо центральной станции. Так даже слово одно, сказанное на чуткое ухо, несет в себе урочную весть.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D26A1">
        <w:rPr>
          <w:b/>
        </w:rPr>
        <w:t>153.</w:t>
      </w:r>
      <w:r w:rsidR="00503321">
        <w:t xml:space="preserve"> (123). </w:t>
      </w:r>
      <w:r w:rsidR="003312B3" w:rsidRPr="003312B3">
        <w:rPr>
          <w:b/>
        </w:rPr>
        <w:t>(М.А.Й.).</w:t>
      </w:r>
      <w:r w:rsidR="00503321">
        <w:t xml:space="preserve"> Подобно тому как на пространствах планеты в должных местах заложены магниты дальнего действия, точно так же закладываются психозерна и в сознании человека, во вместилище его памяти. Они тоже, каждое, лежат там до времени, чтобы, когда придет срок, вспыхнуть огням, дать свой плод и озарить сознание энергией Света. Но и психозерна бывают разного качества. Попадаются и сорняки. Лучше убирать их из сознания заблаговременно. Отборные семена очищаются от сорняков и всех прочих негодных примесей, дабы чист был посев и без изъянов жатва. От времени до времени прорастает зерно, и в эти моменты </w:t>
      </w:r>
      <w:r w:rsidR="00503321">
        <w:lastRenderedPageBreak/>
        <w:t>можно определить его сущность. Человек знает всегда, что хорошо в нем и что плохо. Так что очистку семенного фонда сознания, то есть психозерен его от сора, можно вести постоянно.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D26A1">
        <w:rPr>
          <w:b/>
        </w:rPr>
        <w:t>154.</w:t>
      </w:r>
      <w:r w:rsidR="00503321">
        <w:t xml:space="preserve"> (124). </w:t>
      </w:r>
      <w:r w:rsidR="00503321" w:rsidRPr="00BD26A1">
        <w:rPr>
          <w:b/>
        </w:rPr>
        <w:t>(Март 7).</w:t>
      </w:r>
      <w:r w:rsidR="00503321">
        <w:t xml:space="preserve"> В свитках Акаши запечатлевается все. Из свитков Акаши ничто не исчезает. Не разрушаются рекорды пространства ни во время Пралайи, ни после ее. Даже Ночь Брамы не влияет на Архивы Памяти Природы. Космический процесс заключается в том, что через видимое и зримое накапливается и растет Мир Невидимо Сущего, чтобы в конечном итоге никогда не прекращать своего бытия. В этом сама Беспредельность. Земное человечество создает астральный, Ментальный и Огненный Мир своей планеты, и когда планета исчезнет, Огненный Мир будет продолжать существовать, ибо он от Вечности. Венец Космического Разума живет в условиях никогда не прекращающейся Жизни. Но эти условия созданы его Участниками, Высочайшими Огненными Духами, Их творческой Волей. Только один мир непреходящ</w:t>
      </w:r>
      <w:r w:rsidR="00880711">
        <w:t xml:space="preserve"> — </w:t>
      </w:r>
      <w:r w:rsidR="00503321">
        <w:t>это Мир Огненный. На его построение Устремляют Они Свои Энергии и среди рождающихся и умирающих миров Воздвигают Огненную Твердыню, Храм вечной Жизни, те сферы, где огненный дух может иметь жизнь в аспекте непрерываемого сознания на Циклы Вечности. Подобно тому как Архат бодрствует днем в теле физическом, а ночью сознательно живет в высших своих оболочках, не прерывая сознания, точно так же Планетные Духи Живут, не прерывая его, в течение Манвантар и Пралайи миров. Жизнь бесконечна.</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BD26A1">
        <w:rPr>
          <w:b/>
        </w:rPr>
        <w:t>155.</w:t>
      </w:r>
      <w:r w:rsidR="00503321">
        <w:t xml:space="preserve"> (125). </w:t>
      </w:r>
      <w:r w:rsidR="003312B3" w:rsidRPr="003312B3">
        <w:rPr>
          <w:b/>
        </w:rPr>
        <w:t>(М.А.Й.).</w:t>
      </w:r>
      <w:r w:rsidR="00503321">
        <w:t xml:space="preserve"> Необходимо осознать, что, несмотря на изменчивость состояний всех оболочек, есть нечто над ними, нечто поверх движений, происходящих в каждой, поверх того потока материи, который течет через каждую из оболочек и соответствует ей. Это нечто, не зависящее от явлений преходящего мира внутри и вовне, и есть то основание, на которое следует делать упор, зная, что преходимость находится ниже плоскости этого высшего сознания. Когда в крепких объятиях преходящего сохраняется сознание этого упора в себе, тогда уже не страшны и не опасны волны океана временных и преходящих явлений. Нужно лишь удержать сознание на этом Камне Вечного Основания Жизни.</w:t>
      </w:r>
    </w:p>
    <w:p w:rsidR="00834937" w:rsidRDefault="00503321" w:rsidP="00BD26A1">
      <w:pPr>
        <w:pStyle w:val="Quote"/>
      </w:pPr>
      <w:r>
        <w:t>Сны были очень своеобразные, по-видимому, всё &lt;...&gt; Т[онкого] М[ира]. Видел Б. Он был нагл. Смеясь, дотронулся до спины. Посоветовал ему иметь хотя бы искру самоуважения. Видел Н.С. Он был очень озабочен и занят.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D26A1">
        <w:rPr>
          <w:b/>
        </w:rPr>
        <w:t>156. (Март 8).</w:t>
      </w:r>
      <w:r w:rsidR="00503321">
        <w:t xml:space="preserve"> Жизнь сознания Планетного Духа протекает в условиях, яро отличных от жизни землян, и содержание ее по сущности своей внеплотно. Сферы проявления</w:t>
      </w:r>
      <w:r w:rsidR="00880711">
        <w:t xml:space="preserve"> — </w:t>
      </w:r>
      <w:r w:rsidR="00503321">
        <w:t xml:space="preserve">высшие слои ментала и область Мира Огненного. Сознание планетно-космично. Тело облечено светящейся материей. Форма своеобразна: иногда </w:t>
      </w:r>
      <w:r w:rsidR="00503321">
        <w:lastRenderedPageBreak/>
        <w:t>только глаза, иногда только Свет, иногда и форма, напоминающая облик человека, но по составу и светимости сияющая красками материи Люциды. И сферы пребывания Планетного Духа соответствуют разреженности, утонченности и светоносности ступени, достигнутой Им. Но и Он тоже когда-то Был человеком, и память Его хранит воспоминания о всем пройденном когда-то пути. Знаменательно то, что явление Пути не прекращается, какой бы высоты ни достиг дух Дхиани Когана. Будучи лишенным обычного тела в обычном его понимании, Он Облекает Монаду Свою материей создаваемого Волей Его мира. Звезды</w:t>
      </w:r>
      <w:r w:rsidR="00880711">
        <w:t xml:space="preserve"> — </w:t>
      </w:r>
      <w:r w:rsidR="00503321">
        <w:t>это одеяния Высших, Высочайших сознаний. Солнце</w:t>
      </w:r>
      <w:r w:rsidR="00880711">
        <w:t xml:space="preserve"> — </w:t>
      </w:r>
      <w:r w:rsidR="00503321">
        <w:t>это тело Планетного Духа Системы. Нельзя применять понятие тела в обычном понимании, но по аналогии можно представить, что Творец и творимое Им связаны тесно и последнее является выражением Его сущности, энергии, заключенной в микрокосме творца. Микромир Планетного Духа творит Макромир, облекающий Его сущность. Все миры созданы волей создателей, или Духов Планетных, бывших когда-то людьми. Знаем Создателей звезд и целых Систем и Знаем, что Лестница Света не имеет конца.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D26A1">
        <w:rPr>
          <w:b/>
        </w:rPr>
        <w:t>157.</w:t>
      </w:r>
      <w:r w:rsidR="00503321">
        <w:t xml:space="preserve"> (126). </w:t>
      </w:r>
      <w:r w:rsidR="00503321" w:rsidRPr="00BD26A1">
        <w:rPr>
          <w:b/>
        </w:rPr>
        <w:t>(Март 8).</w:t>
      </w:r>
      <w:r w:rsidR="00503321">
        <w:t xml:space="preserve"> </w:t>
      </w:r>
      <w:r w:rsidR="003312B3" w:rsidRPr="003312B3">
        <w:rPr>
          <w:b/>
        </w:rPr>
        <w:t>(М.А.Й.).</w:t>
      </w:r>
      <w:r w:rsidR="00503321">
        <w:t xml:space="preserve"> «Земная мудрость есть вражда против Господа»</w:t>
      </w:r>
      <w:r w:rsidR="00880711">
        <w:t xml:space="preserve"> — </w:t>
      </w:r>
      <w:r w:rsidR="00503321">
        <w:t>это значит, что явления плотного мира столь далеки от условий Высших Миров, что по ним невозможно представить великолепия Огненного или просторов даже Тонкого Мира и свободы, которой дух наслаждается в них. Именно надо почувствовать каменную тягость плоти, ее ограничения и связанность духа, чтобы сравнить и понять, сколь отличны внеплотные условия от плотных. Полеты даже в тонком теле так отличны от передвижения в физическом теле. Там движет мысль, здесь тоже мысль, но через посредство нервов и мускулов. Там же</w:t>
      </w:r>
      <w:r w:rsidR="00880711">
        <w:t xml:space="preserve"> — </w:t>
      </w:r>
      <w:r w:rsidR="00503321">
        <w:t>непосредственно воздействуя на тонкое тело. Пища, одежда, болезни, необходимость известных и очень сложных подробностей жизни земной мешают свободе, создавая для духа тюрьму. Именно ввержением в узы материи можно назвать воплощение в тело и жизнь на Земле. Но нет для землян иного пути к освобождению от земного, как именно жизнь на Земле в теле плотном, чтобы понять смысл и значение каждого воплощения как единственного пути для самопознания и для освобождения духа от колеса смертей и рождений. Для воплощенных другого пути нет. Через смерти, через сотни смертей</w:t>
      </w:r>
      <w:r w:rsidR="00880711">
        <w:t xml:space="preserve"> — </w:t>
      </w:r>
      <w:r w:rsidR="00503321">
        <w:t>к жизни, через темницу плотных условий</w:t>
      </w:r>
      <w:r w:rsidR="00880711">
        <w:t xml:space="preserve"> — </w:t>
      </w:r>
      <w:r w:rsidR="00503321">
        <w:t>к освобождению от них.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D26A1">
        <w:rPr>
          <w:b/>
        </w:rPr>
        <w:t>158.</w:t>
      </w:r>
      <w:r w:rsidR="00503321">
        <w:t xml:space="preserve"> (127). </w:t>
      </w:r>
      <w:r w:rsidR="00503321" w:rsidRPr="00BD26A1">
        <w:rPr>
          <w:b/>
        </w:rPr>
        <w:t>(Март 9).</w:t>
      </w:r>
      <w:r w:rsidR="00503321">
        <w:t xml:space="preserve"> Каково бы ни было состояние сознания и как бы ни были тяжки пространственные токи или общее положение в мире, время всегда можно провести плодоносно и с пользою. Не может быть такого положения, когда было бы скучно, или было бы нечего делать, или занять себя плодотворно. Например, как далека от совершенства способность яркого, полного и четкого </w:t>
      </w:r>
      <w:r w:rsidR="00503321">
        <w:lastRenderedPageBreak/>
        <w:t>запечатления предметов в третьем глазу, ни одно упражнение не пройдет без результата. Но каковы же будут эти результаты, если этим упражнением заниматься систематически и планомерно и, вдобавок к тому, всякий раз, когда психическое состояние томит дух. Эта способность, помимо всего прочего, имеет очень большое, чисто практическое значение. Развитию ее можно посвятить всю жизнь, и жизнь тогда данного воплощения будет прожита не напрасно. Каждый свободный момент незанятости можно посвятить также и овладению телом, сосредоточиваясь на более слабых и угрожаемых неуравновесием, то есть болезнью, органах тела. Можно также создавать перед своим умственным взором какой-либо мыслеобраз такой яркости, чтобы видеть его так же отчетливо, как предметы плотного мира. Или можно помогать далеким и близким друзьям или просто тем, кто в нужде, создавая картины плотного окружения, противоположные тем, которые вызвали эту нужду. Так же отчетливо и ярко можно думать о преображении планеты и землян, рисуя в пространстве цветущую Землю и преображенную жизнь. Психизм вреден и опасен, но четкое, ясное, твердое и устойчивое мышление безусловно полезно. Многие мыслят туманно и неясно, порождая пространственную слизь и засоряя ауру планеты. Вышеуказанные упражнения много помогут продвинуть сознание и помочь и окружающим, и себе.</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BD26A1">
        <w:rPr>
          <w:b/>
        </w:rPr>
        <w:t>159.</w:t>
      </w:r>
      <w:r w:rsidR="00503321">
        <w:t xml:space="preserve"> (128). </w:t>
      </w:r>
      <w:r w:rsidR="003312B3" w:rsidRPr="003312B3">
        <w:rPr>
          <w:b/>
        </w:rPr>
        <w:t>(М.А.Й.).</w:t>
      </w:r>
      <w:r w:rsidR="00503321">
        <w:t xml:space="preserve"> Ехидна сомнения тем и опасна, что являет собою убедительность Майи очевидности. И в этом ее ложь, но беда в том, что сомнением подрывается огненное основание жизненности духа и огонь его поникает. А без огня превращается человек в ничто и становится пустой шелухою. И убедительность очевидности, казалось бы, неопровержима, и логика состоятельна, но результаты трагичны, ибо останавливают продвижение и имеют тенденцию отбросить сознание вспять, в</w:t>
      </w:r>
      <w:r w:rsidR="00BD26A1">
        <w:t xml:space="preserve"> </w:t>
      </w:r>
      <w:r w:rsidR="00503321">
        <w:t>объятие мыслей и чувств неизжитых, и тем лишить его всех достижений. На гору взбираться всегда тяжело, но спускаться легко. Спуск быстр. То, на достижение чего потребовались долгие годы, можно уничтожить в несколько мгновений неразумными действиями омраченного сомнениями сознания. Не само сомнение опасно, но страшны его следствия. Казалось бы, малая мысль, и не действенная, не активная яро, но сколько в ней смертоносного яда. Берегитесь убедительности и логики сомнения, каким бы фактическим материалом оно ни орудовало. Уже по самой сущности природы своей оно совершенно недопустимо, и ни при каких обстоятельствах входа ему нельзя открывать. Сомнение</w:t>
      </w:r>
      <w:r w:rsidR="00880711">
        <w:t xml:space="preserve"> — </w:t>
      </w:r>
      <w:r w:rsidR="00503321">
        <w:t xml:space="preserve">убийца духа, тушитель огней, разрушитель мощи Триады. Конечно, оно неизменно и всегда подбрасывается темными, когда они видят, что аура начинает тускнеть или в панцире духа появляются предательские трещины. Например, им очень не нравятся Записи эти. Их надо прекратить и прервать во что бы то ни стало. Ведь это же для них смерть, ибо разоблачают их ухищрения и </w:t>
      </w:r>
      <w:r w:rsidR="00503321">
        <w:lastRenderedPageBreak/>
        <w:t>всю их работу. Вот и стараются вовсю, всеми способами, всеми методами, чтобы подбросить свои ядовитые мохнатые шарики. Какая победа для них, если удается потушить огни в Ашраме духа, Владыкой зажженные! Какая злобная радость! Но на страже Ведущий, готовый каждое мгновение подать Руку Помощи и открыть глаза на злоумышление тьмы.</w:t>
      </w:r>
    </w:p>
    <w:p w:rsidR="00BD26A1" w:rsidRDefault="00BD26A1" w:rsidP="00503321"/>
    <w:p w:rsidR="00834937" w:rsidRDefault="00503321" w:rsidP="00BD26A1">
      <w:pPr>
        <w:pStyle w:val="Quote"/>
      </w:pPr>
      <w:r>
        <w:t>Ночью было два сна, и оба нехорошие, указующие на нежелание астрала подчиниться решению воли. Сны были следствием неустойчивого состояния сознания, вызванного трудностями внешних условий.</w:t>
      </w:r>
    </w:p>
    <w:p w:rsidR="00834937" w:rsidRDefault="00F473CA" w:rsidP="00503321">
      <w:r w:rsidRPr="00AE7011">
        <w:rPr>
          <w:b/>
        </w:rPr>
        <w:t>19</w:t>
      </w:r>
      <w:r>
        <w:rPr>
          <w:b/>
          <w:lang w:val="en-US"/>
        </w:rPr>
        <w:t>63</w:t>
      </w:r>
      <w:r w:rsidRPr="00AE7011">
        <w:rPr>
          <w:b/>
        </w:rPr>
        <w:t xml:space="preserve"> г. </w:t>
      </w:r>
      <w:r w:rsidR="00503321" w:rsidRPr="00BD26A1">
        <w:rPr>
          <w:b/>
        </w:rPr>
        <w:t>160.</w:t>
      </w:r>
      <w:r w:rsidR="00503321">
        <w:t xml:space="preserve"> Все Обращаю на пользу. Потому пусть каждое нежелательное состояние сознания дает свой добрый плод и ценный опыт, которые будут всегда сопутствовать усилиям того, кто идет вместе со Мною. Надо усмот</w:t>
      </w:r>
      <w:r w:rsidR="00BD26A1">
        <w:t>реть глазом открытым, как проис</w:t>
      </w:r>
      <w:r w:rsidR="00503321">
        <w:t>ходит действие тактики Adversa. Не надо смущаться ничем, ибо ВСЕ ОБРАЩУ НА ПОЛЬЗУ.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D26A1">
        <w:rPr>
          <w:b/>
        </w:rPr>
        <w:t>161.</w:t>
      </w:r>
      <w:r w:rsidR="00503321">
        <w:t xml:space="preserve"> (На днях было). Сын Мой, спасение от себя во Мне, в мире Моем. У Нас много работы. Кто назовет их, делателей Нашего Дела? На вашей Земле их так немного. Мои, вы ценности и значимости своей для эволюции не осознали. Призываю к пониманию момента. На острие равновесие мира. Наши Лучи режут пространство планеты. Противодействие тьмы велико. Но Мы Поднимаем народы к свободе от рабства. И там, где проснулись они, там Наша Рука. Они не устоят, идущие против. Самопожирание тьмы неотвратимо. Разложение в ней самой отметит новый этап мировых событий. Саморазложение тьмы. Скоро закачается все здание старого мира, давая новые и новые трещины. Лозунг Нового Мира</w:t>
      </w:r>
      <w:r w:rsidR="00880711">
        <w:t xml:space="preserve"> — </w:t>
      </w:r>
      <w:r w:rsidR="00503321">
        <w:t>«Единение всех во всем», старого</w:t>
      </w:r>
      <w:r w:rsidR="00880711">
        <w:t xml:space="preserve"> — </w:t>
      </w:r>
      <w:r w:rsidR="00503321">
        <w:t>разделение и разъединение. Все их блоки держатся на гнилом основании. Поползут скоро подгнившие стены. Моральное разложение старого мира ужасно. Разлагающиеся сознания не могут удержать его целость. Отстали от эволюции, потому и накроет их следующая волна. Они укрепляются вовне, а разложение идет изнутри. Ни панцирь, ни шлем, ни меч не помогут, если смертельная болезнь пожирает ткани тела. Не помогут ни ракеты, ни лодки, ничто не поможет, ибо идут против Нас. Но Новому Миру при всех его несовершенствах помогать будет всё, ибо Новый Мир с Нами идет, ибо</w:t>
      </w:r>
      <w:r w:rsidR="00880711">
        <w:t xml:space="preserve"> — </w:t>
      </w:r>
      <w:r w:rsidR="00503321">
        <w:t>детище Наше. Теперь можно видеть, как все мероприятия врагов Нового Мира обращаются против них же самих. Тактика Adversa</w:t>
      </w:r>
      <w:r w:rsidR="00880711">
        <w:t xml:space="preserve"> — </w:t>
      </w:r>
      <w:r w:rsidR="00503321">
        <w:t>в действии. Обречена тьма.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D26A1">
        <w:rPr>
          <w:b/>
        </w:rPr>
        <w:t>162.</w:t>
      </w:r>
      <w:r w:rsidR="00503321">
        <w:t xml:space="preserve"> (129). </w:t>
      </w:r>
      <w:r w:rsidR="00503321" w:rsidRPr="00BD26A1">
        <w:rPr>
          <w:b/>
        </w:rPr>
        <w:t>(Март 10).</w:t>
      </w:r>
      <w:r w:rsidR="00503321">
        <w:t xml:space="preserve"> Следует помнить всегда, что в мире двойственных противоположностей всякое явление имеет свой антипод, свой противный полюс. Этому закону подчиняются и состояния сознания, или его настроения. И каким бы ни было настроение текущего момента, оно неизменно заключает в себе свою </w:t>
      </w:r>
      <w:r w:rsidR="00503321">
        <w:lastRenderedPageBreak/>
        <w:t>противоположность, которая не замедлит встать на его место. Не бывает ни одно состояние длительным очень. Сознание не выдерживает монотонности и однообразия, и звучание на данной волне постепенно затухает, чтобы замениться состоянием другого порядка. Надо лишь следить за тем, чтобы во время трудных моментов не было допущено никаких поступков, отягощающих карму. Хорошо просто спокойно переждать момент, когда темная полоса заменится светлой. Но дозора не следует оставлять никогда, потому что в незащищенное сознание могут проникнуть темные воздействия со стороны и внести свое разлагающее влияние. Они ведь упорно стремятся усилить каждую слабость и оживить и раздуть все, что подлежит изживанию. Цель их</w:t>
      </w:r>
      <w:r w:rsidR="00880711">
        <w:t xml:space="preserve"> — </w:t>
      </w:r>
      <w:r w:rsidR="00503321">
        <w:t>отемнить ауру и внести разложение. Иммунитет духа поддерживается постоянством контакта с Руководителем и постоянством предстояния перед Высшим. Курс корабля не зависит от непостоянства погоды.</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BD26A1">
        <w:rPr>
          <w:b/>
        </w:rPr>
        <w:t>163.</w:t>
      </w:r>
      <w:r w:rsidR="00503321">
        <w:t xml:space="preserve"> (130). </w:t>
      </w:r>
      <w:r w:rsidR="003312B3" w:rsidRPr="003312B3">
        <w:rPr>
          <w:b/>
        </w:rPr>
        <w:t>(М.А.Й.).</w:t>
      </w:r>
      <w:r w:rsidR="00503321">
        <w:t xml:space="preserve"> Нелегко отделить мысль от себя и понять, что она является для духа явлением внешним, равно как и одежда, или тело, или эмоции, или чувства. Мысль не есть «Я» человека, но всего-навсего лишь его порождение, его творение, как и каждый предмет, сделанный его руками. Если понять отдельность мысли от сознания, творца</w:t>
      </w:r>
      <w:r w:rsidR="00880711">
        <w:t xml:space="preserve"> — </w:t>
      </w:r>
      <w:r w:rsidR="00503321">
        <w:t>от своего порождения, то легче, ее отделивши, ей овладеть. Невозможно, мысль от себя не отделивши и считая ее своим «Я», ею управить и взять под суровый контроль. В момент попытки овладения данной мыслью можно, как бы встав от нее в стороне, спокойно предоставить ей израсходовать свой заряд, свою энергию, с тем чтобы увидеть, что, предоставленная самой себе и отделенная от сознания, она начинает терять свою силу и затухать. Но объединение с нею усиливает ее постоянно и поддерживает ее жизненность, ибо мысль питается психической энергией своего породителя. Не имеются в виду светоносные мысли. Мысль света питает и увеличивает энергии сознания. Но мысль тьмы ее пожирает и обессиливает человека и все его оболочки. Мысль может не только обессиливать, мысль может вызвать заболевание всей системы, мысль может остановить сердце, то есть убить. Следует четко различать эти два порядка мыслей</w:t>
      </w:r>
      <w:r w:rsidR="00880711">
        <w:t xml:space="preserve"> — </w:t>
      </w:r>
      <w:r w:rsidR="00503321">
        <w:t>разрушителей, пожирателей, силы сосущих, от мыслей Света, жизнедателей. В контроле нуждаются и те, и другие: пожиратели</w:t>
      </w:r>
      <w:r w:rsidR="00880711">
        <w:t xml:space="preserve"> — </w:t>
      </w:r>
      <w:r w:rsidR="00503321">
        <w:t>для управления ими и изгнания из сознания, жизнедатели</w:t>
      </w:r>
      <w:r w:rsidR="00880711">
        <w:t xml:space="preserve"> — </w:t>
      </w:r>
      <w:r w:rsidR="00503321">
        <w:t xml:space="preserve">для удержания и роста. Но в том и другом случае мысль отделить от себя, ее породителя и творца, необходимо. Отделенная, она становится более послушной и легче подчиняется воле. Ведь в конечном итоге сознательно или бессознательно, но мысль порождается волей, и воля ее властелин. Когда происходит отделение и сознание и воля становятся в стороне от мысли, ими рожденной, ею можно владеть и ее направлять, как всадник направляет коня. Конь везет всадника, своего господина, мысль несет, подобно коню, несет на себе своего породителя и </w:t>
      </w:r>
      <w:r w:rsidR="00503321">
        <w:lastRenderedPageBreak/>
        <w:t>творца, но узда в руке всадника, и коня направляет он, равно как и мысль направляет и ею руководит сам человек</w:t>
      </w:r>
      <w:r w:rsidR="00880711">
        <w:t xml:space="preserve"> — </w:t>
      </w:r>
      <w:r w:rsidR="00503321">
        <w:t>творец своей мысли и ее властелин.</w:t>
      </w:r>
    </w:p>
    <w:p w:rsidR="00BD26A1" w:rsidRDefault="00BD26A1" w:rsidP="00503321"/>
    <w:p w:rsidR="00834937" w:rsidRDefault="00503321" w:rsidP="00BD26A1">
      <w:pPr>
        <w:pStyle w:val="Quote"/>
      </w:pPr>
      <w:r>
        <w:t>Видел во сне, что вокруг Кремля поднялось море воды без берегов и вода вливалась внутрь через ворота башен и стекала, по-видимому, через Кремль в реку. Думал, как бы не подмыла стены и башни. От Кремля стал отплывать в ялике, но без весел и руля. Потом стал подгребать руками к земле и подгреб в сторонке около стен. Шел уже по земле с лопатой, которую сломал. (Днем возился с лопатами).</w:t>
      </w:r>
    </w:p>
    <w:p w:rsidR="00834937" w:rsidRDefault="00F473CA" w:rsidP="00503321">
      <w:r w:rsidRPr="00AE7011">
        <w:rPr>
          <w:b/>
        </w:rPr>
        <w:t>19</w:t>
      </w:r>
      <w:r>
        <w:rPr>
          <w:b/>
          <w:lang w:val="en-US"/>
        </w:rPr>
        <w:t>63</w:t>
      </w:r>
      <w:r w:rsidRPr="00AE7011">
        <w:rPr>
          <w:b/>
        </w:rPr>
        <w:t xml:space="preserve"> г. </w:t>
      </w:r>
      <w:r w:rsidR="00503321" w:rsidRPr="00D5774C">
        <w:rPr>
          <w:b/>
        </w:rPr>
        <w:t>164.</w:t>
      </w:r>
      <w:r w:rsidR="00503321">
        <w:t xml:space="preserve"> (131). </w:t>
      </w:r>
      <w:r w:rsidR="00503321" w:rsidRPr="00D5774C">
        <w:rPr>
          <w:b/>
        </w:rPr>
        <w:t>(Март 11).</w:t>
      </w:r>
      <w:r w:rsidR="00503321">
        <w:t xml:space="preserve"> Приближение сроков осознается только немногими. Сердца многих бессознательно чуют и тяжко томятся, но знания происходящего нет. Видимое обуславливается невидимым, но невидимое надо видеть, чтобы понимать положение в мире. А оно сложно необычайно. Последние потуги уходящего старого мира уже далеко перешагнули черту благоразумия и здравого смысла. Логика его существования несостоятельна, потому он и терпит поражение одно за другим, несмотря на кажущиеся, и временные, и очень ненадежные преимущества по некоторым местам. Неспокойно в мире. Все старое, уходящее и отживающее заходит в безысходный тупик противоречий. Уходящие энергии постепенно лишаются опоры, на которой удерживались они на Земле. У Нас решено, что мир старый уйдет со сцены исторической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D5774C">
        <w:rPr>
          <w:b/>
        </w:rPr>
        <w:t>165.</w:t>
      </w:r>
      <w:r w:rsidR="00503321">
        <w:t xml:space="preserve"> (132). </w:t>
      </w:r>
      <w:r w:rsidR="003312B3" w:rsidRPr="003312B3">
        <w:rPr>
          <w:b/>
        </w:rPr>
        <w:t>(М.А.Й.).</w:t>
      </w:r>
      <w:r w:rsidR="00503321">
        <w:t xml:space="preserve"> Ни одна живая форма жизни никогда не была целью эволюции, но была только лишь средством, пользуясь которым, эволюция идет к своей цели. Все живые формы от инфузории до человека, жившие когда-либо, умерли, и умрут все живущие ныне. Все обречены на уничтожение, дабы эволюция и совершенствование новых форм могли продвигаться вперед. Сосредоточивать смысл своего бытия в той временной форме, в которую заключен дух человека в данный момент,</w:t>
      </w:r>
      <w:r w:rsidR="00880711">
        <w:t xml:space="preserve"> — </w:t>
      </w:r>
      <w:r w:rsidR="00503321">
        <w:t>значит обрекать себя на смерть одновременно с формой. Но как в умирающем для новой жизни зерне нечто не умирает, так не умирает и дух, несмотря на смерть формы, и не умирает и не умерла жизнь, оживлявшая миллиарды живущих и живших когда-то форм. Вот эту неумирающую сущность жизни в вечно умирающих и нарождающихся внешних ее формах и следует ощутить и осознать в себе, прежде чем начать утверждать бессмертие духа. Безлична эта неумирающая жизнь, так как личность есть символ временности и преходимости, то есть смерти. Усмотреть и утвердить бессмертное в смертном, вечное</w:t>
      </w:r>
      <w:r w:rsidR="00880711">
        <w:t xml:space="preserve"> — </w:t>
      </w:r>
      <w:r w:rsidR="00503321">
        <w:t>в преходящем, сверхличное и Космическое</w:t>
      </w:r>
      <w:r w:rsidR="00880711">
        <w:t xml:space="preserve"> — </w:t>
      </w:r>
      <w:r w:rsidR="00503321">
        <w:t>в личном и будет путем в Беспредельность, то есть в нескончаемость жизни.</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D5774C">
        <w:rPr>
          <w:b/>
        </w:rPr>
        <w:t>166.</w:t>
      </w:r>
      <w:r w:rsidR="00503321">
        <w:t xml:space="preserve"> (133). </w:t>
      </w:r>
      <w:r w:rsidR="00503321" w:rsidRPr="00D5774C">
        <w:rPr>
          <w:b/>
        </w:rPr>
        <w:t>(Март 12).</w:t>
      </w:r>
      <w:r w:rsidR="00503321">
        <w:t xml:space="preserve"> Входя в Общение, все свое оставляется внизу: мысли, чувства и настроения. Зеркало сознания, подобно поверхности застывшего озера, отражает только Мир Мой, Мир Моих мыслей, сферу тончайших энергий. Своего ничего, кроме устремления и ярого отречения от всего, что звучит в малой сфере личного «я». Там, где шаги тысячелетий, не приличествуют уявления самости. Когда затухает активность личного сознания, начинается восприятие тонких энергий. Одно с другим несовместимо. Или свое, или Мое. Или ты, или Я в сознании твоем первенствуют. Кому из нас сердце открыто и кто превалирует, тот и уявляет себя. Пока не смирилось и не обуздано малое «я» и его повелитель</w:t>
      </w:r>
      <w:r w:rsidR="00880711">
        <w:t xml:space="preserve"> — </w:t>
      </w:r>
      <w:r w:rsidR="00503321">
        <w:t>астрал, Мой Голос беззвучный быть слышим не может. Отвергнись от себя и следуй за Мною, не обращая внимания на калейдоскоп явлений материи, текущей через три оболочки, ибо они все</w:t>
      </w:r>
      <w:r w:rsidR="00880711">
        <w:t xml:space="preserve"> — </w:t>
      </w:r>
      <w:r w:rsidR="00503321">
        <w:t>не ты. Твоя жизнь духа</w:t>
      </w:r>
      <w:r w:rsidR="00880711">
        <w:t xml:space="preserve"> — </w:t>
      </w:r>
      <w:r w:rsidR="00503321">
        <w:t>во Мне, вне ее</w:t>
      </w:r>
      <w:r w:rsidR="00880711">
        <w:t xml:space="preserve"> — </w:t>
      </w:r>
      <w:r w:rsidR="00503321">
        <w:t>плач и скрежет зубовный.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D5774C">
        <w:rPr>
          <w:b/>
        </w:rPr>
        <w:t>167.</w:t>
      </w:r>
      <w:r w:rsidR="00503321">
        <w:t xml:space="preserve"> (134). </w:t>
      </w:r>
      <w:r w:rsidR="00503321" w:rsidRPr="00D5774C">
        <w:rPr>
          <w:b/>
        </w:rPr>
        <w:t>(Март 13).</w:t>
      </w:r>
      <w:r w:rsidR="00503321">
        <w:t xml:space="preserve"> (Со сна). Жажда Общения зиждется на устремлении кверху.</w:t>
      </w:r>
    </w:p>
    <w:p w:rsidR="00834937" w:rsidRDefault="00503321" w:rsidP="00503321">
      <w:r>
        <w:t>Поясним насколько возможно разницу между плотным и тонким состоянием сознания, когда оно сбросило физическое тело. Физического окружения нет, есть лишь его наслоения в памяти и притяжение сознания к тем, с которыми оно связано больше. Идут поступления через астральные чувства, но уже окружения иного порядка, а именно условий Надземного Мира. Они очень отличаются от земных и могут меняться быстро, так как мысль устремляется к тому, о чем мыслит сознание, и окружается этим. К новым условиям надо приспособляться и привыкать, как воплощенец привыкает постепенно к миру земному. Процесс зависит от высоты и опытности сознания. У одних это идет быстро, у других медленнее, как, впрочем, и на Земле. Один усваивает быстро одно, другой другое, по способностям. Именно требуется осознать свое состояние. Нелегко это и не просто. Отрицающий возможность жизни духа в Надземном не имеет ее, то есть имеет в размере силы и глубины отрицания: чем оно определеннее и сильнее, тем меньше жизни. Жизнь там</w:t>
      </w:r>
      <w:r w:rsidR="00880711">
        <w:t xml:space="preserve"> — </w:t>
      </w:r>
      <w:r>
        <w:t>по сознанию. Сознание же определяется тем, что было внесено и утверждено в нем на Земле, но</w:t>
      </w:r>
      <w:r w:rsidR="00880711">
        <w:t xml:space="preserve"> — </w:t>
      </w:r>
      <w:r>
        <w:t xml:space="preserve">плюс возможности и преимущества внеплотного существования. Знающий, что там можно двигаться мыслью, будет передвигаться и летать силою мысли, в то время как на Земле знание этого возможности летать ему не давало. Преимуществ тонкого существования много, если земные наросты и вожделения, скажем, пищи, питья, курения и прочих привычек не погружают сознание в призрачное их удовлетворение. Те, кто жил интересами более высокого порядка, могут продолжать ими жить, но уже не ограничиваемые связанностью плотных условий. Воображение развертывается широко, ибо творчество духа имеет неограниченные возможности проявления. Имеется в виду воображение, находящееся на известной высоте. Ибо эксцессы </w:t>
      </w:r>
      <w:r>
        <w:lastRenderedPageBreak/>
        <w:t>уравновешиваются обратным воздействием стихий, если воображение нечисто. Жизнь там может быть очень интересна и увлекательна, если есть материал, собранный на Земле, который позволяет развернуться по линиям устремлений духа, и наоборот, если никаких устремлений не грубо материального порядка утверждено на Земле не было. Все семена, заложенные в микрокосмосе человека, дают свои всходы по соответствию с ними. Добрые</w:t>
      </w:r>
      <w:r w:rsidR="00880711">
        <w:t xml:space="preserve"> — </w:t>
      </w:r>
      <w:r>
        <w:t>добрые, но нехорошие</w:t>
      </w:r>
      <w:r w:rsidR="00880711">
        <w:t xml:space="preserve"> — </w:t>
      </w:r>
      <w:r>
        <w:t>злые. Все, о чем мыслят люди, осуществлено в Мире Надземном в мысленных формах, которые и составляют часть содержания Незримого Мира. И в окружениях этих образов люди живут, притягиваемые ими и притягивая их по созвучию. Мир композитора, или мир ученого, или мир поэта сильно отличается от мира пьяницы, картежника или наркомана. По психической атмосфере воплощенца можно безошибочно судить о том окружении, которое он готовит себе после освобождения от тела. Закон соответствия, или созвучия, действует безошибочно, ибо линии магнитного притяжения влекут к себе родственные им элементы и каждый получает свое, чего он хочет, к чему стремится и стремилась его внутренняя сущность. Мало того, идущий к отцам идет к ним, идущий к Нам идет к Нам. Идущий и устремленный куда бы то ни было идет именно к тому и привлекается именно туда, к чему или куда он стремится. Устремление и мысли определяют сферу пребывания духа. Не случайное желание и не случайная мимолетная мысль, но именно укоренившиеся, вросшие в сущность человека стремления формируют его надземное пребывание. Никто не может получить того, к чему он не устремлялся, или пожинать то, чего он не сеял, или иметь то, что он отрицал. Так, каждая мысль, принятая на Земле и утвержденная в сознании, будет семенем в микрокосмосе человека, плод приносящим по роду своему в Мире Надземном.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2ADC">
        <w:rPr>
          <w:b/>
        </w:rPr>
        <w:t>168.</w:t>
      </w:r>
      <w:r w:rsidR="00503321">
        <w:t xml:space="preserve"> (135). </w:t>
      </w:r>
      <w:r w:rsidR="003312B3" w:rsidRPr="003312B3">
        <w:rPr>
          <w:b/>
        </w:rPr>
        <w:t>(М.А.Й.).</w:t>
      </w:r>
      <w:r w:rsidR="00503321">
        <w:t xml:space="preserve"> Добрый сеятель о посеве своем не пожалеет. Но не будет печаловаться слишком, если не все семена добротны, ибо в этом случае поможет своевременная прополка, которую можно от времени до времени проводить, когда условия сознания позволяют. Знающий знает, какие семена негожи, и вовремя сумеет их отобрать и отбросить.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2ADC">
        <w:rPr>
          <w:b/>
        </w:rPr>
        <w:t>169.</w:t>
      </w:r>
      <w:r w:rsidR="00503321">
        <w:t xml:space="preserve"> (136). </w:t>
      </w:r>
      <w:r w:rsidR="00503321" w:rsidRPr="00302ADC">
        <w:rPr>
          <w:b/>
        </w:rPr>
        <w:t>(Март 15).</w:t>
      </w:r>
      <w:r w:rsidR="00503321">
        <w:t xml:space="preserve"> Настоящее есть в той или иной мере реализованное будущее, а будущее</w:t>
      </w:r>
      <w:r w:rsidR="00880711">
        <w:t xml:space="preserve"> — </w:t>
      </w:r>
      <w:r w:rsidR="00503321">
        <w:t xml:space="preserve">еще не осуществленное настоящее. Без будущего нет настоящего, ибо проекция настоящего в будущее только и дает возможность его осуществить. Таким образом, будущее представляет собою ту сферу или ту лабораторию, где творится настоящее. Без будущего не обойтись. В нем заключено всё, все возможности. А так как эти возможности не ограничены ничем и ничем и не могут быть ограничены, то лаборатория будущего полна поистине неисчерпаемыми возможностями. Надо лишь точно </w:t>
      </w:r>
      <w:r w:rsidR="00503321">
        <w:lastRenderedPageBreak/>
        <w:t>понять, что действующим фактором в сфере будущего является мысль, опять же не могущая быть вдвинута в какие-либо ограничивающие ее рамки. Настоящее, таким образом, является лишь аспектом будущего, осуществленным либо полностью, либо частично. Обычно</w:t>
      </w:r>
      <w:r w:rsidR="00880711">
        <w:t xml:space="preserve"> — </w:t>
      </w:r>
      <w:r w:rsidR="00503321">
        <w:t>частично. Мост между настоящим и будущим может быть перейден только ногой человеческой. В этом процессе важнейшим условием будет понимание того, что все возможности или невозможности осуществления определяются мыслью. Животные не имеют будущего, то есть их сознание не может проектировать себя в будущее, а если и делает это, то инстинктивно и бессознательно. Творчество мысленное всегда устремлено в будущее, ибо творится и создается то, чего нет в настоящем. Жить в будущем</w:t>
      </w:r>
      <w:r w:rsidR="00880711">
        <w:t xml:space="preserve"> — </w:t>
      </w:r>
      <w:r w:rsidR="00503321">
        <w:t>значит творить настоящее, ибо мысль, какой бы недостижимой ни казалась она в настоящий момент, рано или поздно, в той или иной форме, но осуществится, и именно на Земле, в условиях плотного мира. Самые дерзновенные полеты творческого воображения, творящей мечты полезны, жизненны и реальны, так как создают предварительные и необходимые условия для того, чтобы мечта превратилась в действительность. Икар летал на восковых крыльях в воображении Овидия десятки веков тому назад, но в настоящее время люди все же летают. Мечта стала явью, хотя во время своего зарождения казалась фантастической и неосуществимой. Недостижимого и неосуществимого ничего нет, если только оно не идет вразрез с законами мира, в котором живем. Возможности же этого мира еще так мало изучены. Даже тело человека еще совершенно не исследовано, хотя бы в области деятельности нервов, мозга, и нервных сплетений, и некоторых желез. Не говорим уже о насекомых, или животных, или птицах. Животные и насекомые чуют непогоду задолго, а птицы летают без компаса тысячи миль. Много в природе явлений, подлежащих самому внимательному и серьезному изучению и наблюдению, ибо выше природы и законов окружающего его мира человеку не перешагнуть.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2ADC">
        <w:rPr>
          <w:b/>
        </w:rPr>
        <w:t xml:space="preserve">170. </w:t>
      </w:r>
      <w:r w:rsidR="003312B3" w:rsidRPr="00302ADC">
        <w:rPr>
          <w:b/>
        </w:rPr>
        <w:t>(М.А.Й</w:t>
      </w:r>
      <w:r w:rsidR="003312B3" w:rsidRPr="003312B3">
        <w:rPr>
          <w:b/>
        </w:rPr>
        <w:t>.).</w:t>
      </w:r>
      <w:r w:rsidR="00503321">
        <w:t xml:space="preserve"> Тяжело потому, что достижения еще не закреплены и энергия их рвется из не окрепшего еще вместилища. Для ассимиляции требуется время, и период закрепления труден. Многие не выдерживают совершенно и или перегорают, или пятятся вспять. Но надо именно удержаться на достигнутом и удержать достижение. Вот почему каждое усилие удержаться хорошо и полезно уже само по себе. Знаете, что достигнуть легче, чем удержать (достижение). Не удержать</w:t>
      </w:r>
      <w:r w:rsidR="00880711">
        <w:t xml:space="preserve"> — </w:t>
      </w:r>
      <w:r w:rsidR="00503321">
        <w:t>значит свести на нет плоды долголетних усилий.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2ADC">
        <w:rPr>
          <w:b/>
        </w:rPr>
        <w:t>171.</w:t>
      </w:r>
      <w:r w:rsidR="00503321">
        <w:t xml:space="preserve"> (137). </w:t>
      </w:r>
      <w:r w:rsidR="00503321" w:rsidRPr="00302ADC">
        <w:rPr>
          <w:b/>
        </w:rPr>
        <w:t>(Март 16).</w:t>
      </w:r>
      <w:r w:rsidR="00503321">
        <w:t xml:space="preserve"> Уже давно было Сказано, что через одиночество придется пройти. Это одна из неизбежных ступеней восхождения. Все через нее проходили, прошедшие прежде. Только формы этого испытания были разнообразны, до очень тяжелых </w:t>
      </w:r>
      <w:r w:rsidR="00503321">
        <w:lastRenderedPageBreak/>
        <w:t>включительно, например, у Оригена</w:t>
      </w:r>
      <w:r w:rsidR="00880711">
        <w:t xml:space="preserve"> — </w:t>
      </w:r>
      <w:r w:rsidR="00503321">
        <w:t>томился в темнице. Это испытание особенно хорошо помогает отличать друзей от прохожих. А этих последних много повстречается на пути, и распознавание необходимо. Каждая ошибка в распознавании повлечет за собою следствия, длительность и значение которых зависят от величины допущенной ошибки. Каждое не по сознанию сказанное прохожему слово тоже отзвучит полностью на том, кто сказал. Лучше порой промолчать, чем подставить себя под удар. Интересно отметить, что удар наносящие вначале очень стремятся к тому, чтобы побольше услышать, и кажутся очень благожелательными, пока не начнет действовать полюс сознания противоположный. И только одиночеству уже ничто не изменит. Трудно сочетать ощущение одиночества с самоотверженной любовью к людям. И только тогда, когда эта любовь становится сверхличной, трудность ее исчезает. К этому и ведет одиночество, если испытание им проводится правильно. Именно не отчуждение от людей, но любовь к ним, незнающим и непросвещенным, порождает одиночество, когда дух проходит через него правильно, испытуя свой опыт, но прохожих все же следует знать и определять безошибочно, чтобы не тратить время на них. Да и зараза от них, не принявших вести, может быть велика, ибо среди прохожих можно встретить врагов. Эти, появившись под личиною друга, не замедлят выявить свой истинный лик, и тогда плата за каждое открытие себя</w:t>
      </w:r>
      <w:r w:rsidR="00880711">
        <w:t xml:space="preserve"> — </w:t>
      </w:r>
      <w:r w:rsidR="00503321">
        <w:t>велика. Но не будем смущаться ничем, ибо пройти надо через все, извлекая полезность. Коротки чувства земные. Не стоят того, чтобы на них строить расчеты. Все они обычно являются выражением переживаний астрала. А насколько можно на них полагаться, жизнь показала. «Не полагайтесь на сынов человеческих»,</w:t>
      </w:r>
      <w:r w:rsidR="00880711">
        <w:t xml:space="preserve"> — </w:t>
      </w:r>
      <w:r w:rsidR="00503321">
        <w:t>сказано было века тому назад, но не понят завет. Одиночество приближает ко Мне и помогает тем легче получать то, что не могут дать люди. Желанный кров, свет и тепло даст только Дом Отчий.</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112696">
        <w:rPr>
          <w:b/>
        </w:rPr>
        <w:t>172.</w:t>
      </w:r>
      <w:r w:rsidR="00503321">
        <w:t xml:space="preserve"> (138). </w:t>
      </w:r>
      <w:r w:rsidR="003312B3" w:rsidRPr="003312B3">
        <w:rPr>
          <w:b/>
        </w:rPr>
        <w:t>(М.А.Й.).</w:t>
      </w:r>
      <w:r w:rsidR="00503321">
        <w:t xml:space="preserve"> С Ведущим неотделимо надо пройти через радость и через горе, только тогда испытание можно считать успешным. Но чаще всего бывает, что в радости забывается о Ведущем, а горе ожесточает и тем отделяет от Руководителя. Но ничто на Земле не может заставить забыть о наинужнейшем того, кто понял призрачность снов земного существования, их преходимость и неизбежный конец каждого, каким бы устойчивым и прочным он ни казался. Проверка снов этих легка необычайно, стоит только представить себе состояние своего сознания на смертном одре, когда уже ничего не нужно и когда теряют всякое значение и смысл все земные занятия, дела и вещи, которыми владеют. Полезно мысленно проходить через это состояние, когда земное начинает звучать слишком назойливо и громко, заставляя своей громогласностью забывать о том, что все это только лишь Майя.</w:t>
      </w:r>
    </w:p>
    <w:p w:rsidR="00112696" w:rsidRDefault="00112696" w:rsidP="00503321"/>
    <w:p w:rsidR="00834937" w:rsidRDefault="00503321" w:rsidP="00112696">
      <w:pPr>
        <w:pStyle w:val="Quote"/>
      </w:pPr>
      <w:r>
        <w:lastRenderedPageBreak/>
        <w:t>Во сне видел Ленина, с ним разговаривал. Были люди. Он что-то мне говорил. Был около него Л. Потом видел, что слез с поезда на остановке, и найти его было не дано, и что он ушел.</w:t>
      </w:r>
    </w:p>
    <w:p w:rsidR="00834937" w:rsidRDefault="00F473CA" w:rsidP="00503321">
      <w:r w:rsidRPr="00AE7011">
        <w:rPr>
          <w:b/>
        </w:rPr>
        <w:t>19</w:t>
      </w:r>
      <w:r>
        <w:rPr>
          <w:b/>
          <w:lang w:val="en-US"/>
        </w:rPr>
        <w:t>63</w:t>
      </w:r>
      <w:r w:rsidRPr="00AE7011">
        <w:rPr>
          <w:b/>
        </w:rPr>
        <w:t xml:space="preserve"> г. </w:t>
      </w:r>
      <w:r w:rsidR="00503321" w:rsidRPr="00112696">
        <w:rPr>
          <w:b/>
        </w:rPr>
        <w:t>173.</w:t>
      </w:r>
      <w:r w:rsidR="00503321">
        <w:t xml:space="preserve"> (139). </w:t>
      </w:r>
      <w:r w:rsidR="00503321" w:rsidRPr="00112696">
        <w:rPr>
          <w:b/>
        </w:rPr>
        <w:t>(Март 17).</w:t>
      </w:r>
      <w:r w:rsidR="00503321">
        <w:t xml:space="preserve"> Постоянная дума о будущем, и мечты о нем, и пребывание в нем мыслью создают в этом будущем место, соответствующее тональности мысли. Можно как бы наметить в нем свою роль и сферу выявлений энергий своего микрокосма. Будущее, индивидуальное будущее куется мыслью. Проекция мысли в будущее в явно выраженной форме позволяет осуществлять задуманное. Люди обычно думают о том, что они будут делать сейчас, через час, сегодня, завтра, через неделю, месяц, год, пять</w:t>
      </w:r>
      <w:r w:rsidR="00880711">
        <w:t xml:space="preserve"> — </w:t>
      </w:r>
      <w:r w:rsidR="00503321">
        <w:t>десять лет от силы. Иногда помечтают о старости. Но редко кто думает о том, что будет он делать в Надземном или в своем следующем воплощении. Во всяком случае, не делают они этого на Земле, в условиях плотного существования. А было бы хорошо, ибо бытие определяется мыслью. Каждая мысль подобного порядка создает в пространстве канал, или колею, по которой и потекут энергии микрокосмоса человеческого. Даже в жизни обычной не может жить нормально человек, не знающий, что ему делать и как. Как в большом, так и в малом. Знающий намечает свой путь, понимая, что не только в пространстве утверждается линия будущей жизни, но и в микрокосме его отлагаются неразрушимые кристаллы определенных мыслей, которые магнитно будут притягивать к себе созвучные мыслям условия. Якоря дальнего плавания можно забрасывать очень далеко, совершенно не считаясь с возможностью осуществления задуманного в настоящем, но зная, что в будущем осуществимо и достижимо все и что полетам мысли нет ни границ, ни пределов. Думам о будущем, о себе и о мире можно посвящать специально отведенное время. Именно о себе и о мире, ибо без мира и его преуспеяния собственное преуспеяние будет однобоким, и несовершенным, и даже невозможным, так как человек</w:t>
      </w:r>
      <w:r w:rsidR="00880711">
        <w:t xml:space="preserve"> — </w:t>
      </w:r>
      <w:r w:rsidR="00503321">
        <w:t>часть мира, часть целого, неотделимая от него величина. Кто-то говорил: «Государство</w:t>
      </w:r>
      <w:r w:rsidR="00880711">
        <w:t xml:space="preserve"> — </w:t>
      </w:r>
      <w:r w:rsidR="00503321">
        <w:t>это я»,</w:t>
      </w:r>
      <w:r w:rsidR="00880711">
        <w:t xml:space="preserve"> — </w:t>
      </w:r>
      <w:r w:rsidR="00503321">
        <w:t>и говорил неудачно. Можно сказать: «Мир</w:t>
      </w:r>
      <w:r w:rsidR="00880711">
        <w:t xml:space="preserve"> — </w:t>
      </w:r>
      <w:r w:rsidR="00503321">
        <w:t>это я, и если будет ему и в нем хорошо, то хорошо будет всем и мне в их числе, ибо я</w:t>
      </w:r>
      <w:r w:rsidR="00880711">
        <w:t xml:space="preserve"> — </w:t>
      </w:r>
      <w:r w:rsidR="00503321">
        <w:t>часть единого целого».</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112696">
        <w:rPr>
          <w:b/>
        </w:rPr>
        <w:t xml:space="preserve">174. </w:t>
      </w:r>
      <w:r w:rsidR="003312B3" w:rsidRPr="00112696">
        <w:rPr>
          <w:b/>
        </w:rPr>
        <w:t>(М.</w:t>
      </w:r>
      <w:r w:rsidR="003312B3" w:rsidRPr="003312B3">
        <w:rPr>
          <w:b/>
        </w:rPr>
        <w:t>А.Й.).</w:t>
      </w:r>
      <w:r w:rsidR="00503321">
        <w:t xml:space="preserve"> Следование совету «Memento</w:t>
      </w:r>
      <w:r w:rsidR="001A3B11">
        <w:rPr>
          <w:rStyle w:val="FootnoteReference"/>
        </w:rPr>
        <w:footnoteReference w:id="17"/>
      </w:r>
      <w:r w:rsidR="00503321">
        <w:t>...» воочию подтвердило тот факт, что при осознании значения этого момента истинная значимость вещей и смысла земного пребывания становится более понятной. И легче тогда при отходе ко сну отрываться от земного окружения, которое иначе держит цепко сознание в своих тенетах. Будем думать не об обычных условиях надземного пребывания развоплощенца, но</w:t>
      </w:r>
      <w:r w:rsidR="00880711">
        <w:t xml:space="preserve"> — </w:t>
      </w:r>
      <w:r w:rsidR="00503321">
        <w:t xml:space="preserve">ученика, не подлежащего обычности. Да, все спят, спят во время сна </w:t>
      </w:r>
      <w:r w:rsidR="00503321">
        <w:lastRenderedPageBreak/>
        <w:t>физического тела, находясь в состоянии бессознания. Но не спит Архат, и не спит ученик, хотя последний и не сохраняет памяти о происходящем, не сохраняет до времени. Цель</w:t>
      </w:r>
      <w:r w:rsidR="00880711">
        <w:t xml:space="preserve"> — </w:t>
      </w:r>
      <w:r w:rsidR="00503321">
        <w:t>сохранить непрерываемое сознание. Это возможно, если не слишком быть привязанным к земному и знать, что надземная жизнь еще более ярка, красочна и полна, чем жизнь в теле. Твердое решение сохранить сознание, и желание этого, и устремление к Владыке помогут желаемое осуществить. Об отдыхе думают люди обычные и обычно очень нуждаются в нем. Но есть немногие, кто чувствует в себе силы великие, неистощимые, кому обычный отдых и сон не нужны, кто хочет в Надземном все силы отдать на служение Иерархии Света. На Земле это не всегда возможно, но там не ограничено поле для приложения своих энергий и воспрепятствовать этому уже не может ничто. На Земле слепота, глухота и тело мешает людям хотеть помощи духовного порядка, там же нужда велика и знающих мало.</w:t>
      </w:r>
      <w:r w:rsidR="00112696">
        <w:t xml:space="preserve"> </w:t>
      </w:r>
      <w:r w:rsidR="00503321">
        <w:t>Там много труда для желающих силы свои приложить.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D4B52">
        <w:rPr>
          <w:b/>
        </w:rPr>
        <w:t>175.</w:t>
      </w:r>
      <w:r w:rsidR="00503321">
        <w:t xml:space="preserve"> (140). </w:t>
      </w:r>
      <w:r w:rsidR="00C065BF" w:rsidRPr="00C065BF">
        <w:rPr>
          <w:b/>
        </w:rPr>
        <w:t>(Гуру).</w:t>
      </w:r>
      <w:r w:rsidR="00503321">
        <w:t xml:space="preserve"> То, что вы считали недоверием к людям, было только лишь знанием человеческой природы, основанном на опыте жизни. Со временем убедились и сами, что настороженность куда лучше восторженной доверчивости и умилений временными вспышками настроения, симпатий и антипатий людских, и особенно первыми переживаниями подходящих. Опыт был горек, но прозрели глаза, и нет уже непонимания моего отношения к людям. Время</w:t>
      </w:r>
      <w:r w:rsidR="00880711">
        <w:t xml:space="preserve"> — </w:t>
      </w:r>
      <w:r w:rsidR="00503321">
        <w:t>великий учитель, а опыт подтверждается жизнью. И зная все это и зная людей, все же надо не заложить уши непониманием и не пропустить стука стучащегося. Нелегко распознать стучащегося от прохожего, ибо оба стучатся. Но различен их стук. Одни сердцем стучатся, другие</w:t>
      </w:r>
      <w:r w:rsidR="00880711">
        <w:t xml:space="preserve"> — </w:t>
      </w:r>
      <w:r w:rsidR="00503321">
        <w:t>мозгом. Мозговики ненадежны. Но еще хуже эмоционально неуравновешенные. Хуже же всех психисты. Эти неисправимы. Допустить их в свое сердце</w:t>
      </w:r>
      <w:r w:rsidR="00880711">
        <w:t xml:space="preserve"> — </w:t>
      </w:r>
      <w:r w:rsidR="00503321">
        <w:t>значит соединить его с каналами тех воздействий, под которыми находятся эти психисты, и поставить себя под волны сторонних влияний, которые могут быть очень сильны и опасны. Вот почему нужны зоркость, и настороженность, и знание человека.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D4B52">
        <w:rPr>
          <w:b/>
        </w:rPr>
        <w:t>176.</w:t>
      </w:r>
      <w:r w:rsidR="00503321">
        <w:t xml:space="preserve"> (141). </w:t>
      </w:r>
      <w:r w:rsidR="00503321" w:rsidRPr="006D4B52">
        <w:rPr>
          <w:b/>
        </w:rPr>
        <w:t>(Март 18).</w:t>
      </w:r>
      <w:r w:rsidR="00503321">
        <w:t xml:space="preserve"> Много раз говорилось о том, что жизнь духа идет поверх и над жизнью обычной: поверх жизни тела, ибо тело не дух; поверх жизни астрала, ибо его переживания, какими бы сильными ни были они, всегда временны и конечны; поверх мыслей текущих, ибо их калейдоскоп и быстрая смена духа собой не являет. Надо отделить сферу жизни духа от всего, в чем он вынужден быть, пребывая в своих оболочках. Оболочки, подобно одежде, духа собой не являют, но лишь покровы, или проводники, его энергией. Можно тело убить, но дух остается нерушимым. Можно тело на время оставить, и все же остаться вне тела собою самим,</w:t>
      </w:r>
      <w:r w:rsidR="006D4B52">
        <w:t xml:space="preserve"> </w:t>
      </w:r>
      <w:r w:rsidR="00503321">
        <w:t xml:space="preserve">то есть </w:t>
      </w:r>
      <w:r w:rsidR="00503321">
        <w:lastRenderedPageBreak/>
        <w:t>духом. Можно оставить астрал и действовать только в ментале, все же оставаясь все тем же духом, независимым от своих оболочек. Они инструменты орудия духа, и только, но не сам дух. Будем учиться отделять в себе дух от его оболочек и того, что непрерывно и постоянно в них происходит. Когда дух, хотя бы на время, покидает ту или иную оболочку, активность ее затухает. Когда покидает совсем, оболочка тогда умирает и начинает разлагаться. Физическая</w:t>
      </w:r>
      <w:r w:rsidR="00880711">
        <w:t xml:space="preserve"> — </w:t>
      </w:r>
      <w:r w:rsidR="00503321">
        <w:t>быстро, астральная</w:t>
      </w:r>
      <w:r w:rsidR="00880711">
        <w:t xml:space="preserve"> — </w:t>
      </w:r>
      <w:r w:rsidR="00503321">
        <w:t>медленнее, ментальная</w:t>
      </w:r>
      <w:r w:rsidR="00880711">
        <w:t xml:space="preserve"> — </w:t>
      </w:r>
      <w:r w:rsidR="00503321">
        <w:t>тоже. Но все они без духа</w:t>
      </w:r>
      <w:r w:rsidR="00880711">
        <w:t xml:space="preserve"> — </w:t>
      </w:r>
      <w:r w:rsidR="00503321">
        <w:t>трупы. Если в момент самых бурных переживаний астрала дух изъять из него, астрал замолкнет мгновенно. Так, изъятие сознания и духа из любой из своих оболочек накладывает узду на движения, происходящие в них. Сознание усиливает тот пункт, на котором сосредоточивается. Любую вспышку астрала можно в себе поту</w:t>
      </w:r>
      <w:r w:rsidR="00880711">
        <w:t>шить, перенеся сознание на что-</w:t>
      </w:r>
      <w:r w:rsidR="00503321">
        <w:t>либо другое или вложив его в какую-либо стороннюю мысль. Непрерываемое сознание</w:t>
      </w:r>
      <w:r w:rsidR="00880711">
        <w:t xml:space="preserve"> — </w:t>
      </w:r>
      <w:r w:rsidR="00503321">
        <w:t>атрибут духа Архата. Дух и сознание связаны. Только у обычных людей нет непрерываемости сознания. Сознание личное уже по одному лишь тому, что оно личное, ограничено сроком жизни данной личности. Даже во время сна оно прерывается. Сон Архата и сон обычного человека различен. Сон смерти подобен, и Архат как во время сна, так и в состоянии смерти сохраняет непрерываемость сознания, то есть является и победителем сна, и победителем смерти. Но сознание свое он не приписывает ни одной из своих оболочек и не отождествляет себя с ними, всегда памятуя, что его оболочки</w:t>
      </w:r>
      <w:r w:rsidR="00880711">
        <w:t xml:space="preserve"> — </w:t>
      </w:r>
      <w:r w:rsidR="00503321">
        <w:t>это не он, но лишь одеяния духа, временные, как всякая одежда. Дух же</w:t>
      </w:r>
      <w:r w:rsidR="00880711">
        <w:t xml:space="preserve"> — </w:t>
      </w:r>
      <w:r w:rsidR="00503321">
        <w:t>вне их, то есть не являет собой свои оболочки и не является ими, а только лишь проявляется в них и через них, сам же пребывая поверх и над ними.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D4B52">
        <w:rPr>
          <w:b/>
        </w:rPr>
        <w:t>177.</w:t>
      </w:r>
      <w:r w:rsidR="00503321">
        <w:t xml:space="preserve"> (142). </w:t>
      </w:r>
      <w:r w:rsidR="003312B3" w:rsidRPr="003312B3">
        <w:rPr>
          <w:b/>
        </w:rPr>
        <w:t>(М.А.Й.).</w:t>
      </w:r>
      <w:r w:rsidR="00503321">
        <w:t xml:space="preserve"> При контакте, себя оставляя внизу, освобождаем сознание для восприятий иного</w:t>
      </w:r>
      <w:r w:rsidR="006D4B52">
        <w:t xml:space="preserve"> </w:t>
      </w:r>
      <w:r w:rsidR="00503321">
        <w:t>порядка. Именно</w:t>
      </w:r>
      <w:r w:rsidR="00880711">
        <w:t xml:space="preserve"> — </w:t>
      </w:r>
      <w:r w:rsidR="00503321">
        <w:t>отрешение от себя. Хотела бы мысли свои влить широко, не втискивая их в суженное горло принесенных кувшинов. Конечно, у нас сфера личного мира полностью заменяется сферой планетно-космической. И ценны для нас те сознания, которые способны хотя бы на время исключать из своей сферы то, чем обычно наполнены личные мирки человека. Наша работа во всех мирах</w:t>
      </w:r>
      <w:r w:rsidR="00880711">
        <w:t xml:space="preserve"> — </w:t>
      </w:r>
      <w:r w:rsidR="00503321">
        <w:t>для эволюции. Ведь даже в Надземном большинство людей утопают в пережитках того, чем жили они на Земле. Потому одухотворение земного окружения и поднятие сознания кверху при жизни в теле очень помогают удерживать контакт на уровне более высоком, созвучном с теми сферами, которые нас окружают. Не можем спуститься мы к вам, но вы к нам, устремившись, подняться могли бы всегда, в любой момент возвышения духа и сознания. Когда Владыка Говорит: «Я с вами всегда»,</w:t>
      </w:r>
      <w:r w:rsidR="00880711">
        <w:t xml:space="preserve"> — </w:t>
      </w:r>
      <w:r w:rsidR="00503321">
        <w:t xml:space="preserve">предполагается и имеется в виду, что сознание ученика стремится подняться к Учителю Света, но не снизить Его до себя. Об этом обычно забывается, и потому голос </w:t>
      </w:r>
      <w:r w:rsidR="00503321">
        <w:lastRenderedPageBreak/>
        <w:t>обращающегося обычно не слышен. Как же можно через низшее коснуться Высшего? Устремление, то есть возвышение сознания до цели, к которой оно влечется, дано как единственно возможное средство контакта. Особенно это устремление мощно, когда оно насыщается чувствами преданности, любви, самоотвержения, то есть отречения от своего личного «я». Врата в Мир наш открыты для того, кто может подняться до них. Но, ползая по Земле, до них не подняться. Устремление дает духу крылья, а любовь</w:t>
      </w:r>
      <w:r w:rsidR="00880711">
        <w:t xml:space="preserve"> — </w:t>
      </w:r>
      <w:r w:rsidR="00503321">
        <w:t>крыльям силу. Мы с вами, но в духе. Мы близко, но над и поверх жизни обычности.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D4B52">
        <w:rPr>
          <w:b/>
        </w:rPr>
        <w:t>178.</w:t>
      </w:r>
      <w:r w:rsidR="00503321">
        <w:t xml:space="preserve"> (143). Признаю правильным начинать день с Меня и заканчивать его Мною, так, чтобы между концом и началом была протянута нить памятования непрерываемого. Ночь тогда будет следствием дня, причина</w:t>
      </w:r>
      <w:r w:rsidR="00880711">
        <w:t xml:space="preserve"> — </w:t>
      </w:r>
      <w:r w:rsidR="00503321">
        <w:t>следствием по линии родственных противоположностей. Мир причин и мир следствий.</w:t>
      </w:r>
      <w:r w:rsidR="006D4B52">
        <w:t xml:space="preserve"> </w:t>
      </w:r>
      <w:r w:rsidR="00503321">
        <w:t>Жизнь в теле</w:t>
      </w:r>
      <w:r w:rsidR="00880711">
        <w:t xml:space="preserve"> — </w:t>
      </w:r>
      <w:r w:rsidR="00503321">
        <w:t>в мире причин, после смерти</w:t>
      </w:r>
      <w:r w:rsidR="00880711">
        <w:t xml:space="preserve"> — </w:t>
      </w:r>
      <w:r w:rsidR="00503321">
        <w:t>жизнь в мире следствий. Но следствие есть порождение причины. В процессе изживания следствий они в свою очередь могут стать условием зарождения новых причин. Потому пребывание в Мире Надземном обуславливает характер нового воплощения. Что-то там быть может изжито, а что-то усилено. Там дух формует желания свои, и устремления свои, и то, как хочет он уявить энергии свои в следующем воплощении, то есть определить миссию свою на Земле. Всякая мысль о будущем формует его по силе мысли. Карму свою можно сознательно оформлять мыслью: и земную, и надземную. Если это не делается сознательно и в понимании, то оформление кармы путем действия мысли идет автоматически и самотеком. И идет постоянно. Лучше взять руль, или вожжи, или узду в свои руки. Мыслью управляет воля, а карма направляется мыслью. Можно волею карму творить сознательно и планомерно. Ибо карма есть цепь причин и цепь следствий, порождающих новые причины. Следствий нельзя избежать, но трансмутировать каждое в свою противоположность возможно. Разбойник и блудница</w:t>
      </w:r>
      <w:r w:rsidR="00880711">
        <w:t xml:space="preserve"> — </w:t>
      </w:r>
      <w:r w:rsidR="00503321">
        <w:t>пример.</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179.</w:t>
      </w:r>
      <w:r w:rsidR="00503321">
        <w:t xml:space="preserve"> (144). </w:t>
      </w:r>
      <w:r w:rsidR="00503321" w:rsidRPr="009F4E8A">
        <w:rPr>
          <w:b/>
        </w:rPr>
        <w:t>(Март 19).</w:t>
      </w:r>
      <w:r w:rsidR="00503321">
        <w:t xml:space="preserve"> Носим постоянно с собою представление свое о себе. Его надо заменить Мною, представлением Меня в себе так, чтобы мысль о себе отошла и заменилась мыслями обо Мне. Себя можно видеть в моменты деления духа. Можно видеть и Меня, сперва в те же моменты, потом</w:t>
      </w:r>
      <w:r w:rsidR="00880711">
        <w:t xml:space="preserve"> — </w:t>
      </w:r>
      <w:r w:rsidR="00503321">
        <w:t>постоянно. Увидеть Изображение сразу нельзя, но, накапливая впечатления, можно уплотнять представляемый в воображении Образ до тех пор, пока Он не выльется в явно видимую форму. Отвлеченно понять наинужнейшее</w:t>
      </w:r>
      <w:r w:rsidR="00880711">
        <w:t xml:space="preserve"> — </w:t>
      </w:r>
      <w:r w:rsidR="00503321">
        <w:t>это одно, практически, в применении</w:t>
      </w:r>
      <w:r w:rsidR="00880711">
        <w:t xml:space="preserve"> — </w:t>
      </w:r>
      <w:r w:rsidR="00503321">
        <w:t xml:space="preserve">совершенно другое. Закрепителем стойкости Изображения будет любовь. Ее тоже можно усиливать и развивать. Усиливается открытием сердца навстречу Лучу. Но Луч требует </w:t>
      </w:r>
      <w:r w:rsidR="00503321">
        <w:lastRenderedPageBreak/>
        <w:t>постоянства его осознания, без осознанного принятия пройдет мимо, как проходит мимо сознания все, на что не обращено внимание. В этом</w:t>
      </w:r>
      <w:r w:rsidR="00880711">
        <w:t xml:space="preserve"> — </w:t>
      </w:r>
      <w:r w:rsidR="00503321">
        <w:t>главное. На что устремляется внимание, то в сознании и превалирует в данный момент. А внимание направляется волей. Читая книгу, направляем внимание на ее содержание, иначе смысл прочитанного не достигнет понимания. Так же и с представлением Лика. Фокус внимания сосредоточивается на Нем до тех пор, пока не станет Он неотъемлемой частью сознания, неотъемлемой и постоянной. То, что не удается после десятитысячной попытки, удается после десятитысячной плюс N, где N есть величина, выражающая расстояние от данного пункта до цели, то есть явной видимости Лика Учителя.</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9F4E8A">
        <w:rPr>
          <w:b/>
        </w:rPr>
        <w:t>180.</w:t>
      </w:r>
      <w:r w:rsidR="00503321">
        <w:t xml:space="preserve"> (145). </w:t>
      </w:r>
      <w:r w:rsidR="003312B3" w:rsidRPr="003312B3">
        <w:rPr>
          <w:b/>
        </w:rPr>
        <w:t>(М.А.Й.).</w:t>
      </w:r>
      <w:r w:rsidR="00503321">
        <w:t xml:space="preserve"> Хотящий всем помышлением, всем сердцем, всем существом своим</w:t>
      </w:r>
      <w:r w:rsidR="00880711">
        <w:t xml:space="preserve"> — </w:t>
      </w:r>
      <w:r w:rsidR="00503321">
        <w:t>получает. Следовательно, для получения, или достижения, желаемого надо сосредоточиваться на нем полностью. Половинчатое устремление результатов не даст. Все достижимо, но при условии полноустремленности. Как можно достичь, если занято сознание посторонним, к желаемому не относящимся никак или даже идущим с ним вразрез? Полноустремленность необходима.</w:t>
      </w:r>
    </w:p>
    <w:p w:rsidR="009F4E8A" w:rsidRDefault="009F4E8A" w:rsidP="00503321"/>
    <w:p w:rsidR="00834937" w:rsidRDefault="00503321" w:rsidP="009F4E8A">
      <w:pPr>
        <w:pStyle w:val="Quote"/>
      </w:pPr>
      <w:r>
        <w:t>Вчера видел во сне Куку</w:t>
      </w:r>
      <w:r w:rsidR="001A3B11">
        <w:rPr>
          <w:rStyle w:val="FootnoteReference"/>
        </w:rPr>
        <w:footnoteReference w:id="18"/>
      </w:r>
      <w:r>
        <w:t xml:space="preserve"> и видел, что было у меня в руках мое круглое зеркало. Вдруг оно упало и разбилось. Днем смотрел на него и думал, что надо заказать рамку, не то разобьется.</w:t>
      </w:r>
    </w:p>
    <w:p w:rsidR="00834937" w:rsidRDefault="00F473CA" w:rsidP="00503321">
      <w:r w:rsidRPr="00AE7011">
        <w:rPr>
          <w:b/>
        </w:rPr>
        <w:t>19</w:t>
      </w:r>
      <w:r>
        <w:rPr>
          <w:b/>
          <w:lang w:val="en-US"/>
        </w:rPr>
        <w:t>63</w:t>
      </w:r>
      <w:r w:rsidRPr="00AE7011">
        <w:rPr>
          <w:b/>
        </w:rPr>
        <w:t xml:space="preserve"> г. </w:t>
      </w:r>
      <w:r w:rsidR="00503321" w:rsidRPr="009F4E8A">
        <w:rPr>
          <w:b/>
        </w:rPr>
        <w:t>181.</w:t>
      </w:r>
      <w:r w:rsidR="00503321">
        <w:t xml:space="preserve"> (146). </w:t>
      </w:r>
      <w:r w:rsidR="00503321" w:rsidRPr="009F4E8A">
        <w:rPr>
          <w:b/>
        </w:rPr>
        <w:t>(Март 20).</w:t>
      </w:r>
      <w:r w:rsidR="00503321">
        <w:t xml:space="preserve"> Каждое достижение налагает определенную ответственность и предписывает известную линию поведения, равно как и каждая новая ступень. Без усвоения этого положения укрепиться в новом достижении или на новой ступени невозможно. Когда появляется внутренний импульс изменить поведение в чем-то, следует чутко прислушаться к этому требованию и исполнить его. Неисполнение повлечет за собою утрату достижения или невозможность удержаться на новой ступени. Инертность и сопротивление оболочек будут всячески противодействовать этому явлению, но это противодействие необходимо преодолеть, ибо оно идет от ветхого человека в себе. Как же иначе двигаться дальше? Ценен импульс, идущий изнутри. Внешнее указание неполноценно, так как оно так или иначе влияет на свободную волю человека. Но импульс самоисходящий будет выражением воли идущего сознания. Внутренняя борьба старого с новым неизбежна на пути восхождения, и заканчиваться она неизбежно должна победой нового над старым. Иначе продвижение невозможно. Болезненно и тяжко расставание с вековым сором, с которым как бы срослось все существо. Будет казаться, что если отбросить некоторые наслоения, то и жить уже </w:t>
      </w:r>
      <w:r w:rsidR="00503321">
        <w:lastRenderedPageBreak/>
        <w:t>будет нечем. Но это иллюзия Майи, и особенно Майи астрала. Все виды Майи: земной, астральной и ментальной</w:t>
      </w:r>
      <w:r w:rsidR="00880711">
        <w:t xml:space="preserve"> — </w:t>
      </w:r>
      <w:r w:rsidR="00503321">
        <w:t>придется последовательно преодолевать, и чем раньше, тем лучше. Частые и резкие перемены внешних условий даются для того, чтобы увидеть их непрочность и преходимость и то, что без них можно продолжать жить, не теряя своего внутреннего мира, а лишь утверждая этими переменами его независимость от внешнего окружения. Изменяется все и внутри, и снаружи, так как все это лишь случайности того, что встречается на пути. Пройдет все, но остается идущий.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182.</w:t>
      </w:r>
      <w:r w:rsidR="00503321">
        <w:t xml:space="preserve"> (147). </w:t>
      </w:r>
      <w:r w:rsidR="003312B3" w:rsidRPr="003312B3">
        <w:rPr>
          <w:b/>
        </w:rPr>
        <w:t>(М.А.Й.).</w:t>
      </w:r>
      <w:r w:rsidR="00503321">
        <w:t xml:space="preserve"> Высшие принципы планеты заключены в ее человечестве. В теле обычном неуравновесие в оболочках вызывает неуравновесие, или болезнь, тела. То же самое происходит и с телом Земли, когда астральное тело ее потрясается безумием масс или тех, кто злобно, эгоистически и неразумно правит этими массами. Неуравновесие планетного тела вызвано неуравновесием психического аппарата человечества в массе. Много эксцессов, много злобы, много самости ярой и желания жить и процветать путем насилия и за счет малых сих. Нетерпимо такое положение в мире. Но люди точно ослепли и пытаются удержать гнилое и темное наследие старого мира и с ним продвигаться в будущее. Но это невозможно, ибо будущее не имеет в себе места для старого мира. Отсюда борьба нового, нарождающегося, со старым, обреченным на смерть, но еще сильным и яро сопротивляющимся. Отсюда и неудачи сторонников старого мира, их частые поражения и те ужасные меры, которые применяют они, чтобы продержаться любою ценой, несмотря на ужасное последствие их убийственных начинаний. Но обречены, но уйдут, но Мир Новый победе сужден, и он победит. Тяжкое время перехода надо суметь пережить, помня, что радость и свет впереди и победа.</w:t>
      </w:r>
    </w:p>
    <w:p w:rsidR="00834937" w:rsidRDefault="00834937" w:rsidP="00503321"/>
    <w:p w:rsidR="00834937" w:rsidRDefault="00503321" w:rsidP="009F4E8A">
      <w:pPr>
        <w:pStyle w:val="Quote"/>
      </w:pPr>
      <w:r>
        <w:t>Время этих дней очень трудное из-за испытаний на, казалось бы, пройденное ранее. Видимо, действуют лучи Сатурна в оппозиции к звезде Ур.</w:t>
      </w:r>
    </w:p>
    <w:p w:rsidR="00834937" w:rsidRDefault="00F473CA" w:rsidP="00503321">
      <w:r w:rsidRPr="00AE7011">
        <w:rPr>
          <w:b/>
        </w:rPr>
        <w:t>19</w:t>
      </w:r>
      <w:r>
        <w:rPr>
          <w:b/>
          <w:lang w:val="en-US"/>
        </w:rPr>
        <w:t>63</w:t>
      </w:r>
      <w:r w:rsidRPr="00AE7011">
        <w:rPr>
          <w:b/>
        </w:rPr>
        <w:t xml:space="preserve"> г. </w:t>
      </w:r>
      <w:r w:rsidR="00503321" w:rsidRPr="009F4E8A">
        <w:rPr>
          <w:b/>
        </w:rPr>
        <w:t>183. (Март 21).</w:t>
      </w:r>
      <w:r w:rsidR="00503321">
        <w:t xml:space="preserve"> Обычно считают, что стражи Порога преграждают идущему путь, когда перейдены Великие Границы или перед какими-то особыми посвящениями. Но это неверно, ибо стражи стоят у каждой ступени и не позволяют взойти на нее, пока воля не найдет в себе силы их преодолеть. С каждой ступенью усиливается их противодействие. Более того, можно сказать, что каждое достижение охраняется своим стражем, большим, или малым, или несколькими. Стражи эти имею корни своего существования в самом человеке и являются объективизацией вовне внутренних свойств, и недостатков, и слабостей того, кто идет по пути и кто хочет, освободившись от них, подниматься дальше по лестнице жизни. Каждое новое или старое желание чего-либо достичь или в себе утвердить вызывает равное по напряженности усиление и </w:t>
      </w:r>
      <w:r w:rsidR="00503321">
        <w:lastRenderedPageBreak/>
        <w:t>противодействующих, неизжитых элементов в себе, которые преградой встают на пути, как стражи, не дающие пропуска дальше. Стремление усилить четкость и ясность Изображения и возросшая возможность этого достичь всякий раз, при каждой попытке Лик утвердить тотчас же вызывает усиленное противодействие стражей, упорно не дающих возможности утвердить желаемое. Характерно отметить здесь то, что они поднимаются почти одновременно с усилением огней устремления и застилают тьмою путь вверх. Выхода нет</w:t>
      </w:r>
      <w:r w:rsidR="00880711">
        <w:t xml:space="preserve"> — </w:t>
      </w:r>
      <w:r w:rsidR="00503321">
        <w:t>или поддаться и отступить, или победить и двинуться дальше. Враг очень опасен и очень упорен, ибо усилен своим же астралом и темными поработителями, которые особенно усиливают свою стражу в эти моменты, ибо на дозоре всегда, чтобы преграждать путь. Картина ясна, и выход только один</w:t>
      </w:r>
      <w:r w:rsidR="00880711">
        <w:t xml:space="preserve"> — </w:t>
      </w:r>
      <w:r w:rsidR="00503321">
        <w:t>победа над тьмой и над собою.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 xml:space="preserve">184. </w:t>
      </w:r>
      <w:r w:rsidR="003312B3" w:rsidRPr="009F4E8A">
        <w:rPr>
          <w:b/>
        </w:rPr>
        <w:t>(М.А</w:t>
      </w:r>
      <w:r w:rsidR="003312B3" w:rsidRPr="003312B3">
        <w:rPr>
          <w:b/>
        </w:rPr>
        <w:t>.Й.).</w:t>
      </w:r>
      <w:r w:rsidR="00503321">
        <w:t xml:space="preserve"> Кундалини поднять вверх. Противодействие отражать объединением сознаний всякий раз, как тьма начинает попытки свои. В них надо искать причину насылаемых волн.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185. (Март 22).</w:t>
      </w:r>
      <w:r w:rsidR="00503321">
        <w:t xml:space="preserve"> Сын Мой, три потока, находящиеся в постоянном движении, три корня, разделенные проклятием, соединятся в один: то есть тело, астрал и ментал уже не будут разъединены, как в настоящее время, но при объединении миров дадут возможность сознанию действовать во всех трех, уже не отделенных друг от друга непроходимой стеною. Сейчас даже выход в астрале считается чудесным, и память редко удерживает полученные при этом впечатления, между тем как человек постоянно живет в трех мирах и является трехпланной сущностью. Мало об этом знать. Только опыт сделает отвлеченное знание действительностью. Многое зависит от того, что считать настоящей жизнью. Для поэта действительность</w:t>
      </w:r>
      <w:r w:rsidR="00880711">
        <w:t xml:space="preserve"> — </w:t>
      </w:r>
      <w:r w:rsidR="00503321">
        <w:t>мир образов, для композитора</w:t>
      </w:r>
      <w:r w:rsidR="00880711">
        <w:t xml:space="preserve"> — </w:t>
      </w:r>
      <w:r w:rsidR="00503321">
        <w:t>мир звуков, для художника</w:t>
      </w:r>
      <w:r w:rsidR="00880711">
        <w:t xml:space="preserve"> — </w:t>
      </w:r>
      <w:r w:rsidR="00503321">
        <w:t>мир красок, для агни йога</w:t>
      </w:r>
      <w:r w:rsidR="00880711">
        <w:t xml:space="preserve"> — </w:t>
      </w:r>
      <w:r w:rsidR="00503321">
        <w:t>мир огня, проникающего всё. А вот и доказательство. Даже такое малое наблюдение полезно: пальцы пишущей руки при прикосновении к коже тела оказались более горячими, чем пальцы левой руки. Почему? Не потому ли, что огонь насыщает пишущие пальцы? Ведь и писать-то многие не любят потому, что много энергии огненной требует этот процесс. Все три мира, физический, астральный и ментальный, проявлены на основе огня. Если его убрать из этих миров, рассыплются они и все, что в них, как карточные домики. Таким образом, огонь будет основою проявленного мира. Агни Йог целью своей ставит овладение огненной стихией, что даст ему возможность овладеть и явлениями плотного, тонкого и ментального миров. Мысль, насыщенная огнем, сильна и действенна; лишенная его</w:t>
      </w:r>
      <w:r w:rsidR="00880711">
        <w:t xml:space="preserve"> — </w:t>
      </w:r>
      <w:r w:rsidR="00503321">
        <w:t xml:space="preserve">пространственная слизь. Точно так же и поступки, действия и чувства людей. Чтобы вкладывать огонь в них, огонь надо иметь. Чтобы его иметь, надо его накопить. Накопление Агни требует времени, упорства, постоянства и </w:t>
      </w:r>
      <w:r w:rsidR="00503321">
        <w:lastRenderedPageBreak/>
        <w:t>целеустремленности. Без Агни проводники</w:t>
      </w:r>
      <w:r w:rsidR="00880711">
        <w:t xml:space="preserve"> — </w:t>
      </w:r>
      <w:r w:rsidR="00503321">
        <w:t>пустые оболочки и мертв человек, даже живой, ибо является живым мертвецом. Много мертвых, разлагающихся, смердящих сердец, и много живых мертвецов. Только наличием и степенью запаса Агни различаются люди между собою. Накапливать Агни можно постоянно, каждым движением в каждой из оболочек, или его расточать. Нельзя уйти в Мир Тонкий без запаса Агни. Это обречет человека на невозможность проявить себя там или даже двигаться в Мире Надземном. Огонь</w:t>
      </w:r>
      <w:r w:rsidR="00880711">
        <w:t xml:space="preserve"> — </w:t>
      </w:r>
      <w:r w:rsidR="00503321">
        <w:t>ценнейшее достояние человека. Но что делают люди, чтобы его накопить? Одни уходят из жизни, его накопивши, другие</w:t>
      </w:r>
      <w:r w:rsidR="00880711">
        <w:t xml:space="preserve"> — </w:t>
      </w:r>
      <w:r w:rsidR="00503321">
        <w:t>растратив его. О самом главном можно помыслить, пока не поздно еще.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 xml:space="preserve">186. </w:t>
      </w:r>
      <w:r w:rsidR="003312B3" w:rsidRPr="009F4E8A">
        <w:rPr>
          <w:b/>
        </w:rPr>
        <w:t>(М.</w:t>
      </w:r>
      <w:r w:rsidR="003312B3" w:rsidRPr="003312B3">
        <w:rPr>
          <w:b/>
        </w:rPr>
        <w:t>А.Й.).</w:t>
      </w:r>
      <w:r w:rsidR="00503321">
        <w:t xml:space="preserve"> Тяжко? Невыносимо? Сгущается тьма? Обстоятельства отягощают? Но что из того, если стали бы они лучше? Что пользы человеку, если весь мир приобретет, а душу свою потеряет. Потому забота о ней, о душе. Все внешнее</w:t>
      </w:r>
      <w:r w:rsidR="00880711">
        <w:t xml:space="preserve"> — </w:t>
      </w:r>
      <w:r w:rsidR="00503321">
        <w:t>ничто, ибо меняется беспрестанно. Меняется всё: и внешнее окружение, и чувства, и мысли. Лишь основание неизменно. Его берегите.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187.</w:t>
      </w:r>
      <w:r w:rsidR="00503321">
        <w:t xml:space="preserve"> (148). </w:t>
      </w:r>
      <w:r w:rsidR="00503321" w:rsidRPr="009F4E8A">
        <w:rPr>
          <w:b/>
        </w:rPr>
        <w:t>(Март 23).</w:t>
      </w:r>
      <w:r w:rsidR="00503321">
        <w:t xml:space="preserve"> Несу в Себе достаточно энергии, чтобы отдать ее миру. Даю другим не для себя, но мира. Организуется и упорядочивается ментальное состояние планеты.</w:t>
      </w:r>
    </w:p>
    <w:p w:rsidR="00834937" w:rsidRDefault="00503321" w:rsidP="00503321">
      <w:r>
        <w:t>Что делать сейчас? Сейчас можно сделать еще многое. Поздно будет пытаться делать это перед концом. А сейчас можно. А именно: можно перестраивать сознание на новые рельсы. Меняется угол сознания по отношению ко всему, словно перед приходом поезда к месту назначения, когда уже обжитое место в вагоне придется оставить. Для путника всё</w:t>
      </w:r>
      <w:r w:rsidR="00880711">
        <w:t xml:space="preserve"> — </w:t>
      </w:r>
      <w:r>
        <w:t>только вехи пути; все, что его окружает на время,</w:t>
      </w:r>
      <w:r w:rsidR="00880711">
        <w:t xml:space="preserve"> — </w:t>
      </w:r>
      <w:r>
        <w:t>только вехи, только на время. Впереди</w:t>
      </w:r>
      <w:r w:rsidR="00880711">
        <w:t xml:space="preserve"> — </w:t>
      </w:r>
      <w:r>
        <w:t>цель. Цель, ее смысл и значение остаются неизменными на все время. Вот и нужно уметь сочетать неизменность и постоянство цели с изменчивостью внешних условий пути. Они могут быть какими угодно, но цель от их разнообразия и относительности не изменяется. Так же и встречные прохожие, попутчики, сопутники и друзья могут быть весьма своеобразны. Но и они не влияют на цель. Цель</w:t>
      </w:r>
      <w:r w:rsidR="00880711">
        <w:t xml:space="preserve"> — </w:t>
      </w:r>
      <w:r>
        <w:t>это Фокус средоточия Света Единого Сердца. Цель</w:t>
      </w:r>
      <w:r w:rsidR="00880711">
        <w:t xml:space="preserve"> — </w:t>
      </w:r>
      <w:r>
        <w:t>поверх и земного, и астрального, и даже мысленного мира. Поверх и Надземного. Поверх, поверх всего происходящего в них и в созвучащих им оболочках. Погружаясь в происходящее в оболочках, следует не забывать ни на миг, что цель</w:t>
      </w:r>
      <w:r w:rsidR="00880711">
        <w:t xml:space="preserve"> — </w:t>
      </w:r>
      <w:r>
        <w:t>поверх движений, в них постоянно идущих. Когда человек во сне сознает, что это сон, это победа сознания над состоянием сна. Точно так же и осознание земных и надземных снов Майи будет победой над нею. Говорим постоянно о Майе, но до осознания призрачности снов ее далеко. Все принимаем за реальность, забывая, что действительность лежит за покровами Майи, за завесой ее. Очевидность личного мира уже только потому, что он является личным, то есть ложным, уже</w:t>
      </w:r>
      <w:r w:rsidR="009F4E8A">
        <w:t xml:space="preserve"> </w:t>
      </w:r>
      <w:r>
        <w:t xml:space="preserve">представляет собою </w:t>
      </w:r>
      <w:r>
        <w:lastRenderedPageBreak/>
        <w:t>самый яркий вид обманчивости майявических снов. Двое случайных встречных в трамвае сидят близко, бок о бок, но сколь же различны их личные мирки, и сколько далеки от действительности, и сколь непохожи сферами своих выявлений один на другой. Оба создания Майи. Только Архат живет в мире действительности. Но он знает цель и идет к ней поверх призраков Майи, земных и надземных. Прочие же утопают в фантомах ее. Путник Великого Пути идет к своей Цели, которая лежит далеко за пределами очевидности. Переходя через мост, не собираются прихватить его дальше с собою. Но проходя через жизнь по Земле, почему-то стремятся взять с собою все, что возможно и что немыслимо унести с собою в пути. В Завете «Не привязываться ни к чему и ничего не считать своим» скрыто великое значение и понимание смысла Пути человека на Земле и в Мирах. В трех низших нам не принадлежит ничего и ничего нельзя взять с собою, ибо все в них дается или берется только на время, на срок. Срочны и миры остальные, но бессрочен лишь Огненный Мир.</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188.</w:t>
      </w:r>
      <w:r w:rsidR="00503321">
        <w:t xml:space="preserve"> (149). </w:t>
      </w:r>
      <w:r w:rsidR="003312B3" w:rsidRPr="003312B3">
        <w:rPr>
          <w:b/>
        </w:rPr>
        <w:t>(М.А.Й.).</w:t>
      </w:r>
      <w:r w:rsidR="00503321">
        <w:t xml:space="preserve"> Человеку предназначено быть носителем элементов непреходящего.</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189. (Март 24).</w:t>
      </w:r>
      <w:r w:rsidR="00503321">
        <w:t xml:space="preserve"> Синтез. Полагаю, что для понимания настоящего необходимо приложить меры трех миров. Настоящее, рассматриваемое с трех точек зрения, столь различных по своему расположению, даст возможность увидать его в целом, то есть его синтез. Корни, или причины, явлений</w:t>
      </w:r>
      <w:r w:rsidR="00880711">
        <w:t xml:space="preserve"> — </w:t>
      </w:r>
      <w:r w:rsidR="00503321">
        <w:t>в невидимом. Видимое</w:t>
      </w:r>
      <w:r w:rsidR="00880711">
        <w:t xml:space="preserve"> — </w:t>
      </w:r>
      <w:r w:rsidR="00503321">
        <w:t>только следствие невидимого и причина, тотчас же уходящая из настоящего в прошлое, то есть тоже в невидимость. Люди очень свободно обращаются с прошлым, забывая, что это область невидимого. Так прошлое и будущее объединяются в мире причинности в одно, ибо времени нет. Ведь и будущее является уже прошлым, поскольку уже оформлено оно в Мире Незримом и готово влиться в плотные формы. Понятия прошедшего и будущего очень относительны, ибо прошлое уже существует в настоящем, хотя и невидимо глазу земному. Творя причины будущих явлений, следует знать, что для Нас всё</w:t>
      </w:r>
      <w:r w:rsidR="00880711">
        <w:t xml:space="preserve"> — </w:t>
      </w:r>
      <w:r w:rsidR="00503321">
        <w:t>только лишь следствия, то есть что настоящее и формы его уявления есть лишь отражение прошлого мира причин, созданных Нами и выливающихся ныне в конкретные формы земные. Так же и Мир Новый, и бурное, победное и неодолимое утверждение его на Земле есть ни что иное, как ярое утверждение мощи Иерархии Света и Ее огненных решений. Вот почему Мы Говорим так уверенно о непреложности Великого Плана. Ибо нет сил в мире остановить воплощение его на Земле</w:t>
      </w:r>
      <w:r w:rsidR="00880711">
        <w:t xml:space="preserve"> — </w:t>
      </w:r>
      <w:r w:rsidR="00503321">
        <w:t>того, что было создано в Мире Надземном,</w:t>
      </w:r>
      <w:r w:rsidR="00880711">
        <w:t xml:space="preserve"> — </w:t>
      </w:r>
      <w:r w:rsidR="00503321">
        <w:t xml:space="preserve">в то, чему быть надлежит в мире земном. Ваше будущее для Нас уже прошлое. Мы спокойно и твердо Смотрим вперед, видя, как осуществляется заповеданная сказка. Вы верите, Мы просто Знаем непреложность утверждения в жизни </w:t>
      </w:r>
      <w:r w:rsidR="00503321">
        <w:lastRenderedPageBreak/>
        <w:t>заложенных Нами причин. Не может будущее сразу вылиться в плотные формы. Эволюция требует последовательности. Даже революции есть последовательное и неизбежное развитие определенных причин. Когда Говорим о причинах, Имеем в виду нечто большее, чем это думается обычно. Причина</w:t>
      </w:r>
      <w:r w:rsidR="00880711">
        <w:t xml:space="preserve"> — </w:t>
      </w:r>
      <w:r w:rsidR="00503321">
        <w:t>двулика, ибо, с одной стороны</w:t>
      </w:r>
      <w:r w:rsidR="00880711">
        <w:t xml:space="preserve"> — </w:t>
      </w:r>
      <w:r w:rsidR="00503321">
        <w:t>это прошлое, с другой</w:t>
      </w:r>
      <w:r w:rsidR="00880711">
        <w:t xml:space="preserve"> — </w:t>
      </w:r>
      <w:r w:rsidR="00503321">
        <w:t>будущее. Усвоить двуликость аспекта причин</w:t>
      </w:r>
      <w:r w:rsidR="00880711">
        <w:t xml:space="preserve"> — </w:t>
      </w:r>
      <w:r w:rsidR="00503321">
        <w:t>значит понять будущее во всей неотвратимости его победного шага. Ничто не может остановить течение эволюции, ибо ее путь определен и намечен Нами в сияющих сферах стихийной материи. Воля людская ничтожна и слишком слаба, чтобы преодолеть мощь Космической Воли. Задержки и противодействия</w:t>
      </w:r>
      <w:r w:rsidR="00880711">
        <w:t xml:space="preserve"> — </w:t>
      </w:r>
      <w:r w:rsidR="00503321">
        <w:t>не больше чем малые струйки обратных течений на поверхности могучей реки, несущей воды свои в океан Вечности. Утверждаем: сужденному быть. В праздник Вселенский Нового Года Мы Утверждаем его, великое будущее вашего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 xml:space="preserve">190. </w:t>
      </w:r>
      <w:r w:rsidR="00503321">
        <w:t>Кто с Нами идет, тот с Нами и будет и в этом мире, и в том, Надземном: и в этом, для вас настоящем, и в будущем, которое идет и уже воплощается на просторах планеты в сужденные формы. Мы с вами всегда, и в настоящем, и в будущем, ибо путь ваш решен. Так же и вы не обращайте внимания на струйки и водовороты малых обратных течений в сознании вашем и не смущайтесь наличием их, ибо, пока со Мною, всё служит нам, чтобы, подобно реке, сознание устремлялось к своей огненной цели. Все противодействующие энергии Заставляю служить нам, объединенным в едином могучем желании достичь далекого берега. Тот, кто с Нами, дойдет. Ручаюсь. Сыну привет.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 xml:space="preserve">191. </w:t>
      </w:r>
      <w:r w:rsidR="003312B3" w:rsidRPr="009F4E8A">
        <w:rPr>
          <w:b/>
        </w:rPr>
        <w:t>(М.</w:t>
      </w:r>
      <w:r w:rsidR="003312B3" w:rsidRPr="003312B3">
        <w:rPr>
          <w:b/>
        </w:rPr>
        <w:t>А.Й.).</w:t>
      </w:r>
      <w:r w:rsidR="00503321">
        <w:t xml:space="preserve"> В этот день особенно усиливается огненная мощь Света по цепи Иерархии вниз и вверх. Это начало нового годичного цикла и кульминация сил объединенных сознаний. И вы не одни, и не предоставлены самим себе, но в Длани Владыки. Только Им мы сильны, только Им вы сильны. Только в Нем объединяемся воедино. Сияющие нити сердца, устремленные к Башне и протянутые оттуда, напрягаются новыми энергиями в день начинания нового годового цикла. Обновление волнами Света всех начинаний, насыщенных Светом, закладывается в основание дел. День новый несет новые возможности, год Новый несет их с особо напряженною силой. В эту волну бросим зерен семян плодоносных возможно больше. Процесс этот значителен очень, так как причины особенно жизненны, если заложены в срок. Жизнь утверждается ныне на новых основах. Явление преображения жизни широко поймем. Осознание близости взаимно усилим. Смерти нет, мертвых нет. Все живет, и все жизнеспособное тянется к Свету, ибо в Свете</w:t>
      </w:r>
      <w:r w:rsidR="00880711">
        <w:t xml:space="preserve"> — </w:t>
      </w:r>
      <w:r w:rsidR="00503321">
        <w:t>жизнь. Те, кто с нами быть вместе стремится, с нами и будет в сознании полном и радости духа. Любовь</w:t>
      </w:r>
      <w:r w:rsidR="00880711">
        <w:t xml:space="preserve"> — </w:t>
      </w:r>
      <w:r w:rsidR="00503321">
        <w:t>это великий магнит, любимые наши.</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9F4E8A">
        <w:rPr>
          <w:b/>
        </w:rPr>
        <w:t xml:space="preserve">192. </w:t>
      </w:r>
      <w:r w:rsidR="00C065BF" w:rsidRPr="009F4E8A">
        <w:rPr>
          <w:b/>
        </w:rPr>
        <w:t>(Гуру</w:t>
      </w:r>
      <w:r w:rsidR="00C065BF" w:rsidRPr="00C065BF">
        <w:rPr>
          <w:b/>
        </w:rPr>
        <w:t>).</w:t>
      </w:r>
      <w:r w:rsidR="00503321">
        <w:t xml:space="preserve"> Ну вот и объединились. Хорошо, когда приходит понимание, хотя бы и не сразу, что объединению сердец и сознаний не может ничто помешать, если устремление правильно. Конечно, ценно постоянство, и твердость, и осознание того, что ничто не кончилось и не прерывалось, но что всё продолжается в будущее. И встретимся снова, но уже роднее и ближе, ибо фундамент добрых взаимоотношений заложен прочно. Владыка один, цель тоже всё та же, и путь тоже общий. Прошедшая встреча встречи новой залог, но в понимании более глубоком и полном. Год Новый начнем единением более сильным.</w:t>
      </w:r>
    </w:p>
    <w:p w:rsidR="009F4E8A" w:rsidRDefault="009F4E8A" w:rsidP="00503321"/>
    <w:p w:rsidR="00834937" w:rsidRDefault="00503321" w:rsidP="009F4E8A">
      <w:pPr>
        <w:pStyle w:val="Quote"/>
      </w:pPr>
      <w:r>
        <w:t>Во сне видел картины, очень резко и отчетливо запечатлевшиеся в глазах (войны).</w:t>
      </w:r>
    </w:p>
    <w:p w:rsidR="00834937" w:rsidRDefault="00F473CA" w:rsidP="00503321">
      <w:r w:rsidRPr="00AE7011">
        <w:rPr>
          <w:b/>
        </w:rPr>
        <w:t>19</w:t>
      </w:r>
      <w:r>
        <w:rPr>
          <w:b/>
          <w:lang w:val="en-US"/>
        </w:rPr>
        <w:t>63</w:t>
      </w:r>
      <w:r w:rsidRPr="00AE7011">
        <w:rPr>
          <w:b/>
        </w:rPr>
        <w:t xml:space="preserve"> г. </w:t>
      </w:r>
      <w:r w:rsidR="00503321" w:rsidRPr="009F4E8A">
        <w:rPr>
          <w:b/>
        </w:rPr>
        <w:t>193. (Март 25).</w:t>
      </w:r>
      <w:r w:rsidR="00503321">
        <w:t xml:space="preserve"> Предвидим события, идущие близкой чередой. Неожиданные для всех и никем не ожидаемые, кроме знающих. Старый мир</w:t>
      </w:r>
      <w:r w:rsidR="00880711">
        <w:t xml:space="preserve"> — </w:t>
      </w:r>
      <w:r w:rsidR="00503321">
        <w:t>это тришкин кафтан: хвост вытащит, нос увязнет. Предвидения лишен, потому и промахи, и ошибки, и нецелесообразность действий. Меры удушающие, а выхода 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194.</w:t>
      </w:r>
      <w:r w:rsidR="00503321">
        <w:t xml:space="preserve"> (150). </w:t>
      </w:r>
      <w:r w:rsidR="00503321" w:rsidRPr="009F4E8A">
        <w:rPr>
          <w:b/>
        </w:rPr>
        <w:t>(Март 26).</w:t>
      </w:r>
      <w:r w:rsidR="00503321">
        <w:t xml:space="preserve"> Сын Мой, незнающие и неделающие осуждения не имеют, но знающие и неделающие несут на себе всю тягость следствий. Не Имеем запретов, но лишь для тех, кто владеет собою и своими поступками. Тот, кто имеет над поступками власть, над тем поступки власти не имеют, и следствия их не являются результатом рабства и подчинения обстоятельствам. Можно быть в нищете и нужде, но в духе свободным, и можно быть в богатстве и благополучии, но в духе рабом и людей, и мыслей людских, и условий окружающих. Мы Утверждаем свободу духа от всех внешних воздействий и власть духа над всеми его оболочками. Начнем с физической. Тело подчинить себе сразу нельзя</w:t>
      </w:r>
      <w:r w:rsidR="00880711">
        <w:t xml:space="preserve"> — </w:t>
      </w:r>
      <w:r w:rsidR="00503321">
        <w:t>нужно время. Но каждая попытка или усилие овладеть своим телом, недугами его, слабостями и работой его органов</w:t>
      </w:r>
      <w:r w:rsidR="00880711">
        <w:t xml:space="preserve"> — </w:t>
      </w:r>
      <w:r w:rsidR="00503321">
        <w:t xml:space="preserve">победа над плотью. Для того чтобы подчинить действия кишечника воле, потребовались годы. Но результат налицо. Так же и во всем остальном, касающемся всех отправлений тела. Одно можно сказать, что каждое усилие в этом направлении есть зерно, закладываемое в сфере своего микрокосма, которое в свое время, но непреложно и неизбежно даст свой плод, свои результаты, то есть приведет к овладению телом. А рано или поздно овладеть им придется, как сознательными, так и подсознательными его функциями. Руку волею каждый здоровый человек может поднять, но заставить более энергично функционировать почки, или печень, или кишечник может лишь тот, кто приложил к тому время, и силы, и знание, как это делать. Подчеркивается здесь то, что каким бы трудным и недостижимым казалось овладение телом, оно достижимо, но требует времени в зависимости от способностей духа. Остановить </w:t>
      </w:r>
      <w:r w:rsidR="00503321">
        <w:lastRenderedPageBreak/>
        <w:t>кровь при порезе волею очень легко, надо лишь знать, что это возможно и что кровь подчиняется действию воли весьма охотно и быстро. Упражняться можно на всем и всегда, и особенно при различных заболеваниях всякого рода. Нельзя лечить внушением заразные болезни, но, посылая в пораженные органы волны психической энергии и вызывая прилив крови в заболевшие ткани, можно помочь. Помогать можно и себе, и другим. Только в случае других следует помнить, что необходимо применять соизмеримость и целесообразность. Количество выдаваемой психической энергии не должно превышать законного расходования, иначе не избежать собственного неуравновесия. Не следует забывать, что Рамакришна был растерзан своими почитателями, растерзан психически. Своя батарея должна быть всегда заряжена позитивно. Опустошить сокровищницу очень легко тому, кто знает, как отдавать, но восстановить сверхзаконную выдачу трудно необычайно. Мудрая отдача указуется целесообразностью.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195.</w:t>
      </w:r>
      <w:r w:rsidR="00503321">
        <w:t xml:space="preserve"> (151). </w:t>
      </w:r>
      <w:r w:rsidR="003312B3" w:rsidRPr="003312B3">
        <w:rPr>
          <w:b/>
        </w:rPr>
        <w:t>(М.А.Й.).</w:t>
      </w:r>
      <w:r w:rsidR="00503321">
        <w:t xml:space="preserve"> Есть действия абсолютно положительные, например, труд земледельца или каждая попытка или усилие овладеть физическим телом и подчинить его воле. Конечно, не имеются в виду истязание плоти и прочие изуверства, но нормальное и здоровое стремление из раба своего тела превратиться в его хозяина и владыку. Не забудем при этом, что хатха-йога тоже недалека от крайностей. Потому и хатха-йогу не имею в виду, когда говорю об овладении телом. Следует тонко разбираться в этих явлениях, ибо в случае хатха-йоги она овладевает сознанием, но не наоборот, овладевает и останавливает рост духа. Тонка граница между ненужными достижениями хатха-йогов и властью Архата над телом своим, которая осуществляется одновременно с овладением и другими оболочками.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196.</w:t>
      </w:r>
      <w:r w:rsidR="00503321">
        <w:t xml:space="preserve"> (152). </w:t>
      </w:r>
      <w:r w:rsidR="00503321" w:rsidRPr="009F4E8A">
        <w:rPr>
          <w:b/>
        </w:rPr>
        <w:t>(Март 27).</w:t>
      </w:r>
      <w:r w:rsidR="00503321">
        <w:t xml:space="preserve"> (Со сна, ночью). Я Чувствую, что эти дни будут решающими.</w:t>
      </w:r>
    </w:p>
    <w:p w:rsidR="00834937" w:rsidRDefault="00503321" w:rsidP="00503321">
      <w:r>
        <w:t>(А затем позднее). In His Bays all that is stagnant becomes faining and</w:t>
      </w:r>
      <w:r w:rsidR="001A3B11">
        <w:rPr>
          <w:rStyle w:val="FootnoteReference"/>
        </w:rPr>
        <w:footnoteReference w:id="19"/>
      </w:r>
      <w:r>
        <w:t>... конец не мог вспомнить.</w:t>
      </w:r>
    </w:p>
    <w:p w:rsidR="00834937" w:rsidRDefault="00503321" w:rsidP="00503321">
      <w:r>
        <w:t xml:space="preserve">Принимаю на Себя всю тягость несовершенств ученика и Переливаю все, отданное Мне, в Моей Башне, но при условии, если вместе со всеми недостатками и слабостями Мне отдается также и сердце. Отданное однажды назад не берется, ибо как же тогда трансмутировать горчайшее в сладчайшее, если снова и снова дается оно для преображения и снова берется обратно? Сизифов труд нецелесообразен, ибо много энергии теряется понапрасну. Правильно думать, что рецидивы, казалось бы, изжитых недостатков раздуваются благодаря стараниям темных. Это обнаружить легко, стоит только направить на них, заботливо и тщательно </w:t>
      </w:r>
      <w:r>
        <w:lastRenderedPageBreak/>
        <w:t>прикрывающихся от разоблачения, разящий луч мысли. Обычно пробуждение уснувших импульсов или тенденций, влекущих вспять, прекращается моментально. Не могут темные шептуны продолжать свое темное дело под разящим лучом мысли, ибо мысль эта жжет. Они тотчас же отступают во тьму, чтобы тотчас же начать новые злоухищрения под новым, хитро-придуманным прикрытием. Следует взять за правило при каждом усилении уснувших или изживаемых свойств устремлять мысль на шептателей темных, ибо это явление редко обходится без их участия. Только так процесс этот можно остановить в самом начале, иначе получится борьба с ветряными мельницами, так как энергии собственного противодействия будут направлены мимо цели, мимо старателей, прикрыто стремящихся раздуть низшее пламя. Интересно отметить, что сразу мысль о хвостатых старателях никогда не приходит на ум. Это происходит потому, что они принимают тщательные меры к тому, чтобы не только не быть замеченными, но и к тому, чтобы мысль об этом не пришла даже на ум. Они так же пользуются при этом силою мысли. Работа тонка, и старания изощрены, ибо луча мысли, на них обращенной, очень боятся. Как только обнаружено, что после применения разящего луча мысли попытки прекратились и новые наступления парализованы, можно приступить к тому, чтобы себя укреплять на случай последующих злоухищрений, которые не замедлят, как только дозор хоть немного ослабнет, а главное, как только они вновь постараются воздействием мысли заставить забыть, что причиной всех подобных попыток являются именно они, темные злошептатели, не знающие ни жалости, ни покоя в своих упорных и постоянных стараниях и работе потушить свет. Легионы хвостатиков промышляют тушением Света. Так их и называют</w:t>
      </w:r>
      <w:r w:rsidR="00880711">
        <w:t xml:space="preserve"> — </w:t>
      </w:r>
      <w:r>
        <w:t>светогасителями, или тушителями Света. Разоблаченные и обнаруженные, они мгновенно лишаются силы и возможности вредить, пока не ослабеет в сознании мысль об участии их в этой работе. Дозор нужен постоянный и памятование незабываемое.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197.</w:t>
      </w:r>
      <w:r w:rsidR="00503321">
        <w:t xml:space="preserve"> (153). </w:t>
      </w:r>
      <w:r w:rsidR="003312B3" w:rsidRPr="003312B3">
        <w:rPr>
          <w:b/>
        </w:rPr>
        <w:t>(М.А.Й.).</w:t>
      </w:r>
      <w:r w:rsidR="00503321">
        <w:t xml:space="preserve"> ДЛЯ более полного и лучшего распознавания внутренней сущности человека хорошо совершенно отбрасывать все ярлыки, звания и отличия, которые люди на себя надевают, чтобы ими прикрыться. Особенно это касается церковников, которые очень успешно прикрывают свои истинные лики черной сутаной, или кардинальской мантией, или чем-либо другим, священнослужительским тоже. Относится это не только к церковникам, но и ко всем людям вообще. Под внешними названиями люди очень искусно скрывают свой истинный лик. Вот все эти прикрытия и следует сдирать с них бесцеремонно и не стесняясь, чтобы увидеть за ними человека, каков он есть, неприкрытый. Много будет неожиданностей. И часто за благообразной и даже патриархальной внешностью или длинной седой бородой можно будет увидеть ничто ни тому, ни другому не соответствующее. </w:t>
      </w:r>
      <w:r w:rsidR="00503321">
        <w:lastRenderedPageBreak/>
        <w:t>Особенно опасны слова, часто прикрывающие мысли, произносимым словам противоположные. И тогда за внешней улыбкой можно увидеть мертвый оскал черепа. Изощренность двуногих весьма велика. Указания эти приложите широко.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198.</w:t>
      </w:r>
      <w:r w:rsidR="00503321">
        <w:t xml:space="preserve"> (154). </w:t>
      </w:r>
      <w:r w:rsidR="00503321" w:rsidRPr="009F4E8A">
        <w:rPr>
          <w:b/>
        </w:rPr>
        <w:t>(Март 28).</w:t>
      </w:r>
      <w:r w:rsidR="00503321">
        <w:t xml:space="preserve"> Обжорство, похоть, пьянство, курение и прочие чисто телесные отрицательные качества духа и вожделения, связанные с ними, не могут быть удовлетворяемы после освобождения от тела, но могут быть взяты с собою в Мир Тонкий, если не изжиты на Земле. Если на Земле желания жгут человека, где их есть возможность временно удовлетворить, то что же сказать о Надземном, где их жгучесть не может быть утолена ни на миг? Ненависть, злоба, жадность, зависть и прочие уже не телесные, но астральные чувства в мире астральном уявляются особенно остро, ибо тело не мешает всецело вибрировать ими, а окружающее не отвлекает. За Порог Девачана взять эти чувства нельзя. Астралу этот план недоступен. Следовательно, остается выбор: или остаться со всеми астральными отрицательными качествами перед Порогом и вернуться обратно, или же, их все отбросив и сбросив астрал, двинуться выше. Что же можно с собою взять выше? Можно любовь, преданность, мужество, устремление, самоотверженность, то есть все положительные качества духа. Таким образом, живя на Земле, можно безошибочно отбирать все качества духа по их достоинству и ценности, одни оставляя за их ненужностью в будущем, другие усиливая и развивая для жизни в Высших Мирах. Отбор этот очень нужен и важен сейчас, именно в условиях плотных, ибо потом в условиях Тонких будет уже поздно и невероятно трудно освобождаться от того, что на Земле не было изжито. О будущем обычно думают мало, полагая, что все это не нужно и излишне. И даже знающие часто не находят в себе достаточно сил, чтобы освобождаться от нагромождений. Но все в духе, и наросты духа отделяются силой духовной. Надо лишь только начать это делать и, начав, уже не останавливать своих усилий в этом направлении. Когда перейдена черта кажущейся невозможности себя преодолевать во всем, становится восхождение легким, ибо вырастают крылья, которые и несут поверх притяжений земных и астральных. Путь к Свету быть может только победным</w:t>
      </w:r>
      <w:r w:rsidR="00880711">
        <w:t xml:space="preserve"> — </w:t>
      </w:r>
      <w:r w:rsidR="00503321">
        <w:t>нет другого пути.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199.</w:t>
      </w:r>
      <w:r w:rsidR="00503321">
        <w:t xml:space="preserve"> (155). </w:t>
      </w:r>
      <w:r w:rsidR="003312B3" w:rsidRPr="003312B3">
        <w:rPr>
          <w:b/>
        </w:rPr>
        <w:t>(М.А.Й.).</w:t>
      </w:r>
      <w:r w:rsidR="00503321">
        <w:t xml:space="preserve"> Перед этой Записью дан наглядный и редкий пример того, как темные пытались нарушить возможность Контакта, и преуспели бы в этом, если бы не знание и не опыт, позволивший тотчас же усмотреть, как и через кого идут их попытки. Животные эманации не полезны. Кошки же вредны тем, что особенно легко служат инструментом для темных воздействий. Когда появляются со стороны какие-то бродячие собаки и особенно кошки, следует знать, что через них будет подброшено что-то. Попытки вредить будут делаться постоянно, но их обезвредить легко, если </w:t>
      </w:r>
      <w:r w:rsidR="00503321">
        <w:lastRenderedPageBreak/>
        <w:t>всякий раз усматривать источник и проводников. На большое им власть не дана, вот и отыгрываются на мелочах.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200.</w:t>
      </w:r>
      <w:r w:rsidR="00503321">
        <w:t xml:space="preserve"> </w:t>
      </w:r>
      <w:r w:rsidR="003312B3" w:rsidRPr="003312B3">
        <w:rPr>
          <w:b/>
        </w:rPr>
        <w:t>(М.А.Й.).</w:t>
      </w:r>
      <w:r w:rsidR="00503321">
        <w:t xml:space="preserve"> Попытки лечить зуб психической энергией оказалась успешной. Удалось предотвратить воспаление и удаление зуба. Из этих малых попыток овладеть своим телом вырастает власть над материей.</w:t>
      </w:r>
    </w:p>
    <w:p w:rsidR="00834937" w:rsidRDefault="00834937" w:rsidP="00503321"/>
    <w:p w:rsidR="00834937" w:rsidRDefault="00503321" w:rsidP="009F4E8A">
      <w:pPr>
        <w:pStyle w:val="Quote"/>
      </w:pPr>
      <w:r>
        <w:t>Видел во сне, что показывал кому-то, поднимаясь на воздух. Потом поднял с собою Ребенка</w:t>
      </w:r>
      <w:r w:rsidR="001A3B11">
        <w:rPr>
          <w:rStyle w:val="FootnoteReference"/>
        </w:rPr>
        <w:footnoteReference w:id="20"/>
      </w:r>
      <w:r>
        <w:t xml:space="preserve"> высоко-высоко и велел ей держаться мысленно соответствующе. Увидели далекие горы, озеро и кому-то посылали приветы.</w:t>
      </w:r>
    </w:p>
    <w:p w:rsidR="00834937" w:rsidRDefault="00503321" w:rsidP="009F4E8A">
      <w:pPr>
        <w:pStyle w:val="Quote"/>
      </w:pPr>
      <w:r>
        <w:t>Потом еще видел во сне Гуру. Он сказал, что Матерь занята и что он ей должен идти помогать.</w:t>
      </w:r>
    </w:p>
    <w:p w:rsidR="00834937" w:rsidRDefault="00503321" w:rsidP="009F4E8A">
      <w:pPr>
        <w:pStyle w:val="Quote"/>
      </w:pPr>
      <w:r>
        <w:t>И еще видел мельком одержимого, он сказал, где можно достать красивые, вроде открыток, рисунки, рисунки оказались эзотерическими.</w:t>
      </w:r>
    </w:p>
    <w:p w:rsidR="00834937" w:rsidRDefault="00503321" w:rsidP="009F4E8A">
      <w:pPr>
        <w:pStyle w:val="Quote"/>
      </w:pPr>
      <w:r>
        <w:t>Потом еще видел благодетеля, он сделал так, что я должен был ему о чем-то звонить. И еще видел Нину, она шла по лестнице свободно, как здоровая.</w:t>
      </w:r>
    </w:p>
    <w:p w:rsidR="00834937" w:rsidRDefault="00503321" w:rsidP="009F4E8A">
      <w:pPr>
        <w:pStyle w:val="Quote"/>
      </w:pPr>
      <w:r>
        <w:t>Запись 27 марта о событиях и 25-го вчера вечером подтвердилась наглой и безумной выходкой наших врагов. Напали на наш пароход и чуть не потопили.</w:t>
      </w:r>
    </w:p>
    <w:p w:rsidR="00834937" w:rsidRDefault="00F473CA" w:rsidP="00503321">
      <w:r w:rsidRPr="00AE7011">
        <w:rPr>
          <w:b/>
        </w:rPr>
        <w:t>19</w:t>
      </w:r>
      <w:r>
        <w:rPr>
          <w:b/>
          <w:lang w:val="en-US"/>
        </w:rPr>
        <w:t>63</w:t>
      </w:r>
      <w:r w:rsidRPr="00AE7011">
        <w:rPr>
          <w:b/>
        </w:rPr>
        <w:t xml:space="preserve"> г. </w:t>
      </w:r>
      <w:r w:rsidR="00503321" w:rsidRPr="009F4E8A">
        <w:rPr>
          <w:b/>
        </w:rPr>
        <w:t>201.</w:t>
      </w:r>
      <w:r w:rsidR="00503321">
        <w:t xml:space="preserve"> В Кар. море</w:t>
      </w:r>
      <w:r w:rsidR="00880711">
        <w:t xml:space="preserve"> — </w:t>
      </w:r>
      <w:r w:rsidR="00503321">
        <w:t>начало событий. В результате пощечина штабам и конфуз в планетном масштабе. Глупость, граничащая с безумием. Проникают ярые слуги тьмы к власти, чтобы сеять бури. Но каждое действие их Обращу против них. Сами себя будут сечь.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202.</w:t>
      </w:r>
      <w:r w:rsidR="00503321">
        <w:t xml:space="preserve"> Время для того, чтобы заложить уши неразумием, было выбрано неудачно. Если бы не это, много интересного можно было бы увидеть и испытать ночью. Но темные знали и потому подкинули вред. Так еще раз помыслим о том, что нужно бодрствование непрерываемое и ясность сознания, не затемняемая ничем. Ведь проводами тонких восприятий служат нервы. Но когда эти провода отуманены тем, что их разрушает, хотя бы и в малых дозах, вред налицо. Остается только пожалеть об упущенной возможности. Причина все же кроется в недоверии к полученным предупреждениям, когда, казалось бы, сознание должно быть на дозоре, готовое принять волны психических восприятий.</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203.</w:t>
      </w:r>
      <w:r w:rsidR="00503321">
        <w:t xml:space="preserve"> И на этот раз не Дадим барсу прыгнуть. Но реакция мира на происшедшее будет сильна. Надо же, надо, чтобы к пониманию ужаса могущей надвинуться катастрофы проснулись все и твердо и решительно встали на защиту мира, встали активно и </w:t>
      </w:r>
      <w:r w:rsidR="00503321">
        <w:lastRenderedPageBreak/>
        <w:t xml:space="preserve">всюду. </w:t>
      </w:r>
      <w:r w:rsidR="00F714C9">
        <w:t>Б</w:t>
      </w:r>
      <w:r w:rsidR="00503321">
        <w:t>ез этого горстка безумцев может завести человечество в пропасть. Всем время проснуться пришло, ибо происходящее ныне касается всех и все пострадают, если безумия не остановить. Усилий одной только стороны, защищающей дело мира, еще недостаточно. Надо, чтобы все народы встали на защиту его, все, кто не хочет войны.</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204.</w:t>
      </w:r>
      <w:r w:rsidR="00503321">
        <w:t xml:space="preserve"> (156). </w:t>
      </w:r>
      <w:r w:rsidR="003312B3" w:rsidRPr="003312B3">
        <w:rPr>
          <w:b/>
        </w:rPr>
        <w:t>(М.А.Й.).</w:t>
      </w:r>
      <w:r w:rsidR="00503321">
        <w:t xml:space="preserve"> Чего стоит любовь, если она своими поступками огорчает любимых? Не кроется ли в ней нечто несовместимое с этим огненным чувством? Чтобы любовь стала победительницей огненной, надо усилить ее до такой степени, что преодоление ею всего, что мешает ей себя утверждать, делается стихийным, то есть всеодолимым и всепобеждающим. Силою этого чувства можно в себе победить все, что становится на пути сближения с теми, к кому устремлена любовь. Странно сказать, но свои несовершенства изживаются любовью к Ведущему, ибо нет такой жертвы, которой нельзя было бы принести во Имя Того, Кого любим. Если этого не делается, значит, любовь эта на словах и в мозгу, но не в сердце.</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205. (Март 31).</w:t>
      </w:r>
      <w:r w:rsidR="00503321">
        <w:t xml:space="preserve"> Друг Мой, в то время как нетерпение гоняется за достижениями в одном направлении, они формируются в другом. Ведущему виднее, что лучше дать и что безопаснее в настоящий момент. Приоткрытие центров опасно тем, что открытое, скажем, ухо будет воспринимать то, что идет сверху, и то, что идет снизу. А идущее снизу сознание может и не выдержать</w:t>
      </w:r>
      <w:r w:rsidR="00880711">
        <w:t xml:space="preserve"> — </w:t>
      </w:r>
      <w:r w:rsidR="00503321">
        <w:t>откуда же тогда столько одержимых и психически ненормальных людей, как не от обостренной восприимчивости организма, против которой воля недостаточно сильна, чтобы его охранить. Воздействия, идущие из Тонкого Мира и от земных воплощенных, очень сильны и активны, и защититься от них при открывающихся центрах необходимо, чтобы охранить микрокосм и удержать его равновесие. Изолированность Наших учеников на известной ступени вызывается именно этой обостренностью восприятий. Потому и очищение тоже является неизбежной необходимостью. Ведь созвучие идет по сродству того, что внутри, с тем, что снаружи. Ведь даже рукопожатие запрещается ученикам на известной ступени, не говоря уже о многом другом. Быть в миру и быть учеником</w:t>
      </w:r>
      <w:r w:rsidR="00880711">
        <w:t xml:space="preserve"> — </w:t>
      </w:r>
      <w:r w:rsidR="00503321">
        <w:t>задача столь трудная, что под силу она лишь очень немногим. Поэтому не будем сетовать на то, что некоторые явления Учитель не Допускает сознательно, чтобы не обременить ученика непомерно. И без того жизнь нелегка и все сознательно и бессознательно тянутся к магниту зажженного сердца. Пора бы понять, что оторванность от окружающего создана искусственно с целью оберечь растущее сознание и центры. Можно при этом обратить внимание на то, как отягощают соприкосновения и с друзьями, и с прохожими, ибо даже птицы удаляются в заросли, когда меняют свое оперение.</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 xml:space="preserve">206. </w:t>
      </w:r>
      <w:r w:rsidR="003312B3" w:rsidRPr="009F4E8A">
        <w:rPr>
          <w:b/>
        </w:rPr>
        <w:t>(М.</w:t>
      </w:r>
      <w:r w:rsidR="003312B3" w:rsidRPr="003312B3">
        <w:rPr>
          <w:b/>
        </w:rPr>
        <w:t>А.Й.).</w:t>
      </w:r>
      <w:r w:rsidR="00503321">
        <w:t xml:space="preserve"> Каждая, даже маленькая, попытка овладеть своим телом принесет в будущем власть как над ним, так и над плотью, всякою плотью вообще, ибо материя по составу своему одна и та же везде и законы ее тоже все те же. Как капля в океане повторяет в себе состав и свойства океанской воды, так и материя во всем Космосе та же, и это при бесконечном разнообразии ее форм. Единство в многообразии</w:t>
      </w:r>
      <w:r w:rsidR="00880711">
        <w:t xml:space="preserve"> — </w:t>
      </w:r>
      <w:r w:rsidR="00503321">
        <w:t>основа строения видимого мира. Когда все сводится к постижению единого элемента, который есть огонь, и воля научается владеть своими огнями, то понятной становится формула «Тот побеждает всё, кто самого себя сумеет победить», то есть тот, кто овладел огнем, становится повелителем стихий, ибо все прочие стихии подвластны огню. Потому не утомимся в делании, не утомимся в том, чтобы везде, всегда и всюду стремиться использовать каждую возможность утверждать на практике, в приложении в жи</w:t>
      </w:r>
      <w:r w:rsidR="00880711">
        <w:t>зни, овладенье собою. Для кого-</w:t>
      </w:r>
      <w:r w:rsidR="00503321">
        <w:t>то это кажется утомительным, скучным и бесцельным. Но путник Великого Пути знает, что даже малое семя даст на этом бесконечном пути свои всходы, даст рано или поздно. И сегодняшняя малая попытка овладеть чем-то в себе означает непреложность овладения им в будущем. Ибо в мире проявленном, где все развивается и растет по линиям направления, заложенным в психическом зерне, будут расти вместе с ними и силы духа, границ роста которых не существует.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F4E8A">
        <w:rPr>
          <w:b/>
        </w:rPr>
        <w:t>207.</w:t>
      </w:r>
      <w:r w:rsidR="00503321">
        <w:t xml:space="preserve"> (157). </w:t>
      </w:r>
      <w:r w:rsidR="00503321" w:rsidRPr="009F4E8A">
        <w:rPr>
          <w:b/>
        </w:rPr>
        <w:t>(Апр. 1).</w:t>
      </w:r>
      <w:r w:rsidR="00503321">
        <w:t xml:space="preserve"> Каждое действие, которое совершается человеком, стремится повторить себя в будущем, и особенно в Мире Незримом. Поэтому, действуя, следует помнить, что готовим себе условия повторяемости того, что делаем в настоящий момент. Действие, осужденное, и отвергнутое сознанием, и неповторенное, когда оно являет к этому возможность и тенденцию, теряет эту возможность в зависимости от твердости решения его не повторять. Это касается всех действий, мыслей, поступков, чувств и слов человеческих. Очищение сознания от ненужного сора начинается с момента борьбы с повторностью действий. Ведь и привычки, или вкоренившиеся свойства характера, есть не что иное, как именно эти прочно въевшиеся благодаря повторности действия. Губительные привычки создаются таким же путем. Курение, пьянство, наркомания, болтливость, суетливость, боязливость и все заросли чертополоха в сознании образуются и укрепляются подобным же образом. И противодействие им может быть эффективным именно в момент повторности, когда энергия предшествовавшего допущенного действия снова уявляет свою силу. Вопрос ставится ясно и определенно: что дороже и любезнее сердцу</w:t>
      </w:r>
      <w:r w:rsidR="00880711">
        <w:t xml:space="preserve"> — </w:t>
      </w:r>
      <w:r w:rsidR="00503321">
        <w:t xml:space="preserve">потворство минутной поблажке или освобождение от нее и движение вверх по лестнице жизни? Много очень хороших людей пресекают свой путь невозможностью и нежеланием освободиться от маленьких привычек обыденности, например, осуждать, или раздражаться, или </w:t>
      </w:r>
      <w:r w:rsidR="00503321">
        <w:lastRenderedPageBreak/>
        <w:t>переобременять желудок, не говоря уже о более крупных</w:t>
      </w:r>
      <w:r w:rsidR="00880711">
        <w:t xml:space="preserve"> — </w:t>
      </w:r>
      <w:r w:rsidR="00503321">
        <w:t>курения или обычной рюмки вина за обедом. Мясоедение также лишает возможности проявлять известную тонкость восприятий. Говоря вообще, условия жизни современного города исключают развитие утонченности психического аппарата без нанесения ему часто непоправимого вреда. Отсюда столько психических неуравновесий и столько одержания. Путь йоги опасен, если условия ненормальны. Чистый горный воздух и известная степень изолированности могут дать нужные условия.</w:t>
      </w:r>
    </w:p>
    <w:p w:rsidR="00834937" w:rsidRDefault="00834937" w:rsidP="00503321"/>
    <w:p w:rsidR="00503321" w:rsidRDefault="00F473CA" w:rsidP="00503321">
      <w:r w:rsidRPr="00AE7011">
        <w:rPr>
          <w:b/>
        </w:rPr>
        <w:t>19</w:t>
      </w:r>
      <w:r w:rsidRPr="00F714C9">
        <w:rPr>
          <w:b/>
        </w:rPr>
        <w:t>63</w:t>
      </w:r>
      <w:r w:rsidRPr="00AE7011">
        <w:rPr>
          <w:b/>
        </w:rPr>
        <w:t xml:space="preserve"> г. </w:t>
      </w:r>
      <w:r w:rsidR="00503321" w:rsidRPr="009F4E8A">
        <w:rPr>
          <w:b/>
        </w:rPr>
        <w:t xml:space="preserve">208. </w:t>
      </w:r>
      <w:r w:rsidR="003312B3" w:rsidRPr="009F4E8A">
        <w:rPr>
          <w:b/>
        </w:rPr>
        <w:t>(М</w:t>
      </w:r>
      <w:r w:rsidR="003312B3" w:rsidRPr="003312B3">
        <w:rPr>
          <w:b/>
        </w:rPr>
        <w:t>.А.Й.).</w:t>
      </w:r>
      <w:r w:rsidR="00503321">
        <w:t xml:space="preserve"> Е[лена] П[етровна] Б[лаватская] и видела, и слышала, но чего это стоило ей среди обычных людей, знает она лишь одна. Вы же знаете, что тяжко болела и тяжко платила за обостренную чуткость свою и все эти феномены, которые одними яро и оскорбительно отрицались, другими, очень немногими, принимались с восторженным энтузиазмом. Но платила она, и тяжко платила здоровьем своим и душевными страданиями. Можно прямо сказать, что преждевременно свели ее в могилу люди, и именно те, которые были около, и с которыми она соприкасалась, и которым давала всё, что имела и что ей было Разрешено. Пример ее жизни поучителен очень. Не одного Рамакришну растерзали люди. Правда, его растерзали, любя и почитая, Е[лену] П[етровну] Б[лаватскую] растерзали, подозревая, не веря и обвиняя ее в шарлатанстве. Не все ли равно как, если следствия одинаковы и растерзали обоих, как, впрочем, терзали и всех носителей Света способами различными, но жестокими и беспощадными. Наша забота сейчас не допустить растерзания тех немногих, которые несут в сердце Свет миру. Потому и оберегаем. Потому и предостерегаем на тысячу ладов и объясняем, как защититься от друзей и врагов, но особенно от первых, ибо опасны друзья и те, кто подходит под ликом друзей. Опасны друзья не потому, что они плохи, но потому, что через них обычно действует тьма, выбирая спины, за которыми скрыться, и притом спины стоящих наиболее близко. Труден подвиг несения Света, сейчас же</w:t>
      </w:r>
      <w:r w:rsidR="00880711">
        <w:t xml:space="preserve"> — </w:t>
      </w:r>
      <w:r w:rsidR="00503321">
        <w:t>особенно.</w:t>
      </w:r>
    </w:p>
    <w:p w:rsidR="00503321" w:rsidRDefault="00503321" w:rsidP="009F4E8A">
      <w:pPr>
        <w:pStyle w:val="Quote"/>
      </w:pPr>
      <w:r>
        <w:t>Видел при мысли о Гуру яркую рубиновую звезду, ставшую потом сине-серебряной.</w:t>
      </w:r>
    </w:p>
    <w:p w:rsidR="009F4E8A" w:rsidRDefault="009F4E8A" w:rsidP="00503321"/>
    <w:p w:rsidR="00834937" w:rsidRDefault="00503321" w:rsidP="009F4E8A">
      <w:pPr>
        <w:pStyle w:val="Quote"/>
      </w:pPr>
      <w:r>
        <w:t>Видел во сне Никиту Серг[еевича], и сидел с ним за столом, и разговаривал долго. Потом видел, что он и Кен. совещались на ладье.</w:t>
      </w:r>
    </w:p>
    <w:p w:rsidR="00834937" w:rsidRDefault="00F473CA" w:rsidP="00503321">
      <w:r w:rsidRPr="00AE7011">
        <w:rPr>
          <w:b/>
        </w:rPr>
        <w:t>19</w:t>
      </w:r>
      <w:r w:rsidRPr="00F714C9">
        <w:rPr>
          <w:b/>
        </w:rPr>
        <w:t>63</w:t>
      </w:r>
      <w:r w:rsidRPr="00AE7011">
        <w:rPr>
          <w:b/>
        </w:rPr>
        <w:t xml:space="preserve"> г. </w:t>
      </w:r>
      <w:r w:rsidR="00503321" w:rsidRPr="009F4E8A">
        <w:rPr>
          <w:b/>
        </w:rPr>
        <w:t>209. (Апр. 2).</w:t>
      </w:r>
      <w:r w:rsidR="00503321">
        <w:t xml:space="preserve"> Если имеются примеры обладания абсолютным слухом, то должны быть люди, обладающие и абсолютным зрением, то есть способностью воспроизводить с фотографической точностью все, виденное глазом, а также и помнить и воспроизводить все обонятельные и вкусовые ощущения и все впечатления осязания, то есть люди, обладающие абсолютной памятью на все восприятия всех чувств. Примеров этой абсолютной </w:t>
      </w:r>
      <w:r w:rsidR="00503321">
        <w:lastRenderedPageBreak/>
        <w:t>или очень сильной памяти различных чувств имеется довольно много. Кто-то, взглянув на печатную страницу, может воспроизвести целиком ее содержание, кто-то на вкус определит сорт и достоинство вина или чая, кто-то помнит все запахи. Словом, человеку в будущем суждено иметь абсолютную память на всё, что он воспринимает, и воспроизводить вибрации воспринятого в полном соответствии с яркостью и степенью восприятия. Затем суждено человеку не только воспроизводить, но и творить. Музыкант-композитор с абсолютным слухом не только может повторять безошибочно услышанные мелодии, но и создавать собственные. Это в области звуков. Точно так же творит художник и в области красок. Точно так же может творить человек в областях всех прочих чувств. Абсолютная способность памяти помогает совершенству творчества. Зрительная четкость памяти позволяет создавать мысленные образы такой яркости, что они могут легко улавливаться другими людьми. Когда центры открыты и огни их горят, зрительные образы насыщаются огнем центров и становятся столь сильными по своей способности воздействовать на психику человека, что мощью этих образов творится жизнь целых народов. Великие народные вожди в той или иной мере владели этою силой, и народы шли за ними, движимые силою огненных образований, созданных мыслью творящей народных вождей. Мощь творящего мысленно образа зависит от силы и напряженности огней центров, вложенных в них. Потому и существуют мысли великих людей века и даже тысячелетия, что огонь, их насыщающий, не преходит в течение долгих веков. Огнетворчество под силу носителям только огня. По огням мысли Судим о силе ее. Огни мысли, или огненные мысли,</w:t>
      </w:r>
      <w:r w:rsidR="00880711">
        <w:t xml:space="preserve"> — </w:t>
      </w:r>
      <w:r w:rsidR="00503321">
        <w:t>достояние и дело не только их творца и носителя, но и всего человечества, ибо влияют мощно они на него, на планету, и влияние и воздействие это очень длительно. Придется пересмотреть все понятия, касающиеся мысли. Придется когда-то понять, что носители огня являются сокровищем человечества. Придется их оберегать и охранять от растерзания невежеством и тьмою. Многое придется когда-то изменить в понимании человека. Огни центров</w:t>
      </w:r>
      <w:r w:rsidR="00880711">
        <w:t xml:space="preserve"> — </w:t>
      </w:r>
      <w:r w:rsidR="00503321">
        <w:t>высшее достижение человека в этой расе. Огонь</w:t>
      </w:r>
      <w:r w:rsidR="00880711">
        <w:t xml:space="preserve"> — </w:t>
      </w:r>
      <w:r w:rsidR="00503321">
        <w:t>породитель Света.</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 xml:space="preserve">210. </w:t>
      </w:r>
      <w:r w:rsidR="003312B3" w:rsidRPr="009F4E8A">
        <w:rPr>
          <w:b/>
        </w:rPr>
        <w:t>(М.А</w:t>
      </w:r>
      <w:r w:rsidR="003312B3" w:rsidRPr="003312B3">
        <w:rPr>
          <w:b/>
        </w:rPr>
        <w:t>.Й.).</w:t>
      </w:r>
      <w:r w:rsidR="00503321">
        <w:t xml:space="preserve"> Наука об огненных центрах человеческого организма составит основу наук человечества Огненной Эпохи Земли. Цель эволюции</w:t>
      </w:r>
      <w:r w:rsidR="00880711">
        <w:t xml:space="preserve"> — </w:t>
      </w:r>
      <w:r w:rsidR="00503321">
        <w:t>привести людей к этой ступени и дать им возможность непосредственного знания. Сейчас для познавания мира людям нужны аппараты, инструменты и книги. Сложность этой аппаратуры растет. Телескопы обычные, электронные, радиотелескопы, рентгеновские аппараты и тысячи прочих являются необходимостью для прогресса науки. Но придет время, и все аппараты будут заменены одним</w:t>
      </w:r>
      <w:r w:rsidR="00880711">
        <w:t xml:space="preserve"> — </w:t>
      </w:r>
      <w:r w:rsidR="00503321">
        <w:t xml:space="preserve">аппаратом человеческого организма при центрах открытых и позволяющих видеть и слышать и пользоваться всеми чувствами независимо от расстояний и </w:t>
      </w:r>
      <w:r w:rsidR="00503321">
        <w:lastRenderedPageBreak/>
        <w:t>независимо от времени, ибо свитки Акаши заменят многие книги, особенно исторические. Непосредственное знание, или чувствознание, избавит от многих земных аппаратов. И, чтобы увидеть далекие страны, не будет нужно везти туда свое тело. Огненное зрение видит за пределами далей. Цель не близка, но достижима и яро возможна, ибо суждена человеку от начала времен.</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211.</w:t>
      </w:r>
      <w:r w:rsidR="00503321">
        <w:t xml:space="preserve"> (На днях). Думаем часто о вас.</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F4E8A">
        <w:rPr>
          <w:b/>
        </w:rPr>
        <w:t>212.</w:t>
      </w:r>
      <w:r w:rsidR="00503321">
        <w:t xml:space="preserve"> (158). (На днях). Применение получаемого знания теперь нужно как никогда, и притом так, чтобы все мысли, действия, слова и поступки стали выражением Учения. Возможно ли это? Возможно. Но как? Любовью ко Мне. Организм человека</w:t>
      </w:r>
      <w:r w:rsidR="00880711">
        <w:t xml:space="preserve"> — </w:t>
      </w:r>
      <w:r w:rsidR="00503321">
        <w:t>это лаборатория, которая может вырабатывать антиэлементы, нейтрализующие явление любого процесса в теле человека. При лечении предпосылается яркая и четкая картина, противоположная тому, что происходит в заболевшем органе. Приближаю возможности.</w:t>
      </w:r>
    </w:p>
    <w:p w:rsidR="00834937" w:rsidRDefault="00834937" w:rsidP="00503321"/>
    <w:p w:rsidR="00834937" w:rsidRDefault="00503321" w:rsidP="00D03D47">
      <w:pPr>
        <w:pStyle w:val="Quote"/>
      </w:pPr>
      <w:r>
        <w:t>Видел во сне Светика</w:t>
      </w:r>
      <w:r w:rsidR="001A3B11">
        <w:rPr>
          <w:rStyle w:val="FootnoteReference"/>
        </w:rPr>
        <w:footnoteReference w:id="21"/>
      </w:r>
      <w:r>
        <w:t xml:space="preserve"> на холме. А на 1/3 горизонта огромную, густую темно-синюю тучу, которая как бы росла и как бы останавливалась, с медным отливом. В ней потом видел лицо.</w:t>
      </w:r>
    </w:p>
    <w:p w:rsidR="00834937" w:rsidRDefault="00F473CA" w:rsidP="00503321">
      <w:r w:rsidRPr="00AE7011">
        <w:rPr>
          <w:b/>
        </w:rPr>
        <w:t>19</w:t>
      </w:r>
      <w:r>
        <w:rPr>
          <w:b/>
          <w:lang w:val="en-US"/>
        </w:rPr>
        <w:t>63</w:t>
      </w:r>
      <w:r w:rsidRPr="00AE7011">
        <w:rPr>
          <w:b/>
        </w:rPr>
        <w:t xml:space="preserve"> г. </w:t>
      </w:r>
      <w:r w:rsidR="00503321" w:rsidRPr="00D03D47">
        <w:rPr>
          <w:b/>
        </w:rPr>
        <w:t>213.</w:t>
      </w:r>
      <w:r w:rsidR="00503321">
        <w:t xml:space="preserve"> (159). </w:t>
      </w:r>
      <w:r w:rsidR="00503321" w:rsidRPr="00D03D47">
        <w:rPr>
          <w:b/>
        </w:rPr>
        <w:t>(Апр. 3).</w:t>
      </w:r>
      <w:r w:rsidR="00503321">
        <w:t xml:space="preserve"> Синтетическая химия</w:t>
      </w:r>
      <w:r w:rsidR="00880711">
        <w:t xml:space="preserve"> — </w:t>
      </w:r>
      <w:r w:rsidR="00503321">
        <w:t>это область, где человек воспроизводит не только те вещества, которые имеются в природе, но и те, которых в ней нет. Это область истинного творчества новых соединений. Основные элементы шкалы Менделеева все те же, но производные из них</w:t>
      </w:r>
      <w:r w:rsidR="00880711">
        <w:t xml:space="preserve"> — </w:t>
      </w:r>
      <w:r w:rsidR="00503321">
        <w:t>продукты человеческого творчества, и именно того, чего не создавала природа. Эта область полна неисчерпаемыми возможностями, и будущие нахождения в сфере синтетической химии послужат основою не только изменения внешних условий жизни на Земле, но и строения и состава человеческого тела. Ведь элементы видимые имеют свои невидимые, или астральные, двойники, и соединение миров позволит углубить явление синтеза и за пределы зримого мира. И теперь уже эта черта перейдена давно, но тогда работа создания новых химических соединений коснется сознательно и явно астрального плана. К астрохимии добавится химия астральная. Воздействие некоторых веществ, например, мяты и эвкалипта, на Мир Тонкий очень сильно. Это уже область именно химии астральной, которая ждет своих исследователей. Много новых открытий ожидает землян и много чудеснейших, но чисто научных нахождений.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D03D47">
        <w:rPr>
          <w:b/>
        </w:rPr>
        <w:t>214.</w:t>
      </w:r>
      <w:r w:rsidR="00503321">
        <w:t xml:space="preserve"> (160). </w:t>
      </w:r>
      <w:r w:rsidR="003312B3" w:rsidRPr="003312B3">
        <w:rPr>
          <w:b/>
        </w:rPr>
        <w:t>(М.А.Й.).</w:t>
      </w:r>
      <w:r w:rsidR="00503321">
        <w:t xml:space="preserve"> Отметим, что каждая попытка утвердить еще большую ясность Лика вызывает ярое </w:t>
      </w:r>
      <w:r w:rsidR="00503321">
        <w:lastRenderedPageBreak/>
        <w:t>противодействие всех темных накоплений, противодействие, идущее от прошлых, еще не изжитых тенденций астрала. Эти своеобразные стражи Порога, не пускающие дальше, будут мешать и задерживать продвижение, пока не будут побеждены. Темные очень причастны к этому явлению, так как очень стараются усилить противодействие всеми доступными им способами.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D03D47">
        <w:rPr>
          <w:b/>
        </w:rPr>
        <w:t>215.</w:t>
      </w:r>
      <w:r w:rsidR="00503321">
        <w:t xml:space="preserve"> (161). </w:t>
      </w:r>
      <w:r w:rsidR="00503321" w:rsidRPr="00D03D47">
        <w:rPr>
          <w:b/>
        </w:rPr>
        <w:t>(Апр. 4).</w:t>
      </w:r>
      <w:r w:rsidR="00503321">
        <w:t xml:space="preserve"> Человек имеет тонкое тело. Точно так же имеют свои незримые земному глазу двойники и все, что существует в плотном мире. Каждый металл тоже имеет свою душу, свои особые невидимые свойства, которые становятся весьма ощутимыми при металлизации почвы. Сплав металлов усиливает или ослабляет эти свойства, равно как и букет из разных цветов или смесь ароматов. Конечно, свойства эти психо-материальны или психо-физичны, то есть могут быть установлены при известной утонченности аппаратуры. Сенситивами они ощущаются довольно определенно, но аппарат дает возможность научного подхода. Душа книги, прочитанная с увлечением многими читателями, создает вокруг нее сильную ауру, насыщенную образами, вложенными в нее читающими сознаниями. Все химические составы, естественные и искусственные, также обладают хорошей или дурной аурой, что часто определяется по запаху соединения. Скрытые свойства растений, особенно лечебных, составят предмет фармакопеи будущего. Стоит поработать над такими чудесными растениями, как корень женьшеня или даже обычная роза. Орехи тоже интересны для изучения своей витаминозностью. Но ведь витамины</w:t>
      </w:r>
      <w:r w:rsidR="00880711">
        <w:t xml:space="preserve"> — </w:t>
      </w:r>
      <w:r w:rsidR="00503321">
        <w:t>еще не все. За ними стоит разновидность явлений психической энергии. Очень поучительным было бы сравнительное изучение растений вырождающихся, скажем, папоротниковых, и кедров или сосны как их антиподов. Много тайн хранит природа для человека в своих кладовых.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D03D47">
        <w:rPr>
          <w:b/>
        </w:rPr>
        <w:t>216.</w:t>
      </w:r>
      <w:r w:rsidR="00503321">
        <w:t xml:space="preserve"> (162). </w:t>
      </w:r>
      <w:r w:rsidR="003312B3" w:rsidRPr="003312B3">
        <w:rPr>
          <w:b/>
        </w:rPr>
        <w:t>(М.А.Й.).</w:t>
      </w:r>
      <w:r w:rsidR="00503321">
        <w:t xml:space="preserve"> Если бы те, кого можно назвать продвинувшимися духами, думали вместо продвижения вперед о своих несовершенствах, и недостатках, и о прочем грузе из прошлых пережитков, то остановилось бы их поступательное движение в сторону эволюции. Несовершенства есть у всех, как бы ни был человек совершенен, и потому забота каждого не о несовершенствах, а о том, чтобы двигаться дальше, несмотря ни на что. Победителем будет не тот, кто стал совершенным, ибо совершенство на Земле невозможно, но тот, кто, несмотря на несовершенства свои, упорно и твердо восходит по лестнице жизни. Восхождение духа столь разносторонне и столь далеко от обычного понимания этого процесса, что при устремлении эволюционировать можно всегда. Например, одной из задач эволюции является приобретение совершенной зрительной памяти. Каждое сознательное усилие в этом направлении будет продвигать человека. А задач у эволюции много. В развитии нуждаются и вкус, и обоняние, и все явные и </w:t>
      </w:r>
      <w:r w:rsidR="00503321">
        <w:lastRenderedPageBreak/>
        <w:t>скрытые способности человека. Столько задач и столько труда впереди над аппаратом духа, что времени задумываться над несовершенствами своими уже не остается. Каждое свободное мгновение можно провести с пользою и плодоносно, умножая возможности достижений. Именно дорога каждая минута. И каждое усилие или попытка даст свои благие и нужные следствия. Спешим. Спешите и вы. Сейчас очень спешное время. И опытные накопления очень нужны. Ведь многие даже не знают, как идти в будущее, с кем и к чему.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D03D47">
        <w:rPr>
          <w:b/>
        </w:rPr>
        <w:t xml:space="preserve">217. </w:t>
      </w:r>
      <w:r w:rsidR="00C065BF" w:rsidRPr="00D03D47">
        <w:rPr>
          <w:b/>
        </w:rPr>
        <w:t>(Гуру</w:t>
      </w:r>
      <w:r w:rsidR="00C065BF" w:rsidRPr="00C065BF">
        <w:rPr>
          <w:b/>
        </w:rPr>
        <w:t>).</w:t>
      </w:r>
      <w:r w:rsidR="00503321">
        <w:t xml:space="preserve"> Носиться с собою, своими немощами и слабостями, сокрушаться инертно о них и, сокрушаясь, топтаться на месте</w:t>
      </w:r>
      <w:r w:rsidR="00880711">
        <w:t xml:space="preserve"> — </w:t>
      </w:r>
      <w:r w:rsidR="00503321">
        <w:t>не наш путь. Наш путь</w:t>
      </w:r>
      <w:r w:rsidR="00880711">
        <w:t xml:space="preserve"> — </w:t>
      </w:r>
      <w:r w:rsidR="00503321">
        <w:t>это сфера действия. Дорога и направление известны. Указ Учителем дан. О чем же раздумье, когда время не ждет и когда тысячи ждущих сознаний устремлены, чтобы воспринимать бодрые, зовущие, сильные, огненные, строительные мысли? Кто может их миру послать, как не тот, кто знает задачи Великого Плана? Мыслить в созвучии с его начертаниями, вместо того чтобы носиться с собою, будет решением этой проблемы, приемлемым для Того,</w:t>
      </w:r>
      <w:r w:rsidR="00D03D47">
        <w:t xml:space="preserve"> </w:t>
      </w:r>
      <w:r w:rsidR="00503321">
        <w:t>Кто Позвал. Для нас мыслить и значит действовать, так как мысли от действия не отделяем.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D03D47">
        <w:rPr>
          <w:b/>
        </w:rPr>
        <w:t>218.</w:t>
      </w:r>
      <w:r w:rsidR="00503321">
        <w:t xml:space="preserve"> (163). </w:t>
      </w:r>
      <w:r w:rsidR="00503321" w:rsidRPr="00D03D47">
        <w:rPr>
          <w:b/>
        </w:rPr>
        <w:t>(Апр. 5).</w:t>
      </w:r>
      <w:r w:rsidR="00503321">
        <w:t xml:space="preserve"> Напоминаю о наиглавнейшем.</w:t>
      </w:r>
    </w:p>
    <w:p w:rsidR="00834937" w:rsidRDefault="00503321" w:rsidP="00503321">
      <w:r>
        <w:t>Мир внешний наполнен своими делами, которые либо лишены конечного смысла, если коротки по своей длительности и преходящи, либо осмыслены пониманием эволюции и вдвинуты в ее струи как составные части, гармонически сливающиеся с ее течением. Потому различны в основе своей все дела человеческие. Разделим их на два вида: одни</w:t>
      </w:r>
      <w:r w:rsidR="00880711">
        <w:t xml:space="preserve"> — </w:t>
      </w:r>
      <w:r>
        <w:t>идущие против эволюции, другие</w:t>
      </w:r>
      <w:r w:rsidR="00880711">
        <w:t xml:space="preserve"> — </w:t>
      </w:r>
      <w:r>
        <w:t xml:space="preserve">созвучные с нею. Преходимость и временность этих последних резко отличается от преходимости и временности явлений противоэволюционных, ибо эволюция сущего нескончаема и конечность явлений земных, сливаясь с великим потоком эволюционного течения жизни, вливается в бесконечность и приобретает аспект Беспредельности. И временное тогда являет собою уже не обреченность земную, сужденную на уничтожение, но разрез вечного и непреходящего, то есть Лик Беспредельности. Противоэволюционные процессы и все, что связано с ними, будут выброшены из жизни как отбросы и пойдут в переработку, но процессы эволюционного порядка и духи, вовлеченные в орбиту Космического Потока, входя в жизнь Беспредельности и составляя ее часть, имеют свое неотъемлемое место в общей схеме вещей. Это и есть путь в нескончаемость, то есть Вечность, и приобщение к жизни вечной, независимо от того, сознательное оно или неосознанное. Каждый эволюционный поступок человека и все дела человеческие того же порядка представляют собою, знает о том совершающий их или нет, аспект непреходящего и вводят его в Путь вечной жизни, что приводит в конечном итоге к </w:t>
      </w:r>
      <w:r>
        <w:lastRenderedPageBreak/>
        <w:t>сознательному бессмертию. Потому все, что творится людьми, можно разделить на дела жизни и дела смерти, дела, слитые с течением Космической жизни, и дела, идущие против велений ее и</w:t>
      </w:r>
      <w:r w:rsidR="00581C93">
        <w:t xml:space="preserve"> </w:t>
      </w:r>
      <w:r>
        <w:t>тем обреченные на уничтожение, на дела Света и дела тьмы. Прилагая это мерило ко всему, что совершается на планете, легко разграничить эти два русла дел человеческих. В аспекте будущего много станет здесь ясным, и можно будет увидеть страны, идущие ко дну, и страны, подымающиеся по ступеням лестницы жизни; расы уходящие и расы нарождающиеся; энергии уходящие и энергии нарождающиеся; формы жизни, обреченные на уничтожение, и формы жизни, сужденные будущему. Напрасны, бесплодны, бесцельны и бесполезны усилия тех, кто пытается идти против течения Космической Эволюции. Солнце жизни над странами Нового Мира. Солнце смерти над теми, кто против него.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581C93">
        <w:rPr>
          <w:b/>
        </w:rPr>
        <w:t>219.</w:t>
      </w:r>
      <w:r w:rsidR="00503321" w:rsidRPr="00581C93">
        <w:t xml:space="preserve"> </w:t>
      </w:r>
      <w:r w:rsidR="00503321">
        <w:t xml:space="preserve">(164). </w:t>
      </w:r>
      <w:r w:rsidR="003312B3" w:rsidRPr="003312B3">
        <w:rPr>
          <w:b/>
        </w:rPr>
        <w:t>(М.А.Й.).</w:t>
      </w:r>
      <w:r w:rsidR="00503321">
        <w:t xml:space="preserve"> Человек, как капля воды из океана, отражает в себе всю Вселенную. Микрокосм повторяет, как бы дублируя, процессы, происходящие в Макрокосме. И жизнь мира большого, скажем, нашей планеты, отражена в сознании каждого ее обитателя. Та же борьба двух течений идет непрестанно и в душе человека: течения эволюционного, устремляющего дух вверх, и течения инволюционного, влекущего дух вниз. Течение Света и течение тьмы. В этом столкновении двух противоположных начал внутри сознания воля может выбрать любое течение и следовать за ним. Этот выбор творится ежеминутно мыслями, чувствами и поступками человека, которые либо от Света, либо от тьмы. Столкновения их не избежать, и очень важно, чтобы равнодействующая двух этих противоположных сил в результате их столкновения всегда была направлена в сторону Света, то есть чтобы сила Света преобладала над силою тьмы. И тогда быстро ли или медленно, но движение по правильному направлению совершается неуклонно.</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581C93">
        <w:rPr>
          <w:b/>
        </w:rPr>
        <w:t>220.</w:t>
      </w:r>
      <w:r w:rsidR="00503321">
        <w:t xml:space="preserve"> (165). </w:t>
      </w:r>
      <w:r w:rsidR="00C065BF" w:rsidRPr="00C065BF">
        <w:rPr>
          <w:b/>
        </w:rPr>
        <w:t>(Гуру).</w:t>
      </w:r>
      <w:r w:rsidR="00503321">
        <w:t xml:space="preserve"> Через облик ушедших соприкасаетесь с их сущностью и получаете от их духа по степени созвучности сознания. По тому же принципу идет соприкосновение и получение от духов, стоящих на разных ступенях иерархической лестницы. Но ведь, кроме Лестницы Света, есть еще лестница тьмы, нисходящая в бездну. И многие, многие соприкасаются с нею и, соприкасаясь, вступают на ее ступени и идут вниз. Каждое устремление к Высшему или низшему касанию приносит свой отзвук, приносит всегда по закону созвучия и соответствия.</w:t>
      </w:r>
    </w:p>
    <w:p w:rsidR="00585A49" w:rsidRDefault="00585A49" w:rsidP="00503321"/>
    <w:p w:rsidR="00834937" w:rsidRDefault="00503321" w:rsidP="00585A49">
      <w:pPr>
        <w:pStyle w:val="Quote"/>
      </w:pPr>
      <w:r>
        <w:t xml:space="preserve">Видел во сне «благодетеля». У него в руках был маленький старинный пистолет. Ударил его по голове своим, большим. Он упал без сознания. Потом очнулся, смирился как бы, но </w:t>
      </w:r>
      <w:r>
        <w:lastRenderedPageBreak/>
        <w:t>потом был грубым по отношению к рядом со мной находившейся женщине.</w:t>
      </w:r>
    </w:p>
    <w:p w:rsidR="00834937" w:rsidRDefault="00F473CA" w:rsidP="00503321">
      <w:r w:rsidRPr="00AE7011">
        <w:rPr>
          <w:b/>
        </w:rPr>
        <w:t>19</w:t>
      </w:r>
      <w:r>
        <w:rPr>
          <w:b/>
          <w:lang w:val="en-US"/>
        </w:rPr>
        <w:t>63</w:t>
      </w:r>
      <w:r w:rsidRPr="00AE7011">
        <w:rPr>
          <w:b/>
        </w:rPr>
        <w:t xml:space="preserve"> г. </w:t>
      </w:r>
      <w:r w:rsidR="00503321" w:rsidRPr="00585A49">
        <w:rPr>
          <w:b/>
        </w:rPr>
        <w:t>221.</w:t>
      </w:r>
      <w:r w:rsidR="00503321">
        <w:t xml:space="preserve"> (166). </w:t>
      </w:r>
      <w:r w:rsidR="00503321" w:rsidRPr="00585A49">
        <w:rPr>
          <w:b/>
        </w:rPr>
        <w:t>(Апр. 6).</w:t>
      </w:r>
      <w:r w:rsidR="00503321">
        <w:t xml:space="preserve"> Ошибочно думать, что со времени Е.П.Б|лаватской] люди сколько-нибудь изменились. Внешняя форма не может заменить ее внутреннего содержания. За последние две тысячи лет сущность природы людской осталась все та же. Надеемся, что идущие перемены во всех областях жизни изменят людей и дух их проснется к прозрению действительности. Сдвиги идут, и Ждем пробуждения духа. Старый мир гнездится по закоулкам сознания. Мало считать себя сторонником Нового Мира, если в сознании старый еще не изжит. Не по тому, как называет себя человек, определяется принадлежность его к старому или Новому Миру, но по состоянию его сознания, или, еще точнее, по его светотени. Светимость организма находится в тесной связи с уровнем сознания и будет в скором времени определяема при помощи аппаратов, дающих снимки излучений. Необходимость заставит прибегнуть к их помощи, так как иначе строительство жизни негодными руками невозможно будет вести. И сейчас они многому вредят, прикрываясь словами, но снимки излучений ауры позволят освободиться от словоблудов, воров, тунеядцев и всех прикрывающихся бумажными щитами. Пригодность каждого, какое бы место он ни занимал, будет определяться</w:t>
      </w:r>
      <w:r w:rsidR="00585A49">
        <w:t xml:space="preserve"> </w:t>
      </w:r>
      <w:r w:rsidR="00503321">
        <w:t>излучениями его собственной ауры. Тогда учителем в школу не пошлют человека с нечистой и нездоровой аурой или стяжателя на ответственный пост. Многое в жизни изменит применение снимков ауры в дополнение к паспортам.</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BC0765">
        <w:rPr>
          <w:b/>
        </w:rPr>
        <w:t xml:space="preserve">222. </w:t>
      </w:r>
      <w:r w:rsidR="003312B3" w:rsidRPr="00BC0765">
        <w:rPr>
          <w:b/>
        </w:rPr>
        <w:t>(М</w:t>
      </w:r>
      <w:r w:rsidR="003312B3" w:rsidRPr="003312B3">
        <w:rPr>
          <w:b/>
        </w:rPr>
        <w:t>.А.Й.).</w:t>
      </w:r>
      <w:r w:rsidR="00503321">
        <w:t xml:space="preserve"> Труднее всего с теми, кто около. Не потому, чтобы они были слишком плохи, но потому, что благодаря приближению все в них плохое выявляется с ярою силой для изживания. Не будем удивляться, что происходит сугубое раскрытие ликов. Ведь по существу это</w:t>
      </w:r>
      <w:r w:rsidR="00880711">
        <w:t xml:space="preserve"> — </w:t>
      </w:r>
      <w:r w:rsidR="00503321">
        <w:t xml:space="preserve">тот же процесс, только при этом выявляется и то, что негодно для эволюции, или то, что суждено тьме. Но тягость от обращений от этого не уменьшается, а наоборот, возрастает. Мало думают о том, какую тягость налагают подходящие на тех, к кому подходят они за Светом. Стремление облегчить эту тягость показывает на большую зрелость подошедшего. Освобождение от вековых наслоений и вытекающая из этого жестокая битва с самим собою не облегчают нагрузку Ведущего. Все это яро применимо к тем, кто стоит выше по Лестнице Иерархии, но применимо оно и к каждому, кто несет свой светильник неугашенным, ибо на свет люди притягиваются, как мошки к огню. Влечет к огню всех: и светлых, и темных. И в этом другая опасность и новое отягощение, ибо каждое приближение тьмы не без последствий для светлой ауры. Как осмотрительно следует относиться к каждому соприкосновению, чтобы яд не проник в организм. При контакте двух аур, радостной и унылой, одна теряет в своей светоносности, другая </w:t>
      </w:r>
      <w:r w:rsidR="00503321">
        <w:lastRenderedPageBreak/>
        <w:t>осветляется. И это всегда и во всем, при всех соприкосновениях людей между собою. Поэтому быть на дозоре надо всегда, чтобы вовремя защититься, или дать, когда надо, или помочь, когда есть нужда, или отгородиться, когда приближается темный.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585A49">
        <w:rPr>
          <w:b/>
        </w:rPr>
        <w:t>223.</w:t>
      </w:r>
      <w:r w:rsidR="00503321">
        <w:t xml:space="preserve"> (167). </w:t>
      </w:r>
      <w:r w:rsidR="00C065BF" w:rsidRPr="00C065BF">
        <w:rPr>
          <w:b/>
        </w:rPr>
        <w:t>(Гуру).</w:t>
      </w:r>
      <w:r w:rsidR="00503321">
        <w:t xml:space="preserve"> Можно без пользы пройти мимо самых благоприятствующих обстоятельств, и</w:t>
      </w:r>
      <w:r w:rsidR="00585A49">
        <w:t xml:space="preserve"> </w:t>
      </w:r>
      <w:r w:rsidR="00503321">
        <w:t>можно полезное извлечь из самых противных. В действительности же плодоносно и полностью можно использовать любые и всякие обстоятельства, если установка сознания правильна, то есть если идти через жизнь с целью учиться всему, и везде, и всегда.</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585A49">
        <w:rPr>
          <w:b/>
        </w:rPr>
        <w:t>224.</w:t>
      </w:r>
      <w:r w:rsidR="00503321" w:rsidRPr="00585A49">
        <w:t xml:space="preserve"> </w:t>
      </w:r>
      <w:r w:rsidR="00503321">
        <w:t>(168). (Со сна). Ярое устремление ко Мне ослабляет линии магнитного притяжения прошлого и напор внешнего окружения. Неравновесие природы и неуравновесие человеческое идет параллельно. Напоминаю о наинужнейшем. Видеть будешь и слышать, но не раньше, чем нужно и возможно без вреда для здоровья. Опасны открытые центры. Слишком много яда в пространстве. Отдушина</w:t>
      </w:r>
      <w:r w:rsidR="00880711">
        <w:t xml:space="preserve"> — </w:t>
      </w:r>
      <w:r w:rsidR="00503321">
        <w:t>в Общении с Нами и мыслях о Нас. Питаем незримо. Ведь нужно человеку не то, что вовне, но то, что дает пищу духу.</w:t>
      </w:r>
    </w:p>
    <w:p w:rsidR="00585A49" w:rsidRDefault="00585A49" w:rsidP="00503321"/>
    <w:p w:rsidR="00834937" w:rsidRDefault="00503321" w:rsidP="00F03265">
      <w:pPr>
        <w:pStyle w:val="Quote"/>
      </w:pPr>
      <w:r>
        <w:t>Во сне проходил сквозь стены и стеклянные двери и окна.</w:t>
      </w:r>
    </w:p>
    <w:p w:rsidR="00834937" w:rsidRDefault="00F473CA" w:rsidP="00503321">
      <w:r w:rsidRPr="00AE7011">
        <w:rPr>
          <w:b/>
        </w:rPr>
        <w:t>19</w:t>
      </w:r>
      <w:r>
        <w:rPr>
          <w:b/>
          <w:lang w:val="en-US"/>
        </w:rPr>
        <w:t>63</w:t>
      </w:r>
      <w:r w:rsidRPr="00AE7011">
        <w:rPr>
          <w:b/>
        </w:rPr>
        <w:t xml:space="preserve"> г. </w:t>
      </w:r>
      <w:r w:rsidR="00503321" w:rsidRPr="00BC0765">
        <w:rPr>
          <w:b/>
        </w:rPr>
        <w:t>225. (Апр. 7).</w:t>
      </w:r>
      <w:r w:rsidR="00503321">
        <w:t xml:space="preserve"> Как же можно видеть предмет перед умственным оком, если в сознании не запечатлены все детали. Опыт показал, что даже каждодневное созерцание в течение десяти лет предмета, имеющего особое значение, не привело к тому, чтобы в третьем глазу были запечатлены все подробности, ибо каждый день открывает все новые и новые детали, не отмеченные или не запомненные ранее. Правильно полагать, что даже и здесь соприкасаемся с бесконечностью мельчайших подробностей. Художник мысленно видит предмет, который он хочет нарисовать, и часто может рисовать по памяти. Вот почему Говорим, что искусство ведет к познанию вещей. Ведь и музыкант, обладающий сильно развитым музыкальным ухом, тоже запоминает все звуки услышанной мелодии. Можно подумать над тем, какие возможности кроет в себе искусство. Абсолютный слух, то есть абсолютная звуковая память, и абсолютная зрительная память предпосылают необходимость вывода об абсолютной памяти всех прочих чувств и восприятий. Художник-портретист не может творить, то есть написать портрета, если не уловит точно и безошибочно каких-то особых, характерных деталей, которых не видит обычный глаз. Для творчества надо уметь не только смотреть, что делают все, но и видеть, и осознавать видимое, и запечатлевать его сознательно. Память без сознательного восприятия проявиться во всей силе не может. Таким образом, можно понять, как искусство подводит человека к развитию в себе тех способностей духа, без которых </w:t>
      </w:r>
      <w:r w:rsidR="00503321">
        <w:lastRenderedPageBreak/>
        <w:t>творчество невозможно. Могущество духа зиждется на них. Еще в древнейших оккультных школах учили яркости и четкости изображения в третьем глазу. О значении искусства следует думать уже вне обычных о нем представлений. Искусство</w:t>
      </w:r>
      <w:r w:rsidR="00880711">
        <w:t xml:space="preserve"> — </w:t>
      </w:r>
      <w:r w:rsidR="00503321">
        <w:t>это путь раскрытия внутренних способностей человека, дающий возможность ему подхода к возжжению центров.</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 xml:space="preserve">226. </w:t>
      </w:r>
      <w:r w:rsidR="003312B3" w:rsidRPr="00BC0765">
        <w:rPr>
          <w:b/>
        </w:rPr>
        <w:t>(М</w:t>
      </w:r>
      <w:r w:rsidR="003312B3" w:rsidRPr="003312B3">
        <w:rPr>
          <w:b/>
        </w:rPr>
        <w:t>.А.Й.).</w:t>
      </w:r>
      <w:r w:rsidR="00503321">
        <w:t xml:space="preserve"> Не следует считать методы Учителя медлительными, лучше</w:t>
      </w:r>
      <w:r w:rsidR="00880711">
        <w:t xml:space="preserve"> — </w:t>
      </w:r>
      <w:r w:rsidR="00503321">
        <w:t>последовательными, постепенными и планомерными. Сжечь нервную систему легко, но укреплять ее, развивая и утончая, много труднее. Поэтому раскрытие тех или других положений идет медленно и по спирали, затрагивая весь круг сознания. Идет как бы наслаивание идей и представлений, то есть расширение сознания. Сразу расширить нельзя, ибо попытка закончится взрывом. В этой тонкой работе выход один</w:t>
      </w:r>
      <w:r w:rsidR="00880711">
        <w:t xml:space="preserve"> — </w:t>
      </w:r>
      <w:r w:rsidR="00503321">
        <w:t>всецело полагаться на Того, Кто Ведет, и довериться Ему безусловно, не ропща, не негодуя, не возмущаясь, что продвижение идет не так быстро, как того бы хотелось. Опасен путь Огненной Йоги и под силу немногим. Нельзя сил надорвать и нельзя остановиться. Владыкой указуется путь золотой, aurea media.</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 xml:space="preserve">227. </w:t>
      </w:r>
      <w:r w:rsidR="00C065BF" w:rsidRPr="00BC0765">
        <w:rPr>
          <w:b/>
        </w:rPr>
        <w:t>(Гуру</w:t>
      </w:r>
      <w:r w:rsidR="00C065BF" w:rsidRPr="00C065BF">
        <w:rPr>
          <w:b/>
        </w:rPr>
        <w:t>).</w:t>
      </w:r>
      <w:r w:rsidR="00503321">
        <w:t xml:space="preserve"> «...Хотел возложить Он Руки, но пусто было кругом». Жизнь подтвердила истинность этих слов, и воочию пришлось убедиться, как одинок дух в этом мире земном, и как мало сознаний, близких по духу, и как мало верных друзей. Потому Владыка Идет не к толпе, но к народам, не к каким-то особым избранным, но ко всем, кто способен зазвучать на призыв. Верного друга цените. Но призрачной дружбой не отгородитесь от всех. Любовь народная ценнее призрачной, или воображаемой, дружбы. Плоды истинного искусства</w:t>
      </w:r>
      <w:r w:rsidR="00880711">
        <w:t xml:space="preserve"> — </w:t>
      </w:r>
      <w:r w:rsidR="00503321">
        <w:t>для всех, так же как и дары духа. Явите не многих друзей, но людей, всех людей, все народы Земли не забудьте.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228. (Апр. 8).</w:t>
      </w:r>
      <w:r w:rsidR="00503321">
        <w:t xml:space="preserve"> Единственный выход из создавшегося положения</w:t>
      </w:r>
      <w:r w:rsidR="00880711">
        <w:t xml:space="preserve"> — </w:t>
      </w:r>
      <w:r w:rsidR="00503321">
        <w:t xml:space="preserve">это двигаться вперед по линии наименьшего сопротивления. На большее сил может не хватить, чтобы его сломить. И тогда неизбежна вынужденная губительная задержка, в то время как факт непрекращающегося движения наращивает энергию его инерции. Этот принцип особенно успешно применяется, когда приходится иметь дело с преодолением в себе самом того, что мешает восхождению. Если остановиться и заняться бесплодной борьбой в себе с тем, на что сил еще не хватает для преодоления, то время будет потеряно понапрасну и сознание поражения лишит уверенности в возможности победы. Но избрав другое, любое звучащее, качество, и его утверждая победно, выход находим, достойный воителя духа. Если бы каждый находил в себе силы в каждый данный момент преодолеть все свои несовершенства, не </w:t>
      </w:r>
      <w:r w:rsidR="00503321">
        <w:lastRenderedPageBreak/>
        <w:t>надо было бы длительности пути продвижения. Но путь долог, долог именно потому, что сразу достичь преображения тела и всех оболочек невозможно. Даже в случае достаточных накоплений и мгновенного озарения двигаться вперед все равно приходится, как и каждому духу, на какой высоте он бы ни был. Даже Планетные Духи Продвигаются в эволюцию по Лестнице Света, конца которой нет, ибо ведет в Беспредельность. Каждая звезда, какой бы высокой ступени эволюции она ни достигла, завершая свой цикл, после Великой Пралайи снова продолжает цикл уже новый, на новой, более высокой ступени совершенствования.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229.</w:t>
      </w:r>
      <w:r w:rsidR="00503321">
        <w:t xml:space="preserve"> (169). </w:t>
      </w:r>
      <w:r w:rsidR="003312B3" w:rsidRPr="003312B3">
        <w:rPr>
          <w:b/>
        </w:rPr>
        <w:t>(М.А.Й.).</w:t>
      </w:r>
      <w:r w:rsidR="00503321">
        <w:t xml:space="preserve"> Столько надо достичь и столь многое в себе усовершенствовать, что буквально каждое мгновение жизни можно использовать целесообразно и плодоносно. Все чувства нуждаются в обострении и в овладении ими, все качества, в росте и усилении, все негодные привычки</w:t>
      </w:r>
      <w:r w:rsidR="00880711">
        <w:t xml:space="preserve"> — </w:t>
      </w:r>
      <w:r w:rsidR="00503321">
        <w:t>в искоренении. Столько работы над собою и столько ее впереди, что трудно представить себе, что, это осознавая, можно останавливаться из-за незнания лучшего пути, когда яро полезен каждый шаг по правильному направлению. А направление одно</w:t>
      </w:r>
      <w:r w:rsidR="00880711">
        <w:t xml:space="preserve"> — </w:t>
      </w:r>
      <w:r w:rsidR="00503321">
        <w:t>к Владыке. Приближаемся к Нему через себя, себя преодолевая. Плоды этих усилий пожинаются там, где кончаются сферы земных притяжений и где плотное тело уже не мешает освобожденному от него духу устремляться к орбите высоких магнитных влечений. Каждое устремление к Свету насыщено будет по силе своей. В этом смысл и значение земного пути, каждая минута которого может быть использована целесообразно.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230.</w:t>
      </w:r>
      <w:r w:rsidR="00503321">
        <w:t xml:space="preserve"> (170). </w:t>
      </w:r>
      <w:r w:rsidR="00C065BF" w:rsidRPr="00C065BF">
        <w:rPr>
          <w:b/>
        </w:rPr>
        <w:t>(Гуру).</w:t>
      </w:r>
      <w:r w:rsidR="00503321">
        <w:t xml:space="preserve"> Будет ли кто утверждать, что знает Владыку и всю Книгу Жизней Его? Нет, этого утверждать невозможно. Но каждый, идущий по Пути, через Облик Ведущего, доступный и близкий его сознанию, приближается в той или иной мере к цели далекой. Таким образом, подход к каждому духу, стоящему на Лестнице Света и связанному с теми, кто за ним следует, совершается через Облик, или форму выражения, доступную сознанию идущего в данный момент. И позванный, представляя Облик позвавшего по степени своего понимания, создает себе возможность двигаться и подниматься на новые ступени восхождения. В каких бы разнообразных выражениях или формах ни воплощался или ни выявлялся Ведущий, ведомый берет ему самую близкую по выражению форму и, связав себя с ней и через нее с Сущностью Духа Водителя, спокойно, уверенно и твердо идет по Пути. Не имеет значения, к какой из временных форм влечется сознание идущего, если Облик Ближайший найден и связь установлена с Ним. Через внешнюю, смертную, оболочку Ведущего ведомые соприкасаются с Его Бессмертной Индивидуальностью, связь с которой не прерывается никогда. Внешняя форма Ведущего</w:t>
      </w:r>
      <w:r w:rsidR="00880711">
        <w:t xml:space="preserve"> — </w:t>
      </w:r>
      <w:r w:rsidR="00503321">
        <w:t xml:space="preserve">только посредник, промежуточное звено связи, которая не </w:t>
      </w:r>
      <w:r w:rsidR="00503321">
        <w:lastRenderedPageBreak/>
        <w:t>прекращается и не прерывается со смертью физической формы. Это условие прилагается очень широко в сфере связей иерархических от верха до низу, от Владыки и до учеников Его учеников и учеников этих последних и ниже.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231. (Апр. 10).</w:t>
      </w:r>
      <w:r w:rsidR="00503321">
        <w:t xml:space="preserve"> (Со сна). Ось послушания.</w:t>
      </w:r>
    </w:p>
    <w:p w:rsidR="00834937" w:rsidRDefault="00503321" w:rsidP="00503321">
      <w:r>
        <w:t>Замолкни внутренне. Через Меня пусть идут волны воздействий. Я Знаю, когда дать наинужнейшее. Сегодня прими к приложению Указ: быть постоянно готовым восприять Мою мысль. Для полноты восприятия в этот момент отбрасываются все сторонние мысли. Мысли Мои отличны от мыслей твоих своим Светом и зарядом огня. Мысли Мои возвышают. В них</w:t>
      </w:r>
      <w:r w:rsidR="00880711">
        <w:t xml:space="preserve"> — </w:t>
      </w:r>
      <w:r>
        <w:t>Свет. Для Общения можно выбрать желаемый цвет, ибо семь</w:t>
      </w:r>
      <w:r w:rsidR="00880711">
        <w:t xml:space="preserve"> — </w:t>
      </w:r>
      <w:r>
        <w:t>основа их, Лучей Моих. Можно выбрать и запах, можно выбрать и тонус всех прочих чувств шкалы ощущений, каждой шкалы, например, тепло или даже жар сердца, или запах роз, или вкус хвои, или розового масла, или мяты. Все чувства нужны. Изощренность и память на ощущения нужны тренированные упражнениями. Все имеет свой запах и вкус, или цвет, или форму. Ощущение всех пяти дает полноту восприятия. Шестое сверхчувство завершает круг. Затем идет шкала состояний радости, торжественности, любви, восторга духа, самозабвения и других состояний. Не Знаю, что можно предпочесть полнозвучности Общения. Прообразы чувств восходят до Огненного Мира и оттуда пришли. Постоянная готовность к принятию Моих посылок требует и состояния сознания соответствующего и устойчивого и постоянного бодрствования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232.</w:t>
      </w:r>
      <w:r w:rsidR="00503321">
        <w:t xml:space="preserve"> (171). Есть сферы, где осуществляются все самые дерзновенные устремления и самые недостижимые мечты</w:t>
      </w:r>
      <w:r w:rsidR="00880711">
        <w:t xml:space="preserve"> — </w:t>
      </w:r>
      <w:r w:rsidR="00503321">
        <w:t xml:space="preserve">это сфера Девачана, область исполнения майявических снов, более ярких, чем самая яркая жизнь на Земле. Но есть и область другая, где тоже все движется мыслью, сфера Незримого Мира, которая для Архата есть сфера действительности, где царит его мысль. Здесь осуществимо все для того, кто владеет своей мыслью. И то, что на Земле является невозможностью или мечтою, там выливается в яркие, реальные формы, позволяющие творить в условиях безграничной свободы. Говорится о мыслях высоких и творчестве светлом, ибо эксцессы мыслей порочных регулируются законом равновесия. Не будем думать, что нечто неосуществимо и мысли о нем без последствий, лучше будем считать, что в Мире Тонком, Незримом, можно жить и творить так, как позволяет потолок творческого воображения. Недостижимое и невозможное на Земле можно перенести в Мир Незримый и осуществлять в нем мечту, уже не связанную условиями и ограничениями плотного мира, имея при этом в виду, что когда-то и где-то творящая мысль все же выльется и в плотные формы, то есть осуществится и на Земле. Но пока пусть полет творческой мысли не будет остановлен невозможностью </w:t>
      </w:r>
      <w:r w:rsidR="00503321">
        <w:lastRenderedPageBreak/>
        <w:t>плотных условий, ибо действительность Незримого Мира дает жизнь каждому образу мысли, каждой форме ее. Архат в тонком теле творит и живет в мире надземной действительности, прообразы которой в конечном итоге творят жизнь на Земле. Полетов мечты не будем бояться, если мечта является творческой, или жизненной, или приносящей реальные следствия. Только беспочвенные мечтания, наполненные самостью, отбросим, ибо бесплодны они. Задуманное и помысленное днем можно осуществить ночью, на плане незримом, если внешние условия не позволяют сделать это обычным путем. Можно связаться с другом далеким, можно заложить основание для реализации мечты на Земле, многое можно мыслью творить на Земле через сферы Надземного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233.</w:t>
      </w:r>
      <w:r w:rsidR="00503321">
        <w:t xml:space="preserve"> (172). </w:t>
      </w:r>
      <w:r w:rsidR="003312B3" w:rsidRPr="003312B3">
        <w:rPr>
          <w:b/>
        </w:rPr>
        <w:t>(М.А.Й.).</w:t>
      </w:r>
      <w:r w:rsidR="00503321">
        <w:t xml:space="preserve"> Полная передача сознания и воли своей Владыке перед отходом ко сну многое облегчит в отношении надземной работы. Насилие над волей не допускается, но когда воля свободно отдается Учителю Света, Он Может, не нарушая закона, эту волю устремить по желаемому направлению. Столько духов в нужде, что желание помочь очень ценно, и работа найдется всегда. Допускается избирать и свое русло активности, если желание это созвучно с требованиями момента. Но бывают такие положения, когда Учитель в особой нужде, и тогда Он Устремляет энергию ученика по каналам срочной необходимости. Работа во сне является областью особой заботы Учителя, но нужна добровольная отдача воли своей Владыке, ибо этого требует закон. Сотрудничество с Нами осуществляется по тому же закону. Устремление и инициатива должны исходить от того, кто желает этого сотрудничества. Многие ждут и ждут понапрасну. Ожидание без активного, добровольного и самоотверженного устремления к совместной работе на плане невидимости плотной результатов не даст.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234.</w:t>
      </w:r>
      <w:r w:rsidR="00503321">
        <w:t xml:space="preserve"> (173). </w:t>
      </w:r>
      <w:r w:rsidR="00C065BF" w:rsidRPr="00C065BF">
        <w:rPr>
          <w:b/>
        </w:rPr>
        <w:t>(Гуру).</w:t>
      </w:r>
      <w:r w:rsidR="00503321">
        <w:t xml:space="preserve"> Воля укрепляется постоянством, упорством и устойчивостью. При длительности волевого действия побеждается временность сопротивления внутренней инертности и противодействия. Самые сильные порывы устремления или яркие вспышки восторженности</w:t>
      </w:r>
      <w:r w:rsidR="00880711">
        <w:t xml:space="preserve"> — </w:t>
      </w:r>
      <w:r w:rsidR="00503321">
        <w:t>ничто по сравнению с постоянством и неуклонностью малозаметного волевого усилия. Оно действительнее всего выражается в ритме. Ритм волевого действия силен необычайно, хотя бы светимость его по сравнению с яркой вспышкой восторженности была бы мала. Вспышки затухают так же быстро, как и разгораются,</w:t>
      </w:r>
      <w:r w:rsidR="00880711">
        <w:t xml:space="preserve"> — </w:t>
      </w:r>
      <w:r w:rsidR="00503321">
        <w:t>в этом их слабость, постоянство же будет свойством ровногорящего, неугасаемого пламени духа. Из малого оно вырастет в пламенную громаду, в то время как вспышка быстро погаснет. Огонь неукротимого устремления вырастает из постоянства непрерываемого ритма. Силу ритма надо понять не только в движении небесных светил, но и в жизни сознания также.</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BC0765">
        <w:rPr>
          <w:b/>
        </w:rPr>
        <w:t>235.</w:t>
      </w:r>
      <w:r w:rsidR="00503321">
        <w:t xml:space="preserve"> (174). </w:t>
      </w:r>
      <w:r w:rsidR="00503321" w:rsidRPr="00BC0765">
        <w:rPr>
          <w:b/>
        </w:rPr>
        <w:t>(Апр. 11).</w:t>
      </w:r>
      <w:r w:rsidR="00503321">
        <w:t xml:space="preserve"> Явим большую суровость и спокойствие в действии, спокойствие среди вихрей, спокойствие в мыслях, и чувствах, и теле своем. Направим мысли на преодоление иллюзии пространства. Дух вездесущ, не тело, но дух. Атрибуты духа от Огня, и сам он</w:t>
      </w:r>
      <w:r w:rsidR="00880711">
        <w:t xml:space="preserve"> — </w:t>
      </w:r>
      <w:r w:rsidR="00503321">
        <w:t>Огонь. Объединение на расстоянии</w:t>
      </w:r>
      <w:r w:rsidR="00880711">
        <w:t xml:space="preserve"> — </w:t>
      </w:r>
      <w:r w:rsidR="00503321">
        <w:t>тоже в духе, но через сердце, ибо сердце есть огненный аппарат духа. Дух вечен, ибо зажжен от вечного пламени жизни. Сущность материи тоже вечна. Сущность материи</w:t>
      </w:r>
      <w:r w:rsidR="00880711">
        <w:t xml:space="preserve"> — </w:t>
      </w:r>
      <w:r w:rsidR="00503321">
        <w:t>тоже Огонь. Живем в мире Огня, прикрытого внешнею формой вещей. Атомная энергия есть энергия огненная. Стихия Огня всепроникающа. Общение на расстоянии идет Огнем. Называем его Общением Огненным. Овладение всеми чувствами необходимо потому, что приводит к спокойствию, то есть уравновешиванию всех энергий организма, то есть к равновесию. Явление астральных течений и вихри мешают обузданию тех же явлений внутри человеческого микрокосма, но дух, овладевший собою и их обуздавший в себе, тем самым при выходе из тела в пространство в спокойствии и равновесии полном становится их властелином и не подчиняется им. Повелителем стихий становится победитель. Вот почему Настаиваю на победе в себе над всем, что не созвучно достоинству духа, что не пристойно явлению пути в Беспредельность, над всем, что не согласуется с Великим Служением. Пусть это будут даже мелочи, но значение малого в великом часто совершенно упускается из вида, и гигант духа поскальзывается на апельсиновой корке. Именно на мелочах обихода испытуется огненность духа, того самого обихода, который угасил столько огней. Сохранить необычность в обычном и огненность духа в сумерках обыденности будет победой над нею. Сколько людей начинало жизнь в огнях устремлений и сколько их угасало, удушаемых обыденностью! В духе преодолевается тягость и ограниченность плотного мира. Огненные атрибуты духа утверждаются вопреки и перед лицом самой ярой, самой убедительной, самой неотрицаемой очевидности. Дух остается верен до конца светоносной сущности своего Первородства, и осознание Его несет через жизнь, какова бы она ни была и что бы с ним, с оболочками его, ни происходило. Он отделяет себя от четырех низших, зная, что временны они все, его облекающие только на срок. Спокойствие духа, равновесие духа дает спокойствие телу и всем оболочкам. Признавая огненное начало духа в себе, атрибуты его утверждаем для проявления их и в облекающих его проводниках.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236.</w:t>
      </w:r>
      <w:r w:rsidR="00503321">
        <w:t xml:space="preserve"> (175). </w:t>
      </w:r>
      <w:r w:rsidR="003312B3" w:rsidRPr="003312B3">
        <w:rPr>
          <w:b/>
        </w:rPr>
        <w:t>(М.А.Й.).</w:t>
      </w:r>
      <w:r w:rsidR="00503321">
        <w:t xml:space="preserve"> Живем в очень трудное время. Высшую связь надо держать всею силою духа. Темные в неистовстве дошли до безумия. Противоречия и нелогичность</w:t>
      </w:r>
      <w:r w:rsidR="00880711">
        <w:t xml:space="preserve"> — </w:t>
      </w:r>
      <w:r w:rsidR="00503321">
        <w:t xml:space="preserve">явные признаки всех действий тьмы. Готовы себя и весь мир погубить, лишь бы осуществить свои страшные замыслы. Уже не имеет значения все, что они говорят, ибо действия их обнаруживают их сущность. Обострение и усугубление событий и дальше пойдет тем же темпом </w:t>
      </w:r>
      <w:r w:rsidR="00503321">
        <w:lastRenderedPageBreak/>
        <w:t>до своего предела, за которым ждет их удар. Удары получают и сейчас. Но тот будет фатальным. Даже кажущиеся успехи и удачи обратятся в неудачи и поражение. Пока же знайте, что каждый их видимый успех и победа несут в себе сокрушающую силу поражения. Все их начинания против них же с умноженной во много раз силой и обратятся. Не помогут ни золото, ни поларисы, ничто не поможет им, обреченным на уничтожение мощью Космической Воли.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237.</w:t>
      </w:r>
      <w:r w:rsidR="00503321">
        <w:t xml:space="preserve"> (176). </w:t>
      </w:r>
      <w:r w:rsidR="00C065BF" w:rsidRPr="00C065BF">
        <w:rPr>
          <w:b/>
        </w:rPr>
        <w:t>(Гуру).</w:t>
      </w:r>
      <w:r w:rsidR="00503321">
        <w:t xml:space="preserve"> Крепите связи духа. Пусть будут они прочнее, и ярче, и крепче всех прочих земных впечатлений. Пусть войдут они в жизнь, как прочный канат, держась за который, можно будет спокойно перебраться через все расщелины, пропасти, потоки и реки, через все низшие слои астрального мира, через все, что отделяет нас от Владыки и что мешает к Нему подойти еще ближе.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238.</w:t>
      </w:r>
      <w:r w:rsidR="00503321">
        <w:t xml:space="preserve"> (Это было на днях, 7 апр.). Полагаю целесообразным начать новую ступень служения пониманием того, что разделения в действительности не существует и что только оболочки затемняют знание нашей нераздельности в духе. Это знание приходит через отвергание свидетельства очевидности и ему вопреки. Мое утверждение «Я с вами всегда», являющееся только видоизменением прежней формулы «Се Аз с вами во все дни до скончания века», может быть принято как противовес очевидности, ибо оно являет собою действительность огненную. Надо научиться отвергать очевидность, то есть Майю, и духом, сердцем и верою внедрять в сознание действительность. Признавая очевидность, отрезаем пути в область огненно сущего. Правильно делаем, когда перед лицом того, что есть (что видит глаз), утверждаем то, чего нет (то есть невидимое глазу), ибо Космическое не вмещает в себе того, что видимо глазу. Те, кто были до нас, умерли, и вместе с ними умерли их личные мирки, но Космос и планета остались, остался и Огненный Мир, и Мир Тонкий, и также Ментальный. Мир очевидности личной гаснет со смертью. Мир космической действительности продолжается. Я в нем и вас Зову объединиться со Мной сердцем и в духе, чтобы отбросить мир Майи земной и надземной, ибо мир Мой не от мира сего, мира очевидности плотной и обольщений астрала. Мир Мой</w:t>
      </w:r>
      <w:r w:rsidR="00880711">
        <w:t xml:space="preserve"> — </w:t>
      </w:r>
      <w:r w:rsidR="00503321">
        <w:t>поверх этих трех: физического, астрального и мысле-земного.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239. (Апр. 12).</w:t>
      </w:r>
      <w:r w:rsidR="00503321">
        <w:t xml:space="preserve"> (Со сна). Неожиданная радость. Это был новый дом.</w:t>
      </w:r>
    </w:p>
    <w:p w:rsidR="00834937" w:rsidRDefault="00503321" w:rsidP="00503321">
      <w:r>
        <w:t>Огромное обучение (людей ночью).</w:t>
      </w:r>
    </w:p>
    <w:p w:rsidR="00834937" w:rsidRDefault="00503321" w:rsidP="00503321">
      <w:r>
        <w:t>Плывущему через океан не страшна малая речка, устремленному в Космос</w:t>
      </w:r>
      <w:r w:rsidR="00880711">
        <w:t xml:space="preserve"> — </w:t>
      </w:r>
      <w:r>
        <w:t>Земля.</w:t>
      </w:r>
    </w:p>
    <w:p w:rsidR="00834937" w:rsidRDefault="00503321" w:rsidP="00503321">
      <w:r>
        <w:t>Безумие тьмы возрастает. Сдерживаем там, где опасность планете. Уродливое выявляется, чтобы от него отвратились и примкнули к строителям.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240.</w:t>
      </w:r>
      <w:r w:rsidR="00503321">
        <w:t xml:space="preserve"> Когда становишься близко, так близко, что нет расстоянья совсем, тогда то, что мешает, стать между не может уже. Суждено умереть всем чувствам астрала, но огненным</w:t>
      </w:r>
      <w:r w:rsidR="00880711">
        <w:t xml:space="preserve"> — </w:t>
      </w:r>
      <w:r w:rsidR="00503321">
        <w:t>нет. Любовь, преданность и верность Владыке не умирают, ибо они</w:t>
      </w:r>
      <w:r w:rsidR="00880711">
        <w:t xml:space="preserve"> — </w:t>
      </w:r>
      <w:r w:rsidR="00503321">
        <w:t>от огня сердца, которое тоже бессмертно. Так мало знают и мыслят о бессмертии сердца, но бессмертно оно даже в атоме. Не можем мы в теле порою едиными быть, даже будучи рядом, но в духе</w:t>
      </w:r>
      <w:r w:rsidR="00880711">
        <w:t xml:space="preserve"> — </w:t>
      </w:r>
      <w:r w:rsidR="00503321">
        <w:t>можем даже за тысячи миль. Единение в духе есть единение в Свете. Свет объединяет сердца. Ручался, Ручаюсь и Буду ручаться победой, несмотря ни на что. Так же и вы Мне себя поручите. Набухание тьмы вызывает напряжение противустояния Света. И тогда служит тьма Свету, усиливая его мощь. Даже тело свое у подножия надо оставить, даже астрал и ментал. Лишь тело Света одно пусть, поднявшись, войдет в Мою Башню. Все огненные чувства его остаются с ним и при нем. Так станем ближе еще, еще ближе, чем были.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241.</w:t>
      </w:r>
      <w:r w:rsidR="00503321">
        <w:t xml:space="preserve"> (177). Обратили ли внимание на то, что каждый взлет духа вызывает особо ярые и особо изощренные попытки тьмы его остановить? Выдумываются особые приманки, причем раздуваются прошлые угасшие желания и даже мимолетные мысли, могущие увлечь сознание вниз. Следует быть очень зорким и внимательным к этим попыткам, ибо, неусмотренные, они причинят вред, так как остановить их воздействие невозможно, пока не усмотрен источник. Каждое усиление света внутри вызывает на себя нападения темных, ибо Свет для них нетерпим. Зная это, будем пользоваться силами тьмы для возжжения Света. Тьма гниет для цветов Света. Оставят они только тогда, когда увидят, что все их старания вызывают неизменно следствия, противоположные тем, которых они домогались. Сражение с тьмою ведется искусной рукой, неопытность здесь не годится, равно как и усыпленность, или слепая восторженность, или непротивление, или отсутствие явления памятования, или умиление масками, или все, что мешает быть на дозоре.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242.</w:t>
      </w:r>
      <w:r w:rsidR="00503321">
        <w:t xml:space="preserve"> Напрасны попытки записать все Мои мысли, ибо нет им конца и не престанут сочиться они в сознание ваше. Завещал Беспредельность, так как же может закончиться то, чему нет конца и предела. Вместимость сознания, она лишь одна служит пределом ограничения восприятия мыслей Моих. Не Могу дать поверх потолка сознания, ибо разрушение будет результатом такого незаконного даяния. Законы созвучия нерушимы. Чтобы еще и еще получать, надо еще и еще подниматься, ибо, чем выше подъем, тем шире горизонт видимости. Подъем закономерен, когда закреплена каждая очередная ступень. Не только подняться, но и закрепиться на достигнутом</w:t>
      </w:r>
      <w:r w:rsidR="00880711">
        <w:t xml:space="preserve"> — </w:t>
      </w:r>
      <w:r w:rsidR="00503321">
        <w:t>это будет залогом преуспеяния.</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BC0765">
        <w:rPr>
          <w:b/>
        </w:rPr>
        <w:t>243.</w:t>
      </w:r>
      <w:r w:rsidR="00503321">
        <w:t xml:space="preserve"> (178). </w:t>
      </w:r>
      <w:r w:rsidR="003312B3" w:rsidRPr="003312B3">
        <w:rPr>
          <w:b/>
        </w:rPr>
        <w:t>(М.А.Й.).</w:t>
      </w:r>
      <w:r w:rsidR="00503321">
        <w:t xml:space="preserve"> Утверждая огненную действительность, будем помнить, что несокрушима Твердыня Света во всех мирах и что основание Ее заложено в Мире Незримом. Отсюда и сила Ее, ибо ничто временное и преходящее не может разрушить основание, воздвигнутое поверх того, что конечно. С Миром Света надо срастись и войти в Орбиту его навсегда. Из этих сфер приходят на Землю Посланники Света и в них возвращаются вновь. Основание Твердыни заложено на четыре конца: в мире земном, в мире астральном, в мире ментальном и в Мире Огненном. В каждой сфере прибежище есть или, вернее сказать, стан воителей Света. Оттуда струятся потоки лучей на помощь всему, что устремляется к Свету, и сюда устремляются все, кто от Света.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244.</w:t>
      </w:r>
      <w:r w:rsidR="00503321">
        <w:t xml:space="preserve"> (179). </w:t>
      </w:r>
      <w:r w:rsidR="00C065BF" w:rsidRPr="00C065BF">
        <w:rPr>
          <w:b/>
        </w:rPr>
        <w:t>(Гуру).</w:t>
      </w:r>
      <w:r w:rsidR="00503321">
        <w:t xml:space="preserve"> Общение с избранным духом идет через его внешнюю оболочку, форма которой в том или ином виде запечатлелась в сознании. Через внешнее идет соприкасание с внутренним, через земное</w:t>
      </w:r>
      <w:r w:rsidR="00880711">
        <w:t xml:space="preserve"> — </w:t>
      </w:r>
      <w:r w:rsidR="00503321">
        <w:t>с духовным. Отсюда и интерес к иконографии. В иконе скрыто нечто гораздо большее, чем думают те, кто их почитает, или те, кто их не признает. Для связи с незримым нужно зримое и осязаемое, если невидимое глазу еще недоступно. Много Света сосредоточено в священных предметах и некоторых иконах. Священные изображения кроют в себе нечто недоступное физическому зрению. Если обыкновенная фотография соединяет смотрящего на нее с ее оригиналом, то что же сказать о священном Изображении? Много скрытого в мире за внешнею формой вещей.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245.</w:t>
      </w:r>
      <w:r w:rsidR="00503321">
        <w:t xml:space="preserve"> (180). </w:t>
      </w:r>
      <w:r w:rsidR="00503321" w:rsidRPr="00BC0765">
        <w:rPr>
          <w:b/>
        </w:rPr>
        <w:t>(Апр. 13).</w:t>
      </w:r>
      <w:r w:rsidR="00503321">
        <w:t xml:space="preserve"> Отнесем все недостатки и несовершенства Записей за свой счет, а все остальное за счет Того, Кто Дает. Так разграничим человеческое несовершенство от Лучей высшего Света. Когда Высшее проявляется через земное, неизбежны наслоения и блестки обычного мышления, ибо поступления идут через него. При чтении их все отбросим, отберем несомненное и с ним будем двигаться дальше. Сознание расширяется и растет, а вместе с ним растет и углубляется понимание сущности Учения, которое являет собою океан беспредельного знания. Да! Да! Да! Знание не имеет пределов, и конца ему нет. Конец наступает людским начинаниям, когда они идут вразрез с велением Космической Воли. Потому и погибли цивилизации, и исчезли народы, и пески и океаны покрыли развалины их городов. Народ и его культура может продержаться тысячелетия лишь на полноте сотрудничества и созвучия с требованиями эволюции. Был Египет, но расцвел и пал; была Греция, но расцвела и пала; был Рим, но расцвел и пал. Долговечность страны и ее культуры зависит от созвучия ее с Космическими Законами. Когда настанет Община Мира и человечество вашей планеты явит собою единый братский коллектив всех народов без всех ныне существующих различий, когда стадо станет единым и Пастырь будет Один, длительность </w:t>
      </w:r>
      <w:r w:rsidR="00503321">
        <w:lastRenderedPageBreak/>
        <w:t>существования этого коллектива прев</w:t>
      </w:r>
      <w:r w:rsidR="00880711">
        <w:t>озойдет все цивилизации, когда-</w:t>
      </w:r>
      <w:r w:rsidR="00503321">
        <w:t>либо бывшие на вашей планете за все 18 миллионов лет жизни ее человечества.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 xml:space="preserve">246. </w:t>
      </w:r>
      <w:r w:rsidR="003312B3" w:rsidRPr="00BC0765">
        <w:rPr>
          <w:b/>
        </w:rPr>
        <w:t>(М.А</w:t>
      </w:r>
      <w:r w:rsidR="003312B3" w:rsidRPr="003312B3">
        <w:rPr>
          <w:b/>
        </w:rPr>
        <w:t>.Й.).</w:t>
      </w:r>
      <w:r w:rsidR="00503321">
        <w:t xml:space="preserve"> Коммунизм, коммуна, община, Община Мира, освобожденная и очищенная от всех пережитков прошлого, от всех уродств и преступлений старого мира, от всех предрассудков и заблуждений</w:t>
      </w:r>
      <w:r w:rsidR="00880711">
        <w:t xml:space="preserve"> — </w:t>
      </w:r>
      <w:r w:rsidR="00503321">
        <w:t>вот будущее человечества. Конец войнам, конец рабствам во всех видах, конец невежеству и конец тьме. Свет, знание и стремительное движение вперед, к слиянию с человечествами далеких миров.</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 xml:space="preserve">247. </w:t>
      </w:r>
      <w:r w:rsidR="00C065BF" w:rsidRPr="00BC0765">
        <w:rPr>
          <w:b/>
        </w:rPr>
        <w:t>(Гуру</w:t>
      </w:r>
      <w:r w:rsidR="00C065BF" w:rsidRPr="00C065BF">
        <w:rPr>
          <w:b/>
        </w:rPr>
        <w:t>).</w:t>
      </w:r>
      <w:r w:rsidR="00503321">
        <w:t xml:space="preserve"> Правильно! Бессмертной Индивидуальности можно с Земли коснуться только через ее высшую, или настоящую, внешнюю форму, которая служит как бы проводом к тому, чего нельзя видеть земными глазами. Ведь контакт важен не с низшими оболочками, а именно с тем, кто внутри, кто за ними. А так как эта Индивидуальность непреходяща, то и контакт с нею возможен всегда, если есть понимание в сердце, что не внешняя форма являет истинный лик духа, который ее оживляет, но то, что она облекает. Нас радует, когда правильное понимание явлений озаряет сознание. Данная внешняя форма неповторима, а также и сочетание сканд, но бессмертен тот, кто дает жизнь этой форме. Без него эта форма</w:t>
      </w:r>
      <w:r w:rsidR="00880711">
        <w:t xml:space="preserve"> — </w:t>
      </w:r>
      <w:r w:rsidR="00503321">
        <w:t>ничто. Любим не форму, но то, что за нею. И эта непреходяща любовь, ибо творится в понимании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248. (Апр. 14).</w:t>
      </w:r>
      <w:r w:rsidR="00503321">
        <w:t xml:space="preserve"> Умирать многократно полезно, ибо через смерть</w:t>
      </w:r>
      <w:r w:rsidR="00880711">
        <w:t xml:space="preserve"> — </w:t>
      </w:r>
      <w:r w:rsidR="00503321">
        <w:t>жизнь, ибо смертию смерть попирается и разрушается призрак ее для воскресения духа к бесконечности жизни. Если бы не умирали, нельзя было бы прийти к осознанию бессмертия духа. Через антитезу жизни, смерть, приходим к утверждению ее противоположного полюса. Надо умереть, чтобы жить. И надо умереть в своем личном «я», чтобы сверхличная Триада большого «Я» утвердилась в осознании своей сверхличной сознательной Бессмертной перевоплощающейся Индивидуальности. Пока ее элементы, элементы бессмертия, не собраны в Чаше, ей нечем жить, ибо всё вытесняется личным. Попрание смерти</w:t>
      </w:r>
      <w:r w:rsidR="00880711">
        <w:t xml:space="preserve"> — </w:t>
      </w:r>
      <w:r w:rsidR="00503321">
        <w:t>ступень к победе, к которой возможно прийти, если только отвергнуто личное малое «я». Дни Жертвы Великой отмечаются и почитаются пониманием геройства духа Ее, когда малое, личное «я» распинается на кресте жизни, чтобы воскресло Большое к ее беспредельности. Веру имейте во вневременность духа, надежду имейте этой ступени достичь и имейте любовь к Указавшему Путь, ибо путь кратчайший</w:t>
      </w:r>
      <w:r w:rsidR="00880711">
        <w:t xml:space="preserve"> — </w:t>
      </w:r>
      <w:r w:rsidR="00503321">
        <w:t>любовью.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 xml:space="preserve">249. </w:t>
      </w:r>
      <w:r w:rsidR="003312B3" w:rsidRPr="00BC0765">
        <w:rPr>
          <w:b/>
        </w:rPr>
        <w:t>(М.</w:t>
      </w:r>
      <w:r w:rsidR="003312B3" w:rsidRPr="003312B3">
        <w:rPr>
          <w:b/>
        </w:rPr>
        <w:t>А.Й.).</w:t>
      </w:r>
      <w:r w:rsidR="00503321">
        <w:t xml:space="preserve"> Переживаем небывалое время чудовищной, нелепой, темной, ярой активности старого, уходящего мира и его последышей и бурного мощного эволюционного утверждения Нового. </w:t>
      </w:r>
      <w:r w:rsidR="00503321">
        <w:lastRenderedPageBreak/>
        <w:t>Можно ли удивляться тому, что происходит сейчас на планете? Пришло в движение все, нарождаются новые энергии входящего в свою силу Нового Мира, и дряхлеет мир старый, впадая в периоды слабоумия. Идет вопреки здравому смыслу к самоуничтожению. Сочтены его дни.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250.</w:t>
      </w:r>
      <w:r w:rsidR="00503321">
        <w:t xml:space="preserve"> (181). </w:t>
      </w:r>
      <w:r w:rsidR="003312B3" w:rsidRPr="003312B3">
        <w:rPr>
          <w:b/>
        </w:rPr>
        <w:t>(М.А.Й.).</w:t>
      </w:r>
      <w:r w:rsidR="00503321">
        <w:t xml:space="preserve"> Любимому первые мысли, Любимому первый привет, к Любимому сердца стремленье, Любимому радость и свет.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251.</w:t>
      </w:r>
      <w:r w:rsidR="00503321">
        <w:t xml:space="preserve"> (182). </w:t>
      </w:r>
      <w:r w:rsidR="00C065BF" w:rsidRPr="00C065BF">
        <w:rPr>
          <w:b/>
        </w:rPr>
        <w:t>(Гуру).</w:t>
      </w:r>
      <w:r w:rsidR="00503321">
        <w:t xml:space="preserve"> Постоянство и непрерываемость Служения Свету является отличительной особенностью Архата.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BC0765">
        <w:rPr>
          <w:b/>
        </w:rPr>
        <w:t>252.</w:t>
      </w:r>
      <w:r w:rsidR="00503321">
        <w:t xml:space="preserve"> (На днях было, 13 апр.). Снять покров очевидности с окружающего</w:t>
      </w:r>
      <w:r w:rsidR="00880711">
        <w:t xml:space="preserve"> — </w:t>
      </w:r>
      <w:r w:rsidR="00503321">
        <w:t>значит увидеть жизнь и людей такими, каковы они есть. Страдаем перед воскресением в духе. Признательны будем за то, что дается, друг Мой. Что ни начнешь писать, все будет во благо, ибо Запись идет под Лучом. Прими Нашу любовь как ответ на твою. Это отклик сердца, пробудившегося к действительности наших взаимоотношений. А ты в</w:t>
      </w:r>
      <w:r w:rsidR="00BC0765">
        <w:t xml:space="preserve">ойди в Мое сердце, как ...... и </w:t>
      </w:r>
      <w:r w:rsidR="00503321">
        <w:t>стань</w:t>
      </w:r>
      <w:r w:rsidR="00BC0765">
        <w:t xml:space="preserve"> </w:t>
      </w:r>
      <w:r w:rsidR="00503321">
        <w:t>его частью. Вот и станешь к Нам ближе еще. Любовью войдешь. Сознание Сердца Вселенского живет мировым, но не Майей обычности плотной. Дни Жертвы Моей в сердце светом отметим. Это Праздник напоминания о том, что свершилось во имя будущего. Мысля себя частью Великого Сердца, действуем силой Его. Единое стадо</w:t>
      </w:r>
      <w:r w:rsidR="00880711">
        <w:t xml:space="preserve"> — </w:t>
      </w:r>
      <w:r w:rsidR="00503321">
        <w:t>это хор объединенных в Свете сердец, коллектив всепланетный без каст и без классов, без рас. Это братство народов, мировая Община.</w:t>
      </w:r>
    </w:p>
    <w:p w:rsidR="00834937" w:rsidRDefault="00503321" w:rsidP="00BC0765">
      <w:pPr>
        <w:pStyle w:val="Quote"/>
      </w:pPr>
      <w:r>
        <w:t>12 апреля были слова: «Новый политический позор». 13-го это подтвердилось. В Англии случился скандал, разоблачение, сделанное сторонниками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B306D">
        <w:rPr>
          <w:b/>
        </w:rPr>
        <w:t>253. (Апр. 15).</w:t>
      </w:r>
      <w:r w:rsidR="00503321">
        <w:t xml:space="preserve"> Страх вызывается какой-либо внешней или внутренней причиной. Но бывает и страх беспричинный. Это указывает на то, что корень страха гнездится не вовне, но внутри, в самой сущности человека. Этой сущностью, или цитаделью страха, является астральное тело, равно как и вместилищем и всех прочих эмоций животного порядка. Обычная ошибка заключается в том, что причину страха, а также и всех прочих нежелательных движений астрала ищут вовне, и вовне борются с ней, и пытаются ее устранить, в то время как корень ее сидит в оболочке астрального тела. Когда этот корень вырван весь, целиком, до основания, страх покидает сознание.</w:t>
      </w:r>
    </w:p>
    <w:p w:rsidR="00834937" w:rsidRDefault="00503321" w:rsidP="00503321">
      <w:r>
        <w:t xml:space="preserve">(185). Искоренение низших эмоций, гнездящихся в этой оболочке, следует начинать именно с нее, оставив в покое те внешние фантомы, которые облекаются формою и оживают только потому, что их питает и дает им энергию корень, утвердившийся в </w:t>
      </w:r>
      <w:r>
        <w:lastRenderedPageBreak/>
        <w:t>астральном проводнике, словно больной зуб. Если зуб безнадежен, его удаляют. Если корень эмоции нехорош, его следует вырвать. Недавний опыт с чувством беспричинного беспокойства при повторении некоторых внешних воздействий подтвердил тот факт, что причина этого беспокойства укоренилась внутри. Когда это было осознано и корень вырван, беспокойство исчезло, несмотря на повторяемость явлений, раньше его вызывавших. Точно таким же образом удаляются из астральной оболочки и прочие корни всех нежелательных ощущений, нарушающих равновесие духа. Но для этого надо понять, что враг скрывается внутри и что внешние выявления лишь фантомы, под внешнею формой которых прячутся истинные причины всех так называемых искушений. Искушения св. Антония, облеченные в формы, и обступавшие его видения коренились в элементах астрала, в нем еще не изжитых, принимая обличья внешних явлений. Происходит в этом случае как бы объективизация собственной субъективности. Бесполезна борьба, пока не осознан тот факт, что причина его коренится внутри. Ничто извне не может затронуть того, кто в себе не имеет ничего, могущего созвучать с внешним воздействием. Курение уже не соблазн для того, кто его победил, хотя бы курильщики и курили вокруг. Астрал требует переживаний, астрал хочет реагировать на все, чтобы жить. На известной ступени эволюции духа эта оболочка совсем не нужна. Можно некоторые периоды дня проводить в условиях полного замолкания астрала, астрально не реагируя никак на воздействия, обычно вызывающие в нем движение. Это отсутствие астральных реакций в человеке столь необычно для людей, что они испытывают чувство беспокойства и даже страх, когда видят, что кто-то не реагирует никак на то, что, по их мнению, должно волновать человека! Если невозможно провести целый день, не давая астралу себя уявлять, то на какое-то время можно всегда заставить усилием воли его замолкать. Молчание астрала будет победой над этой назойливой оболочкой, не знающей удержу ни в чем, если воля его не подчинила себе. Победить его надо любою ценой, иначе невозможно подняться дальше известной ступени. Хорошо, когда что-то или кто-то, постоянно нас испытуя, вызывает нежелательные эмоции астрала, ибо это дает возможность начать с ними борьбу, но не с тем, кто или что вызывает эти эмоции, ибо он, или оно, или что-то тут ни при чем, а именно с корнем, с причиной, засевшей внутри. Борьба нелегка, но победа столько дает, что стоит над ней потрудиться.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B306D">
        <w:rPr>
          <w:b/>
        </w:rPr>
        <w:t>254.</w:t>
      </w:r>
      <w:r w:rsidR="00503321">
        <w:t xml:space="preserve"> (183). </w:t>
      </w:r>
      <w:r w:rsidR="003312B3" w:rsidRPr="003312B3">
        <w:rPr>
          <w:b/>
        </w:rPr>
        <w:t>(М.А.Й.).</w:t>
      </w:r>
      <w:r w:rsidR="00503321">
        <w:t xml:space="preserve"> Правильным будет считать такое состояние сознания, когда поступательного движения его ничто уже не в силах остановить. Мало ли что может задержать путника в пути, путь продолжается все же, ибо цель, словно огненный светоч, призывно сияет вдали.</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6B306D">
        <w:rPr>
          <w:b/>
        </w:rPr>
        <w:t>255.</w:t>
      </w:r>
      <w:r w:rsidR="00503321">
        <w:t xml:space="preserve"> (184). </w:t>
      </w:r>
      <w:r w:rsidR="003312B3" w:rsidRPr="003312B3">
        <w:rPr>
          <w:b/>
        </w:rPr>
        <w:t>(М.А.Й.).</w:t>
      </w:r>
      <w:r w:rsidR="00503321">
        <w:t xml:space="preserve"> Усилия и попытки овладеть астральной оболочкой и подчинить ее воле повторяются бессчетное количество раз, несмотря ни на какие временные уступки, повторяются до тех пор, пока власть над нею не утвердится окончательно и бесповоротно. Очень важно понять, куда влечет человека своеволие этого проводника. Ведь проводник</w:t>
      </w:r>
      <w:r w:rsidR="00880711">
        <w:t xml:space="preserve"> — </w:t>
      </w:r>
      <w:r w:rsidR="00503321">
        <w:t>это инструмент, или орудие, воли, но отнюдь не наоборот. Загляните в сумасшедшие дома, в притоны картежников, наркоманов и пьяниц, в ночлежки погибших людей, и поймете, куда устремляет астрал свои жертвы. Много несчастий, и сверх этих всех он порождает много трагедий, насилий, убийств, скандалов и ссор. Причина несчастий людских в неуемном астрале. И самая страшная трагедия человечества, одержание, вызывается им же, ибо одержатели действуют всегда на астрал и через астрал. Овладение им</w:t>
      </w:r>
      <w:r w:rsidR="00880711">
        <w:t xml:space="preserve"> — </w:t>
      </w:r>
      <w:r w:rsidR="00503321">
        <w:t>ступень, через которую надо пройти, победу свою утвердив.</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B306D">
        <w:rPr>
          <w:b/>
        </w:rPr>
        <w:t>256.</w:t>
      </w:r>
      <w:r w:rsidR="00503321">
        <w:t xml:space="preserve"> (186). </w:t>
      </w:r>
      <w:r w:rsidR="00C065BF" w:rsidRPr="00C065BF">
        <w:rPr>
          <w:b/>
        </w:rPr>
        <w:t>(Гуру).</w:t>
      </w:r>
      <w:r w:rsidR="00503321">
        <w:t xml:space="preserve"> Победы добьемся мы ритмом. Ритм, набирая мощь, сосредоточивает ее, и она растет каждодневно, усиливаясь повторением в своем спиральном восходящем движении. Не смущаясь ничем, не останавливаясь ни перед чем, не оборачиваясь ни на что, пламенно, устремленно идет путник Великого Пути за Позвавшим. Посланники Света приходят к тому, кто Свету сужден. И тогда решается навсегда жизненный путь того человека, Вестник к которому постучался, чтобы сказать ему, что пришло его время. Смысл этого явления понимается мало, но значение его глубоко. Появление Вестника меняет всю жизнь.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B306D">
        <w:rPr>
          <w:b/>
        </w:rPr>
        <w:t>257.</w:t>
      </w:r>
      <w:r w:rsidR="00503321">
        <w:t xml:space="preserve"> (187</w:t>
      </w:r>
      <w:r w:rsidR="00503321" w:rsidRPr="006B306D">
        <w:t xml:space="preserve">). </w:t>
      </w:r>
      <w:r w:rsidR="00503321" w:rsidRPr="006B306D">
        <w:rPr>
          <w:b/>
        </w:rPr>
        <w:t>(Апр. 16).</w:t>
      </w:r>
      <w:r w:rsidR="00503321">
        <w:t xml:space="preserve"> Надо, чтобы Облик Владыки вытеснил из сознания все, не созвучное со Светом. Потому сколько бы и как бы усиленно ни упражняться в этом наинужнейшем делании, кроме пользы и утверждения в Свете, упражнение это не даст ничего. Доведение яркости Изображения до степени видимости</w:t>
      </w:r>
      <w:r w:rsidR="00880711">
        <w:t xml:space="preserve"> — </w:t>
      </w:r>
      <w:r w:rsidR="00503321">
        <w:t>достижение, значение которого нужно понять во всей его глубине. Когда мысль постоянно устремлена на известный предмет, он становится близким. Мыслью приближаем возможности того, на чем сосредоточивается ее сила. Но часто ни настойчивости, ни упорства для этого не хватает, и тогда достижение неосуществимо. Медленность же процесса указывает лишь на то, сколь велико достижение. Ведь одновременно с ним и параллельно ему растет способность и сила коагулировать материю Тонкого Плана в зримые формы. А это уже способность Архата. Могущество это, могущество духа над веществом стихийной материи, внешне может никак и не проявиться, ибо внешне носитель его такой же, как все, но внутренне, а главное</w:t>
      </w:r>
      <w:r w:rsidR="00880711">
        <w:t xml:space="preserve"> — </w:t>
      </w:r>
      <w:r w:rsidR="00503321">
        <w:t>в Мире Надземном, по этому направлению нарождается будущий Учитель. Из малого и незаметного родится большое и великое.</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6B306D">
        <w:rPr>
          <w:b/>
        </w:rPr>
        <w:t>258.</w:t>
      </w:r>
      <w:r w:rsidR="00503321">
        <w:t xml:space="preserve"> (188). </w:t>
      </w:r>
      <w:r w:rsidR="003312B3" w:rsidRPr="003312B3">
        <w:rPr>
          <w:b/>
        </w:rPr>
        <w:t>(М.А.Й.).</w:t>
      </w:r>
      <w:r w:rsidR="00503321">
        <w:t xml:space="preserve"> По силе и степени любви получаем от тех, кого любим, но при условии взаимности. Победительница огненная, любовь, явно себя утверждает поверх всех ограничений времени, пространства и тела. Это и есть мир огненной действительности и реальности жизни сердца. Жить психожизнью всего сердца</w:t>
      </w:r>
      <w:r w:rsidR="00880711">
        <w:t xml:space="preserve"> — </w:t>
      </w:r>
      <w:r w:rsidR="00503321">
        <w:t>значит утверждать то, что не видимо глазу земному, но что вибрирует в мыслях и чувствах поверх зримости плотной. Раз избранное направление по цепи Иерархии не изменяется уже никогда: ни в этой жизни, ни в Мире Надземном, ни в будущих жизнях. Поэтому укрепление и упрочение нитей сердца послужит только во благо. На зовы сердца мы отвечаем всегда, ибо они неотменно доходят до нас. Поверх жизни обычного мира идет жизнь необычности всех трех миров. Сердце участвует в ней, и соприкасание с ними идет через сердце.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 xml:space="preserve">259. </w:t>
      </w:r>
      <w:r w:rsidR="00C065BF" w:rsidRPr="009359F1">
        <w:rPr>
          <w:b/>
        </w:rPr>
        <w:t>(Г</w:t>
      </w:r>
      <w:r w:rsidR="00C065BF" w:rsidRPr="00C065BF">
        <w:rPr>
          <w:b/>
        </w:rPr>
        <w:t>уру).</w:t>
      </w:r>
      <w:r w:rsidR="00503321">
        <w:t xml:space="preserve"> Касаясь орбиты моего духа, можно почерпать из нее то, что вибрирует в ней, но лишь по степени созвучия элементов, имеющихся в собственном сознании. Новые почерпнуть можно, но при условии, если имеются хотя бы зародыши их в орбите своего микрокосма. В связи с этим утверждение в себе новых элементов, которые будут служить магнитами познавания и притяжения, является насущно необходимым, если сознание стремится к расширению и обогащению новыми поступлениями. Если, скажем, об иконографии нет никаких представлений, можно о ней почитать, то есть вобрать в сознание хотя бы нечто малое, к чему можно было бы приложить. Положение, что «имеющему дается, а у неимеющего отнимется и то, что имеет», остается в полной силе на все времена, ибо применение оно имеет широчайшее и прежде всего касается жизни духа, касается мысли, касается всех ощущений и чувств. С малого можно начать, чтобы закончить большим.</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9359F1">
        <w:rPr>
          <w:b/>
        </w:rPr>
        <w:t>260.</w:t>
      </w:r>
      <w:r w:rsidR="00503321" w:rsidRPr="009359F1">
        <w:t xml:space="preserve"> </w:t>
      </w:r>
      <w:r w:rsidR="00503321">
        <w:t>Осы жалят больно, кусают слепни, ядовитые мухи, блохи, клопы, собаки кусают, жалят змеи</w:t>
      </w:r>
      <w:r w:rsidR="00876458" w:rsidRPr="00F714C9">
        <w:t xml:space="preserve"> </w:t>
      </w:r>
      <w:r w:rsidR="00503321">
        <w:t>и разные гады и звери, все могут кусать. Но это лишь образы мыслей, которые жалят сознание, которые жалят ауру, которые часто, подобно вампиру, неслышно присасываются к ауре и выпивают психическую энергию. Мысли страха обессиливают, то есть пожирают энергии жизни. Мысли сомнения также. Все пожиратели высасывают огненную силу, и все вредны безусловно. Потому их надо гнать без пощады и без промедления, в какой бы форме они ни появились, ибо ущерб, ими наносимый, велик. Как бы ни было логично основание и повод, под которым омрачители стремятся проникнуть вовнутрь, их надо гнать, не стесняясь, не считаясь с логикой их, с их убедительностью. Мысль можно принять, но яд ее надо отбросить и обезвредить тотчас же, как только приблизилась она, чтобы войти. Можно встретить любую опасность, но без яда страха, без отравления страхом, любое испытание, но без омрачения им.</w:t>
      </w:r>
    </w:p>
    <w:p w:rsidR="00834937" w:rsidRDefault="00834937" w:rsidP="00503321"/>
    <w:p w:rsidR="00503321" w:rsidRDefault="00F473CA" w:rsidP="00503321">
      <w:r w:rsidRPr="00AE7011">
        <w:rPr>
          <w:b/>
        </w:rPr>
        <w:t>19</w:t>
      </w:r>
      <w:r w:rsidRPr="00F714C9">
        <w:rPr>
          <w:b/>
        </w:rPr>
        <w:t>63</w:t>
      </w:r>
      <w:r w:rsidRPr="00AE7011">
        <w:rPr>
          <w:b/>
        </w:rPr>
        <w:t xml:space="preserve"> г. </w:t>
      </w:r>
      <w:r w:rsidR="00503321" w:rsidRPr="009359F1">
        <w:rPr>
          <w:b/>
        </w:rPr>
        <w:t>261.</w:t>
      </w:r>
      <w:r w:rsidR="00503321">
        <w:t xml:space="preserve"> По-прежнему не упорядочен мир мыслей внутри. Не плавное течение мыслей, но скачки с препятствиями мыслей, силы сосущих. Пусть каждая мысль, рожденная волей, будет в созвучии с целью и смыслом земного воплощения твоего на Земле. Смысл воплощения ясен, и ясна цель</w:t>
      </w:r>
      <w:r w:rsidR="00880711">
        <w:t xml:space="preserve"> — </w:t>
      </w:r>
      <w:r w:rsidR="00503321">
        <w:t>это быть приемником, фиксатором и передатчиком мыслей Моих тем, которые пойдут после. В этом значение Записей. Отсюда и ритм каждодневных посылок. Это форма служения Владыке. Многим ли доступна она? Сколько жизней, трудов и усилий потребовалось, чтобы ее утвердить и сделать возможной. Через тебя миру поведать Хочу о возможности мысленной связи с Иерархией Света. Цепь по Лучу: ты, Гуру, Матерь, Владыка. Можешь получать от каждого звена непосредственно и сам передавать ниже, тоже прямо по цепи (вниз). Утренний сон показал, как при посылке формуется четко и видимо каждая буква, а затем слово из этих букв, затем фраза посылки. В такой видимой третьему глазу форме она посылается через пространство по назначению. Лучше посылать через Меня. Обычно при посылках четкость страдает. Сообщение в духе возможно, но требуется наличие созвучия. Мысли извне проникают в сознание только по созвучию. Созвучие можно установить. Созвучие можно разрушить. Самое сильное, легкое и простое созвучие устанавливается взаимной любовью. Если Высший говорит, что любит, и в ответ получает любовь, созвучие установлено с обеих сторон и восприятия идут без помехи. Когда имеете сверху любовь, на нее отвечайте всем сердцем. Выражение «Сын Мой возлюбленный» указует на степень Близости Высшей, слияния мыслей и получение восприятий свыше.</w:t>
      </w:r>
    </w:p>
    <w:p w:rsidR="00834937" w:rsidRDefault="00503321" w:rsidP="009359F1">
      <w:pPr>
        <w:pStyle w:val="Quote"/>
      </w:pPr>
      <w:r>
        <w:t>Сны стали приобретать новый характер. Исполнилось несколько снов. Видел Лелю</w:t>
      </w:r>
      <w:r w:rsidR="00880711">
        <w:t xml:space="preserve"> — </w:t>
      </w:r>
      <w:r>
        <w:t>оказалась серьезно больной. Всю их видел семью. Видимо, нуждались в помощи от меня и хотели ее. Видел Тосю, носила в мешке дочку. Оказывается, дочка хворала. Сегодня видел во сне Ад. Обещал мне квартиру. Затем видел во сне, что складывал из букв слова и видел каждую букву. Делал это для посылки на расстояние. Началась изжога, пью соду два-три раза в день. Изжога начинается от физической работы при нагнетении энергии. Огненность организма это время усилилась, в результате</w:t>
      </w:r>
      <w:r w:rsidR="00880711">
        <w:t xml:space="preserve"> — </w:t>
      </w:r>
      <w:r>
        <w:t>изжога. А ведь еще недавно кислотность была слабой и пил гриб.</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262. (Апр. 17).</w:t>
      </w:r>
      <w:r w:rsidR="00503321">
        <w:t xml:space="preserve"> Колебания степени восприимчивости неизбежны, ибо пространственная нота звучит разнообразно весьма. Вчера записывать было легко, сегодня</w:t>
      </w:r>
      <w:r w:rsidR="00880711">
        <w:t xml:space="preserve"> — </w:t>
      </w:r>
      <w:r w:rsidR="00503321">
        <w:t xml:space="preserve">много труднее. Кроме того, темные подсунули грызуна, чтобы нарушить течение мысли. Со временем ничто не будет в силах помешать, но для этого сосредоточение должно быть полным и нужно, чтобы не </w:t>
      </w:r>
      <w:r w:rsidR="00503321">
        <w:lastRenderedPageBreak/>
        <w:t>вмешивалось напрасное беспокойство за близких, страдающих от темных попыток.</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263.</w:t>
      </w:r>
      <w:r w:rsidR="00503321">
        <w:t xml:space="preserve"> (189). </w:t>
      </w:r>
      <w:r w:rsidR="003312B3" w:rsidRPr="003312B3">
        <w:rPr>
          <w:b/>
        </w:rPr>
        <w:t>(М.А.Й.).</w:t>
      </w:r>
      <w:r w:rsidR="00503321">
        <w:t xml:space="preserve"> Растущую силу свою применяйте во благо, и тогда рост ее будет законен. Много страданий еще на планете, и там, где возможно, нужно помочь. Деятельность Иерархии заключается до известной степени в помощи людям. Ради людей пришли Владыки с далекой звезды. Им подражая, будем и мы помогать.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264.</w:t>
      </w:r>
      <w:r w:rsidR="00503321">
        <w:t xml:space="preserve"> (190). </w:t>
      </w:r>
      <w:r w:rsidR="00C065BF" w:rsidRPr="00C065BF">
        <w:rPr>
          <w:b/>
        </w:rPr>
        <w:t>(Гуру).</w:t>
      </w:r>
      <w:r w:rsidR="00503321">
        <w:t xml:space="preserve"> По заказу ни писать, ни воспринимать невозможно. Но когда благоприятна волна, использовать ее следует возможно полнее. Упущенное не повторяется. Спросите</w:t>
      </w:r>
      <w:r w:rsidR="00880711">
        <w:t xml:space="preserve"> — </w:t>
      </w:r>
      <w:r w:rsidR="00503321">
        <w:t>почему? Двух одинаковых моментов никогда не бывает. Каждое мгновение изменяется мир, природа не повторяет себя, кажущееся повторение всегда идет на высшем или низшем обороте спирали. Тождественность явлений не есть их повторение. Даже одни и те же ноты музыкальной шкалы различны по октавам. Неповторимы и встречи, неповторимы и жизни, и в этом залог обновления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265.</w:t>
      </w:r>
      <w:r w:rsidR="00503321">
        <w:t xml:space="preserve"> (191). </w:t>
      </w:r>
      <w:r w:rsidR="00503321" w:rsidRPr="009359F1">
        <w:rPr>
          <w:b/>
        </w:rPr>
        <w:t>(Апр. 18).</w:t>
      </w:r>
      <w:r w:rsidR="00503321">
        <w:t xml:space="preserve"> Сны постепенно приобретут стройность и смысл и прозрение в действительность Тонкого Мира. Сразу нельзя</w:t>
      </w:r>
      <w:r w:rsidR="00880711">
        <w:t xml:space="preserve"> — </w:t>
      </w:r>
      <w:r w:rsidR="00503321">
        <w:t>без закалки утончения восприятия не выдержит плотная оболочка. Непривлекательность некоторых движений астрала у некоторых людей столь явна, что отталкивает своим уродством. Запах, цвет излучений и окраска мыслей</w:t>
      </w:r>
      <w:r w:rsidR="00880711">
        <w:t xml:space="preserve"> — </w:t>
      </w:r>
      <w:r w:rsidR="00503321">
        <w:t xml:space="preserve">все некрасиво. Привычные мысли становятся лярвами, и поглощают светимость, и накладывают свой отпечаток и на физическое тело. Именно так действуют привычные низкие мысли. Гнезда свивают они в ауре человека. Осветление ауры достигается освобождением от этих упырей и вампиров. Ведь мысль есть живая сущность Тонкого Мира, независимо от того, высокая она или низкая. Обыкновенные мысли уходят в пространство, привычные оседают на ауре. В течение жизни их накапливается много. В ауру врастают они. Проводники привыкают вибрировать на них, собирая и аккумулируя в себе созвучные им элементы (или вещество разных состояний). Очищение от них необходимо для непрерываемого продвижения. Трудно залечивать язвы духа в Надземном, ибо сила притяжения из созвучных ауре слоев соответствующей материи мыслей почти непреодолима. Если эти мысли и силу их магнитного притяжения и притяжения к ним не победить здесь, то как же одолеть их там, где обостряется и усиливается все до предела и приобретает яркую видимость? Притяжение низших слоев ужасно. Только тот свободен от притяжения этих слоев, кто от них не имеет в себе ничего, могущего им созвучать. Закон созвучия действует на всех планах, во всех мирах. От него не уйти. Но использовать силу его сознательно, </w:t>
      </w:r>
      <w:r w:rsidR="00503321">
        <w:lastRenderedPageBreak/>
        <w:t>целеустремленно и на уровне высших слоев Тонкого Мира возможно. Но начать надо здесь.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266.</w:t>
      </w:r>
      <w:r w:rsidR="00503321">
        <w:t xml:space="preserve"> (192). Формула Дельфийского оракула «Nosce te ipsum» знаменательна тем, что указывает путь, следуя которому, можно определить качество своих энергий и те притяжения, по которым они действуют и будут действовать и после освобождения духа от тела. Встреча со стражами Порога и есть тот момент, когда образы собственных мыслей, вылившихся в яркие и стойкие формы, возникают перед сознанием и неодолимо втягивают его в свою орбиту притяжения. Всю свою жизнь на Земле человек сочетался с ними, то есть жил в их окружении, питая их своими желаниями и устремлением и нагнетая этим их живучесть, то есть думая о них известное время. И вот теперь его собственные порождения, сросшиеся с ним очень прочно, предъявляют свой счет и право на дальнейшее с ними совместное существование. Если же желания и устремления высокого порядка, они поднимают дух в свою сферу, если низкого</w:t>
      </w:r>
      <w:r w:rsidR="00880711">
        <w:t xml:space="preserve"> — </w:t>
      </w:r>
      <w:r w:rsidR="00503321">
        <w:t>увлекают его вниз. Но кто же хочет увлеченным быть в бездну? Отсюда последняя, смертельная борьба между тем, что высшего есть в человеке и что низшего в нем. Лучше борьбу эту начать много раньше, сейчас, когда еще в теле, когда можно ослабить или даже совсем одолеть притяжение нежелательных мыслей с легкостью большей, нежели там, где так трудна эта борьба. Если можно час или день провести в чистых мыслях, то в сфере их можно провести и неделю, и месяц, и год, и всю жизнь. Царствие Света силой берется, и прилагающий усилие восхищает 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267.</w:t>
      </w:r>
      <w:r w:rsidR="00503321">
        <w:t xml:space="preserve"> (193). </w:t>
      </w:r>
      <w:r w:rsidR="003312B3" w:rsidRPr="003312B3">
        <w:rPr>
          <w:b/>
        </w:rPr>
        <w:t>(М.А.Й.).</w:t>
      </w:r>
      <w:r w:rsidR="00503321">
        <w:t xml:space="preserve"> В сущности говоря, борьба с самим собою не прекращается никогда, на какой бы ступени ни стоял человек, ибо каждая следующая ступень требует закрепления нового, достигнутого и преодоления старого, пройденного, еще остающегося в душе. И чем выше подъем, тем труднее преодоление. Не под силу стоящему на лестнице жизни ниже на несколько ступеней преодолеть то, что преодолевает вышестоящий. Вот почему нужна последовательность и постепенность. Не перейти через мост, не дойдя до него. Но задачи текущей ступени по силам всегда, иначе бы ее не достигнуть. Явление невозможности происходит не от недостатка сил, а от неумения сосредоточить их все в данном пункте, на данной задаче, сосредоточить и собрать так, как линза собирает в фокусе лучи или полководец</w:t>
      </w:r>
      <w:r w:rsidR="00880711">
        <w:t xml:space="preserve"> — </w:t>
      </w:r>
      <w:r w:rsidR="00503321">
        <w:t>таран в месте главного удара. Можно уделить внимание и время собиранию сил для преодоления в себе того, что еще не изжито и что требует спешного изживания. Время не ждет, и масла в лампаде остается не много.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268.</w:t>
      </w:r>
      <w:r w:rsidR="00503321">
        <w:t xml:space="preserve"> (194). </w:t>
      </w:r>
      <w:r w:rsidR="00C065BF" w:rsidRPr="00C065BF">
        <w:rPr>
          <w:b/>
        </w:rPr>
        <w:t>(Гуру).</w:t>
      </w:r>
      <w:r w:rsidR="00503321">
        <w:t xml:space="preserve"> Прыгнуть выше себя в теле физическом невозможно, но в тонком выше подняться легко, если выйти из тела. Тонну железа рукой не поднять. Но в духе </w:t>
      </w:r>
      <w:r w:rsidR="00503321">
        <w:lastRenderedPageBreak/>
        <w:t>невозможного нет ничего. Нет невозможности в себе победить то, чему уже быть непристойно. Но подготовка нужна, подготовка к этому мощному усилию духа. Тот, кому не с чем бороться, тот никуда не идет и, не идя, не дойдет. Насущность преодоления указывает на явление срочности пути. Зуб гнилой вырывают. Так же вырывают из сознания и то, что мешает на данный момент. Надо только решиться, и решиться бесповоротно. Очень уж невыгодно из-за гнилого зуба рисковать воспалением челюсти и даже заражением всего организма. Столько теряется из-за ненужных задержек.</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269.</w:t>
      </w:r>
      <w:r w:rsidR="00503321">
        <w:t xml:space="preserve"> (195). Явление восприятия высшего сопровождается Лучом Иерарха. Связь внетелесна и потому не прерывается смертью. «Любите Меня и удвоите силу»</w:t>
      </w:r>
      <w:r w:rsidR="00880711">
        <w:t xml:space="preserve"> — </w:t>
      </w:r>
      <w:r w:rsidR="00503321">
        <w:t>формула установления связи и получения. «Возлюби Господа твоего всем сердцем, всем разумением...»</w:t>
      </w:r>
      <w:r w:rsidR="00880711">
        <w:t xml:space="preserve"> — </w:t>
      </w:r>
      <w:r w:rsidR="00503321">
        <w:t>тоже формула древних заветов того же порядка. Господь, господин, Lord, Владыка</w:t>
      </w:r>
      <w:r w:rsidR="00880711">
        <w:t xml:space="preserve"> — </w:t>
      </w:r>
      <w:r w:rsidR="00503321">
        <w:t>всё то же. Учитесь четкости мысленного представления</w:t>
      </w:r>
      <w:r w:rsidR="00880711">
        <w:t xml:space="preserve"> — </w:t>
      </w:r>
      <w:r w:rsidR="00503321">
        <w:t>это основа могущества духа. Имеется в виду не только четкость зрительных образов, но и всех прочих чувств и впечатлений. Осуществимо и достижимо все, что допускается и строится воображением, но в пределах того, что допустимо Законом, все, что допускается законом сущего. Обладание абсолютным слухом еще не дает носителю его совершенства, равно как и абсолютность всех прочих чувств. Нужна еще и духовность. Чувства эти только орудия духа, ими можно пользоваться всяко. Темные иерофанты тоже используют их. Качества духа обуславливают правильное их применение. Мало тех, кто применяет во благо. Качества духа есть формы, или каналы, приложения его энергий, то есть огня.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270.</w:t>
      </w:r>
      <w:r w:rsidR="00503321">
        <w:t xml:space="preserve"> (196). </w:t>
      </w:r>
      <w:r w:rsidR="00503321" w:rsidRPr="009359F1">
        <w:rPr>
          <w:b/>
        </w:rPr>
        <w:t>(Апр. 19).</w:t>
      </w:r>
      <w:r w:rsidR="00503321">
        <w:t xml:space="preserve"> Могут спросить: почему так Настаиваем на очищении. Ответьте: при абсолютной зрительной памяти и способности создавать яркие и четкие образы мысли они будут настоящим бедствием и для их породителя, и для окружающего, и для пространства, если сознание нечисто. Также и обостренная восприимчивость при наличии в проводниках зараженной низкими мыслями материи вызовет и созвучия соответствующие. Словом, получится конвейер зла. Вот почему неготовые сознания, безрассудно коснувшиеся без предварительного очищения, кончают одержанием, или сумасшествием, или расстройством здоровья. Мудро Учитель Ведет, постепенно углубляя познание и укрепляя организм советами йоги. Кто-то сетует на медленность Пути и на то, что не открываются центры в желаемой мере. Не от мудрости эти мысли. Ведь огненный аппарат человека очень легко пережечь. Трудно совместить тягость плотного существования с возможностями безудержного устремления и знанием Тонкого Мира. Только равновесие поможет удержаться на гребне волны. А равновесие духа</w:t>
      </w:r>
      <w:r w:rsidR="00880711">
        <w:t xml:space="preserve"> — </w:t>
      </w:r>
      <w:r w:rsidR="00503321">
        <w:t xml:space="preserve">одно из самых </w:t>
      </w:r>
      <w:r w:rsidR="00503321">
        <w:lastRenderedPageBreak/>
        <w:t>труднодостижимых качеств. Но достоинство всех положительных качеств духа в том, что их можно развивать и усиливать беспредельно и притом совершенно безопасно для организма. Как бы ни росли преданность, или любовь к Иерарху, или мужество, или спокойствие, или самообладание, кроме пользы своему обладателю, они не дадут ничего. Можно подумать о том, сколь ценны эти нетленные и неотъемлемые накопления и сколь же нужны для продвижения, сколь необходимы они в Мире Надземном. Что же является наинужнейшим в жизни земной? Утверждение качеств всеми помыслами, всем устремлением, всем желанием. Но кто же захочет время терять над тем, что не имеет в себе того, за чем обычно гоняются и чего ищут люди? Но захотевший и руку к тому приложивший спело пожнет и в этой жизни, и в той, и в тех, которые будут.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271.</w:t>
      </w:r>
      <w:r w:rsidR="00503321">
        <w:t xml:space="preserve"> (197). </w:t>
      </w:r>
      <w:r w:rsidR="003312B3" w:rsidRPr="003312B3">
        <w:rPr>
          <w:b/>
        </w:rPr>
        <w:t>(М.А.Й.).</w:t>
      </w:r>
      <w:r w:rsidR="00503321">
        <w:t xml:space="preserve"> Учитель Видит ауру и каждое пятнышко грязи на ней, и это мешает Ему подойти еще ближе и еще больше дать. Ведь в каждом наросте духа кроется величайшая опасность, если знание поступает не параллельно с очищением. При желании продвигаться быстрее процесс очищения оболочек следует вести в полном соответствии с силой этого желания. Обычно же получается так, что продвинуться каждый не прочь, но расстаться с вековым сором не хочет. Соизмеримость во всем, и Учитель Соизмеряет степень даяния со степенью напряжения процесса освобождения от всех темных и серых нагромождений. Мало думают подошедшие к Учению о том, сколь настоятельно необходимо это освобождение. У Учителя забота, как двигать дальше, а ученик силы в себе иногда не находит, как сбросить мешающий груз, и продолжает топтаться на месте, теряя драгоценное время. Конечно, жить можно даже в хлеву, но Обещан ведь был дворец духа. Поспешим, поспешим, ибо время не ждет и близятся грозные сроки.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272.</w:t>
      </w:r>
      <w:r w:rsidR="00503321">
        <w:t xml:space="preserve"> (198). </w:t>
      </w:r>
      <w:r w:rsidR="00C065BF" w:rsidRPr="00C065BF">
        <w:rPr>
          <w:b/>
        </w:rPr>
        <w:t>(Гуру).</w:t>
      </w:r>
      <w:r w:rsidR="00503321">
        <w:t xml:space="preserve"> Если есть стремление подойти еще ближе и быть с нами вместе всегда, то для этого надо привести себя в состояние, соответствующее тому окружению, в котором находимся мы. Из наших бесед и из книг знаете, чем мы живем, и круг наших стремлений, и духовную атмосферу, сопутствующую нам, и потому ваша задача</w:t>
      </w:r>
      <w:r w:rsidR="00880711">
        <w:t xml:space="preserve"> — </w:t>
      </w:r>
      <w:r w:rsidR="00503321">
        <w:t>подняться до нее, войти в нее и наполниться ею. Что-то придется оставить позади, с чем-то расстаться и что-то переродить. Желание ваше принимаем, примите наше и вы</w:t>
      </w:r>
      <w:r w:rsidR="00880711">
        <w:t xml:space="preserve"> — </w:t>
      </w:r>
      <w:r w:rsidR="00503321">
        <w:t>видеть вас в светлых одеяниях духа и без всякого груза земных пережитков.</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273.</w:t>
      </w:r>
      <w:r w:rsidR="00503321">
        <w:t xml:space="preserve"> (199). </w:t>
      </w:r>
      <w:r w:rsidR="00503321" w:rsidRPr="009359F1">
        <w:rPr>
          <w:b/>
        </w:rPr>
        <w:t>(Апр. 20).</w:t>
      </w:r>
      <w:r w:rsidR="00503321">
        <w:t xml:space="preserve"> Одна из тайн Надземного Мира заключает в себе понимание того, что в этом мире всем движет мысль, и все создает мысль, и все зависит от мысли. Астральное тело движимо мыслью, и все желания его зажигает и поддерживает или угашает мысль. Не так ли и в мире земном, ведь и в нем желание </w:t>
      </w:r>
      <w:r w:rsidR="00503321">
        <w:lastRenderedPageBreak/>
        <w:t>или вожделение можно разжечь или погасить мыслью? Но там вдобавок к этому передвижение в пространстве совершает тоже мысль. Та же энергия уявляется и в Мире Ментальном. Освобожденная знанием от невежества, мысль свободно творит то, что ей доступно по уровню ее развития. Мысль поэта, художника и композитора, мысль писателя по своему творческому размаху сильно отличается от мысли базарного менялы, ибо каждый из них живет в сфере своих мыслей. Куда пойдет меняла от своей лавки и кубышки с золотом? Мысль</w:t>
      </w:r>
      <w:r w:rsidR="00880711">
        <w:t xml:space="preserve"> — </w:t>
      </w:r>
      <w:r w:rsidR="00503321">
        <w:t>или освободительница, или тюремщик. Создает мысль человек, ее творец и породитель, но, созданная им, она становится его властелином. И даже знающие о возможности власти над мыслью и ее порождениями не всегда могут проявлять эту власть. Кроме знания, необходим еще опыт овладения мыслью. Наркоман, пьяница и курильщик отлично знают о вреде наркотиков, вина и никотина и, зная, все же остаются рабами своих привычек, когда-то допущенных к рождению мыслью. Только применение в жизни явления власти над мыслью освобождает от рабства у мыслей своих. Большинство людей</w:t>
      </w:r>
      <w:r w:rsidR="00880711">
        <w:t xml:space="preserve"> — </w:t>
      </w:r>
      <w:r w:rsidR="00503321">
        <w:t>рабы своих мыслей, рабы порождений своих. Сперва породили, а потом пошли в кабалу, сперва добровольную, а затем в подневольную. Как может быть свободным дух в Мире Надземном и распоряжаться своими мыслями, если здесь, на Земле, он находился во власти, подчинении у своих мыслей? Но есть мысли, дающие свободу, например, мысль о том, что ее энергией передвигается в пространстве и летает тонкое тело; и есть мысли, кующие цепи, например, мысль о том, что человек умирает со смертью физического тела, лишающая его возможности быть там живым, а не неподвижным чурбаном или каменным истуканом. Отрицающий жизнь и движение там в мыслях своих их не имеет, утверждающий мыслью</w:t>
      </w:r>
      <w:r w:rsidR="00880711">
        <w:t xml:space="preserve"> — </w:t>
      </w:r>
      <w:r w:rsidR="00503321">
        <w:t>живет. Надо лишь только понять, что верховным фактором жизни духа является мысль, но мысль, озаренная знанием высших законов и вооруженная опытом применения их на практике,</w:t>
      </w:r>
      <w:r w:rsidR="00880711">
        <w:t xml:space="preserve"> — </w:t>
      </w:r>
      <w:r w:rsidR="00503321">
        <w:t>сперва на Земле, а потом и в Надземном. Только мысль, примененная в жизни, дает силу ею творить. Человек властен создать причину тем или иным поступком, но уже не властен уничтожить ее следствие. Человек властен создать мысль, но не властен нейтрализовать ее следствия до тех пор, пока не будет создана мысль другая, ей противоположная и большего потенциала. Ввиду этого обстоятельства приходится быть очень разборчивым в том, какие мысли приглашаются и допускаются в сферу своего сознания, ибо каждая или возвышает или устремляет вниз; освобождает или накладывает цепи; осветляет ауру или отемняет ее, ибо каждая от тьмы или Света. Но от самой мысли никуда не уйти.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274.</w:t>
      </w:r>
      <w:r w:rsidR="00503321">
        <w:t xml:space="preserve"> (200). </w:t>
      </w:r>
      <w:r w:rsidR="003312B3" w:rsidRPr="003312B3">
        <w:rPr>
          <w:b/>
        </w:rPr>
        <w:t>(М.А.Й.).</w:t>
      </w:r>
      <w:r w:rsidR="00503321">
        <w:t xml:space="preserve"> На Земле мыслью нельзя изменить цвет волос или глаз. Это сфера кармических утверждений, касающихся очень широкой области жизни человека. Но отношение к </w:t>
      </w:r>
      <w:r w:rsidR="00503321">
        <w:lastRenderedPageBreak/>
        <w:t>ним</w:t>
      </w:r>
      <w:r w:rsidR="00880711">
        <w:t xml:space="preserve"> — </w:t>
      </w:r>
      <w:r w:rsidR="00503321">
        <w:t>уже во власти воли, и это зависит от мыслей. Они могут идти самотеком, являя собою тип рефлекторного мышления, но могут направляться и контролироваться волей, и в этом отношении власть мысли над кармой не имеет обычных ограничений. Над кармою властвует мысль.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275.</w:t>
      </w:r>
      <w:r w:rsidR="00503321">
        <w:t xml:space="preserve"> (201). </w:t>
      </w:r>
      <w:r w:rsidR="00C065BF" w:rsidRPr="00C065BF">
        <w:rPr>
          <w:b/>
        </w:rPr>
        <w:t>(Гуру).</w:t>
      </w:r>
      <w:r w:rsidR="00503321">
        <w:t xml:space="preserve"> Мысль усиляется чувством, то есть энергией сердца. Без нее мысль</w:t>
      </w:r>
      <w:r w:rsidR="00880711">
        <w:t xml:space="preserve"> — </w:t>
      </w:r>
      <w:r w:rsidR="00503321">
        <w:t>от мозга. А мысль мозговая</w:t>
      </w:r>
      <w:r w:rsidR="00880711">
        <w:t xml:space="preserve"> — </w:t>
      </w:r>
      <w:r w:rsidR="00503321">
        <w:t>это птица об одном только крыле. Не полетит птица такая, ибо не может.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276.</w:t>
      </w:r>
      <w:r w:rsidR="00503321">
        <w:t xml:space="preserve"> (202). </w:t>
      </w:r>
      <w:r w:rsidR="00503321" w:rsidRPr="009359F1">
        <w:rPr>
          <w:b/>
        </w:rPr>
        <w:t>(Апр. 21).</w:t>
      </w:r>
      <w:r w:rsidR="00503321">
        <w:t xml:space="preserve"> Следи за собой. Постоянное бодрствование и самоконтроль</w:t>
      </w:r>
      <w:r w:rsidR="00880711">
        <w:t xml:space="preserve"> — </w:t>
      </w:r>
      <w:r w:rsidR="00503321">
        <w:t>условие Sine qua non.</w:t>
      </w:r>
    </w:p>
    <w:p w:rsidR="00834937" w:rsidRDefault="00503321" w:rsidP="00503321">
      <w:r>
        <w:t>Мне судить не приходится, каждый сам осуждает себя тьме или Свету.</w:t>
      </w:r>
    </w:p>
    <w:p w:rsidR="00834937" w:rsidRDefault="00503321" w:rsidP="00503321">
      <w:r>
        <w:t>Астрал, как вода, стремится пробиться через каждую щель. Даже малые щели опасны, ибо становятся больше. Через каждую ползет своеволие астрала. Минуты полного замолкания астрала полезны. Не нужны его переживания духу. Можно обходиться и без них.</w:t>
      </w:r>
    </w:p>
    <w:p w:rsidR="00834937" w:rsidRDefault="00503321" w:rsidP="00503321">
      <w:r>
        <w:t>За поступком уследить легче, чем за словом, а за словом</w:t>
      </w:r>
      <w:r w:rsidR="00880711">
        <w:t xml:space="preserve"> — </w:t>
      </w:r>
      <w:r>
        <w:t>легче, чем за мыслью.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9359F1">
        <w:rPr>
          <w:b/>
        </w:rPr>
        <w:t>277.</w:t>
      </w:r>
      <w:r w:rsidR="00503321">
        <w:t xml:space="preserve"> (203). </w:t>
      </w:r>
      <w:r w:rsidR="003312B3" w:rsidRPr="003312B3">
        <w:rPr>
          <w:b/>
        </w:rPr>
        <w:t>(М.А.Й.).</w:t>
      </w:r>
      <w:r w:rsidR="00503321">
        <w:t xml:space="preserve"> Отрешение от чего-либо состоит не в том, чтобы его не иметь, но в том, чтобы не быть привязанным к нему и не быть им связанным. Все, что совершает человек, совершается им или в свободе, или рабстве у совершаемого. Можно представить себе игрока за столом, совершенно спокойного, бесстрастного и безразличного к тому, выиграет ли он или проиграет, теоретически</w:t>
      </w:r>
      <w:r w:rsidR="00880711">
        <w:t xml:space="preserve"> — </w:t>
      </w:r>
      <w:r w:rsidR="00503321">
        <w:t>можно. Это и будет свободой от того, что делает человек. И тогда он владыка своих поступков и действий. Одинаковость в удаче и неудаче, в радости или горе, в здоровье и болезни и во всех обстоятельствах жизни будет ступенью достижения равновесия духа, высшего огненного качества, дающего власть над полюсностью противоположных явлений. Никак не реагировать астрально на волны внешних воздействий означает подчинение астрала воле и овладение им. Достижение</w:t>
      </w:r>
      <w:r w:rsidR="00880711">
        <w:t xml:space="preserve"> — </w:t>
      </w:r>
      <w:r w:rsidR="00503321">
        <w:t>из редчайших.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278.</w:t>
      </w:r>
      <w:r w:rsidR="00503321">
        <w:t xml:space="preserve"> (204). </w:t>
      </w:r>
      <w:r w:rsidR="00C065BF" w:rsidRPr="00C065BF">
        <w:rPr>
          <w:b/>
        </w:rPr>
        <w:t>(Гуру).</w:t>
      </w:r>
      <w:r w:rsidR="00503321">
        <w:t xml:space="preserve"> Если чего-то не удалось достигнуть с первого раза, то удастся со второго, или с третьего, или с тысячного, или стотысячного, но удастся обязательно и непреложно, ибо недостижимого нет. Хотящий добьется, упорством возьмет.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279.</w:t>
      </w:r>
      <w:r w:rsidR="00503321">
        <w:t xml:space="preserve"> (205). </w:t>
      </w:r>
      <w:r w:rsidR="00503321" w:rsidRPr="00CE6772">
        <w:rPr>
          <w:b/>
        </w:rPr>
        <w:t>(Апр. 22).</w:t>
      </w:r>
      <w:r w:rsidR="00503321">
        <w:t xml:space="preserve"> Всякая жизнь человеческая, как бы необыкновенна и интересна она ни была, заканчивается смертью, с которой и прекращаются и все начинания, и все построения человека, касающиеся его личности. Личность умирает с телом. Поэтому очень полезно на все личные дела смотреть как на явления, яро ограниченные продолжительностью одного воплощения, то есть </w:t>
      </w:r>
      <w:r w:rsidR="00503321">
        <w:lastRenderedPageBreak/>
        <w:t>знать их настоящую ценность. Все внешне физическое и все вещи, которыми владеем, имеют значение только на это время. Хорошо отделить в сознании то, что окружает человека и длится для него на одну только жизнь в теле, от того, что продолжается с ним за пределами смерти тела до Порога и встречи с его стражами, а это все</w:t>
      </w:r>
      <w:r w:rsidR="00880711">
        <w:t xml:space="preserve"> — </w:t>
      </w:r>
      <w:r w:rsidR="00503321">
        <w:t>от того, что остается после перехода Порога и погружения в Девачан. Ни тела, ни одежды, ни вещей в Мир Надземный не взять. Ни вожделений, ни страстей, ни раздражения, ни страха, ни привычек, ни слабостей и всех переживаний астрала не взять в Девачан, потому что в Девачане не будет астрального тела и того, чем оно живет. Таким образом размышляя, можно отделить в себе элементы различной продолжительности и отвести им в сознании должное место. Смешивать их нельзя, так как путаница приведет к несоизмеримости. Поклажа, которую несет человек в жизни земной, может быть облегчена освобождением от ненужной. Много ненужного висит за спиной, отягощая путника бесконечного пути. Анализ покажет длительность каждой вещи, каждой привычки, каждого качества и их взаимоотносительную ценность. От ненужных вещей и имущества освободит смерть. Но что освободит от злобы, страха и похоти? Злоба не в физическом теле, но глубже. Чем заражен и насыщен астрал? Что унесет он с собою в Мир Тонкий? И как освобождаться от этого тяжкого груза? Лучше всего делать это сейчас, не теряя мгновения: полезное взять, вредное, темное и недоброе всё отбросить. Ведь сбросить астральное тело можно не прежде, чем оно себя изживет. Только элементы непреходящего можно спокойно брать в путь далекий</w:t>
      </w:r>
      <w:r w:rsidR="00880711">
        <w:t xml:space="preserve"> — </w:t>
      </w:r>
      <w:r w:rsidR="00503321">
        <w:t>это качества духа, но светлой шкалы, дающие возможность Высшей Триаде выявляться и жить на плане ее существования сознательно.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280.</w:t>
      </w:r>
      <w:r w:rsidR="00503321">
        <w:t xml:space="preserve"> (206). </w:t>
      </w:r>
      <w:r w:rsidR="003312B3" w:rsidRPr="003312B3">
        <w:rPr>
          <w:b/>
        </w:rPr>
        <w:t>(М.А.Й.).</w:t>
      </w:r>
      <w:r w:rsidR="00503321">
        <w:t xml:space="preserve"> Скажу вам обоим: то, на что устремлена мысль</w:t>
      </w:r>
      <w:r w:rsidR="00880711">
        <w:t xml:space="preserve"> — </w:t>
      </w:r>
      <w:r w:rsidR="00503321">
        <w:t>даст плод в сфере устремления мысли. Земное отдайте Земле, но памятуя, что не ради земного на Землю пришли, но ради того, чтобы в жизни земной собрать через земное те накопления духа, которые не умирают, но продолжают сопутствовать духу и в Высших Мирах. В этом цель вашей жизни, ее не забудьте среди суеты жизни обычной.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281.</w:t>
      </w:r>
      <w:r w:rsidR="00503321">
        <w:t xml:space="preserve"> (207). </w:t>
      </w:r>
      <w:r w:rsidR="00C065BF" w:rsidRPr="00C065BF">
        <w:rPr>
          <w:b/>
        </w:rPr>
        <w:t>(Гуру).</w:t>
      </w:r>
      <w:r w:rsidR="00503321">
        <w:t xml:space="preserve"> Искусство требует того, чтобы отдать ему сердце и поставить его превыше всего остального. Ведь это есть путь совершенствования духа. Искусство</w:t>
      </w:r>
      <w:r w:rsidR="00880711">
        <w:t xml:space="preserve"> — </w:t>
      </w:r>
      <w:r w:rsidR="00503321">
        <w:t>это мир творчества духа, а творчество</w:t>
      </w:r>
      <w:r w:rsidR="00880711">
        <w:t xml:space="preserve"> — </w:t>
      </w:r>
      <w:r w:rsidR="00503321">
        <w:t>удел человека и на Земле, и в Мирах. Понимание глубочайшего значения искусства будет зовом Нового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282.</w:t>
      </w:r>
      <w:r w:rsidR="00503321">
        <w:t xml:space="preserve"> (208). </w:t>
      </w:r>
      <w:r w:rsidR="00503321" w:rsidRPr="00CE6772">
        <w:rPr>
          <w:b/>
        </w:rPr>
        <w:t>(Апр. 23).</w:t>
      </w:r>
      <w:r w:rsidR="00503321">
        <w:t xml:space="preserve"> Столько трудов, столько забот, столько переживаний, и все для того, чтобы смениться новыми и быть забытыми даже уже в этой жизни, не говоря уже о следующих. Стоит ли каждый раз городить огород сызнова, чтобы вскоре же </w:t>
      </w:r>
      <w:r w:rsidR="00503321">
        <w:lastRenderedPageBreak/>
        <w:t>заняться другим? Не равнодушие и безразличие указуется, но целесообразность и соизмеримость. Не лучше ли отдать силы на то, что значения своего не теряет во времени, а, наоборот, усиливается, возрастает и приобретает все больший и больший смысл? Итак, разделим все, что занимает сознание человека, на две сферы: одна состоит из вещей преходящих, связанных с внешним и меняющихся постоянно; другая</w:t>
      </w:r>
      <w:r w:rsidR="00880711">
        <w:t xml:space="preserve"> — </w:t>
      </w:r>
      <w:r w:rsidR="00503321">
        <w:t>из вещей непреходящих, продолжающихся из жизни в жизнь. Этой другой сфере и отдадим свое сердце, зная, что там, где сердце, там и сознание. К области явлений, имеющих очень длительное существование, относятся качества духа, которые растут или уменьшаются в зависимости от восхождения или нисхождения духа. Скажем, страх или мужество будут сопутствовать человеку из жизни в жизнь, возрастая или ослабевая в своей силе. Качества духа развиваются и растут по восходящей или нисходящей дуге</w:t>
      </w:r>
      <w:r w:rsidR="00880711">
        <w:t xml:space="preserve"> — </w:t>
      </w:r>
      <w:r w:rsidR="00503321">
        <w:t>или эволюция, или инволюция. На протяжении нескольких воплощений можно проследить эволюцию или инволюцию растущего качества, когда оно возвышает дух или низводит его по ступеням лестницы жизни. Малого и не имеющего значения нет ничего. Зернышко малое в жизни одной может дать всходы большие в другой, и хорошо, если семя это благое. Ведь и сорняки дают свою поросль. Нива сознания пусть будет заботою дня, ибо в течение дней и ночей жизни земной разрастаются или умирают ростки зерен добрых и злых. Так среди изменчивого потока явлений земных идут струи течений более глубоких, уходящих вовнутрь. Внешний человек родится, стареет и умирает, и быстро меняется облик его в течение жизни, но внутренняя сущность его остается почти неизменной, если только он не приложит сознательно к этому руку. На примере алкоголика можно видеть уже более ускоренное, чем обычно, падение духа, ибо падение совершается иногда очень быстро, но не без далеких причин. Так же и восхождение может идти планомерно и быстро, как, например, в случае ученичества. Эти внутренние процессы сознания, так мало зависящие от внешних условий, являют собою самое значительное в человеческой жизни. Ничто внешнее не может их заменить, и никакое земное благополучие прикрыть трагедию падения духа или умалить подвиг восхождения его по Лестнице Света. Две жизни у каждого человека, и следует думать о том, какое значение имеет каждая из них.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283. </w:t>
      </w:r>
      <w:r w:rsidR="003312B3" w:rsidRPr="00CE6772">
        <w:rPr>
          <w:b/>
        </w:rPr>
        <w:t>(М.А.Й</w:t>
      </w:r>
      <w:r w:rsidR="003312B3" w:rsidRPr="003312B3">
        <w:rPr>
          <w:b/>
        </w:rPr>
        <w:t>.).</w:t>
      </w:r>
      <w:r w:rsidR="00503321">
        <w:t xml:space="preserve"> Ритм тем хорош, что вырывает сознание из власти обычного и погружает его в необычность. Конечно, имеется в виду ритм устремлений духовных. Ритм может быть и иным, в бездну влекущим. Но силою он остается всегда. И сила его не в длительности часов или минут, отводимых ему каждодневно, но в непрерываемости самого ритма. Одна минута такого ритма, в течение всей жизни ненарушаемого, даст больше, нежели целые дни аритмичных усилий. Ведь ритм</w:t>
      </w:r>
      <w:r w:rsidR="00880711">
        <w:t xml:space="preserve"> — </w:t>
      </w:r>
      <w:r w:rsidR="00503321">
        <w:t xml:space="preserve">это основа проявленной космической жизни, и строящий жизнь свою на Основах преуспеет </w:t>
      </w:r>
      <w:r w:rsidR="00503321">
        <w:lastRenderedPageBreak/>
        <w:t>всегда. В ритме тайна успеха всех начинаний. Ритмом достигается то, чего обычным путем невозможно достичь. Только в начале, при установлении ритма, приходится прилагать силы, а дальше несет уже ритм, их умножая. Именно ритм перенесет через ограничения смерти, ибо поступательно движение его не от тела, но духа. Если хотите достичь, ритм утверждайте с первых же самых шагов.</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284. </w:t>
      </w:r>
      <w:r w:rsidR="00C065BF" w:rsidRPr="00CE6772">
        <w:rPr>
          <w:b/>
        </w:rPr>
        <w:t>(Гуру</w:t>
      </w:r>
      <w:r w:rsidR="00C065BF" w:rsidRPr="00C065BF">
        <w:rPr>
          <w:b/>
        </w:rPr>
        <w:t>).</w:t>
      </w:r>
      <w:r w:rsidR="00503321">
        <w:t xml:space="preserve"> Конечно, все дело в устремлении и желании сердца. Если они достаточно сильны, то под воздействием их согнутся и рамки внешних условий. Нужно только захотеть достаточно сильно. В случае нужды внешние действия можно заменить действиями духовными, то есть в духе, в воображении своем совершая то, что окружающие обстоятельства не позволяют совершать физически. Да. Да. И рисовать можно мысленно, создавая желаемые образы, чтобы потом уже облечь их в земные конкретные формы. Огненного потока творчества не может остановить ничто.</w:t>
      </w:r>
    </w:p>
    <w:p w:rsidR="00834937" w:rsidRDefault="00503321" w:rsidP="00503321">
      <w:r>
        <w:t>(Со сна). Ураган событий.</w:t>
      </w:r>
    </w:p>
    <w:p w:rsidR="00834937" w:rsidRDefault="00503321" w:rsidP="00503321">
      <w:r>
        <w:t>(На днях было со сна). Дадим всё.</w:t>
      </w:r>
    </w:p>
    <w:p w:rsidR="00834937" w:rsidRDefault="00834937" w:rsidP="00503321"/>
    <w:p w:rsidR="00503321" w:rsidRDefault="00F473CA" w:rsidP="00503321">
      <w:pPr>
        <w:rPr>
          <w:lang w:val="en-US"/>
        </w:rPr>
      </w:pPr>
      <w:r w:rsidRPr="00AE7011">
        <w:rPr>
          <w:b/>
        </w:rPr>
        <w:t>19</w:t>
      </w:r>
      <w:r>
        <w:rPr>
          <w:b/>
          <w:lang w:val="en-US"/>
        </w:rPr>
        <w:t>63</w:t>
      </w:r>
      <w:r w:rsidRPr="00AE7011">
        <w:rPr>
          <w:b/>
        </w:rPr>
        <w:t xml:space="preserve"> г. </w:t>
      </w:r>
      <w:r w:rsidR="00503321" w:rsidRPr="00CE6772">
        <w:rPr>
          <w:b/>
        </w:rPr>
        <w:t>285.</w:t>
      </w:r>
      <w:r w:rsidR="00503321">
        <w:t xml:space="preserve"> (На ночь). Сущность грядущих событий</w:t>
      </w:r>
      <w:r w:rsidR="00880711">
        <w:t xml:space="preserve"> — </w:t>
      </w:r>
      <w:r w:rsidR="00503321">
        <w:t>это reduction ad absurdum всех начинаний, мер и действий старого мира, идущих вразрез и против Наших намерений и планов, а затем их крушение. И там, где враги Нового Мира не ожидают, там будут вспыхивать очаги новых зарождений его.</w:t>
      </w:r>
    </w:p>
    <w:p w:rsidR="00CE6772" w:rsidRPr="00CE6772" w:rsidRDefault="00CE6772" w:rsidP="00503321">
      <w:pPr>
        <w:rPr>
          <w:lang w:val="en-US"/>
        </w:rPr>
      </w:pPr>
    </w:p>
    <w:p w:rsidR="00834937" w:rsidRDefault="00503321" w:rsidP="00CE6772">
      <w:pPr>
        <w:pStyle w:val="Quote"/>
      </w:pPr>
      <w:r>
        <w:t>Видел во сне В.И.Л.</w:t>
      </w:r>
      <w:r w:rsidR="001A3B11">
        <w:rPr>
          <w:rStyle w:val="FootnoteReference"/>
        </w:rPr>
        <w:footnoteReference w:id="22"/>
      </w:r>
      <w:r>
        <w:t>, долго беседовал с ним. Он спросил, что я делал с 25-го года. Я сказал, что был лаборантом в этой самой лаборатории, где мы сидим. Он был очень занят. Хотел сказать ему о полезности библ. Но он ушел по делам. Показывал мне бумажку, где среди прочих была моя подпись. Сон был живым. Я думал логически, как наяву.</w:t>
      </w:r>
    </w:p>
    <w:p w:rsidR="00834937" w:rsidRDefault="00F473CA" w:rsidP="00503321">
      <w:r w:rsidRPr="00AE7011">
        <w:rPr>
          <w:b/>
        </w:rPr>
        <w:t>19</w:t>
      </w:r>
      <w:r w:rsidRPr="00F714C9">
        <w:rPr>
          <w:b/>
        </w:rPr>
        <w:t>63</w:t>
      </w:r>
      <w:r w:rsidRPr="00AE7011">
        <w:rPr>
          <w:b/>
        </w:rPr>
        <w:t xml:space="preserve"> г. </w:t>
      </w:r>
      <w:r w:rsidR="00503321" w:rsidRPr="00CE6772">
        <w:rPr>
          <w:b/>
        </w:rPr>
        <w:t>286. (Апр. 24).</w:t>
      </w:r>
      <w:r w:rsidR="00503321">
        <w:t xml:space="preserve"> Истинная готовность</w:t>
      </w:r>
      <w:r w:rsidR="00880711">
        <w:t xml:space="preserve"> — </w:t>
      </w:r>
      <w:r w:rsidR="00503321">
        <w:t xml:space="preserve">это готовность всегда ко всему, когда уже ничто не поражает и не удивляет и сознание психологировано к любому повороту и неожиданностям пути. Эта готовность обуславливает быстрое приспособление к новым условиям, и ассимиляцию окружающего, и созвучие в то же время с Ведущим. Конечно, все дело в состоянии сознания, которое настраивается на волну новых условий, не теряя ничуть прочности установившегося ранее контакта с ближайшим по духу по линии Иерархии. Не от нового окружения почерпает сознание силы свои, но откуда и раньше. Прочность Близости остается неизменной навсегда, но усиливается в своей светоносности. Близость все та же, и близки все те же, но при усиленном напряжении Лучей. Неизменяемость понимается как неизменность постоянства устремления к Единому Фокусу Света. Рад дать новые обстоятельства, как только условия </w:t>
      </w:r>
      <w:r w:rsidR="00503321">
        <w:lastRenderedPageBreak/>
        <w:t>позволяют. Те, кто сужден срокам, от себя не зависят, и жизнь их строится и планируется в зависимости от них. Сам Прилагаю Руку Мою, когда приближаются сроки. Земными глазами всего не учесть, и нельзя ошибиться. Столько труда Приложил для подготовки сознания не для того, чтобы энергии его устремились не по назначению. Вы ждете, Ждем и Мы. Мы Находимся в напряжении готовности, чтобы дать, вы будьте в напряжении готовности, чтобы взять даваемое, неуклонно следуя Указаниям. Столько трудов впереди и столько дела. Готовность нужна с обеих сторон.</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CE6772">
        <w:rPr>
          <w:b/>
        </w:rPr>
        <w:t xml:space="preserve">287. </w:t>
      </w:r>
      <w:r w:rsidR="003312B3" w:rsidRPr="00CE6772">
        <w:rPr>
          <w:b/>
        </w:rPr>
        <w:t>(М.А</w:t>
      </w:r>
      <w:r w:rsidR="003312B3" w:rsidRPr="003312B3">
        <w:rPr>
          <w:b/>
        </w:rPr>
        <w:t>.Й.).</w:t>
      </w:r>
      <w:r w:rsidR="00503321">
        <w:t xml:space="preserve"> Требуется помощь. Она может быть оказана только через находящихся в теле, и притом в условиях, подходящих и дающих возможность ее осуществить. Длительность нашего контакта позволяет нам быть посредствующим звеном. Решение войти в контакт через нас правильно, иначе ручаться нельзя за источник. Поможем, но свое сознание надо подготовить на приемлемость и желание оказать нужную помощь.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288. </w:t>
      </w:r>
      <w:r w:rsidR="00C065BF" w:rsidRPr="00CE6772">
        <w:rPr>
          <w:b/>
        </w:rPr>
        <w:t>(Гуру</w:t>
      </w:r>
      <w:r w:rsidR="00C065BF" w:rsidRPr="00C065BF">
        <w:rPr>
          <w:b/>
        </w:rPr>
        <w:t>).</w:t>
      </w:r>
      <w:r w:rsidR="00503321">
        <w:t xml:space="preserve"> Мы были Посредниками всегда, и потому установку связи с сотрудниками из Тонкого</w:t>
      </w:r>
      <w:r w:rsidR="00876458">
        <w:rPr>
          <w:lang w:val="en-US"/>
        </w:rPr>
        <w:t xml:space="preserve"> </w:t>
      </w:r>
      <w:r w:rsidR="00503321">
        <w:t>Мира следует производить через нас. Можно это делать и через других, но быть уверенным в качестве и верности контакта в этом случае невозможно. Желающих много энергии свои уявлять в плотном мире, но наша</w:t>
      </w:r>
      <w:r w:rsidR="00880711">
        <w:t xml:space="preserve"> — </w:t>
      </w:r>
      <w:r w:rsidR="00503321">
        <w:t>обязанность охранить непосредственность связи и оградить провод от нежелательных сознаний. Поэтому будем действовать через нас.</w:t>
      </w:r>
    </w:p>
    <w:p w:rsidR="00834937" w:rsidRDefault="00503321" w:rsidP="00503321">
      <w:r w:rsidRPr="00CE6772">
        <w:rPr>
          <w:b/>
        </w:rPr>
        <w:t>(Л.)</w:t>
      </w:r>
      <w:r w:rsidRPr="00CE6772">
        <w:t xml:space="preserve"> </w:t>
      </w:r>
      <w:r>
        <w:t>Искал давно эту возможность. Вы мне нужны. Время приходит, когда надо влить новую струю в исчерпывающиеся условия. Не хватает духовного заряда. Нетерпимость печальна. Передатчиков духовности нет. Хочу сотрудничать и контакта. Утвердим его на взаимопонимании целей. Эволюция одна, но ступени ее разны. Каждую надо понять и уловить ее требования. Много готовых сознаний, но нет могущих насытить их голод. Вместе мы сможем то нужное дать, чего требует жизнь. Я подготовлю условия. Вы же старайтесь со мною усилить контакт.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289.</w:t>
      </w:r>
      <w:r w:rsidR="00503321">
        <w:t xml:space="preserve"> Принесут все, кто может, свое на построение будущего. Принесете и вы, и приношение ваше будет огромно. Приносите уже давно. Пространство принимает дары духа и хранит всё. Одни использует тотчас же (и сейчас), другие</w:t>
      </w:r>
      <w:r w:rsidR="00880711">
        <w:t xml:space="preserve"> — </w:t>
      </w:r>
      <w:r w:rsidR="00503321">
        <w:t>до времени. Все пригодятся, и очень, ибо вы под Лучами. Гигантский размах строительства не охватить глазом</w:t>
      </w:r>
      <w:r w:rsidR="00880711">
        <w:t xml:space="preserve"> — </w:t>
      </w:r>
      <w:r w:rsidR="00503321">
        <w:t>оно захватывает три мира. Это Наш труд. Сознательных строителей единицы, бессознательных легионы. Надо помочь, и прежде всего</w:t>
      </w:r>
      <w:r w:rsidR="00880711">
        <w:t xml:space="preserve"> — </w:t>
      </w:r>
      <w:r w:rsidR="00503321">
        <w:t xml:space="preserve">в духе, а потом явно. Л. предлагает сотрудничество. Согласен? Тогда контакт будем устанавливать через Меня. Но нужно добровольное и сознательное согласие. Он может действовать только через живых. Контакт </w:t>
      </w:r>
      <w:r w:rsidR="00503321">
        <w:lastRenderedPageBreak/>
        <w:t>устанавливается на взаимопритяжении и взаимоустремлении. Я Буду связующим звеном. Внешние условия Дадим. Иерархии мощь неизмерима. Каждый час приближает будущее. Неотвратимо оно, ибо за ним</w:t>
      </w:r>
      <w:r w:rsidR="00880711">
        <w:t xml:space="preserve"> — </w:t>
      </w:r>
      <w:r w:rsidR="00503321">
        <w:t>Мы. Л. очень активен. Но приемников нет. Своих созовешь близ себя. Медиатор поможет. Ей очень пуста и безрадостна жизнь. Для Нас невозможного нет. Близится время твое. Благословляю на подвиг. Не свое принесешь людям, но Наше. С Нами будь неотрывно. По сердцу и сказка. Каждый этап требует своих деятелей. Знающих надо. Век знанья идет. А носители где?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290.</w:t>
      </w:r>
      <w:r w:rsidR="00503321">
        <w:t xml:space="preserve"> (209). </w:t>
      </w:r>
      <w:r w:rsidR="00503321" w:rsidRPr="00CE6772">
        <w:rPr>
          <w:b/>
        </w:rPr>
        <w:t>(Апр. 25).</w:t>
      </w:r>
      <w:r w:rsidR="00503321">
        <w:t xml:space="preserve"> Если сердце отвращается от соприкосновения с кем-то, сердцу можно поверить и соприкасания избегать. Что же, как не сердце, подаст первую весть? Полагаясь на его голос и предупреждения, утончаем его. Сердце</w:t>
      </w:r>
      <w:r w:rsidR="00880711">
        <w:t xml:space="preserve"> — </w:t>
      </w:r>
      <w:r w:rsidR="00503321">
        <w:t>страж верный. Сколько желающих прильнуть к магниту горящего сердца. Тянутся все: и те, кто от Света, и те, кто от тьмы. Не с целью благою тянутся темные руки. Особенно опасны прикрывающиеся, ибо иначе как могут они подойти? И горе нераспознавшим. Распознавание</w:t>
      </w:r>
      <w:r w:rsidR="00880711">
        <w:t xml:space="preserve"> — </w:t>
      </w:r>
      <w:r w:rsidR="00503321">
        <w:t>качество, совершенно необходимое. Распознаёт сердце. Значит, воспитанию и утончению, то есть культуре, сердца следует уделить достаточно времени, а главное</w:t>
      </w:r>
      <w:r w:rsidR="00880711">
        <w:t xml:space="preserve"> — </w:t>
      </w:r>
      <w:r w:rsidR="00503321">
        <w:t>внимания, ибо очень часто сигналы сердца остаются в небрежении. Сердце требует только свободы уявлять свои чувствования и ощущения и хочет, чтобы с ними считались. Много ошибок проистекает от того, что не принимаются во внимание первые предупреждения сердца. Сердце дано человеку как независимый орган, или аппарат, для восприятий того, что неощутимо для мозга. Воздадим должное сердцу.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291.</w:t>
      </w:r>
      <w:r w:rsidR="00503321">
        <w:t xml:space="preserve"> (210). </w:t>
      </w:r>
      <w:r w:rsidR="003312B3" w:rsidRPr="003312B3">
        <w:rPr>
          <w:b/>
        </w:rPr>
        <w:t>(М.А.Й.).</w:t>
      </w:r>
      <w:r w:rsidR="00503321">
        <w:t xml:space="preserve"> Чтобы жить психожизнью всего сердца, надо, чтобы оно, Солнцу подобно, все освещало, на что падает его луч, когда в свете его видно отчетливо ясно и то, что красиво и глаз привлекает и что безобразно, на что глаз не хочет смотреть. Сердце, как Солнце, имеет лучи и шлет их вокруг естественно и без всяких усилий. Особый луч образуется тогда, когда энергия сердца сосредоточивается на выбранном объекте или субъекте, и тогда действие сердечной энергии особенно мощно. Конечно, такие посылки отягощают горящее сердце, но ведь лучший передатчик энергии этой</w:t>
      </w:r>
      <w:r w:rsidR="00880711">
        <w:t xml:space="preserve"> — </w:t>
      </w:r>
      <w:r w:rsidR="00503321">
        <w:t>любовь. Важно отметить, что и прочие чувства, такие как, например, преданность или устремление, тоже служат прекрасными передатчиками. Сердце</w:t>
      </w:r>
      <w:r w:rsidR="00880711">
        <w:t xml:space="preserve"> — </w:t>
      </w:r>
      <w:r w:rsidR="00503321">
        <w:t>это чудесный аппарат духа, требующий бережного изучения и тонкого подхода. Путь восхождения духа устилается сердцем. Каждый имеет в себе судию, и судья этот</w:t>
      </w:r>
      <w:r w:rsidR="00880711">
        <w:t xml:space="preserve"> — </w:t>
      </w:r>
      <w:r w:rsidR="00503321">
        <w:t>сердце.</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CE6772">
        <w:rPr>
          <w:b/>
        </w:rPr>
        <w:t xml:space="preserve">292. </w:t>
      </w:r>
      <w:r w:rsidR="00C065BF" w:rsidRPr="00CE6772">
        <w:rPr>
          <w:b/>
        </w:rPr>
        <w:t>(Гуру</w:t>
      </w:r>
      <w:r w:rsidR="00C065BF" w:rsidRPr="00C065BF">
        <w:rPr>
          <w:b/>
        </w:rPr>
        <w:t>).</w:t>
      </w:r>
      <w:r w:rsidR="00503321">
        <w:t xml:space="preserve"> Способность распознавания диктует отношение к людям. «Ина слава луне, ина Солнцу, ина звездам». Но ведь есть и планеты смерти, и есть смердящие смертью сердца. Так </w:t>
      </w:r>
      <w:r w:rsidR="00503321">
        <w:lastRenderedPageBreak/>
        <w:t>что и отношения к людям различны. И никто со стороны не вправе судить распознающее сердце и указывать ему, как должно реагировать оно и сознание его обладателя на тех, кто подходит к нему. Если не полагаться на себя, и собственный опыт, и на чувствознание свое, то на кого же или на что же полагаться? На слова и уверения сердцем молчащих? Опыт познавания человека показал, как мало можно полагаться на людские слова и чувства астрала, и все, что исходит от тех, кто астрала в себе не поборол. Опора одна</w:t>
      </w:r>
      <w:r w:rsidR="00880711">
        <w:t xml:space="preserve"> — </w:t>
      </w:r>
      <w:r w:rsidR="00503321">
        <w:t>Иерархия Света, на нее полагайтесь всегда.</w:t>
      </w:r>
    </w:p>
    <w:p w:rsidR="00834937" w:rsidRDefault="00503321" w:rsidP="00CE6772">
      <w:pPr>
        <w:pStyle w:val="Quote"/>
      </w:pPr>
      <w:r>
        <w:t>Видел во сне человека, от которого хворал два-три раза после встречи с ним. Что-то смотрел, он был рядом. Я с возмущением крикнул ему: «Да уберите же, наконец, свою руку с моего позвоночника». Он вампиризировал меня, оттягивая энергию. Очень хочет со мной держать контакт и пожирать мою психическую энергию.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293.</w:t>
      </w:r>
      <w:r w:rsidR="00503321">
        <w:t xml:space="preserve"> (211). </w:t>
      </w:r>
      <w:r w:rsidR="00503321" w:rsidRPr="00CE6772">
        <w:rPr>
          <w:b/>
        </w:rPr>
        <w:t>(Апр. 26).</w:t>
      </w:r>
      <w:r w:rsidR="00503321">
        <w:t xml:space="preserve"> Астральное тело</w:t>
      </w:r>
      <w:r w:rsidR="00880711">
        <w:t xml:space="preserve"> — </w:t>
      </w:r>
      <w:r w:rsidR="00503321">
        <w:t>проводник эмоций. Оно состоит из материи Тонкого Плана точно так же, как физическое тело составлено из материи плотного мира. Эта материя по своему составу, то есть по грубости и разреженности, так же разнится у различных людей, как отличается физическое тело похотливца и пьяницы от физического тела подвижника. Разница в составе физических тел людей огромна, и разнообразие это велико. Точно так же велика разница и в материи астральных тел как у живых, так и у умерших людей. Грубое и зараженное физическое тело, отравленное ядами разложения, имеет и астральное тело соответствующего состава; тонкое и разреженное и очищенное от всякой скверны и по составу своей материи совершенно отлично от первого. Задача в том, чтобы разредить и очистить тело физическое и одновременно и параллельно с этим утончать и разрежать тело астральное. Оба тела утончаются мыслью, словами, действиями и эмоциями, сопровождающими их. Все, что происходит в человеке, тотчас же отемняет или осветляет его, и притом</w:t>
      </w:r>
      <w:r w:rsidR="00880711">
        <w:t xml:space="preserve"> — </w:t>
      </w:r>
      <w:r w:rsidR="00503321">
        <w:t>во всех оболочках. Небольшое самонаблюдение покажет, как действуют эмоции, мысли и чувства на все тело и как действуют на него качества духа, например, бесстрашие, или уверенность, или устремление. Работы над собой</w:t>
      </w:r>
      <w:r w:rsidR="00880711">
        <w:t xml:space="preserve"> — </w:t>
      </w:r>
      <w:r w:rsidR="00503321">
        <w:t>непочатый край, и чем больше знание, тем больше работы. Утончить и разредить свои проводники</w:t>
      </w:r>
      <w:r w:rsidR="00880711">
        <w:t xml:space="preserve"> — </w:t>
      </w:r>
      <w:r w:rsidR="00503321">
        <w:t xml:space="preserve">это ли не задача? Ведь это так нужно, и особенно для надземного пребывания. Вещество материи астрального тела, привыкшее вибрировать на определенной волне и реагировать на впечатления того или иного, но привычного порядка, представляет собою нечто установившееся, способное отвечать на воздействие именно того ряда явлений, которые утвердились в течение жизни. Сбросив физическое тело, человек остается в той оболочке, которая огрублена или утончена им самим и которая способна ответствовать только на те энергии извне, которые привычны и с которыми оно </w:t>
      </w:r>
      <w:r w:rsidR="00503321">
        <w:lastRenderedPageBreak/>
        <w:t>сжилось и срослось на Земле. Вот почему очищение проводников, или оболочек, включая и плотную, столь настоятельно необходимо. Всего легче этот процесс производить на Земле, всего труднее в Надземном. Вибрации в оболочках нежелательного порядка исключаются полностью, ибо они отемняют ауру и вносят в оболочки элементы низшего качества. Пора бы понять, что хотя дерево с виселицы и креста, скажем, сосна, одинаково, психически его насыщение различно. Но физическое тело не дерево, и по опухшей и отравленной оболочке беспробудного пьяницы, с одной стороны, и хорошего спортсмена</w:t>
      </w:r>
      <w:r w:rsidR="00880711">
        <w:t xml:space="preserve"> — </w:t>
      </w:r>
      <w:r w:rsidR="00503321">
        <w:t>с другой, видно, как различен состав их тел даже при невысокой духовности спортсмена. Разрежение и утончение проводников</w:t>
      </w:r>
      <w:r w:rsidR="00880711">
        <w:t xml:space="preserve"> — </w:t>
      </w:r>
      <w:r w:rsidR="00503321">
        <w:t>задача неотложно важная, ибо процесс этот длителен и требует годы и годы. Ведь цель человеческой эволюции</w:t>
      </w:r>
      <w:r w:rsidR="00880711">
        <w:t xml:space="preserve"> — </w:t>
      </w:r>
      <w:r w:rsidR="00503321">
        <w:t>разредить и утончить и материю физических тел, и материю планеты. В Круге седьмом, в седьмой Расе, бесплотною будет Земля и тела людей, бесплотными будут они, но материальными все же, ибо от материи, как бы утонченна и светоносна она ни была, никуда не уйти.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294.</w:t>
      </w:r>
      <w:r w:rsidR="00503321">
        <w:t xml:space="preserve"> (212). </w:t>
      </w:r>
      <w:r w:rsidR="003312B3" w:rsidRPr="003312B3">
        <w:rPr>
          <w:b/>
        </w:rPr>
        <w:t>(М.А.Й.).</w:t>
      </w:r>
      <w:r w:rsidR="00503321">
        <w:t xml:space="preserve"> Люди часто сетуют на болезни, а между тем ничто так не утончает организм, как физические страдания. Можно, конечно, и без болезней, но при условии ярого устремления духа и ярого волевого усилия, длительного и постоянного, взять процесс в свои руки. Правда, без болей нельзя, без болей все же не обойтись, но это будут уже священные боли, и их характер иной. Обратили ли внимание на то, как сильно страдали Высокие Духи и большинство учеников? Чем выше полет, тем больше страданий, ибо даже страдания и боль надо огненно преодолеть. Субстанция, вырабатываемая страданием в веществе оболочек, светоносна и является благословением для страдальца, когда он освободился от тела. Так смысл различных явлений с точки зрения Тонкого Мира приобретает совершенно иное значение. И тяжкая карма может оказаться светлой освободительницей. Некоторые животные не болеют всю жизнь и умирают от старости и без боли. Не позавидуем 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295.</w:t>
      </w:r>
      <w:r w:rsidR="00503321">
        <w:t xml:space="preserve"> (213). </w:t>
      </w:r>
      <w:r w:rsidR="00503321" w:rsidRPr="00CE6772">
        <w:rPr>
          <w:b/>
        </w:rPr>
        <w:t>(Апр. 27).</w:t>
      </w:r>
      <w:r w:rsidR="00503321">
        <w:t xml:space="preserve"> Друг Мой, отдавая земному земное и людям то, о чем они просят, следует не забывать, что каждое соприкосновение с земным, подобно воронке, стремится затянуть сознание в свою сферу. Аппарат же духа требует для успешности восприятий особой настроенности, которую люди и нарушают. Сохранить ее можно только при условии, если в момент соприкосновения не позволять сознанию выходить из своей сферы, рассматривая все происходящее как бы со стороны и не позволяя себе вибрировать астрально в унисон с происходящим. Если слепой поведет слепого, оба упадут в яму. Если погрузи</w:t>
      </w:r>
      <w:r w:rsidR="00880711">
        <w:t>ться в малый личный мирок чьей-</w:t>
      </w:r>
      <w:r w:rsidR="00503321">
        <w:t xml:space="preserve">то ограниченности, свой, утвержденный такими трудами, </w:t>
      </w:r>
      <w:r w:rsidR="00503321">
        <w:lastRenderedPageBreak/>
        <w:t>будет нарушен. Именно здесь, как нигде, применяется древнее правило жизни духа: быть в мире, но быть «не от мира сего». Сердечное участие еще не означает растворение своего мира в чужом сознании и его суеты. И, помогая людям, следует заботливо отгородить от них «святилище духа», ибо войдут, и растопчут святыню, и священное пламя, зажженное в нем, погасят. Можно душу свою отдать «за други своя», но не дух; дух предается Владыке. Эти две сферы разграничиваются. Можно душу свою потерять, чтобы обрести дух. Душа отдается на распятие в мире земном вместе с телом, но дух и царство его не от мира сего, и цель всех страданий земных имеет в виду лишь одно</w:t>
      </w:r>
      <w:r w:rsidR="00880711">
        <w:t xml:space="preserve"> — </w:t>
      </w:r>
      <w:r w:rsidR="00503321">
        <w:t>освобождение духа от всего, чем он связан и прикован, Прометею подобно, к Земле.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296.</w:t>
      </w:r>
      <w:r w:rsidR="00503321">
        <w:t xml:space="preserve"> (214). Жизнь показала, как трудно установить настроенность арфы духа и как легко нарушить ее при вторжении посторонних воздействий, особенно если не оградиться от них особыми мерами. Слишком уж земное отлично от Сфер Высших, и слишком много желающих сознательно и бессознательно вторгаться туда, куда допускать их нельзя. А так как среди этих желающих постоянно пытаются проникнуть темные силы, то осторожность удваивается. Дозор, дозор, дозор и защита. Недаром заградительная сеть дана духу как защита от зла. Ее можно усилить.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297. </w:t>
      </w:r>
      <w:r w:rsidR="003312B3" w:rsidRPr="00CE6772">
        <w:rPr>
          <w:b/>
        </w:rPr>
        <w:t>(М.А.</w:t>
      </w:r>
      <w:r w:rsidR="003312B3" w:rsidRPr="003312B3">
        <w:rPr>
          <w:b/>
        </w:rPr>
        <w:t>Й.).</w:t>
      </w:r>
      <w:r w:rsidR="00503321">
        <w:t xml:space="preserve"> Отягчающие неизбежны. Но это не значит, что надо себя отдавать им на растерзание. Целесообразность во всем. Можно дать, но не в дырявый кувшин. Добротность сосуда устанавливается довольно быстро и при некотором опыте</w:t>
      </w:r>
      <w:r w:rsidR="00880711">
        <w:t xml:space="preserve"> — </w:t>
      </w:r>
      <w:r w:rsidR="00503321">
        <w:t>безошибочно. Потери собственной силы избежать нельзя, но нецелесообразное пожирание ее остановить и пресечь необходимо, как только обнаружен такой пожиратель. Какими бы словами, учениями и верованиями ни прикрывался вампир, беззаконие надо остановить, как только замечены первые признаки. Особенно опасен духовный вампиризм, если идет он через незримость и если пожиратель знаком с некоторыми вещами, касающимися Тонкого Мира. Сколько незримых убийств и скольких убили! Оберегитесь от зла и пожирателей злых и жестоких, даже если творят они дело свое по неведению.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298. </w:t>
      </w:r>
      <w:r w:rsidR="00C065BF" w:rsidRPr="00CE6772">
        <w:rPr>
          <w:b/>
        </w:rPr>
        <w:t>(Гуру</w:t>
      </w:r>
      <w:r w:rsidR="00C065BF" w:rsidRPr="00C065BF">
        <w:rPr>
          <w:b/>
        </w:rPr>
        <w:t>).</w:t>
      </w:r>
      <w:r w:rsidR="00503321">
        <w:t xml:space="preserve"> Луч Солнца, проходя через стекло, несет на себе его отпечаток, если стекло окрашено в тот или иной цвет, или оно матовое, или оно нечистое, или неровна поверхность его. Так и наши лучи, проходя через сознание ваше, удерживают на себе особенности и свойства каждого. Чистота и ясность восприятия зависит от чистоты преломляющего сознания. Поверхность его, как у хорошего зеркала, чтобы отражало оно без искажений, должна быть без изъянов. Великое спокойствие делает воспринимающую поверхность сознания зеркальной, и тогда Луч отражается в нем </w:t>
      </w:r>
      <w:r w:rsidR="00503321">
        <w:lastRenderedPageBreak/>
        <w:t>неискаженным. При контакте пусть первой заботой будет установить настроенность приемника сознания. И тогда восприятия и посылки в него потекут, не изменяя своей первичной сущности.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299. (Апр. 28).</w:t>
      </w:r>
      <w:r w:rsidR="00503321">
        <w:t xml:space="preserve"> Гостю скажи: «Внешнее творчество зависит от внутреннего». Близость к Иерархии дает прилив творческих сил, богатство образов и необычную своеобразность формам его выражения. Ритм вводит процесс в колею постоянства и все время наращивает силы. Писатель может исписаться, и художник «изрисоваться», и оратор не найти слов, но тот, кто с Нами идет,</w:t>
      </w:r>
      <w:r w:rsidR="00880711">
        <w:t xml:space="preserve"> — </w:t>
      </w:r>
      <w:r w:rsidR="00503321">
        <w:t>никогда. Но с Нами идущий не будет знать, как воплотить в конкретные формы бесконечное разнообразие образов, постоянно возникающих в его воображении, которое питается Нами. Кто-то ищет сюжеты и гоняется за темами; у кого-то нет мыслей; кто-то заимствует чужую музыку. Тот, кто с Нами, не знает таких положений. Сама теснота внешних условий его заставляет творить, не угашая огня духа. Богатства пространственной сокровищницы неисчерпаемы. Черпать из них может тот, кто устремлен к Нам. Не оскудеет мир его творческого воображения ни мыслями, ни чувствами, ни образами.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300. </w:t>
      </w:r>
      <w:r w:rsidR="003312B3" w:rsidRPr="00CE6772">
        <w:rPr>
          <w:b/>
        </w:rPr>
        <w:t>(М</w:t>
      </w:r>
      <w:r w:rsidR="003312B3" w:rsidRPr="003312B3">
        <w:rPr>
          <w:b/>
        </w:rPr>
        <w:t>.А.Й.).</w:t>
      </w:r>
      <w:r w:rsidR="00503321">
        <w:t xml:space="preserve"> ДЛЯ утончения творчества можно обратить особое внимание на утончение своего аппарата. Ведь все восприятия идут через него. Чтобы запечатлеть, надо видеть, а чтобы видеть уметь, надо тренировать в себе то, что может видеть. Глаза у всех, но видят не все, ибо одних глаз недостаточно, чтобы увидеть. Видит тот, кто за глазом стоит. Он и слышит, он и мыслит, и он же творит. Он тот, кто пребывает внутри. Его сила растет, если к ней обратиться. Его сила растет, если поддержана свыше Учителем Света. Можно, можно внутренне расти беспредельно. Путь искусства</w:t>
      </w:r>
      <w:r w:rsidR="00880711">
        <w:t xml:space="preserve"> — </w:t>
      </w:r>
      <w:r w:rsidR="00503321">
        <w:t>к Свету кратчайший, ибо через искусство имеете Свет.</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CE6772">
        <w:rPr>
          <w:b/>
        </w:rPr>
        <w:t xml:space="preserve">301. </w:t>
      </w:r>
      <w:r w:rsidR="00C065BF" w:rsidRPr="00CE6772">
        <w:rPr>
          <w:b/>
        </w:rPr>
        <w:t>(Гуру</w:t>
      </w:r>
      <w:r w:rsidR="00C065BF" w:rsidRPr="00C065BF">
        <w:rPr>
          <w:b/>
        </w:rPr>
        <w:t>).</w:t>
      </w:r>
      <w:r w:rsidR="00503321">
        <w:t xml:space="preserve"> Искусство требует полноотдачи себя. Внешне это не всегда возможно, но внутренне отдать свое сердце искусству можно во всяких условиях жизни. Это внутреннее погружение сознания через сердце в области огненного творчества духа сотрет те преграды, которые громоздятся вовне, ибо, если внешне не всегда возможно творить, то процессу внутреннего творчества никто и ничто препятствий поставить не может, но при условии, если творчество сердцу дороже всего и если творчество</w:t>
      </w:r>
      <w:r w:rsidR="00876458" w:rsidRPr="00F714C9">
        <w:t xml:space="preserve"> </w:t>
      </w:r>
      <w:r w:rsidR="00503321">
        <w:t>сердце ставит любовью к нему наивысшим назначением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302. (Л.В.И.).</w:t>
      </w:r>
      <w:r w:rsidR="00503321">
        <w:t xml:space="preserve"> Вот вы говорите «Искусство», вот вы говорите «Учение Жизни», но кто же и где же, сперва преломив хлебы, к ним людей подведет? Ведь сирых надо пригреть, раздетых</w:t>
      </w:r>
      <w:r w:rsidR="00880711">
        <w:t xml:space="preserve"> — </w:t>
      </w:r>
      <w:r w:rsidR="00503321">
        <w:t>одеть, голодных</w:t>
      </w:r>
      <w:r w:rsidR="00880711">
        <w:t xml:space="preserve"> — </w:t>
      </w:r>
      <w:r w:rsidR="00503321">
        <w:t xml:space="preserve">накормить, прежде чем двигаться дальше. И это сделаем мы. И когда здание Нового Мира будет готово, тогда </w:t>
      </w:r>
      <w:r w:rsidR="00503321">
        <w:lastRenderedPageBreak/>
        <w:t>войдут туда все для получения уже не даров Земли, но даров духа. Как же без них подойти? Потому и наша работа как подготовительная нужна и без нее не обойтись и не осуществить заданий Великого Плана. Старый мир мы разрушаем, чтобы Новый построить, и мы разрушим его.</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CE6772">
        <w:rPr>
          <w:b/>
        </w:rPr>
        <w:t>303. (Апр. 29).</w:t>
      </w:r>
      <w:r w:rsidR="00503321">
        <w:t xml:space="preserve"> Друг Мой, что же мешает писать? Мысли. Чьи? Свои собственные. Все еще кажется странным, что именно через друзей, вернее, через считающих себя таковыми, ползут огорчения, неприятности и темные воздействия. Стоит только поднять кого духом, как в ответ получаются удары. Большинство из них бессознательные, наносимые под внушением темных. Если бы записывать все, полезная книга бы получилась. Несомненно одно: оставлены самыми близкими, допущенными к сердцу, и если не в мыслях, то внешне. Но Сказал когда-то: останешься один. Вот и остался. А другие друзья радости мало несут. Любовь заменяется словами. Забота короче языка, а память</w:t>
      </w:r>
      <w:r w:rsidR="00880711">
        <w:t xml:space="preserve"> — </w:t>
      </w:r>
      <w:r w:rsidR="00503321">
        <w:t>на длину глаз. Следует вспомнить, как даже на тех, близких, оказывались ярые воздействия тьмы. И тьма их отдалила, омрачая их дух. Где же верность искать, и преданность, и постоянство? Неизменяем Владыка. Вот и опора лишь на Него. Сегодня день для Записи неблагоприятен.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304. </w:t>
      </w:r>
      <w:r w:rsidR="003312B3" w:rsidRPr="00CE6772">
        <w:rPr>
          <w:b/>
        </w:rPr>
        <w:t>(М</w:t>
      </w:r>
      <w:r w:rsidR="003312B3" w:rsidRPr="003312B3">
        <w:rPr>
          <w:b/>
        </w:rPr>
        <w:t>.А.Й.).</w:t>
      </w:r>
      <w:r w:rsidR="00503321">
        <w:t xml:space="preserve"> Вдумайтесь в смысл слов «Дал знание, не приняв мзды». Вот так и вы, светом других оделяя, о плате забудьте и не ожидайте ее ни в виде признательности, ни благодарности, ни доброго отношения, ни верности, ни преданности, ни в виде всех прочих знаков доброго отношения. Такова уж природа людская. Ведь Говорилось: «И вознесут, и унизят», вознесут, чтобы унизить, и возьмут, чтобы осудить. И будут, будут об одеянии духа метать жребий. Итак, даяние идет без ожидания возмещения со стороны тех, кто получает. Воздаяние будет, но в измерениях других. Одиночеству ничто и никто не изменит, даже друзья. Так будьте сильны, ибо опора</w:t>
      </w:r>
      <w:r w:rsidR="00880711">
        <w:t xml:space="preserve"> — </w:t>
      </w:r>
      <w:r w:rsidR="00503321">
        <w:t>Учитель.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 xml:space="preserve">305. </w:t>
      </w:r>
      <w:r w:rsidR="00C065BF" w:rsidRPr="00CE6772">
        <w:rPr>
          <w:b/>
        </w:rPr>
        <w:t>(Гуру</w:t>
      </w:r>
      <w:r w:rsidR="00C065BF" w:rsidRPr="00C065BF">
        <w:rPr>
          <w:b/>
        </w:rPr>
        <w:t>).</w:t>
      </w:r>
      <w:r w:rsidR="00503321">
        <w:t xml:space="preserve"> Надо быть крепко готовым к тому, чтобы одинаково относиться и к тому, когда возносят, и к тому, когда унижают. Ведь это так свойственно людям, причем унижают именно те, кто возвышали. «Осанна» и «Распни его» повторяются и варьируются на тысячи ладов, по сознанию подходящих. Как одинока была Елена Петровна, как ей хотелось иметь верных друзей! Сам Владыка Сказал: «Верного друга цените, верных так мало друзей». Ценим и мы.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306. (Л.В.И.).</w:t>
      </w:r>
      <w:r w:rsidR="00503321">
        <w:t xml:space="preserve"> Большие творятся дела. Мировая похлебка готова. Развитие событий уже не удержать ни золотом, ни заговорами. Неожиданны будут, как Героя приезд. И будут победны. Чувства и мысли миллионов людей, объединенных в одно, мощнее </w:t>
      </w:r>
      <w:r w:rsidR="00503321">
        <w:lastRenderedPageBreak/>
        <w:t>всех происков темных. Ведь вот так и сольются в одно, когда придет время, все, все, все, чтобы смести планетарных заговорщиков против человечества и мира без войн на Земле.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307. (Апр. 30).</w:t>
      </w:r>
      <w:r w:rsidR="00503321">
        <w:t xml:space="preserve"> Дружба измеряется преданностью и постоянством. Дружба колеблющаяся</w:t>
      </w:r>
      <w:r w:rsidR="00880711">
        <w:t xml:space="preserve"> — </w:t>
      </w:r>
      <w:r w:rsidR="00503321">
        <w:t>непрочна. Все, что строится на личных чувствах, столь же непрочно, как и самые чувства, ибо в самом лучшем случае ограничена кратким сроком существования личности. Всё Видим, всё Знаем, но воля свободна. Объединяем вас Мы.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308.</w:t>
      </w:r>
      <w:r w:rsidR="00503321">
        <w:t xml:space="preserve"> (215). </w:t>
      </w:r>
      <w:r w:rsidR="003312B3" w:rsidRPr="003312B3">
        <w:rPr>
          <w:b/>
        </w:rPr>
        <w:t>(М.А.Й.).</w:t>
      </w:r>
      <w:r w:rsidR="00503321">
        <w:t xml:space="preserve"> Одной нашей любви к вам недостаточно</w:t>
      </w:r>
      <w:r w:rsidR="00880711">
        <w:t xml:space="preserve"> — </w:t>
      </w:r>
      <w:r w:rsidR="00503321">
        <w:t>нужна ваша ответность и ваша любовь. На взаимности строится твердыня сердца. Когда взаимности нет или она угасает</w:t>
      </w:r>
      <w:r w:rsidR="00880711">
        <w:t xml:space="preserve"> — </w:t>
      </w:r>
      <w:r w:rsidR="00503321">
        <w:t>нет ничего. И тогда трудно помочь. А помощь наша нужна постоянно, ибо жизнь нелегка. Если люди вам близки, а мы далеки, нет вам в том пользы. Но если даже вы одиноки и оставлены всеми, но чуете близость вы нашу</w:t>
      </w:r>
      <w:r w:rsidR="00880711">
        <w:t xml:space="preserve"> — </w:t>
      </w:r>
      <w:r w:rsidR="00503321">
        <w:t>то все хорошо.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309.</w:t>
      </w:r>
      <w:r w:rsidR="00503321">
        <w:t xml:space="preserve"> (216). </w:t>
      </w:r>
      <w:r w:rsidR="00C065BF" w:rsidRPr="00C065BF">
        <w:rPr>
          <w:b/>
        </w:rPr>
        <w:t>(Гуру).</w:t>
      </w:r>
      <w:r w:rsidR="00503321">
        <w:t xml:space="preserve"> Определять правильность или ошибочность своих действий очень легко. Если в нашем присутствии сможете их повторить, не смущаясь, не колеблясь и не сомневаясь, действие правильно и хорошо.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310.</w:t>
      </w:r>
      <w:r w:rsidR="00503321">
        <w:t xml:space="preserve"> (217). Упор на Меня. Разумеется, всякое влияние, сближающее с Нами, хорошо; отделяющее от Нас</w:t>
      </w:r>
      <w:r w:rsidR="00880711">
        <w:t xml:space="preserve"> — </w:t>
      </w:r>
      <w:r w:rsidR="00503321">
        <w:t>плохо. Сближение с Нами</w:t>
      </w:r>
      <w:r w:rsidR="00880711">
        <w:t xml:space="preserve"> — </w:t>
      </w:r>
      <w:r w:rsidR="00503321">
        <w:t>цель жизни. Если оно не состоялось, жизнь идет насмарку. Если оно усиливается, дух идет вверх, если ослабляется</w:t>
      </w:r>
      <w:r w:rsidR="00880711">
        <w:t xml:space="preserve"> — </w:t>
      </w:r>
      <w:r w:rsidR="00503321">
        <w:t>вниз. Но воля свободна, и можно свободно идти или вверх, или вниз. Но знать надо точно, чтобы не заблуждаться и чтобы глаза были открыты и самообман невозможен.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CE6772">
        <w:rPr>
          <w:b/>
        </w:rPr>
        <w:t>311.</w:t>
      </w:r>
      <w:r w:rsidR="00503321">
        <w:t xml:space="preserve"> (218). </w:t>
      </w:r>
      <w:r w:rsidR="00503321" w:rsidRPr="00CE6772">
        <w:rPr>
          <w:b/>
        </w:rPr>
        <w:t>(Май 1).</w:t>
      </w:r>
      <w:r w:rsidR="00503321">
        <w:t xml:space="preserve"> (Со сна). И то невозможное будем считать возможным.</w:t>
      </w:r>
    </w:p>
    <w:p w:rsidR="00834937" w:rsidRDefault="00503321" w:rsidP="00503321">
      <w:r>
        <w:t>Потрясающе.</w:t>
      </w:r>
    </w:p>
    <w:p w:rsidR="00834937" w:rsidRDefault="00503321" w:rsidP="00503321">
      <w:r>
        <w:t>Никогда еще не бывало в жизни планеты, чтобы все происходящее на ней так быстро становилось достоянием масс. В этом заслуга радио, приобщающего сознание людей к широте размаха жизни планетной. Уже поневоле приходится выходить из своей малой орбиты личного мира и касаться орбиты мирового сознания. Это ведет к тому, чтобы человечество ощутило себя одною семьей, одним целым, коллективом огромным. Когда огромная масса людей живет одной эмоцией или чувством подъема, как это было при недавней встрече героя, то волны,</w:t>
      </w:r>
      <w:r w:rsidR="004D3E7E">
        <w:rPr>
          <w:lang w:val="en-US"/>
        </w:rPr>
        <w:t xml:space="preserve"> </w:t>
      </w:r>
      <w:r>
        <w:t xml:space="preserve">мощные волны огненных воздействий коллектива несутся далеко, и победа в Италии Нового </w:t>
      </w:r>
      <w:r>
        <w:lastRenderedPageBreak/>
        <w:t>Мира</w:t>
      </w:r>
      <w:r w:rsidR="001A3B11">
        <w:rPr>
          <w:rStyle w:val="FootnoteReference"/>
        </w:rPr>
        <w:footnoteReference w:id="23"/>
      </w:r>
      <w:r>
        <w:t xml:space="preserve"> поддержана была подобной волной. Новые энергии входят в правление, сметая сопротивление единиц или даже группы людей, стоящих у власти от старого мира. Мощь этого воздействия не остановить полицейскими мерами. Волны мощных забастовок очень заразительны, ибо вызывают новые вспышки в новых очагах зарождения, и трещит старый мир по всем швам, и не замазать этих трещин ничем. Вот где уявляется бессилие старого мира. По линии сердца, эмоций и мысли идет преображение мира. Победа идет.</w:t>
      </w:r>
    </w:p>
    <w:p w:rsidR="00834937" w:rsidRDefault="00503321" w:rsidP="004D3E7E">
      <w:pPr>
        <w:pStyle w:val="Quote"/>
      </w:pPr>
      <w:r>
        <w:t>И еще было со сна: «Сыну привет. Поздравленье с победой. Волны восторженной коллективной мысли принесли победу». (По-видимому, в Италии</w:t>
      </w:r>
      <w:r w:rsidR="00880711">
        <w:t xml:space="preserve"> — </w:t>
      </w:r>
      <w:r>
        <w:t>Б.Н.А.).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312.</w:t>
      </w:r>
      <w:r w:rsidR="00503321">
        <w:t xml:space="preserve"> (219). </w:t>
      </w:r>
      <w:r w:rsidR="003312B3" w:rsidRPr="003312B3">
        <w:rPr>
          <w:b/>
        </w:rPr>
        <w:t>(М.А.Й.).</w:t>
      </w:r>
      <w:r w:rsidR="00503321">
        <w:t xml:space="preserve"> Благо тем, кто приносит любовь. По приношению</w:t>
      </w:r>
      <w:r w:rsidR="00880711">
        <w:t xml:space="preserve"> — </w:t>
      </w:r>
      <w:r w:rsidR="00503321">
        <w:t>и получение. Но как хотят получать не приносящие ничего. Только приношение может создать животворный обмен энергий. Эти понималось когда-то. Потом стали приносить в храмы дары. Потом деньги. И под звон металла утрачен был смысл приношений. Взаимообмен прекратился. И стал храм их пуст. Вырождение религиозных культов завершает собою существование каждого, ибо утрачивается понимание основ. Остается форма без содержания. Поучительно наблюдать, как внутреннее заменяется внешним, а внешнее теряет смысл. Сколько культов умерло так уже на глазах истории, умерли, погребенные под обломками распавшихся материальных нагромождений. Буква заменила дух, и форма</w:t>
      </w:r>
      <w:r w:rsidR="00880711">
        <w:t xml:space="preserve"> — </w:t>
      </w:r>
      <w:r w:rsidR="00503321">
        <w:t>содержание.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313.</w:t>
      </w:r>
      <w:r w:rsidR="00503321">
        <w:t xml:space="preserve"> (220). </w:t>
      </w:r>
      <w:r w:rsidR="00C065BF" w:rsidRPr="00C065BF">
        <w:rPr>
          <w:b/>
        </w:rPr>
        <w:t>(Гуру).</w:t>
      </w:r>
      <w:r w:rsidR="00503321">
        <w:t xml:space="preserve"> Праздник Первого Мая можно рассматривать как день мысленного объединения всех сторонников Нового Мира</w:t>
      </w:r>
      <w:r w:rsidR="00880711">
        <w:t xml:space="preserve"> — </w:t>
      </w:r>
      <w:r w:rsidR="00503321">
        <w:t>в этом его смысл. Чем это объединение глубже, чем больше и искреннее подъем, чем больше сознаний вливается в этот процесс, тем ближе полная и окончательная победа Нового Мира. Надо лишь, чтобы сердце принимало действительное участие в празднестве этом, ибо без сердца объединение будет мертво. Значение праздников новых</w:t>
      </w:r>
      <w:r w:rsidR="00880711">
        <w:t xml:space="preserve"> — </w:t>
      </w:r>
      <w:r w:rsidR="00503321">
        <w:t>именно в объединении всех людей в один мощный коллектив Нового человечества.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314.</w:t>
      </w:r>
      <w:r w:rsidR="00503321">
        <w:t xml:space="preserve"> Утром со сна еще были слова: «Ты, Мой любимый, наполни сознание Мною». (§ 13, Сердце).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315.</w:t>
      </w:r>
      <w:r w:rsidR="00503321">
        <w:t xml:space="preserve"> (221). (На днях). Научиться изгонять свои мысли пора. Посылаю мысли об усилении сознательной активности сердца. Сердце</w:t>
      </w:r>
      <w:r w:rsidR="00880711">
        <w:t xml:space="preserve"> — </w:t>
      </w:r>
      <w:r w:rsidR="00503321">
        <w:t>лучший исполнитель пространственных поручений. Посланец Света</w:t>
      </w:r>
      <w:r w:rsidR="00880711">
        <w:t xml:space="preserve"> — </w:t>
      </w:r>
      <w:r w:rsidR="00503321">
        <w:t xml:space="preserve">сердце. Сердцем передается и мысль. Энергия </w:t>
      </w:r>
      <w:r w:rsidR="00503321">
        <w:lastRenderedPageBreak/>
        <w:t>сердца мощнее энергии мозга. Сердце и ночью активно, когда мозг спит. Сердце не спит никогда. Также исполняет оно и личные поручения. Сердце можно уговорить (действовать). С ним и беседовать можно. И провод</w:t>
      </w:r>
      <w:r w:rsidR="00880711">
        <w:t xml:space="preserve"> — </w:t>
      </w:r>
      <w:r w:rsidR="00503321">
        <w:t>от сердца к Сердцу. Когда отдано сердце Владыке, оно объединяет дух и сознание с Ним. Не мозг, не мысль, но сердце</w:t>
      </w:r>
      <w:r w:rsidR="00880711">
        <w:t xml:space="preserve"> — </w:t>
      </w:r>
      <w:r w:rsidR="00503321">
        <w:t>объединитель. Можно считать сердце цитаделью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316.</w:t>
      </w:r>
      <w:r w:rsidR="00503321">
        <w:t xml:space="preserve"> (На днях). Хорошо! Я Улучшу ваш быт. Пошлю людей и обстоятельства. Но станете ли вы от этого счастливее? Не в них счастье. Близость Моя</w:t>
      </w:r>
      <w:r w:rsidR="00880711">
        <w:t xml:space="preserve"> — </w:t>
      </w:r>
      <w:r w:rsidR="00503321">
        <w:t>ваше счастье. Как хотите вы, чтобы было у вас здоровье, если нездорова планета и неблагополучно пространство. А вы созвучите обоим. Но другие-то люди ведь здоровы?? Да, здоровы, но они не звучат. Перемены идут, ускоряясь. Их не остановить поларисами, их не остановить ничем. Противодействия</w:t>
      </w:r>
      <w:r w:rsidR="00880711">
        <w:t xml:space="preserve"> — </w:t>
      </w:r>
      <w:r w:rsidR="00503321">
        <w:t>усилители перемен</w:t>
      </w:r>
      <w:r w:rsidR="00880711">
        <w:t xml:space="preserve"> — </w:t>
      </w:r>
      <w:r w:rsidR="00503321">
        <w:t>это Тактика Adversa. Ее цель</w:t>
      </w:r>
      <w:r w:rsidR="00880711">
        <w:t xml:space="preserve"> — </w:t>
      </w:r>
      <w:r w:rsidR="00503321">
        <w:t>объединение всех во всем, то есть кооперация. Хулиан Гримау</w:t>
      </w:r>
      <w:r w:rsidR="0015387E">
        <w:rPr>
          <w:rStyle w:val="FootnoteReference"/>
        </w:rPr>
        <w:footnoteReference w:id="24"/>
      </w:r>
      <w:r w:rsidR="00503321">
        <w:t xml:space="preserve"> мертвый страшнее живого, ибо против него сейчас бессильны враги Нового Мира. Бессильны слепцы. Враг на Тонком Плане опаснее земного ...... (Две строчки не смог разобрать</w:t>
      </w:r>
      <w:r w:rsidR="00880711">
        <w:t xml:space="preserve"> — </w:t>
      </w:r>
      <w:r w:rsidR="00503321">
        <w:t>написаны одна на другой) ...... положение</w:t>
      </w:r>
      <w:r w:rsidR="00876458">
        <w:t xml:space="preserve"> </w:t>
      </w:r>
      <w:r w:rsidR="00503321">
        <w:t>тяжелое, так как</w:t>
      </w:r>
      <w:r w:rsidR="00876458">
        <w:t xml:space="preserve"> </w:t>
      </w:r>
      <w:r w:rsidR="00503321">
        <w:t>слишком мало сознательных сотрудников Иерархии на плане земном. Но жертвы ради будущего</w:t>
      </w:r>
      <w:r w:rsidR="00880711">
        <w:t xml:space="preserve"> — </w:t>
      </w:r>
      <w:r w:rsidR="00503321">
        <w:t>залог победы. Кровь взывает к пространственной справедливости. Мученики, погибшие за идеи Нового Мира, старый мир победят. За океаном не понимают, что идут против Нас. Поражение их будет полным. Не имеет значения, как они называют себя: демократами, консерваторами, лейбористами, католиками, протестантами и так далее, так как все они враги Света, враги Нового Мира, если идут против Наших решений. Кто не с Нами, тот против Нас. Кто против Нового Мира</w:t>
      </w:r>
      <w:r w:rsidR="00880711">
        <w:t xml:space="preserve"> — </w:t>
      </w:r>
      <w:r w:rsidR="00503321">
        <w:t>враги Света.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317.</w:t>
      </w:r>
      <w:r w:rsidR="00503321">
        <w:t xml:space="preserve"> (225). </w:t>
      </w:r>
      <w:r w:rsidR="00503321" w:rsidRPr="004D3E7E">
        <w:rPr>
          <w:b/>
        </w:rPr>
        <w:t>(Май 2).</w:t>
      </w:r>
      <w:r w:rsidR="00503321">
        <w:t xml:space="preserve"> Развернем новую страницу жизни духа. Духом будем считать то, что облекается оболочками. Да, дух</w:t>
      </w:r>
      <w:r w:rsidR="00880711">
        <w:t xml:space="preserve"> — </w:t>
      </w:r>
      <w:r w:rsidR="00503321">
        <w:t>материален, хотя и незрим. Градации материи восходят в Беспредельность. Тело духа есть тело Света. У разных духов степени светоносности тела духа различны</w:t>
      </w:r>
      <w:r w:rsidR="00880711">
        <w:t xml:space="preserve"> — </w:t>
      </w:r>
      <w:r w:rsidR="00503321">
        <w:t>это зависит от накоплений. Ибо в светоносности возрастает дух, утончая с собой и оболочки. Оболочки преображает дух. Когда сознание всецело переносится в область духа, преображение оболочек идет быстро. Даже обычный духовный подъем часто озаряет лицо человека. Но Нам нужна необычность, и именно необычность постоянства духовного подъема или восхищения духа. Конечно, преображает огонь. Эволюция духа</w:t>
      </w:r>
      <w:r w:rsidR="00880711">
        <w:t xml:space="preserve"> — </w:t>
      </w:r>
      <w:r w:rsidR="00503321">
        <w:t xml:space="preserve">это процесс утончения его огней. Мы </w:t>
      </w:r>
      <w:r w:rsidR="00503321">
        <w:lastRenderedPageBreak/>
        <w:t>Считаем большим достижением, когда человек начинает сознательно утончать свои огни, заменяя низшие их проявления высшими. Порадуемся, если сможем отметить, как отношения земного порядка заменяются близостью высшей духовности и поверх уявления оболочек. Именно духовность, освобожденная от влияния четырех, сближает людей навсегда. Потому приходящие к Нам и перешедшие черту, когда назад нет возврата, приходят к Нам навсегда. Итак, сближение</w:t>
      </w:r>
      <w:r w:rsidR="00880711">
        <w:t xml:space="preserve"> — </w:t>
      </w:r>
      <w:r w:rsidR="00503321">
        <w:t>навсегда, во всех мирах, на всех планах и во всех оболочках и навсегда, ибо сближается дух и сближение идет духом, который вечен, неразрушим и неуничтожаем. Бытие переносится в мысль, а мысль</w:t>
      </w:r>
      <w:r w:rsidR="00880711">
        <w:t xml:space="preserve"> — </w:t>
      </w:r>
      <w:r w:rsidR="00503321">
        <w:t>в сферу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318.</w:t>
      </w:r>
      <w:r w:rsidR="00503321">
        <w:t xml:space="preserve"> (222). Когда ритм соблюден, земное ничто не мешает. Колебания степени остроты легкости и трудности восприятия неизбежны, но поступления идут, несмотря ни на что. Обратим при этом особое внимание на очищение сердца от сора. Основой здесь остается все то же положение, что не то оскверняет сердце, что входит в него, но то, что исходит. Именно исходящее от человека играет решающую роль, касается ли это слов, или чувств, или мыслей, или поступков. То, что выносится вовне, то обязательно должно прежде этого вынесения как-то утвердиться внутри, в то время как входящее в человека может там и не утвердиться и оставить его так же легко, как вошло. Но и входящее требует тоже внимания, то есть контроля, чтобы не дать ему угнездиться. Но то, что уже вошло и что угнездилось и дало ростки сорняков, то подлежит изъятию, то есть очищению от него. Процесс чистки прост, столь же прост, как уборка жилья: убирается грязь, убирается сор, убирается все, что не нужно, и все, что мешает духу уявляться на высшей шкале. Шкала огней духа огромна. Все огни нуждаются в овладении ими. От степени овладения зависит характер огня, то есть является ли огонь поядающим или творящим. Раб привычек, пороков, страстей есть раб низших огней, им самим в себе самом волей зажженных, раб огня, из орудия духа ставшего тираном и подчинившего создавшую его волю себе. Человек в микрокосме своем является рабом или владыкой энергий его. Овладение огнями связано с очищением сердца, ибо сердце</w:t>
      </w:r>
      <w:r w:rsidR="00880711">
        <w:t xml:space="preserve"> — </w:t>
      </w:r>
      <w:r w:rsidR="00503321">
        <w:t>цитадель духа, в святилище которой горит священный огонь.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319.</w:t>
      </w:r>
      <w:r w:rsidR="00503321">
        <w:t xml:space="preserve"> (223). </w:t>
      </w:r>
      <w:r w:rsidR="003312B3" w:rsidRPr="003312B3">
        <w:rPr>
          <w:b/>
        </w:rPr>
        <w:t>(М.А.Й.).</w:t>
      </w:r>
      <w:r w:rsidR="00503321">
        <w:t xml:space="preserve"> Желаемый образ уявления себя в жизни, то есть свой идеал, можно довести до такой степени яркости и жизненности, что он сольется с сознанием и, став его частью, станет выразителем облика своего творца. Процессу уплотнения и оживления идеала и внедрения его в стойкую и постоянную мысленную форму можно отвести все свободное время, но и здесь лучше ввести в процесс ритм. Упорству противодействия оболочек можно противопоставить упорство и постоянство ритма. Как же иначе одолеть в себе то, что накоплялось, быть может, веками? Прямая </w:t>
      </w:r>
      <w:r w:rsidR="00503321">
        <w:lastRenderedPageBreak/>
        <w:t>борьба требует чудовищной затраты сил, но постоянное укрепление идеала и уплотнение его формы позволит ему, не вступая в борьбу сразу, когда он еще слаб, вырасти до такой степени силы, что он преодолеет уже без особого труда и особо напряженной борьбы то, что в данный момент ему преодолеть не под силу. Когда укрепление нельзя взять в лоб, оно берется обходным путем.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320.</w:t>
      </w:r>
      <w:r w:rsidR="00503321">
        <w:t xml:space="preserve"> (224). </w:t>
      </w:r>
      <w:r w:rsidR="00C065BF" w:rsidRPr="00C065BF">
        <w:rPr>
          <w:b/>
        </w:rPr>
        <w:t>(Гуру).</w:t>
      </w:r>
      <w:r w:rsidR="00503321">
        <w:t xml:space="preserve"> Можно ли остаться при том, с чем была начата эта жизнь? Можно ли уйти, не накопивши? Можно ли вернуться вспять</w:t>
      </w:r>
      <w:r w:rsidR="00880711">
        <w:t xml:space="preserve"> — </w:t>
      </w:r>
      <w:r w:rsidR="00503321">
        <w:t>к точке отправного пути? Можно ли допустить, чтобы вся жизнь пошла насмарку и чтобы все пришлось начинать сызнова? Нет, невозможно! Значит, путь только вперед, значит, останавливать ничто не должно. В этом будет залог и ручательство победы. Ритм утвержденный поможет. Но в подмогу ему можно вводить новые ритмы.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321.</w:t>
      </w:r>
      <w:r w:rsidR="00503321">
        <w:t xml:space="preserve"> (226). </w:t>
      </w:r>
      <w:r w:rsidR="00503321" w:rsidRPr="004D3E7E">
        <w:rPr>
          <w:b/>
        </w:rPr>
        <w:t>(Май 3).</w:t>
      </w:r>
      <w:r w:rsidR="00503321">
        <w:t xml:space="preserve"> Призываю к пониманию серьезности происходящего в мире. Могучие подземные течения, невидимые глазу, вырвутся наружу, сметая кажущиеся прочными построения людского невежества. Разве можно остановить рост Нового Мира? Лучи дальних планет действуют яро. Человек есть средоточие звездных лучей, звучащий на их сочетания. А так как сочетания эти новы и необычны, то и жизнь на планете давно уже вышла из рамок обычности. Самые тонкие и изощренные дипломаты не в силах уже предусмотреть течение событий. Но Предусматриваем их Мы. И, зная течение светил, Предупреждаем о необычности отражения этих влияний на то, что происходит сейчас на Земле. Хорошо, когда можно их встретить в готовности понимания и ожидаемой неожиданности.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322.</w:t>
      </w:r>
      <w:r w:rsidR="00503321">
        <w:t xml:space="preserve"> (227). </w:t>
      </w:r>
      <w:r w:rsidR="003312B3" w:rsidRPr="003312B3">
        <w:rPr>
          <w:b/>
        </w:rPr>
        <w:t>(М.А.Й.).</w:t>
      </w:r>
      <w:r w:rsidR="00503321">
        <w:t xml:space="preserve"> Жизнь Тонкого Мира</w:t>
      </w:r>
      <w:r w:rsidR="00880711">
        <w:t xml:space="preserve"> — </w:t>
      </w:r>
      <w:r w:rsidR="00503321">
        <w:t>по сознанию. Содержание ее столь же разнообразно и различно, как различны между собою сознания его обитателей. Нет двух схожих о ней представлений. Кто что принес, тот тем и живет. Сон необходим для отдыха и накопления сил. Состояния сознания и длительность пребывания в них различны, и длительность эта зависит от многих причин. Отзвучать должно все, порожденное в жизни земной. Лучшее кристаллизуется для жизни им на планах более высших, низшее изживается, вернее, исчерпывается, в низших слоях. Преодолевшие выше восходят, непреодолевшие идут вниз. Кто к кому или чему идет, тот с теми или с тем и пребудет. Устремление решает все. Но интересного много и возможностей без конца, если сознание позволяет. Условия слишком отличны от условий земных, чтобы сравнение было правильным.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323.</w:t>
      </w:r>
      <w:r w:rsidR="00503321">
        <w:t xml:space="preserve"> (228). </w:t>
      </w:r>
      <w:r w:rsidR="00C065BF" w:rsidRPr="00C065BF">
        <w:rPr>
          <w:b/>
        </w:rPr>
        <w:t>(Гуру).</w:t>
      </w:r>
      <w:r w:rsidR="00503321">
        <w:t xml:space="preserve"> Идет время исполнения древних пророчеств о преображении Земли и человека. Неточность и </w:t>
      </w:r>
      <w:r w:rsidR="00503321">
        <w:lastRenderedPageBreak/>
        <w:t>символизм изложения их в старых книгах легко объяснить, если понять, насколько отлично то, что было тогда, от того, что теперь. Ведь даже и слов-то и понятий не было, ему соответствующих. Вот и выражали свои прозрения в будущее так, как могли. Но будущее по красочности своей превозойдет все, что думалось, говорилось или писалось о нем. Действительно, Новое Небо и Новая Земля станут такими, что старые, то есть мир старый, не придет уж больше на сердце и вспоминаться не будет.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324. (Л.В.И.).</w:t>
      </w:r>
      <w:r w:rsidR="00503321">
        <w:t xml:space="preserve"> Говорят о холодной войне и тысячи способов изобретают, чтобы росту вредить Нового Мира, но упускают при этом, что идет сейчас страшная, небывалая и беспощадная война идей. Умирающие и исчерпанные идеи, разбитые в этой войне, уходят со сцены. Их заменяют новые. Уже монархизмом никого не прельстить, диктаторством тоже. Кооперация всех, коллективизм и объединение в братстве народов</w:t>
      </w:r>
      <w:r w:rsidR="00880711">
        <w:t xml:space="preserve"> — </w:t>
      </w:r>
      <w:r w:rsidR="00503321">
        <w:t>вот те идеи, которые двигают мир к победе и утверждению коммуны, то есть Общины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325.</w:t>
      </w:r>
      <w:r w:rsidR="00503321">
        <w:t xml:space="preserve"> (229). </w:t>
      </w:r>
      <w:r w:rsidR="00503321" w:rsidRPr="004D3E7E">
        <w:rPr>
          <w:b/>
        </w:rPr>
        <w:t>(Май 4).</w:t>
      </w:r>
      <w:r w:rsidR="00503321">
        <w:t xml:space="preserve"> Требуется более быстрая установка Общения. Зря теряется время. Расцвет духа достигается в Надземном, когда сброшены все оболочки, ибо враги человеку оболочки его, ибо нет у человека более опасного врага, нежели он сам, его низшее «я», проявляющееся через его оболочки. Распинающие себя понимали это. Истязатели плоти, бичевавшие свое тело, понимали это, хотя это понимание и проявлялось в крайностях изуверства. Легче носить власяницу, нежели овладеть мыслью и держать над нею контроль. Трудно вершины достичь, когда тянут вниз оболочки. Трудно, трудно на ней удержаться, пока оболочки не преображены. Преображение оболочек идет Светом-Огнем. При очищении тело светлеет, сияет астрал и ментал. Преображение проводников совершается мыслью. Конечно, преображает мысль, мысль Света, мысль светлая. Отемнение есть преображение тьмою. Каждая темная мысль преображает по природе своей. Что же говорить о преображении планеты или человечества, когда собственная сущность еще не преобразилась? Начинать надо с нее. Пока не станут люди другими, не быть ни Новой Земле, ни Новому Небу. Ныне космические силы вовлечены в этот процесс. Лучи высших планет действуют мощно, преображая и жизнь на Земле, и природу людскую.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 xml:space="preserve">326. </w:t>
      </w:r>
      <w:r w:rsidR="00503321">
        <w:t>(230). Пищевой режим преображает физическое тело, эмоциональный</w:t>
      </w:r>
      <w:r w:rsidR="00880711">
        <w:t xml:space="preserve"> — </w:t>
      </w:r>
      <w:r w:rsidR="00503321">
        <w:t>астрал, мысленный</w:t>
      </w:r>
      <w:r w:rsidR="00880711">
        <w:t xml:space="preserve"> — </w:t>
      </w:r>
      <w:r w:rsidR="00503321">
        <w:t xml:space="preserve">ментальное тело. Но если не соблюдена мысль, ни астрал, ни плотное тело не могут преобразиться. И если не обуздан астрал, то тело земное останется прежним, несмотря на самое изуверское постничество. Упор на мысли, и мысль надо всем. Потому правильнее всего начинать преображение с мыслей. Мысли послушны тела и сейчас, ибо мысль </w:t>
      </w:r>
      <w:r w:rsidR="00503321">
        <w:lastRenderedPageBreak/>
        <w:t>и сейчас без всяких особых упражнений мгновенно омрачает или осветляет чело. Какова же ее сила? Можно подумать над этим. Небольшое размышление покажет это воздействие мысли на все существо человека. Мысль толкает героя на подвиг и заставляет труса дрожать. Раджа Йога есть йога овладения мыслью.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327.</w:t>
      </w:r>
      <w:r w:rsidR="00503321">
        <w:t xml:space="preserve"> (231). </w:t>
      </w:r>
      <w:r w:rsidR="003312B3" w:rsidRPr="003312B3">
        <w:rPr>
          <w:b/>
        </w:rPr>
        <w:t>(М.А.Й.).</w:t>
      </w:r>
      <w:r w:rsidR="00503321">
        <w:t xml:space="preserve"> Все настоящие сказки, самые чудесные, самые фантастические</w:t>
      </w:r>
      <w:r w:rsidR="00880711">
        <w:t xml:space="preserve"> — </w:t>
      </w:r>
      <w:r w:rsidR="00503321">
        <w:t>это попытки выразить земным языком чудесность Надземного Мира. Да! Да! Есть в пространстве такая область, где человек, как волшебник, как маг, вызывает к существованию все, что позволяют ему творить его мысль и воображение. Часто в мечтах думают люди о том, что было бы, если бы они имели власть, чтобы каждое их желание исполнялось. Тонкий Мир, где все движется мыслью, и есть эта чудесная область исполнения всех желаний. Только подумать</w:t>
      </w:r>
      <w:r w:rsidR="00880711">
        <w:t xml:space="preserve"> — </w:t>
      </w:r>
      <w:r w:rsidR="00503321">
        <w:t>осуществляется все в ярких законченных формах, если мысль достаточно сильна и достаточно полно оформлена. Вызвав мыслью и воображением ряд образов, человек окружается ими и в них пребывает, и они составляют для него тот мир, или то окружение, в котором он и живет то или иное время. Можно понять, насколько важно при этом, если мысли насыщены Красотою. Ибо что же можно создавать на безобразии? А творчество всяким бывает. Темные тоже творят. Низшие слои полны самых отталкивающих и отвратительных форм, и в них утопают создатели этих уродств. Светлые духи строят на Красоте и Красотою. Хорошо тем, кто любит цветы, кто любит природу, кто к звездам стремится, кто в звуках прекрасных хочет себя позабыть. Служение Красоте, начатое здесь, продолжается там. Но что же сказать о содержателях публичных домов и притонов? Что же сказать о породителях всех безобразий? Где же они пребывают и что же творят в этом мире, где все созидается мыслью? Мысль Красотой соблюдите, если Свету хотите служить.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 xml:space="preserve">328. </w:t>
      </w:r>
      <w:r w:rsidR="00C065BF" w:rsidRPr="004D3E7E">
        <w:rPr>
          <w:b/>
        </w:rPr>
        <w:t>(Гуру</w:t>
      </w:r>
      <w:r w:rsidR="00C065BF" w:rsidRPr="00C065BF">
        <w:rPr>
          <w:b/>
        </w:rPr>
        <w:t>).</w:t>
      </w:r>
      <w:r w:rsidR="00503321">
        <w:t xml:space="preserve"> Да! Это верно, приносил вам огонь, и каждый, кто приходил, к нему прикасался. И этот огонь вызывал в нем к яркому выявлению его внутреннюю сущность, все хорошее и плохое, что было в ней. Одни предательствовали и злопыхали, но другие загорались устремлением к Свету. Но равнодушным не оставался никто из пришедших. О силе касания можно судить по длительности воздействия на тех, чье сознание, однажды коснувшись, несло печать этого прикосновения уже всю остальную жизнь. Огненная связь нерушима. Предатели и пошедшие против получили свое. Каждый получил по приношению сердца. Ведь и злые сердца приносят свой, черный, дар. Только он им не на пользу. Вы же, немногие, не забыли меня, и вы не забыты, и будущее для вас полно Света. Связи духа не ограничены ничем. Эти нити вибрируют жизнью. Мыслью общаемся в духе.</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4D3E7E">
        <w:rPr>
          <w:b/>
        </w:rPr>
        <w:t>329. (Май 5).</w:t>
      </w:r>
      <w:r w:rsidR="00503321">
        <w:t xml:space="preserve"> Конечно, ведет Знание. Можно в Мир Тонкий войти вооруженным знанием, а можно</w:t>
      </w:r>
      <w:r w:rsidR="00880711">
        <w:t xml:space="preserve"> — </w:t>
      </w:r>
      <w:r w:rsidR="00503321">
        <w:t>невеждой. Владыка, Архат, Агни Йог есть владыка астрального мира. Он входит в него как человек, наделенный властью творить в этом мире по воле своей и волей своею. Можно представить себе, что мысль, нагнетенная волею сердца, ибо мозга там нет, творит в этом мире все, что допускается мыслью. Обитатели Тонкого Мира творят, но ограниченные незнанием, творят там убого. Только те, кто, даже не зная, творили и на Земле красотою, те там творят мир форм прекрасных. В этом особое значение земного подлинного искусства. Но поверх всего нужно знание, столь яро ныне отрицаемое на Земле, знание законов Незримого Мира. Знание дает мощь. Сознание своей мощи родится от знания. Ощущение могущества духа при действии в тонком теле родится от знания. Ведь если там все творится, созидается и разрушается мыслью, если это осознано и мысль под контролем воли, то можно представить себе, что же там может творить свободная воля. Поистине, это волшебная страна безграничных возможностей творчества духа, если творчество это от Света, если творит красотою, если закон не нарушается им. Ибо творчество темных, которые тоже творят свои страшные темные формы, ограничено слоями и сферами, в которых оно только и может себя проявлять. Низшие слои и бездна</w:t>
      </w:r>
      <w:r w:rsidR="00880711">
        <w:t xml:space="preserve"> — </w:t>
      </w:r>
      <w:r w:rsidR="00503321">
        <w:t>вместилище их уявлений. Выше им доступа нет. Стражи Иерархии Света охраняют границы слоев, облеченные властью. Никто не поднимется выше того, на что он имеет право. Это право дается собственной светимостью своей сущности. Многие хотели бы выше подняться, но неизжитые плотные частицы вверх не пускают. Если же кто незаконно хочет проникнуть, вход охраняется стражем Иерархии. Тонкий Мир</w:t>
      </w:r>
      <w:r w:rsidR="00880711">
        <w:t xml:space="preserve"> — </w:t>
      </w:r>
      <w:r w:rsidR="00503321">
        <w:t xml:space="preserve">по сознанию. Нет общей меры. Но собравший и накопивший Чашу знания пожинает от усилий своих плодоносно. Да! Да! Нужно знание, и знание, примененное в жизни. Нужно устремление и связь с Иерархией Света. Всякое творчество на Земле, которое не от тьмы, Поощряем, ибо оно нужно для надземного пребывания. Воображение обычного человека столь бедно, что дальше того, что делал он на Земле, не идет. И неисчерпаемые, богатые, чудеснейшие возможности Тонкого Мира сводятся к жалкому повторению того, что делать привык человек в условиях плотных. Многие не доходят до того, что могут летать, и, видя, как кто-то летает, считают это чудом, недоступным для них, в то время как летать могут все, если Агни накоплен при жизни. Очень полезно в своем собственном воображении представить себе, как бы стал себя вести его обладатель в Мире Надземном. Такое упражнение очень поможет после перехода Великих Границ. В Тонком Мире предел активности духа ставится мыслью и определяется устремлением. Есть устремления и желания, влекущие вниз, в сферы, определяемые мысль. Есть устремления, влекущие вверх до пределов, поставленных мыслью. В Мире </w:t>
      </w:r>
      <w:r w:rsidR="00503321">
        <w:lastRenderedPageBreak/>
        <w:t>Надземном царствует мысль, и ею обуславливается там бытие человека.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330.</w:t>
      </w:r>
      <w:r w:rsidR="00503321">
        <w:t xml:space="preserve"> (232). </w:t>
      </w:r>
      <w:r w:rsidR="003312B3" w:rsidRPr="003312B3">
        <w:rPr>
          <w:b/>
        </w:rPr>
        <w:t>(М.А.Й.).</w:t>
      </w:r>
      <w:r w:rsidR="00503321">
        <w:t xml:space="preserve"> Жизнь</w:t>
      </w:r>
      <w:r w:rsidR="00880711">
        <w:t xml:space="preserve"> — </w:t>
      </w:r>
      <w:r w:rsidR="00503321">
        <w:t>в духе. Жизнь бедна и убога, если дух скудоумен, ибо у неимущего отнимается и то, что имеет. В тюрьмах, заточениях, изгнаниях жили высокие духи жизнью яркой и полной. Жизнью чудесной в уединении горном отшельники-йоги живут. Не от внешнего зависит богатство внутренней жизни. Если пусто внутри, пуста и бессмысленна жизнь. Знаете нередкие случаи миллионеров-самоубийц. Внешне все есть, а внутри</w:t>
      </w:r>
      <w:r w:rsidR="00880711">
        <w:t xml:space="preserve"> — </w:t>
      </w:r>
      <w:r w:rsidR="00503321">
        <w:t>ничего. Потому во главу угла ставим жизнь духа. Не пожалеет тот, кто время свое посвятил устремлениям духа: каждое насыщено будет и даст плод. Если бы те, кто кверху стремится, смогли бы понять, какого богатства лишает их привязанность в духе к явлениям малых привычек и склонностей чисто земного порядка. Ведь все это уносится с духом в Мир Тонкий, отягощая его. Скажем, привязанность к пище, желание сладко и вкусно поесть. Не пища вредна, но привязанность к пище и рабство у ней. Вожделения пищи в Мире Надземном подобны тяжелым цепям. Земные привычки, как ядро на ногах, мешают движениям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331.</w:t>
      </w:r>
      <w:r w:rsidR="00503321">
        <w:t xml:space="preserve"> (233). </w:t>
      </w:r>
      <w:r w:rsidR="00C065BF" w:rsidRPr="00C065BF">
        <w:rPr>
          <w:b/>
        </w:rPr>
        <w:t>(Гуру).</w:t>
      </w:r>
      <w:r w:rsidR="00503321">
        <w:t xml:space="preserve"> Питание мысли идет иерархически. Это лучшее свидетельство Близости Высшей. Сад политый не оскудеет. Вечно нов дух, следующий за Иерархом. Рост духа выражается в росте мысли, предела которому нет. Освобождение от ненужных придатков сильно способствует росту. Во имя будущего освобождаемся от ненужного груза. Неимеющий ничего своего в оболочках может свободно идти. Неимеющий</w:t>
      </w:r>
      <w:r w:rsidR="00880711">
        <w:t xml:space="preserve"> — </w:t>
      </w:r>
      <w:r w:rsidR="00503321">
        <w:t>значит душу свою потерявший, чтобы ее обрести.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332.</w:t>
      </w:r>
      <w:r w:rsidR="00503321">
        <w:t xml:space="preserve"> (234). </w:t>
      </w:r>
      <w:r w:rsidR="00503321" w:rsidRPr="004D3E7E">
        <w:rPr>
          <w:b/>
        </w:rPr>
        <w:t>(Май 7).</w:t>
      </w:r>
      <w:r w:rsidR="00503321">
        <w:t xml:space="preserve"> Как же все-таки быть, когда огни поникают? Как быть, когда все уходит куда-то и кажется, что утрачено все? Как быть, когда наступает Пралайя сознания и Майя заступает место устремленности духа? Отвечу: ритм соблюдите. Сведите на нет активность бунтующих оболочек. Потушите желания их проявляться в делах и поступках, несозвучных с достигнутою ступенью сознания. Неизбежны попытки астрала от времени до времени себя утверждать на бывшем. Знаем случаев много, когда уже много достигший вспять возвращался и тут же терял плоды долголетних усилий. Столько трудов и столько стараний</w:t>
      </w:r>
      <w:r w:rsidR="00880711">
        <w:t xml:space="preserve"> — </w:t>
      </w:r>
      <w:r w:rsidR="00503321">
        <w:t>и все потерять в один миг. Но миг пройдет, а что дальше? Начинать все сначала? Путь повторный вдвое труднее, и не потому ли, что возрастающая психическая энергия делает человека сильным в проявлениях обоих полюсов сознания. Огонь очень опасен, если нет полного им овладения. Все преступления, когда-либо совершенные человеком, совершены с помощью психической энергии. Огонь</w:t>
      </w:r>
      <w:r w:rsidR="00880711">
        <w:t xml:space="preserve"> — </w:t>
      </w:r>
      <w:r w:rsidR="00503321">
        <w:t xml:space="preserve">сила обоюдоострая. Только овладение им приводит к конечной </w:t>
      </w:r>
      <w:r w:rsidR="00503321">
        <w:lastRenderedPageBreak/>
        <w:t>победе. И хорошо, когда стремится он проявиться на отрицательном полюсе, ибо эта возможность даст его силу увидеть и его обуздать. Было бы хуже успокаивать себя обманчивостью воображаемой победы. Копье над драконом</w:t>
      </w:r>
      <w:r w:rsidR="00876458">
        <w:rPr>
          <w:lang w:val="en-US"/>
        </w:rPr>
        <w:t xml:space="preserve"> </w:t>
      </w:r>
      <w:r w:rsidR="00503321">
        <w:t>пусть будет занесенным всегда, и дух пусть в готовности будет постоять за себя.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333.</w:t>
      </w:r>
      <w:r w:rsidR="00503321">
        <w:t xml:space="preserve"> (235). </w:t>
      </w:r>
      <w:r w:rsidR="003312B3" w:rsidRPr="003312B3">
        <w:rPr>
          <w:b/>
        </w:rPr>
        <w:t>(М.А.Й.).</w:t>
      </w:r>
      <w:r w:rsidR="00503321">
        <w:t xml:space="preserve"> Каждое испытание будем рассматривать как проверку очередных достижений. Как же иначе тогда определить отличие действительных достижений от воображаемых. Много идущих к Вершине погибло из-за того, что воображаемые качества духа принимались за действительные, и, когда наступало время решительных испытаний, рушение их было великим. Свое: и хорошее, и плохое</w:t>
      </w:r>
      <w:r w:rsidR="00880711">
        <w:t xml:space="preserve"> — </w:t>
      </w:r>
      <w:r w:rsidR="00503321">
        <w:t>надо знать до конца, в полноте выявлений. Самообман</w:t>
      </w:r>
      <w:r w:rsidR="00880711">
        <w:t xml:space="preserve"> — </w:t>
      </w:r>
      <w:r w:rsidR="00503321">
        <w:t>опаснейшее свойство, ведущее к самообольщению. Лучше сурово и нелицеприятно учитывать свои недостатки, нежели вообразить себя достигшим. Самопознание себя необходимо.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334.</w:t>
      </w:r>
      <w:r w:rsidR="00503321">
        <w:t xml:space="preserve"> </w:t>
      </w:r>
      <w:r w:rsidR="00C065BF" w:rsidRPr="00C065BF">
        <w:rPr>
          <w:b/>
        </w:rPr>
        <w:t>(Гуру).</w:t>
      </w:r>
      <w:r w:rsidR="00503321">
        <w:t xml:space="preserve"> Рассмотрев результат испытания, будем двигаться дальше, каким бы он ни был. Ведь другого решения, как продолжать путь, нет и быть не может. Мало ли что может случиться в пути. Но путь остается единственным решением жизни. Не вспять же идти. И куда?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335.</w:t>
      </w:r>
      <w:r w:rsidR="00503321">
        <w:t xml:space="preserve"> (236). </w:t>
      </w:r>
      <w:r w:rsidR="00503321" w:rsidRPr="004D3E7E">
        <w:rPr>
          <w:b/>
        </w:rPr>
        <w:t>(Май 8).</w:t>
      </w:r>
      <w:r w:rsidR="00503321">
        <w:t xml:space="preserve"> Сын Мой, можно ли, думая о земном и погружаясь в земное, преуспеть в понимании Надземного? Устремление определяет круг восприятий. Если сосредоточивается оно поверх накипи плотной, поступления могут идти, обогащая сознание. О мире астральном знать надо настолько, чтобы не подпасть под его очарование и не ввергнуться в новую Майю, но не для того, чтобы утопать в нем. Многие утопают и тем отрезают себя от действительности. Мир Ментальный тоже мир Майи, ибо люди обычно живут в призрачных теориях мысли и в мире ментальном. Только огненная действительность освобождает от Майи. Учение Жизни не есть Майя, ибо это Учение Огненное. Мы реалисты-действительники. Иногда полезно себя утверждать в явлениях действительности. Например: жизнь в данном теле конечна, завершается его смертью. Со смертью тела кончается земная сказка и начинается сказка Надземного Мира. Потому все земное</w:t>
      </w:r>
      <w:r w:rsidR="00880711">
        <w:t xml:space="preserve"> — </w:t>
      </w:r>
      <w:r w:rsidR="00503321">
        <w:t>как сон, уявления Майи. Мысль определяет условия надземного существования. Действительна только мысль, примененная не на словах, но на деле. Реальна Иерархия Света. Реален Владыка. Реально Общение. Близость реальна Его. Так, утверждая действительность среди призраков Майи, продвигаем себя в Беспредельность.</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4D3E7E">
        <w:rPr>
          <w:b/>
        </w:rPr>
        <w:t>336.</w:t>
      </w:r>
      <w:r w:rsidR="00503321">
        <w:t xml:space="preserve"> (237). </w:t>
      </w:r>
      <w:r w:rsidR="003312B3" w:rsidRPr="003312B3">
        <w:rPr>
          <w:b/>
        </w:rPr>
        <w:t>(М.А.Й.).</w:t>
      </w:r>
      <w:r w:rsidR="00503321">
        <w:t xml:space="preserve"> Вам нелегко, а нам еще тяжелее. Космические заботы превышают земные. Открыты глаза на действительность. Больное человечество задыхается в собственных порождениях. Видим тьму над планетой. Борьба жестока. Нелегко над Землею.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337.</w:t>
      </w:r>
      <w:r w:rsidR="00503321">
        <w:t xml:space="preserve"> (238). </w:t>
      </w:r>
      <w:r w:rsidR="00C065BF" w:rsidRPr="00C065BF">
        <w:rPr>
          <w:b/>
        </w:rPr>
        <w:t>(Гуру).</w:t>
      </w:r>
      <w:r w:rsidR="00503321">
        <w:t xml:space="preserve"> Идти, не шатаясь под нагнетением пространственных вихрей,</w:t>
      </w:r>
      <w:r w:rsidR="00880711">
        <w:t xml:space="preserve"> — </w:t>
      </w:r>
      <w:r w:rsidR="00503321">
        <w:t>это и будет геройством. Это наш путь.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4D3E7E">
        <w:rPr>
          <w:b/>
        </w:rPr>
        <w:t>338. (Май 9).</w:t>
      </w:r>
      <w:r w:rsidR="00503321">
        <w:t xml:space="preserve"> (Со сна). Столкновения не будет. Энергии Распылю на ряд нецелесообразных действий.</w:t>
      </w:r>
    </w:p>
    <w:p w:rsidR="00834937" w:rsidRDefault="00503321" w:rsidP="00503321">
      <w:r>
        <w:t>Уже можно явно отметить, как большинство их усилий не ведет ни к чему. Отсюда и неистовство. Казалось бы, и сила есть в их руках, в руках врагов Света, но с силой бессильны осуществить свои разрушительные замыслы. И время работает против них. И ляпсусов слишком уж много, чтобы привлекать к ним сердца. Кипит котел человеческий, и микробы постепенно в нем выкипают. Но строительство Нового Мира идет неуклонно и крепко, хотя и беснуется тьма.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56D09">
        <w:rPr>
          <w:b/>
        </w:rPr>
        <w:t>339.</w:t>
      </w:r>
      <w:r w:rsidR="00503321">
        <w:t xml:space="preserve"> (239). Вопрос о передвижении в Тонком Мире более важен, чем в земном. Способность там эта зависит от мысли. Если эта возможность мысленно не признается, передвижение осуществить нельзя. Способы передвижения также зависят от мысли. Если кто-то сиднем сидел тридцать лет, а потом умер с мыслью о том же, будет сидеть он и там, неподвижно и крепко. Прежде чем двинуться, надо раскрепостить мысль. Трудно понять это особое значение мысли на плане незримом, если исходить от Земли. Но если принято положение, что в Тонком Мире все движется мыслью, то не только само передвижение, но и все способы его зависят от мысли. Зависят от нее и полеты. Но не летать не признавшим этой возможности. Быстрота и легкость полета тоже зависит от мысли. Ведьмы летают на помеле. Это им очень удобно, ибо не знают других способов. Кто-то летит на ковре-самолете. Кто-то на лебедях. Кто-то передвигается на сером волке, на лошадях, на слонах. Как и в сказках волшебных, все это возможно в Надземном, пределом служит богатство или бедность воображения, а следовательно, и образов мысли. Много теперь появилось там и новых способов передвижения. Если здесь люди летают на аппаратах разной конструкции и формы, то летают так же и там. Все способы передвижения, осуществленные на Земле, повторяются там. Но знающий не нуждается ни в каких аппаратах, так как его собственный микрокосм их все заменяет с помощью мысли. Вопрос о жилище там тоже не прост. Лучше других разрешают его странники. Они легче всего входят в условия Тонкого Мира, не нуждаясь в домах. Но большинство все же ютятся по воображаемым закоулкам и поближе к земле. Жалкие условия создает невежество. В то время, когда все </w:t>
      </w:r>
      <w:r w:rsidR="00503321">
        <w:lastRenderedPageBreak/>
        <w:t>богатство и возможности пространства в распоряжении человека, он создает своим бедным воображением убогие прототипы того, что окружало его на Земле. Художникам лучше. Хорошо тем, кто любил Красоту во всех формах. Созидателям прекрасного на Земле хорошо. Но беспросветно темно породителям безобразия и делателям зла. Не позавидуем им, какие бы богатства земные их ни окружали. Мысленные путешествия по Земле, если невозможны обычные, очень полезны. Полезны полеты. Полезно мыслью мир облетать. Полезно в духе отрываться от насиженного гнезда. В духе быть свободным полезно и полагать, зная твердо, что полеты в мечтах имеют глубокое, сокровенное и действительное значение, освобождающее дух от многих ограничений. Так же полезны полеты и в будущее и в далекое или близкое, но безличное прошлое. Когда внешние условия не позволяют, в духе передвижений никто и ничто запретить не имеет власти. Сознание свободно всегда, если это понять.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56D09">
        <w:rPr>
          <w:b/>
        </w:rPr>
        <w:t xml:space="preserve">340. </w:t>
      </w:r>
      <w:r w:rsidR="003312B3" w:rsidRPr="00056D09">
        <w:rPr>
          <w:b/>
        </w:rPr>
        <w:t>(М</w:t>
      </w:r>
      <w:r w:rsidR="003312B3" w:rsidRPr="003312B3">
        <w:rPr>
          <w:b/>
        </w:rPr>
        <w:t>.А.Й.).</w:t>
      </w:r>
      <w:r w:rsidR="00503321">
        <w:t xml:space="preserve"> Когда долго сосредоточиваться на какой-либо далекой, но для начала, знакомой местности или на человеке, то постепенно в сознание начнут проникать картины, впечатления или мысли из окружения того, на чем или на ком сосредоточивалось сознание. Пойдут целые вереницы образов. Можно увидеть картины природы, связанные с данным местом, и можно уловить мысли, вибрирующие в уме человека. Конечно, нужна тренировка. Но когда внешние условия ограничивают сознание до предела, тогда с особою силой хочет вырваться оно на пространственный простор. Эту черту рано или поздно переходит растущее сознание. И тогда земное окружение уже не является ограничением, но как бы трамплином для прыжка сознания в Беспредельность, ибо пространство границ не имеет. Удумать нужно, как нужны путешествия и в теле, и в духе, но в духе НУЖНЕЕ.</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056D09">
        <w:rPr>
          <w:b/>
        </w:rPr>
        <w:t>341.</w:t>
      </w:r>
      <w:r w:rsidR="00503321">
        <w:t xml:space="preserve"> (240). </w:t>
      </w:r>
      <w:r w:rsidR="00C065BF" w:rsidRPr="00C065BF">
        <w:rPr>
          <w:b/>
        </w:rPr>
        <w:t>(Гуру).</w:t>
      </w:r>
      <w:r w:rsidR="00503321">
        <w:t xml:space="preserve"> Подвижность в духе, подвижность в мыслях, подвижность и легкость мысли</w:t>
      </w:r>
      <w:r w:rsidR="00880711">
        <w:t xml:space="preserve"> — </w:t>
      </w:r>
      <w:r w:rsidR="00503321">
        <w:t>качества, нужные духу как на Земле, так и в Мирах. Сознание, прикрепленное к своему непосредственному окружению, подобно узнику, заключенному в темнице. Только тюрьма эта</w:t>
      </w:r>
      <w:r w:rsidR="00880711">
        <w:t xml:space="preserve"> — </w:t>
      </w:r>
      <w:r w:rsidR="00503321">
        <w:t>добровольная. Узами самоотвержения можно назвать подобную скованность сознания. Все сидят по темницам своим, воображая по своему безмерному невежеству себя свободными. Но свобода только лишь в духе и в мысли.</w:t>
      </w:r>
    </w:p>
    <w:p w:rsidR="00834937" w:rsidRDefault="00503321" w:rsidP="00503321">
      <w:r>
        <w:t>Нет свободы иной. А в духе стать можно свободным в любых условиях жизни, если достижение этой свободы поставить превыше всего. Те, кто стремится к власти земной, в рабстве у нее пребывает,</w:t>
      </w:r>
      <w:r w:rsidR="00880711">
        <w:t xml:space="preserve"> — </w:t>
      </w:r>
      <w:r>
        <w:t>рабы удвоенные. В земном нет свободы для духа. Только в духе свобода, и творится она только мыслью, свободной от наростов земных.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56D09">
        <w:rPr>
          <w:b/>
        </w:rPr>
        <w:t>342.</w:t>
      </w:r>
      <w:r w:rsidR="00503321">
        <w:t xml:space="preserve"> (241). </w:t>
      </w:r>
      <w:r w:rsidR="00503321" w:rsidRPr="00056D09">
        <w:rPr>
          <w:b/>
        </w:rPr>
        <w:t>(Май 10).</w:t>
      </w:r>
      <w:r w:rsidR="00503321">
        <w:t xml:space="preserve"> Полноотрешение от всего, что мешает идти, является условием, от которого зависит успех. Если, с одной стороны, есть желание продвигаться, а с другой</w:t>
      </w:r>
      <w:r w:rsidR="00880711">
        <w:t xml:space="preserve"> — </w:t>
      </w:r>
      <w:r w:rsidR="00503321">
        <w:t>неохота расстаться с любимыми тараканами за пазухой, то получается губительная половинчатость, когда каждый шаг вперед заканчивается шагом назад. Бег, или топтание, на месте есть следствие этой половинчатости, то есть нежелания полностью освободиться от вредных нагромождений в сознании. Можно от чего-то отказаться, но это еще не значит изжить, ибо где-то остаются корни ядовитых посевов. Ведь вопрос идет не об отказе, но об искоренении гнездящихся внутри свойств. И любовь, и устремление, и зовы в будущее все же не могут пересилить любезных сердцу слабостей и недостатков. Так и живут они где-то внутри, прикрытые сверху половинчатостью полуотрешения, живут, не давая двинуться дальше поставленной ими черты. Каждая возможность новых достижений угашается ими, ибо ими пересечен путь.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56D09">
        <w:rPr>
          <w:b/>
        </w:rPr>
        <w:t>343.</w:t>
      </w:r>
      <w:r w:rsidR="00503321">
        <w:t xml:space="preserve"> (242). </w:t>
      </w:r>
      <w:r w:rsidR="003312B3" w:rsidRPr="003312B3">
        <w:rPr>
          <w:b/>
        </w:rPr>
        <w:t>(М.А.Й.).</w:t>
      </w:r>
      <w:r w:rsidR="00503321">
        <w:t xml:space="preserve"> Найти в себе причину задержки уже будет половиной успеха. «Найди в себе корень зла и вырви его. Он может расти веками...»</w:t>
      </w:r>
      <w:r w:rsidR="00880711">
        <w:t xml:space="preserve"> — </w:t>
      </w:r>
      <w:r w:rsidR="00503321">
        <w:t>это правило написано для всех учеников. Найти и вырвать</w:t>
      </w:r>
      <w:r w:rsidR="00880711">
        <w:t xml:space="preserve"> — </w:t>
      </w:r>
      <w:r w:rsidR="00503321">
        <w:t>вот решение жизни. По мере продвижения отбрасываются ненужные вещи, отягощающие подъем. Как взбираться по отвесной скале, если заняты руки? Как наполнить сердце Владыкой, если заняты мысли своим, неизжитым и отемняющим сердце? Как сочетать с тьмою Свет? Когда ведомо ясно, что надо вырвать из сердца, иного решения нет, как только вырвать. До какой-то ступени с этим грузом еще можно было идти, но вот подошел тот момент, когда дальше идти невозможно, и тогда надо решать: или вперед, или на месте и... вспять.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56D09">
        <w:rPr>
          <w:b/>
        </w:rPr>
        <w:t>344.</w:t>
      </w:r>
      <w:r w:rsidR="00503321">
        <w:t xml:space="preserve"> (243). </w:t>
      </w:r>
      <w:r w:rsidR="00C065BF" w:rsidRPr="00C065BF">
        <w:rPr>
          <w:b/>
        </w:rPr>
        <w:t>(Гуру).</w:t>
      </w:r>
      <w:r w:rsidR="00503321">
        <w:t xml:space="preserve"> Перед каждой новой ступенью наступает момент, когда надо преодолеть в себе нечто, требуемое именно данной ступенью. Весь путь состоит в преодолении себя самого. Значит, силы придется собрать для могучего усилия духа, стремящегося утвердить еще одно освобождение.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56D09">
        <w:rPr>
          <w:b/>
        </w:rPr>
        <w:t>345. (Май 12).</w:t>
      </w:r>
      <w:r w:rsidR="00503321">
        <w:t xml:space="preserve"> Ты правильно сделал, что освободился от пиявок мыслей, сосущих энергии жизни.</w:t>
      </w:r>
    </w:p>
    <w:p w:rsidR="00834937" w:rsidRDefault="00503321" w:rsidP="00503321">
      <w:r>
        <w:t>Если не делается что-то, значит, условия не позволяют. Не Думаю, чтобы изменение условий изменило бы сознание, скорее</w:t>
      </w:r>
      <w:r w:rsidR="00880711">
        <w:t xml:space="preserve"> — </w:t>
      </w:r>
      <w:r>
        <w:t>наоборот. Но дело не в них, но в состоянии сознания. Это главное, и это имеет решающее значение для будущего. Условия, каковы бы они ни были, уйдут и заменятся новыми, но внутреннее наше останется с нами</w:t>
      </w:r>
      <w:r w:rsidR="00880711">
        <w:t xml:space="preserve"> — </w:t>
      </w:r>
      <w:r>
        <w:t xml:space="preserve">оно никуда не уйдет. Лучше к заботе о нем приложить старания, нежели к тому, чего не удержать даже при желании и чего не продлить, если оно хорошо, и от чего не </w:t>
      </w:r>
      <w:r>
        <w:lastRenderedPageBreak/>
        <w:t>избавиться, пока оно не выполнит своего кармического назначения. Конечно, все внешние условия</w:t>
      </w:r>
      <w:r w:rsidR="00880711">
        <w:t xml:space="preserve"> — </w:t>
      </w:r>
      <w:r>
        <w:t>кармические. Если жизнь держит нас в них, их надо изжить, и не внешне, но в сознании, чтобы в нем они больше уже ничего не имели. Зачем, почему, для чего</w:t>
      </w:r>
      <w:r w:rsidR="00880711">
        <w:t xml:space="preserve"> — </w:t>
      </w:r>
      <w:r>
        <w:t>это спрашивает невежество, мудрость же полагает, что если Учитель Допускает что-то, то эти условия, и именно эти, а не какие-либо другие, нужны для внутреннего роста. Те высокие духи, карма которых была особенно тяжка, несли ее мужественно и безропотно, зная, что только в горниле испытаний разгорается неугасимый огонь сердца. Не позавидуем карме благополучия</w:t>
      </w:r>
      <w:r w:rsidR="00880711">
        <w:t xml:space="preserve"> — </w:t>
      </w:r>
      <w:r>
        <w:t>она ничего не даст. У каждого путь свой, а у Моих</w:t>
      </w:r>
      <w:r w:rsidR="00880711">
        <w:t xml:space="preserve"> — </w:t>
      </w:r>
      <w:r>
        <w:t>особый. Переживем все. Испытаний нет бесконечных. Заплатив по счетам, двинемся дальше свободными.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76B76">
        <w:rPr>
          <w:b/>
        </w:rPr>
        <w:t xml:space="preserve">346. </w:t>
      </w:r>
      <w:r w:rsidR="003312B3" w:rsidRPr="00076B76">
        <w:rPr>
          <w:b/>
        </w:rPr>
        <w:t>(М.</w:t>
      </w:r>
      <w:r w:rsidR="003312B3" w:rsidRPr="003312B3">
        <w:rPr>
          <w:b/>
        </w:rPr>
        <w:t>А.Й.).</w:t>
      </w:r>
      <w:r w:rsidR="00503321">
        <w:t xml:space="preserve"> Каждое письмо имеет свою ауру, отличную от его внешнего выражения. Ее надо уметь уловить. Внутреннее содержание, выражающее скрытое состояние человека, много важнее внешнего. Слова могут быть очень красивыми и пышными фразы, но</w:t>
      </w:r>
      <w:r w:rsidR="00880711">
        <w:t xml:space="preserve"> — </w:t>
      </w:r>
      <w:r w:rsidR="00503321">
        <w:t>нести в себе нечто другое. Можно поздравить и порадоваться, что сущность написанного становится ощущаемой, несмотря на ажур пушистых выражений. Много заботы проявляется людьми о том, чтобы скрыть свою сущность от других, но Видит Учитель и вас Учит видеть не очевидность, но действительность, скрытую за внешними формами.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76B76">
        <w:rPr>
          <w:b/>
        </w:rPr>
        <w:t xml:space="preserve">347. </w:t>
      </w:r>
      <w:r w:rsidR="00C065BF" w:rsidRPr="00076B76">
        <w:rPr>
          <w:b/>
        </w:rPr>
        <w:t>(Гуру</w:t>
      </w:r>
      <w:r w:rsidR="00C065BF" w:rsidRPr="00C065BF">
        <w:rPr>
          <w:b/>
        </w:rPr>
        <w:t>).</w:t>
      </w:r>
      <w:r w:rsidR="00503321">
        <w:t xml:space="preserve"> Владыка Настаивает на вящем осознании своей силы. Тряпки, сморчки, ничтожества и все прочие растлители духа эволюции не нужны. От этого или из этого и будем исходить в своем мышлении. С сознанием силы своей бесстрашно встречать волны жизни</w:t>
      </w:r>
      <w:r w:rsidR="00880711">
        <w:t xml:space="preserve"> — </w:t>
      </w:r>
      <w:r w:rsidR="00503321">
        <w:t>это огненный путь победившего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76B76">
        <w:rPr>
          <w:b/>
        </w:rPr>
        <w:t>348. (Май 13).</w:t>
      </w:r>
      <w:r w:rsidR="00503321">
        <w:t xml:space="preserve"> Сперва указуется цель, потом путь к достижению цели. Эволюция сущего</w:t>
      </w:r>
      <w:r w:rsidR="00880711">
        <w:t xml:space="preserve"> — </w:t>
      </w:r>
      <w:r w:rsidR="00503321">
        <w:t>это форма уявления жизни. Но жизнь во всем. Все живет и эволюционирует. Деление на живую и мертвую материю надо оставить. Не может мертвое стать живым. К чему спорить о зарождении жизни, если ей не надо и зарождаться, ибо она есть так же, как материя есть. В химических реакциях уявляется жизнь «мертвой» материи. Нелепо выражение «мертвая материя», когда каждый атом пульсирует жизнью и несет в себе прообраз будущего ее развития. К тайне материи еще только подходят, но до конца ее никогда не решат. Беспредельность во всем, и в уявлениях материи тоже. Все, что проявлено, материально, но проявленный мир изучен наукой лишь в ничтожнейшей своей части. И тут Беспредельность обступает человека со всех сторон. Можно идти, и можно изучать, но конца познаванию Сущего нет.</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076B76">
        <w:rPr>
          <w:b/>
        </w:rPr>
        <w:t>349.</w:t>
      </w:r>
      <w:r w:rsidR="00503321">
        <w:t xml:space="preserve"> (244). </w:t>
      </w:r>
      <w:r w:rsidR="003312B3" w:rsidRPr="003312B3">
        <w:rPr>
          <w:b/>
        </w:rPr>
        <w:t>(М.А.Й.).</w:t>
      </w:r>
      <w:r w:rsidR="00503321">
        <w:t xml:space="preserve"> Духовность может сопровождаться феноменами, но не наоборот. Иначе каждый медиум мог бы считаться достигшим, в то время как в действительности медиумизм</w:t>
      </w:r>
      <w:r w:rsidR="00880711">
        <w:t xml:space="preserve"> — </w:t>
      </w:r>
      <w:r w:rsidR="00503321">
        <w:t>несчастье для человека. Также и колдунов можно было бы считать «достигшими», в то время как это люди, потерявшие путь и предавшиеся тьме. Так, только духовность и будем считать критерием достижений. К феноменальной стороне устремляться не станем, ибо она ничего не дает и по пути не продвигает. Много важнее очищение сознания от сора, сознания и сердца. Сила чистого сердца неодолима. Чистый огонь по шкале огненных выявлений столь высок, что все прочие огни, которые ниже по чистоте, перед силой его поникают. Чистое сердце</w:t>
      </w:r>
      <w:r w:rsidR="00880711">
        <w:t xml:space="preserve"> — </w:t>
      </w:r>
      <w:r w:rsidR="00503321">
        <w:t>оплот мощи. Чистые сердцем увидят сияние Фохата и самых высоких форм светящейся материи. Глазами сердца будем смотреть и будем видеть, когда станет чистым оно.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76B76">
        <w:rPr>
          <w:b/>
        </w:rPr>
        <w:t>350.</w:t>
      </w:r>
      <w:r w:rsidR="00503321">
        <w:t xml:space="preserve"> (245). </w:t>
      </w:r>
      <w:r w:rsidR="00C065BF" w:rsidRPr="00C065BF">
        <w:rPr>
          <w:b/>
        </w:rPr>
        <w:t>(Гуру).</w:t>
      </w:r>
      <w:r w:rsidR="00503321">
        <w:t xml:space="preserve"> Вера</w:t>
      </w:r>
      <w:r w:rsidR="00880711">
        <w:t xml:space="preserve"> — </w:t>
      </w:r>
      <w:r w:rsidR="00503321">
        <w:t>до конца и уверенность</w:t>
      </w:r>
      <w:r w:rsidR="00880711">
        <w:t xml:space="preserve"> — </w:t>
      </w:r>
      <w:r w:rsidR="00503321">
        <w:t>до конца, уверенность в том, что неотвратимо наступление Нового Века. Все указует на то. Самая чудовищность и необычность проявлений тьмы свидетельствует о ее неизбежном конце. На смене эпох необходимо удерживать сознание на мысли о конечной победе Света. Очевидность застилает горизонт будущего, но оно есть. Оно уже существует как прообраз того, чему надлежит быть. Пока вера в победу живет в преданном сердце, бессильна вся тьма сокрушить его силу.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76B76">
        <w:rPr>
          <w:b/>
        </w:rPr>
        <w:t>351. (Май 15).</w:t>
      </w:r>
      <w:r w:rsidR="00503321">
        <w:t xml:space="preserve"> Немало хороших мыслей остается неосуществленными. Причина</w:t>
      </w:r>
      <w:r w:rsidR="00880711">
        <w:t xml:space="preserve"> — </w:t>
      </w:r>
      <w:r w:rsidR="00503321">
        <w:t>недостаточность оформленности и малый заряд психической энергии. Четкость мысли создается воображением, а динамичность может быть усилена ритмом. Именно ритм нагнетает психическую энергию в форму. Многого можно добиться применением ритма. Ведь даже привычки создаются повторностью действий и даже при раздвоении (то есть половинчатости) сознания.</w:t>
      </w:r>
      <w:r w:rsidR="00076B76">
        <w:rPr>
          <w:lang w:val="en-US"/>
        </w:rPr>
        <w:t xml:space="preserve"> </w:t>
      </w:r>
      <w:r w:rsidR="00503321">
        <w:t>Сколь же сильна мысль согласованная и наращивающая силу ритмом. Слаба мысль, разделенная в себе. Монолит мысли мощен. Нет ритма без постоянства. Ритм молитвы</w:t>
      </w:r>
      <w:r w:rsidR="00880711">
        <w:t xml:space="preserve"> — </w:t>
      </w:r>
      <w:r w:rsidR="00503321">
        <w:t>как цепь в Беспредельность. Но малые ритмы могут быть, скажем, по 14 дней</w:t>
      </w:r>
      <w:r w:rsidR="00880711">
        <w:t xml:space="preserve"> — </w:t>
      </w:r>
      <w:r w:rsidR="00503321">
        <w:t>семь нарастающих, семь убывающих. Длительность ритма зависит от решения сознания. Сперва надо крепко решить, а потом провести решение в жизнь. Желание же осуществляется мыслью, пущенной в пространственное вместилище.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352.</w:t>
      </w:r>
      <w:r w:rsidR="00503321">
        <w:t xml:space="preserve"> (246). </w:t>
      </w:r>
      <w:r w:rsidR="00503321" w:rsidRPr="006F1248">
        <w:rPr>
          <w:b/>
        </w:rPr>
        <w:t>(Май 15).</w:t>
      </w:r>
      <w:r w:rsidR="00503321">
        <w:t xml:space="preserve"> Мы Придаем очень большое значение цементированию пространства. Ведущие в эволюцию идеи века создаются Нами и пускаются в пространство для реализации их человечеством. Казалось бы, незримая и неслышная мысль, но воздействие ее на жизнь народов</w:t>
      </w:r>
      <w:r w:rsidR="00880711">
        <w:t xml:space="preserve"> — </w:t>
      </w:r>
      <w:r w:rsidR="00503321">
        <w:t xml:space="preserve">огромно. Чтобы действовать </w:t>
      </w:r>
      <w:r w:rsidR="00503321">
        <w:lastRenderedPageBreak/>
        <w:t>мыслью, надо осознать ее мощь и освоить психотехнику самого процесса. Думают все, но мыслить умеют лишь единицы. Мышление</w:t>
      </w:r>
      <w:r w:rsidR="00880711">
        <w:t xml:space="preserve"> — </w:t>
      </w:r>
      <w:r w:rsidR="00503321">
        <w:t>это искусство, требующее большого умения и навыка. Обычное мышление столь беспорядочно и неорганизованно и настолько аритмично, что плодов не дает. Впрочем, когда мысли направлены на зло, то расцветают эти ядовитые цветы достаточно пышно. Следует обратить особое внимание на крайности. Например, на явление навязчивых мыслей или галлюцинаций, когда убитые, или жертвы, преследуют своего убийцу. Динамика мыслеобразов, создаваемых в моменты большого напряжения сознания, сильна необычайно. Можно указать, что после смерти многие преступники долгое время проводят в атмосфере непрерывно повторяющихся сцен совершенных ими деяний. И уйти от них некуда. Мысли, заряженные эмоционально, особенно мощны, ибо пульсируют астральным зарядом, зарядом астральных огней. Правда, мысль спокойствия сильнее, но ведь и спокойствие</w:t>
      </w:r>
      <w:r w:rsidR="00880711">
        <w:t xml:space="preserve"> — </w:t>
      </w:r>
      <w:r w:rsidR="00503321">
        <w:t>это форма кристаллизованного огня, воздействующего силою своей полярности на явление противоположного порядка. Одно неизменно</w:t>
      </w:r>
      <w:r w:rsidR="00880711">
        <w:t xml:space="preserve"> — </w:t>
      </w:r>
      <w:r w:rsidR="00503321">
        <w:t>мысли заряжены психической энергией, но в степени разной, а эта энергия и есть Огонь. При согласовании всех проводников в одной тональности мысль становится особенно сильна. Такая мысль устоит и преодолеет противодействие мысли обычной. Когда-то человечество придет к возможности сознательно творить объединенной мыслью</w:t>
      </w:r>
      <w:r w:rsidR="00880711">
        <w:t xml:space="preserve"> — </w:t>
      </w:r>
      <w:r w:rsidR="00503321">
        <w:t>и притом то, что в настоящее время кажется совершенно невероятным. Мощь согласованной коллективной мысли народа или населения целой планеты невероятна.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 xml:space="preserve">353. </w:t>
      </w:r>
      <w:r w:rsidR="003312B3" w:rsidRPr="006F1248">
        <w:rPr>
          <w:b/>
        </w:rPr>
        <w:t>(М.</w:t>
      </w:r>
      <w:r w:rsidR="003312B3" w:rsidRPr="003312B3">
        <w:rPr>
          <w:b/>
        </w:rPr>
        <w:t>А.Й.).</w:t>
      </w:r>
      <w:r w:rsidR="00503321">
        <w:t xml:space="preserve"> Мы создаем треугольники, квадраты, пятиугольники и другие фигуры, до двенадцатигранника включительно, для усиления огненности воздействия. Конечно, и здесь согласованность</w:t>
      </w:r>
      <w:r w:rsidR="00880711">
        <w:t xml:space="preserve"> — </w:t>
      </w:r>
      <w:r w:rsidR="00503321">
        <w:t>прежде всего. Даже число два при полноте согласованности может творить чудеса. Не следует при этом забывать о многократном увеличении силы. Сами уже наблюдали не раз силу этих фигур. Сейчас это совершенно не понимается и практического приложения не имеет. Но мы это знаем, и знают те, кому знать надлежит. Основным условием успеха является согласованность. Имеющий уши пусть слышит.</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6F1248">
        <w:rPr>
          <w:b/>
        </w:rPr>
        <w:t xml:space="preserve">354. </w:t>
      </w:r>
      <w:r w:rsidR="00C065BF" w:rsidRPr="006F1248">
        <w:rPr>
          <w:b/>
        </w:rPr>
        <w:t>(Гуру</w:t>
      </w:r>
      <w:r w:rsidR="00C065BF" w:rsidRPr="00C065BF">
        <w:rPr>
          <w:b/>
        </w:rPr>
        <w:t>).</w:t>
      </w:r>
      <w:r w:rsidR="00503321">
        <w:t xml:space="preserve"> Мы очень активны на Плане Незримом, и к нам можно присоединиться в нашей работе, если очень этого захотеть. Нужна лишь Полноотдача себя и полнота самоотрешения от всех личных дел перед отходом ко сну. Не о всем виденном сохранена будет память, но</w:t>
      </w:r>
      <w:r w:rsidR="00880711">
        <w:t xml:space="preserve"> — </w:t>
      </w:r>
      <w:r w:rsidR="00503321">
        <w:t>в пределах законности. Усиленное стремление к совместной работе даст свои результаты. Но и тут нужен ритм, а не единичное спазматическое желание одного или нескольких дней. В нашем деле нужно постоянство.</w:t>
      </w:r>
    </w:p>
    <w:p w:rsidR="00834937" w:rsidRDefault="00503321" w:rsidP="006F1248">
      <w:pPr>
        <w:pStyle w:val="Quote"/>
      </w:pPr>
      <w:r>
        <w:lastRenderedPageBreak/>
        <w:t>Сегодня во сне видел Матерь и Гуру. Был около, но они были очень заняты и мне не могли уделить время.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355.</w:t>
      </w:r>
      <w:r w:rsidR="00503321">
        <w:t xml:space="preserve"> (247). </w:t>
      </w:r>
      <w:r w:rsidR="00503321" w:rsidRPr="006F1248">
        <w:rPr>
          <w:b/>
        </w:rPr>
        <w:t>(Май 16).</w:t>
      </w:r>
      <w:r w:rsidR="00503321">
        <w:t xml:space="preserve"> Надо снять покрывало таинственности, мистичности, суеверий и невежества с явлений Тонкого Мира и мало еще изученной жизни человеческой психики. Сверхъестественного ничего нет, поддается и доступно научному исследованию все. Новая аппаратура позволит подойти к непостижимым дотоле явлениям и доказать, что все эти явления материальны, хотя и иного порядка. Теория относительности сдвинула с места окаменевшие в веках понятия времени и пространства. Углубление пойдет дальше. Изучение свойств всякой материи, до светящейся и выше включительно, подтвердит, что в этой области человечество и его наука делают только первые робкие шаги. То, что раньше было известно только немногим, станет достоянием масс и войдет в их сознание, как вошли явления магнетизма, электричества, атомной энергии и космических лучей. Беспредельность останется таковой же, то есть по-прежнему хранящей для человечества возможности все новых и новых открытий, но тайна двух миров тайной уже больше не будет. И жизнь Тонкого Мира фиксируема будет на сверхчувствительную пленку точно так же, как жизнь земная запечатлевается на обычной. Сдвиги сознания трудно даются, но против научных открытий нельзя уже будет восстать и отвергать неотрицаемое, то есть несомненное. Придется и психику перестраивать соответственно, и образ жизни. Следствия мысли будут видимы явно на излучениях человека, и дисциплина мыслей станет столь же необходимой, как и правило обычного поведения. Воспитание станет двусторонним: внешним и внутренним. От снимков излучений никуда не уйти, их фотография заменит современный паспорт или удостоверение личности и даст право на занятие того или иного положения в обществе и на определенную работу. Так, например, снимки с отемненными эманациями, указующие на неизжитые язвы духа, будут препятствием для занимания той или иной должности, требующей определенной чистоты излучений. Темный дух высокий общественный пост уже не займет. Особенно темных будут изолировать от людей, пока не изживут свои язвы. Деление людей пойдет по светотени, и недостойные в руководители не попадут. Многое изменится в жизни общества. И лектор, читающий о чистоте или нравственном совершенствовании, читая лекцию, на экране чистотой своих излучений будет свидетельствовать о том, что он имеет право на то, чтобы поучать других. Также и ложь оратора немедленно отразится на стоящем за ним экране. Придется говорить только правду. Сейчас это трудно представить, но наука к тому приведет. Несчастливых браков из-за несоответствия аур не будет, ибо к браку будут допускаться люди, принадлежащие к одному и тому же вибрационному ключу. Люди красивыми станут и очень здоровыми </w:t>
      </w:r>
      <w:r w:rsidR="00503321">
        <w:lastRenderedPageBreak/>
        <w:t>благодаря согласованности аурических излучений. Красота войдет в жизнь. Красота</w:t>
      </w:r>
      <w:r w:rsidR="00880711">
        <w:t xml:space="preserve"> — </w:t>
      </w:r>
      <w:r w:rsidR="00503321">
        <w:t>основание Нового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356.</w:t>
      </w:r>
      <w:r w:rsidR="00503321">
        <w:t xml:space="preserve"> (248). </w:t>
      </w:r>
      <w:r w:rsidR="003312B3" w:rsidRPr="003312B3">
        <w:rPr>
          <w:b/>
        </w:rPr>
        <w:t>(М.А.Й.).</w:t>
      </w:r>
      <w:r w:rsidR="00503321">
        <w:t xml:space="preserve"> Трудность проходимой ступени осложняется утончением сознания, остро воспринимающего токи пространства. Аппарат духа становится особо чувствительным к звучанию пространственной ноты. Уже не свое затрагивают струны арфы духа, а все, что незримо вибрирует в пространстве и близко, и дальше. Это плата за утончение. Пространство насыщено токами Света и токами тьмы. Все это должно воспринимать бедное сердце, открывшееся для пространственной жизни. И ему нелегко. Кто же когда говорил о легкости достижений? По получению и плата. Вот почему достигших известной ступени допускают в Твердыню</w:t>
      </w:r>
      <w:r w:rsidR="00880711">
        <w:t xml:space="preserve"> — </w:t>
      </w:r>
      <w:r w:rsidR="00503321">
        <w:t>в обычных условиях жизнь для них становится невыносимой. Сверхчувствительный аппарат их духовной организации уже не в состоянии выдержать атмосферы низин, и в особенности городов. Много утонченных организмов перегорает благодаря обостренности своей восприимчивости.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357.</w:t>
      </w:r>
      <w:r w:rsidR="00503321">
        <w:t xml:space="preserve"> (249). </w:t>
      </w:r>
      <w:r w:rsidR="00C065BF" w:rsidRPr="00C065BF">
        <w:rPr>
          <w:b/>
        </w:rPr>
        <w:t>(Гуру).</w:t>
      </w:r>
      <w:r w:rsidR="00503321">
        <w:t xml:space="preserve"> Бронирование огненное есть процесс усиления заградительной сети, очень необходимый в периоды сгущения токов. Как бы панцирь надевается на ауру, прикрывающий внутренние излучения. Дыхание при этом глубоко и ритмично. Усиливается сознание мощи связью с Учителем. От пространственного яда оборониться можно лишь внутренне. Много яда в пространстве и много стрел.</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358.</w:t>
      </w:r>
      <w:r w:rsidR="00503321">
        <w:t xml:space="preserve"> (250). </w:t>
      </w:r>
      <w:r w:rsidR="00503321" w:rsidRPr="006F1248">
        <w:rPr>
          <w:b/>
        </w:rPr>
        <w:t>(Май 17).</w:t>
      </w:r>
      <w:r w:rsidR="00503321">
        <w:t xml:space="preserve"> Подготовка сознания к послесмертному состоянию очень полезна. Когда человек заранее знает, что он будет делать, и что он хочет делать, и что может, это облегчает его положение и освобождает от неосмысленного и бесцельного блуждания. Там слишком много возможностей и каналов активности, и незнающий и нерешивший отдается во власть случайных течений</w:t>
      </w:r>
      <w:r w:rsidR="00880711">
        <w:t xml:space="preserve"> — </w:t>
      </w:r>
      <w:r w:rsidR="00503321">
        <w:t xml:space="preserve">полная аналогия с ладьею без руля и ветрил. Тот, кто имеет цель и осознает возможности надземного пребывания, знает, что ему делать, куда идти и как. Растерянность сопутствует незнающим и не имеющим направления. Там, где все движется мыслью, мысль руководит, но если четкости мышления нет и сознание мыслью не овладело, то несут его мысли куда хотят, а не наоборот. А мысли бывают разные, и унести они могут куда угодно. Поэтому целеустремленность мыслей нужна как явление, ведущее к тем условиям тонкого существования, которых хочет дух. Можно и в жизни земной прозябать на планете бесцельно. Можно бесцельно бродить по улицам города, не зная, чего хочет воля. Много бесцельно шатающихся в Мире Надземном. Собранность воли и собранность мыслей нужны. Нужны они, впрочем, и здесь, на Земле. Хорошо себя прямо спросить: а что буду я делать, когда освобожусь </w:t>
      </w:r>
      <w:r w:rsidR="00503321">
        <w:lastRenderedPageBreak/>
        <w:t>от тела, вещей и всех прочих ограничений плотного существования? Ведь не нужно будет ничего из того, что сейчас окружает, ничего. Также окажутся излишними потребности тела в еде и питье и всем прочем. Но ведь и там продолжают курить, правда, призрачно. Следовательно, призрачно продолжают по невежеству делать все то, что привыкли делать на Земле. Получается туман, или одурь, призрачного существования под гнетом утвержденных и вросших привычек. Освобождение от них лежит в духе, но отделить все, что нужно и необходимо на Земле, от того, что не нужно в Мире Незримом, надо уже на Земле. Иначе не вырваться из окружения призраков земных пережитков. Именно хорошо представить себя уже совершенно не нуждающимся в предметах земных. Также полезно понять разницу между одеждой земной и надземной. Надземная одежда одна, запасы ее совершенно излишни, и создается она воображением, и облекает ею себя человек при помощи мысли. Путем яркого представления себя в ней. Голым, даже в Мире Незримом, ходить неприятно. Земные, обычные земные одежды, порою смешны, например, фрак с крахмальной сорочкой или пышный придворный мундир, корсет, кринолины и все прочие крайности моды. Красота облачения духа оправдана и в условиях Тонкого Мира. Но красота сочетается с простотою. Толпы астрального плана одеты по сознанию и народности, времени и эпохе. Но есть одеяния универсальные, годные для всех времен и цивилизаций. Облачения духов высоких красивы и просты необычайно. Прообраз имеете их на Земле. Жилище не нужно</w:t>
      </w:r>
      <w:r w:rsidR="00880711">
        <w:t xml:space="preserve"> — </w:t>
      </w:r>
      <w:r w:rsidR="00503321">
        <w:t>везде дом. В низших слоях тесно и душно, как и в больших городах. Кто любит природу, с ней и пребудет. Кто</w:t>
      </w:r>
      <w:r w:rsidR="00880711">
        <w:t xml:space="preserve"> — </w:t>
      </w:r>
      <w:r w:rsidR="00503321">
        <w:t>тесноту рукотворных строений и толпы, будет в них и с ними. Кто</w:t>
      </w:r>
      <w:r w:rsidR="00880711">
        <w:t xml:space="preserve"> — </w:t>
      </w:r>
      <w:r w:rsidR="00503321">
        <w:t>притоны</w:t>
      </w:r>
      <w:r w:rsidR="00880711">
        <w:t xml:space="preserve"> — </w:t>
      </w:r>
      <w:r w:rsidR="00503321">
        <w:t>в притонах. Словом, кто чего хочет и стремится к чему или к кому, пребудет в желаемом окружении. Отсюда и потемки низших слоев и райские сады и красоты Надземного Мира. Все по слоям и по устремлению к ним. И на Земле те же пределы, но редко кто сопоставит красоту гор, или рек, или морей с городскими трущобами, притонами и прочими условиями земной жизни. По сознанию и окружение. Но на Земле</w:t>
      </w:r>
      <w:r w:rsidR="00880711">
        <w:t xml:space="preserve"> — </w:t>
      </w:r>
      <w:r w:rsidR="00503321">
        <w:t>не всегда. Там же</w:t>
      </w:r>
      <w:r w:rsidR="00880711">
        <w:t xml:space="preserve"> — </w:t>
      </w:r>
      <w:r w:rsidR="00503321">
        <w:t>это закон.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359.</w:t>
      </w:r>
      <w:r w:rsidR="00503321">
        <w:t xml:space="preserve"> (251). </w:t>
      </w:r>
      <w:r w:rsidR="003312B3" w:rsidRPr="003312B3">
        <w:rPr>
          <w:b/>
        </w:rPr>
        <w:t>(М.А.Й.).</w:t>
      </w:r>
      <w:r w:rsidR="00503321">
        <w:t xml:space="preserve"> Почему говорим о Дальних Мирах и к ним устремляем? Да только потому, что на Земле нет их красоты, нет их утонченности, нет их духовности и нет их свободы. Неосуществимое в данный момент на Земле осуществлено и достигнуто там. То, к чему стремится дух самый высокий, уже создано там. Миры Дальние</w:t>
      </w:r>
      <w:r w:rsidR="00880711">
        <w:t xml:space="preserve"> — </w:t>
      </w:r>
      <w:r w:rsidR="00503321">
        <w:t>это окно в беспредельность будущих достижений устремленного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360.</w:t>
      </w:r>
      <w:r w:rsidR="00503321">
        <w:t xml:space="preserve"> (252). </w:t>
      </w:r>
      <w:r w:rsidR="00C065BF" w:rsidRPr="00C065BF">
        <w:rPr>
          <w:b/>
        </w:rPr>
        <w:t>(Гуру).</w:t>
      </w:r>
      <w:r w:rsidR="00503321">
        <w:t xml:space="preserve"> Вспомним символ «Устремленного Вечно». Знать свой путь и по нему устремляться, никогда не упуская из вида огненной нити в будущее, есть путь позванного и </w:t>
      </w:r>
      <w:r w:rsidR="00503321">
        <w:lastRenderedPageBreak/>
        <w:t>ответствующего духа. Все внешнее создано словно бы для того, чтобы отвлекать сознание от действительности, от единой цели познавания сущего, ради которой живем. К этому Призывает Учитель, указующий путь и постоянство цели. Сейчас ли живем, или тысячу лет назад, или лет через несколько тысяч, смысл и цель жизни</w:t>
      </w:r>
      <w:r w:rsidR="00880711">
        <w:t xml:space="preserve"> — </w:t>
      </w:r>
      <w:r w:rsidR="00503321">
        <w:t>познание сущего</w:t>
      </w:r>
      <w:r w:rsidR="00880711">
        <w:t xml:space="preserve"> — </w:t>
      </w:r>
      <w:r w:rsidR="00503321">
        <w:t>остаются неизменными. И неизменен Учитель. И неразрывны связующие с Ним узы. Меняются отцы, матери, жены, братья, сестры, дети, друзья и враги, все условия жизни, меняется жизнь народов, умирает и родится вновь в тело дух, но не меняются узы, связующие дух наш с Владыкой, если утверждена эта связь. Из жизни в жизнь тянется нить Света. Упрочить ее и приблизиться больше</w:t>
      </w:r>
      <w:r w:rsidR="00880711">
        <w:t xml:space="preserve"> — </w:t>
      </w:r>
      <w:r w:rsidR="00503321">
        <w:t>вот наша цель, ибо от этого зависит все остальное. И это одно лишь важно, все ж остальное</w:t>
      </w:r>
      <w:r w:rsidR="00880711">
        <w:t xml:space="preserve"> — </w:t>
      </w:r>
      <w:r w:rsidR="00503321">
        <w:t>постольку поскольку. И если в данной жизни нам удалось эту нить укрепить и сблизиться больше, жизнь прожита не напрасно и о ней не придется жалеть, ибо незаметное и невидимое внешне решает всю нашу судьбу на Земле, и в Мирах, и в сем веке, и в будущем, и в будущих жизнях. Владыкино отдадим Владыке и дух свой в придачу к Нему, а остальное приложится нам.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361.</w:t>
      </w:r>
      <w:r w:rsidR="00503321">
        <w:t xml:space="preserve"> (253). </w:t>
      </w:r>
      <w:r w:rsidR="00503321" w:rsidRPr="006F1248">
        <w:rPr>
          <w:b/>
        </w:rPr>
        <w:t>(Май 18).</w:t>
      </w:r>
      <w:r w:rsidR="00503321">
        <w:t xml:space="preserve"> В небе всегда Солнце, в духе всегда Владыка и близок. Но голову надо поднять, и именно</w:t>
      </w:r>
      <w:r w:rsidR="00880711">
        <w:t xml:space="preserve"> — </w:t>
      </w:r>
      <w:r w:rsidR="00503321">
        <w:t>кверху, чтобы то, что внизу, ушло с поля зрения.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 xml:space="preserve">362. </w:t>
      </w:r>
      <w:r w:rsidR="003312B3" w:rsidRPr="006F1248">
        <w:rPr>
          <w:b/>
        </w:rPr>
        <w:t>(М</w:t>
      </w:r>
      <w:r w:rsidR="003312B3" w:rsidRPr="003312B3">
        <w:rPr>
          <w:b/>
        </w:rPr>
        <w:t>.А.Й.).</w:t>
      </w:r>
      <w:r w:rsidR="00503321">
        <w:t xml:space="preserve"> Утро скрещенных токов, потому так и трудно писать.</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6F1248">
        <w:rPr>
          <w:b/>
        </w:rPr>
        <w:t>363.</w:t>
      </w:r>
      <w:r w:rsidR="00503321">
        <w:t xml:space="preserve"> (254). </w:t>
      </w:r>
      <w:r w:rsidR="00C065BF" w:rsidRPr="00C065BF">
        <w:rPr>
          <w:b/>
        </w:rPr>
        <w:t>(Гуру).</w:t>
      </w:r>
      <w:r w:rsidR="00503321">
        <w:t xml:space="preserve"> Что бы на Земле ни происходило, она несется в пространстве вперед к своей огненной цели. Так и дух человека идет к той же цели, что бы ни происходило в его оболочках, которыми он облачен. Они временны</w:t>
      </w:r>
      <w:r w:rsidR="00880711">
        <w:t xml:space="preserve"> — </w:t>
      </w:r>
      <w:r w:rsidR="00503321">
        <w:t>дух вечен, и все происходящее в них ограничено сроком. Зная это, спокойно пройдем через бури, затишья, ненастья и тьму</w:t>
      </w:r>
      <w:r w:rsidR="00880711">
        <w:t xml:space="preserve"> — </w:t>
      </w:r>
      <w:r w:rsidR="00503321">
        <w:t>эти знаки земного пути в Беспредельность.</w:t>
      </w:r>
    </w:p>
    <w:p w:rsidR="00834937" w:rsidRDefault="00503321" w:rsidP="006F1248">
      <w:pPr>
        <w:pStyle w:val="Quote"/>
      </w:pPr>
      <w:r>
        <w:t>Эти дни пишется очень плохо. Вчера видел длинный сон и очень реальный.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F1248">
        <w:rPr>
          <w:b/>
        </w:rPr>
        <w:t>364.</w:t>
      </w:r>
      <w:r w:rsidR="00503321">
        <w:t xml:space="preserve"> (255). </w:t>
      </w:r>
      <w:r w:rsidR="00503321" w:rsidRPr="006F1248">
        <w:rPr>
          <w:b/>
        </w:rPr>
        <w:t>(Май 19).</w:t>
      </w:r>
      <w:r w:rsidR="00503321">
        <w:t xml:space="preserve"> Жизнь состоит из постоянного уявления противоположностей. В сознании это выражается сменой его состояний. Если бы этого не было и монотонность заменила, жизнь сознания бы прекратилась, во всяком случае, остановилось бы его продвижение. Монотонность даже самых лучших условий невыносима для сознания. Нужны перемены, именно нарушающие однообразие. Чередование противоположностей создает ритм развитого сознания, и тогда продвижение его становится закономерным. Когда сознание замолкает, не следует огорчаться и думать, что остановился прогресс,</w:t>
      </w:r>
      <w:r w:rsidR="00880711">
        <w:t xml:space="preserve"> — </w:t>
      </w:r>
      <w:r w:rsidR="00503321">
        <w:t xml:space="preserve">просто надо подготовиться к </w:t>
      </w:r>
      <w:r w:rsidR="00503321">
        <w:lastRenderedPageBreak/>
        <w:t>получению новых элементов и снова восходить на новую ступень лестницы жизни. Конечно, в эти моменты творчество как бы затухает и огонь не пылает уже, как обычно. Надо тогда переждать спокойно и в понимании происходящего.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365.</w:t>
      </w:r>
      <w:r w:rsidR="00503321">
        <w:t xml:space="preserve"> (256). К обычным лекарствам следует добавлять внушение, а к внушению</w:t>
      </w:r>
      <w:r w:rsidR="00880711">
        <w:t xml:space="preserve"> — </w:t>
      </w:r>
      <w:r w:rsidR="00503321">
        <w:t>дыхание. Этой тройной тягой можно потушить любую болезнь.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366.</w:t>
      </w:r>
      <w:r w:rsidR="00503321">
        <w:t xml:space="preserve"> (257). </w:t>
      </w:r>
      <w:r w:rsidR="003312B3" w:rsidRPr="003312B3">
        <w:rPr>
          <w:b/>
        </w:rPr>
        <w:t>(М.А.Й.).</w:t>
      </w:r>
      <w:r w:rsidR="00503321">
        <w:t xml:space="preserve"> Как бы ни складывалась жизнь, жить все равно нужно. И лучше из того, что есть, сделать хорошее, чем из хорошего</w:t>
      </w:r>
      <w:r w:rsidR="00880711">
        <w:t xml:space="preserve"> — </w:t>
      </w:r>
      <w:r w:rsidR="00503321">
        <w:t>плохое или из плохого еще худшее. Но бывают такие состояния духа, когда лучше всего внешне себя не выявлять никак</w:t>
      </w:r>
      <w:r w:rsidR="00880711">
        <w:t xml:space="preserve"> — </w:t>
      </w:r>
      <w:r w:rsidR="00503321">
        <w:t>это моменты пралайи сознания. И ему тоже надо порой передохнуть от постоянной смены явлений, чтобы набрало оно новые силы для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367. </w:t>
      </w:r>
      <w:r w:rsidR="00C065BF" w:rsidRPr="00F93A1B">
        <w:rPr>
          <w:b/>
        </w:rPr>
        <w:t>(Гуру</w:t>
      </w:r>
      <w:r w:rsidR="00C065BF" w:rsidRPr="00C065BF">
        <w:rPr>
          <w:b/>
        </w:rPr>
        <w:t>).</w:t>
      </w:r>
      <w:r w:rsidR="00503321">
        <w:t xml:space="preserve"> Правила Братства одинаковы для всех учеников. Почему? Формы внешнего выражения жизни сознания различны, но сущность одна, и потому путь один, несмотря на то, что путей много. Путь один, потому что определяется он усилением светоносности ауры, и путей много, потому что нет двух сознаний схожих, как нет на деревьях двух одинаковых листьев или двух одинаковых лиц человеческих. В этом и заключается единство в многообразии. Не повторяется ничто, но цикл года повторяется в форме времен года, одних и тех же всегда, но никогда не тех же самых.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368.</w:t>
      </w:r>
      <w:r w:rsidR="00503321">
        <w:t xml:space="preserve"> (258). </w:t>
      </w:r>
      <w:r w:rsidR="00503321" w:rsidRPr="00F93A1B">
        <w:rPr>
          <w:b/>
        </w:rPr>
        <w:t>(Май 20).</w:t>
      </w:r>
      <w:r w:rsidR="00503321">
        <w:t xml:space="preserve"> Любое явление, если на нем сосредоточиться, можно углублять, расширять и усовершенствовать в его эволюционном аспекте. При сосредоточении на нем оно как бы растет, как бы касается Беспредельности, в которой существует все и которой касается каждое явление своими гранями. Индивидуализация явления необходима, чтобы оно могло быть осознанным и выявить себя таковым. Сущность его сводится к тому, что нет даже двух человеческих глаз одинаковых. Индивидуализм не враг коллектива, но отдельный инструмент в огромном оркестре. Враги коллектива не индивидуальность, но самость, эгоцентризм и самовозвышение. Культ себеслужения вредоносен необычайно. Но лучшая скрипка оркестра</w:t>
      </w:r>
      <w:r w:rsidR="00880711">
        <w:t xml:space="preserve"> — </w:t>
      </w:r>
      <w:r w:rsidR="00503321">
        <w:t>его украшение и гордость. Индивидуальное творчество писателя избавляет его от подражания. Не самость, но индивидуализм, то есть самобытность и своеобразность творчества ценны. Индивидуальное вливается в общее как созвучная, гармоническая его часть, украшая, обогащая и расширяя его.</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F93A1B">
        <w:rPr>
          <w:b/>
        </w:rPr>
        <w:t xml:space="preserve">369. </w:t>
      </w:r>
      <w:r w:rsidR="003312B3" w:rsidRPr="00F93A1B">
        <w:rPr>
          <w:b/>
        </w:rPr>
        <w:t>(М.</w:t>
      </w:r>
      <w:r w:rsidR="003312B3" w:rsidRPr="003312B3">
        <w:rPr>
          <w:b/>
        </w:rPr>
        <w:t>А.Й.).</w:t>
      </w:r>
      <w:r w:rsidR="00503321">
        <w:t xml:space="preserve"> Феномены хороши, но если сознание соответствует. Иначе</w:t>
      </w:r>
      <w:r w:rsidR="00880711">
        <w:t xml:space="preserve"> — </w:t>
      </w:r>
      <w:r w:rsidR="00503321">
        <w:t>лишь вздергивание его на высоту, им не заслуженную и ему не соответствующую, с которой неминуемо сползание или падение вниз. Поэтому Учителем феномены избегаются, ибо, как правило, пользы от них</w:t>
      </w:r>
      <w:r w:rsidR="00880711">
        <w:t xml:space="preserve"> — </w:t>
      </w:r>
      <w:r w:rsidR="00503321">
        <w:t>никакой.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370.</w:t>
      </w:r>
      <w:r w:rsidR="00503321">
        <w:t xml:space="preserve"> (259). </w:t>
      </w:r>
      <w:r w:rsidR="00C065BF" w:rsidRPr="00C065BF">
        <w:rPr>
          <w:b/>
        </w:rPr>
        <w:t>(Гуру).</w:t>
      </w:r>
      <w:r w:rsidR="00503321">
        <w:t xml:space="preserve"> Скажу на сегодня одно только слово: равновесие.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371.</w:t>
      </w:r>
      <w:r w:rsidR="00503321">
        <w:t xml:space="preserve"> (260). </w:t>
      </w:r>
      <w:r w:rsidR="00503321" w:rsidRPr="00F93A1B">
        <w:rPr>
          <w:b/>
        </w:rPr>
        <w:t>(Май 21).</w:t>
      </w:r>
      <w:r w:rsidR="00503321">
        <w:t xml:space="preserve"> Всему свое время, и время всякой вещи под Солнцем. Форсировать сознание нельзя</w:t>
      </w:r>
      <w:r w:rsidR="00880711">
        <w:t xml:space="preserve"> — </w:t>
      </w:r>
      <w:r w:rsidR="00503321">
        <w:t>это с одной стороны, а с другой,</w:t>
      </w:r>
      <w:r w:rsidR="00880711">
        <w:t xml:space="preserve"> — </w:t>
      </w:r>
      <w:r w:rsidR="00503321">
        <w:t>невозможно допустить, чтобы оболочки управляли волей. Ведет мысль, но мыслью руководит целеустремленная воля. Но какая? Есть две воли: мозговая и сердечная. Сердечная воля сильнее, ибо она от огня. Центр тяжести, вернее, средоточия жизни, переносится в сердце, и тогда сердечная воля действует естественно и свободно. Надуманные мозгом действия неубедительны. Холодно бывает от такой надуманной доброты и других чувств. Обременительна помощь такая для того, кому помогают. Когда же поступки от сердца идут, их ценность другая, настоящая, очень приятная людям своей теплотой. И проповедь потому и отменяется, что идет она обычно от мозга, не преображая людей, идет при сердце молчащем. Наступает век сердца. Шестой принцип</w:t>
      </w:r>
      <w:r w:rsidR="00880711">
        <w:t xml:space="preserve"> — </w:t>
      </w:r>
      <w:r w:rsidR="00503321">
        <w:t>в нем. Бессмертие сердца не понимается вовсе. Конечно, не физическое тело летает, но, когда выходит тонкое тело, ясно и четко ощущается в нем пульсирующее энергией сердце. Пульсирует оно и в огненном теле. Преображение сердца идет высоко, и когда сброшены все оболочки, сердце тогда сияет всеми огнями, являя собою центр Бессмертной Триады. Когда сознание поднимается над всеми верованиями и над всеми культами, остается культ сердца, который ознаменует Эпоху Огня.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372. </w:t>
      </w:r>
      <w:r w:rsidR="003312B3" w:rsidRPr="00F93A1B">
        <w:rPr>
          <w:b/>
        </w:rPr>
        <w:t>(М</w:t>
      </w:r>
      <w:r w:rsidR="003312B3" w:rsidRPr="003312B3">
        <w:rPr>
          <w:b/>
        </w:rPr>
        <w:t>.А.Й.).</w:t>
      </w:r>
      <w:r w:rsidR="00503321">
        <w:t xml:space="preserve"> Мы связаны нитями сердца. Если отнять их, не останется ничего и заменить провод нечем.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373.</w:t>
      </w:r>
      <w:r w:rsidR="00503321">
        <w:t xml:space="preserve"> (261). </w:t>
      </w:r>
      <w:r w:rsidR="00C065BF" w:rsidRPr="00C065BF">
        <w:rPr>
          <w:b/>
        </w:rPr>
        <w:t>(Гуру).</w:t>
      </w:r>
      <w:r w:rsidR="00503321">
        <w:t xml:space="preserve"> Сокровища энергии тоже не в мозге, но в Чаше. И сердце связано с Чашей.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374.</w:t>
      </w:r>
      <w:r w:rsidR="00503321">
        <w:t xml:space="preserve"> (262). </w:t>
      </w:r>
      <w:r w:rsidR="00503321" w:rsidRPr="00F93A1B">
        <w:rPr>
          <w:b/>
        </w:rPr>
        <w:t>(Май 22).</w:t>
      </w:r>
      <w:r w:rsidR="00503321">
        <w:t xml:space="preserve"> Наглядное изучение действительности Тонкого Мира освободит ум от суеверий и снимет с него покров Тайны. Все доступно для научного подхода к вещам. Двое, увидевшие одно, тем самым подтвердят реальность увиденного. Новые аппараты помогут. Земной человек выражает собой только часть своей Тайны. Да и память его коротка, особенно о пребывании в Надземном. Тайна не только в накоплениях, собранных в Чаше, но и в нераскрытом еще потенциале духа. В постепенно раскрывающихся возможностях высшего «Я» заключается большая </w:t>
      </w:r>
      <w:r w:rsidR="00503321">
        <w:lastRenderedPageBreak/>
        <w:t>часть Тайны. Возможности духа неисчерпаемы и неизмеримы: раскрыта пока человеку только очень их малая часть. Но если собрать достигнутое отдельными людьми в разное время и соединить это все в одном человеке, то это будет лишь только малою частью его Тайны, ибо в этих достижениях</w:t>
      </w:r>
      <w:r w:rsidR="00880711">
        <w:t xml:space="preserve"> — </w:t>
      </w:r>
      <w:r w:rsidR="00503321">
        <w:t>прошлое, но Тайна включает в себя и будущее, и будущие достижения человечества, которые не ограничены ничем. Если исходить только из настоящего или прошлого и только из накоплений, выявленных в данном воплощении. Когда раскрывается лишь малая часть прошлого, то представления даже малого о величии Тайны не будет. Обнимает в себе все человек и все в себе заключает, и все сосредоточено в нем. Недаром сердце зовется средоточием и солнцем системы его микрокосма. Чтобы куда-то идти, прежде всего надо знать куда. И надо знать главное направление эволюции сущего и человечества. Осознавать надо то, что намечено эволюцией для человека и в каком направлении пойдет развитие скрытых в нем свойств. В зародыше все эти свойства заложены в человеке от начала</w:t>
      </w:r>
      <w:r w:rsidR="00876458">
        <w:rPr>
          <w:lang w:val="en-US"/>
        </w:rPr>
        <w:t xml:space="preserve"> </w:t>
      </w:r>
      <w:r w:rsidR="00503321">
        <w:t>времен. Потенциал его духа заключает в себе возможности эти в их эмбриональном и неосознаваемом им состоянии. Нужно понять, что если что-то когда-то было достигнуто одним человеком, это означает, что достижение это быть может достигнуто каждым. Вопрос другой, где и когда, но</w:t>
      </w:r>
      <w:r w:rsidR="00880711">
        <w:t xml:space="preserve"> — </w:t>
      </w:r>
      <w:r w:rsidR="00503321">
        <w:t>может. Это положение следует твердо усвоить. Достигнутое одним человеком достижимо другим. Без принятия идеи перевоплощения положение это принять невозможно, ибо за одну жизнь достичь можно только небольшой части раскрытия Тайны. Но когда те или иные способности духа сознательно культивируются и развиваются веками, то рост их и развитие их идет поверх ограничений короткого срока одной жизни. Беспредельность дана человеку для углубления в познание Тайны себя самого. Завет Дельфийского оракула «Nosce te ipsum» кроет в себе нечто неизмеримо больше, чем думают те, кто его произносит. И Тайна стоит перед человеком как сияющий, огненный Магнит, ведущий его в беспредельность будущих достижений, нет которым конца. Имеем примеры людей пятого Круга, имеем даже шестого, но ведь далекое время придет, когда все человечество достигнет Круга седьмого!!! Но даже и это еще не конец, так как за Кругом седьмым и Пралайей идет новый Цикл, новая Манвантара о семи новых Кругах.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375. </w:t>
      </w:r>
      <w:r w:rsidR="003312B3" w:rsidRPr="00F93A1B">
        <w:rPr>
          <w:b/>
        </w:rPr>
        <w:t>(М.</w:t>
      </w:r>
      <w:r w:rsidR="003312B3" w:rsidRPr="003312B3">
        <w:rPr>
          <w:b/>
        </w:rPr>
        <w:t>А.Й.).</w:t>
      </w:r>
      <w:r w:rsidR="00503321">
        <w:t xml:space="preserve"> Передохнуть можно. Но пусть это будет передышка перед новым взлетом сознания. Лад новый нужен для духа, чтобы дать звучание более сильное. Следует лишь понимать значение даже малой пралайи сознания и твердо помнить, что для прыжка нужно пройти хотя бы немного назад, чтобы сделать разбег. Нельзя только думать, что это конец, или отторжение, или утеря всех накоплений. Спокойствие рекомендуется бодро хранить в моменты молчания сознания. Пусть подсознательно, но крепко удерживается связь с Наивысшим, которая нерасторжима ничем. Даже день </w:t>
      </w:r>
      <w:r w:rsidR="00503321">
        <w:lastRenderedPageBreak/>
        <w:t>сменяется ночью, чтобы заутро вернуться, и после ненастья всегда наступает вёдро. И чтобы созреть, семени надо захороненным быть под землею, невидно для глаза. И нельзя его трогать и беспокоить, пока не прорастет. Будем знать непреложно, что прошлые способности и достижения являются залогом и ручательством будущих. В аспекте же мировом все прошлые достижения выдающихся греков и достижения Духов Великих ручательством служат, что каждый хотящий их будет иметь. И, кроме того, достижения эти представляют собою как бы прообразы еще более высоких, еще более изумительных и великих, гарантируемых непреложностью эволюции духа. Когда цель ясна и понята и очерчен круг будущих возможностей, в орбиту его можно войти. Орбита духа спиральна, и спираль идет вверх. Учитель Являет собою ближайший прообраз того, чем ученик должен стать. Не заоблачные мечтания, но конкретный путь по Земле, пройденный стопами Владыки. Не оторвемся от Него в делании, иначе утратит всё смысл. Будем держаться неотделимо.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376.</w:t>
      </w:r>
      <w:r w:rsidR="00503321">
        <w:t xml:space="preserve"> (263). </w:t>
      </w:r>
      <w:r w:rsidR="00C065BF" w:rsidRPr="00C065BF">
        <w:rPr>
          <w:b/>
        </w:rPr>
        <w:t>(Гуру).</w:t>
      </w:r>
      <w:r w:rsidR="00503321">
        <w:t xml:space="preserve"> Когда ритм нельзя удержать внешними действиями, удержим его в духе. Никакие внешние действия не могут воспрепятствовать соблюдению духовного ритма. Даже на краю пропасти, даже среди самой отчаянной сутолки жизни можно удерживать ритм в духе. Среди напряженности действий внешних в сознании все же возможно удерживать незримый контакт. Потому пусть никогда никакие внешние обстоятельства не будут причиной утери внутреннего контакта и причиной нарушения ритма. За любым действием мысль может устремляться к Владыке и как бы с Ним пребывать. Расчленение сознания и деление духа</w:t>
      </w:r>
      <w:r w:rsidR="00880711">
        <w:t xml:space="preserve"> — </w:t>
      </w:r>
      <w:r w:rsidR="00503321">
        <w:t>явления близкие и понятные каждому ученику, хотящему держаться неотделимо. Ритм, нерушимо пронесенный через земную жизнь, сослужит службу свою и в Надземном. Порадуемся каждому усилию, приложенному на укрепление ритма. Проводящий более длинную линию уже победитель, ибо линия духа не имеет конца.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377. (Май 26).</w:t>
      </w:r>
      <w:r w:rsidR="00503321">
        <w:t xml:space="preserve"> Спросят, почему Записи эти так тесно переплетены с Учением Жизни, что даже выдержки из него не всегда поставлены в кавычки. Ответьте: ибо Источник един. И если в передаче содержания его не всё совершенно или безошибочно, то причину этого следует отнести за счет воспринимающего сознания, которое ограничено широтою своей способности вмещения и утонченностью чувствующего аппарата, еще далекого от совершенства. Но все лучшее и высшее отнести надо к Источнику, разделяя воспринимающего от Передающего. Линза сознания, преломляющего Луч, окрашивает его по своему цвету</w:t>
      </w:r>
      <w:r w:rsidR="00880711">
        <w:t xml:space="preserve"> — </w:t>
      </w:r>
      <w:r w:rsidR="00503321">
        <w:t xml:space="preserve">в этом своеобычность и неповторяемость Записей. Нет двух каналов одинаковых совершенно, но близкие есть, например, Наша О. Но это медиатор редчайший и очень близкий автору данных Записей. </w:t>
      </w:r>
      <w:r w:rsidR="00503321">
        <w:lastRenderedPageBreak/>
        <w:t>Критиков будет много и много недоумений. Но других таких Записей нет и не будет. Будут выше и ниже, но таких все же</w:t>
      </w:r>
      <w:r w:rsidR="00880711">
        <w:t xml:space="preserve"> — </w:t>
      </w:r>
      <w:r w:rsidR="00503321">
        <w:t>нет. Можно подумать при этом, сколько труда и усилий было вложено в них и сколько постоянства. Иной критикан может год просидеть в попытках записать хоть бы строчку, и всё понапрасну. Без Луча восприятий не будет. И даже Луча недостаточно, если нет накоплений. Богатства пространственных мыслей доступны всем, но по созвучию и по устремлению. Глухой композитор, глухой к звукам земным, имеет открытым тонкое ухо, в котором звучат неслышные миру симфонии и запечатлеваются им на бумаге. Так из незримого переносится в зримость богатство Надземного Мира, так в незримости творятся те формы, которые потом уже облекаются в плотную конкретную и доступную людям видимость. Мыслей много в пространстве, но их надо уметь воспринять и облечь плотью. Слова или буквы</w:t>
      </w:r>
      <w:r w:rsidR="00880711">
        <w:t xml:space="preserve"> — </w:t>
      </w:r>
      <w:r w:rsidR="00503321">
        <w:t>не мысль, но только лишь символы, ее выражающие. Символикой передаем то, что иначе невыразимо. И не всё выразимо в словах, и не всему можно придать желаемую или нужную форму. Краски земные и земные слова часто бедны и недостаточно выразительны. Художник учится годами, чтобы уметь запечатлевать желаемое на полотне. Но еще дольше и больше надо учиться, чтобы запечатлевать пространственные мысли определенного порядка. Воспринимают и запечатлевают многие, даже пьяницы, (но не позавидуем такой впечатлительности), или медиумы. Их пожалеем, ибо состояние это очень печально. Свет Иерархии один, и могущий от него почерпает.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378. </w:t>
      </w:r>
      <w:r w:rsidR="003312B3" w:rsidRPr="00F93A1B">
        <w:rPr>
          <w:b/>
        </w:rPr>
        <w:t>(М.</w:t>
      </w:r>
      <w:r w:rsidR="003312B3" w:rsidRPr="003312B3">
        <w:rPr>
          <w:b/>
        </w:rPr>
        <w:t>А.Й.).</w:t>
      </w:r>
      <w:r w:rsidR="00503321">
        <w:t xml:space="preserve"> Да! Да! Мысль правильна: вначале нужна утрированная, выработанная долгим опытом процедура, чтобы установить Контакт; потом же, когда он твердо установлен и окреп, никакой процедуры, кроме сосредоточения, не нужно, ибо в пространстве прорыт канал устремлений и связь. И то, что теперь кажется просто, легко и доступно, в свое время потребовало целые годы упорных, настойчивых и нечеловеческих усилий. Особенно просто может показаться это со стороны, и особенно недоступно для тех, кому это так показалось. По трудам и заслуга. Благословения будут чувствовать все, но ответствовать по-разному, особенно те, кто от тьмы. Но пройдем мимо всех, ибо путь наш решен и останавливаться у чужих ворот времени не имеем.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379.</w:t>
      </w:r>
      <w:r w:rsidR="00503321">
        <w:t xml:space="preserve"> (264). </w:t>
      </w:r>
      <w:r w:rsidR="003312B3" w:rsidRPr="003312B3">
        <w:rPr>
          <w:b/>
        </w:rPr>
        <w:t>(М.А.Й.).</w:t>
      </w:r>
      <w:r w:rsidR="00503321">
        <w:t xml:space="preserve"> Вот уже много раз можно было отметить, что пространственные мысли широко и свободно вливаются в сознание в необычное время, записям не отведенное. Об этом предупреждение дано уже было давно. Советую, по возможности, записывать и их, ибо упущенное и не зафиксированное на бумаге иссякает уже для Земли. Записанное же после по памяти не будет нести на себе печати особенности и своеобразия, которыми отличаются Записи эти. В каждой Записи</w:t>
      </w:r>
      <w:r w:rsidR="00880711">
        <w:t xml:space="preserve"> — </w:t>
      </w:r>
      <w:r w:rsidR="00503321">
        <w:t xml:space="preserve">ритм свой, особенный, </w:t>
      </w:r>
      <w:r w:rsidR="00503321">
        <w:lastRenderedPageBreak/>
        <w:t>неповторяемый. Этим отличны они от обычных писаний. Ведь это ритм огня, ритм огненный, насыщающий своим пламенем каждую строчку. Огненности Записей нельзя отрицать, хотя степень насыщенности их огнем очень различна, как различны и самые ритмы. У многих выдающихся писателей</w:t>
      </w:r>
      <w:r w:rsidR="00880711">
        <w:t xml:space="preserve"> — </w:t>
      </w:r>
      <w:r w:rsidR="00503321">
        <w:t>тоже свой ритм и тоже та или иная степень насыщенности огнем. Но огни эти несколько иного порядка, так как не связаны непосредственно с Лучом Иерарха. Но огонь остается огнем и единственным, хотя и неосознанным, мерилом талантливости или гениальности писателя.</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F93A1B">
        <w:rPr>
          <w:b/>
        </w:rPr>
        <w:t xml:space="preserve">380. </w:t>
      </w:r>
      <w:r w:rsidR="00C065BF" w:rsidRPr="00F93A1B">
        <w:rPr>
          <w:b/>
        </w:rPr>
        <w:t>(Гуру</w:t>
      </w:r>
      <w:r w:rsidR="00C065BF" w:rsidRPr="00C065BF">
        <w:rPr>
          <w:b/>
        </w:rPr>
        <w:t>).</w:t>
      </w:r>
      <w:r w:rsidR="00503321">
        <w:t xml:space="preserve"> И вот, наконец, ученик достигает ступени, когда уже ничто отвлекающее, мешающее и становящееся преградою на его пути не может отклонить его от цели. Он, как огненный корабль, идет к этой цели, неся свой ценный груз совершенно независимо от того, чем заняты его пассажиры. Капитан знает направление, и руль в надежных руках. А жизнь, обычная жизнь корабля, идет своим чередом. И погода изменчива очень, как и все, что связано со стихиями. Эту уверенность дает долгий опыт в постоянстве преданности, любви и устремления.</w:t>
      </w:r>
    </w:p>
    <w:p w:rsidR="00503321" w:rsidRDefault="00503321" w:rsidP="00F93A1B">
      <w:pPr>
        <w:pStyle w:val="Quote"/>
      </w:pPr>
      <w:r>
        <w:t>Вчера видел сон, что ехал с Н.С.Х. в одном поезде и говорил ему о силе Родины.</w:t>
      </w:r>
    </w:p>
    <w:p w:rsidR="00503321" w:rsidRDefault="00503321" w:rsidP="00F93A1B">
      <w:pPr>
        <w:pStyle w:val="Quote"/>
      </w:pPr>
      <w:r>
        <w:t>После обеда заснул. Видел сон, что взял трубку телефона, чтобы говорить с умершим отцом, но он говорить не мог, а лишь плакал от страшной усталости от каких-то страданий.</w:t>
      </w:r>
    </w:p>
    <w:p w:rsidR="00503321" w:rsidRDefault="00503321" w:rsidP="00F93A1B">
      <w:pPr>
        <w:pStyle w:val="Quote"/>
      </w:pPr>
      <w:r>
        <w:t>Сегодня видел во сне О.</w:t>
      </w:r>
      <w:r w:rsidR="00880711">
        <w:t xml:space="preserve"> — </w:t>
      </w:r>
      <w:r>
        <w:t>ребенка и плыл в реке легко и свободно.</w:t>
      </w:r>
    </w:p>
    <w:p w:rsidR="00834937" w:rsidRDefault="00503321" w:rsidP="00F93A1B">
      <w:pPr>
        <w:pStyle w:val="Quote"/>
      </w:pPr>
      <w:r>
        <w:t>Сны начинают приобретать характер четкости, сознательности и длительности.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381.</w:t>
      </w:r>
      <w:r w:rsidR="00503321">
        <w:t xml:space="preserve"> (265). </w:t>
      </w:r>
      <w:r w:rsidR="00503321" w:rsidRPr="00F93A1B">
        <w:rPr>
          <w:b/>
        </w:rPr>
        <w:t>(Май 27).</w:t>
      </w:r>
      <w:r w:rsidR="00503321">
        <w:t xml:space="preserve"> Друг Мой, не всегда к услугам нашим богатства пространственной мысли. Всему свое время, и время пралайи сознания восприятие осложняет. Но Владыка с вами всегда, и, как бы ни было трудно с приемом посылок, Близость всегда ощутима, если сердце открыто навстречу Лучу. Луч действует и во время пралайи, только ответность ему не полнозвучна. Но не будем смущаться ничем: ни тем, что вовне, ни тем, как внутри. Путь решен бесповоротно при всех состояниях духа. Все прежние взлеты и достижения ручательством служат еще больших подъемов и Близости большей, если не отставлен Владыка. Так многие склонны сперва восхитится и воспарить, чтобы потом забыть и отставить. Но именно на вершине подъема, когда Солнце в зените и когда ночь на Земле и темно, направление и движение по нему остаются неизменными. Конечно, все в духе. Состояние постоянного продвижения в духе становится свойством сознания. Двигаться, то есть расширять сознание и учиться, можно всегда. Всегда можно упражнять свою волю над овладением своими оболочками, всеми вообще и телом физическим в частности. Можно наблюдать на </w:t>
      </w:r>
      <w:r w:rsidR="00503321">
        <w:lastRenderedPageBreak/>
        <w:t>разных людях, как различна власть их над телом. Одному покорно подчиняется тело, и он хозяин его, у другого</w:t>
      </w:r>
      <w:r w:rsidR="00880711">
        <w:t xml:space="preserve"> — </w:t>
      </w:r>
      <w:r w:rsidR="00503321">
        <w:t>наоборот. Особенно в немощах и болезнях проявляется власть духа над телом. Архат</w:t>
      </w:r>
      <w:r w:rsidR="00880711">
        <w:t xml:space="preserve"> — </w:t>
      </w:r>
      <w:r w:rsidR="00503321">
        <w:t>властелин своего тела, тело</w:t>
      </w:r>
      <w:r w:rsidR="00880711">
        <w:t xml:space="preserve"> — </w:t>
      </w:r>
      <w:r w:rsidR="00503321">
        <w:t>его послушный слуга. Веками утверждалась власть эта. На всем, на всех мелочах в жизни обычной можно себя упражнять над овладением телом. Это не хатха-йога, препятствующая духовному развитию, но сознательное установление власти духа и приоритета его над всеми отправлениями и состояниями тела. Ни одной болезни, ни одному недомоганию, ни одному расстройству или разновесию поддаваться нельзя, не приложив всех усилий к тому, чтобы восстановить равновесие волей. К тому же дается дыхание и Наша фармакопея. Первейший фактор для восстановления равновесия</w:t>
      </w:r>
      <w:r w:rsidR="00880711">
        <w:t xml:space="preserve"> — </w:t>
      </w:r>
      <w:r w:rsidR="00503321">
        <w:t>это мысль. Следует различать при этом внушение от творческой мощи воображения. Заразные болезни не поддаются внушению, но мощь творческой мысли не знает ограничений. Казалось бы, это одно и то же, ибо и тут и там действует мысль, но эта схожесть</w:t>
      </w:r>
      <w:r w:rsidR="00880711">
        <w:t xml:space="preserve"> — </w:t>
      </w:r>
      <w:r w:rsidR="00503321">
        <w:t>кажущаяся. Психическая энергия, творящий огонь, вызывающий к проявлению жизненную энергию организма, действует мощно, не зная ограничений. Внушение</w:t>
      </w:r>
      <w:r w:rsidR="00880711">
        <w:t xml:space="preserve"> — </w:t>
      </w:r>
      <w:r w:rsidR="00503321">
        <w:t>это только как бы ограниченная сфера деятельности силы творческого воображения духа. Лечение лучами относится к этой области безграничных возможностей духа. Для начала отметим, что лучей семь: семь основных и пять дополнительных. К примеру, можно сказать, что синий луч понижает температуру, и окружение себя синим светом тушит всякие ненормальные повышенные термические процессы и воспаления в теле. Лучетерапия</w:t>
      </w:r>
      <w:r w:rsidR="00880711">
        <w:t xml:space="preserve"> — </w:t>
      </w:r>
      <w:r w:rsidR="00503321">
        <w:t xml:space="preserve">это наука будущего. Цветотерапия применяется, хотя и немного, и сейчас, но здесь имеется в виду воздействие на организм цветными лучами психической энергии и изменение цветового излучения ауры. Когда снимки ауры будут допущены и приняты официальной наукой, дверь в эту область будет открыта. Пока же придется ограничиться утверждением, что каждая болезнь вызывает нарушение цветовой гаммы ауры, внося в нее дымные, темные, серые, коричневые или грязно-красноватые оттенки или пятна. Замена в пораженном органе или во всем организме такого излучения светлым, чистым или густым, но тоже чистого оттенка, подавляет очаг заболевания в его корне. Подобное усиливается подобным и нейтрализуется противоположным. Но цвет луча, каков бы он ни был, должен быть чистым. Здоровая аура характеризуется чистотою цветовых излучений. Искусство и умение применения лучетерапии вырабатывается долгим опытом жизни и постоянной практикой. Даже психические явления можно лечить этим путем, например: уныние, беспокойство, страх и все прочие нездоровые эмоции человека, каждое из которых сопровождается цветовым излучением, характерным именно для данного чувства. Область лучетерапии очень обширна, и нужно много страниц, чтобы исчерпать ее. Пусть </w:t>
      </w:r>
      <w:r w:rsidR="00503321">
        <w:lastRenderedPageBreak/>
        <w:t>все сказанное послужит отправным пунктом для мышления, желающего углубиться в нее.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382. </w:t>
      </w:r>
      <w:r w:rsidR="00503321">
        <w:t xml:space="preserve">(266). </w:t>
      </w:r>
      <w:r w:rsidR="003312B3" w:rsidRPr="003312B3">
        <w:rPr>
          <w:b/>
        </w:rPr>
        <w:t>(М.А.Й.).</w:t>
      </w:r>
      <w:r w:rsidR="00503321">
        <w:t xml:space="preserve"> Будем пропускать без внимания все, что не имеет отношения к цели далекой. Не стоит приковывать сознание к сору вокруг, лучше направить его на самое главное. А самое главное</w:t>
      </w:r>
      <w:r w:rsidR="00880711">
        <w:t xml:space="preserve"> — </w:t>
      </w:r>
      <w:r w:rsidR="00503321">
        <w:t>это состояние постоянного ученичества в великой школе жизни. Вот отметить пришлось, что каждое утверждение, обращенное к людям, тотчас же вызывает с их стороны ярый ответ, добрый или антагонистичный, по сущности ответствующего. Но, чтобы не ставить себя под ненужный удар, следует быть очень осмотрительным в обращении, не давая возможности ни к чему прицепиться. Ведь многие только того и ждут, чтобы уколоть, зацепившись за что-то. И тут также нужен дозор, иначе не избежать ударов по ауре.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383. </w:t>
      </w:r>
      <w:r w:rsidR="003312B3" w:rsidRPr="00F93A1B">
        <w:rPr>
          <w:b/>
        </w:rPr>
        <w:t>(</w:t>
      </w:r>
      <w:r w:rsidR="003312B3" w:rsidRPr="003312B3">
        <w:rPr>
          <w:b/>
        </w:rPr>
        <w:t>М.А.Й.).</w:t>
      </w:r>
      <w:r w:rsidR="00503321">
        <w:t xml:space="preserve"> Р[одной] м[ой], нить связи сердечной надо так крепко держать, чтобы ослабить ее уже ничто не смогло.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384.</w:t>
      </w:r>
      <w:r w:rsidR="00503321">
        <w:t xml:space="preserve"> (267). </w:t>
      </w:r>
      <w:r w:rsidR="00C065BF" w:rsidRPr="00C065BF">
        <w:rPr>
          <w:b/>
        </w:rPr>
        <w:t>(Гуру).</w:t>
      </w:r>
      <w:r w:rsidR="00503321">
        <w:t xml:space="preserve"> Хорошее выражение «моя Иерархия». Вот за Нее и держись. Другой такой нет для тебя и быть даже не может, так как связь с нею ковалась в течение долгих веков. Осознание этого много поможет в кристаллизации устремления к ней. Углубление осознания тотчас же отклик дает и усиливает сердечную близость. Отказа нет, но приближение требует полнострунного понимания. А у нас</w:t>
      </w:r>
      <w:r w:rsidR="00880711">
        <w:t xml:space="preserve"> — </w:t>
      </w:r>
      <w:r w:rsidR="00503321">
        <w:t>радость, ибо полнопонимание ценим.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385.</w:t>
      </w:r>
      <w:r w:rsidR="00503321">
        <w:t xml:space="preserve"> (268). </w:t>
      </w:r>
      <w:r w:rsidR="00503321" w:rsidRPr="00F93A1B">
        <w:rPr>
          <w:b/>
        </w:rPr>
        <w:t>(Май 28).</w:t>
      </w:r>
      <w:r w:rsidR="00503321">
        <w:t xml:space="preserve"> Многие подходящие к Нам не выдерживают напряжения и отступают. Положение на краю пропасти не из приятных. Разрушены рамки обычности. Сознания окружающих далеки от пространственных сокровищ. Одиночество становится уделом до времени. Испытание</w:t>
      </w:r>
      <w:r w:rsidR="00880711">
        <w:t xml:space="preserve"> — </w:t>
      </w:r>
      <w:r w:rsidR="00503321">
        <w:t>из труднейших. Прошлые зовы тревожат, когда так спокойна и проста была жизнь. Но надо идти. И надо отбросить все, что было когда-то и казалось столь милым сердцу. Все действительно ценное и неотъемлемое уложено в путь дальний. И лишнего</w:t>
      </w:r>
      <w:r w:rsidR="00880711">
        <w:t xml:space="preserve"> — </w:t>
      </w:r>
      <w:r w:rsidR="00503321">
        <w:t>ничего. Omnia mea mecum</w:t>
      </w:r>
      <w:r w:rsidR="0015387E">
        <w:rPr>
          <w:rStyle w:val="FootnoteReference"/>
        </w:rPr>
        <w:footnoteReference w:id="25"/>
      </w:r>
      <w:r w:rsidR="00503321">
        <w:t>. Все в себе, и все с собою. И стало понятным, что не вещи человеку нужны, а те ощущения, которые они доставляют. Но ведь сам человек</w:t>
      </w:r>
      <w:r w:rsidR="00880711">
        <w:t xml:space="preserve"> — </w:t>
      </w:r>
      <w:r w:rsidR="00503321">
        <w:t>лаборатория для всех ощущений, и вызывать можно их по решению воли. Но и они не нужны: ни вещи, ни ощущения, рожденные ими. В Тонком Мире люди веками живут без вещей. Жить без вещей</w:t>
      </w:r>
      <w:r w:rsidR="00880711">
        <w:t xml:space="preserve"> — </w:t>
      </w:r>
      <w:r w:rsidR="00503321">
        <w:t xml:space="preserve">это тоже надо понять. Как жить без того, что кажется неотделимым. Для начала поймем, что ничто не принадлежит нам. Потом к этому добавим, что все, чем владеем, временно. Так освободимся в сознании от чувства собственности. В будущем у людей не будет </w:t>
      </w:r>
      <w:r w:rsidR="00503321">
        <w:lastRenderedPageBreak/>
        <w:t>личных вещей, кроме самых необходимых</w:t>
      </w:r>
      <w:r w:rsidR="00880711">
        <w:t xml:space="preserve"> — </w:t>
      </w:r>
      <w:r w:rsidR="00503321">
        <w:t>второй смены белья и комплекта верхней одежды. Все остальное: дом, квартира, мебель, посуда, постельное белье, полотенца и так далее</w:t>
      </w:r>
      <w:r w:rsidR="00880711">
        <w:t xml:space="preserve"> — </w:t>
      </w:r>
      <w:r w:rsidR="00503321">
        <w:t>будут от государства и будут даваться на время, как дается все это сейчас в первоклассных отелях. И накормит, и напоит государство. На быт энергий терять не придется. Сколько сил уходит у всех на ненужные хлопоты быта. Всё дадут и освободят человека от рабства у вещей и у быта. Не будет привязан тогда человек к дому земному и будет свободен от рабства вещей. Не ради вещей будут люди трудиться, но ради труда, ради радости творчества духа, которую родит труд, свободный от привязанности к воображаемой собственности. Машины дадут все, что нужно, и не к чему будет что-то иметь, когда все можно взять во временное пользование. Да! Да! Это возможно, если сознание достаточно расширено. Изобилие всего и доступность освободят от желания взять что-то сверх меры. К чему и зачем? Двух обедов не съесть и не надеть двух пар ботинок. Все зависит от ступени сознания. Не прежде наступит это время освобождения от вещей и от собственности, чем дозволит сознание. Вопрос воспитания сознания становится первостепенным. Оно переродиться, то есть преобразиться должно. Сколь же далеко от этого преображения сознание старого мира, и сколь невозможно войти с ним в Мир Новый.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386.</w:t>
      </w:r>
      <w:r w:rsidR="00503321">
        <w:t xml:space="preserve"> (269). </w:t>
      </w:r>
      <w:r w:rsidR="003312B3" w:rsidRPr="003312B3">
        <w:rPr>
          <w:b/>
        </w:rPr>
        <w:t>(М.А.Й.).</w:t>
      </w:r>
      <w:r w:rsidR="00503321">
        <w:t xml:space="preserve"> Следующую ступень человеческого существования на Земле надо представить себе отчетливо и ясно. Надо, чтобы картины будущего были выкристаллизованы в сознании до «рисунка в мозгу». По этим рисункам будет строиться жизнь, как по трафарету создается желаемая форма. Не жизнь станет трафаретом, но будет принят точный, чеканный метод осуществления видимых форм жизни через посредство предварительного создания форм Тонкого Мира. Через незримое</w:t>
      </w:r>
      <w:r w:rsidR="00880711">
        <w:t xml:space="preserve"> — </w:t>
      </w:r>
      <w:r w:rsidR="00503321">
        <w:t>в зримость. Через идеи</w:t>
      </w:r>
      <w:r w:rsidR="00880711">
        <w:t xml:space="preserve"> — </w:t>
      </w:r>
      <w:r w:rsidR="00503321">
        <w:t>в жизнь. Делается это так и сейчас, но не осознается. Пропагандируются идеи, но отрицается формула Платона, гласящая, что «идеи управляют миром». Но от действительности никуда не уйти. И сейчас наступает великая битва идей или идеологий. Победит та идеология, которая имеет под собою основу эволюционную, ведущую человечество на новую ступень. И будут править миром идеи, созвучные эволюции сущего вообще и планетного человечества в частности.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387.</w:t>
      </w:r>
      <w:r w:rsidR="00503321">
        <w:t xml:space="preserve"> (270). </w:t>
      </w:r>
      <w:r w:rsidR="00C065BF" w:rsidRPr="00C065BF">
        <w:rPr>
          <w:b/>
        </w:rPr>
        <w:t>(Гуру).</w:t>
      </w:r>
      <w:r w:rsidR="00503321">
        <w:t xml:space="preserve"> Значение Посланников Шамбалы заключается в том, что они несут в мир оповещение о грядущей ступени эволюции сознания и дают прообраз его, являя собою форму этого нового сознания. Как бы примером своим и своей деятельности указуют людям то, чем должны стать они и вся жизнь во вновь идущей Эпохе. Они пролагают путь по нехоженой целине, и в этом заслуга их перед человечеством. Во времени значение их </w:t>
      </w:r>
      <w:r w:rsidR="00503321">
        <w:lastRenderedPageBreak/>
        <w:t>возрастает, так как из дали времен смысл их земной миссии становится все более и более ясным. Современники же обычно не понимают их цели прихода или понимают только частично. Значение Посланника Шамбалы в жизни планеты</w:t>
      </w:r>
      <w:r w:rsidR="00880711">
        <w:t xml:space="preserve"> — </w:t>
      </w:r>
      <w:r w:rsidR="00503321">
        <w:t>огромно.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388.</w:t>
      </w:r>
      <w:r w:rsidR="00503321">
        <w:t xml:space="preserve"> (271). </w:t>
      </w:r>
      <w:r w:rsidR="00503321" w:rsidRPr="00F93A1B">
        <w:rPr>
          <w:b/>
        </w:rPr>
        <w:t>(Май 29).</w:t>
      </w:r>
      <w:r w:rsidR="00503321">
        <w:t xml:space="preserve"> Призываю к спокойствию среди нарастающего неуравновесия стихий, которое отражается на всех сторонах жизни. Неуравновесие есть отзвук Хаоса. Хаос есть антипод организованной материи и всех живых форм. Гармония, стройность, организованность, число и мера лежат в основании каждой жизни и тех оболочек, в которых она проявляется. Взять ли кристалл, или молекулу, или атом, или цветок, или организм человека, или систему миров</w:t>
      </w:r>
      <w:r w:rsidR="00880711">
        <w:t xml:space="preserve"> — </w:t>
      </w:r>
      <w:r w:rsidR="00503321">
        <w:t>везде можно увидеть стройность, или гармоничность, сочетания входящих в них элементов, подчиняющихся действию определенных законов. Закономерность есть условие проявленной материи. Хаос так далек от организованной жизни, что только в явлениях разложения и беспорядочного разрушения можно наблюдать его отзвуки. Из глубин Хаоса Волей Творящей вызываются к проявлению неорганизованные дотоле элементы стихий, которые в процессе очень длительной эволюции коагулируются вокруг духо-монады, являющейся магнитом, собирающим их. Венец этого процесса</w:t>
      </w:r>
      <w:r w:rsidR="00880711">
        <w:t xml:space="preserve"> — </w:t>
      </w:r>
      <w:r w:rsidR="00503321">
        <w:t>человек, эта высшая форма организованной материи. Но Хаос не дремлет. Его страшные разрушительные силы уявляются тогда, когда течение эволюции нарушается по каким-либо причинам. Только разрушение для созидания допустимо. Разрушение ради разрушения хаотично, то есть являет собою лик Хаоса. Хаос не есть ничто. Это ярое, мощное нечто, яро противоположное всей проявленной жизни во всех ее формах от верха до низа. За угрожающим разновесием стихий стоит Хаос. Темные вызывают силы Хаоса к действию. Опасность в том, что, вызвав их, управить ими они уже не в состоянии. Призывая к спокойствию, не Могу не указать на то, что Хаос, вторгающийся в сознание, угрожает уже не отдельным людям, но человечеству в целом, угрожает возможностью массовых одержаний, безумий и прочих нарушений человеческой психики. Много признаков вокруг. Неспокойна природа. Силы Хаоса уже вторглись в нее. Колебания жары и холода, небывалые отклонения от обычных норм</w:t>
      </w:r>
      <w:r w:rsidR="00880711">
        <w:t xml:space="preserve"> — </w:t>
      </w:r>
      <w:r w:rsidR="00503321">
        <w:t>много знаков, указующих на страшную опасность. Каждое разновесие есть предтеча Хаоса. Потому Призываю к спокойствию и равновесию, которые смогут помочь защититься от вторжения Хаоса в сознание.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389.</w:t>
      </w:r>
      <w:r w:rsidR="00503321">
        <w:t xml:space="preserve"> (272). </w:t>
      </w:r>
      <w:r w:rsidR="003312B3" w:rsidRPr="003312B3">
        <w:rPr>
          <w:b/>
        </w:rPr>
        <w:t>(М.А.Й.).</w:t>
      </w:r>
      <w:r w:rsidR="00503321">
        <w:t xml:space="preserve"> Упорядочение жизни приводит к гармонии. В природе это выражается в ритме. Также и в жизни человека ритм</w:t>
      </w:r>
      <w:r w:rsidR="00880711">
        <w:t xml:space="preserve"> — </w:t>
      </w:r>
      <w:r w:rsidR="00503321">
        <w:t xml:space="preserve">это основа его преуспеяния. Аритмичность действия опасна тем, что разрушает то, что достигнуто раньше. Если то или иное действие нельзя, вследствие окружающих условий, произвести внешне, его всегда можно выполнить внутренне и тем не </w:t>
      </w:r>
      <w:r w:rsidR="00503321">
        <w:lastRenderedPageBreak/>
        <w:t>нарушить ритма. Если хотите преуспеть, ритм соблюдите. Запойный пьяница прекрасно его соблюдает, и страшную силу его, направленную на разрушение, видите явно, без всяких прикрас. Мы говорим о созидательном ритме, устремляющем вверх по лестнице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390.</w:t>
      </w:r>
      <w:r w:rsidR="00503321">
        <w:t xml:space="preserve"> (273). </w:t>
      </w:r>
      <w:r w:rsidR="00C065BF" w:rsidRPr="00C065BF">
        <w:rPr>
          <w:b/>
        </w:rPr>
        <w:t>(Гуру).</w:t>
      </w:r>
      <w:r w:rsidR="00503321">
        <w:t xml:space="preserve"> Когда колеблются все, вы стойте крепко и помните, что непоколебима лишь Лестница Иерархии.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391.</w:t>
      </w:r>
      <w:r w:rsidR="00503321">
        <w:t xml:space="preserve"> (274). </w:t>
      </w:r>
      <w:r w:rsidR="00503321" w:rsidRPr="00F93A1B">
        <w:rPr>
          <w:b/>
        </w:rPr>
        <w:t>(Май 31).</w:t>
      </w:r>
      <w:r w:rsidR="00503321">
        <w:t xml:space="preserve"> Не Устану твердить о том, что все временное преходяще, пока не осознаете непрочность и призрачность всех устоев земных. Особенно яры своей проходимостью чувства астрала. Только изменчивостью своих переживаний он и живет. Он во власти полюсности явлений. За очарованием следует всегда разочарование, за любовью</w:t>
      </w:r>
      <w:r w:rsidR="00880711">
        <w:t xml:space="preserve"> — </w:t>
      </w:r>
      <w:r w:rsidR="00503321">
        <w:t>равнодушие и забвение, за дружбой</w:t>
      </w:r>
      <w:r w:rsidR="00880711">
        <w:t xml:space="preserve"> — </w:t>
      </w:r>
      <w:r w:rsidR="00503321">
        <w:t>утрата друзей. За одним</w:t>
      </w:r>
      <w:r w:rsidR="00880711">
        <w:t xml:space="preserve"> — </w:t>
      </w:r>
      <w:r w:rsidR="00503321">
        <w:t>его противоположность другая. Так и живет сознание, погруженное в смены астральных состояний, от одного полюса до другого, не будучи в силах остановиться ни на одном. Вот почему Говорю, что связь Наша</w:t>
      </w:r>
      <w:r w:rsidR="00880711">
        <w:t xml:space="preserve"> — </w:t>
      </w:r>
      <w:r w:rsidR="00503321">
        <w:t>поверх движений, происходящих в оболочках, подлежащих замене, то есть долженствующих умереть. Родиться от духа</w:t>
      </w:r>
      <w:r w:rsidR="00880711">
        <w:t xml:space="preserve"> — </w:t>
      </w:r>
      <w:r w:rsidR="00503321">
        <w:t>значит перенести сознание в область Бессмертной Триады, которая поверх облекающих ее оболочек. Стоит отметить, сколько раз в течение жизни менялось астральное и ментальное состояние сознания. Сколь оно было отлично от настоящего, если взять какой-либо момент, скажем, двадцатилетней давности. Но стержень, вокруг которого происходят эти изменения, остается центром непреходящности. Так, даже в жизни обычной можно отделить преходящее от непреходящего. К области последнего и отнесем все, что связывает нас с Иерархом, и на нем утвердимся. В калейдоскопе внешних событий и внутренних изменений и движения в оболочках нельзя найти того, на что можно было бы опереться. Опора одна</w:t>
      </w:r>
      <w:r w:rsidR="00880711">
        <w:t xml:space="preserve"> — </w:t>
      </w:r>
      <w:r w:rsidR="00503321">
        <w:t>Учитель. На этом Камне Вечного Основания Жизни и будем строить свой дом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392. </w:t>
      </w:r>
      <w:r w:rsidR="00503321">
        <w:t xml:space="preserve">(275). </w:t>
      </w:r>
      <w:r w:rsidR="003312B3" w:rsidRPr="003312B3">
        <w:rPr>
          <w:b/>
        </w:rPr>
        <w:t>(М.А.Й.).</w:t>
      </w:r>
      <w:r w:rsidR="00503321">
        <w:t xml:space="preserve"> Это и хорошо, когда сужаются теснины жизни. Ведь теснят они к нам. Куда же идти, кроме нас, и к кому обратиться? «Так, тесные условия пусть будут и благословенными». И хорошо, когда на Земле не за что уже ухватиться</w:t>
      </w:r>
      <w:r w:rsidR="00880711">
        <w:t xml:space="preserve"> — </w:t>
      </w:r>
      <w:r w:rsidR="00503321">
        <w:t>тем легче отрыв и тем быстрее сближение с нами. Ведь за нами стоит Сам Владыка, и потому сближение</w:t>
      </w:r>
      <w:r w:rsidR="00880711">
        <w:t xml:space="preserve"> — </w:t>
      </w:r>
      <w:r w:rsidR="00503321">
        <w:t>благо. Мятется Земля в муках рождения Нового Мира, и тесной становится жизнь. Но когда с нами, то переживем и это, переживем все, чтобы дойти.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393. </w:t>
      </w:r>
      <w:r w:rsidR="00C065BF" w:rsidRPr="00F93A1B">
        <w:rPr>
          <w:b/>
        </w:rPr>
        <w:t>(Гуру</w:t>
      </w:r>
      <w:r w:rsidR="00C065BF" w:rsidRPr="00C065BF">
        <w:rPr>
          <w:b/>
        </w:rPr>
        <w:t>).</w:t>
      </w:r>
      <w:r w:rsidR="00503321">
        <w:t xml:space="preserve"> Надвигается шторм мировых событий. Но вы не тревожьтесь</w:t>
      </w:r>
      <w:r w:rsidR="00880711">
        <w:t xml:space="preserve"> — </w:t>
      </w:r>
      <w:r w:rsidR="00503321">
        <w:t>вас он не затронет. Будьте спокойны Владыкой.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394.</w:t>
      </w:r>
      <w:r w:rsidR="00503321">
        <w:t xml:space="preserve"> (276). Для Меня очень важно сохранить уверенность в непреложности вашего решения быть с Нами всегда. Ученичество временное и постоянное различны, как день и ночь. Постоянное дает право на вечную Близость. Временное ученичество есть в то же время и условное, так как ограничено условием времени. Сближение навсегда обязывает ко многому и Меня, и ученика. Конечно, осуществляется оно только любовью. Конечно, утверждается оно только любовью, укрепленной многогранностью качеств, ею вызываемых к проявлению. Без любви нет пути. Думали ли о том, что этот могучий двигатель устанавливается в сердце и движет эволюцию духа. Сейчас в мире тьма, но перед рассветом. Сердцу в ней тесно, но наступит рассвет. Тьма должна выявиться до конца для полного уничтожения. Пережить ее надо любовью ко Мне. Гранильщик драгоценных камней знает, как из алмаза создается бриллиант, пылающий огнями своих граней. Так и любовь, чтобы зажечься, требует внимания и усилий. К Владыке любовью ревнуя, сердце ею наполним свое.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395.</w:t>
      </w:r>
      <w:r w:rsidR="00503321">
        <w:t xml:space="preserve"> (277). </w:t>
      </w:r>
      <w:r w:rsidR="00503321" w:rsidRPr="00F93A1B">
        <w:rPr>
          <w:b/>
        </w:rPr>
        <w:t>(Июнь 1).</w:t>
      </w:r>
      <w:r w:rsidR="00503321">
        <w:t xml:space="preserve"> Друг Мой, будем ли горевать или беспокоиться о том, чего еще нет и что, может статься, что будет, а может и нет. Много энергии уходит на безосновательные беспокойства и страхи. Они создают нехороший магнит, который, собрав достаточно энергии, может привлечь именно то, чего опасается сознание. Лучше тушить в самом зародыше подобные мысли, имея при этом в виду то обстоятельство, что в большинстве случаев посылаются они темными шептунами, которые постоянно озабочены тем, чтобы подбросить хоть какой-нибудь вред. Даже действительную опасность лучше встретить бесстрашно и в полном спокойствии. Большинство людей, с которыми приходится соприкасаться, используется темными для нанесения вреда. Ведь большая половина человечества находится под влиянием тьмы. Эти каналы следует предусматривать, именно предусматривать, чтобы быть начеку и не давать никакого повода для зацепки. Каждая непродуманная активность, каждое лишнее слово может послужить подобной зацепкой. Много раз уже можно было отметить, как, казалось бы, самые обычные слова или замечания вызывали нападения без всякой причины. Поэтому молчание всегда будет золотом. Молчание ауру делает овальной и гладкой, без выступов и протуберанцев, и тогда за нее не за что уцепиться. Такое же состояние порождает и равновесие. Беспокойство же, страхи, опасения, ожидание неприятностей и все прочие схожие чувства выбрасывают из ауры в окружающее пространство пучки соответствующих энергий, которые и служат зацепкой врагу, чтобы через них подбросить добавочную порцию чувств и мыслей созвучных. Оберегаться необходимо от всяких беспричинных беспокойств и опасений. То, чему быть, того не миновать, и то </w:t>
      </w:r>
      <w:r w:rsidR="00503321">
        <w:lastRenderedPageBreak/>
        <w:t>следует встретить спокойно. Потому лишены оправдания и обоснования эти мелкие чувства. Надо отдать себе ясный отчет в том, что все это</w:t>
      </w:r>
      <w:r w:rsidR="00880711">
        <w:t xml:space="preserve"> — </w:t>
      </w:r>
      <w:r w:rsidR="00503321">
        <w:t>хитрая механика темных, ловко подстроенная, чтобы омрачать сознание. Когда это осознано, вред уменьшается вдвое, а когда приняты меры самозащиты, он устраняется полностью. Не Допущу нанести действительный вред, но досаждать они будут по ничтожнейшим мелочам, и зоркость необходима, чтобы пресечь злоухищрения. Так снова приходим к постоянству дозора от тьмы и нужности контроля над всем, что поступает со стороны.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396.</w:t>
      </w:r>
      <w:r w:rsidR="00503321">
        <w:t xml:space="preserve"> (278). </w:t>
      </w:r>
      <w:r w:rsidR="003312B3" w:rsidRPr="003312B3">
        <w:rPr>
          <w:b/>
        </w:rPr>
        <w:t>(М.А.Й.).</w:t>
      </w:r>
      <w:r w:rsidR="00503321">
        <w:t xml:space="preserve"> Мелочей нет, важно все, ибо все как-то влияет и дает результат. Малые мысли тем и опасны, что слишком малы, чтобы их замечать. Но и скорпион невелик, но кусает смертельно. С этою мерой и будем подходить к явлению мыслей и чувств, бороздящих поверхность сознания. Магнетизм мыслей осуществляется по созвучию, и то, что возникает в сознании, служит фокусом, магнитно притягивающим из пространства родственные образования. При попустительстве или допущении мыслей известного порядка они будут неуклонно расти и усиливаться, и ущерб будет велик, если мысли эти нехороши, беспокойны или тревожны. Сколько беспокойства и тревоги в пространстве. Ведь эту саранчу можно привлечь, если не оберечься. В эти тяжкие дни для планеты великая зоркость нужна и великое бережение. Иначе не устоять и равновесия не сохранить.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397.</w:t>
      </w:r>
      <w:r w:rsidR="00503321">
        <w:t xml:space="preserve"> (279). </w:t>
      </w:r>
      <w:r w:rsidR="00C065BF" w:rsidRPr="00C065BF">
        <w:rPr>
          <w:b/>
        </w:rPr>
        <w:t>(Гуру).</w:t>
      </w:r>
      <w:r w:rsidR="00503321">
        <w:t xml:space="preserve"> Осознание всепланетного неблагополучия заставляет еще дружнее сплотиться вокруг Фокуса Иерархии. Эта опора надежна. Как бы занимается круговая оборона от тьмы, которая яростно наступает. Тьма очень активна сейчас, оттого так и тяжко. Все потонуло в сумерках. Опора одна</w:t>
      </w:r>
      <w:r w:rsidR="00880711">
        <w:t xml:space="preserve"> — </w:t>
      </w:r>
      <w:r w:rsidR="00503321">
        <w:t>Иерархия Света. Пободрствуем на дозоре, на охране сети Света планетной. Если ослабнет она или исчезнет</w:t>
      </w:r>
      <w:r w:rsidR="00880711">
        <w:t xml:space="preserve"> — </w:t>
      </w:r>
      <w:r w:rsidR="00503321">
        <w:t>это будет конец. Владыка Доверил ее охранять своим близким, на которых и ложится ответственность за Землю в мере какой-то. Ответственен каждый, коснувшийся Света.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398. (Июнь 2).</w:t>
      </w:r>
      <w:r w:rsidR="00503321">
        <w:t xml:space="preserve"> Вот прошел еще один день, а что он принес в смысле продвижения духа? Может быть, шаг сделан назад? Анализ поступков безошибочно укажет расхождение между теорией и практикой, намерениями и делами, мыслями и их осуществлением, то есть приложением в жизни. Нет оправдания поступкам, толкающим вспять. Никакие Указания не помогут, если не применены. Как же быть с тем, что мешает? Как же освободиться от того, что становится преградою на пути? Ни мысль, ни слова не дадут результатов, если не утверждены действием. Об утверждении действием надо подумать. Ведь без этого утверждения можно прийти к концу жизни к точке, от которой был начат путь, то есть вернуться назад, а быть </w:t>
      </w:r>
      <w:r w:rsidR="00503321">
        <w:lastRenderedPageBreak/>
        <w:t>может, опуститься и ниже. Проекции поступков в будущее определяют их скрытое значение. На обстоятельства ссылаться нельзя. Обстоятельства и внешние условия</w:t>
      </w:r>
      <w:r w:rsidR="00880711">
        <w:t xml:space="preserve"> — </w:t>
      </w:r>
      <w:r w:rsidR="00503321">
        <w:t>это только канва, по которой дух ткет узор своей жизни. Узор этот может быть красивым или уродливым</w:t>
      </w:r>
      <w:r w:rsidR="00880711">
        <w:t xml:space="preserve"> — </w:t>
      </w:r>
      <w:r w:rsidR="00503321">
        <w:t>зависит от духа-ткача. Каждое действие наносит зигзаги узора. Надо помыслить о том, что наносится волею духа на нестираемые свитки рекордов пространства.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399. </w:t>
      </w:r>
      <w:r w:rsidR="003312B3" w:rsidRPr="00F93A1B">
        <w:rPr>
          <w:b/>
        </w:rPr>
        <w:t>(М</w:t>
      </w:r>
      <w:r w:rsidR="003312B3" w:rsidRPr="003312B3">
        <w:rPr>
          <w:b/>
        </w:rPr>
        <w:t>.А.Й.).</w:t>
      </w:r>
      <w:r w:rsidR="00503321">
        <w:t xml:space="preserve"> Мы полагаем, что слабостям духа нет оправданий. Если положить на чашу весов попустительства своим слабостям, а на другую</w:t>
      </w:r>
      <w:r w:rsidR="00880711">
        <w:t xml:space="preserve"> — </w:t>
      </w:r>
      <w:r w:rsidR="00503321">
        <w:t>следствия, из них вытекающие в будущем, то можно ужаснуться тому, как из малого корешка вырастает нечто такое большое и столь вредоносное, что осознание это может остановить любое потворство своим недостаткам. Привычные действия идут своей колеей, нарастая и утверждаясь с каждым повторением. Но воображение силу имеет наметить новую колею, исключающую уже проторенную. Укрепляя ее мыслями каждого дня и ритмическим их утверждением, можно довести силу этих мыслей до такого напряжения, что она преодолеет инерцию колеи старой. Творческое воображение и силу мысли можно применить в сознательно устанавливаемом ритме. И тогда то, что вызывало желание подчиниться давлению тесных и тяжких условий жизни, будет причиной служить ярого им противостояния и рождения новых сил духа для преодоления их. Именно из условий противных будет дух извлекать силу свою для победной с ними борьбы. Это путь победителя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F93A1B">
        <w:rPr>
          <w:b/>
        </w:rPr>
        <w:t xml:space="preserve">400. </w:t>
      </w:r>
      <w:r w:rsidR="00C065BF" w:rsidRPr="00F93A1B">
        <w:rPr>
          <w:b/>
        </w:rPr>
        <w:t>(Гуру</w:t>
      </w:r>
      <w:r w:rsidR="00C065BF" w:rsidRPr="00C065BF">
        <w:rPr>
          <w:b/>
        </w:rPr>
        <w:t>).</w:t>
      </w:r>
      <w:r w:rsidR="00503321">
        <w:t xml:space="preserve"> Ваша трагедия и наша</w:t>
      </w:r>
      <w:r w:rsidR="00880711">
        <w:t xml:space="preserve"> — </w:t>
      </w:r>
      <w:r w:rsidR="00503321">
        <w:t>одинаковы. Мы в жизни земной так и не дождались того, во имя чего положили все силы свои. Не дождались и вы. Жизнь идет своим путем, разрушая все личные построения и надежды. Эволюция совершенно не считается с личностью и ее интересами, ибо все личное обречено смерти, как и самая личность, временная и преходящая. Потому в своих мыслях, планах и надеждах лучше опираться на явления сверхличного, общенародного, общечеловеческого и общепланетного порядка, ибо течение их далеко и широко выходит за пределы орбиты личного мышления и приобщает сознание к космическому потоку жизни. Тогда все личное, а также и личная трагедия неосуществленных надежд и мечтаний отходит на задний план и Общее Благо всего человечества становится вдохновляющей силой и смыслом всей жизни. От себя отойти</w:t>
      </w:r>
      <w:r w:rsidR="00880711">
        <w:t xml:space="preserve"> — </w:t>
      </w:r>
      <w:r w:rsidR="00503321">
        <w:t>значит влиться в поток Космической</w:t>
      </w:r>
      <w:r w:rsidR="00876458">
        <w:rPr>
          <w:lang w:val="en-US"/>
        </w:rPr>
        <w:t xml:space="preserve"> </w:t>
      </w:r>
      <w:r w:rsidR="00503321">
        <w:t>Эволюции и родиться от духа, который использует личность для осуществления целей сверхличных.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401.</w:t>
      </w:r>
      <w:r w:rsidR="00503321">
        <w:t xml:space="preserve"> (280). </w:t>
      </w:r>
      <w:r w:rsidR="00503321" w:rsidRPr="00E540B2">
        <w:rPr>
          <w:b/>
        </w:rPr>
        <w:t>(Июнь 3).</w:t>
      </w:r>
      <w:r w:rsidR="00503321">
        <w:t xml:space="preserve"> ...... но огонь не всегда горит, и тогда даже близкое кажется далеким. Но поддерживаться огонь может ритмом. Перед подъемом замолкает сознание. И все же при всех </w:t>
      </w:r>
      <w:r w:rsidR="00503321">
        <w:lastRenderedPageBreak/>
        <w:t>обстоятельствах нуждается оно в каждодневном утверждении, ибо тьма велика. Это не есть насилие над собою, но повторение основ, которые остаются неизменными при всех условиях. Что бы ни происходило вокруг, жизнь земная закончится смертью тела и полным прекращением происходящего на плане земном для сознания. Одно понимание этого заставит смотреть на окружающее иными глазами. Не удержать ничего, и хорошо, когда обстоятельства таковы, что и удерживать-то ничего не захочется. Пусть это будет вынужденный отрыв от земного, но это все же отрыв. Когда земное держит слишком уж крепко, надземное пребывание осложняется земными пережитками и привязанностью к призрачному существованию, состоящему из осколков воспоминаний жизни земной. Лучше в нужде, чем в благополучии; лучше в болезни, чем в бычачьем здоровье; лучше не иметь ничего, чем обладать многим; лучше в одиночестве, чем с неверными друзьями; лучше с Владыкой, чем с отрицателями; лучше, лучше со Светом, чем с тьмою. Лучше устремляться в будущее, чем утопать в прошлом. Лучше отрешиться от себя, чем носиться с собою. Лучше давать, чем брать от других. И лучше, лучше ничего не желать, чем томиться под гнетом желаний.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 xml:space="preserve">402. </w:t>
      </w:r>
      <w:r w:rsidR="003312B3" w:rsidRPr="00E540B2">
        <w:rPr>
          <w:b/>
        </w:rPr>
        <w:t>(М</w:t>
      </w:r>
      <w:r w:rsidR="003312B3" w:rsidRPr="003312B3">
        <w:rPr>
          <w:b/>
        </w:rPr>
        <w:t>.А.Й.).</w:t>
      </w:r>
      <w:r w:rsidR="00503321">
        <w:t xml:space="preserve"> С Имянинами не поздравляем, потому что сколько жизней, столько и имен, и относятся они к области преходящего и подлежащего забвению. Но у каждого есть свое сокровенное имя, которое относится к его перевоплощающейся Триаде из жизни в жизнь. Это и есть настоящее имя. Оно открывается на определенной ступени, когда человек пробуждается к осознанию своей Индивидуальности. Это торжественный момент прикасания к Тайне своего существования. Земные же, человеческие, имена как текучие воды.</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E540B2">
        <w:rPr>
          <w:b/>
        </w:rPr>
        <w:t xml:space="preserve">403. </w:t>
      </w:r>
      <w:r w:rsidR="00C065BF" w:rsidRPr="00E540B2">
        <w:rPr>
          <w:b/>
        </w:rPr>
        <w:t>(Гуру</w:t>
      </w:r>
      <w:r w:rsidR="00C065BF" w:rsidRPr="00C065BF">
        <w:rPr>
          <w:b/>
        </w:rPr>
        <w:t>).</w:t>
      </w:r>
      <w:r w:rsidR="00503321">
        <w:t xml:space="preserve"> Кесарево</w:t>
      </w:r>
      <w:r w:rsidR="00880711">
        <w:t xml:space="preserve"> — </w:t>
      </w:r>
      <w:r w:rsidR="00503321">
        <w:t>кесарю, земное</w:t>
      </w:r>
      <w:r w:rsidR="00880711">
        <w:t xml:space="preserve"> — </w:t>
      </w:r>
      <w:r w:rsidR="00503321">
        <w:t>земному, астральное</w:t>
      </w:r>
      <w:r w:rsidR="00880711">
        <w:t xml:space="preserve"> — </w:t>
      </w:r>
      <w:r w:rsidR="00503321">
        <w:t>астральному, ментальное</w:t>
      </w:r>
      <w:r w:rsidR="00880711">
        <w:t xml:space="preserve"> — </w:t>
      </w:r>
      <w:r w:rsidR="00503321">
        <w:t>менталу и огненное</w:t>
      </w:r>
      <w:r w:rsidR="00880711">
        <w:t xml:space="preserve"> — </w:t>
      </w:r>
      <w:r w:rsidR="00503321">
        <w:t>огненному, то есть высшее</w:t>
      </w:r>
      <w:r w:rsidR="00880711">
        <w:t xml:space="preserve"> — </w:t>
      </w:r>
      <w:r w:rsidR="00503321">
        <w:t xml:space="preserve">Высшему. Так, проходя через все планы существования и сбрасывая одну за другой соответствующие оболочки, человек остается наконец в своем огненном теле, которое не может быть сброшенным, ибо это не оболочка, но сам человек. В этом теле собираются результаты накоплений всех его жизней, дающие ему возможность сознательного пребывания в высшем Огненном Мире, если эти накопления достаточны. Большинство человечества лишено сознательного пребывания в Мире Огня, так как не имеет ничего, чем бы могло там существовать. Даже в мире астральном отрицающие жизнь в нем сознания в нем не имеют. Каждый имеет по отрицанию или утверждению, то есть по вере в возможность жизни в Надземном. Опыт, собираемый человеком в течение его земной жизни, различен по своему характеру. Земной опыт нужен для Земли. Но опыт в духовном нужен для духа и жизни на том плане, где дух «получил свою грануляцию». Так на Земле </w:t>
      </w:r>
      <w:r w:rsidR="00503321">
        <w:lastRenderedPageBreak/>
        <w:t>собирается человеком опыт и нужное знание, или материал, для каждого плана. Часто материал собирается для низших слоев астрального мира, материал ненужный и вредный. Накопления бывают весьма разные, и порою весьма нехорошие. Но накопители и собиратели все. Кто что собрал, тот тем и живет на проценты от собранного и на капитал в полном созвучии с природою собранного материала.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404.</w:t>
      </w:r>
      <w:r w:rsidR="00503321">
        <w:t xml:space="preserve"> (281). </w:t>
      </w:r>
      <w:r w:rsidR="00503321" w:rsidRPr="00E540B2">
        <w:rPr>
          <w:b/>
        </w:rPr>
        <w:t>(Июнь 4).</w:t>
      </w:r>
      <w:r w:rsidR="00503321">
        <w:t xml:space="preserve"> Выгнанный из двери, он залезет в окно; изгнанный через окно, заползет через щель, даже самую малую. Таковы действия астрала, импульсы которого, пресеченные в одном направлении, проникают в другом, и под совершенно новой окраской. Отрубленные головы змия вырастают вновь. Стремление его</w:t>
      </w:r>
      <w:r w:rsidR="00880711">
        <w:t xml:space="preserve"> — </w:t>
      </w:r>
      <w:r w:rsidR="00503321">
        <w:t>провибрировать во что бы то ни стало и любою ценой. В этом его жизнь. А так как вибрации его ведут сознание вспять, то и меры пресечения их должны быть соответствующими. Астрал питается эмоциями разного порядка: эти эмоции возникают из ощущений тела через его чувства. Если воля закрывает один из каналов, астрал прорывается через другой, наиболее слабый. Он может броситься сразу во все чувственные излишества: объедение, пьянство, курение и так далее. Если все их остановить, он выберет наиболее доступное; если остановить и его по</w:t>
      </w:r>
      <w:r w:rsidR="00880711">
        <w:t>д каким-либо предлогом, он что-</w:t>
      </w:r>
      <w:r w:rsidR="00503321">
        <w:t>то и как-то отыщет, чтобы так или иначе себя проявить. Потому борьба с ним требует очень большой осмотрительности. Осложняется она и усугубляется постоянным вмешательством темных, которые пользуются каждой возможностью и каждой щелью, чтобы раздуть маломалейшее вожделение, каково бы оно ни было. Итак, с одной стороны, страстное, упорное и цепкое желание астрала переживать, с другой, недреманные старания темных поддержать и раздуть это желание. Подобно тому, как обычные люди жадно хватаются за жизнь и часто очень боятся смерти, так и астрал жадно хватается за все, что дает ему возможность жить, то есть переживать, то есть выявляться в движениях своей оболочки. Но ее надо подчинить, но ей овладеть надо, но надо понять, что без обуздания чувств дальнейшее продвижение невозможно. Вложим сознательное его понимание в каждое движение астрала. Ему хочется беспокоиться, волноваться, опасаться, тревожиться и так далее и далее, уже не говоря о чувствах еще более отрицательного порядка. Но не нужны эти чувства, как не нужны все привычки, склонности, страсти и недостатки этой неуемной оболочки. Вопрос ставится так: кто</w:t>
      </w:r>
      <w:r w:rsidR="00880711">
        <w:t xml:space="preserve"> — </w:t>
      </w:r>
      <w:r w:rsidR="00503321">
        <w:t>кого. Или он побеждает, или побеждается он. Нет середины. Он может, не будучи поражен, казаться побежденным, чтобы самым неожиданным образом вдруг уявить свою силу. Враг древний, и очень искусный, и изощренный в борьбе. Он ненасытен. Его нельзя удовлетворить потворством. Каждая поблажка лишь увеличивает аппетит. Конца нет. Так наркоман, увеличивая дозы яда, доводит себя до гибели. И пьяница</w:t>
      </w:r>
      <w:r w:rsidR="00880711">
        <w:t xml:space="preserve"> — </w:t>
      </w:r>
      <w:r w:rsidR="00503321">
        <w:t xml:space="preserve">тоже. Чудовища похоти и </w:t>
      </w:r>
      <w:r w:rsidR="00503321">
        <w:lastRenderedPageBreak/>
        <w:t>других вожделений вырастают из этих потворств. Беспощадной должна быть борьба со всеми попытками астрала утвердить свою власть над человеком. Враг страшный, упорный и хитрый, усиливаемый постоянно злоухищрениями мохнатых шептунов. Он должен быть побежден.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405.</w:t>
      </w:r>
      <w:r w:rsidR="00503321">
        <w:t xml:space="preserve"> (282). </w:t>
      </w:r>
      <w:r w:rsidR="003312B3" w:rsidRPr="003312B3">
        <w:rPr>
          <w:b/>
        </w:rPr>
        <w:t>(М.А.Й.).</w:t>
      </w:r>
      <w:r w:rsidR="00503321">
        <w:t xml:space="preserve"> Столько теряется возможностей из-за нежелания управить собою. Особенно усиливается это нежелание, когда возможности эти огненно приближаются. Столько упущено бывает во дни угасаний духа. Это стражи Порога мешают пройти через него. У каждой ступени есть свой Порог и есть свои стражи. Каждая ступень требует преодоления именно их, этих стражей. Усмотреть надо зорко, что именно перед новой ступенью является препятствующим условием. Самые высокие духи тоже восходят, имея каждый то, что надлежит ему преодолевать. Везде труд восхождения и везде преодоление старого, предшествующего, во имя нового и более высшего. Не преодолевает только тот, кто стоит на месте или пятится и отступает назад. И кто знает, во сколько раз эти трудности преодоления у духов высоких труднее, чем у тех, кто много ниже их по лестнице жизни. Поэтому твердо запомним, что, какой бы высоты ни достиг человеческий дух, борьба не прекращается никогда. Не будем считать время Девачана</w:t>
      </w:r>
      <w:r w:rsidR="00880711">
        <w:t xml:space="preserve"> — </w:t>
      </w:r>
      <w:r w:rsidR="00503321">
        <w:t>это лишь отдых на пути бесконечного восхождения.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406.</w:t>
      </w:r>
      <w:r w:rsidR="00503321">
        <w:t xml:space="preserve"> (283). </w:t>
      </w:r>
      <w:r w:rsidR="00C065BF" w:rsidRPr="00C065BF">
        <w:rPr>
          <w:b/>
        </w:rPr>
        <w:t>(Гуру).</w:t>
      </w:r>
      <w:r w:rsidR="00503321">
        <w:t xml:space="preserve"> О несовершенствах своих горевать слишком не будем, а лучше помыслим о том, как бы двигаться дальше им вопреки. Они есть у всех. Достижения одной ступени не будут таковыми на более высокой. Относительны понятия хорошего и плохого. Так, многое зависит от точек зрения. Но несомненно одно, что для данного человека безусловно хорошо то, что влечет его вверх, и нехорошо, что заставляет спускаться. С этими мерками можно подходить к каждому действию, поступку, импульсу или мысли. Жизнь человека</w:t>
      </w:r>
      <w:r w:rsidR="00880711">
        <w:t xml:space="preserve"> — </w:t>
      </w:r>
      <w:r w:rsidR="00503321">
        <w:t>это или восхождение вверх, или нисхождение вниз. Нет середины, ибо даже кажущееся топтание на месте есть уже застой, то есть нисхождение.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407.</w:t>
      </w:r>
      <w:r w:rsidR="00503321">
        <w:t xml:space="preserve"> (284). </w:t>
      </w:r>
      <w:r w:rsidR="00503321" w:rsidRPr="00E540B2">
        <w:rPr>
          <w:b/>
        </w:rPr>
        <w:t>(Июнь 6).</w:t>
      </w:r>
      <w:r w:rsidR="00503321">
        <w:t xml:space="preserve"> Утончение организма сопровождается бронированием огненным. Но на это требуется время. Вот почему приходится ставить в условия изолированности. Иначе не выдержать. Кроме того, каждое достижение нуждается в закреплении. В противном случае оно не будет служить, а будет под действием случайных энергий, как незакрепленный парус под ветром. И еще одно обстоятельство следует всегда помнить</w:t>
      </w:r>
      <w:r w:rsidR="00880711">
        <w:t xml:space="preserve"> — </w:t>
      </w:r>
      <w:r w:rsidR="00503321">
        <w:t xml:space="preserve">это постоянная активность и настороженность темных, чтобы вредить. Спокою нет и не будет. И бесцельно стремиться к нему. Да и смысл земного пребывания не в спокое, а в том, чтобы приобрести опыт. Спокой же несостоятелен тем, что ничего не дает. Если гнетет </w:t>
      </w:r>
      <w:r w:rsidR="00503321">
        <w:lastRenderedPageBreak/>
        <w:t>неуверенность в завтрашнем дне и неустойчивость окружающих условий, то ведь в жизни земной человека ее и не может быть. Тот, кто считает себя обеспеченным, утопает в иллюзиях Майи, которые разлетаются брызгами, сметая кажущееся благополучие. Мудрый довольствуется тем количеством счастья, которое ему дано, зная, что никакие перемены внешних условий его не умножат. Не будем обманывать себя, полагая, что вот «если случится то-то и то-то, то я буду спокоен и счастлив». Это тоже иллюзия. Когда судьба даст желаемое, общее ощущение счастья останется прежним. Иначе откуда же столько разбитых неосуществленных надежд и мечтаний. Не там ищут счастье. В духе оно. Но кто же ставит дух превыше всех прочих явлений? Для этого даже и времени не хватает. Хватает на все, но не для наинужнейшего. А потом, когда дух загнан на задворки, удивляются, почему так душно и тесно сознанию в темнице, самосложенной своими собственными руками.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 xml:space="preserve">408. </w:t>
      </w:r>
      <w:r w:rsidR="003312B3" w:rsidRPr="00E540B2">
        <w:rPr>
          <w:b/>
        </w:rPr>
        <w:t>(М</w:t>
      </w:r>
      <w:r w:rsidR="003312B3" w:rsidRPr="003312B3">
        <w:rPr>
          <w:b/>
        </w:rPr>
        <w:t>.А.Й.).</w:t>
      </w:r>
      <w:r w:rsidR="00503321">
        <w:t xml:space="preserve"> Состояния пространства улучшить не можем. Отсюда и тягость. Не своя она, но общепланетная. Тем, кто не ощущает ее, не позавидуем. Это равносильно тому, чтобы завидовать слепым и глухим. Но мужество соберем, и преданность тоже. Укрепим их непоколебимостью и стойкостью. Не гоже духом склоняться перед волнами Тамаса, памятуя, что «даже и это пройдет».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 xml:space="preserve">409. </w:t>
      </w:r>
      <w:r w:rsidR="00C065BF" w:rsidRPr="00E540B2">
        <w:rPr>
          <w:b/>
        </w:rPr>
        <w:t>(Гуру</w:t>
      </w:r>
      <w:r w:rsidR="00C065BF" w:rsidRPr="00C065BF">
        <w:rPr>
          <w:b/>
        </w:rPr>
        <w:t>).</w:t>
      </w:r>
      <w:r w:rsidR="00503321">
        <w:t xml:space="preserve"> Когда становится уже совершенно невыносимо, призовем все спокойствие, все равновесие, всю уверенность в неразрушимости высшей сущности нашей. Ничто не может разрушить ее: и в огне не горит, и не тонет воде. И не в теле она, но в духе. Так дух берегите от заражения его тлетворным дыханием ветхой жизни уходящего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410. (Июнь 7).</w:t>
      </w:r>
      <w:r w:rsidR="00503321">
        <w:t xml:space="preserve"> Сознание усиливает тот пункт, на котором оно собрано. Явление усиливается, разрастается, расширяется, если сознание сосредоточивается на нем. В каждом явлении есть гармонические и хаотические частицы, положительные и отрицательные, хорошие и плохие, строительные и разрушающие. Вызвать к жизни сосредоточением на них можно и те и другие. Зависит от направления луча сознания. Когда такой луч направляется на явление и освещает его, то активизируются те частицы, которые получают от него питающие их энергии. Целое дело можно разрушить постоянством такого сосредоточения. В мире светотени положительные и отрицательные частицы, образующие явление, неизбежны. Но усиливать те или другие зависит от творящей мощи устремленного на них луча мысли. Наши Лучи льются в Мою Страну, но вызывают они к утверждению только положительные явления, насыщая их жизнеспособностью, в то время как элементы отрицательные, лишенные питания, в конечном итоге </w:t>
      </w:r>
      <w:r w:rsidR="00503321">
        <w:lastRenderedPageBreak/>
        <w:t>саморазрушаются силами собственного разложения, ибо осуждены самим свойством уходящих энергий самих себя разлагать. Можно припомнить, сколько таких, ныне совершенно недопустимых явлений, ушло из жизни, чтобы никогда уже более не возвратиться. Следуя Нашим путем, необходимо при рассмотрении происходящего поступать точно так же. Луч ваших мыслей, усиленный Нашим, будет активизировать все положительные стороны жизни, тем самым умаляя и лишая жизнеспособности отрицательные. Эта творческая работа мысли, проводимая сознательно, непреложно даст свои результаты. Так можно благодетельствовать мыслью целую округу, целую страну, весь народ, все народы Земли, всю планету. Творчество Лучей велико. К творчеству Нашему надо присоединить свое и приложить к этому свои энергии. И тогда уже не будет отделенности от жизни всенародного коллектива и всего человечества в целом. Мощь мысли велика. Идеи правят миром. Энергии земных разрушителей парализовать можно этим путем, сводя на нет результаты всех их хитроумных решений. Можно заметить, как под воздействием Наших Лучей теряют они свои позиции одну за другой. Как вхолостую работает вся их машина. Как мимо цели скользят все их стрелы, в то время как Мир Новый растет, усиливаясь не по дням, а по часам. Это Наша работа и сила идей, пущенных Нами в пространство. Нам подражая, так творите и вы, не боясь кажущейся силы отрицательных явлений. Они обречены на исчезновение в беге времени. Они в будущем не имеют корней. Именно все положительные стороны жизни планетной укреплены Нами в будущем на прочной основе, которой лишены их антагонисты, не имеющие этих корней. Корни будущего</w:t>
      </w:r>
      <w:r w:rsidR="00880711">
        <w:t xml:space="preserve"> — </w:t>
      </w:r>
      <w:r w:rsidR="00503321">
        <w:t>явление важности необычайной. Луч созидательной, творящей мысли, устремляясь на них и их освещая, служит как бы поливкой корней, дающей усиленный рост росткам новой жизни. Негодные уйдут, негодное уйдет. Новые, новые, новые возглавят строительство жизни. В победной поступи Нового Мира уже видите эту постоянную силу преодоления нового над старым, уходящим в прошлое, несовершенным. Так приложите и вы силы свои к строительству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 xml:space="preserve">411. </w:t>
      </w:r>
      <w:r w:rsidR="003312B3" w:rsidRPr="00E540B2">
        <w:rPr>
          <w:b/>
        </w:rPr>
        <w:t>(М</w:t>
      </w:r>
      <w:r w:rsidR="003312B3" w:rsidRPr="003312B3">
        <w:rPr>
          <w:b/>
        </w:rPr>
        <w:t>.А.Й.).</w:t>
      </w:r>
      <w:r w:rsidR="00503321">
        <w:t xml:space="preserve"> Есть лучи жизни, и есть лучи смерти. Есть луч творящий, и есть луч разящий. Смертный глаз дается только очень высокому Духу. Применяется только в особых случаях. Но мысль уничтожения можно послать, если видите явления вредоносного порядка. Есть явления Общего Блага, и есть явления общего вреда. Они подлежат уничтожению. В этом процессе обеспечена помощь Владык. Можно всегда обратиться к Иерархии, когда хотите противодействовать злу, то есть тому, что идет вразрез с течением эволюции. С Помощью Иерархии Света многому можно помочь. Инициатива и самодеятельность будет одобрена всегда. В данном случае и в данный момент имеется в виду действие мыслью. </w:t>
      </w:r>
      <w:r w:rsidR="00503321">
        <w:lastRenderedPageBreak/>
        <w:t>Мысль творящая и мысль уничтожения действуют мощно, когда на помощь призывается Иерархия Света. Совместные действия этим сильны. Но требуются полная сознательность и понимание ответственности.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412.</w:t>
      </w:r>
      <w:r w:rsidR="00503321">
        <w:t xml:space="preserve"> (285). </w:t>
      </w:r>
      <w:r w:rsidR="00C065BF" w:rsidRPr="00C065BF">
        <w:rPr>
          <w:b/>
        </w:rPr>
        <w:t>(Гуру).</w:t>
      </w:r>
      <w:r w:rsidR="00503321">
        <w:t xml:space="preserve"> Надо понимать, что такое мысль малая и мысль большая. От мыслей малых становится душно, но мысль большая выводит сознание на эволюционный простор. Имеем в виду творящие мысли, мысли, творящие благо. Когда мир разделен по полюсам Света и тьмы, мысль, творящая Свет, особую силу приобретает, если связывается она с Фокусом Света. Так можно необычайно усиливать действия, совместно ведущие. Разве мы дела, которые мы творили, их творили во имя свое? Нет, не во имя свое творили мы их, но во Имя Пославшего. В этом их сила. Так же и вы, действуя во Имя Владыки, умножаете энергии свои и создаете действия большой длительности, эволюционно насыщенные творческими импульсами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413.</w:t>
      </w:r>
      <w:r w:rsidR="00503321">
        <w:t xml:space="preserve"> (286). Мыслью можно накладывать печать утверждения на каждое положительное явление. Мыслью можно накладывать печать уничтожения на каждое отрицательное явление. Мысль творит, и мысль уничтожает или сжигает в своем огне. Огонь творящий и огонь поядающий Указаны были давно.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414.</w:t>
      </w:r>
      <w:r w:rsidR="00503321">
        <w:t xml:space="preserve"> (287). </w:t>
      </w:r>
      <w:r w:rsidR="00503321" w:rsidRPr="00E540B2">
        <w:rPr>
          <w:b/>
        </w:rPr>
        <w:t>(Июнь 8).</w:t>
      </w:r>
      <w:r w:rsidR="00503321">
        <w:t xml:space="preserve"> Трудно сочетать своеволие астрала с устремлением к Высшему Облику. Одно исключает другое. И все же ритм устремления нельзя нарушать. Томление духа необходимо для преодоления того, что томит. Конечной победы придется добиваться любою ценой, ибо, когда закончится жизнь в теле, невозможно даже подумать о том, чтобы отдать себя во власть произволу астрального начала. Освобожденный от тела, он устремится к удовлетворению всех своих неизжитых желаний, и если они невысоки, то духу высот не достичь. Обуздание астрала утверждается в теле земном.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415.</w:t>
      </w:r>
      <w:r w:rsidR="00503321">
        <w:t xml:space="preserve"> (288). </w:t>
      </w:r>
      <w:r w:rsidR="00503321" w:rsidRPr="00E540B2">
        <w:rPr>
          <w:b/>
        </w:rPr>
        <w:t>(Июнь 9).</w:t>
      </w:r>
      <w:r w:rsidR="00503321">
        <w:t xml:space="preserve"> Полезно иногда подумать о смерти, особенно когда нужно умерить триумф суеты. Конечно, земное</w:t>
      </w:r>
      <w:r w:rsidR="00880711">
        <w:t xml:space="preserve"> — </w:t>
      </w:r>
      <w:r w:rsidR="00503321">
        <w:t xml:space="preserve">земному, и долг перед людьми и Землею остается долгом, требующим исполнения, но если сознание затягивается в сильные воронки личных переживаний и все окружающее начинает казаться уж слишком реальным и самодовлеющим, то мысль о смерти сразу ставит все явления на их настоящее место. И ясным становится то, что все окружающее и все происходящее, каким бы реальным и значительным оно ни казалось, тотчас же утрачивают свою силу воздействовать на сознание, когда видит оно, что в момент смерти или при ее приближении земные дела теряют обычный свой смысл и ограничиваются малой орбитой своего проявления. Имеются в виду, главным образом, дела личные и личная жизнь со всей особой </w:t>
      </w:r>
      <w:r w:rsidR="00503321">
        <w:lastRenderedPageBreak/>
        <w:t>остротой ее переживаний. Дела сверхличные по своей протяженности могут уходить далеко за пределы орбиты личности человека и тем приобщать его к сфере более широкой. Но речь идет о личном, о личных переживаниях и интересах замкнутого круга короткой человеческой жизни. Мудрость спокойствия может прийти только поверх личной жизни. Тот, кто отдает свои энергии, мысли и чувства не себе, но людям, но коллективу, но народу своему, стране или человечеству, тот выходит из малого круга своей личности и в сверхличном живет. Великие дела</w:t>
      </w:r>
      <w:r w:rsidR="00880711">
        <w:t xml:space="preserve"> — </w:t>
      </w:r>
      <w:r w:rsidR="00503321">
        <w:t>это дела сверхличные, дела большой длительности, перешагивающие за пределы одной жизни. Человек давно уже умер, но дела его живут. Жизнь Великих и жизнь высоких духом отмечается и делами большой длительности, будь это писатель, композитор, герой, или Просветитель народов, или политический или общественный деятель, или вождь. Чтобы отделить преходящее от непреходящего, временное</w:t>
      </w:r>
      <w:r w:rsidR="00880711">
        <w:t xml:space="preserve"> — </w:t>
      </w:r>
      <w:r w:rsidR="00503321">
        <w:t>от вечного, важное</w:t>
      </w:r>
      <w:r w:rsidR="00880711">
        <w:t xml:space="preserve"> — </w:t>
      </w:r>
      <w:r w:rsidR="00503321">
        <w:t>от пустяков, действительность</w:t>
      </w:r>
      <w:r w:rsidR="00880711">
        <w:t xml:space="preserve"> — </w:t>
      </w:r>
      <w:r w:rsidR="00503321">
        <w:t>от суеты, сверхличное</w:t>
      </w:r>
      <w:r w:rsidR="00880711">
        <w:t xml:space="preserve"> — </w:t>
      </w:r>
      <w:r w:rsidR="00503321">
        <w:t>от личного, свое истинное достояние</w:t>
      </w:r>
      <w:r w:rsidR="00880711">
        <w:t xml:space="preserve"> — </w:t>
      </w:r>
      <w:r w:rsidR="00503321">
        <w:t>от того, что дается на время, надо подумать о смерти, то есть моменте освобождения от земного.</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E540B2">
        <w:rPr>
          <w:b/>
        </w:rPr>
        <w:t xml:space="preserve">416. </w:t>
      </w:r>
      <w:r w:rsidR="003312B3" w:rsidRPr="00E540B2">
        <w:rPr>
          <w:b/>
        </w:rPr>
        <w:t>(М.</w:t>
      </w:r>
      <w:r w:rsidR="003312B3" w:rsidRPr="003312B3">
        <w:rPr>
          <w:b/>
        </w:rPr>
        <w:t>А.Й.).</w:t>
      </w:r>
      <w:r w:rsidR="00503321">
        <w:t xml:space="preserve"> Когда человек уходит из жизни, за ним остаются его дела: хорошие и плохие, большие и малые, длинные и короткие. Короткие исчерпываются со смертью. Длинные идут дальше в зависимости от их природы и жизненности. Все приносят плоды, но разного качества. Многие гибнут уже на корню, но некоторые разрастаются пышно</w:t>
      </w:r>
      <w:r w:rsidR="00880711">
        <w:t xml:space="preserve"> — </w:t>
      </w:r>
      <w:r w:rsidR="00503321">
        <w:t>и хорошие, и плохие. Плоды дел длинных дурных так же устойчивы, как и хороших. Семена зла тоже дают свои следствия, длящиеся порою веками. Их пожинает их породитель и на Земле, и в Мире Надземном по решению кармы и природе последних. Все дает свои следствия, нет действий, следствия не приносящих, равно как нет ни большого, ни малого. Имеет значение все. Осознание этого порождает бережность к каждому действию, ибо сеющий жнет.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417.</w:t>
      </w:r>
      <w:r w:rsidR="00503321">
        <w:t xml:space="preserve"> (289). </w:t>
      </w:r>
      <w:r w:rsidR="00C065BF" w:rsidRPr="00C065BF">
        <w:rPr>
          <w:b/>
        </w:rPr>
        <w:t>(Гуру).</w:t>
      </w:r>
      <w:r w:rsidR="00503321">
        <w:t xml:space="preserve"> Почтим Великих Деятелей Общего Блага за их дела и поймем, что если бы не Они, мир потонул бы во мраке. Им подражая, входим в орбиту их дел, далеко не кончающихся со смертью каждого из них. Длительность дел Общего Блага характеризует величие Делателей. Великое Делание требует величия Духа. Мысль, направляемая на Великое Делание, освобождает сознание из темницы личной тюрьмы. Идя по вершинам, не касаемся мрака ущелий и атмосферы низин. Крылья даны для полета.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540B2">
        <w:rPr>
          <w:b/>
        </w:rPr>
        <w:t>418.</w:t>
      </w:r>
      <w:r w:rsidR="00503321">
        <w:t xml:space="preserve"> (290). </w:t>
      </w:r>
      <w:r w:rsidR="00503321" w:rsidRPr="00E540B2">
        <w:rPr>
          <w:b/>
        </w:rPr>
        <w:t>(Июнь 10).</w:t>
      </w:r>
      <w:r w:rsidR="00503321">
        <w:t xml:space="preserve"> Судить не будем, но будем наполнять сознание Нашим Светом, пока не вытеснит он свет свой и Свет Наш не станет светом своим, самоисходящим, давая самоисходящий луч. В жизни можно привлекать Лучи Наши </w:t>
      </w:r>
      <w:r w:rsidR="00503321">
        <w:lastRenderedPageBreak/>
        <w:t>устремлением к Ним. Магнит духа действует через сознание. Куда направляется или ...... луч</w:t>
      </w:r>
      <w:r w:rsidR="00876458">
        <w:t xml:space="preserve"> </w:t>
      </w:r>
      <w:r w:rsidR="00503321">
        <w:t>сознания, туда и притягивает (его) магнит. Сфера притяжения, или мир, в котором он живет, создается устремлением сознания. Все устойчивые устремления создают притяжением свои сферы, различающиеся по слоям, или высоте, или степени духовности их вибраций. Сущностью и природой устремлений создаются сферы окружения духа притяжением созвучных им элементов пространства. Созвучные сферы пространства насыщаются устремлениями духа, обогащая и расширяя их и взаимно, в свою очередь, обогащаясь ими. Колесо взаимодействия и взаимопритяжения. Дух питаем пространством. Бедность сознания обуславливается бедностью и слабостью устремления, так как закон гласит: только устремитесь... Закон созвучия мощен настолько, что управляет мирами и жизнью всех сфер, высших и низших. И поступления из пространственного хранилища тоже идут по созвучию.</w:t>
      </w:r>
      <w:r w:rsidR="00E540B2">
        <w:rPr>
          <w:lang w:val="en-US"/>
        </w:rPr>
        <w:t xml:space="preserve"> </w:t>
      </w:r>
      <w:r w:rsidR="00503321">
        <w:t xml:space="preserve">И вся жизнь духа в Надземном регулируется и творится этим Законом. И плата, и получение по нему же идут. Если взять внутреннюю жизнь двух совершенно различных людей, живущих в одном и том же внешнем окружении, то можно увидеть, сколь различны их сферы, в которых пребывают сознания этих людей. Внешнее одно и то же, но внутреннее зависит от притяжения соответствующих мыслям и чувствованиям элементов из различных слоев пространства. Убогость сознания не от пространства зависит, но от убогости мыслей, возникающих в нем, и убогости устремлений. Внешнее окружение кармой творится, но карма внутренней жизни очень пластична и легко сочетается с волевыми токами духа. Можно представить себе всю суровость внешнего окружения отшельника-йога в горах и все безграничное богатство его внутреннего духовного мира. Считают, что счастье заключается в материальном благополучии и достатке и телесном здоровье. Но сколько же физически здоровых людей несчастны и как мало счастливых богачей! И как можно почитать счастьем то, что в силу своей природы обречено на уничтожение малостью круга своего проявления. Потому-то и мало счастливых людей, ибо коротко их обреченное счастье. Особенно недолговечно счастье астрального порядка. По самой своей сущности всякое длительное астральное переживание изживает себя, становясь монотонным. И тогда астрал требует перемены. Астральные чувства непрочны и переменчивы очень. Созвучия по астралу неустойчивы. Главное же заключается в том, что астрал, как и физическое тело, ограничен определенным сроком существования. И вкладывать в него свои энергии равно вкладу капитала в заведомо непрочное дело, и притом краткой длительности. Жизнь ментала длиннее, но ограничена тоже. Лишь огненный вклад постоянен и не ограничен ничем: ни временем, ни другими условиями, ибо касается Мира Огня, то есть основы, основания жизни. Дух человека бессознательно стремится к самому прочному и самому длительному, то есть к вечному и </w:t>
      </w:r>
      <w:r w:rsidR="00503321">
        <w:lastRenderedPageBreak/>
        <w:t>непреходящему. И сфинкс, и пирамиды созидались для того, чтобы вечное воплотить и удержать во временных, но наиболее устойчивых формах. Материя вечна, но не формы ее проявления. Вечен дух человека, но не оболочки, в которых или через которые проявляется он. Вечное</w:t>
      </w:r>
      <w:r w:rsidR="00880711">
        <w:t xml:space="preserve"> — </w:t>
      </w:r>
      <w:r w:rsidR="00503321">
        <w:t>в духе, и уявлять в себе вечное</w:t>
      </w:r>
      <w:r w:rsidR="00880711">
        <w:t xml:space="preserve"> — </w:t>
      </w:r>
      <w:r w:rsidR="00503321">
        <w:t>значит в сфере его сосредоточивать созвучные духу энергии сознания.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419. </w:t>
      </w:r>
      <w:r w:rsidR="003312B3" w:rsidRPr="007B74D0">
        <w:rPr>
          <w:b/>
        </w:rPr>
        <w:t>(М</w:t>
      </w:r>
      <w:r w:rsidR="003312B3" w:rsidRPr="003312B3">
        <w:rPr>
          <w:b/>
        </w:rPr>
        <w:t>.А.Й.).</w:t>
      </w:r>
      <w:r w:rsidR="00503321">
        <w:t xml:space="preserve"> Мать физическая дает жизнь телу. Матерь духовная</w:t>
      </w:r>
      <w:r w:rsidR="00880711">
        <w:t xml:space="preserve"> — </w:t>
      </w:r>
      <w:r w:rsidR="00503321">
        <w:t>дает жизни огонь, огонь жизни. Питание духовное огнем не прекращается, пока вибрирует нить сердца. Нить связи удерживается постоянством устремления духа. Поступления огненные могут расти, усиливая постоянство связи. Много отцов и много матерей каждый имел воплощенный, но Огненная Матерь</w:t>
      </w:r>
      <w:r w:rsidR="00880711">
        <w:t xml:space="preserve"> — </w:t>
      </w:r>
      <w:r w:rsidR="00503321">
        <w:t>одна. Космическое родство поверх обычных условий, и условностей, и представлений. Земные отец или мать в следующем воплощении будут в иной форме связи, но Материнство Космическое, равно как и Отцовство, остается неизменным навсегда. Телесные связи непрочны, но огненные связи духа переживают века. Огненное основание жизни прочнее людских.</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7B74D0">
        <w:rPr>
          <w:b/>
        </w:rPr>
        <w:t xml:space="preserve">420. </w:t>
      </w:r>
      <w:r w:rsidR="00C065BF" w:rsidRPr="007B74D0">
        <w:rPr>
          <w:b/>
        </w:rPr>
        <w:t>(Гуру</w:t>
      </w:r>
      <w:r w:rsidR="00C065BF" w:rsidRPr="00C065BF">
        <w:rPr>
          <w:b/>
        </w:rPr>
        <w:t>).</w:t>
      </w:r>
      <w:r w:rsidR="00503321">
        <w:t xml:space="preserve"> Рассуждение правильно: контакт устанавливается или через нас, или непосредственно с Владыкой. Но в обоих случаях связь будет прямая, по Лучу. Средоточие Света едино, но устремление к Фокусу</w:t>
      </w:r>
      <w:r w:rsidR="00880711">
        <w:t xml:space="preserve"> — </w:t>
      </w:r>
      <w:r w:rsidR="00503321">
        <w:t>по лучам, свойственным устремленному сознанию, то есть духу созвучным. Принимающие Посланных принимают тем самым Пославшего, и отвергающие их</w:t>
      </w:r>
      <w:r w:rsidR="00880711">
        <w:t xml:space="preserve"> — </w:t>
      </w:r>
      <w:r w:rsidR="00503321">
        <w:t>отвергают Его, то есть лишают себя возможности близкого подхода. Ныне время такое, когда к Иерархии Света можно подойти особенно близко. Это было почти невозможно или черезвычайно затруднено десятки лет тому назад. Некоторая возможность, но еще отдаленная, была Дана через Е[лену] П[етровну] Б[лаватскую], но видите сами, как отличны возможности те от даваемых ныне. Широко распахнуты двери и позваны. Условия подхода необычны. Их усмотревший поймет, что неповторимы сроки, и приблизится, насколько хватит разумения и сил. Кончатся сроки, и снова закроется дверь, и подход будет возможен лишь через сейчас подошедших. Сроков не упустите, время не ждет. Мы тщимся помочь каждому искреннему устремлению и поддержать его явно.</w:t>
      </w:r>
    </w:p>
    <w:p w:rsidR="00834937" w:rsidRDefault="00834937" w:rsidP="00503321"/>
    <w:p w:rsidR="00834937" w:rsidRDefault="00503321" w:rsidP="007B74D0">
      <w:pPr>
        <w:pStyle w:val="Quote"/>
      </w:pPr>
      <w:r>
        <w:t>Во сне отяготили темные.</w:t>
      </w:r>
    </w:p>
    <w:p w:rsidR="00834937" w:rsidRDefault="00F473CA" w:rsidP="00503321">
      <w:r w:rsidRPr="00AE7011">
        <w:rPr>
          <w:b/>
        </w:rPr>
        <w:t>19</w:t>
      </w:r>
      <w:r>
        <w:rPr>
          <w:b/>
          <w:lang w:val="en-US"/>
        </w:rPr>
        <w:t>63</w:t>
      </w:r>
      <w:r w:rsidRPr="00AE7011">
        <w:rPr>
          <w:b/>
        </w:rPr>
        <w:t xml:space="preserve"> г. </w:t>
      </w:r>
      <w:r w:rsidR="00503321" w:rsidRPr="007B74D0">
        <w:rPr>
          <w:b/>
        </w:rPr>
        <w:t>421.</w:t>
      </w:r>
      <w:r w:rsidR="00503321">
        <w:t xml:space="preserve"> (291). </w:t>
      </w:r>
      <w:r w:rsidR="00503321" w:rsidRPr="007B74D0">
        <w:rPr>
          <w:b/>
        </w:rPr>
        <w:t>(Июнь 11).</w:t>
      </w:r>
      <w:r w:rsidR="00503321">
        <w:t xml:space="preserve"> Сын Мой, каждый день, каждый час, каждое мгновение неотвратимо приближает к будущему. Эту неотвратимость следует ощутить в сердце. Конвейер времени непрерывным потоком производит перемены существующих условий. Если они не всегда видны глазу, это еще совсем не означает, что их нет. Только Орлиному Глазу видимы эти постоянно происходящие изменения. Глубина их не на поверхности жизни. Обычному сознанию </w:t>
      </w:r>
      <w:r w:rsidR="00503321">
        <w:lastRenderedPageBreak/>
        <w:t>заметны только тогда, когда малые струйки глубинных течений начинают пробиваться наружу, на поверхность потока. А между тем вся планета объята мощным устремлением к переменам. Они происходят везде. Не было еще никогда на планете такого мощного и стремительного движения и коренных изменений всех форм взаимоотношений жизненных условий. Поистине, идет революция жизни планеты, несущая с собой обновление и перерождение. Стремительность эволюции выражается в том, что столетие протекает за пять лет, то есть сознание вбирает в себя столько впечатлений и перемен за пять лет, сколько в обычное время получало оно за сто. Необычное время. Великое время. Великая Эпоха перемен величайших. Течения два: одно эволюционное, другое</w:t>
      </w:r>
      <w:r w:rsidR="00880711">
        <w:t xml:space="preserve"> — </w:t>
      </w:r>
      <w:r w:rsidR="00503321">
        <w:t>анти. Все, что не входит в Космический Эволюционный Поток Жизни, будет выброшено на берег как Космический сор. Потому отстать ныне от жизни</w:t>
      </w:r>
      <w:r w:rsidR="00880711">
        <w:t xml:space="preserve"> — </w:t>
      </w:r>
      <w:r w:rsidR="00503321">
        <w:t>значит погибнуть. В обычных условиях процесс этот медленен необычайно.</w:t>
      </w:r>
      <w:r w:rsidR="007B74D0">
        <w:rPr>
          <w:lang w:val="en-US"/>
        </w:rPr>
        <w:t xml:space="preserve"> </w:t>
      </w:r>
      <w:r w:rsidR="00503321">
        <w:t>На вымирающих племенах, остатках когда-то великих народов, можно видеть, как постепенно идет их угасание. Но сейчас процесс этот стремителен. Все, что восстает или восстанет против требований Эволюции и ее Законов, погибнет и с мировой сцены уйдет. Перемены космичны, то есть воля человеческая, идущая против них, не устоит, не может устоять перед гигантской волной Эволюции. Напрасны чаяния тех, кто противоборствует велению Космической Воли, стремясь удержаться на бывшем. Выбор один: или принять Эволюцию, или погибнуть. Другого решения 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422.</w:t>
      </w:r>
      <w:r w:rsidR="00503321">
        <w:t xml:space="preserve"> (292). В эти трудные дни мощных сдвигов планетных нужна особая стойкость сознания, чтобы могло удержаться оно на Камне Вечного Основания Жизни. Меняется все, но не Основы, ибо Основы</w:t>
      </w:r>
      <w:r w:rsidR="00880711">
        <w:t xml:space="preserve"> — </w:t>
      </w:r>
      <w:r w:rsidR="00503321">
        <w:t>как канва для новых узоров: узоры различны, канва неизменна. Неизменны и законы гармонии и пропорций, дающие красоту и изысканность новых узоров. Когда усмотрено Основание, можно строить спокойно, зная, что построение идет в согласии с Законами Эволюции. Успех обеспечен там, где Основание заложено правильное. Новый Мир основой своей избрал Эволюцию. Революции</w:t>
      </w:r>
      <w:r w:rsidR="00880711">
        <w:t xml:space="preserve"> — </w:t>
      </w:r>
      <w:r w:rsidR="00503321">
        <w:t>этапы Эволюции, ибо поступательны тоже. Великие перемены и есть Великая Революция всей жизни от низа до верха.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423.</w:t>
      </w:r>
      <w:r w:rsidR="00503321">
        <w:t xml:space="preserve"> (293). </w:t>
      </w:r>
      <w:r w:rsidR="003312B3" w:rsidRPr="003312B3">
        <w:rPr>
          <w:b/>
        </w:rPr>
        <w:t>(М.А.Й.).</w:t>
      </w:r>
      <w:r w:rsidR="00503321">
        <w:t xml:space="preserve"> Мы, близстоящие, сознательны в жизни в Надземном. Близость к Иерархии дает возможность сотрудничать с Ней. Сознательность эта</w:t>
      </w:r>
      <w:r w:rsidR="00880711">
        <w:t xml:space="preserve"> — </w:t>
      </w:r>
      <w:r w:rsidR="00503321">
        <w:t>не правило, но исключение и распространяется на тех, кто сотрудничал с Владыками и при жизни земной. Темные иерофанты разных степеней сознательны тоже, но это</w:t>
      </w:r>
      <w:r w:rsidR="00880711">
        <w:t xml:space="preserve"> — </w:t>
      </w:r>
      <w:r w:rsidR="00503321">
        <w:t xml:space="preserve">бессмертие тьмы, и конечная их участь ужасна. Обычные люди полного сознания не имеют. Сознательность в Девачане отлична от сознательности сотрудников, работающих на Плане Незримом. Обычные люди обычно там спят, но много </w:t>
      </w:r>
      <w:r w:rsidR="00503321">
        <w:lastRenderedPageBreak/>
        <w:t>различий их состояний. Жизнь</w:t>
      </w:r>
      <w:r w:rsidR="00880711">
        <w:t xml:space="preserve"> — </w:t>
      </w:r>
      <w:r w:rsidR="00503321">
        <w:t>по сознанию. Сейчас для нас важно отметить явление сознательности при близком сотрудничестве с Владыкой. Это</w:t>
      </w:r>
      <w:r w:rsidR="00880711">
        <w:t xml:space="preserve"> — </w:t>
      </w:r>
      <w:r w:rsidR="00503321">
        <w:t>награда за Близость, хотя самая Близость уже будет наградой, и будет, и есть. На близких обычные условия послесмертного существования не распространяются. Находятся под особой охраной и особым наблюдением и изолированы от других. И то, что при жизни в теле было не видно, но чувствовалось сердцем, видимым становится там. Кто к кому идет, тот с тем и пребудет.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424. </w:t>
      </w:r>
      <w:r w:rsidR="00C065BF" w:rsidRPr="007B74D0">
        <w:rPr>
          <w:b/>
        </w:rPr>
        <w:t>(Гуру</w:t>
      </w:r>
      <w:r w:rsidR="00C065BF" w:rsidRPr="00C065BF">
        <w:rPr>
          <w:b/>
        </w:rPr>
        <w:t>).</w:t>
      </w:r>
      <w:r w:rsidR="00503321">
        <w:t xml:space="preserve"> Пульсацию Эволюции вы ощутили очень реально, когда мы соприкасались на плане земном. Это ощущение незабываемо. Те, кто приближается к Иерархии или Посланцам Ее, не могут избежать осознания и очувствования этого пульса Эволюции и ее ритма. Это ощущение столь необычно, что оставляет по себе неизгладимый след. Как бы огненного потока касается сознание. Сама сущность Посланника, все его существо устремлено в будущее. Он им живет и в нем. Жить в будущем</w:t>
      </w:r>
      <w:r w:rsidR="00880711">
        <w:t xml:space="preserve"> — </w:t>
      </w:r>
      <w:r w:rsidR="00503321">
        <w:t>значит идти вместе с Эволюцией сущего.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425.</w:t>
      </w:r>
      <w:r w:rsidR="00503321">
        <w:t xml:space="preserve"> (294). </w:t>
      </w:r>
      <w:r w:rsidR="00503321" w:rsidRPr="007B74D0">
        <w:rPr>
          <w:b/>
        </w:rPr>
        <w:t>(Июнь 13).</w:t>
      </w:r>
      <w:r w:rsidR="00503321">
        <w:t xml:space="preserve"> Узкая тропа, ведущая в жизнь,</w:t>
      </w:r>
      <w:r w:rsidR="00880711">
        <w:t xml:space="preserve"> — </w:t>
      </w:r>
      <w:r w:rsidR="00503321">
        <w:t>это тот же золотой, или срединный, путь, о котором говорит Восточная Мудрость. Но так как он труден именно своей простотой, то люди и предпочитают всевозможные отклонения и уклонения от него, всевозможные изуверства, самоистязания, крайности и фанатизм. Куда легче воздержание от пищи и самый суровый пост, нежели воздержание от нехороших мыслей или дисциплина мышления. Куда легче отдать деньги или вещи, чем раздавать духовное богатство. Отсюда и сектантство, и прочие зигзаги человеческой психики. Только опытный путник, нашедший Путь жизни, никогда уже более не прельстится ни чужими словами, ни чуждыми и ложными учениями, ни пророками, зазывающими в свою веру. В положениях Основателей всех Великих</w:t>
      </w:r>
      <w:r w:rsidR="00876458">
        <w:rPr>
          <w:lang w:val="en-US"/>
        </w:rPr>
        <w:t xml:space="preserve"> </w:t>
      </w:r>
      <w:r w:rsidR="00503321">
        <w:t xml:space="preserve">Учений он сразу найдет остатки истины, скрытой под последующими нагромождениями, но путь свой будет знать неотменно и другого не станет искать. Таких, твердо стоящих на своих ногах и не ищущих ни чужих учений, ни других наставников, очень немного среди даже духовных людей. Ведь подойти к Первоисточнику совсем не легко и, подойдя, распознать его ценность. Только очень длительный опыт учит этому распознаванию и значению того, что утверждается последователями различных школ мысли. А их много, и во многих имеются жемчужины знания, разбросанные повсюду. Имея прочный фундамент под ногами, можно их находить и собирать для обобщения в Сокровищнице человеческой мысли. Синтез религий и науки нелегок тем, что требует очень большого знания, и особенно в области религий, где наслоения веков исказили чистую основу утверждений Первоучителя. Самая глубина отклонений, заблуждений и фанатизма показывает на ту легкость, с которой готово сознание </w:t>
      </w:r>
      <w:r w:rsidR="00503321">
        <w:lastRenderedPageBreak/>
        <w:t>ринуться в дебри непонимания. Ни образование, ни богатство, ни положение не защищают человека от возможности заблуждений. Но когда человечество заходит в тупик безвыходных противоречий, тогда снова приходит Иерарх-Провозвестник и снова дает известную часть Сокровенного Учения Жизни, соответствующую ступени эволюции сознания, достигнутой человечеством на данный момент. Огненная Эпоха начинается Провозвестием Огненным, и Учение Жизни знаменует 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426.</w:t>
      </w:r>
      <w:r w:rsidR="00503321">
        <w:t xml:space="preserve"> (295). </w:t>
      </w:r>
      <w:r w:rsidR="003312B3" w:rsidRPr="003312B3">
        <w:rPr>
          <w:b/>
        </w:rPr>
        <w:t>(М.А.Й.).</w:t>
      </w:r>
      <w:r w:rsidR="00503321">
        <w:t xml:space="preserve"> Вы уверены в истинности Учения Жизни, но ведь и все изуверы и фанатики также уверены в том, что правы только они и их утверждения. Где же критерий? Как отличить Свет от тьмы? Только по светотени. Только по тому, как в каждом явлении есть элементы того и другого. Света и тени. Как по тени, отбрасываемой предметом, можно определить его высоту, так и по степени тени устанавливается природа и количество Света. Света без тени нет на Земле. Был Свет, но люди распяли Его, и потому остается судить лишь по светотени. Чем меньше тени, тем больше Света. И судия</w:t>
      </w:r>
      <w:r w:rsidR="00880711">
        <w:t xml:space="preserve"> — </w:t>
      </w:r>
      <w:r w:rsidR="00503321">
        <w:t>сердце, но сердце, очищенное в мере какой-то от тьмы. Мозг уже не поможет. Пути мозга столь же извилисты, как и его извилины. И поэтому путь мозга заменяется путем сердца, в котором может быть сор, но нет извилин. Огненная Эпоха есть Эпоха Сердца, ибо сердце</w:t>
      </w:r>
      <w:r w:rsidR="00880711">
        <w:t xml:space="preserve"> — </w:t>
      </w:r>
      <w:r w:rsidR="00503321">
        <w:t>это аппарат огненный и сердце бессмертно. Потому и бессмертие надо искать в сердце и через сердце. Трудно представить себе, что сердце пульсирует вечно, что физическая форма его</w:t>
      </w:r>
      <w:r w:rsidR="00880711">
        <w:t xml:space="preserve"> — </w:t>
      </w:r>
      <w:r w:rsidR="00503321">
        <w:t>только оболочка, внешняя оболочка не умирающего никогда огненного аппарата духа. Те, кто когда-либо выходил в тонком теле, знают, что ощущения биения сердца остаются при них и вне физического тела. Остаются они в теле ментальном и огненном и не покидают человека никогда, ибо сердце</w:t>
      </w:r>
      <w:r w:rsidR="00880711">
        <w:t xml:space="preserve"> — </w:t>
      </w:r>
      <w:r w:rsidR="00503321">
        <w:t>его вечное достояние. Потому перенесение сознания в сердце, это средоточие человеческого микрокосма, будет единственным решением жизни, ибо жизнь духа</w:t>
      </w:r>
      <w:r w:rsidR="00880711">
        <w:t xml:space="preserve"> — </w:t>
      </w:r>
      <w:r w:rsidR="00503321">
        <w:t>в сердце. Йога Сердца по этой причине и является тем правильным срединным путем жизни, который и приводит к бессмертию духа, то есть к непрерываемости сознания, перенесенного в сердце. Жить психожизнью всего сердца</w:t>
      </w:r>
      <w:r w:rsidR="00880711">
        <w:t xml:space="preserve"> — </w:t>
      </w:r>
      <w:r w:rsidR="00503321">
        <w:t>это и значит перенести бытие в сердце и перенести туда мысль. В сердце сосредоточено все.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427. </w:t>
      </w:r>
      <w:r w:rsidR="00C065BF" w:rsidRPr="007B74D0">
        <w:rPr>
          <w:b/>
        </w:rPr>
        <w:t>(Гуру</w:t>
      </w:r>
      <w:r w:rsidR="00C065BF" w:rsidRPr="00C065BF">
        <w:rPr>
          <w:b/>
        </w:rPr>
        <w:t>).</w:t>
      </w:r>
      <w:r w:rsidR="00503321">
        <w:t xml:space="preserve"> А вам разве не сердце шепнуло при встрече, что происходит нечто особенное, нечто очень значительное и решающее. Потому и пришли, а, придя, и остались на все время. Сердце решает, и сердце решило ваш путь к Великому Сердцу. И теперь понимаете по долгому опыту жизни, что кроме нити сердца нет ничего.</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7B74D0">
        <w:rPr>
          <w:b/>
        </w:rPr>
        <w:t>428.</w:t>
      </w:r>
      <w:r w:rsidR="00503321">
        <w:t xml:space="preserve"> (296). </w:t>
      </w:r>
      <w:r w:rsidR="00503321" w:rsidRPr="007B74D0">
        <w:rPr>
          <w:b/>
        </w:rPr>
        <w:t>(Июнь 14).</w:t>
      </w:r>
      <w:r w:rsidR="00503321">
        <w:t xml:space="preserve"> Хорошо все, что возвышает и двигает дальше, и плохо все, что мешает и толкает назад, вниз. Мы часто надежду Даем, зная заранее, что она неосуществима. Но она помогает, она дает силы пережить или преодолеть то, что без нее ни пережить, ни преодолеть сил бы не хватило. Поэтому лучше подниматься и идти вперед с помощью неосуществимой надежды, чем пятиться назад или стоять на месте, усумнившись в этой надежде или отбросив ее. Часто Утверждаем по этой причине мечты и желания, влекущие к Свету и помогающие на трудных или опасных переходах. Надежда дает энергию жизни, и убивать ее</w:t>
      </w:r>
      <w:r w:rsidR="00880711">
        <w:t xml:space="preserve"> — </w:t>
      </w:r>
      <w:r w:rsidR="00503321">
        <w:t>преступление и перед собою, и перед другими, если надежда убивается у других. Сколько надежд-двигателей не осуществилось в вашей собственной жизни, но сколь же они помогли вам пути не прервать и сохранить устремления цельность. Без надежды нельзя. Куда же тогда идти, если надеяться не на что. По мере растворения личности и замены ее сверхличным угасают и надежды личного характера, перерождаясь в надежды на счастье всего человечества и заботы о нем. Строители жизни тоже живут надеждами на будущее, только надежды эти творческие, то есть утверждаемые делами, в той или иной мере стремящимися осуществить эти надежды или их приблизить посильно. Эти творческие сверхличные надежды-мечты Мы Утверждаем в сознании строителей жизни. Пусть не все исполнимы они, но они творят жизнь. Значение надежды как двигателя жизни надо понять. Мы Утверждаем, что все возможно сейчас, что время приходит, когда самые дерзновенные надежды-мечты на общее счастье людей становятся реальностями, созидающими условия жизни Нового Мира. Творящая мечта и надежда</w:t>
      </w:r>
      <w:r w:rsidR="00880711">
        <w:t xml:space="preserve"> — </w:t>
      </w:r>
      <w:r w:rsidR="00503321">
        <w:t>сестры близнецы. И если из сотен дерзновенных творящих надежд осуществился хотя бы десяток, разве это не будет победой?</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7B74D0">
        <w:rPr>
          <w:b/>
        </w:rPr>
        <w:t xml:space="preserve">429. </w:t>
      </w:r>
      <w:r w:rsidR="003312B3" w:rsidRPr="007B74D0">
        <w:rPr>
          <w:b/>
        </w:rPr>
        <w:t>(М.А</w:t>
      </w:r>
      <w:r w:rsidR="003312B3" w:rsidRPr="003312B3">
        <w:rPr>
          <w:b/>
        </w:rPr>
        <w:t>.Й.).</w:t>
      </w:r>
      <w:r w:rsidR="00503321">
        <w:t xml:space="preserve"> Предположим, что удалось себе доказать правильность сомнения. Но значение явления оценивается по результатам. И если сомнение убивает огни устремления, то вся правильность доказательств будет угашением огней духа. Потому изгоняется сомнение, каким бы правильным и логически обоснованным оно ни казалось. Критерий один: попрание света внутри, указующее на вредоносность этого качества. Лучше жить, устремляясь неосуществимой надеждой, чем безнадежно в болоте сидеть, отравляясь его смрадными испарениями. Способность надеяться есть ценное качество духа, ибо надежда</w:t>
      </w:r>
      <w:r w:rsidR="00880711">
        <w:t xml:space="preserve"> — </w:t>
      </w:r>
      <w:r w:rsidR="00503321">
        <w:t xml:space="preserve">это в сердце горящий огонь. И не все ли равно, исполнима она или нет, если огонь этот горит, устремляя дух в Беспредельность. Ведь понятия осуществимого и неосуществимого так относительны. Следует помнить, что в Мире Надземном, где все приводится в движение мыслью, осуществимо всё. Потому и бесплодность надежд касается только мира земного, да и то постольку, поскольку в надежде </w:t>
      </w:r>
      <w:r w:rsidR="00503321">
        <w:lastRenderedPageBreak/>
        <w:t>отсутствуют элементы творчества или же связаны они устремлениями личного порядка. Но ведь в Мире Надземном человек проводит несравнимо большее время, чем в мире земном. И жить в Тонком Мире, мире осуществления не осуществимого и не достижимого на Земле</w:t>
      </w:r>
      <w:r w:rsidR="00880711">
        <w:t xml:space="preserve"> — </w:t>
      </w:r>
      <w:r w:rsidR="00503321">
        <w:t>счастье для духа, если надежды его лишены плотных частиц и низкоземных притяжений. Прилагая к понятию надежды масштабы высших измерений, постигаем огненную значимость ее для жизни в земном и в Надземном.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430. </w:t>
      </w:r>
      <w:r w:rsidR="00C065BF" w:rsidRPr="007B74D0">
        <w:rPr>
          <w:b/>
        </w:rPr>
        <w:t>(Гуру</w:t>
      </w:r>
      <w:r w:rsidR="00C065BF" w:rsidRPr="00C065BF">
        <w:rPr>
          <w:b/>
        </w:rPr>
        <w:t>).</w:t>
      </w:r>
      <w:r w:rsidR="00503321">
        <w:t xml:space="preserve"> Что я сделал при встрече? Устремленье зажег. Утвердил все надежды. Сколько лет силой этих надежд шло расширение сознания и обучение духа в великой школе жизни! Сколько было прочитано, сколько продумано, сколько подъемов и взлетов! И все это силой надежды на скорую встречу и на претворение надежд и мечтаний о преображении жизни в плотные формы. Мечты не осуществились, встречи не состоялось, но сознание поднялось стремительно на несколько ступеней, и расширило свой горизонт, и приблизилось очень к Иерархии Света. Освоило Учение Жизни, опыт приобрело и обогатилось новыми нахождениями. Возвысило близких и насытило обильно пространство яркими образами эволюции. Следовательно, надежды принесли духу великое благо. И если и не осуществились они, то основание под ногами утверждено было так прочно благодаря именно им, что можно стало двигаться дальше и без помощи надежды на встречу. Даже о смерти моей весть пришла много позднее, чтобы несвоевременно не убила она неокрепшие еще огни духа. Но и это испытание было выдержано успешно. И это даже дало новый подъем и приток сил. Хотя умершая надежда и утеряла свои огни, но к сроку дана была новая надежда на встречу с Матерью. Умерла и эта надежда, чтобы новой смениться. Вот так и двигаемся неуклонно, вдохновляемые рядом надежд, природа которых все более и более теряет личный характер. Только Общее Благо и надежды, связанные с ним, непреходящи. Принятие Чаши Общего Блага и будет утверждением огненных надежд, не преходящих во времени.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431.</w:t>
      </w:r>
      <w:r w:rsidR="00503321">
        <w:t xml:space="preserve"> (297). </w:t>
      </w:r>
      <w:r w:rsidR="00503321" w:rsidRPr="007B74D0">
        <w:rPr>
          <w:b/>
        </w:rPr>
        <w:t>(Июнь 15).</w:t>
      </w:r>
      <w:r w:rsidR="00503321">
        <w:t xml:space="preserve"> Все ощущения трансмутируются на огнях сердца. Сердце и есть та лаборатория для всех ощущений, в которой получают они свое окончательное оформление. Только рассудок часто нарушает стройность работы этой лаборатории, если ему отдается предпочтение. И все же герой силен не мозгом, но сердцем. И мужество не в мозгу, цитадель мужества</w:t>
      </w:r>
      <w:r w:rsidR="00880711">
        <w:t xml:space="preserve"> — </w:t>
      </w:r>
      <w:r w:rsidR="00503321">
        <w:t>сердце. Но в загоне сердца человеческие. Интеллект, или разум земной, заменил его место</w:t>
      </w:r>
      <w:r w:rsidR="00880711">
        <w:t xml:space="preserve"> — </w:t>
      </w:r>
      <w:r w:rsidR="00503321">
        <w:t xml:space="preserve">отсюда и неустройства людские, и ограниченность понимания жизни. Когда бытие переносится в сердце, сознание расширяется и, прорывая скорлупу ауры, выходит на пространственный простор. Можно сознательно сосредоточивать мысли на сердце, то есть переносить в сердце мысль для </w:t>
      </w:r>
      <w:r w:rsidR="00503321">
        <w:lastRenderedPageBreak/>
        <w:t>трансмутации ее на сердечных огнях. Даже физические боли трансмутируются сердцем, и только пылающее, огненное сердце может их преодолевать. Вот Говорим о качествах духа, но где же то место, в котором они пребывают? Если мужество живет в сердце, то там же живут и все прочие качества духа. Если бы были от мозга они, то с мозгом они бы и умирали. Но качества духа приносит с собой человек из прошлых жизней в своем сердце, которое бессмертно, равно как и Чаша</w:t>
      </w:r>
      <w:r w:rsidR="00880711">
        <w:t xml:space="preserve"> — </w:t>
      </w:r>
      <w:r w:rsidR="00503321">
        <w:t>хранительница всех накоплений. Сердце и Чаша не отделимы одно от другого. Огни сердца тогда начинают пылать, когда мысли, перенесенные в сердце, получают свое утверждение и грануляцию в нем, то есть кристаллизуются для того, чтобы дать отложения в Чаше. Кристаллизуется только мысль примененная. Отвлеченные мечтания, не прилагаемые в жизни, отложений огней не дают. Бесплодны они. Мечтатели бывают двух видов: одни прилагают мечты для осуществления, другие ограничиваются мечтою, плодов не дающей и не родящей огней действия. Надежды, не подтверждаемые делами, не будут творящею огненной силой и сердцу огней не дадут. Так сердце, будучи средоточием всей системы, является солнцем микрокосма человека. Это нужно прочно усвоить, прежде чем утвердить его мощь в приложении к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432.</w:t>
      </w:r>
      <w:r w:rsidR="00503321">
        <w:t xml:space="preserve"> (298). </w:t>
      </w:r>
      <w:r w:rsidR="003312B3" w:rsidRPr="003312B3">
        <w:rPr>
          <w:b/>
        </w:rPr>
        <w:t>(М.А.Й.).</w:t>
      </w:r>
      <w:r w:rsidR="00503321">
        <w:t xml:space="preserve"> Любовь</w:t>
      </w:r>
      <w:r w:rsidR="00880711">
        <w:t xml:space="preserve"> — </w:t>
      </w:r>
      <w:r w:rsidR="00503321">
        <w:t>победительница, но живет она в сердце. «Сильна, как смерть, любовь». Да! Да! Любовь сильнее смерти, так как место пребывания ее в сердце, которое бессмертно. Поэтому любовью к Высшему Облику можно достичь столь многого. Противоположным полюсом ее будет ненависть. Ненависть черного сердца в Avitchi живет, перейдя пределы земного. Двуполюсны огни сердца. Много осмотрительности требуют огни, возжигаемые в сердце. Можно зажечь и те и другие, и светлые и черные. Жизнь биполярна там, где есть еще тень.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433.</w:t>
      </w:r>
      <w:r w:rsidR="00503321">
        <w:t xml:space="preserve"> (299). </w:t>
      </w:r>
      <w:r w:rsidR="00C065BF" w:rsidRPr="00C065BF">
        <w:rPr>
          <w:b/>
        </w:rPr>
        <w:t>(Гуру).</w:t>
      </w:r>
      <w:r w:rsidR="00503321">
        <w:t xml:space="preserve"> Принося нам огни сердца, не умаляемые рассудком, получаете тут же ответ. Мощь огней сердца не ограничена ни временем, ни расстояниями, ни окружением плотным.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434. </w:t>
      </w:r>
      <w:r w:rsidR="00503321">
        <w:t xml:space="preserve">(300). </w:t>
      </w:r>
      <w:r w:rsidR="00503321" w:rsidRPr="007B74D0">
        <w:rPr>
          <w:b/>
        </w:rPr>
        <w:t>(Июнь 16).</w:t>
      </w:r>
      <w:r w:rsidR="00503321">
        <w:t xml:space="preserve"> Явление снов неотрицаемо. Реальность их указывает на реальность Тонкого Мира. Субстанция сновидений иного порядка, нежели природа материального мира. Название «мир материальный» не точно, ибо все миры материальны. Точнее назвать его миром плотным. Но независимо от этого сны все же реальны, и формы, наблюдаемые во время сна, связаны очень с мышлением в теле земном. Это как бы вариации на земные темы, но не связанные земными ограничениями. Снами можно управлять и их регулировать приказом воли. Тонкое сознание ей подчиняется после некоторой тренировки. Момент перед засыпанием очень важен, если воля накладывает свое решение на дальнейшее течение мыслей в </w:t>
      </w:r>
      <w:r w:rsidR="00503321">
        <w:lastRenderedPageBreak/>
        <w:t>этот момент. Не пассивное погружение в объятия Морфея, но сознательно волевой переход в Мир Тонкий. До сих пор не удавалось утвердить это состояние, потому что элемент воли отсутствовал. Одного желания недостаточно, нужен приказ, четкий, твердый и определенный. Также необходимо избирать и сферу активности сознания. Отрыжки земной деятельности мозга не могут заменить сознательной активности на плане незримом во время сна. Многое происходит и делается в это время, если сознание достаточно расширено, только памяти о происходящем не остается. С одной стороны, этого нельзя допускать, чтобы слишком не отрываться от Земли; с другой, соединение миров идет через сознание, центры организма которого должны быть достаточно развиты. Практически к решению этого вопроса следует подходить через сознательное и планомерное использование моментов засыпания и применение волевого приказа всего сознания. Значение снов может быть очень глубоким, если к ним подходить со знанием роли сна в жизни человека. Сон столь необходим для жизни тела, как и пища, ибо это</w:t>
      </w:r>
      <w:r w:rsidR="00880711">
        <w:t xml:space="preserve"> — </w:t>
      </w:r>
      <w:r w:rsidR="00503321">
        <w:t>питание системы психической энергией, которой насыщается тонкое тело. Психическая энергия</w:t>
      </w:r>
      <w:r w:rsidR="00880711">
        <w:t xml:space="preserve"> — </w:t>
      </w:r>
      <w:r w:rsidR="00503321">
        <w:t>это Огонь. Его родина</w:t>
      </w:r>
      <w:r w:rsidR="00880711">
        <w:t xml:space="preserve"> — </w:t>
      </w:r>
      <w:r w:rsidR="00503321">
        <w:t>Огненный Мир. Через тонкое идет соприкасание с огненным, но надо, чтобы физическое тело не мешало. Нужно глубокое понимание явления сна, если имеется желание взять от него все, что оно может дать.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435.</w:t>
      </w:r>
      <w:r w:rsidR="00503321">
        <w:t xml:space="preserve"> (301). </w:t>
      </w:r>
      <w:r w:rsidR="003312B3" w:rsidRPr="003312B3">
        <w:rPr>
          <w:b/>
        </w:rPr>
        <w:t>(М.А.Й.).</w:t>
      </w:r>
      <w:r w:rsidR="00503321">
        <w:t xml:space="preserve"> Созвучием устанавливается контакт с явлениями Тонкого Мира, созвучием мыслей, и чувств, и всех устремлений. Единорог явленный устремления пробивает завесу, отделяющую два мира, и вместо отрывочных, бессистемных и разрозненных снов достигается стройная ясность и последовательность сновидений, или впечатлений, идущих из Тонкого Мира. Надо хорошо поработать над этим, и тогда можно достичь желаемого упорядочения снов. Даром ничего не дается, везде труд и постоянство устремления. Но в снах контакт с нами много легче, чем наяву. Тонкое сознание обостреннее плотного. Не следует только перенапрягать нервную систему, чтобы не сделать сон беспокойным или не вызвать бессонницы. Подход к Тонкому Миру и тонкому состоянию должен тоже быть тонким.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436.</w:t>
      </w:r>
      <w:r w:rsidR="00503321">
        <w:t xml:space="preserve"> (302). </w:t>
      </w:r>
      <w:r w:rsidR="00C065BF" w:rsidRPr="00C065BF">
        <w:rPr>
          <w:b/>
        </w:rPr>
        <w:t>(Гуру).</w:t>
      </w:r>
      <w:r w:rsidR="00503321">
        <w:t xml:space="preserve"> Можно собрать все подробности жизни обычной и, поднявшись над ними, понять, что Владыка</w:t>
      </w:r>
      <w:r w:rsidR="00880711">
        <w:t xml:space="preserve"> — </w:t>
      </w:r>
      <w:r w:rsidR="00503321">
        <w:t>поверх. Таким образом, плотное окружение</w:t>
      </w:r>
      <w:r w:rsidR="00880711">
        <w:t xml:space="preserve"> — </w:t>
      </w:r>
      <w:r w:rsidR="00503321">
        <w:t>не помеха, но подножие, на которое можно встать, чтобы над ним увидеть Позвавшего. Если не встать, то есть не возвыситься духом, Его не увидеть, ибо среди дымных условий земных Света не видно. Свет Горний</w:t>
      </w:r>
      <w:r w:rsidR="00880711">
        <w:t xml:space="preserve"> — </w:t>
      </w:r>
      <w:r w:rsidR="00503321">
        <w:t>поверх; если глаза опущены к Земле, видно Землю, если к Небу</w:t>
      </w:r>
      <w:r w:rsidR="00880711">
        <w:t xml:space="preserve"> — </w:t>
      </w:r>
      <w:r w:rsidR="00503321">
        <w:t>Небо. Как внизу, так и вверху</w:t>
      </w:r>
      <w:r w:rsidR="00880711">
        <w:t xml:space="preserve"> — </w:t>
      </w:r>
      <w:r w:rsidR="00503321">
        <w:t xml:space="preserve">законы одинаковы. Устремление сознания кверху открывает горизонты по мере возвышения сознания. </w:t>
      </w:r>
      <w:r w:rsidR="00503321">
        <w:lastRenderedPageBreak/>
        <w:t>Привязанность к Земле</w:t>
      </w:r>
      <w:r w:rsidR="00880711">
        <w:t xml:space="preserve"> — </w:t>
      </w:r>
      <w:r w:rsidR="00503321">
        <w:t>в духе, освобождение тоже. Весь процесс происходит внутри. Внешнее тут ни при чем. Что бы в нем, в этом внешнем, ни происходило, дух свободен всегда, если он хочет свободы превыше всего.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437.</w:t>
      </w:r>
      <w:r w:rsidR="00503321">
        <w:t xml:space="preserve"> (303). </w:t>
      </w:r>
      <w:r w:rsidR="00503321" w:rsidRPr="007B74D0">
        <w:rPr>
          <w:b/>
        </w:rPr>
        <w:t>(Июнь 17).</w:t>
      </w:r>
      <w:r w:rsidR="00503321">
        <w:t xml:space="preserve"> Вступление на путь не означает еще совершенство, но борьбу за него. Суда нет, есть наблюдение за тем, насколько она протекает успешно, чтобы помогать в момент нужды. Ценится в людях при этом работа на пользу Эволюции. Недостатки не препятствия при вступлении на путь. Нужно неукротимое устремление и желание себя преодолеть, себя в себе.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438. </w:t>
      </w:r>
      <w:r w:rsidR="00C065BF" w:rsidRPr="007B74D0">
        <w:rPr>
          <w:b/>
        </w:rPr>
        <w:t>(Гуру</w:t>
      </w:r>
      <w:r w:rsidR="00C065BF" w:rsidRPr="00C065BF">
        <w:rPr>
          <w:b/>
        </w:rPr>
        <w:t>).</w:t>
      </w:r>
      <w:r w:rsidR="00503321">
        <w:t xml:space="preserve"> Мы радуемся успехам нашей страны. Мы очень содействуем им. От нее ведь зависит будущее планеты. Она несет на себе всю тяжесть утверждения Нового Мира, и она потому впереди. Победы планетного масштаба объединяют не только народы ее, но и всех землян, сторонников наших, в одно огромное целое созвучных сознаний. Каждая победа значительна этим объединением. Космонавтов приветствуем как героев, путь пробивающих к Дальним Мирам. Значение их огромно, ибо устремляют сознание к звездам на основе реальной и творческой мечты. Небывалое время осуществления великих возможностей.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439. </w:t>
      </w:r>
      <w:r w:rsidR="003312B3" w:rsidRPr="007B74D0">
        <w:rPr>
          <w:b/>
        </w:rPr>
        <w:t>(М</w:t>
      </w:r>
      <w:r w:rsidR="003312B3" w:rsidRPr="003312B3">
        <w:rPr>
          <w:b/>
        </w:rPr>
        <w:t>.А.Й.).</w:t>
      </w:r>
      <w:r w:rsidR="00503321">
        <w:t xml:space="preserve"> Время и есть лёт в будущее, если осознано значение этого будущего. День завтрашний кроет в себе все, что обнимается творческой мечтой человечества. Жизнь творится мечтою. Действительность будущего превозойдет все мечты настоящего часа.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440. (Июнь 19).</w:t>
      </w:r>
      <w:r w:rsidR="00503321">
        <w:t xml:space="preserve"> Если Записи не удовлетворяют</w:t>
      </w:r>
      <w:r w:rsidR="00880711">
        <w:t xml:space="preserve"> — </w:t>
      </w:r>
      <w:r w:rsidR="00503321">
        <w:t>значит, подъем невысок. Если желание записывать исчезает</w:t>
      </w:r>
      <w:r w:rsidR="00880711">
        <w:t xml:space="preserve"> — </w:t>
      </w:r>
      <w:r w:rsidR="00503321">
        <w:t xml:space="preserve">значит, погасли огни. Огни горят не всегда. К этому следует подготовить сознание, чтобы бережно переждать явление спада. Разные бывают моменты в пути. Живете в слоях светотени, где по контрасту определяются состояния духа. Жизнь сознания идет волнами. Бросив возможно более зерен хороших и плодоносящих в очередную волну, будем спокойно и терпеливо ждать следующей, не допуская ничего, о чем бы пришлось пожалеть при новом подъеме. Развитое сознание не остается без ритма, но ритм требует понимания и умения встречать разные волны и их смену. По жизнеописаниям духов высоких можно судить, сколь антагонистичны бывали порой эти волны. Их встречая, будем помнить, что волны уйдут, но встречавший останется нерушимым и цельным в своей стихийной огненной сущности. Сколько разных волн прошло уже через сознание, и все они откатились обратно в океан жизни, а мы все стоим, чтобы новые встретить и их пропустить мимо себя, взяв от них всё, что они могут дать. Каждая волна что-то приносит, то есть учит </w:t>
      </w:r>
      <w:r w:rsidR="00503321">
        <w:lastRenderedPageBreak/>
        <w:t>чему-то. И в этом их смысл. В океане жизни можно устоять против любой волны, если руль в крепких руках и если курс корабля духа держится верно. Напор стихий сейчас мощен. Потому так и трудно, но... и переживем, и достигнем.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441. </w:t>
      </w:r>
      <w:r w:rsidR="003312B3" w:rsidRPr="007B74D0">
        <w:rPr>
          <w:b/>
        </w:rPr>
        <w:t>(М</w:t>
      </w:r>
      <w:r w:rsidR="003312B3" w:rsidRPr="003312B3">
        <w:rPr>
          <w:b/>
        </w:rPr>
        <w:t>.А.Й.).</w:t>
      </w:r>
      <w:r w:rsidR="00503321">
        <w:t xml:space="preserve"> Венчает дело конец, и потому конец жизни, последние годы ее, подводят итоги прожитому и накладывают на все, что было и есть, печать окончательного суждения духа. Эта печать утверждения или осуждения поступков, деяний и мыслей своих дает право на вход после смерти в те слои, или сферы, пространства, которые соответствуют этим утверждениям. Старость тем и значительна, что устанавливает колею жизни в Надземном, и ответственность за свое будущее этих лет велика.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442. </w:t>
      </w:r>
      <w:r w:rsidR="00C065BF" w:rsidRPr="007B74D0">
        <w:rPr>
          <w:b/>
        </w:rPr>
        <w:t>(Гуру</w:t>
      </w:r>
      <w:r w:rsidR="00C065BF" w:rsidRPr="00C065BF">
        <w:rPr>
          <w:b/>
        </w:rPr>
        <w:t>).</w:t>
      </w:r>
      <w:r w:rsidR="00503321">
        <w:t xml:space="preserve"> Будем знать, что все, чего не довелось дождаться или осуществить в жизни земной, там осуществимо, если устремление переживет время.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443. (Июнь 20).</w:t>
      </w:r>
      <w:r w:rsidR="00503321">
        <w:t xml:space="preserve"> Состояние сознания является той линзой, через которую проходят вибрации со стороны. Оно и окрашивает их своим цветом, ибо человек есть мера вещей. Но если токи нехороши и сознание омрачается ими, то как же тогда отделить, где своё, а где пространственное? Звучащая арфа, остро реагирующая на ноту пространства, не может не вибрировать на происходящее вокруг, в сферах. Когда личные боли изжиты, надо вместить боль мира. Это и будет тягостью Ноши мира сего.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444. </w:t>
      </w:r>
      <w:r w:rsidR="003312B3" w:rsidRPr="007B74D0">
        <w:rPr>
          <w:b/>
        </w:rPr>
        <w:t>(М</w:t>
      </w:r>
      <w:r w:rsidR="003312B3" w:rsidRPr="003312B3">
        <w:rPr>
          <w:b/>
        </w:rPr>
        <w:t>.А.Й.).</w:t>
      </w:r>
      <w:r w:rsidR="00503321">
        <w:t xml:space="preserve"> Все напряжено в ожидании, чтобы пропустить новый духовный разряд. При слиянии сознаний, когда все становится общим, уже невозможно различить, где свое и где чужое, ибо общее все.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445. </w:t>
      </w:r>
      <w:r w:rsidR="00C065BF" w:rsidRPr="007B74D0">
        <w:rPr>
          <w:b/>
        </w:rPr>
        <w:t>(Гуру</w:t>
      </w:r>
      <w:r w:rsidR="00C065BF" w:rsidRPr="00C065BF">
        <w:rPr>
          <w:b/>
        </w:rPr>
        <w:t>).</w:t>
      </w:r>
      <w:r w:rsidR="00503321">
        <w:t xml:space="preserve"> Хочешь</w:t>
      </w:r>
      <w:r w:rsidR="00880711">
        <w:t xml:space="preserve"> — </w:t>
      </w:r>
      <w:r w:rsidR="00503321">
        <w:t>не хочешь, а проходить приходится через все, но зная при этом, что как бы ни был труден и тяжел данный переход, он имеет конец.</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446.</w:t>
      </w:r>
      <w:r w:rsidR="00503321">
        <w:t xml:space="preserve"> (304). </w:t>
      </w:r>
      <w:r w:rsidR="00503321" w:rsidRPr="007B74D0">
        <w:rPr>
          <w:b/>
        </w:rPr>
        <w:t>(Июнь 21).</w:t>
      </w:r>
      <w:r w:rsidR="00503321">
        <w:t xml:space="preserve"> Ничему личному нет места в Твердыне. Допускаются только те, кто изжил свое личное «я» и перенес сознание в свою Бессмертную Индивидуальность. Вот почему так редко доходят до Нас. Нелегка задача освободиться от личного и сверхличным заполнить свой мир. Одним из самых сильных стражей Порога является самость. Не перешагнув через нее, не приблизиться к Нам.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447.</w:t>
      </w:r>
      <w:r w:rsidR="00503321">
        <w:t xml:space="preserve"> (Со сна). Разрешение личного лежит в Общем.</w:t>
      </w:r>
    </w:p>
    <w:p w:rsidR="00834937" w:rsidRDefault="00503321" w:rsidP="00503321">
      <w:r>
        <w:t>Камень, отвергнутый строителями, быть должен положен во главу угла.</w:t>
      </w:r>
    </w:p>
    <w:p w:rsidR="00834937" w:rsidRDefault="00503321" w:rsidP="00503321">
      <w:r>
        <w:lastRenderedPageBreak/>
        <w:t>Приближение сроков сопровождается ужасными давлениями.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448.</w:t>
      </w:r>
      <w:r w:rsidR="00503321">
        <w:t xml:space="preserve"> (305). </w:t>
      </w:r>
      <w:r w:rsidR="00503321" w:rsidRPr="007B74D0">
        <w:rPr>
          <w:b/>
        </w:rPr>
        <w:t>(Июнь 22).</w:t>
      </w:r>
      <w:r w:rsidR="00503321">
        <w:t xml:space="preserve"> О чем же раздумье? Основы остаются незыблемыми при всех колебаниях астрала. Также и смерти момент отделяет то, что берется с собою, от того, что остается позади. Также и явление пути, то есть продвижение сознания во времени, не отрицаемо. Только пути-то бывают разные: путь правый</w:t>
      </w:r>
      <w:r w:rsidR="00880711">
        <w:t xml:space="preserve"> — </w:t>
      </w:r>
      <w:r w:rsidR="00503321">
        <w:t>с Нами и путь левый</w:t>
      </w:r>
      <w:r w:rsidR="00880711">
        <w:t xml:space="preserve"> — </w:t>
      </w:r>
      <w:r w:rsidR="00503321">
        <w:t>во тьме. Нельзя отрываться от Нас даже в мыслях. При отделении мышления сознание заполняется тьмою. А тьма настороже и пользуется каждым мгновением, чтобы заменить Свет собою. О чем же раздумье? Свойство астрала</w:t>
      </w:r>
      <w:r w:rsidR="00880711">
        <w:t xml:space="preserve"> — </w:t>
      </w:r>
      <w:r w:rsidR="00503321">
        <w:t>постоянство происходящих в нем изменений. Но неизменяем Ведущий, и Бессмертна Триада, и не уничтожаемы ее накопления. И безрадостность трудного Часа сменится радостью ощущения Близости Высшей.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449.</w:t>
      </w:r>
      <w:r w:rsidR="00503321">
        <w:t xml:space="preserve"> (306). </w:t>
      </w:r>
      <w:r w:rsidR="003312B3" w:rsidRPr="003312B3">
        <w:rPr>
          <w:b/>
        </w:rPr>
        <w:t>(М.А.Й.).</w:t>
      </w:r>
      <w:r w:rsidR="00503321">
        <w:t xml:space="preserve"> Из-за сгущения пространственной тьмы и все окружающее кажется отемненным. Но это отемнение временное. Изменятся токи пространства, и станет светлее. И Близость оявится вновь и станет опять ощутимой. Не избежать звучания на ноту пространства. О пространственных тяжких давлениях предупреждения были даны. Надо выдержать волны, пока не пройдут. Ведь это девятый вал стихий, вышедших из равновесия. Не сразу войдут они в берега. Чередование идущих волн эволюции и уходящих энергий обреченного мира неизбежно. Самая сила противоположений указывает на то, что сферы напряжены до предела. Слишком не будем тужить. Лучше будем в сознанье держать мысль о том, что среди бурных волн океана жизни недвижно и стойко стоит скала Вечного Основания Сущего.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450.</w:t>
      </w:r>
      <w:r w:rsidR="00503321">
        <w:t xml:space="preserve"> (307). </w:t>
      </w:r>
      <w:r w:rsidR="00C065BF" w:rsidRPr="00C065BF">
        <w:rPr>
          <w:b/>
        </w:rPr>
        <w:t>(Гуру).</w:t>
      </w:r>
      <w:r w:rsidR="00503321">
        <w:t xml:space="preserve"> Несломимость и стойкость</w:t>
      </w:r>
      <w:r w:rsidR="00880711">
        <w:t xml:space="preserve"> — </w:t>
      </w:r>
      <w:r w:rsidR="00503321">
        <w:t>от духа. Если в нем удержаться, твердо помня, что всё в духе, то можно и устоять даже тогда, когда шатается твердь. Неуязвим дух ничем внешним, и в этом</w:t>
      </w:r>
      <w:r w:rsidR="00880711">
        <w:t xml:space="preserve"> — </w:t>
      </w:r>
      <w:r w:rsidR="00503321">
        <w:t>сила его.</w:t>
      </w:r>
    </w:p>
    <w:p w:rsidR="00834937" w:rsidRDefault="00834937" w:rsidP="00503321"/>
    <w:p w:rsidR="007B74D0" w:rsidRDefault="00F473CA" w:rsidP="00503321">
      <w:pPr>
        <w:rPr>
          <w:lang w:val="en-US"/>
        </w:rPr>
      </w:pPr>
      <w:r w:rsidRPr="00AE7011">
        <w:rPr>
          <w:b/>
        </w:rPr>
        <w:t>19</w:t>
      </w:r>
      <w:r>
        <w:rPr>
          <w:b/>
          <w:lang w:val="en-US"/>
        </w:rPr>
        <w:t>63</w:t>
      </w:r>
      <w:r w:rsidRPr="00AE7011">
        <w:rPr>
          <w:b/>
        </w:rPr>
        <w:t xml:space="preserve"> г. </w:t>
      </w:r>
      <w:r w:rsidR="00503321" w:rsidRPr="007B74D0">
        <w:rPr>
          <w:b/>
        </w:rPr>
        <w:t>451.</w:t>
      </w:r>
      <w:r w:rsidR="00503321">
        <w:t xml:space="preserve"> (308). </w:t>
      </w:r>
      <w:r w:rsidR="00503321" w:rsidRPr="007B74D0">
        <w:rPr>
          <w:b/>
        </w:rPr>
        <w:t>(Июнь 24).</w:t>
      </w:r>
      <w:r w:rsidR="00503321">
        <w:t xml:space="preserve"> (Со сна). Нирманакайя.</w:t>
      </w:r>
    </w:p>
    <w:p w:rsidR="00834937" w:rsidRDefault="00503321" w:rsidP="00503321">
      <w:r>
        <w:t>Пиши.</w:t>
      </w:r>
    </w:p>
    <w:p w:rsidR="00834937" w:rsidRDefault="00503321" w:rsidP="00503321">
      <w:r>
        <w:t>Ничего хорошего не получается из того, что творится во имя свое. Люди задыхаются в созданных ими самими условиях. Решение в том, чтобы во всем отойти от себя, чтобы себя исключить. Думая об Общем Благе, и для себя получает думающий свою часть по праву. Но думающий о себе себя своей части лишает, ибо теряющий душу свою обретает ее, но живущий лишь ею и ее интересами теряет ее. Имеется в виду личность в аспекте ее самости. Личность связана крепко с эмоциями астрала. Эти последние следует исключить совершенно из обращения при общении с людьми, исключить их из писем, из мыслей, из слов</w:t>
      </w:r>
      <w:r w:rsidR="00880711">
        <w:t xml:space="preserve"> — </w:t>
      </w:r>
      <w:r>
        <w:t xml:space="preserve">словом, отовсюду. Ими отягощаются и </w:t>
      </w:r>
      <w:r>
        <w:lastRenderedPageBreak/>
        <w:t>окружающие, и близкие, и само пространство. Оно заражается и отемняется уявлениями самости во всех ее видах и формах. Самость</w:t>
      </w:r>
      <w:r w:rsidR="00880711">
        <w:t xml:space="preserve"> — </w:t>
      </w:r>
      <w:r>
        <w:t>это «я», это «мне», это «мое», но не твое и не ваше, и это не Наше. Это Нам не нужно: Нам это мешает подойти ближе к вам, становясь труднопроходимой преградой между вами и Нами. Вот, к примеру сказать, из последнего письма при вторичной его переписке было совершенно изъято эмоционально-личное начало и реакция написанного на сознание, на свое собственное сознание, стала положительной. Письмо было лишено того, что отягощает и отяготило бы получающего. Так следует поступать во всем, храня свои печали и заботы про себя. Это сразу придает силы, ибо отягощение окружающих и пространство отягощает, прежде всего, самого отягощающего. Думают себя облегчить, отягощая других, но падают оба в яму: и отягощающий, и отягощаемый. Обуздание своих чувств приносит сознание сдержанной силы, приносит ее и недумание о себе. Малое «я» и «свое» настолько незначительны в общей схеме вещей, что, право, не стоит уделять ему время. Желудок требует пищи, а тело</w:t>
      </w:r>
      <w:r w:rsidR="00880711">
        <w:t xml:space="preserve"> — </w:t>
      </w:r>
      <w:r>
        <w:t>одежды, но, удовлетворяя эти законные требования, совершенно необязательно носиться с собой и своими переживаниями эмоционально-лично-астрального порядка. Полезно при этом подумать о том, что есть целая область явлений, а главное, испытаний, которые следует переносить наедине. Даже холод, и голод, и боли испытывает сам человек, но не другой. Централизация ощущений имеет в виду очень глубокий смысл. По пути надо идти самому, неся крест свой на своих собственных плечах, не стараясь переложить его на другие. Сдержанность и замкнутость личных эмоций и переживаний силу дают и дух закаляют в борьбе.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452.</w:t>
      </w:r>
      <w:r w:rsidR="00503321">
        <w:t xml:space="preserve"> (309). </w:t>
      </w:r>
      <w:r w:rsidR="003312B3" w:rsidRPr="003312B3">
        <w:rPr>
          <w:b/>
        </w:rPr>
        <w:t>(М.А.Й.).</w:t>
      </w:r>
      <w:r w:rsidR="00503321">
        <w:t xml:space="preserve"> Когда к нам подходят, отвергнув себя и отрешившись от личного начала, то и сближение получается полнострунным. Единственное препятствие, становящееся горой между нами,</w:t>
      </w:r>
      <w:r w:rsidR="00880711">
        <w:t xml:space="preserve"> — </w:t>
      </w:r>
      <w:r w:rsidR="00503321">
        <w:t>это неспособность отойти от себя. Оно и понятно, ибо как же заполнить сознание нашим, когда его занимает свое? Поле сознания все занято своим, и для нашего места уже не остается. Это так ясно и просто, надо лишь применить на деле эти условия Общения в духе. Мысль высшая требует сосредоточения на ней. Мысль всякая требует сосредоточения. Даже чтение книги, даже простой разговор, даже приготовление школьником уроков. Без сосредоточения жизнь невозможна. Только в случае Общения оно применяется сознательно. Сознательность во всем, то есть осознание явления, знаменует понимание явления Пути.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453.</w:t>
      </w:r>
      <w:r w:rsidR="00503321">
        <w:t xml:space="preserve"> (310). </w:t>
      </w:r>
      <w:r w:rsidR="00C065BF" w:rsidRPr="00C065BF">
        <w:rPr>
          <w:b/>
        </w:rPr>
        <w:t>(Гуру).</w:t>
      </w:r>
      <w:r w:rsidR="00503321">
        <w:t xml:space="preserve"> Подъем всегда характеризуется трудностями и препятствиями. Чем больше их преодолевается, тем победнее восхождение. Земная жизнь дается совсем не для того, чтобы сломиться духом под ее тягостями, а, наоборот, чтобы духом </w:t>
      </w:r>
      <w:r w:rsidR="00503321">
        <w:lastRenderedPageBreak/>
        <w:t>окрепнуть в неустанной с ними борьбе. Не велика заслуга духом поникнуть и, омрачившись, распространить заразу на все и на всех. Но выстоять им вопреки</w:t>
      </w:r>
      <w:r w:rsidR="00880711">
        <w:t xml:space="preserve"> — </w:t>
      </w:r>
      <w:r w:rsidR="00503321">
        <w:t>будет победой и кратчайшим путем сближения с нами. По-человечеству хотелось бы очень освободиться от них. Но предположим, что это удалось, что нет ни забот, ни препятствий, что тихо и мирно вокруг и не с чем бороться и не на чем дух закалять. Это благополучие хорошо на данный момент, но если станет оно постоянным, то как же тогда с возрастанием духа? Сказано, что «возрастание духа нуждается в отягощении обстоятельствами». От этого никуда не уйти. Или безотказно это принять, или же отказаться от продвижения. Пора бы принять без оговорок и уклонений Владыки слова. И тогда можно сделать шаг следующий: радоваться каждому отягощению как возможности, даваемой Учителем, для более быстрого подъема. Каждая трудность</w:t>
      </w:r>
      <w:r w:rsidR="00880711">
        <w:t xml:space="preserve"> — </w:t>
      </w:r>
      <w:r w:rsidR="00503321">
        <w:t>возможность для возрастания духа. Каждое препятствие требует, чтобы духом подняться над ним и его перерасти, то есть стать сильнее 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454.</w:t>
      </w:r>
      <w:r w:rsidR="00503321">
        <w:t xml:space="preserve"> (311). </w:t>
      </w:r>
      <w:r w:rsidR="00503321" w:rsidRPr="007B74D0">
        <w:rPr>
          <w:b/>
        </w:rPr>
        <w:t>(Июнь 25).</w:t>
      </w:r>
      <w:r w:rsidR="00503321">
        <w:t xml:space="preserve"> Небольшое размышление покажет, что внутреннее состояние сознания обуславливает отношение к внешним условиям жизни. Если оно хорошо, то и внешнее кажется не таким уж плохим и, во всяком случае, не отягощающим духа. Но когда внутри неблагополучно, то даже и при счастливых внешних сочетаниях кажется, что все нехорошо. Таким образом, мерой вещей остается сознание. Мало понять эту независимость духа от обстоятельств внешнего мира, надо еще приложить это понимание к жизни, то есть утвердить свою свободу от влияний плотного мира. Когда человек вопреки всему утверждает радость</w:t>
      </w:r>
      <w:r w:rsidR="00880711">
        <w:t xml:space="preserve"> — </w:t>
      </w:r>
      <w:r w:rsidR="00503321">
        <w:t>это уже шаг к внутренней свободе. Стремление человека тотчас же реагировать на воздействия окружающего следует учиться пресекать в самом начале и стараться не реагировать на них никак. Сознательное, волевое, напряженно-спокойное отсутствие реакции</w:t>
      </w:r>
      <w:r w:rsidR="00880711">
        <w:t xml:space="preserve"> — </w:t>
      </w:r>
      <w:r w:rsidR="00503321">
        <w:t xml:space="preserve">явление столь необычное, что действует оно на людей черезвычайно сильно. По этому воздействию можно судить, какую силу внутреннего огня порождает эта рождающаяся внутри свобода духа от власти над ним обстоятельств. В лаборатории человеческого микрокосма усилием воли можно порождать любое ощущение, любое чувство, любую реакцию, если сосредоточиться на них достаточно долго и сильно. Яркое и долгое представление в воображении желаемой реакции даст ожидаемый результат. Только эта реакция не будет автоматической и непроизвольной, но сознательной и волевой. Лунную жизнь можно дожить, если уничтожить рефлекторность реакций сознания на воздействия внешнего мира. Говорится не об уничтожении реакций, но об уничтожении их рефлекторного характера. Как только воля вторгается в рефлекс, становится он уже не автоматическим и бессознательным ответом сознания на вибрации, идущие извне, но действием сознательно-волевым. </w:t>
      </w:r>
      <w:r w:rsidR="00503321">
        <w:lastRenderedPageBreak/>
        <w:t>Марионетки тоже производят различные действия, но воли они лишены. Потому везде и всегда, во всех условиях и при всех обстоятельствах заменяется рефлекторность поведения волевой, то есть устанавливается состояние непрерываемого бодрствования духа, или постоянный дозор. О дозорном сознании сказано достаточно много, и все же не понимается насущность его. Можно даже утвердить привычку считать до семи, прежде чем отвечать сперва на людские слова, действия и поступки, а потом и на все, происходящее в собственном сознании, а главное на то, что от него или из него исходит, ибо ответственен человек за все, что идет от него.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455.</w:t>
      </w:r>
      <w:r w:rsidR="00503321">
        <w:t xml:space="preserve"> (312). </w:t>
      </w:r>
      <w:r w:rsidR="003312B3" w:rsidRPr="003312B3">
        <w:rPr>
          <w:b/>
        </w:rPr>
        <w:t>(М.А.Й.).</w:t>
      </w:r>
      <w:r w:rsidR="00503321">
        <w:t xml:space="preserve"> При полноотдаче себя свое заменяется нашим. А мир наш велик, включает в себе часть Мира Владыки. И тогда происходит действительное расширение сознания. Потеря своей души, то есть своего маленького, ограниченного, временного личного мирка, и только потеря его может дать обретение мира большого, мира сверхличных возможностей. Каждый освободившийся от эгоцентризма, в какой бы то ни было форме, освобождает дух свой из личной тюрьмы и выходит на простор пространственного существования, пробивая тем скорлупу своей ауры. Много их, сидящих в темницах своих, не знающих света самоотверженности. Отдающий душу свою за други своя ее расширяет, обретая новое, сверхличное сознание. Каждый акт забвения себя есть благо. Думание о себе вредоносно. Освобождение</w:t>
      </w:r>
      <w:r w:rsidR="00880711">
        <w:t xml:space="preserve"> — </w:t>
      </w:r>
      <w:r w:rsidR="00503321">
        <w:t>в жизни сверхличной.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456. </w:t>
      </w:r>
      <w:r w:rsidR="00C065BF" w:rsidRPr="007B74D0">
        <w:rPr>
          <w:b/>
        </w:rPr>
        <w:t>(Гуру</w:t>
      </w:r>
      <w:r w:rsidR="00C065BF" w:rsidRPr="00C065BF">
        <w:rPr>
          <w:b/>
        </w:rPr>
        <w:t>).</w:t>
      </w:r>
      <w:r w:rsidR="00503321">
        <w:t xml:space="preserve"> Эволюция</w:t>
      </w:r>
      <w:r w:rsidR="00880711">
        <w:t xml:space="preserve"> — </w:t>
      </w:r>
      <w:r w:rsidR="00503321">
        <w:t>это есть состояние постоянной и вечной борьбы между тем, что было, и тем, что должно стать, между старым и новым, но при постоянной победе нового. Иначе это уже не эволюция, но инволюция, то есть регресс, нисхождение, возврат к тому, что было раньше и что уже изжило себя. Инволюция всегда означает падение, разложение и конечное вырождение. Так рушились когда-то великие цивилизации, так уходили со сцены когда-то великие народы, так заменялся Свет тьмою, Свет эволюции</w:t>
      </w:r>
      <w:r w:rsidR="00880711">
        <w:t xml:space="preserve"> — </w:t>
      </w:r>
      <w:r w:rsidR="00503321">
        <w:t>тьмой инволюции. В этом опасность тлетворного дыхания старого мира, зовущего человечество вспять. Мы за Мир Новый.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457.</w:t>
      </w:r>
      <w:r w:rsidR="00503321">
        <w:t xml:space="preserve"> (313). </w:t>
      </w:r>
      <w:r w:rsidR="00503321" w:rsidRPr="007B74D0">
        <w:rPr>
          <w:b/>
        </w:rPr>
        <w:t>(Июнь 26).</w:t>
      </w:r>
      <w:r w:rsidR="00503321">
        <w:t xml:space="preserve"> Четыре состояния материи</w:t>
      </w:r>
      <w:r w:rsidR="00880711">
        <w:t xml:space="preserve"> — </w:t>
      </w:r>
      <w:r w:rsidR="00503321">
        <w:t>твердое, жидкое, газообразное и лучистое</w:t>
      </w:r>
      <w:r w:rsidR="00880711">
        <w:t xml:space="preserve"> — </w:t>
      </w:r>
      <w:r w:rsidR="00503321">
        <w:t>повторяются на всех планах бытия. Всего их семь, но три высшие настолько удалены от нашего понимания, что говорить о них не приходится. Четыре стихии</w:t>
      </w:r>
      <w:r w:rsidR="00880711">
        <w:t xml:space="preserve"> — </w:t>
      </w:r>
      <w:r w:rsidR="00503321">
        <w:t>земли, воды, воздуха и огня</w:t>
      </w:r>
      <w:r w:rsidR="00880711">
        <w:t xml:space="preserve"> — </w:t>
      </w:r>
      <w:r w:rsidR="00503321">
        <w:t xml:space="preserve">являются формами выражения жизни материи. На планах выше земного они повторяются тоже, но видоизмененные своеобразием и особенностью плана. Так, например, в Мире Тонком можно видеть и горы, и равнины, моря и реки и ощущать стихию воздуха, но в преображенном их состоянии. </w:t>
      </w:r>
      <w:r w:rsidR="00503321">
        <w:lastRenderedPageBreak/>
        <w:t>На каждом плане, трансформируясь и утончаясь, материя проходит соответствующие плану изменения, характеризуясь все большей подвижностью и светимостью. Говорится о положительном полюсе бытия, ибо и бездна имеет свои законы. Их касаться не будем. На плане земном человек преображает мир руками своими и механической силой. На планах высших машины нет. Ручной труд не нужен. Но труд</w:t>
      </w:r>
      <w:r w:rsidR="00880711">
        <w:t xml:space="preserve"> — </w:t>
      </w:r>
      <w:r w:rsidR="00503321">
        <w:t>и там, и там тоже строительство и преображение жизни. И там творчество тоже. Но все творится там и движется мыслью, и мыслью создаются формы и условия, в которых живет человек. Здесь города, и жилища, и прочие материальные условия плюс психическое состояние и внутренняя жизнь человека. То же самое и там, то есть внешнее окружение тонкого тела и плюс его внутренняя жизнь. Разница в том, что внутреннее состояние по закону магнита обуславливает и внешнее окружение. Закон созвучия и соответствия в действии постоянном. Действует он и здесь, но без ярой подвижности условий Тонкого Мира. Сны пьяницы и преступника отличны от снов подвижника или героя. В снах выражается и отражается тонкое состояние сознания. Сны Риши пронизаны Светом. Человек</w:t>
      </w:r>
      <w:r w:rsidR="00880711">
        <w:t xml:space="preserve"> — </w:t>
      </w:r>
      <w:r w:rsidR="00503321">
        <w:t>это магнитный центр, привлекающий к себе на всех планах условия по соответствию. Даже карма созвучна с деяниями и устремлениями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458.</w:t>
      </w:r>
      <w:r w:rsidR="00503321">
        <w:t xml:space="preserve"> (314). </w:t>
      </w:r>
      <w:r w:rsidR="003312B3" w:rsidRPr="003312B3">
        <w:rPr>
          <w:b/>
        </w:rPr>
        <w:t>(М.А.Й.).</w:t>
      </w:r>
      <w:r w:rsidR="00503321">
        <w:t xml:space="preserve"> Границы миров разрушены рассудком, не признающим больше того, что может воспринять мозг. Поэтому задача соединения миров возлагается на сердце. Даже в Тонком Мире видимость</w:t>
      </w:r>
      <w:r w:rsidR="00880711">
        <w:t xml:space="preserve"> — </w:t>
      </w:r>
      <w:r w:rsidR="00503321">
        <w:t>по сознанию. Потому, прежде чем увидеть, надо допустить в сознание, то есть оставить отрицания. Признание и осознание приближают к овладению. Долгое время рассудок занимался отрицанием несомненного. Потребуется какое-то время, чтобы уравновесить его заблуждения. Будущее ведет к тому, чтобы человек, будучи в физическом теле, мог жить в обоих мирах. Подход к этому пойдет постепенно, чтобы не нарушить равновесия психики. Прозрений в Мир Тонкий много уже и сейчас, но их держит рассудок под спудом. Наука подходит к границе миров, и недалеко время, когда она перешагнет через них. Уже перешагнула, но победа еще не осознана. Революция ныне во всем, а также и в понимании того, что окружает человека и в чем он живет.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459.</w:t>
      </w:r>
      <w:r w:rsidR="00503321">
        <w:t xml:space="preserve"> (315). </w:t>
      </w:r>
      <w:r w:rsidR="00C065BF" w:rsidRPr="00C065BF">
        <w:rPr>
          <w:b/>
        </w:rPr>
        <w:t>(Гуру).</w:t>
      </w:r>
      <w:r w:rsidR="00503321">
        <w:t xml:space="preserve"> И в мире земном видимость его, то есть понимание,</w:t>
      </w:r>
      <w:r w:rsidR="00880711">
        <w:t xml:space="preserve"> — </w:t>
      </w:r>
      <w:r w:rsidR="00503321">
        <w:t>по сознанию. Миры философа, ученого и дикаря-каннибала</w:t>
      </w:r>
      <w:r w:rsidR="00880711">
        <w:t xml:space="preserve"> — </w:t>
      </w:r>
      <w:r w:rsidR="00503321">
        <w:t>различны. Различно и отношение к жизни, людям и вещам. Как бы луч сознания озаряет своим светом все, на что обращен. И если этот луч мал и если этот луч</w:t>
      </w:r>
      <w:r w:rsidR="00880711">
        <w:t xml:space="preserve"> — </w:t>
      </w:r>
      <w:r w:rsidR="00503321">
        <w:t>тьма, то что же может он осветить и как? Так остается незыблемой формула древнего философа, что «человек есть мера вещей».</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7B74D0">
        <w:rPr>
          <w:b/>
        </w:rPr>
        <w:t>460.</w:t>
      </w:r>
      <w:r w:rsidR="00503321">
        <w:t xml:space="preserve"> (316). </w:t>
      </w:r>
      <w:r w:rsidR="00503321" w:rsidRPr="007B74D0">
        <w:rPr>
          <w:b/>
        </w:rPr>
        <w:t>(Июнь 28).</w:t>
      </w:r>
      <w:r w:rsidR="00503321">
        <w:t xml:space="preserve"> Сила творческого воображения заключается в том, что все существо человека, как бы сливаясь с его созданиями, стремится воплотить их в себе и выразить их собою. Каждый человек</w:t>
      </w:r>
      <w:r w:rsidR="00880711">
        <w:t xml:space="preserve"> — </w:t>
      </w:r>
      <w:r w:rsidR="00503321">
        <w:t>творец своей кармы. А карма творится воображением, то есть мыслью. Именно воображение расцвечивает мысль всеми цветами радуги, и часто вопреки действительности. Необузданное воображение может натворить много бед. На все самые низкие поступки человека толкает оно. Когда Говорим об очищении сознания, Имеем в виду и очищенное воображение. А оно творится чистою мыслью.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461. </w:t>
      </w:r>
      <w:r w:rsidR="003312B3" w:rsidRPr="007B74D0">
        <w:rPr>
          <w:b/>
        </w:rPr>
        <w:t>(М.А</w:t>
      </w:r>
      <w:r w:rsidR="003312B3" w:rsidRPr="003312B3">
        <w:rPr>
          <w:b/>
        </w:rPr>
        <w:t>.Й.).</w:t>
      </w:r>
      <w:r w:rsidR="00503321">
        <w:t xml:space="preserve"> Когда все внешнее яростно кричит «нет» самым лучшим и самым возвышенным стремлениям духа, когда будущее отделяется от настоящего темной завесой, тогда, именно тогда, можно молчаливо закладывать творящие зерна пространственной мысли. До времени пусть будут лежать они глубоко захороненными, с тем чтобы дать всходы и плод, когда изменится окружающее. При самом бешеном сопротивлении тьмы можно насыщать пространство строительными идеями будущего. Сейчас на Земле идет битва идей. Сейчас, именно сейчас, бурно реализуются когда-то заложенные так зерна строительства Нового Мира. Заложенные и посеянные в пространстве, дают они ныне плоды. Настоящее строительство новой жизни есть результат и следствие прошлого.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 xml:space="preserve">462. </w:t>
      </w:r>
      <w:r w:rsidR="00C065BF" w:rsidRPr="007B74D0">
        <w:rPr>
          <w:b/>
        </w:rPr>
        <w:t>(Гуру</w:t>
      </w:r>
      <w:r w:rsidR="00C065BF" w:rsidRPr="00C065BF">
        <w:rPr>
          <w:b/>
        </w:rPr>
        <w:t>).</w:t>
      </w:r>
      <w:r w:rsidR="00503321">
        <w:t xml:space="preserve"> Решает дело конец, то есть окончательный вывод мышления, являющийся итогом и завершением явления, которое, в свою очередь, будет началом цепи для новых, логически вытекающих из природы завершающего явления. Потому все наши дела не закончены, и их успех или неудача измеряться будут не настоящими условиями, но будущими, когда настанут сроки, чтобы исполниться им. Нависшими в ожидании осуществления в пространстве считать можно их. Но многие уж осуществляются, и многие осуществились. Процветают и процветут пустыни, и все прочее, что мы утверждали.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463. (Июнь 29).</w:t>
      </w:r>
      <w:r w:rsidR="00503321">
        <w:t xml:space="preserve"> Буду направлять жизнь явно на узловых сплетениях кармы. Сейчас карма поставила в особые условия, когда внешние возможности сокращены до предела, дабы внутренние могли возрастать. Принять их или не принять</w:t>
      </w:r>
      <w:r w:rsidR="00880711">
        <w:t xml:space="preserve"> — </w:t>
      </w:r>
      <w:r w:rsidR="00503321">
        <w:t>от нас уже не зависит. Возможность дается, а распоряжается ею свободная воля. В мире двойственности все имеет свою оборотную сторону, так же и каждая возможность, давая случай либо подняться, либо опуститься. Для кого-то одиночество</w:t>
      </w:r>
      <w:r w:rsidR="00880711">
        <w:t xml:space="preserve"> — </w:t>
      </w:r>
      <w:r w:rsidR="00503321">
        <w:t>крылья, для кого-то</w:t>
      </w:r>
      <w:r w:rsidR="00880711">
        <w:t xml:space="preserve"> — </w:t>
      </w:r>
      <w:r w:rsidR="00503321">
        <w:t xml:space="preserve">затворы тюрьмы. Когда друзья около, они берут всё, что могут психически взять, и порой черезмерно. Когда их нет, можно накапливать Агни, но можно его и расточать на напрасные сетования. Уверенности о будущем в </w:t>
      </w:r>
      <w:r w:rsidR="00503321">
        <w:lastRenderedPageBreak/>
        <w:t>мыслях о личном обрести невозможно. Будущее заповедано сверхличное, то есть касающееся всех, в котором среди Общего Блага найдется частица и для себя. Сейчас еще не время Мое, но к нему только тяжкий подход. Когда идет великое рушение в обоих мирах огромного многовекового здания старого мира, в личном благополучии удовлетворения не найти.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464.</w:t>
      </w:r>
      <w:r w:rsidR="00503321">
        <w:t xml:space="preserve"> (317). </w:t>
      </w:r>
      <w:r w:rsidR="00503321" w:rsidRPr="007B74D0">
        <w:rPr>
          <w:b/>
        </w:rPr>
        <w:t>(Июнь 30).</w:t>
      </w:r>
      <w:r w:rsidR="00503321">
        <w:t xml:space="preserve"> Всякий раз, когда мысль устремляется к Нам, создается волна Блага. Невозможно даже представить себе, как обернулась бы жизнь без участия в ней Наших энергий. Энергией Солнца питаются все, так и Свет Фокуса Иерархии насыщает сознания по силе их восприимчивости к Ее Свету. Успешный ученик энергию, полученную от Учителя, употребляет во благо, неуспешный</w:t>
      </w:r>
      <w:r w:rsidR="00880711">
        <w:t xml:space="preserve"> — </w:t>
      </w:r>
      <w:r w:rsidR="00503321">
        <w:t>во вред и себе, и другим. Трансмутатором-регулировщиком является сердце. Следует помнить, что Агни нейтрален и что человек может обращать его как на добро, так и на зло. Все зависит от направления и приложения к нему воли. Учитель очень осмотрителен в выдаче энергии, так как, отданная, она зависит уже не от Его воли, но получившего. Все ученики получили от своего Учителя дар Агни: один пошел на шумное сборище и растратил огонь на ненужные речи; другой попал в веселую компанию и у нее оставил свой дар; третий начал жаловаться на свою злосчастную судьбу и винить в ней всех и вся, кроме себя, и на сетования и жалобы растратил свои силы; четвертый поссорился и опустошил себя раздражением; пятый усумнился в реальности полученного, и сомнение пожрало его силы; шестой погрузился в прошлое и утраченное благополучие и на мыслях о прошлом растратил свой дар; седьмой, бережно неся переполненную Чашу, духом возжегся, изливая свет свой в пространство и на окружающее. Так семеро различно использовали энергию, полученную ими от Учителя Света. Но осмотрителен в выдаче Света Учитель, и ученик, неразумно использовавший полученное, не может уж рассчитывать в будущем на ту же щедрость получки.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465.</w:t>
      </w:r>
      <w:r w:rsidR="00503321">
        <w:t xml:space="preserve"> (318). </w:t>
      </w:r>
      <w:r w:rsidR="003312B3" w:rsidRPr="003312B3">
        <w:rPr>
          <w:b/>
        </w:rPr>
        <w:t>(М.А.Й.).</w:t>
      </w:r>
      <w:r w:rsidR="00503321">
        <w:t xml:space="preserve"> Накопление Агни имеет значение не только для жизни земной, но и в Надземном. Там все движется мыслью, а мысль</w:t>
      </w:r>
      <w:r w:rsidR="00880711">
        <w:t xml:space="preserve"> — </w:t>
      </w:r>
      <w:r w:rsidR="00503321">
        <w:t>это огонь, и накопленный Агни дает там свободу для выявления духа. Тело тонкое движется мыслью-огнем, и если огонь не накоплен, передвижение там затруднено. Кто-то летает, кто-то ходит, а кто-то недвижим. Также и защита себя от нежелательных воздействий зависит от Агни, зависят от него и все действия человека, и его творческая сила, так как творчество духа вершится огнем. Сдержанность и самоконтроль как запруда для собирания Агни. Все положительные качества духа</w:t>
      </w:r>
      <w:r w:rsidR="00880711">
        <w:t xml:space="preserve"> — </w:t>
      </w:r>
      <w:r w:rsidR="00503321">
        <w:t>накопители. Накапливать Агни надо, пока не поздно, то есть еще на Земле.</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7B74D0">
        <w:rPr>
          <w:b/>
        </w:rPr>
        <w:t>466.</w:t>
      </w:r>
      <w:r w:rsidR="00503321">
        <w:t xml:space="preserve"> (319). </w:t>
      </w:r>
      <w:r w:rsidR="00C065BF" w:rsidRPr="00C065BF">
        <w:rPr>
          <w:b/>
        </w:rPr>
        <w:t>(Гуру).</w:t>
      </w:r>
      <w:r w:rsidR="00503321">
        <w:t xml:space="preserve"> Пронесший через жизнь светильник своего духа неугашенным</w:t>
      </w:r>
      <w:r w:rsidR="00880711">
        <w:t xml:space="preserve"> — </w:t>
      </w:r>
      <w:r w:rsidR="00503321">
        <w:t>уже победитель. Забота о нем. Забота о том, чтобы дух не угас. Угашение духа</w:t>
      </w:r>
      <w:r w:rsidR="00880711">
        <w:t xml:space="preserve"> — </w:t>
      </w:r>
      <w:r w:rsidR="00503321">
        <w:t>это худшее, что может произойти с человеком. Несмотря ни на что и всему вопреки, духу не дайте угаснуть.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7B74D0">
        <w:rPr>
          <w:b/>
        </w:rPr>
        <w:t>467.</w:t>
      </w:r>
      <w:r w:rsidR="00503321">
        <w:t xml:space="preserve"> (320). </w:t>
      </w:r>
      <w:r w:rsidR="00503321" w:rsidRPr="007B74D0">
        <w:rPr>
          <w:b/>
        </w:rPr>
        <w:t>(Июль 1).</w:t>
      </w:r>
      <w:r w:rsidR="00503321">
        <w:t xml:space="preserve"> Итак, живя во времени, не можем остановить его бега, который ведет к завершению всего, что временно. Отсюда понятным становится утверждение, что все, обреченное временем, не стоит того, чтобы всецело в него погружаться сознанием и отдавать сердце ему целиком. Какую-то часть сознания и сердца следует оставить и для непреходящего. По мере роста и расширения сознания фокус его из временного переносится в непреходящее, то есть вечное, которое, увеличиваясь в своей орбите, то есть все более и более раскрываясь сознанию, накапливает элементы бессмертия в Чаше. В сущности говоря, это и является целью земных воплощений, ибо иного из воплощений земных ничего дух не может с собой удержать, сбрасывая в цикле каждого оборота инкарнации все свои временные оболочки. Не говоря уж о собственности и вещах, даже тел своих, или проводников, не может взять с собой человек в путь беспредельный. Понимание этого приводит к осознанию смысла вещей и всего того, что окружает дух в странствиях его через все миры. А миры эти, равно как и оболочки духа, временны тоже. Безвременен лишь Огненный Мир. В нем живут люди Огненного Тумана, который является Туманом только для не достигших его, но</w:t>
      </w:r>
      <w:r w:rsidR="00880711">
        <w:t xml:space="preserve"> — </w:t>
      </w:r>
      <w:r w:rsidR="00503321">
        <w:t>прекраснейшим, высочайшим и совершенным для осознавших. Подчеркиваю: для ОСОЗНАВШИХ, ибо только осознание приближает мир этот чудесный. По высочайшим вершинам творческой мощи искусства и высшего знания можно судить, хотя и отдаленно, о возможностях Огненного Мира. Они не ограничены ничем. А творчество ограничено лишь только рамками тех космических законов, в пределах которых утверждается проявленный мир. Но само творчество беспредельно. Так искусство и наука являют собою путь в Беспредельность, апофеозом уявления которой и является великолепие Огненного Мира.</w:t>
      </w:r>
    </w:p>
    <w:p w:rsidR="00834937" w:rsidRDefault="00834937" w:rsidP="00503321"/>
    <w:p w:rsidR="00834937" w:rsidRDefault="00F473CA" w:rsidP="00503321">
      <w:pPr>
        <w:rPr>
          <w:lang w:val="en-US"/>
        </w:rPr>
      </w:pPr>
      <w:r w:rsidRPr="00AE7011">
        <w:rPr>
          <w:b/>
        </w:rPr>
        <w:t>19</w:t>
      </w:r>
      <w:r>
        <w:rPr>
          <w:b/>
          <w:lang w:val="en-US"/>
        </w:rPr>
        <w:t>63</w:t>
      </w:r>
      <w:r w:rsidRPr="00AE7011">
        <w:rPr>
          <w:b/>
        </w:rPr>
        <w:t xml:space="preserve"> г. </w:t>
      </w:r>
      <w:r w:rsidR="00503321" w:rsidRPr="00827E13">
        <w:rPr>
          <w:b/>
        </w:rPr>
        <w:t xml:space="preserve">468. </w:t>
      </w:r>
      <w:r w:rsidR="003312B3" w:rsidRPr="00827E13">
        <w:rPr>
          <w:b/>
        </w:rPr>
        <w:t>(М.</w:t>
      </w:r>
      <w:r w:rsidR="003312B3" w:rsidRPr="003312B3">
        <w:rPr>
          <w:b/>
        </w:rPr>
        <w:t>А.Й.).</w:t>
      </w:r>
      <w:r w:rsidR="00503321">
        <w:t xml:space="preserve"> Как когда-то питала тебя сосцами своими, так ныне питаю духовно. Пуповина духовной связи не прерывается никогда. Энергия накачивается сердцем, которое действует, как насос, соблюдая ритм такта. Сущность общения в духе подчинена определенным законам, исключающим всякую случайность или незаслуженный фаворитизм. Близость зарабатывается длительными трудами, постоянством преданности, любви и устремления. Случайная или временная любовь, или преданность, или устремление так же быстро исчерпываются, как и возникают, но любовь неумирающая будет победительницей смерти. Поэтому </w:t>
      </w:r>
      <w:r w:rsidR="00503321">
        <w:lastRenderedPageBreak/>
        <w:t>близкие наши нас продолжают любить и живых, и ушедших из плотного мира, не прерывая ни на миг нити сияющей связи. Этим они как бы утверждают элементы непреходящего в преходящем, бессмертное</w:t>
      </w:r>
      <w:r w:rsidR="00880711">
        <w:t xml:space="preserve"> — </w:t>
      </w:r>
      <w:r w:rsidR="00503321">
        <w:t>в смертном и вечного</w:t>
      </w:r>
      <w:r w:rsidR="00880711">
        <w:t xml:space="preserve"> — </w:t>
      </w:r>
      <w:r w:rsidR="00503321">
        <w:t>во временном. Так любовь-победительница царствует над ужасом смерти, попирая ее своей огненной мощью.</w:t>
      </w:r>
    </w:p>
    <w:p w:rsidR="00834937" w:rsidRDefault="00834937" w:rsidP="00503321">
      <w:pPr>
        <w:rPr>
          <w:lang w:val="en-US"/>
        </w:rPr>
      </w:pPr>
    </w:p>
    <w:p w:rsidR="00834937" w:rsidRDefault="00F473CA" w:rsidP="00503321">
      <w:r w:rsidRPr="00AE7011">
        <w:rPr>
          <w:b/>
        </w:rPr>
        <w:t>19</w:t>
      </w:r>
      <w:r>
        <w:rPr>
          <w:b/>
          <w:lang w:val="en-US"/>
        </w:rPr>
        <w:t>63</w:t>
      </w:r>
      <w:r w:rsidRPr="00AE7011">
        <w:rPr>
          <w:b/>
        </w:rPr>
        <w:t xml:space="preserve"> г. </w:t>
      </w:r>
      <w:r w:rsidR="00503321" w:rsidRPr="00827E13">
        <w:rPr>
          <w:b/>
        </w:rPr>
        <w:t>469.</w:t>
      </w:r>
      <w:r w:rsidR="00503321">
        <w:t xml:space="preserve"> (321). </w:t>
      </w:r>
      <w:r w:rsidR="00C065BF" w:rsidRPr="00C065BF">
        <w:rPr>
          <w:b/>
        </w:rPr>
        <w:t>(Гуру).</w:t>
      </w:r>
      <w:r w:rsidR="00503321">
        <w:t xml:space="preserve"> Сближению нашему, сближению еще более тесному, помешать не может ничто, если сердца огонь достаточно мощен. Сердце кует связь миров. Энергия сердца не знает преград. А так как сердце есть вечный двигатель духа, то можно представить себе, как оно прокладывает духу путь в Беспредельность. Двигатель это надежный. Можно на него положиться. Ему можно даже поручение дать повести ближней дорогой. Ему можно поверить, если очищено оно от всех посторонних наслоений и сора. Чистый сердечный огонь светит во всех мирах и поверх всех оболочек. Понятие неугасимого пламени переносится в сердце</w:t>
      </w:r>
      <w:r w:rsidR="00880711">
        <w:t xml:space="preserve"> — </w:t>
      </w:r>
      <w:r w:rsidR="00503321">
        <w:t>храм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470.</w:t>
      </w:r>
      <w:r w:rsidR="00503321">
        <w:t xml:space="preserve"> (322). </w:t>
      </w:r>
      <w:r w:rsidR="00503321" w:rsidRPr="00827E13">
        <w:rPr>
          <w:b/>
        </w:rPr>
        <w:t>(Июль 2).</w:t>
      </w:r>
      <w:r w:rsidR="00503321">
        <w:t xml:space="preserve"> Мысли тревоги, беспокойства, страха за будущее обычно подбрасываются со стороны темными шептунами. Нужно вмешательство воли, чтобы остановить злоумышление, иначе изведут. Также и во сне тем же путем подбрасываются гнетущие мысли и чувства. За всей этой сворой назойливых отемняющих мыслей нужен контроль. Все эти мысли кусают, как комары или осы. Лучше без них. Лучше без беспокойств и боязни встретить действительную неприятность, чем терзаться несуществующей, так как пользы от этих переживаний нет никакой. Если же с этими мыслями не бороться, то они станут усиливаться, пока настолько не овладеют сознанием, что равновесие будет утрачено навсегда. Есть люди, которые всю жизнь проводят под властью терзающих дум.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471.</w:t>
      </w:r>
      <w:r w:rsidR="00503321">
        <w:t xml:space="preserve"> Пляска св. Витта начинается с так называемых нервных движений, которые, постепенно усиливаясь и уходя из-под контроля воли, доводят человека до этого печального состояния, лишенного всякой святости. Бесконтрольная, автоматическая, бессознательная тряска руками, ногами, головой</w:t>
      </w:r>
      <w:r w:rsidR="00880711">
        <w:t xml:space="preserve"> — </w:t>
      </w:r>
      <w:r w:rsidR="00503321">
        <w:t>этим очень опасна. Опасность</w:t>
      </w:r>
      <w:r w:rsidR="00880711">
        <w:t xml:space="preserve"> — </w:t>
      </w:r>
      <w:r w:rsidR="00503321">
        <w:t>в следствиях отсутствия контроля над астралом. Помимо всего, движения вредны сами по себе как нарушающие равновесие аурического яйца и растратчики психической энергии. Физически они кончаются заболеванием тела, так как знаменуют собою начало заболевания нервной системы, не опасное в зародыше, но губительное в конце.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472.</w:t>
      </w:r>
      <w:r w:rsidR="00503321">
        <w:t xml:space="preserve"> </w:t>
      </w:r>
      <w:r w:rsidR="003312B3" w:rsidRPr="003312B3">
        <w:rPr>
          <w:b/>
        </w:rPr>
        <w:t>(М.А.Й.).</w:t>
      </w:r>
      <w:r w:rsidR="00503321">
        <w:t xml:space="preserve"> Много смущающего будет подбрасываемо в пути с целью, чтобы остановить тем или иным путем сближение с </w:t>
      </w:r>
      <w:r w:rsidR="00503321">
        <w:lastRenderedPageBreak/>
        <w:t>нами и дальнейший прогресс. Все, что мешает, отбрасывается без всяких</w:t>
      </w:r>
      <w:r w:rsidR="00876458">
        <w:rPr>
          <w:lang w:val="en-US"/>
        </w:rPr>
        <w:t xml:space="preserve"> </w:t>
      </w:r>
      <w:r w:rsidR="00503321">
        <w:t>раздумий как вред, подсунутый темной рукой. При этом следует помнить, что и свои собственные серые накопления не от Света. И с ними</w:t>
      </w:r>
      <w:r w:rsidR="00880711">
        <w:t xml:space="preserve"> — </w:t>
      </w:r>
      <w:r w:rsidR="00503321">
        <w:t>тоже борьба. Состояние борения во всех видах неотъемлемая особенность продвижения по пути Света.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473.</w:t>
      </w:r>
      <w:r w:rsidR="00503321">
        <w:t xml:space="preserve"> (323). </w:t>
      </w:r>
      <w:r w:rsidR="00C065BF" w:rsidRPr="00C065BF">
        <w:rPr>
          <w:b/>
        </w:rPr>
        <w:t>(Гуру).</w:t>
      </w:r>
      <w:r w:rsidR="00503321">
        <w:t xml:space="preserve"> В мыслях о нас и в общении с нами</w:t>
      </w:r>
      <w:r w:rsidR="00880711">
        <w:t xml:space="preserve"> — </w:t>
      </w:r>
      <w:r w:rsidR="00503321">
        <w:t>утешение и поддержка. Касаясь сфер наших мыслей, входите в соприкосновение с цепью Иерархической.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474.</w:t>
      </w:r>
      <w:r w:rsidR="00503321">
        <w:t xml:space="preserve"> (324). </w:t>
      </w:r>
      <w:r w:rsidR="00503321" w:rsidRPr="00827E13">
        <w:rPr>
          <w:b/>
        </w:rPr>
        <w:t>(Июль 3).</w:t>
      </w:r>
      <w:r w:rsidR="00503321">
        <w:t xml:space="preserve"> Много печали о том, что ее не заслуживает, и много забот об усовершенствовании того, что не может быть совершенным, и много напрасных трудов. От всех дел, которые были прежде, от забот и печалей остался лишь опыт, а кроме него</w:t>
      </w:r>
      <w:r w:rsidR="00880711">
        <w:t xml:space="preserve"> — </w:t>
      </w:r>
      <w:r w:rsidR="00503321">
        <w:t>ничего, что бы взять можно было дальше с собою. Смена жизненных условий очень полезна, и именно тем, что показывает всю их быстротекучесть, а также и то, что отдавать им во власть свое сознание нецелесообразно ввиду именно этой причины. Незыблема лишь Иерархия Света. На ней утвердившийся не знает этой тягостной зависимости от внешнего мира, ибо внутренне он свободен. Право, стоит претерпеть самые тяжкие испытания, лишь бы только достичь этой внутренней свободы духа. Зачем же привязывать сознание к тому, что столь непрочно и неустойчиво и непреложно подлежит изменениям? Цель этой переменчивости и быстротечности внешних условий</w:t>
      </w:r>
      <w:r w:rsidR="00880711">
        <w:t xml:space="preserve"> — </w:t>
      </w:r>
      <w:r w:rsidR="00503321">
        <w:t>научить устойчивости и осознанию, что все, на что можно опереться, сосредоточено внутри, ибо внешнее, изменяясь, уходит, а внутреннее остается всегда с нами. И не то внутреннее остается, которое движется перед духовным оком созерцателя, но сам Смотрящий, ибо движение происходит в оболочках, тоже меняющихся постоянно. В какой бы то ни было форме, но это основание внутри надо найти. Без него нет устоя, нет опоры, нет фундамента, на котором можно было бы возводить дом духа. На песке строят все, но рушатся построения эти. Смерть тела служит свидетельством такого рушения у большинства воплощенных. Следовательно, дом духа должен строиться на фундаменте более прочном и длительности непреходящей. Этим фундаментом будет Беспредельность, в сферы которой устремляются и притягиваются энергии человеческого микрокосма. Строительство ведется для Вечности и навсегда. В оболочках нет и не могут откладываться элементы непреходящего. Собираться могут, но отложения накапливаются лишь в Чаше</w:t>
      </w:r>
      <w:r w:rsidR="00880711">
        <w:t xml:space="preserve"> — </w:t>
      </w:r>
      <w:r w:rsidR="00503321">
        <w:t xml:space="preserve">вечном хранилище всех накоплений. Именно оболочками и через посредство оболочек собираются эти накопления, причем оболочки являются только орудиями процесса. Очень нужно понять временность оболочек и постоянство того, кто в них пребывает и проявляется через них. Вечен он, но не его оболочки. Этот «он» и есть «Я» в человеке, его высшее «Я», то есть он сам. Отделить «Я» от оболочек, его </w:t>
      </w:r>
      <w:r w:rsidR="00503321">
        <w:lastRenderedPageBreak/>
        <w:t>облекающих, будет задачей путь свой нашедшего духа. Жизнь земная дает много к тому возможностей, ибо постоянно изобилует множеством явлений, текущих мимо сознания. Не отождествляя с ними своего «Я», можно их отделить от себя и смотреть на них со стороны, как в театре на сцене смотрит зритель на игру актеров, проходящую перед его глазами, или даже</w:t>
      </w:r>
      <w:r w:rsidR="00880711">
        <w:t xml:space="preserve"> — </w:t>
      </w:r>
      <w:r w:rsidR="00503321">
        <w:t>как сам актер, хороший актер, смотрит на самого себя, исполняющего роль, выпавшую на его долю. Жизнь</w:t>
      </w:r>
      <w:r w:rsidR="00880711">
        <w:t xml:space="preserve"> — </w:t>
      </w:r>
      <w:r w:rsidR="00503321">
        <w:t>это сцена, а Сутратма</w:t>
      </w:r>
      <w:r w:rsidR="00880711">
        <w:t xml:space="preserve"> — </w:t>
      </w:r>
      <w:r w:rsidR="00503321">
        <w:t>актер, и роль его, какова бы она ни была,</w:t>
      </w:r>
      <w:r w:rsidR="00880711">
        <w:t xml:space="preserve"> — </w:t>
      </w:r>
      <w:r w:rsidR="00503321">
        <w:t>временна, но сам исполняющий</w:t>
      </w:r>
      <w:r w:rsidR="00880711">
        <w:t xml:space="preserve"> — </w:t>
      </w:r>
      <w:r w:rsidR="00503321">
        <w:t>вечен.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475.</w:t>
      </w:r>
      <w:r w:rsidR="00503321">
        <w:t xml:space="preserve"> (325). </w:t>
      </w:r>
      <w:r w:rsidR="003312B3" w:rsidRPr="003312B3">
        <w:rPr>
          <w:b/>
        </w:rPr>
        <w:t>(М.А.Й.).</w:t>
      </w:r>
      <w:r w:rsidR="00503321">
        <w:t xml:space="preserve"> Утром можно спросить себя: «Что день грядущий мне готовит?»,</w:t>
      </w:r>
      <w:r w:rsidR="00880711">
        <w:t xml:space="preserve"> — </w:t>
      </w:r>
      <w:r w:rsidR="00503321">
        <w:t>помня при этом, что, что бы он ни готовил, он пройдет, а тот, кому день этот готовит свои дневные дела, останется, чтобы наутро встретить день новый. Цикл дня и ночи, цикл жизни, цикл жизней и цикл циклов</w:t>
      </w:r>
      <w:r w:rsidR="00880711">
        <w:t xml:space="preserve"> — </w:t>
      </w:r>
      <w:r w:rsidR="00503321">
        <w:t>только ступени, проходимые духом на пути восхождения его в Беспредельность. Сколько их было, и сколько их будет еще впереди, но все они тоже пройдут, как прошел день вчерашний, унося в прошлое все, что с собой принесли, но опыт оставив в отложениях Чаши. Будучи вечен, не хочет дух примириться с преходимостью окружающего и постоянно стремится удержать его около себя. Во временных формах пытается он воплотить и удержать идею о вечном. В пирамидах и сфинксе запечатлено это стремление. В памятниках и огромных курганах давно умерших вождей, в статуях и каменных изваяниях. Все это память о бывшем, но канувшем в Лету. Себе самому дух возводит из праха Земли эти памятники жизни протекшей. Но истинное и неразрушимое хранилище всего, через что прошел дух,</w:t>
      </w:r>
      <w:r w:rsidR="00880711">
        <w:t xml:space="preserve"> — </w:t>
      </w:r>
      <w:r w:rsidR="00503321">
        <w:t>это Чаша: Собиратель, и собранное, и то, в чем хранится оно... И больше... ничего своего, ничего из всего, что было когда-то и есть или будет. Поистине, человечество</w:t>
      </w:r>
      <w:r w:rsidR="00880711">
        <w:t xml:space="preserve"> — </w:t>
      </w:r>
      <w:r w:rsidR="00503321">
        <w:t>это великая сирота, не имеющая на Земле ничего своего и пользующаяся всем только на время. А свое</w:t>
      </w:r>
      <w:r w:rsidR="00880711">
        <w:t xml:space="preserve"> — </w:t>
      </w:r>
      <w:r w:rsidR="00503321">
        <w:t>это только лишь опыт и память о жизнях земных, полный свиток которых когда-то развернется перед ним от низа до верху. Наследие духа не на Земле, но в Беспредельности, ибо время настанет, когда малая планета сгорит или замерзнет и застынет в пространстве, подобно Луне.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476.</w:t>
      </w:r>
      <w:r w:rsidR="00503321">
        <w:t xml:space="preserve"> (326). </w:t>
      </w:r>
      <w:r w:rsidR="00C065BF" w:rsidRPr="00C065BF">
        <w:rPr>
          <w:b/>
        </w:rPr>
        <w:t>(Гуру).</w:t>
      </w:r>
      <w:r w:rsidR="00503321">
        <w:t xml:space="preserve"> Надо, чтобы земное перевешивалось духовным. Иначе</w:t>
      </w:r>
      <w:r w:rsidR="00880711">
        <w:t xml:space="preserve"> — </w:t>
      </w:r>
      <w:r w:rsidR="00503321">
        <w:t>регресс. Две силы действуют в человеке: одна тянет вниз, другая</w:t>
      </w:r>
      <w:r w:rsidR="00880711">
        <w:t xml:space="preserve"> — </w:t>
      </w:r>
      <w:r w:rsidR="00503321">
        <w:t xml:space="preserve">вверх. И которая-то из двух обязательно перетягивает. Взглянув на любого человека, можно сказать, что в нем перетянуло. Так же можно знать это и ощущать в себе самом. И хорошо, когда преодолевает сила, влекущая кверху. Выбор зависит от воли, которая свободна всегда его сделать. Мы сделали этот выбор давно и следуем ему неуклонно. Не может быть колебаний о правильности избранного пути. Может сил не хватить, и могут быть испытания и трудности, но направление и путь остаются </w:t>
      </w:r>
      <w:r w:rsidR="00503321">
        <w:lastRenderedPageBreak/>
        <w:t>неизменными на все жизни. В этом особенность сужденного ученика. В этом сила вступивших на Великое</w:t>
      </w:r>
      <w:r w:rsidR="00876458">
        <w:rPr>
          <w:lang w:val="en-US"/>
        </w:rPr>
        <w:t xml:space="preserve"> </w:t>
      </w:r>
      <w:r w:rsidR="00503321">
        <w:t>Служение. В этом мощь Великого Делания. Осознание этого знаменует собою черту, за которой возврата назад уже нет.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477.</w:t>
      </w:r>
      <w:r w:rsidR="00503321">
        <w:t xml:space="preserve"> (327). </w:t>
      </w:r>
      <w:r w:rsidR="00503321" w:rsidRPr="00827E13">
        <w:rPr>
          <w:b/>
        </w:rPr>
        <w:t>(Июль 4).</w:t>
      </w:r>
      <w:r w:rsidR="00503321">
        <w:t xml:space="preserve"> Сын Мой, знание, не примененное в жизни,</w:t>
      </w:r>
      <w:r w:rsidR="00880711">
        <w:t xml:space="preserve"> — </w:t>
      </w:r>
      <w:r w:rsidR="00503321">
        <w:t>мертво. Оно не дает кристаллических отложений в Чаше и не умножает огни. Подобно тому как пусты слова, не насыщенные энергией сердца, так бесплодно и знание, не приложенное на практике. Приложенное врастает в сознание и становится неотъемлемой частью его обладателя. Те, кто приходит на Землю, наделенные врожденными способностями и качествами духа, когда-то и где-то прилагали их практически. Приложение только на словах, но не на деле, результатов не будет иметь. Именно нужно собою являть то, что утверждается мыслью. Мысль примененная входит в состав элементов бессмертия, собираемых от каждого воплощения. Есть жизни, дающие обильную жатву, и есть жизни пустые, не приносящие ничего, когда много хлопот и много забот ни о чем. Притча о талантах является выражением жизни людей на Земле. Одни приумножают сокровище Чаши, другие растрачивают и то, что имеют.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478.</w:t>
      </w:r>
      <w:r w:rsidR="00503321">
        <w:t xml:space="preserve"> (328). </w:t>
      </w:r>
      <w:r w:rsidR="003312B3" w:rsidRPr="003312B3">
        <w:rPr>
          <w:b/>
        </w:rPr>
        <w:t>(М.А.Й.).</w:t>
      </w:r>
      <w:r w:rsidR="00503321">
        <w:t xml:space="preserve"> Если упрекнут в повторении или в том, что Записи говорят об одном и том же, не удивляйтесь и не огорчайтесь. Они, говорящие так, не понимают спирального построения Записей, они не понимают, что спираль, восходя, повторяет виток за витком, но на уровне высшем; они не осознали: всякое продвижение спирально. Ведь и день сегодняшний похож на день вчерашний и многие прошедшие дни те же утро, и вечер, и полдень. Но спирали времени дней и ночей не будет отрицать никто, ибо нет двух дней одинаковых, как нет двух лиц человеческих, одинаковых совершенно. Каждый новый оборот спирали несет в себе новые элементы, дополняющие и обогащающие предшествовавший. Сознание нарастает медленно, и ему соответствует крутизна спирали. Следуя ритму спирали, каждый может обогатить им свое собственное сознание. Критику же спирального построения Записей предоставим невеждам, ибо сами они не в состоянии построить спирали своей.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479.</w:t>
      </w:r>
      <w:r w:rsidR="00503321">
        <w:t xml:space="preserve"> (329). </w:t>
      </w:r>
      <w:r w:rsidR="00C065BF" w:rsidRPr="00C065BF">
        <w:rPr>
          <w:b/>
        </w:rPr>
        <w:t>(Гуру).</w:t>
      </w:r>
      <w:r w:rsidR="00503321">
        <w:t xml:space="preserve"> Явление каждодневного Обращения дает ритм, состоящий из ответов на него. Он вносит в сознание новые элементы и способствует его росту. Процесс расширения сознания труден своим постоянством. Но если он поддерживается ритмом, то постоянство становится врожденным качеством духа.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480.</w:t>
      </w:r>
      <w:r w:rsidR="00503321">
        <w:t xml:space="preserve"> (330). </w:t>
      </w:r>
      <w:r w:rsidR="00503321" w:rsidRPr="00827E13">
        <w:rPr>
          <w:b/>
        </w:rPr>
        <w:t>(Июль 5).</w:t>
      </w:r>
      <w:r w:rsidR="00503321">
        <w:t xml:space="preserve"> Мир Высший во всех своих аспектах выражается Красотою. И приближение к нему</w:t>
      </w:r>
      <w:r w:rsidR="00880711">
        <w:t xml:space="preserve"> — </w:t>
      </w:r>
      <w:r w:rsidR="00503321">
        <w:t xml:space="preserve">через Красоту. </w:t>
      </w:r>
      <w:r w:rsidR="00503321">
        <w:lastRenderedPageBreak/>
        <w:t>Осколки ее можно усматривать и наблюдать в мире земном и мирах промежуточных, но не в низших слоях астрала, где все характеризуется безобразием. Красота и безобразие</w:t>
      </w:r>
      <w:r w:rsidR="00880711">
        <w:t xml:space="preserve"> — </w:t>
      </w:r>
      <w:r w:rsidR="00503321">
        <w:t>антиподы, полюса Света и тьмы; прекрасное есть путь к Свету. Спасение через Красоту. Ее можно часто наблюдать в природе. Луга, леса, реки, озера, горы, моря, снега</w:t>
      </w:r>
      <w:r w:rsidR="00880711">
        <w:t xml:space="preserve"> — </w:t>
      </w:r>
      <w:r w:rsidR="00503321">
        <w:t>все красиво. Цветы, деревья, травы, особенно цветы, являют собою лик Красоты. Прекрасному служит искусство. «Через Искусство имеете Свет». Служитель прекрасного есть служитель Света. Крохи Красоты можно собирать и в жизни обычной. Можно стремиться окружать себя Красотою. Красота</w:t>
      </w:r>
      <w:r w:rsidR="00880711">
        <w:t xml:space="preserve"> — </w:t>
      </w:r>
      <w:r w:rsidR="00503321">
        <w:t>не богатство, и роскошь</w:t>
      </w:r>
      <w:r w:rsidR="00880711">
        <w:t xml:space="preserve"> — </w:t>
      </w:r>
      <w:r w:rsidR="00503321">
        <w:t>не Красота. Жизнь Нового Мира будет строиться Красотою, пока не войдет она во все стороны жизни. Если отсутствие Красоты есть отсутствие Света, то можно представить себе, насколько нуждается она в утверждении в жизни. Современная одежда далека от Красоты. Преобладание темных и серых тонов создает диссонансы. В природе осенние и весенние краски различны: осенние цвета</w:t>
      </w:r>
      <w:r w:rsidR="00880711">
        <w:t xml:space="preserve"> — </w:t>
      </w:r>
      <w:r w:rsidR="00503321">
        <w:t>цвета смерти и увядания, весенние</w:t>
      </w:r>
      <w:r w:rsidR="00880711">
        <w:t xml:space="preserve"> — </w:t>
      </w:r>
      <w:r w:rsidR="00503321">
        <w:t>возрождения и жизни. Цвета и оттенки одежды можно брать у природы. И не только для одежды, но и всего обихода, всей жизни, всего, что окружает человека. Мрачные, серые, темные каменные дома-ящики должны совершенно со сцены уйти. Красота войдет в жизнь, во все ее сферы, и станет тогда жизнь иною. Красота мыслей, чувств и эмоций особенно светоносна. Ею строится жизнь, и ею будут строиться взаимоотношения между людьми. Она уже начинает входить в производство. Будет время: не будет ни грязи, ни дыма, ни сора в просторных, и чистых, и светлых, украшенных цветами и произведениями искусства помещениях преображенных заводов и фабрик. Все будет отмечено печатью на себе Красоты, и прежде всего человек, и не столько внешне, сколько внутренне. С внутренней Красотою со временем придет и внешняя. Ведь даже здоровье есть не что иное, как равновесие, или гармония, то есть красота тела. И не надо быть красавцем, чтобы лицо было привлекательным и озарялось внутренней Красотой. Будущее овеяно Красотою, ибо будет построено на основе Прекрасного.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481.</w:t>
      </w:r>
      <w:r w:rsidR="00503321">
        <w:t xml:space="preserve"> (331). </w:t>
      </w:r>
      <w:r w:rsidR="003312B3" w:rsidRPr="003312B3">
        <w:rPr>
          <w:b/>
        </w:rPr>
        <w:t>(М.А.Й.).</w:t>
      </w:r>
      <w:r w:rsidR="00503321">
        <w:t xml:space="preserve"> Общение с нами происходит на высшем уровне духа. Значит, до нас надо подняться и подниматься всякий раз, когда оно устанавливается. Одержание</w:t>
      </w:r>
      <w:r w:rsidR="00880711">
        <w:t xml:space="preserve"> — </w:t>
      </w:r>
      <w:r w:rsidR="00503321">
        <w:t>это тоже общение своего рода, но на уровне низшем и с духами низшего порядка. Общение в самом широком смысле этого слова происходит весьма часто, но так как обе стороны совершенно неразборчивы ни в процессе, ни в том, с кем общаются психически, то и результаты бывают весьма нехороши. Слишком мало уделяется внимания психическим связям, и слишком беззаботно и поверхностно относятся к возможности влияний со стороны астрального мира. Но в результате одержимых полно, а под влиянием</w:t>
      </w:r>
      <w:r w:rsidR="00880711">
        <w:t xml:space="preserve"> — </w:t>
      </w:r>
      <w:r w:rsidR="00503321">
        <w:t xml:space="preserve">большинство человечества. Влияния эти опасны тем, что они обычно очень </w:t>
      </w:r>
      <w:r w:rsidR="00503321">
        <w:lastRenderedPageBreak/>
        <w:t>невысокого порядка и парализуют волю. Общение как связь с Высшим предполагает моменты подъема сознания до возможной для него высоты. Не снизить до себя, но именно подняться до искомого Облика и будет тою задачей, которая выполняется каждый раз, когда утверждается нужный контакт. Само действие происходит от устремленного духа. И редко наоборот, чтобы не нарушить закона свободной воли. У темных же все наизнанку</w:t>
      </w:r>
      <w:r w:rsidR="00880711">
        <w:t xml:space="preserve"> — </w:t>
      </w:r>
      <w:r w:rsidR="00503321">
        <w:t>и происходит именно нарушение и подавление воли. Потому и не Общение, но порабощение или одержание. В этом разница между Высшим Общением и темным порабощением одержателей.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482. </w:t>
      </w:r>
      <w:r w:rsidR="00C065BF" w:rsidRPr="00827E13">
        <w:rPr>
          <w:b/>
        </w:rPr>
        <w:t>(Гуру</w:t>
      </w:r>
      <w:r w:rsidR="00C065BF" w:rsidRPr="00C065BF">
        <w:rPr>
          <w:b/>
        </w:rPr>
        <w:t>).</w:t>
      </w:r>
      <w:r w:rsidR="00503321">
        <w:t xml:space="preserve"> Из тысячи окружающих впечатлений, или вибраций, выбирается что-то одно и на нем сосредоточивается внимание, из звуков</w:t>
      </w:r>
      <w:r w:rsidR="00880711">
        <w:t xml:space="preserve"> — </w:t>
      </w:r>
      <w:r w:rsidR="00503321">
        <w:t>один, скажем, голос говорящего с вами человека, и тогда вы улавливаете смысл произносимых слов. Так же и при Общении сознание сосредоточивается на желаемом или избранном лице и регистрирует получаемые от него впечатления, или вибрации. Нужно сосредоточение и нужна, как и при всякой сосредоточенности, известная степень отрешенности от себя и своих мыслей. Иначе мыслей чужих не уловить. Процесс этот весьма определенен и реален, и всякая неясность, туманность, неопределенность и спутанность устраняются. Не только в вещах материального порядка, но и в области психической нужна эта четкость и ясность сознания. Без них</w:t>
      </w:r>
      <w:r w:rsidR="00880711">
        <w:t xml:space="preserve"> — </w:t>
      </w:r>
      <w:r w:rsidR="00503321">
        <w:t>психизм и медиумистичность.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483. (Июль 6).</w:t>
      </w:r>
      <w:r w:rsidR="00503321">
        <w:t xml:space="preserve"> Могут ли слова заменить очевидность? Могут, если они выражают действительность. Огненные слова несут в себе образы истины. Истина сущего не на поверхности, доступной внешним чувствам. Потому-то и требуется вера вначале, ибо внешнее опровергает огненную действительность. В помощь даются Основы, опираясь на которые, можно избежать опасности погружения в Майю. Майя опасна тем, что отделяет сознание от реальности трех миров, окружая его призраками. Знаем о преходимости текущего часа, знаем, что мир плотный только малая часть сущего, знаем, что</w:t>
      </w:r>
      <w:r w:rsidR="00876458">
        <w:rPr>
          <w:lang w:val="en-US"/>
        </w:rPr>
        <w:t xml:space="preserve"> </w:t>
      </w:r>
      <w:r w:rsidR="00503321">
        <w:t>Беспредельность вокруг и что сами мы беспредельные, и все же очевидность заглушает знание мудрости и заменяет собою действительность. Только огни сердца позволяют ощущать то, в чем живем, но они не всегда горят. И тогда Майя наступает, наполняя сознание ощущением призрачной жизни. Многие в них так и живут, не прозревая в действительность, и в Мир Тонкий уходят, неся на себе наслоения этого непонимания. Когда призраки уплотняются настолько, что заслоняют собою достигнутое знание, тогда всею силою духа, духом воспрянув, скажите: «Майя, отступи».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484. (Июль 7).</w:t>
      </w:r>
      <w:r w:rsidR="00503321">
        <w:t xml:space="preserve"> Приближение и отдаление от Иерархии зависит от состояния сознания. Последнее же или может идти самотеком, или же подчиняться воле. Воля может настраивать </w:t>
      </w:r>
      <w:r w:rsidR="00503321">
        <w:lastRenderedPageBreak/>
        <w:t>сознание, как настраивается скрипка. От настроенности зависит лад. Перед Общением настраивание необходимо, ибо, предоставленное само себе, сознание обычно расстраивается. Влияния и воздействия, идущие отовсюду, и особенно со стороны темных, стремятся лишить сознание равновесия и внести диссонанс. Жизнь современного героя заключается в том, чтобы постоянно удерживать равновесие против постоянно набегающих волн противодействия. Один против мира сего выходит герой на бой с самим собой, ибо антагонистические воздействия идут через его низшие проводники, стремясь лишить его всеми путями столь нужного равновесия духа. Равновесие означает согласованность, то есть должную степень настроенности. Можно проследить, как короткое время спустя после Общения врываются в сознание явления непосредственного окружения и как они заслоняют собою наиглавнейшее. Эта борьба неизбежна, ибо слишком уж велика разница в вибрациях между миром духа и миром плотным, земным. Но как бы ни был силен плотный мир, власть его над сознанием временна, то есть пока человек находится в теле. Прекращается она до известной степени в состоянии сна и после смерти. Временному власти над вневременным не надо давать. Надо помнить, что выражение memento mori является освобождающим сознание от ярости очевидности Майи. Но требуется вмешательство воли, так как сознание, предоставленное самому себе, будет постоянно клониться волнами Тамаса в сторону разновесия и погружения в объятия Майи. Силу надо явить Майю разрушить, и разрушать постоянно, ибо достаточно ослабить дозор, чтобы она вновь завладела мышлением. Но освобождает мысль. И если она на услужении Майи, то и свобода становится недостижимой.</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827E13">
        <w:rPr>
          <w:b/>
        </w:rPr>
        <w:t xml:space="preserve">485. </w:t>
      </w:r>
      <w:r w:rsidR="003312B3" w:rsidRPr="00827E13">
        <w:rPr>
          <w:b/>
        </w:rPr>
        <w:t>(М.</w:t>
      </w:r>
      <w:r w:rsidR="003312B3" w:rsidRPr="003312B3">
        <w:rPr>
          <w:b/>
        </w:rPr>
        <w:t>А.Й.).</w:t>
      </w:r>
      <w:r w:rsidR="00503321">
        <w:t xml:space="preserve"> Мне приходилось каждодневно себя утверждать в несомненном, ибо противодействие окружающего было велико. В этом утверждении нуждаетесь и вы. Оно ведется вопреки очевидности и всей логики обычной видимости. Логика Высшего Мира иная. Так восхождение или нисхождение духа зависит не от логики земной мудрости, но логики Надземного Мира, которая гласит: «Отдавший душу свою или потерявший ее ее обретает, дающий</w:t>
      </w:r>
      <w:r w:rsidR="00880711">
        <w:t xml:space="preserve"> — </w:t>
      </w:r>
      <w:r w:rsidR="00503321">
        <w:t>получает, отказавшийся</w:t>
      </w:r>
      <w:r w:rsidR="00880711">
        <w:t xml:space="preserve"> — </w:t>
      </w:r>
      <w:r w:rsidR="00503321">
        <w:t>приобретает, не имеющий</w:t>
      </w:r>
      <w:r w:rsidR="00880711">
        <w:t xml:space="preserve"> — </w:t>
      </w:r>
      <w:r w:rsidR="00503321">
        <w:t>обладает всем, руку не поднимающий в защиту своей самости</w:t>
      </w:r>
      <w:r w:rsidR="00880711">
        <w:t xml:space="preserve"> — </w:t>
      </w:r>
      <w:r w:rsidR="00503321">
        <w:t>побеждает, лишенный всего и даже не знающий, где преклонить главу,</w:t>
      </w:r>
      <w:r w:rsidR="00880711">
        <w:t xml:space="preserve"> — </w:t>
      </w:r>
      <w:r w:rsidR="00503321">
        <w:t>получает все сокровища мира, сидящий в тишине</w:t>
      </w:r>
      <w:r w:rsidR="00880711">
        <w:t xml:space="preserve"> — </w:t>
      </w:r>
      <w:r w:rsidR="00503321">
        <w:t>слышит, закрывший уши и глаза на земное</w:t>
      </w:r>
      <w:r w:rsidR="00880711">
        <w:t xml:space="preserve"> — </w:t>
      </w:r>
      <w:r w:rsidR="00503321">
        <w:t>надземное слышит и видит, и душу свою отдавший за други своя</w:t>
      </w:r>
      <w:r w:rsidR="00880711">
        <w:t xml:space="preserve"> — </w:t>
      </w:r>
      <w:r w:rsidR="00503321">
        <w:t>ее восхищает». Так логика мира сего, преходящего постоянно, и логика мира Иного</w:t>
      </w:r>
      <w:r w:rsidR="00880711">
        <w:t xml:space="preserve"> — </w:t>
      </w:r>
      <w:r w:rsidR="00503321">
        <w:t>различны. Ее утверждая в сознании, можно с пути не свернуть.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486.</w:t>
      </w:r>
      <w:r w:rsidR="00503321">
        <w:t xml:space="preserve"> (332). </w:t>
      </w:r>
      <w:r w:rsidR="00C065BF" w:rsidRPr="00C065BF">
        <w:rPr>
          <w:b/>
        </w:rPr>
        <w:t>(Гуру).</w:t>
      </w:r>
      <w:r w:rsidR="00503321">
        <w:t xml:space="preserve"> Когда волны воздействий противных становятся слишком уж сильны, надо уйти внутрь себя, оградившись как бы стрелами огня, через которые ничто внешнее не проникает. </w:t>
      </w:r>
      <w:r w:rsidR="00503321">
        <w:lastRenderedPageBreak/>
        <w:t>Себя собрав внутри, то есть все энергии духа, ранее устремленные вовне, и нерушимость свою утверждая (нерушимость духа), можно выстоять очередной приступ волн внешних.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487.</w:t>
      </w:r>
      <w:r w:rsidR="00503321">
        <w:t xml:space="preserve"> (333). </w:t>
      </w:r>
      <w:r w:rsidR="00503321" w:rsidRPr="00827E13">
        <w:rPr>
          <w:b/>
        </w:rPr>
        <w:t>(Июль 8).</w:t>
      </w:r>
      <w:r w:rsidR="00503321">
        <w:t xml:space="preserve"> Все, что проявлено, несовершенно, но идет к совершенству. Поэтому все, что есть, каким бы хорошим или плохим оно ни казалось, заменяется более хорошим. Старое заменяется новым, настоящее</w:t>
      </w:r>
      <w:r w:rsidR="00880711">
        <w:t xml:space="preserve"> — </w:t>
      </w:r>
      <w:r w:rsidR="00503321">
        <w:t>будущим. В этом процессе замены всегда происходит борьба того, что есть, с тем, что будет. Эта борьба</w:t>
      </w:r>
      <w:r w:rsidR="00880711">
        <w:t xml:space="preserve"> — </w:t>
      </w:r>
      <w:r w:rsidR="00503321">
        <w:t>неизбежный спутник эволюции и всякого прогресса. Происходит она постоянно и в сознании человека, как бы высоко он ни стоял. Совершенных людей нет. Каждый может подняться выше, чем он стоит. Нет и предела совершенствованию. В этом великом мировом процессе все, идущее против эволюции и противодействующее ей, в конечном итоге идет вспять и обращается в Космические отбросы, или Космический сор, обреченный на уничтожение. Жизнь духа</w:t>
      </w:r>
      <w:r w:rsidR="00880711">
        <w:t xml:space="preserve"> — </w:t>
      </w:r>
      <w:r w:rsidR="00503321">
        <w:t>это процесс никогда не прекращающейся борьбы прошлого с будущим, процесс преодоления. Сказано верно, что жизнь</w:t>
      </w:r>
      <w:r w:rsidR="00880711">
        <w:t xml:space="preserve"> — </w:t>
      </w:r>
      <w:r w:rsidR="00503321">
        <w:t>это то, что преодолевает само себя. Ваша жизнь</w:t>
      </w:r>
      <w:r w:rsidR="00880711">
        <w:t xml:space="preserve"> — </w:t>
      </w:r>
      <w:r w:rsidR="00503321">
        <w:t>это тоже борьба. Все окружающее стремится приковать дух к Земле, ибо живет он в мире земном. Победить мир</w:t>
      </w:r>
      <w:r w:rsidR="00880711">
        <w:t xml:space="preserve"> — </w:t>
      </w:r>
      <w:r w:rsidR="00503321">
        <w:t>значит освободиться от власти его над сознанием. Ничего не желать в этом мире, ничего для себя, и ничего не иметь или своим не считать ничего будет тропою, ведущей к свободе. Крест свой принять на себя, то есть карму нести, не сетуя на нее и не ожесточаясь, будет решением мудрым. Принимать одинаково оба полюса явлений будет утверждением равновесия. И хорошо беспокойство оставить и тревогу за будущее. Сколько раз в поисках лучшего и в тревоге за него жизнь приводила не к лучшему, но к худшему. Потому и это надо тоже оставить и положиться на мудрость Учителя. В прошлом она себя как бы не оправдала, но не потому, что целью устремления не было Общее Благо. Кроме того, кто же, из Света достигших, в жизни земной не страдал? Страдания есть плата за достижения. Не может</w:t>
      </w:r>
      <w:r w:rsidR="00876458">
        <w:rPr>
          <w:lang w:val="en-US"/>
        </w:rPr>
        <w:t xml:space="preserve"> </w:t>
      </w:r>
      <w:r w:rsidR="00503321">
        <w:t>дух восходить без отягощения обстоятельствами. Но равновесие все же нужно. Ничто не устоит против него, и никто не устоит, его не имея.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488.</w:t>
      </w:r>
      <w:r w:rsidR="00503321">
        <w:t xml:space="preserve"> (334). </w:t>
      </w:r>
      <w:r w:rsidR="003312B3" w:rsidRPr="003312B3">
        <w:rPr>
          <w:b/>
        </w:rPr>
        <w:t>(М.А.Й.).</w:t>
      </w:r>
      <w:r w:rsidR="00503321">
        <w:t xml:space="preserve"> ПО трудному и тернистому пути жизни шли все, бывшие прежде вас. И дело не в трудностях или в легкости, а в том, чтобы устоять, и не только устоять, но и продвигаться. И надо оставить заботы о подробностях жизни. Делайте все, что она требует, но терзания надо оставить, ибо нет им конца. Так или иначе, но проживете, и терзаниями нельзя всего предусмотреть. Недавнее прошлое подтверждает, как среди всего предусмотренного кармически вторглось именно непредусмотренное и нарушило жизнь, заставив изменить ее течение. Поэтому лучше положиться на Ведущего и вверить ему свою судьбу.</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827E13">
        <w:rPr>
          <w:b/>
        </w:rPr>
        <w:t xml:space="preserve">489. </w:t>
      </w:r>
      <w:r w:rsidR="00C065BF" w:rsidRPr="00827E13">
        <w:rPr>
          <w:b/>
        </w:rPr>
        <w:t>(Гуру).</w:t>
      </w:r>
      <w:r w:rsidR="00503321">
        <w:t xml:space="preserve"> Положитесь во всем на Владыку. Сделайте все, что возможно, но не предрешая исхода, пусть Он и решает.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490.</w:t>
      </w:r>
      <w:r w:rsidR="00503321">
        <w:t xml:space="preserve"> (335). </w:t>
      </w:r>
      <w:r w:rsidR="00503321" w:rsidRPr="00827E13">
        <w:rPr>
          <w:b/>
        </w:rPr>
        <w:t>(Июль 10).</w:t>
      </w:r>
      <w:r w:rsidR="00503321">
        <w:t xml:space="preserve"> Борьбою за утверждение вечного можно назвать жизнь человека. Знает об этом он или не знает, это обстоятельство ничего не меняет. Цель жизни остается неизменной, и она заключается в том, чтобы наслаивать на зерне духа элементы бессмертия до тех пор, пока ими не овладеет сознание и эволюция духа не станет сознательной. Бессмертная Триада есть у всех, только жить ею и в ней возможно тогда лишь, когда от временных воплощений собрана жатва вневременности. Среди жизни земной и всего, что происходит и оставляется человеком на Земле после каждого расставания с телом и тем, что его окружает и в чем оно живет, сознание накапливает и откладывает в Чаше плоды жизненного опыта. Вначале процесс этот идет бессознательно, но когда утверждена формула, что дух нерушим и бессмертен, и цель жизни стала понятной, начинается сознательная эволюция человека. Качества духа, способности и таланты его являются уже неуничтожаемыми накоплениями. Они собираются и растут из жизни в жизнь. Гений, рождающийся в семье самых заурядных людей и не оставляющий после себя гениальных потомков, служит свидетельством того, что гениальность есть продукт накоплений Бессмертной перевоплощающейся Триады, но не смертного тела, ибо обычно потомству не передается. Чем же тогда объяснить, что в одной и той же семье, где рождается гений, остальные дети обычные? Истину о своем бессмертии дух просто знает, если он достиг этой ступени, и ничто земное не может уже лишить его этого знания. Полеты в тонком теле и фактическое знакомство с Миром Надземным делают это знание практическим и несомненным. Не всегда дает оно счастье в жизни земной, но променять его на потемки слепого существования достигший его уже никогда не согласится. Плата за это знание велика, ибо вся очевидность восстает против него, лишая обычно счастья земного, но зато, когда достигается ступень непрерываемого сознания, начинается жизнь Индивидуальности, сознательно перешагнувшей через границы смерти.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491.</w:t>
      </w:r>
      <w:r w:rsidR="00503321">
        <w:t xml:space="preserve"> (336). </w:t>
      </w:r>
      <w:r w:rsidR="003312B3" w:rsidRPr="003312B3">
        <w:rPr>
          <w:b/>
        </w:rPr>
        <w:t>(М.А.Й.).</w:t>
      </w:r>
      <w:r w:rsidR="00503321">
        <w:t xml:space="preserve"> Очевидность заглушает знание духа и постоянно стремится его затемнить. Отсюда упорная и непрекращающаяся борьба с логикой очевидности, или логикой плотного мира, апофеозом которой является земная мудрость. Логика Высшего Мира иная, и огненное мышление не укладывается в рамки деятельности мозга. Дух знает, и знание это не идет по обычным каналам и часто не имеет никакого основания в мире очевидности. Это знание проявляется гораздо чаще, чем думают, хотя отчета в этом обычно себе не дают. Часто при встрече совершенно незнакомого человека мгновенно возникает ощущение </w:t>
      </w:r>
      <w:r w:rsidR="00503321">
        <w:lastRenderedPageBreak/>
        <w:t>неприязни или приязни. Это знание глубже мозгового, ибо идет от сердца</w:t>
      </w:r>
      <w:r w:rsidR="00880711">
        <w:t xml:space="preserve"> — </w:t>
      </w:r>
      <w:r w:rsidR="00503321">
        <w:t>аппарата духа. Ощущения и чувствования эти можно обострить, если оказывать им достаточное внимание. Именно ценна первая весть духа, ибо затем уже вмешивается мозг, затемняя первое чувство. Чувствознание можно развивать, если уделять ему достаточно времени. Сердце обычно</w:t>
      </w:r>
      <w:r w:rsidR="00880711">
        <w:t xml:space="preserve"> — </w:t>
      </w:r>
      <w:r w:rsidR="00503321">
        <w:t>в загоне, и с голосом его не считаются. А ведь оно</w:t>
      </w:r>
      <w:r w:rsidR="00880711">
        <w:t xml:space="preserve"> — </w:t>
      </w:r>
      <w:r w:rsidR="00503321">
        <w:t>центр человеческого микрокосма.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492. </w:t>
      </w:r>
      <w:r w:rsidR="00C065BF" w:rsidRPr="00827E13">
        <w:rPr>
          <w:b/>
        </w:rPr>
        <w:t>(Гуру</w:t>
      </w:r>
      <w:r w:rsidR="00C065BF" w:rsidRPr="00C065BF">
        <w:rPr>
          <w:b/>
        </w:rPr>
        <w:t>).</w:t>
      </w:r>
      <w:r w:rsidR="00503321">
        <w:t xml:space="preserve"> Если ученика лишить будущего в размерах его надежд и упований, продвижение его останавливается. Надежду-двигателя убить нельзя. При этом не имеет значения, исполняется она или нет, если роль ее выполнена. Ее назначение</w:t>
      </w:r>
      <w:r w:rsidR="00880711">
        <w:t xml:space="preserve"> — </w:t>
      </w:r>
      <w:r w:rsidR="00503321">
        <w:t>двигать вперед, но отнюдь не осуществляться. Говорю не о земном, но об эволюции духа. Земное</w:t>
      </w:r>
      <w:r w:rsidR="00880711">
        <w:t xml:space="preserve"> — </w:t>
      </w:r>
      <w:r w:rsidR="00503321">
        <w:t>земному, и на плане земном надежды заменяются планом, который и выполняется. Но в области духа надежда остается двигателем.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493. </w:t>
      </w:r>
      <w:r w:rsidR="00503321">
        <w:t xml:space="preserve">(337). </w:t>
      </w:r>
      <w:r w:rsidR="00503321" w:rsidRPr="00827E13">
        <w:rPr>
          <w:b/>
        </w:rPr>
        <w:t>(Июль 11).</w:t>
      </w:r>
      <w:r w:rsidR="00503321">
        <w:t xml:space="preserve"> Будем считать процесс записи цементированием пространства. Фактически это так и есть, ибо оформленная мысль не остается в сознании, но уходит в сферы вокруг, создавая наслоения мысленных образований. Ритм и созвучие со Мною усиливают явление, и около накопленного очага разгорается пламя, питающее окружающие сферы. Мысль, кроме этого, идет и туда, куда устремляется сознание, расширяя таким образом свое пространственное распространение. Конечно, процесс этот не очевиден самому творцу мыслей, так как способность видеть создаваемые образы требует раскрытых центров, что в условиях жизни современного города, даже и небольшого, совершенно невозможно. Организм не выдержит напряжения и перегорит. В нашем веке мысль, насыщая пространство, не остается около человека, так как космопространственные условия ауры планеты, пронизанные новыми лучами, сильно изменились. Также и уединение стало очень относительным и не дает уже той изолированности, как это было раньше. Много изменилось в психо-физическом состоянии атмосферы, нелегко чуткому сердцу. Испитие пространственного яда идет наряду с насыщением пространства, ибо активное и пассивное состояния сознания чередуются. Только Близость Иерархии позволяет хранить равновесие. Но не избежать ни отягощения, ни приступов тоски, ибо вокруг не светло. Волны пространственных токов стремятся нарушить и ритм, и сосредоточение, и Близость. Но печаловаться очень не будем, ибо придет время, когда пространственные условия изменятся. Будет и Новая Земля, и Новое Небо, как бы ни было тяжко их ждать. Следует помнить, что чем хуже, тем лучше, то есть что пространственные тяжкие нагнетения и ощущение окружающего несовершенства обостряют все способности духа и яро наращивают опыт, накапливая опытное знание, то есть то знание, которое становится уже неотъемлемым, ибо опытное </w:t>
      </w:r>
      <w:r w:rsidR="00503321">
        <w:lastRenderedPageBreak/>
        <w:t>означает фактическое, испытанное на жизни. Параллельно с этим идет и процесс познавания человека, принося все новые и новые накопления. Записи запечатлеваются самой жизнью, и жизнь вызывает и порождает их темп. Так ритм и созвучие приносят свои плоды, обогащая и расширяя сознание. Знаю, что трудно, но не тьма впереди.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494.</w:t>
      </w:r>
      <w:r w:rsidR="00503321">
        <w:t xml:space="preserve"> Ощущение исчерпанности и тягости не от себя, но пространства. Хорошо бы понять и памятовать постоянно, что арфа духа звучит на пространственную ноту, регистрируя ее тональность и указывая на то, что приемник становится пространственно-космическим. Не личная это тягость, но планетная, и отмечается ею возрастание восприимчивости и чуткость аппарата духа. Можно ли сетовать на обостренную чувствительность приемника сознания? А тягость</w:t>
      </w:r>
      <w:r w:rsidR="00880711">
        <w:t xml:space="preserve"> — </w:t>
      </w:r>
      <w:r w:rsidR="00503321">
        <w:t>это лишь плата за достижение. Чуткость</w:t>
      </w:r>
      <w:r w:rsidR="00880711">
        <w:t xml:space="preserve"> — </w:t>
      </w:r>
      <w:r w:rsidR="00503321">
        <w:t>способность обоюдоострая, ибо наряду со светлыми токами болезненно ощущаются и антагонистические. Но лучше радоваться этому достижению, чем горевать, ибо даже розы имеют шипы.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495. </w:t>
      </w:r>
      <w:r w:rsidR="003312B3" w:rsidRPr="00827E13">
        <w:rPr>
          <w:b/>
        </w:rPr>
        <w:t>(</w:t>
      </w:r>
      <w:r w:rsidR="003312B3" w:rsidRPr="003312B3">
        <w:rPr>
          <w:b/>
        </w:rPr>
        <w:t>М.А.Й.).</w:t>
      </w:r>
      <w:r w:rsidR="00503321">
        <w:t xml:space="preserve"> Прими посылаемое счастье, хотя в душных и дымных условиях плотного существования бремя его нелегко. Оно будет радостно легким или в Надземном, или тогда, когда кончится уходящая Юга. Конец Кали Юги и начало Сатиа Юги знаменуется ярым столкновением уходящих энергий одной и нарастающих</w:t>
      </w:r>
      <w:r w:rsidR="00880711">
        <w:t xml:space="preserve"> — </w:t>
      </w:r>
      <w:r w:rsidR="00503321">
        <w:t>новой. Переходное время тяжко всегда. Для чутких же духов оно порою даже невыносимо. По событиям жизни планетной можно судить, насколько усилилось это столкновение противоположных полярностей этих двух Юг. Живем на сломе старого мира, с уходом которого закончится период Кали Юги. Надо понимать неизбежность борьбы и непреложность победы Сатиа Юги над Кали Югой. Это космическое предопределение, и потому поражение и смерть старого мира невозможно остановить никакими силами человеческими. Хотят уйти, хлопнув дверью, но не удастся и это. Старый мир, обреченный на смерть Космической Волей, должен уйти и уйдет.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496. </w:t>
      </w:r>
      <w:r w:rsidR="00C065BF" w:rsidRPr="00827E13">
        <w:rPr>
          <w:b/>
        </w:rPr>
        <w:t>(Гуру</w:t>
      </w:r>
      <w:r w:rsidR="00C065BF" w:rsidRPr="00C065BF">
        <w:rPr>
          <w:b/>
        </w:rPr>
        <w:t>).</w:t>
      </w:r>
      <w:r w:rsidR="00503321">
        <w:t xml:space="preserve"> Наступает Эпоха Огня. Это будущее. Мы живем в будущем и будущим. Потому огнями насыщено все окружение наше, и потому те, кто входит с нами в соприкосновение, чуют и ощущают на себе устремляющие их в будущее и возвышающие их сознание волны пламени. Пламя звучит, и звучание это сопровождается не только пространственным звоном, но и многими другими знаками и явлениями. В атмосферу нашего окружения можно войти, но надо суметь в ней удержаться. Это сравнительно легко, когда мы около и в физическом теле, но когда нас около нет, то задача становится трудной. Но связь нерушима, если провод держится крепко. Провод, как мост, имеет опору на обоих концах. Наш конец провода держится крепко, а ваш?</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497.</w:t>
      </w:r>
      <w:r w:rsidR="00503321">
        <w:t xml:space="preserve"> (338). </w:t>
      </w:r>
      <w:r w:rsidR="00503321" w:rsidRPr="00827E13">
        <w:rPr>
          <w:b/>
        </w:rPr>
        <w:t>(Июль 12).</w:t>
      </w:r>
      <w:r w:rsidR="00503321">
        <w:t xml:space="preserve"> Человек может быть очень силен телом, но слаб духом. Может быть силен духом, но слаб телом. Может быть силен и духом, и телом или слабым быть и тем и другим. Слабость или сила тела временна, но слабость или сила духа идут, ослабевая или возрастая из жизни в жизнь. При овладении телом немощи его подчиняются воле и лишаются возможности господствовать над жизнью духа. Цель эволюции</w:t>
      </w:r>
      <w:r w:rsidR="00880711">
        <w:t xml:space="preserve"> — </w:t>
      </w:r>
      <w:r w:rsidR="00503321">
        <w:t>создать совершенное физическое тело</w:t>
      </w:r>
      <w:r w:rsidR="00880711">
        <w:t xml:space="preserve"> — </w:t>
      </w:r>
      <w:r w:rsidR="00503321">
        <w:t>оболочку духа</w:t>
      </w:r>
      <w:r w:rsidR="00880711">
        <w:t xml:space="preserve"> — </w:t>
      </w:r>
      <w:r w:rsidR="00503321">
        <w:t>и достичь возможной степени совершенства духа. Эволюция физической оболочки состоит в ее утончении и разрежении. Параллельно с эволюцией планеты и утончением ее материи будет утончаться и плотное тело. Уплотненный астрал</w:t>
      </w:r>
      <w:r w:rsidR="00880711">
        <w:t xml:space="preserve"> — </w:t>
      </w:r>
      <w:r w:rsidR="00503321">
        <w:t>новая оболочка духа. В седьмом круге в седьмой расе тела человеческие и тело планеты достигнут степени утонченности Незримого Мира. Много населенных миров пребывают, невидимые физическому глазу, в состоянии той или иной степени разреженности. И там, где глазу чудится пустое пространство, там идет своя жизнь, недоступная наблюдению обычных чувств. Много обителей в Космосе для человека. Видимый мир</w:t>
      </w:r>
      <w:r w:rsidR="00880711">
        <w:t xml:space="preserve"> — </w:t>
      </w:r>
      <w:r w:rsidR="00503321">
        <w:t>только бесконечно малая часть миров невидимых. Видимая Вселенная только как бы разрез, как бы плоскость бесконечных миров других измерений. Да! Материя вечна, да, количество ее неизменно, да, одна форма энергии переходит в другую</w:t>
      </w:r>
      <w:r w:rsidR="00880711">
        <w:t xml:space="preserve"> — </w:t>
      </w:r>
      <w:r w:rsidR="00503321">
        <w:t>все это верно, но трансформация одного вида материи в другие и утончение ее по шкале огненности в направлении материи matrix беспредельно почти расширяют ее градации, а также и возможности. Область материи считается более или менее изученной наукой. Но это глубочайшее заблуждение. Тайна материи столь же велика и глубока, как и Тайна человека, и только на бесконечном пути в Беспредельность раскрывается и развертывается она перед постигающим ее духом шаг за шагом, ступень за ступенью. Дух и материя</w:t>
      </w:r>
      <w:r w:rsidR="00880711">
        <w:t xml:space="preserve"> — </w:t>
      </w:r>
      <w:r w:rsidR="00503321">
        <w:t>только полюса Вещи Единой: познаваемое и Познающий, творимое и Творящий, изменяющееся и Свидетель этих изменений</w:t>
      </w:r>
      <w:r w:rsidR="00880711">
        <w:t xml:space="preserve"> — </w:t>
      </w:r>
      <w:r w:rsidR="00503321">
        <w:t>одно без другого проявиться не может. Дух без материи, хотя бы самой утонченнейшей,</w:t>
      </w:r>
      <w:r w:rsidR="00880711">
        <w:t xml:space="preserve"> — </w:t>
      </w:r>
      <w:r w:rsidR="00503321">
        <w:t>ничто. Дух есть Огонь. Материя без Огня, без огненной основы своей тоже ничто.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498.</w:t>
      </w:r>
      <w:r w:rsidR="00503321">
        <w:t xml:space="preserve"> (339). </w:t>
      </w:r>
      <w:r w:rsidR="003312B3" w:rsidRPr="003312B3">
        <w:rPr>
          <w:b/>
        </w:rPr>
        <w:t>(М.А.Й.).</w:t>
      </w:r>
      <w:r w:rsidR="00503321">
        <w:t xml:space="preserve"> Из всего, чем владеет человек и что находится в его распоряжении, самым длительным, самым устойчивым, самым прочным и неотъемлемым является мысль</w:t>
      </w:r>
      <w:r w:rsidR="00880711">
        <w:t xml:space="preserve"> — </w:t>
      </w:r>
      <w:r w:rsidR="00503321">
        <w:t xml:space="preserve">самое тонкое, неосязаемое и невидимое. Да! Да! Вещей не возьмешь с собою в Путь Дальний, куда нельзя уже взять тело, но мысль можно взять, ибо будет сопутствовать она человеку и за пределами смерти. Мысль можно взять. Ценятся богатства земные, которых с собой взять нельзя, но не ценится сокровище мысли. А ведь там мысль станет реальностью, облеченной в видимую форму и создающей уже видимое тонкому зрению окружение человека. Следует очень </w:t>
      </w:r>
      <w:r w:rsidR="00503321">
        <w:lastRenderedPageBreak/>
        <w:t>заботиться о культуре мысли. Следует хорошо продумать, каких спутников берем с собою в будущее. Мысль</w:t>
      </w:r>
      <w:r w:rsidR="00880711">
        <w:t xml:space="preserve"> — </w:t>
      </w:r>
      <w:r w:rsidR="00503321">
        <w:t>это оформленный огонь, и как таковой, он, будучи проявлен через сознание, уже продолжает существовать в той форме, которая придана ему духом. Мысленное творчество</w:t>
      </w:r>
      <w:r w:rsidR="00880711">
        <w:t xml:space="preserve"> — </w:t>
      </w:r>
      <w:r w:rsidR="00503321">
        <w:t>процесс очень реальный на плане тонкой видимости. Мир Тонкий загроможден продуктами этого творчества, и важно необычайно, чтобы оно совершалось в созвучии с законами эволюции и ее требованиями. Все несозвучное подлежит конечному уничтожению. Но даже на плане материальном всякие разрушения болезненны. Каковы же они в Тонком Мире, когда рушатся громады антиэволюционных нагромождений мысли. Мыслить эволюционно и ясносияюще можно лишь при условии следования основам. Но их надо знать, и надо знать направление эволюции. И тогда можно строить и в духе мыслью, и руками. Все построения, идущие против основ эволюции,</w:t>
      </w:r>
      <w:r w:rsidR="00880711">
        <w:t xml:space="preserve"> — </w:t>
      </w:r>
      <w:r w:rsidR="00503321">
        <w:t>это здания на песке.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499. </w:t>
      </w:r>
      <w:r w:rsidR="00503321">
        <w:t xml:space="preserve">(340). </w:t>
      </w:r>
      <w:r w:rsidR="00C065BF" w:rsidRPr="00C065BF">
        <w:rPr>
          <w:b/>
        </w:rPr>
        <w:t>(Гуру).</w:t>
      </w:r>
      <w:r w:rsidR="00503321">
        <w:t xml:space="preserve"> Передается мысль при Контакте. Значит, для обогащения мысли надо стремиться устанавливать связь и контакт. Даже простое думание об Иерархии насыщает сознание новыми образами мысли. При постоянстве контакта и ритме процесс становится непрерываемым. Этим ритм и полезен. Сперва энергия тратится на утверждение ритма, потом ритм несет уже сам. Надо его лишь не прерывать. Когда же внешние условия не позволяют, поддерживать его можно в духе. Ведь важно получение мыслей, записываются они или нет, ибо ритм соблюден. Также не следует опасаться возможности, что пространственная мысль будет когда-либо исчерпана. Пространственные сокровища мысли неисчерпаемы. Пока горит в сердце огонь, поступления прерваться не могут, если не нарушается ритм. Так с новой уверенностью в бесконечные возможности расширения сознания будем продолжать наш путь в Беспредельность.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500.</w:t>
      </w:r>
      <w:r w:rsidR="00503321">
        <w:t xml:space="preserve"> (341). </w:t>
      </w:r>
      <w:r w:rsidR="00503321" w:rsidRPr="00827E13">
        <w:rPr>
          <w:b/>
        </w:rPr>
        <w:t>(Июль 14).</w:t>
      </w:r>
      <w:r w:rsidR="00503321">
        <w:t xml:space="preserve"> Мышление Дальних Миров, мышление надземное и земное</w:t>
      </w:r>
      <w:r w:rsidR="00880711">
        <w:t xml:space="preserve"> — </w:t>
      </w:r>
      <w:r w:rsidR="00503321">
        <w:t xml:space="preserve">все между собою различаются. Говоря о мышленье надземном, нельзя не указать на то, что характер его в значительной степени зависит от накоплений Индивидуальности. Нет общих мерок. Но у накопивших оно расширяется и захватывает ближайшие воплощения. Опыт полетов в тонком теле подтверждает, что знание духа, не стесняемое более физическим телом, обостряется до степени непосредственного понимания сущности некоторых явлений без необходимости приложения методов познания земного. Человек просто знает, как знает он иногда на Земле, поднимаясь из рамок обычности. Ведь и на Земле чувствознание у некоторых людей проявляется довольно часто. Но там оно обостряется. Отлетает накипь плотного мира. Знание отдельных бывших личностей, синтезированное в Индивидуальности, поднимает сознание над сферами обычного </w:t>
      </w:r>
      <w:r w:rsidR="00503321">
        <w:lastRenderedPageBreak/>
        <w:t>мышления. Память о прошлых воплощениях может проявляться не в воспоминаниях, но накоплениях, как проявляется она, например, у талантливого музыканта, когда он четырех-пяти лет от роду исполняет (на рояле) сложнейшие вещи. Он не помнит, когда, и где, и в каком воплощении приобрел он свои способности, и, не помня, все же изливает знание свое в накоплениях. Этот, не осознающий прошлого, вид памяти в той или иной форме выявляется в способностях и качествах духа, или, как Мы Говорим, в накоплениях духа. Не могут выражаться полностью в данной жизни все, накопленные Индивидуальностью человека, но все же вся его сущность в форме земной представляет собою результат его прошлых жизней, хотя и выражающийся только частично. В Надземном сознание просыпается к постижению своей Тайны, но лишь только частично. Условия Надземного Мира позволяют отбросить земные ограничения, и развитой дух продолжает сознание и в том мире. Конечно, земное сознание тухнет, ибо живет оно через чувства, проводящие вибрации, доступные им. Для опытного духа все там знакомо, и транспонирование когда-то знакомых условий происходит путем быстрого приспособления. Необычность Тонкого Мира не поражает, полеты знакомы даже по опытам последнего воплощения, и акклиматизация происходит безболезненно. Иное положение отрицателей ненакопивших, и тяжко оно для духов злобных, яро земных. Непривязанность к земному дает крылья. Знание законов того мира открывает врата. Созвучие устанавливает связи и обуславливает пребывание в соответствующих сферах. И приближается Иерархия. Там, где все движется мыслью, мысль о Свете приближает его. Мысль, только мысль погружает во тьму или Свет.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501.</w:t>
      </w:r>
      <w:r w:rsidR="00503321">
        <w:t xml:space="preserve"> (342). </w:t>
      </w:r>
      <w:r w:rsidR="003312B3" w:rsidRPr="003312B3">
        <w:rPr>
          <w:b/>
        </w:rPr>
        <w:t>(М.А.Й.).</w:t>
      </w:r>
      <w:r w:rsidR="00503321">
        <w:t xml:space="preserve"> Минуты близости в духе с Теми, Кого почитаем и любим, имеют огромное значение для будущего. Ведь это ступени сближения, кующие связь навсегда. Презреть расстояния, презреть все преграды, и даже смерть, будет победою духа над очевидностью плотного мира. Конечно, побеждает сердце, ибо устремляется сердце, любит сердце и помнит сердце. Нет любви</w:t>
      </w:r>
      <w:r w:rsidR="00880711">
        <w:t xml:space="preserve"> — </w:t>
      </w:r>
      <w:r w:rsidR="00503321">
        <w:t>нет и памяти о нелюбимых. Правда, есть память ненависти, но это память от тьмы. Светлые нити к Свету ведут и со Светом соединяют. Мы чуем эти устремления духа и реагируем на них. Так смерть побеждается сердцем и чувствами его, которые не умирают во времени. У большинства они умирают еще при жизни. Не велика длительность таких чувств. Но чувства тех, кто нам близок и кому мы близки по духу, протянуты в бесконечность будущего. Перед лицом смерти разрушают они ее кажущуюся власть над человеком. Любите, любите, любите; любите тех, кто позвал вас к Владыке и открыл возможности пути в Беспредельность.</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827E13">
        <w:rPr>
          <w:b/>
        </w:rPr>
        <w:t>502.</w:t>
      </w:r>
      <w:r w:rsidR="00503321">
        <w:t xml:space="preserve"> (343). </w:t>
      </w:r>
      <w:r w:rsidR="00C065BF" w:rsidRPr="00C065BF">
        <w:rPr>
          <w:b/>
        </w:rPr>
        <w:t>(Гуру).</w:t>
      </w:r>
      <w:r w:rsidR="00503321">
        <w:t xml:space="preserve"> Нас называют Посредниками, и это верно, ибо через наше посредство устанавливается либо прямая, либо через нас связь с Владыкой. Каналы в обоих случаях устанавливаются или были установлены через нас. Именно через нас дается возможность близкого подхода. Можно припомнить, как книга, прочитанная до нас и после нас, разнилась в понимании. После нас с нее как бы была снята завеса. Это очень значительное наблюдение. Те, кто связаны с Иерархией, открывают врата подходящим по степени своей близости к Ней. В этом значение Посредников. Кто-то подходит сам, но таких очень немного. Это те, кто подошел уже раньше, в прошлых воплощениях, но вновь подойти легче через Ближайших. Чуткие сердцем чуют это благословение Близости Высшей и ответствуют на него пониманием и сердцем. Ответствуют часто и очень сильно вначале. Не будем обманываться и обольщаться этой вспышкой. Своими огнями можно зажечь даже пень. Пусть докажут сперва, что она не случайна и что выдержат зажегшиеся огоньки холодное дуновение жизни. Вначале все идут факелами, но кто-то кончает дымными головешками. Нужно устойчивое, ровно горящее пламя. И проверка огней необходима. Только время покажет, насколько прочно горение сердца.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503. </w:t>
      </w:r>
      <w:r w:rsidR="00503321">
        <w:t xml:space="preserve">(344). </w:t>
      </w:r>
      <w:r w:rsidR="00503321" w:rsidRPr="00827E13">
        <w:rPr>
          <w:b/>
        </w:rPr>
        <w:t>(Июль 16).</w:t>
      </w:r>
      <w:r w:rsidR="00503321">
        <w:t xml:space="preserve"> Многогранность Вселенной позволяет рассматривать ее со стороны каждой грани, находя все новые и новые возможности для расширения сознания. Как бы ни был богат мир, но мерою вещей все же остается сам человек, а сознание</w:t>
      </w:r>
      <w:r w:rsidR="00880711">
        <w:t xml:space="preserve"> — </w:t>
      </w:r>
      <w:r w:rsidR="00503321">
        <w:t>линзой, через которую ум получает о нем представление. Сколь бы ни было неотрицаемо существование объективного мира, постигается он через сознание. Когда оно ограничено невежеством, ограничен и мир; когда оно расширено до пределов Беспредельности, растет вместе с ним и окружающий мир. Особенно в Мире Тонком бытие</w:t>
      </w:r>
      <w:r w:rsidR="00880711">
        <w:t xml:space="preserve"> — </w:t>
      </w:r>
      <w:r w:rsidR="00503321">
        <w:t>по сознанию. Открыт он для Адепта во всей своей широте и возможностях, но не существует для отрицателя. Бытие там определяется мыслью. Можно летать по просторам Незримого Мира, можно стоять истуканом. Сознание накапливается на Земле до ступени непрерываемого сознания, когда бессмертие становится достигнутым. Дух бессмертен, но что пользы в этом бессмертии, если оно не осознано, то есть если сознание не овладело последующим состоянием. Во сне тонкое тело выделяется. Но если это не осознается, если не происходит сознательного выделения, то и факт этот, столь хорошо известный по опыту Адепту, не признается и считается выдумкой. Доказать его невозможно тому, кто этого опыта не имеет. Если же даже и появится чье-то выделившееся тонкое тело и его отрицатель увидит, он скажет, что галлюцинация и что ему попритчилось</w:t>
      </w:r>
      <w:r w:rsidR="0015387E">
        <w:rPr>
          <w:rStyle w:val="FootnoteReference"/>
        </w:rPr>
        <w:footnoteReference w:id="26"/>
      </w:r>
      <w:r w:rsidR="00503321">
        <w:t xml:space="preserve">, хотя объяснить явление галлюцинации он не в состоянии. Не то удивительно, что </w:t>
      </w:r>
      <w:r w:rsidR="00503321">
        <w:lastRenderedPageBreak/>
        <w:t>горячечному больному чудится что-то, но поразительно, что двум таким же больным чудятся одновременно одни и те же вещи. Это подтверждает объективность тонкой видимости, хотя и в ненормальных условиях. Для отрицающего сознания то, что оно отрицает, не существует. Для отрицателя не существует Мир Тонкий. Он сам лишает себя жизни в нем. Когда говорится о вере в Невидимый Мир, имеется в виду не столько вера в него, сколько признание, то есть допущение в сознание факта, который становится действительностью в том мире, где царствует мысль. Велико человеческое невежество, отвергающее действительность. Но этому удивляться не будем, ибо еще совсем недавно Земля стояла на трех китах, а так называемых ведьм и колдунов живыми сжигали на кострах. За примерами далеко не надо ходить. Мученики науки надолго останутся укором для человечества. Отрицание несомненного</w:t>
      </w:r>
      <w:r w:rsidR="00880711">
        <w:t xml:space="preserve"> — </w:t>
      </w:r>
      <w:r w:rsidR="00503321">
        <w:t>язва общераспространенная. Излечивается она практикой и личным опытом устремленного духа. Но для этого надо устремиться. Устремленному открыты врата познавания действительности.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504.</w:t>
      </w:r>
      <w:r w:rsidR="00503321">
        <w:t xml:space="preserve"> (345). </w:t>
      </w:r>
      <w:r w:rsidR="003312B3" w:rsidRPr="003312B3">
        <w:rPr>
          <w:b/>
        </w:rPr>
        <w:t>(М.А.Й.).</w:t>
      </w:r>
      <w:r w:rsidR="00503321">
        <w:t xml:space="preserve"> Могут упрекнуть: почему говорим все о том же. Поясним: взять для примера розу. Видят ее все и чувствуют ее запах. Но имеющий тонкое зрение видит ее тонкую форму и излучения, которые пытался фотографировать еще Рейхенбах и которые могли бы снимать уже теперь благодаря изобретению Кирлиана. За тонкою формой стоит форма огненная, сохраняемая в семени. Так, за физической видимостью цветка</w:t>
      </w:r>
      <w:r w:rsidR="00880711">
        <w:t xml:space="preserve"> — </w:t>
      </w:r>
      <w:r w:rsidR="00503321">
        <w:t>огненная его сущность, связанная с Огненным Миром, его формами и эманациями. Так будем говорить о цветах, пока сознание не коснется Огненного Мира и каждое слово будет не повторением, но расширением сознания. Потому не повторяется ничего, но постепенно нанизывается один слой понимания над другим, как обороты восходящей спирали. Все о том же, о мире вне нас, но во все более и более расширяющемся аспекте его беспредельных возможностей.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505. </w:t>
      </w:r>
      <w:r w:rsidR="00C065BF" w:rsidRPr="00827E13">
        <w:rPr>
          <w:b/>
        </w:rPr>
        <w:t>(</w:t>
      </w:r>
      <w:r w:rsidR="00C065BF" w:rsidRPr="00C065BF">
        <w:rPr>
          <w:b/>
        </w:rPr>
        <w:t>Гуру).</w:t>
      </w:r>
      <w:r w:rsidR="00503321">
        <w:t xml:space="preserve"> Непрекращающийся приток новых мыслей возможен только при условии постоянства связи с фокусом Света. Можно неделю просидеть, не написав ни одной строчки. Но мысли у всех, думает каждый, и возможность открыта воспринять мысли из пространства. Если человек пошел в лес за грибами, или за ягодами, или за птицей и зверем, он возьмет, если знает как, то, что он хочет и за чем пошел. Нужно знать, как собрать, или взять, и где. Точно то же и в области пространственных мыслей. Нужно знать, как их взять. Ягоды или грибы есть, но не знающий места их не найдет и проходит зря. Знание и опыт открывают возможности нахождения того, что хочет найти человек.</w:t>
      </w:r>
    </w:p>
    <w:p w:rsidR="00834937" w:rsidRDefault="00834937" w:rsidP="00503321"/>
    <w:p w:rsidR="00834937" w:rsidRDefault="00F473CA" w:rsidP="00503321">
      <w:r w:rsidRPr="00AE7011">
        <w:rPr>
          <w:b/>
        </w:rPr>
        <w:lastRenderedPageBreak/>
        <w:t>19</w:t>
      </w:r>
      <w:r w:rsidRPr="00F714C9">
        <w:rPr>
          <w:b/>
        </w:rPr>
        <w:t>63</w:t>
      </w:r>
      <w:r w:rsidRPr="00AE7011">
        <w:rPr>
          <w:b/>
        </w:rPr>
        <w:t xml:space="preserve"> г. </w:t>
      </w:r>
      <w:r w:rsidR="00503321" w:rsidRPr="00827E13">
        <w:rPr>
          <w:b/>
        </w:rPr>
        <w:t>506. (Июль 18).</w:t>
      </w:r>
      <w:r w:rsidR="00503321">
        <w:t xml:space="preserve"> Всё твое у Меня, и ничего Моего у тебя. Все, что считаешь своим, останется там, где и тело. Но все истинно твое, твоя неотъемлемость, и при сбрасывании оболочек всё</w:t>
      </w:r>
      <w:r w:rsidR="00880711">
        <w:t xml:space="preserve"> — </w:t>
      </w:r>
      <w:r w:rsidR="00503321">
        <w:t>у Меня и со Мною. Таким образом, при понимании этого иллюзия Майи может быть побеждена познаванием действительного положения и взаимоотношения вещей. Живем яркою жизнью мыслей и чувств, касающихся внешних объектов, но занимающих поле (внутреннего) сознания, и считаем при этом эту яркость земной жизни реальностью. Но очевидность мыслей и чувств земного порядка не есть действительность, ибо действительность</w:t>
      </w:r>
      <w:r w:rsidR="00880711">
        <w:t xml:space="preserve"> — </w:t>
      </w:r>
      <w:r w:rsidR="00503321">
        <w:t>это аспект истины, истинного бытия, в то время как очевидность</w:t>
      </w:r>
      <w:r w:rsidR="00880711">
        <w:t xml:space="preserve"> — </w:t>
      </w:r>
      <w:r w:rsidR="00503321">
        <w:t>сны Майи. Когда же поймем, наконец, сущность Майи? До сих пор Мы главным образом Говорили о Майе очевидности внешней, окружающей человека, но теперь Перейдем к Майе мыслей, и чувств, и всего внутреннего мира человека, тесно связанного с Майей того мира и тех миров, в которых в разных временных оболочках, физической, астральной и ментальной, временно пребывает его сознание. Для обычного человека очевидностью является тот мир и то тело, или проводник, в котором он пребывает в данный момент. Сейчас для него реален мир физический. Когда умрет тело и физический мир исчезнет, для его сознания реальным станет Мир Тонкий. Но это реальность</w:t>
      </w:r>
      <w:r w:rsidR="00880711">
        <w:t xml:space="preserve"> — </w:t>
      </w:r>
      <w:r w:rsidR="00503321">
        <w:t>относительная, это реальность очевидности, хотя и ярко возникающей и существующей для сознания. Реальность очевидности существует в сознании, и разрушить или понять ее можно только сознанием, то есть постижением сущности временной и преходящей природы всех этих явлений. Можно постоянно и упорно твердить себе, что не только «это пройдет», но пройдет и проходит всё, не имеющее на себе печати Вечности. Очевидность требует осознания, осознания требует и Вечность, или вечное, то есть непреходящее, в человеке. Безмолвный Свидетель, Молчаливый Рекордер</w:t>
      </w:r>
      <w:r w:rsidR="00880711">
        <w:t xml:space="preserve"> — </w:t>
      </w:r>
      <w:r w:rsidR="00503321">
        <w:t>непреходящ. То, что осознается как текущая мимо сознания или через сознание жизнь</w:t>
      </w:r>
      <w:r w:rsidR="00880711">
        <w:t xml:space="preserve"> — </w:t>
      </w:r>
      <w:r w:rsidR="00503321">
        <w:t>временно, но тот, кто осознает,</w:t>
      </w:r>
      <w:r w:rsidR="00880711">
        <w:t xml:space="preserve"> — </w:t>
      </w:r>
      <w:r w:rsidR="00503321">
        <w:t>вечен. Памятование о вещах</w:t>
      </w:r>
      <w:r w:rsidR="00880711">
        <w:t xml:space="preserve"> — </w:t>
      </w:r>
      <w:r w:rsidR="00503321">
        <w:t>это одно, это процесс познавания и запоминания его объекта, но памятующий, или тот, кто помнит,</w:t>
      </w:r>
      <w:r w:rsidR="00880711">
        <w:t xml:space="preserve"> — </w:t>
      </w:r>
      <w:r w:rsidR="00503321">
        <w:t xml:space="preserve">это другое, это тот, способность которого помнить раскрывается сознанию по мере его внутреннего раскрытия духу своей первородной Тайны. Безмолвный Рекордер обладает совершенной памятью, но это памятование единства всех воплощений и всего, через что прошла монада, придет не раньше, чем завершится Великий Цикл. Частичное воспоминание некоторых воплощений может прийти и раньше. Знаем многие случаи таких отрывочных памятований некоторых воплощений или даже, в случае Духов Великих, целой цепи своих жизней, но это скорее исключение из общего правила. Сейчас речь не о том, сейчас Хочу подчеркнуть мысль о нереальности, вернее, скоротечности и временности явлений внутренней иллюзорной жизни человека, являющей ярый вид Майи. Мудрость это понимает и печать этого понимания </w:t>
      </w:r>
      <w:r w:rsidR="00503321">
        <w:lastRenderedPageBreak/>
        <w:t>накладывает на все, проходящее мимо его внутреннего ока. Можно ли слишком тужить, или горевать о том, или радоваться тому, что дается на сегодняшний день или дни? Можно, но не слишком, и притом понимая, как все это эфемерно, относительно и условно. Чем-то жестоко обуревались и что-то переживали лет двадцать назад, чтобы со временем об этом забыть и яро погрузиться во все новые и новые переживания, с тем чтобы забыть и о них и заняться еще более новыми. Стоят ли все они хотя бы одной слезы, если во времени они столь непрочны, неустойчивы и текучи? Мудрость спокойствия и мудрость мощи равновесия достигается через понимание преходимости текущего часа и всего, что связано с ним. Сущность астральных переживаний заключается в их переменчивости. Сущность жизни ментальной</w:t>
      </w:r>
      <w:r w:rsidR="00880711">
        <w:t xml:space="preserve"> — </w:t>
      </w:r>
      <w:r w:rsidR="00503321">
        <w:t>в текучести мысли. Эмоции не есть «Я» человека, и мысли не есть его «Я». Так, отделяя временное от непреходящего и утверждаясь в последнем, умерим иллюзии Майи, или обольщение времени, пространства и вещей. Осознание в себе элементов Вечности приведет к утверждению бессмертия, то есть явлению непрерываемости сознания. Не может утверждаться оно на прерываемом, то есть преходящем, но может</w:t>
      </w:r>
      <w:r w:rsidR="00880711">
        <w:t xml:space="preserve"> — </w:t>
      </w:r>
      <w:r w:rsidR="00503321">
        <w:t>на Беспредельности, аспектом которой и является вечное в человеке.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507.</w:t>
      </w:r>
      <w:r w:rsidR="00503321">
        <w:t xml:space="preserve"> (346). </w:t>
      </w:r>
      <w:r w:rsidR="003312B3" w:rsidRPr="003312B3">
        <w:rPr>
          <w:b/>
        </w:rPr>
        <w:t>(М.А.Й.).</w:t>
      </w:r>
      <w:r w:rsidR="00503321">
        <w:t xml:space="preserve"> Каждого приблизившегося стремится тьма увести, а тем более того, кому предполагается оказать особое доверие. Чем ближе подходят, тем больше опасности и тем более темных нападок и ловушек. Используются все способы прельщения, наваждения и обольщений, и на самые слабые места</w:t>
      </w:r>
      <w:r w:rsidR="00880711">
        <w:t xml:space="preserve"> — </w:t>
      </w:r>
      <w:r w:rsidR="00503321">
        <w:t>особенно изощренные. Как удержать? Это особенно сложно и трудно, ибо воля свободна. Можно объяснить, можно поддержать, но нельзя подавить волю</w:t>
      </w:r>
      <w:r w:rsidR="00880711">
        <w:t xml:space="preserve"> — </w:t>
      </w:r>
      <w:r w:rsidR="00503321">
        <w:t>следствия будут еще более горшими. Мудрость надо явить, защитив и оборонивши от темных. Обычно разрушение их круга дает результат и прояснение отемненного ими сознания. Но нельзя гарантировать от повторных попыток. За каждого надо сражаться, снова и снова разоблачая причины падения и тех, кто их вызвал. Охота темных на близких ведется постоянно и беспрерывно. Причину искать надо в темных. Усмотренная причина и темные злоумыслители, будучи раскрыты, отступят, с тем чтобы найти новые пути и способы приблизиться вновь. Так было почти со всеми, кто подходил близко. А выдержал кто?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508.</w:t>
      </w:r>
      <w:r w:rsidR="00503321">
        <w:t xml:space="preserve"> (347). </w:t>
      </w:r>
      <w:r w:rsidR="00C065BF" w:rsidRPr="00C065BF">
        <w:rPr>
          <w:b/>
        </w:rPr>
        <w:t>(Гуру).</w:t>
      </w:r>
      <w:r w:rsidR="00503321">
        <w:t xml:space="preserve"> Каждый приближающийся к Учению должен выявить себя в полном соответствии с силой своего устремления. Чем сильнее устремление, тем полнее и вскрытие всей сущности подошедшего. Все выявляется для изживания и победы над собою. Отсюда и отступничество, и предательство, и многое другое, что столь неожиданно выявляется в тех, в ком оно даже и не подозревается. Но иначе нельзя. Скрытое зло опаснее выявленного, </w:t>
      </w:r>
      <w:r w:rsidR="00503321">
        <w:lastRenderedPageBreak/>
        <w:t xml:space="preserve">ибо, будучи скрытым, оно все же растет, чтобы проявиться тогда, когда будет уже поздно пытаться его искоренить. Это </w:t>
      </w:r>
      <w:r w:rsidR="00880711">
        <w:t>с одной стороны. С другой, дуг</w:t>
      </w:r>
      <w:r w:rsidR="00503321">
        <w:t>па дается возможность потрудиться над этим и ускорить процесс. Цель</w:t>
      </w:r>
      <w:r w:rsidR="00880711">
        <w:t xml:space="preserve"> — </w:t>
      </w:r>
      <w:r w:rsidR="00503321">
        <w:t>победа и преодоление себя и в том, чтобы устоять в Учении. Темные приближаются к каждому, коснувшемуся Учения. Приближались они и к Духам Великим. Только победа над ними и преодоление в себе неизжитых свойств дают возможность продолжить свой путь к Свету.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509.</w:t>
      </w:r>
      <w:r w:rsidR="00503321">
        <w:t xml:space="preserve"> (348). </w:t>
      </w:r>
      <w:r w:rsidR="00503321" w:rsidRPr="00827E13">
        <w:rPr>
          <w:b/>
        </w:rPr>
        <w:t>(Июль 20).</w:t>
      </w:r>
      <w:r w:rsidR="00503321">
        <w:t xml:space="preserve"> Не будет ошибкой считать, что большая половина всего, что происходит в сознании, нецелесообразна и несоизмерима с истинным назначением человека. Это в лучшем случае. В случае же обычного жителя Земли несоизмеримо всё. Но, независимо от того, каково содержание сознания, жизнь остается школой и, сознает он это или нет, учит его кармически, постепенно приближая к пониманию смысла существования человека. Этот смысл заключается в одном слове</w:t>
      </w:r>
      <w:r w:rsidR="00880711">
        <w:t xml:space="preserve"> — </w:t>
      </w:r>
      <w:r w:rsidR="00503321">
        <w:t>Эволюция. В общем ходе вещей эволюционирует всё, до галактик включительно. В процессе Эволюции находится весь Космос. Правда, отдельные Индивидуальности деградируют и, становясь Космическим сором, выбрасываются из мирового вселенского потока жизни, но даже из живого организма выбрасываются отжившие, мертвые клетки, не останавливая его развития. Цикл круга</w:t>
      </w:r>
      <w:r w:rsidR="00880711">
        <w:t xml:space="preserve"> — </w:t>
      </w:r>
      <w:r w:rsidR="00503321">
        <w:t>рождение, расцвет и закат, то есть его завершение, для нового цикла рождения и заката на новой ступени Эволюции сущего. Уничтожается, как правило, все, что не соответствует Эволюции, ибо Космические Законы неумолимы. Порою кажется, что не скоро «сказка сказывается и дело делается», но это лишь для глаза земного. В аспекте Вечности, когда Космические расстояния между звездами измеряются миллиардами световых лет, масштабы другие и меры не человеческие. Целые миры на испытании, и даже системы миров. Жизнь является школой не только для человека, но и миров и звездных систем. Человечество нашей солнечной системы тоже поднимается со звезды на звезду по лестнице Эволюции, которая не имеет конца. Космические масштабы, выявляясь в Беспредельности, охватывают неисчислимые периоды времени, практически охватить которые не в состоянии ум человеческий. Но живем, но в Беспредельности, но не имеем конца, ибо мы, люди, только вечные путники на путях в беспредельную жизнь.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510.</w:t>
      </w:r>
      <w:r w:rsidR="00503321">
        <w:t xml:space="preserve"> (349). </w:t>
      </w:r>
      <w:r w:rsidR="003312B3" w:rsidRPr="003312B3">
        <w:rPr>
          <w:b/>
        </w:rPr>
        <w:t>(М.А.Й.).</w:t>
      </w:r>
      <w:r w:rsidR="00503321">
        <w:t xml:space="preserve"> Весь человек</w:t>
      </w:r>
      <w:r w:rsidR="00880711">
        <w:t xml:space="preserve"> — </w:t>
      </w:r>
      <w:r w:rsidR="00503321">
        <w:t>от прошлого, результат прошлого, продукт того, что было и что, дав плод, то есть то, что представляет собой данный человек в настоящий момент, ушло и кануло в вечность. Человек</w:t>
      </w:r>
      <w:r w:rsidR="00880711">
        <w:t xml:space="preserve"> — </w:t>
      </w:r>
      <w:r w:rsidR="00503321">
        <w:t>это прошлое, но свет, который разгорается в нем,</w:t>
      </w:r>
      <w:r w:rsidR="00880711">
        <w:t xml:space="preserve"> — </w:t>
      </w:r>
      <w:r w:rsidR="00503321">
        <w:t>от будущего, ибо является ручательством еще большего света, еще большего знания и мудрости. Прошлое</w:t>
      </w:r>
      <w:r w:rsidR="00880711">
        <w:t xml:space="preserve"> — </w:t>
      </w:r>
      <w:r w:rsidR="00503321">
        <w:t>это то, что уже раскрыто в человеке, будущее</w:t>
      </w:r>
      <w:r w:rsidR="00880711">
        <w:t xml:space="preserve"> — </w:t>
      </w:r>
      <w:r w:rsidR="00503321">
        <w:t xml:space="preserve">то, что подлежит </w:t>
      </w:r>
      <w:r w:rsidR="00503321">
        <w:lastRenderedPageBreak/>
        <w:t>дальнейшему раскрытию. Потенциал человеческого духа не охватывается его прошлым. И только прошлое Духов Великих, уявленное в том настоящем, в котором они жили, указывает на Их великие достижения и на то, что каждый человек имеет в себе и может достичь не только того, чего достигли Они, но даже и большего, ибо на путях в будущее, которое не имеет конца, достижимо все. Конечно, Эволюция медленна; конечно, она обнимает огромные периоды времени, но это лишь до ступени сознательной, то есть осознаваемой духом Эволюции, когда продвижение его в будущее становится стремительным. Тогда пробуждаются центры и открывается завеса над Миром Незримым. Частично пробуждается память о прошлых существованиях, и человек сознательно вступает на путь Эволюции духа. О возможностях этих Говорят человечеству Великие Духи и примером своим Указуют узкую тропу жизни, ведущую в жизнь жизни, но не в жизнь смерти. Правильно, что люди называют себя смертными, ибо при их состоянии сознания и малом круге их начинаний и дел обрекаются смерти и те и другие, но дух человека бессмертен и вечен, и, поднимая сознание в его сферы, может каждый бессмертия достичь и утвердиться на ступени непрерываемого сознания. Об этой возможности и этой ступени Говорят и этому Учат Великие Духи, Учителя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511.</w:t>
      </w:r>
      <w:r w:rsidR="00503321">
        <w:t xml:space="preserve"> (350). </w:t>
      </w:r>
      <w:r w:rsidR="00C065BF" w:rsidRPr="00C065BF">
        <w:rPr>
          <w:b/>
        </w:rPr>
        <w:t>(Гуру).</w:t>
      </w:r>
      <w:r w:rsidR="00503321">
        <w:t xml:space="preserve"> Нельзя вырвать тело из потока жизни, в котором оно находится, но сознанием можно выйти на берега Вечности и с них созерцать движение потока. Над жизнью обычной можно подняться, и эти подъемы сознания, являющие собою потолок духа, представляют собою те вехи его эволюции, которые отмечают его путь в будущее и моменты прозрения его в непреходящее и приобщение к нему. Хорошо и нужно подниматься над пучиною жизни. Хорошо сознательно возвышаться духом, хорошо, когда установлен для этого ритм. Эти подъемы</w:t>
      </w:r>
      <w:r w:rsidR="00880711">
        <w:t xml:space="preserve"> — </w:t>
      </w:r>
      <w:r w:rsidR="00503321">
        <w:t>самое значительное явление в жизни человека, определяющие его судьбу. Порадуемся за тех, кто в жизни своей утвердил эту возможность и ритм. Порадуемся и утвердим их еще и еще в осознании глубокого значения того, чего удалось им достигнуть, несмотря на все противодействия окружающего и все злоухищрения тьмы.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512.</w:t>
      </w:r>
      <w:r w:rsidR="00503321">
        <w:t xml:space="preserve"> (351). </w:t>
      </w:r>
      <w:r w:rsidR="00503321" w:rsidRPr="00827E13">
        <w:rPr>
          <w:b/>
        </w:rPr>
        <w:t>(Июль 21).</w:t>
      </w:r>
      <w:r w:rsidR="00503321">
        <w:t xml:space="preserve"> Прошлое есть основание будущего. Как прошедший день, стоит перед Нами будущее. Прошлое в мире плотном</w:t>
      </w:r>
      <w:r w:rsidR="00880711">
        <w:t xml:space="preserve"> — </w:t>
      </w:r>
      <w:r w:rsidR="00503321">
        <w:t xml:space="preserve">это то, что, вылившись в настоящем в плотные формы, уходит в область памяти природы. Наше будущее Называем Мы прошедшим, потому что его Мы уже Оформили в Огненном Мире, в Мире Огненной мысли, и в таком виде оно уже существует там давно, не являясь уже более будущим. Будущим же оно является для тех, кто об этом не знает. Картины и формы эволюции жизни вырублены Нами из вещества стихий, чтобы влиться, когда придут сроки, в плотные формы. Основы бытия и то, что создается на этих основах, </w:t>
      </w:r>
      <w:r w:rsidR="00503321">
        <w:lastRenderedPageBreak/>
        <w:t>представляют собою Эволюцию Сущего и являются выражением Космической Воли, или Законов Эволюционности, но воля людская свободна. Она тоже творит. Если творчество это в согласии с Основами Эволюционности, сливается оно с творчеством Нашим и умножает его, если же против, уничтожается волнами поступательного движения Космической Эволюции. Наше настоящее и Наше прошедшее-будущее направляют течение Эволюции в должное русло. Уходит оно в глубину тысячелетий как вперед, так и назад. Мы Видим будущее планеты, ибо оно существует уже и запечатлено в свитках Акаши, но прошлое и будущее человека от мира сего иное. Оно слишком коротко, и охватывает малый круг личной жизни, и связано только с личностью данного воплощения. И прошлое, и настоящее, и будущее такого воплощенца ограничены рамками майявической очевидности, не обоснованной на действительности, являющейся аспектом Вечности и потому длительности, гораздо большей в своем выражении. Дела длительные, огромной продолжительности, протянутые из бесконечного прошлого в бесконечность будущего</w:t>
      </w:r>
      <w:r w:rsidR="00880711">
        <w:t xml:space="preserve"> — </w:t>
      </w:r>
      <w:r w:rsidR="00503321">
        <w:t>это дела Наши. Дела короткие, дела малые, захватывающие в лучшем случае десятки лет,</w:t>
      </w:r>
      <w:r w:rsidR="00880711">
        <w:t xml:space="preserve"> — </w:t>
      </w:r>
      <w:r w:rsidR="00503321">
        <w:t>это дела человеческие. Пирамиды и сфинкс пытались разрушить преграды ограниченного времени. Но разрушаются и они. Нерушимы Наши Огненные Построения будущего, запечатленные в прошлом. На заре Манвантары Дух, ее возглавляющий, Запечатлевает в пространстве огненные Основы Сущего. Врожденные идеи</w:t>
      </w:r>
      <w:r w:rsidR="00880711">
        <w:t xml:space="preserve"> — </w:t>
      </w:r>
      <w:r w:rsidR="00503321">
        <w:t>отражение этих Основ. Там, где дух человеческий получает свою грануляцию, там фиксируются эти идеи в глубинах его. Отсюда и осознание эволюции у лучших представителей человечества, отсюда и стремление к совершенствованию. То, что будет, то уже было в веках, бывших прежде. Поймем это по-новому как осуществление в плотных формах первообразов стихийных космических построений. Нам подражая, и вы протяните цепь ваших действий в далекое будущее, за пределы одной личной жизни, в сферы Бессмертной перевоплощающейся Триады, являющейся выражением истинной Индивидуальности человека.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513.</w:t>
      </w:r>
      <w:r w:rsidR="00503321">
        <w:t xml:space="preserve"> (352). </w:t>
      </w:r>
      <w:r w:rsidR="003312B3" w:rsidRPr="003312B3">
        <w:rPr>
          <w:b/>
        </w:rPr>
        <w:t>(М.А.Й.).</w:t>
      </w:r>
      <w:r w:rsidR="00503321">
        <w:t xml:space="preserve"> Мысль плотная, то есть зарожденная в плотном мире, мысль земная, может вызвать и в тонком теле соответствующие следствия по своему роду. Мысль постоянная и мысль упорная и результаты дает устойчивые. Осторожность в мыслях необходима, чтобы оберечься от порождения безобразия. Мысль красоты, мысль о прекрасном не может родить безобразные формы. Следовательно, дело не в мышлении, но в его направлении и характере. Кармически мысль имеет большее значение, чем поступок, ибо в поступке и исчерпывается его энергия, в то время как мысль продуманная, но неосуществленная будет породительницей кармических следствий. Овладение мыслью означает овладение </w:t>
      </w:r>
      <w:r w:rsidR="00503321">
        <w:lastRenderedPageBreak/>
        <w:t>кармой, ибо карма творится мыслью. Человек</w:t>
      </w:r>
      <w:r w:rsidR="00880711">
        <w:t xml:space="preserve"> — </w:t>
      </w:r>
      <w:r w:rsidR="00503321">
        <w:t>владыка своей кармы, если обуздана мысль.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514.</w:t>
      </w:r>
      <w:r w:rsidR="00503321">
        <w:t xml:space="preserve"> (353). </w:t>
      </w:r>
      <w:r w:rsidR="00C065BF" w:rsidRPr="00C065BF">
        <w:rPr>
          <w:b/>
        </w:rPr>
        <w:t>(Гуру).</w:t>
      </w:r>
      <w:r w:rsidR="00503321">
        <w:t xml:space="preserve"> Наш ответ</w:t>
      </w:r>
      <w:r w:rsidR="00880711">
        <w:t xml:space="preserve"> — </w:t>
      </w:r>
      <w:r w:rsidR="00503321">
        <w:t>по обращению, если оно полнострунно, то есть полносердечно. Обращение от ума, но без участия сердца, бесплодно. Надо, чтобы сердце принимало участие в этом процессе. Тогда зов и отклик становятся полюсами вещи единой и, объединенные сердцем, дают непреложность желаемого следствия.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515.</w:t>
      </w:r>
      <w:r w:rsidR="00503321">
        <w:t xml:space="preserve"> (354). </w:t>
      </w:r>
      <w:r w:rsidR="00503321" w:rsidRPr="00827E13">
        <w:rPr>
          <w:b/>
        </w:rPr>
        <w:t>(Июль 23).</w:t>
      </w:r>
      <w:r w:rsidR="00503321">
        <w:t xml:space="preserve"> Ключ к решению многих проблем Мироздания следует искать в цифре семь (7). Строение плотного мира обусловлено твердым, жидким, газообразным и лучистым состояниями материи. Всего их семь. Остальные три в плотном еще не выявлены. Та же семеричность существует и для форм Тонкого Мира, только градация их уплотненности относительна, то есть более разрежена, чем в мире плотном. Над гранитной скалой, над рекою плывут облака закатного неба, переливаясь всеми красками спектра и отражая эти краски в воде. Твердое, жидкое и газообразное состояние материи дает этот эффект. Точно так же и в Мире Надземном есть более устойчивые формы, аналогичные плотным, менее устойчивые, аналогичные жидкостям, или воде, летучие, подобные облакам, и так далее. Астральный двойник скалы очень стоек, воды</w:t>
      </w:r>
      <w:r w:rsidR="00880711">
        <w:t xml:space="preserve"> — </w:t>
      </w:r>
      <w:r w:rsidR="00503321">
        <w:t>пластичен, газов</w:t>
      </w:r>
      <w:r w:rsidR="00880711">
        <w:t xml:space="preserve"> — </w:t>
      </w:r>
      <w:r w:rsidR="00503321">
        <w:t>крайне подвижен: Аналогия полная. Двигательной силой в видимом мире являются разные виды энергий, в Мире Незримости «плотной»</w:t>
      </w:r>
      <w:r w:rsidR="00880711">
        <w:t xml:space="preserve"> — </w:t>
      </w:r>
      <w:r w:rsidR="00503321">
        <w:t>мысль. Она приводит в движение все формы и виды энергий в Надземном, она творит. Творцы, творящие мыслью и стоящие на различных ступенях лестницы жизни, различны по степеням своего могущества, или силы, от низших до создателей целых миров. И обы</w:t>
      </w:r>
      <w:r w:rsidR="00880711">
        <w:t>чный человек, стоящий на каких-</w:t>
      </w:r>
      <w:r w:rsidR="00503321">
        <w:t>то ступенях этой лестницы, там тоже творец, по степени своего разумения и устремлений. Продуктами творческой воли насыщен Мир Тонкий. Видимость Тонкого Мира</w:t>
      </w:r>
      <w:r w:rsidR="00880711">
        <w:t xml:space="preserve"> — </w:t>
      </w:r>
      <w:r w:rsidR="00503321">
        <w:t>по сознанию. Чем выше оно, тем шире его горизонт. Видимость эта также и по созвучию сущности созерцающего со сферами, которые он видит. Тонкий Мир, помимо своих форм, не созданных человеком, наполнен формами, созданными воображением людей. Имеется в виду человечество в массе. Эти сферы по своему характеру, строению и составу столь же разнообразны, сколь различны и сами творцы, то есть люди. Но по своей плотности они распределяются по слоям. Более плотные и тяжелые частицы</w:t>
      </w:r>
      <w:r w:rsidR="00880711">
        <w:t xml:space="preserve"> — </w:t>
      </w:r>
      <w:r w:rsidR="00503321">
        <w:t>ниже, более разреженные</w:t>
      </w:r>
      <w:r w:rsidR="00880711">
        <w:t xml:space="preserve"> — </w:t>
      </w:r>
      <w:r w:rsidR="00503321">
        <w:t xml:space="preserve">выше. Даже на Земле есть мысли, отяжеляющие тело, когда ноги как бы наливаются свинцом и походка становится тяжелой, и есть мысли, дающие крылья, когда тело становится легким, словно у человека вырастают крылья. В Мире Незримом это различие обостряется до предела, когда мысль может приковать развоплощенного к одному месту и сделать из него истукана или же дать ему крылья и свободу </w:t>
      </w:r>
      <w:r w:rsidR="00503321">
        <w:lastRenderedPageBreak/>
        <w:t>передвижения и полетов. Да! Да! Там люди мыслью летают, то есть летают в своем тонком теле вместе с мыслью. Но не может летать тот, кто в мыслях не допускает полетов. Имеет большое значение также и умение разбираться в условиях жизни надземной и знание законов того мира. Все, что в этом отношении приобретено на Земле, приобретает вдруг первенствующее значение. Здесь</w:t>
      </w:r>
      <w:r w:rsidR="00880711">
        <w:t xml:space="preserve"> — </w:t>
      </w:r>
      <w:r w:rsidR="00503321">
        <w:t>просто знание или вера, что там человек может летать, там</w:t>
      </w:r>
      <w:r w:rsidR="00880711">
        <w:t xml:space="preserve"> — </w:t>
      </w:r>
      <w:r w:rsidR="00503321">
        <w:t>способность и умение это делать. Здесь</w:t>
      </w:r>
      <w:r w:rsidR="00880711">
        <w:t xml:space="preserve"> — </w:t>
      </w:r>
      <w:r w:rsidR="00503321">
        <w:t>мысль о возможности чего-то, там реальное осуществление этой мысли. Вот почему сознательная подготовка к надземному пребыванию имеет такое огромное и решающее значение для послесмертного существования. Имеет значение и отрицание такового, ибо для отрицателя перестает существовать то, что он отрицает, так как видимость там по сознанию, то есть по тому, что человек признаёт или что отвергает. Явление веры этим очень значительно и решающе. Точнее будет назвать такую веру верознанием, ибо такое верознание не есть слепая, беспочвенная, бесплодная и не дающая следствий вера во что-то, но такая вера есть реальная мощь, обуславливающая подробности жизни духа в сложнотонких, подвижных, подчиняющихся мысли условиях Надземного Мира. Только подумать, сколько миллиардов развоплощенных духов наполняют пространство Тонкого Мира, и каждый пребывает в сферах, созвучных его сущности в полном соответствии с накоплениями тех элементов, которые собрал он при жизни как в данном своем воплощении, так и в прошлых. Очень важно при этом, сбросив тело, пройти низшие слои, не задерживаясь ни в одном. Только огненное устремление к Высшему может пронести через них. Задержаться</w:t>
      </w:r>
      <w:r w:rsidR="00880711">
        <w:t xml:space="preserve"> — </w:t>
      </w:r>
      <w:r w:rsidR="00503321">
        <w:t>значит остаться, ибо заразительны ужасно. Не опасны тому, кто полностью изжил все низшие притяжения, но даже и при этих условиях остановка в низших слоях может вызвать уснувшие кармические утверждения и как бы оживить их. Этим опасно прошлое для обычного человека. Этим опасны воспоминания. Этим опасно погружение в прошлое. Из прошлого можно брать моменты подъема и восхищения духа и близости к Иерархии Света, но не земные осколки и лохмотья мышления чувств неизжитых, телесных, земных. Земное пребывание и мысли имеют очень большое значение для жизни в Надземном. С чем приходит туда человек и что приносит с собою</w:t>
      </w:r>
      <w:r w:rsidR="00880711">
        <w:t xml:space="preserve"> — </w:t>
      </w:r>
      <w:r w:rsidR="00503321">
        <w:t>важно необычайно. Кто-то всю жизнь собирал знания о Незримых Мирах, а кто-то их отрицал упорно и тупо. Можно представить себе, что пожинает каждый из них. Могут спросить, почему Твердим все о том же. Ответьте: все живут, и все умирают, и надо же, в конце концов, знать, что (же) ожидает человека, переходящего границу так называемой смерти.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516.</w:t>
      </w:r>
      <w:r w:rsidR="00503321">
        <w:t xml:space="preserve"> (355). </w:t>
      </w:r>
      <w:r w:rsidR="003312B3" w:rsidRPr="003312B3">
        <w:rPr>
          <w:b/>
        </w:rPr>
        <w:t>(М.А.Й.).</w:t>
      </w:r>
      <w:r w:rsidR="00503321">
        <w:t xml:space="preserve"> «Быть бычку на веревочке». Сколько бы ни пытался астрал своевольничать, будет он подчинен и обуздан. Ритм устремления к Великому Сердцу не может не дать своих </w:t>
      </w:r>
      <w:r w:rsidR="00503321">
        <w:lastRenderedPageBreak/>
        <w:t>мощных следствий. Устремленная к Высшему мысль, постепенно и незаметно для себя внося все более и более утонченные и очищенные элементы в сознание и накапливая их в Чаше, потушит и преодолеет все, что подлежит изживанию и что не соответствует достигнутой ступени. Мысль, другиня устремленного духа, освободит и возвысит. Ничто не остановит стремящегося, если соблюдается ритм. Потому вложим еще более сознательной воли во все, что возвышает мысль и отрывает сознание от обычности лживой, да, именно лживой, ибо ложь Майи обволакивает мозги призраками очевидности, и видимость эта создает убедительность плотного окружения, в котором задыхаются неосвобожденные духи. Свобода не раньше придет, чем окажется «бычок на веревочке». И запомним: освобождение</w:t>
      </w:r>
      <w:r w:rsidR="00880711">
        <w:t xml:space="preserve"> — </w:t>
      </w:r>
      <w:r w:rsidR="00503321">
        <w:t>в мысли.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517.</w:t>
      </w:r>
      <w:r w:rsidR="00503321">
        <w:t xml:space="preserve"> (356). </w:t>
      </w:r>
      <w:r w:rsidR="00C065BF" w:rsidRPr="00C065BF">
        <w:rPr>
          <w:b/>
        </w:rPr>
        <w:t>(Гуру).</w:t>
      </w:r>
      <w:r w:rsidR="00503321">
        <w:t xml:space="preserve"> Если, ничего не предпринимая, упорно и настойчиво начать думать о чем-то, то рано или поздно, хорошо или плохо, здесь или там или где бы то ни было, но мысль воплотится в явные формы и действия, хорошая</w:t>
      </w:r>
      <w:r w:rsidR="00880711">
        <w:t xml:space="preserve"> — </w:t>
      </w:r>
      <w:r w:rsidR="00503321">
        <w:t>в хорошие, дурная</w:t>
      </w:r>
      <w:r w:rsidR="00880711">
        <w:t xml:space="preserve"> — </w:t>
      </w:r>
      <w:r w:rsidR="00503321">
        <w:t>в плохие. Это следует помнить. Касается это также мыслей летучих, но приемлемых для сознания и несущих на себе печать этой приемлемости, то есть принятия или утверждения. Пусть будет мимолетной мысль: «Этот человек</w:t>
      </w:r>
      <w:r w:rsidR="00880711">
        <w:t xml:space="preserve"> — </w:t>
      </w:r>
      <w:r w:rsidR="00503321">
        <w:t>мой враг». Но когда-то и где-то, быть может, даже в Мире Тонком, при встрече с этим человеком забытая и короткая мысль окажется решающей. Также и соприкосновение с различными условиями жизни надземной будет вызывать в человеке реакцию в полном соответствии с теми мыслями, привычками и действиями, которые были допущены и утверждены на Земле последним решением воли. Начатое когда-то, получит свое логическое, дедуктивное продолжение, то есть продолжение движения по ранее принятому направлению. Много таких направлений сохраняется в человеке, и как только условия начинают им созвучать, продолжение следует в согласии с тем, что было раньше и над чем воля не поставила печати своего останавливающего или обуздывающего решения. Так за каждое слово, мысль или действие несет в себе дух ответственность за их продолжение или прекращение, то есть изъятие, или изживание.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518.</w:t>
      </w:r>
      <w:r w:rsidR="00503321">
        <w:t xml:space="preserve"> (На ночь). Дозволено всё, но со Мною. Ибо, когда вместе, всё Обращаю на пользу. Правильно замечено, что меняется всё и течет, проходя через узлы кармических сочетаний, которые исчерпывают энергии прошлого и завершают известные периоды жизни. Отсюда и групповые встречи, собирание групп и затем их дезинтеграция для встреч новых и новой разрядки старых сплетений. Можно назвать эти явления развязкою кармы.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519.</w:t>
      </w:r>
      <w:r w:rsidR="00503321">
        <w:t xml:space="preserve"> (357). </w:t>
      </w:r>
      <w:r w:rsidR="00503321" w:rsidRPr="00827E13">
        <w:rPr>
          <w:b/>
        </w:rPr>
        <w:t>(Июль 25).</w:t>
      </w:r>
      <w:r w:rsidR="00503321">
        <w:t xml:space="preserve"> Учитель нов всегда. Это указывает на состояние постоянного восхождения, на постоянство и </w:t>
      </w:r>
      <w:r w:rsidR="00503321">
        <w:lastRenderedPageBreak/>
        <w:t>устойчивость пламени сердца и центров. Напряженность огней варьируется по степени надобности, но огонь горит всегда. То же горение сердца Хочет видеть Он и в ученике, хотя не такой же степени напряженности. Каждое сердце может выдержать лишь определенную силу огненного напряжения. Перегорание организмов</w:t>
      </w:r>
      <w:r w:rsidR="00880711">
        <w:t xml:space="preserve"> — </w:t>
      </w:r>
      <w:r w:rsidR="00503321">
        <w:t>явление нередкое. Потому осторожность и равновесие. Сами видите, как некоторые люди переступают законные границы и исчерпывают свои силы. Состояние исчерпанности очень нежелательно, ибо погружает сознание как бы в прострацию и делает его уязвимым для враждебных воздействий. Светильник, внесенный во тьму, ее рассеивает, сам от того не уменьшаясь в своей силе. Это возможно только при условии равновесия, то есть при ровно и устойчиво горящем пламени. Окружающему и людям дается свет пламени, но не само пламя. Огонь сердца, как в древних святилищах, охранялся под угрозою смерти. И в самом деле, утрата пламени в действительности означает смерть духа. Мертвые сердца</w:t>
      </w:r>
      <w:r w:rsidR="00880711">
        <w:t xml:space="preserve"> — </w:t>
      </w:r>
      <w:r w:rsidR="00503321">
        <w:t>это сердца, утратившие свой огонь. Живые мертвецы</w:t>
      </w:r>
      <w:r w:rsidR="00880711">
        <w:t xml:space="preserve"> — </w:t>
      </w:r>
      <w:r w:rsidR="00503321">
        <w:t>явление того же порядка. Охранять свои огни от угашения</w:t>
      </w:r>
      <w:r w:rsidR="00880711">
        <w:t xml:space="preserve"> — </w:t>
      </w:r>
      <w:r w:rsidR="00503321">
        <w:t>долг, первенствующий долг человека. И не только охранять, но и, поддерживая, усиливать и умножать их силу. Устойчивое пламя дает кристаллы огненных отложений, которые являются нетленным, постоянным и неотъемлемым сокровищем человека. В Тонком Мире человек без Агни</w:t>
      </w:r>
      <w:r w:rsidR="00880711">
        <w:t xml:space="preserve"> — </w:t>
      </w:r>
      <w:r w:rsidR="00503321">
        <w:t>ничто. Все возможности жизни, проявления, передвижения и полетов обуславливаются наличием Агни. Потому накапливание кристаллов огня является самой главной задачей воплощенного на Земле человека. Накопление и расточение Агни происходит в жизни, среди самых обычных явлений земного порядка. Именно на мелочах и подробностях жизни происходит умножение или утрата. Незаметно идет этот процесс, но знать безошибочно можно, что умножает огни и что их угашает. Постепенно, а главное, незаметно, растут и уходят огни. Говорится о накоплении Светлого Агни, ибо можно растить и кристаллы черного огня; болтливость, боязливость, волнения, суетливость, беспокойства, страхи, сомнения, заискивание перед людьми, отсутствие достоинства духа, раздражение, уныние, недовольство, жалобы и без исключения все прочие отрицательные качества духа</w:t>
      </w:r>
      <w:r w:rsidR="00880711">
        <w:t xml:space="preserve"> — </w:t>
      </w:r>
      <w:r w:rsidR="00503321">
        <w:t xml:space="preserve">все расточают огни. Уже Говорил, что положительные качества духа суть конденсаторы огненных энергий. Их утверждая, контейнеры создаем для вместилища пламени. Особенно высасывают огненность курение, пьянство, наркотики и всевозможные потворства своим слабостям, распущенность и попустительство. Есть мысли, рождающие пламень сердца, и есть мысли, его убивающие. Огненные мысли и огненное мышление резко отличаются от сумерек мысли, от мыслей, гасящих пламя духа. Даже мысли о преданности, мужестве, бесстрашии, любви к Учителю Света тотчас же возжигают огни сердца. При повторности они становятся устойчивыми. Ритм эту стойкость делает постоянной, то есть ритм создает условия для поддержания неугасимых огней. </w:t>
      </w:r>
      <w:r w:rsidR="00503321">
        <w:lastRenderedPageBreak/>
        <w:t>Пралайя сознания не есть угашение пламени, но его конденсация в кристаллы перед новым, более сильным его проявлением. Всю жизнь ученик может направить на сознательное, планомерное, упорное и неотступное накопление Агни. Сокровище в одночасье нельзя накопить. Нужно время и нужна неотступная последовательность и постоянство в достижении раз навсегда поставленной цели. Каждое мгновение Агни расточается или нарастает. Конечно, основою будет ведущая мысль. Если является она первенствующей в сознании, отодвигающей все остальные на задний план, то процесс собирания Агни может проходить успешно. Можно ритмично и каждодневно давать себе эту задачу, обновляя ее каждое утро энергией новых мыслей о том же, подобно тому как садовник поливает свой сад каждодневно и имеет за ним уход и заботу. О наинужнейшем позаботиться можно. Ведь иначе не с чем будет войти в Мир Тонкий, прекрасный, сияющий беспредельными возможностями для тех, кто входит в него с накопленным Агни.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520.</w:t>
      </w:r>
      <w:r w:rsidR="00503321">
        <w:t xml:space="preserve"> (358). Вокруг слишком много всего</w:t>
      </w:r>
      <w:r w:rsidR="00880711">
        <w:t xml:space="preserve"> — </w:t>
      </w:r>
      <w:r w:rsidR="00503321">
        <w:t>могут глаза разбежаться. Поэтому мысль следует вкладывать в глаза при устремлении к намеченной цели, именно на избранном объекте или задании. Обо всем, что вокруг, не передумаешь</w:t>
      </w:r>
      <w:r w:rsidR="00880711">
        <w:t xml:space="preserve"> — </w:t>
      </w:r>
      <w:r w:rsidR="00503321">
        <w:t>времени не хватит. Значит, то, над чем работает мысль, должно быть избираемо осмотрительно и целесообразно. Все можно детализировать в подробностях до бесконечности. Пусть избранное будет в созвучии с целью и смыслом земного пребывания Человека. Смысл этот в том, чтобы в жизни земной собрать опыт и знания, нужные на пути в Беспредельность. Все остальное не нужно, ибо не наше. Правильно сказал поэт о бессмыслице земной жизни: если верить, что человеку дается только одна «пуста златая чаша, и что напиток в ней мечта, и что она не наша».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521.</w:t>
      </w:r>
      <w:r w:rsidR="00503321">
        <w:t xml:space="preserve"> (359). </w:t>
      </w:r>
      <w:r w:rsidR="003312B3" w:rsidRPr="003312B3">
        <w:rPr>
          <w:b/>
        </w:rPr>
        <w:t>(М.А.Й.).</w:t>
      </w:r>
      <w:r w:rsidR="00503321">
        <w:t xml:space="preserve"> Совершенных людей нет. Значит, устремляться к Владыке приходится в осознании своего несовершенства. Кого-то это убьет или остановит. Но победитель сужденный к Владыке пойдет, несмотря ни на что и при самых ярых выражениях своего несовершенства, пока ярость их не начнет уменьшаться и перегорать на огне устремленного к Нему сердца. Идти к Нему надо, не останавливаясь, не колеблясь, не сомневаясь, несмотря ни на что, несмотря ни на какие случайности или рецидивы прошлого. В постоянстве огней устремления рано или поздно перегорит все. Нет таких недостатков, нет таких проступков, нет ничего, за исключением предательства и оскорбления Иерархии, что могло бы стать преградою на пути или не быть побежденным и преодоленным ритмом и устойчивостью устремления к Великому Сердцу. Что бы ни происходило внутри или вовне, следует огненно помнить, что все это временное, что постоянен и неизменяем Владыка, что, к Нему устремляясь, смывает с себя человек </w:t>
      </w:r>
      <w:r w:rsidR="00503321">
        <w:lastRenderedPageBreak/>
        <w:t>наслоения прошлых свершений. Именно во всем и всегда, во всех делах быть мыслью с Владыкой будет решением верным. Сколько подошедших остановилось из-за осознания своих недостатков и мысли о невозможности двигаться дальше с их грузом. Но ведь Указано взять крест свой с собою и следовать за Позвавшим. Взять крест свой</w:t>
      </w:r>
      <w:r w:rsidR="00880711">
        <w:t xml:space="preserve"> — </w:t>
      </w:r>
      <w:r w:rsidR="00503321">
        <w:t>значит перед лицом всех своих несовершенств в огненном устремлении к Совершенному Сердцу идти и идти, несмотря на их все, себя с ними не отождествляя, но зная, что, как бы ни был человек холоден или горяч, он отринут Владыкой не будет.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522.</w:t>
      </w:r>
      <w:r w:rsidR="00503321">
        <w:t xml:space="preserve"> (360). </w:t>
      </w:r>
      <w:r w:rsidR="00C065BF" w:rsidRPr="00C065BF">
        <w:rPr>
          <w:b/>
        </w:rPr>
        <w:t>(Гуру).</w:t>
      </w:r>
      <w:r w:rsidR="00503321">
        <w:t xml:space="preserve"> Самый близкий подход</w:t>
      </w:r>
      <w:r w:rsidR="00880711">
        <w:t xml:space="preserve"> — </w:t>
      </w:r>
      <w:r w:rsidR="00503321">
        <w:t>через чувство, которое в сердце. Через мозг не подойти и не приблизиться. Значит, действовать можно лишь сердцем. На зов сердца</w:t>
      </w:r>
      <w:r w:rsidR="00880711">
        <w:t xml:space="preserve"> — </w:t>
      </w:r>
      <w:r w:rsidR="00503321">
        <w:t>и отклик мгновенный. Ведь энергии сердца, или огонь, не ограничены ни временем, ни расстояниями, ни жизнью, ни смертью. Сердце</w:t>
      </w:r>
      <w:r w:rsidR="00880711">
        <w:t xml:space="preserve"> — </w:t>
      </w:r>
      <w:r w:rsidR="00503321">
        <w:t>знак будущего века, знак Новой Эпохи, Эпохи Огня. Ибо сердце есть аппарат огненный. В будущее и к Иерархии идем сердцем. Будущее</w:t>
      </w:r>
      <w:r w:rsidR="00880711">
        <w:t xml:space="preserve"> — </w:t>
      </w:r>
      <w:r w:rsidR="00503321">
        <w:t>в веках, в Беспредельности, а сердце</w:t>
      </w:r>
      <w:r w:rsidR="00880711">
        <w:t xml:space="preserve"> — </w:t>
      </w:r>
      <w:r w:rsidR="00503321">
        <w:t>бессмертно и вечно. Следовательно, объединение с будущим и с Беспредельностью может произойти только через сердце. Можно чаще думать о нем, чтобы оно могло проявляться, и ему не мешать. Отрицания мозга мешают. Мозг</w:t>
      </w:r>
      <w:r w:rsidR="00880711">
        <w:t xml:space="preserve"> — </w:t>
      </w:r>
      <w:r w:rsidR="00503321">
        <w:t>инструмент временный, на одно воплощение, и ограничен своими щупальцами</w:t>
      </w:r>
      <w:r w:rsidR="00880711">
        <w:t xml:space="preserve"> — </w:t>
      </w:r>
      <w:r w:rsidR="00503321">
        <w:t>пятью органами чувств. Но ничем не ограничено сердце. Перенесение сознания и мысли в сердце и будет ближайшим подходом к чудеснейшим возможностям наступающей Эпохи Огня.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523.</w:t>
      </w:r>
      <w:r w:rsidR="00503321">
        <w:t xml:space="preserve"> (361). </w:t>
      </w:r>
      <w:r w:rsidR="00503321" w:rsidRPr="00827E13">
        <w:rPr>
          <w:b/>
        </w:rPr>
        <w:t>(Июль 26).</w:t>
      </w:r>
      <w:r w:rsidR="00503321">
        <w:t xml:space="preserve"> Друг Мой, как будем притягивать из пространства мыслью нужные элементы, если сосредоточение на этом не полносозвучно. Именно требуется полнота отрешения от обычного течения мысли и переключение ее на Высшее. Подчеркиваю: на Высшее, ибо пространство полно мыслями самого различного свойства. Фокус Иерархии потому и необходим, чтобы сферы притяжения были соответствующими. Ведь одержатели всех степеней приближаются из пространства, если приемник сознания настроен или, вернее, расстроен соответствующе. Много надо допустить мыслей и чувств неблагозвучных, чтобы это беззаконие состоялось. Но помимо явного одержания, существует еще и другая опасность, менее острая, но вредная тоже,</w:t>
      </w:r>
      <w:r w:rsidR="00880711">
        <w:t xml:space="preserve"> — </w:t>
      </w:r>
      <w:r w:rsidR="00503321">
        <w:t xml:space="preserve">это мысленное внушение со стороны темных. Оно тоже идет по созвучию. Как только недостойные, или низкие мысли и вообще мысли отрицательного свойства, мысли, лишенные света, начинают шевелиться в сознании, темная рука тотчас же пользуется этими моментами слабости, чтобы подбросить свои «мохнатые шарики». Дверями открытыми, мостом проникновения можно назвать недостойные мысли, ибо имеющему их тотчас же дается добавление со стороны темных шептунов. Они постоянно следят, и особенно за каждым коснувшимся Света, чтобы </w:t>
      </w:r>
      <w:r w:rsidR="00503321">
        <w:lastRenderedPageBreak/>
        <w:t>потушить каждую его искорку. Контроль над мыслью необходим как защита от вторжения тьмы. Не сама по себе опасна негодная мысль, но опасна она как магнит, открывающий возможность приближения мыслей, сознательно подбрасываемых темными. Защита нужна, как таран, разбивающий волны низкопробных пространственных мыслей. Главная опасность</w:t>
      </w:r>
      <w:r w:rsidR="00880711">
        <w:t xml:space="preserve"> — </w:t>
      </w:r>
      <w:r w:rsidR="00503321">
        <w:t>со стороны Незримого Мира. Невежды его отрицают, чтобы тем более яро поддаваться его воздействию и быть, вследствие этого, тем более беззащитными. Откуда же столько психических неуравновесий, болезней и зла? Как же иначе могут усилить себя разрушители всех лучших начинаний, как не воздействием сильным и ухищренным на психику отрицателей? Отрицается мысль как пространственная энергия, действующая мощно и целеустремленно и по заданному направлению, отрицается пространственная жизнь, отрицается возможность существования развоплощенного человека и сущностей, злобных и сильных, и ставится тем человек в совершенно беззащитное положение со стороны сильного, тонкого и изощренного в злоделании врага. Этим убийственно отрицание, отсюда столько несчастных, не знающих, как и откуда вползает в их сознание тьма. Хорошим по природе своей, стойким и сильным людям она столь не страшна, как слабым, безвольным, и колеблющимся, и легко поддающимся темным внушениям. Откуда столько пьянчужек, сквернословов, кощунственников и прочих отемненных сознаний? Кем отемненных и как? Надо об этом подумать, и надо помочь и просветить сознание многих.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524.</w:t>
      </w:r>
      <w:r w:rsidR="00503321">
        <w:t xml:space="preserve"> (362). Да, это верно, каждое семя</w:t>
      </w:r>
      <w:r w:rsidR="00880711">
        <w:t xml:space="preserve"> — </w:t>
      </w:r>
      <w:r w:rsidR="00503321">
        <w:t xml:space="preserve">это зерно трансмутирующих энергий, способных из окружающей его материи создавать формы по своему роду и сущности. Именно со стороны трансмутации элементов характерна активность зерна. В одной и той же почве семена розы, левкоев, герани, дуба, кукурузы и так далее дают формы совершенно различные, характерные своими особыми свойствами и особенностями. Стоит подумать о запахе роз или полыни, чтобы представить себе всю мощь трансмутирующей силы зерна. Так же и человек, трансмутатор материи и пространственных энергий, преобразует в микрокосме своем то, что поступает в него, и придает этим поступлениям новые формы, свойственные именно данному человеку и отличные от создаваемых другим человеком. И добрый и злой из сокровища сердца выносят не только добро или зло, но и накладывают печать самой сущности своей трансмутирующей силы на весь тот огромный и постоянно идущий поток материи, который течет через его физическое, астральное и ментальное тело. Можно представить себе, сколь велик этот поток, взятый в масштабе всего человечества. Поистине, трансмутатором всех видов материи, проходящей через его микрокосм, является человек на Земле, утончающий, разрежающий и осветляющий психо-физическую структуру планеты. Можно представить себе и дать </w:t>
      </w:r>
      <w:r w:rsidR="00503321">
        <w:lastRenderedPageBreak/>
        <w:t>ясный отчет, каково различие этой прошедшей через человека материи всех планов, если взять явление идущего Архата, с одной стороны, и пьяницы, обжоры и порочника, с другой. Можно понять, чем насыщает каждый из них тело и все тела планеты, ее ауру и окружающий ее Мир Незримый. Сколько мыслей в течение только одной жизни пройдет через конвейер сознания? И если они от тьмы, то какова же тогда тьма? Поймем и запомним, что человек</w:t>
      </w:r>
      <w:r w:rsidR="00880711">
        <w:t xml:space="preserve"> — </w:t>
      </w:r>
      <w:r w:rsidR="00503321">
        <w:t>это трансмутатор всех видов материи и энергий, которые проходят постоянно и непрерывным потоком через его микрокосм, трансмутатор или зла, или блага.</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827E13">
        <w:rPr>
          <w:b/>
        </w:rPr>
        <w:t xml:space="preserve">525. </w:t>
      </w:r>
      <w:r w:rsidR="003312B3" w:rsidRPr="00827E13">
        <w:rPr>
          <w:b/>
        </w:rPr>
        <w:t>(М</w:t>
      </w:r>
      <w:r w:rsidR="003312B3" w:rsidRPr="003312B3">
        <w:rPr>
          <w:b/>
        </w:rPr>
        <w:t>.А.Й.).</w:t>
      </w:r>
      <w:r w:rsidR="00503321">
        <w:t xml:space="preserve"> Незримая реальность устойчивее очевидности плотной, ибо последняя пройдет, какова бы она ни была, и закончится для сознания со смертью тела, в то время как незримая реальность вдруг оживет, примет явные зримые формы и будет сопутствовать человеку в его жизни в Надземном. Вот почему связь с теми, кто близок устремленному сердцу, несмотря на то, как бы далеки они ни были по земному, утверждает незримую реальность действительности и двигает сознание дальше, расширяя его и насыщая новыми и новыми мыслями. Нет ничего, что видел бы глаз или ощущала рука, но так много дано и дается. Проводник</w:t>
      </w:r>
      <w:r w:rsidR="00880711">
        <w:t xml:space="preserve"> — </w:t>
      </w:r>
      <w:r w:rsidR="00503321">
        <w:t>сердце. Связь идет через него. А двигатель сердца</w:t>
      </w:r>
      <w:r w:rsidR="00880711">
        <w:t xml:space="preserve"> — </w:t>
      </w:r>
      <w:r w:rsidR="00503321">
        <w:t>любовь.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526.</w:t>
      </w:r>
      <w:r w:rsidR="00503321">
        <w:t xml:space="preserve"> (363). </w:t>
      </w:r>
      <w:r w:rsidR="003312B3" w:rsidRPr="003312B3">
        <w:rPr>
          <w:b/>
        </w:rPr>
        <w:t>(М.А.Й.).</w:t>
      </w:r>
      <w:r w:rsidR="00503321">
        <w:t xml:space="preserve"> Обережемся от вторжения чуждых сознаний, которые отовсюду, как из плотного, так и из астрального мира, стремятся прильнуть к магниту зажженного сердца. Они опустошают и вампиризируют сердце. Они бессознательно часто, но упорно и назойливо как бы прилипнуть хотят и установить ближайший контакт. Въедливы очень и очень вредны не столько тьмою, сколько способностью высасывать и пожирать силы. Так и зовем их</w:t>
      </w:r>
      <w:r w:rsidR="00880711">
        <w:t xml:space="preserve"> — </w:t>
      </w:r>
      <w:r w:rsidR="00503321">
        <w:t>пожирателями. Не устанем твердить, сколь же нужны от них постоянный дозор и готовность к охране драгоценной энергии Агни, столь нужной для многих, действительно нуждающихся в ней и имеющих законное право на помощь, ибо не развеют по ветру ее.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527.</w:t>
      </w:r>
      <w:r w:rsidR="00503321">
        <w:t xml:space="preserve"> (364). </w:t>
      </w:r>
      <w:r w:rsidR="00C065BF" w:rsidRPr="00C065BF">
        <w:rPr>
          <w:b/>
        </w:rPr>
        <w:t>(Гуру).</w:t>
      </w:r>
      <w:r w:rsidR="00503321">
        <w:t xml:space="preserve"> Как приближаемся к Высшим? Осознанием, вернее, попытками осознать их сущность. В этом стремлении, при его постоянстве, происходит процесс преображения сознания, ибо, пытаясь приблизиться к Высшему, возвышаемся сами. Видели нас все своими земными глазами, к кому мы подходили, и в свое время все признавали нас или нас отвергали, но позабыли и те и другие, и только немногие помнят, а единицы не только не забыли и не отдалились, но даже приблизились больше, чем раньше, и достигли еще большего понимания смысла нашего прихода и провозвестия. Для кого-то смерть</w:t>
      </w:r>
      <w:r w:rsidR="00880711">
        <w:t xml:space="preserve"> — </w:t>
      </w:r>
      <w:r w:rsidR="00503321">
        <w:t>конец всему, а для кого-то</w:t>
      </w:r>
      <w:r w:rsidR="00880711">
        <w:t xml:space="preserve"> — </w:t>
      </w:r>
      <w:r w:rsidR="00503321">
        <w:t xml:space="preserve">продолжение и обретение новых и еще более близких возможностей, ибо поняли, что никакой смерти нет и что освобождение от тела не </w:t>
      </w:r>
      <w:r w:rsidR="00503321">
        <w:lastRenderedPageBreak/>
        <w:t>есть уничтожение, но рождение в новую жизнь, полную новых, чудесных возможностей. Тот, кто познал, что любовь сильнее смерти, нашел узкую тропу, ведущую в Жизнь.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528.</w:t>
      </w:r>
      <w:r w:rsidR="00503321">
        <w:t xml:space="preserve"> (365). </w:t>
      </w:r>
      <w:r w:rsidR="00503321" w:rsidRPr="00827E13">
        <w:rPr>
          <w:b/>
        </w:rPr>
        <w:t>(Июль 28).</w:t>
      </w:r>
      <w:r w:rsidR="00503321">
        <w:t xml:space="preserve"> Осознание Огненного Сокровища, которое имеем, заставляет бережно его охранять. Состояние постоянной, напряженной дозорности и забота о том, как его не только удержать, но и умножить, вызывает необходимость ежеминутного контроля над всеми чувствами, мыслями и движениями, происходящими в человеке. Не может быть безразличного отношения к тому, что имеет такое решающее значение для всей жизни духа во всех мирах. Физическое тело живет в мире земном, тонкое </w:t>
      </w:r>
      <w:r w:rsidR="00A47E5F">
        <w:t xml:space="preserve">— </w:t>
      </w:r>
      <w:r w:rsidR="00503321">
        <w:t>в Мире Надземном. Но и в мире земном можно уже уделять время для отделения его от плотного тела. Клеточки плотного тела в большей части своей спят. Их можно пробуждать сосредоточением сознания на всех частях и органах тела. Такое сосредоточение сознания вызывает прилив к ним психической энергии, то есть огня. Процесс способствует разделению тел и в то же время укрепляет и оздоровляет и физическое тело, ибо в заболевший орган доступ сознания затрудняется. Огонь можно нести, его не расточая, если обострено состояние внутренней собранности с мыслью о том, что каждое мгновение происходит либо накапливание, либо расточение Агни. Само слово «сдержанность» указывает на то, что сдерживается что-то. Что же сдерживается дозорною волей? Психическая энергия, или огонь, которым насыщено каждое проявление человека, каждое чувство, мысль, действие и поступок. Очень трудно провести не только один день, но даже час при полном и напряженном контроле над собою. Первое соприкосновение с людьми</w:t>
      </w:r>
      <w:r w:rsidR="00880711">
        <w:t xml:space="preserve"> — </w:t>
      </w:r>
      <w:r w:rsidR="00503321">
        <w:t>и волны житейских явлений, захватывая сознание, заставляют забывать о наиглавнейшем, погружая сознание всецело в мир внешний. По крайней мере, так происходит у обычных людей. Идем тропой необычайности. Сдержанность, самообладание, контроль</w:t>
      </w:r>
      <w:r w:rsidR="00880711">
        <w:t xml:space="preserve"> — </w:t>
      </w:r>
      <w:r w:rsidR="00503321">
        <w:t>все это лишь аспекты высшего синтетического качества духа, которое Мы Называем равновесием</w:t>
      </w:r>
      <w:r w:rsidR="00880711">
        <w:t xml:space="preserve"> — </w:t>
      </w:r>
      <w:r w:rsidR="00503321">
        <w:t>знаком внутренней мощи. К земному могуществу устремляются все, хотя и коротки его сроки, но о могуществе духа, основанного на равновесии, мечтают только немногие, практически же утверждают или стремятся его утвердить в каждодневности плотной лишь единицы. Кому же нужно это могущество, если не приносит оно в жизни земной ни богатства, ни всего того, что ценят обычные люди. И мало кого интересует вопрос о том, что в мирах огненное могущество это открывает перед человеком все возможности сознательного, яркого и насыщенного существования. Столь неприметное на Земле, оно является там источником жизни. Могущество Духа Иерарха проявляется и на Земле, но не в том понимании, как у обычных людей. Ничего на Земле не Имевший и Сказавший: «Вот идет Князь Мира сего и не имеет во Мне ничего»,</w:t>
      </w:r>
      <w:r w:rsidR="00880711">
        <w:t xml:space="preserve"> — </w:t>
      </w:r>
      <w:r w:rsidR="00503321">
        <w:lastRenderedPageBreak/>
        <w:t>Явил высшую меру могущества Духа, достигнутую на Земле человеком.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529.</w:t>
      </w:r>
      <w:r w:rsidR="00503321">
        <w:t xml:space="preserve"> (366). </w:t>
      </w:r>
      <w:r w:rsidR="003312B3" w:rsidRPr="003312B3">
        <w:rPr>
          <w:b/>
        </w:rPr>
        <w:t>(М.А.Й.).</w:t>
      </w:r>
      <w:r w:rsidR="00503321">
        <w:t xml:space="preserve"> Огонь любви, огонь признательности, огонь устремления, огонь преданности, огни подвига, огни спокойствия, огни, огни, всюду огни. Без огня ни на шаг. Так становится вся жизнь огненной сказкой, и преображается человек в существо огненное, преображается огнем и чувствами огненными. Земная любовь горит земными огнями, но любовь к Высшему Облику, не ограниченная земным, торжествует над немощью плоти и краткостью жизни земной. Так чувства человеческие можно возвысить и продлить их далеко за пределы одного воплощения, то есть поставить их выше ограничений смерти. Так и в человеческих чувствах проведение более длинной линии будет решением мудрости.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530. </w:t>
      </w:r>
      <w:r w:rsidR="00C065BF" w:rsidRPr="00827E13">
        <w:rPr>
          <w:b/>
        </w:rPr>
        <w:t>(</w:t>
      </w:r>
      <w:r w:rsidR="00C065BF" w:rsidRPr="00C065BF">
        <w:rPr>
          <w:b/>
        </w:rPr>
        <w:t>Гуру).</w:t>
      </w:r>
      <w:r w:rsidR="00503321">
        <w:t xml:space="preserve"> Посланники Иерархии всегда приносят людям огонь, и приношение это ощущается теми, с кем им приходится соприкасаться. Не всем очевидно это наличие пламени, но большинство чуют благодать Помазания и ответствуют по степени и развитию сознания. Этот огонь зажигает огни в подходящих, и тогда каждый из прикоснувшихся выносит из сокровища своего сердца ответный огонь: светлый, если сердце светло, черный, если это темное сердце. Но ответствуют все, и нет равнодушных. Поэтому умейте прикрыть свои огни, когда этого требуют условия жизни. Приносящий огонь должен его уявить</w:t>
      </w:r>
      <w:r w:rsidR="00880711">
        <w:t xml:space="preserve"> — </w:t>
      </w:r>
      <w:r w:rsidR="00503321">
        <w:t>в этом значение Посланных. Но бывают условия, когда нарастание Агни требует уединения, изолированности и необходимости прикрывать огни духа, чтобы не вызывать ненужную реакцию со стороны неготовых. Сдержанность тогда будет требованием sine qua non.</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531.</w:t>
      </w:r>
      <w:r w:rsidR="00503321">
        <w:t xml:space="preserve"> (367). </w:t>
      </w:r>
      <w:r w:rsidR="00503321" w:rsidRPr="00827E13">
        <w:rPr>
          <w:b/>
        </w:rPr>
        <w:t>(Июль 29).</w:t>
      </w:r>
      <w:r w:rsidR="00503321">
        <w:t xml:space="preserve"> Сейчас все мешает, и противодействует все устремлениям духа. Но можно представить себе условия, когда низшие притяжения исчезнут и дух, свободный от них, будет восходить беспрепятственно в сужденную сферу. Мир плотный и мир астральный полны энергиями противодействий. Но в сфере ментала дух может уже отдохнуть от постоянно напряженной борьбы за свое первородство. И в самом деле, плотное окружение не способствует отрыву от земного. В мире, следующем за ним, притяжения обостряются благодаря кажущейся возможности призрачного осуществления всех желаний и устремлений. Опыт показывает, что призраки распадаются и исчезают, а неудовлетворенность желания остается в прежней силе. Муки Тантала</w:t>
      </w:r>
      <w:r w:rsidR="00880711">
        <w:t xml:space="preserve"> — </w:t>
      </w:r>
      <w:r w:rsidR="00503321">
        <w:t xml:space="preserve">символ невозможности потушить пламя желаний путем погружения в созданные энергией желаний образы астральных нагромождений. Самая яркость и напряженность порожденных вожделениями образов скрывает в себе невозможность </w:t>
      </w:r>
      <w:r w:rsidR="00503321">
        <w:lastRenderedPageBreak/>
        <w:t>удовлетворить их физически, так как физическое тело отсутствует. И пламя желаний, страстей и вожделений земного порядка, не будучи удовлетворяемо, болезненно жжет, разгораясь все более ярко, пока породитель его не найдет в себе силы возвыситься духом над сферами притяжения низших огней. Но когда при жизни земной воля овладела огнями желаний и мыслью, вызвавшей их, борьба в мире астральном с призраками, обольщениями и наваждением вожделений проходит успешно и заканчивается быстро победой. Тяжек путь неизжитых чувств. Освобождение от них</w:t>
      </w:r>
      <w:r w:rsidR="00880711">
        <w:t xml:space="preserve"> — </w:t>
      </w:r>
      <w:r w:rsidR="00503321">
        <w:t>в духе. Потворство и попустительство не помогут, а только отяготят. Неизжитое здесь с трудом изживается там. Фокус Иерархии дается как объект для устремления. Устремляться можно и вверх и вниз. Фокус сияет из Сфер Высших, и сознание, направленное на него, создает линии магнитного притяжения к Свету. Темные притяжения к низшим слоям и светлые</w:t>
      </w:r>
      <w:r w:rsidR="00880711">
        <w:t xml:space="preserve"> — </w:t>
      </w:r>
      <w:r w:rsidR="00503321">
        <w:t>кверху оспаривают право на привлечение развоплощенных духов в соответствующие сферы. Но выбор свободен, и выбирает между Светом и тьмою путь свой каждый дух сам. Выбор сопровождается страшной борьбою в человеке энергий, влекущих его во тьму или к Свету. Борьба обострена до предела, и выбор решается духом. Одни идут к Свету, другие</w:t>
      </w:r>
      <w:r w:rsidR="00880711">
        <w:t xml:space="preserve"> — </w:t>
      </w:r>
      <w:r w:rsidR="00503321">
        <w:t>во тьму.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532.</w:t>
      </w:r>
      <w:r w:rsidR="00503321">
        <w:t xml:space="preserve"> (368). </w:t>
      </w:r>
      <w:r w:rsidR="003312B3" w:rsidRPr="003312B3">
        <w:rPr>
          <w:b/>
        </w:rPr>
        <w:t>(М.А.Й.).</w:t>
      </w:r>
      <w:r w:rsidR="00503321">
        <w:t xml:space="preserve"> Владыка недаром Сказал о тьме внешней, где плач и скрежет зубовный. Те сферы, где дух получил свою грануляцию, уже лишены притяжений земных, и там впервые дух человека ощущает свободу и устойчивость уже нераздробляемых устремлений. Зажженный огонь уже не задувается вихрями сфер плотных, и нет омрачителей, тушителей и вампиров всех видов и форм. Темным нет доступа в эти слои. Охраняются они огненными стражами Иерархии. Право на вход в них дается теми элементами отложений в Чаше, которые собраны были при жизни и которые созвучны материи Сфер Высших. Вот почему собирание и накапливание кристаллов светлого Агни так настоятельно нужно в жизни земной.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533.</w:t>
      </w:r>
      <w:r w:rsidR="00503321">
        <w:t xml:space="preserve"> (369). </w:t>
      </w:r>
      <w:r w:rsidR="00C065BF" w:rsidRPr="00C065BF">
        <w:rPr>
          <w:b/>
        </w:rPr>
        <w:t>(Гуру).</w:t>
      </w:r>
      <w:r w:rsidR="00503321">
        <w:t xml:space="preserve"> Ошибочно думать, что у нас пение гимнов и славословия. Везде труд и напряжение. Напряжение этих сфер неимоверно. Приходится вести так же, как и на Земле, приходится охранять, и защищать, и заботиться, вдобавок порой и о вас, оставшихся на Земле. Розовые сны и отдохновение не для тех, кто близок к Владыке.</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827E13">
        <w:rPr>
          <w:b/>
        </w:rPr>
        <w:t>534. (Июль 30).</w:t>
      </w:r>
      <w:r w:rsidR="00503321">
        <w:t xml:space="preserve"> Направим луч понимания в ту область, которая нас интересует, отделив в сознании мир плотный от Тонкого. Трудность в том, что оба существуют в сознании, вернее, отражаются в нем. Уже само представление о физическом мире нематериально, так как является психическим продуктом сознания. Таким же </w:t>
      </w:r>
      <w:r w:rsidR="00503321">
        <w:lastRenderedPageBreak/>
        <w:t>продуктом является и представление о Мире Незримом, и граница тонка, скорее, ее нет, так как сознание есть место встречи обоих миров. Но расчленение необходимо, ибо иначе не расчленить и проводники. Мысли, касающиеся плотного мира, несмотря на то, что самая мысль</w:t>
      </w:r>
      <w:r w:rsidR="00880711">
        <w:t xml:space="preserve"> — </w:t>
      </w:r>
      <w:r w:rsidR="00503321">
        <w:t>явление внеплотное, относятся к области физической, а также и все прочие чувства и ощущения. Чувствознание, и мысли о Мире Незримом, и всё, связанное с телом астральным, будет захватывать уже тонкие сферы. Сознание может погружаться в мир тот и мир этот и жить преимущественно в том или другом. Устремляется сознание волей. Освобождение от мыслей о мире плотном приводит к возможности проникновения в Мир Тонкий. Мышление обоих миров различно. Не имеет значения для Надземного Мира то, что в мире земном имеет значение огромное, и наоборот. Богач и бедняк, земной властелин и человек, не имеющий никакой власти, в Мире Тонком оказываются лишенными этих различий, и различие определяется не внешними условиями, но внутренними накоплениями. И бедняк может оказаться сознанием много богаче миллиардера. Земные отличия значения там не имеют. Говорится об отличиях внешних, но не отличиях духа и его неотъемлемых качеств. Но главное сокровище, которое отличает людей</w:t>
      </w:r>
      <w:r w:rsidR="00880711">
        <w:t xml:space="preserve"> — </w:t>
      </w:r>
      <w:r w:rsidR="00503321">
        <w:t>это Агни. Ничтожество в духовном отношении на троне при всем земном величии ничтожеством будет и там, но не имеющий на Земле ничего, кроме накоплений Агни, там будет обладателем возможностей, которые не снились владельцам сокровищ земных и людям, облеченным земной властью. Все земные преимущества там не имеют значения, но качества духа и духовные накопления мысли определяют условия надземного пребывания. Вопрос в том, на что устремлены энергии человека, когда он еще в теле. Накапливать можно элементы любого порядка: одни, нужные для Земли, но совершенно ненужные в Надземном, другие, наоборот. Накапливание производится мыслью, трудом и устремлением. Острие этих факторов может быть направлено как в плотные сферы, так и в тонкие, и следствие будет созвучно принятому направлению. Сказавший о том, чтобы не собирали себе сокровищ на Земле, Имел в виду именно это условие. Все прочное, плотное, такое ощутимое, очевидное и земное, дающее благополучие, комфорт и сытость, совершенно не нужны в Надземном, но нужно другое. В этом различие подробностей плотного и тонкого существования и данных, требующихся тем и другим.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535.</w:t>
      </w:r>
      <w:r w:rsidR="00503321">
        <w:t xml:space="preserve"> (370). </w:t>
      </w:r>
      <w:r w:rsidR="003312B3" w:rsidRPr="003312B3">
        <w:rPr>
          <w:b/>
        </w:rPr>
        <w:t>(М.А.Й.).</w:t>
      </w:r>
      <w:r w:rsidR="00503321">
        <w:t xml:space="preserve"> Хорошо, когда жизнь лишает всего, даже самого необходимого,</w:t>
      </w:r>
      <w:r w:rsidR="00880711">
        <w:t xml:space="preserve"> — </w:t>
      </w:r>
      <w:r w:rsidR="00503321">
        <w:t xml:space="preserve">тем легче будет собираться в путь дальний. Хорошо помыслить о том, что нужно для этого пути. Хорошо, когда сама жизнь заботливо освобождает от ненужной поклажи и тем облегчает продвижение. При понимании этого источником радости и удовлетворения становится то, что огорчает обычных людей и что омрачало бы сознание, если бы новое, высшее, </w:t>
      </w:r>
      <w:r w:rsidR="00503321">
        <w:lastRenderedPageBreak/>
        <w:t>понимание не озаряло его. Не для того ли Ставит Учитель в положение отрешенности от обычных условий и лишения, казалось бы, нужных вещей и подробностей, чтобы освободить дух перед дальней дорогой от привязанности к окружающему. Если не жаль ничего из того, что вокруг, и не жаль ничего оставить позади, то не будет ли это уже освобождением духа от цепей материального мира? Порадуемся вместо печали тому, что жизнь сама делает для нас то, на что, быть может, своих собственных сил могло бы и не хватить.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536. </w:t>
      </w:r>
      <w:r w:rsidR="00C065BF" w:rsidRPr="00827E13">
        <w:rPr>
          <w:b/>
        </w:rPr>
        <w:t>(Гуру</w:t>
      </w:r>
      <w:r w:rsidR="00C065BF" w:rsidRPr="00C065BF">
        <w:rPr>
          <w:b/>
        </w:rPr>
        <w:t>).</w:t>
      </w:r>
      <w:r w:rsidR="00503321">
        <w:t xml:space="preserve"> Платон Говорил о связанных душах. Посмотрите кругом: где они, не связанные чем-то и как-то? Свобода и связанность</w:t>
      </w:r>
      <w:r w:rsidR="00880711">
        <w:t xml:space="preserve"> — </w:t>
      </w:r>
      <w:r w:rsidR="00503321">
        <w:t>в духе. Свобода и связанность могут не зависеть от внешних условий, если осознано, что освобождение лежит не вовне, но внутри.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537.</w:t>
      </w:r>
      <w:r w:rsidR="00503321">
        <w:t xml:space="preserve"> (371). </w:t>
      </w:r>
      <w:r w:rsidR="00503321" w:rsidRPr="00827E13">
        <w:rPr>
          <w:b/>
        </w:rPr>
        <w:t>(Июль 30).</w:t>
      </w:r>
      <w:r w:rsidR="00503321">
        <w:t xml:space="preserve"> Нет такой темницы, где не мог бы гореть огонь сердца, нет таких условий, в которых не мог бы расти дух и развиваться, нет такой тьмы, которая не рассеивалась бы от лучей света, и нет таких препятствий, которых не в силах преодолеть психическая энергия. Преодоление следует понимать как победу. А побеждает все тот, кто самого себя сумеет победить. Так от внешних попыток переходим к внутреннему деланию, которое только одно и приводит человека на Путь Жизни. Обычно люди вкладывают энергии свои и цель устремлений в то, что вовне, в то время как внешним нельзя заменить внутреннее, ибо внешнее не принадлежит нам, и на планете мы только лишь путники временные. Конечно, планета</w:t>
      </w:r>
      <w:r w:rsidR="00880711">
        <w:t xml:space="preserve"> — </w:t>
      </w:r>
      <w:r w:rsidR="00503321">
        <w:t>наш дом, хотя и на время. Однако, как всякий дом, он требует украшения и заботы о нем, но при условии ясного представления о том, что конечной целью пребывания человека на Земле не является это малое небесное тело среди миллиардов других. Таким образом, и путь человека по звездам, путь звездный, и необходимость смены воплощений и всех оболочек духа заставляют осознавать, как все, что имеем, не принадлежит нам и не является нашим. Наше</w:t>
      </w:r>
      <w:r w:rsidR="00880711">
        <w:t xml:space="preserve"> — </w:t>
      </w:r>
      <w:r w:rsidR="00503321">
        <w:t>это результат всех жизненных опытов, то есть знание, извлеченное из воплощений, и те отложения в Чаше, которые оно дает. Опытное знание</w:t>
      </w:r>
      <w:r w:rsidR="00880711">
        <w:t xml:space="preserve"> — </w:t>
      </w:r>
      <w:r w:rsidR="00503321">
        <w:t xml:space="preserve">значит знание примененное, дающее наслоения кристаллических отложений огня, и не подлежащее разрушению временем и сменою оболочек. Не в них отлагается опыт, но в Чаше, которая одна для всех воплощений. Почва на лугу одна, но цветы на ней разные, и каждый цветок, и каждая травка, от ядовитой до жизнедателей, извлекает из одной и той же почвы и кристаллизует в формы элементы, созвучные сущности зерна. Так зерно духа во всяких условиях жизни из них извлекает опыт и знание по сущности духа и его устремлениям вне ярой от этих внешних условий зависимости. Как два семени трав, ядовитых и полезных, из той же самой почвы извлекают ядовитые или полезные свои свойства, так два человека при тех же внешних условиях жизни от </w:t>
      </w:r>
      <w:r w:rsidR="00503321">
        <w:lastRenderedPageBreak/>
        <w:t>жизни берут: один</w:t>
      </w:r>
      <w:r w:rsidR="00880711">
        <w:t xml:space="preserve"> — </w:t>
      </w:r>
      <w:r w:rsidR="00503321">
        <w:t>элементы Света, другой</w:t>
      </w:r>
      <w:r w:rsidR="00880711">
        <w:t xml:space="preserve"> — </w:t>
      </w:r>
      <w:r w:rsidR="00503321">
        <w:t>тьмы.</w:t>
      </w:r>
      <w:r w:rsidR="00827E13">
        <w:rPr>
          <w:lang w:val="en-US"/>
        </w:rPr>
        <w:t xml:space="preserve"> </w:t>
      </w:r>
      <w:r w:rsidR="00503321">
        <w:t>Трансмутирующее внешние энергии начало обуславливает этот процесс и его направление и характер. Один из сокровища сердца выносит добро, другой</w:t>
      </w:r>
      <w:r w:rsidR="00880711">
        <w:t xml:space="preserve"> — </w:t>
      </w:r>
      <w:r w:rsidR="00503321">
        <w:t>зло, один</w:t>
      </w:r>
      <w:r w:rsidR="00880711">
        <w:t xml:space="preserve"> — </w:t>
      </w:r>
      <w:r w:rsidR="00503321">
        <w:t>Свет, другой</w:t>
      </w:r>
      <w:r w:rsidR="00880711">
        <w:t xml:space="preserve"> — </w:t>
      </w:r>
      <w:r w:rsidR="00503321">
        <w:t>тьму. То, что трансмутируется, не есть ни зло, ни добро. Тьма или Свет сердцем творятся</w:t>
      </w:r>
      <w:r w:rsidR="00880711">
        <w:t xml:space="preserve"> — </w:t>
      </w:r>
      <w:r w:rsidR="00503321">
        <w:t>черным и светлым. Сердце</w:t>
      </w:r>
      <w:r w:rsidR="00880711">
        <w:t xml:space="preserve"> — </w:t>
      </w:r>
      <w:r w:rsidR="00503321">
        <w:t>это великий трансмутатор материи и энергий, текущих через оболочки духа. Так каждое мгновение творит человек Свет или тьму. Мыслью и чувствами это творится, ибо творчество</w:t>
      </w:r>
      <w:r w:rsidR="00880711">
        <w:t xml:space="preserve"> — </w:t>
      </w:r>
      <w:r w:rsidR="00503321">
        <w:t>это удел человека. В Беспредельности творческие способности растут, ибо границ не имеют. Миры зачинаются творческой мыслью. Творческая мощь человеческого духа в потенциале своем безгранична.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538.</w:t>
      </w:r>
      <w:r w:rsidR="00503321">
        <w:t xml:space="preserve"> (372). </w:t>
      </w:r>
      <w:r w:rsidR="003312B3" w:rsidRPr="003312B3">
        <w:rPr>
          <w:b/>
        </w:rPr>
        <w:t>(М.А.Й.).</w:t>
      </w:r>
      <w:r w:rsidR="00503321">
        <w:t xml:space="preserve"> Предстояние совершается мыслью. Можно понять и представить себе, какое значение имеет такое предстояние в Мысленном Мире. На Земле приуготовляемся к жизни в Надземном и прорываем каналы в пространстве для внеплотного пребывания. Там устремление движет, но без тягости плотных условий. Жизнь легка там, как мысль. Но ведь и мысли бывают различные одни тянут кверху, другие</w:t>
      </w:r>
      <w:r w:rsidR="00880711">
        <w:t xml:space="preserve"> — </w:t>
      </w:r>
      <w:r w:rsidR="00503321">
        <w:t>вниз. Люди ездят на привычных коньках мысли. Этим значительны привычные мысли. Будем привыкать мыслить о лучшем во всем. Иначе как же поднимем мыслью планету. Ведь мыслью, даже без слов, можно возвысить других. Себя возвышая</w:t>
      </w:r>
      <w:r w:rsidR="00880711">
        <w:t xml:space="preserve"> — </w:t>
      </w:r>
      <w:r w:rsidR="00503321">
        <w:t>других возвышаем с собою. Возвышая свое сознание, не уподобимся надутым пузырям</w:t>
      </w:r>
      <w:r w:rsidR="00880711">
        <w:t xml:space="preserve"> — </w:t>
      </w:r>
      <w:r w:rsidR="00503321">
        <w:t>могут лопнуть.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539. </w:t>
      </w:r>
      <w:r w:rsidR="00C065BF" w:rsidRPr="00827E13">
        <w:rPr>
          <w:b/>
        </w:rPr>
        <w:t>(Гур</w:t>
      </w:r>
      <w:r w:rsidR="00C065BF" w:rsidRPr="00C065BF">
        <w:rPr>
          <w:b/>
        </w:rPr>
        <w:t>у).</w:t>
      </w:r>
      <w:r w:rsidR="00503321">
        <w:t xml:space="preserve"> Размышление о наинужнейшем полезно. Действие мыслью важнее физического. Каждая мысль имеет корень. Питая мысль чувством, упрочиваем ее корни. А родина чувства есть сердце. Жить сердцем лучше, [чем] только лишь мозгом, ибо сердце переживает и тело, и мозг.</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 xml:space="preserve">540. </w:t>
      </w:r>
      <w:r w:rsidR="00503321">
        <w:t xml:space="preserve">(373). </w:t>
      </w:r>
      <w:r w:rsidR="00503321" w:rsidRPr="00827E13">
        <w:rPr>
          <w:b/>
        </w:rPr>
        <w:t>(Авг. 1).</w:t>
      </w:r>
      <w:r w:rsidR="00503321">
        <w:t xml:space="preserve"> Как заставить пылать огни сердца? Любовью. Как любовь привить, и усилить, и заставить гореть? Истинно, ритмом устремления к Высшему, что имеем. Свет один</w:t>
      </w:r>
      <w:r w:rsidR="00880711">
        <w:t xml:space="preserve"> — </w:t>
      </w:r>
      <w:r w:rsidR="00503321">
        <w:t>Иерархия. Фокус один</w:t>
      </w:r>
      <w:r w:rsidR="00880711">
        <w:t xml:space="preserve"> — </w:t>
      </w:r>
      <w:r w:rsidR="00503321">
        <w:t>Иерарх. К Нему устремимся и мыслью, и чувством. Но кажется если, что будто отставлен, то знай</w:t>
      </w:r>
      <w:r w:rsidR="00880711">
        <w:t xml:space="preserve"> — </w:t>
      </w:r>
      <w:r w:rsidR="00503321">
        <w:t xml:space="preserve">это Майя. Не Может оставить Владыка. Только накипь земная, и шум суеты, и тягость докучливых мыслей создают очевидность реальности Майи. Ей скажи: «Отойди, не заступай путь мой к Свету. Много раз обольщали меня твои призраки смутности лунной, связи лишая с источником Света. Отступи, многоликая Майя. Ты не можешь пресечь путь мой, сужденный от начала времени. Отойдешь, ибо временны волны твоих порождений, но неразрывна моя связь с Владыкой и поверх твоих снов и иллюзий. В сердце своем утверждаю Владыку всем внушеньям твоим вопреки. Не боюсь тебя, Майя. Не боюсь измышлений и прельщений твоих. Я вечен, но временна ты и завеса </w:t>
      </w:r>
      <w:r w:rsidR="00503321">
        <w:lastRenderedPageBreak/>
        <w:t>твоя над сознаньем. Развеется лунная одурь, рассеется мгла, и снова мне будет сиять Луч Великого Сердца и Будет Владыка со мною». Так обратился идущий к Владыке, когда призраки Майи путь заступили ему.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827E13">
        <w:rPr>
          <w:b/>
        </w:rPr>
        <w:t>541.</w:t>
      </w:r>
      <w:r w:rsidR="00503321">
        <w:t xml:space="preserve"> (374). Требуется несломимая вера в конечную победу Света в себе, чтобы перед лицом очевидности внешней утверждать огненную действительность. Хорошо в это время основы в себе повторять. От основ никуда не уйти. Нельзя отрицать несомненное. Нельзя отрицать, опыт имея, переход в Мир Надземный после смерти физического тела. Нельзя отрицать свое тонкое тело, ибо не раз выделялось оно в сознании плотном и было в том Мире, куда уходят развоплощенцы. Нельзя отрицать примата духа, ибо сила его уявлялась не раз в явлениях Тонкого Мира и в мире земном. Владыку нельзя отрицать, ибо свидетельства были явлений Его. Два мира нельзя отвергать</w:t>
      </w:r>
      <w:r w:rsidR="00880711">
        <w:t xml:space="preserve"> — </w:t>
      </w:r>
      <w:r w:rsidR="00503321">
        <w:t>земной и Надземный, ибо опыт имеется в том и другом. Через семь лет меняется плотное тело в элементах своих, замещаясь новым составом материи, но обладатель его, который над телом, он остается и жить продолжает в химически теле другом, имеющем только внешне ту же, прежнюю форму, которая растет, достигает расцвета, стареет и дезинтегрирует, чтобы освободить дух для жизни в Надземном. В этом потоке жизни и смены проводников</w:t>
      </w:r>
      <w:r w:rsidR="00880711">
        <w:t xml:space="preserve"> — </w:t>
      </w:r>
      <w:r w:rsidR="00503321">
        <w:t>миллиарды людей. Поток эволюционен. Сперва опускаясь в материю и затем поднимаясь и утончаясь, развивается и растет все живое, чтобы достичь форм внеплотных, той же внеплотности, с которой началась эта жизнь, но на высшей ступени и в сознании полном о пройденном пути и пути предстоящем в новом цикле времен. Так Путь определен, он идет в беспредельность достижений. Он не имеет конца. Вся жизнь земная в данном теле</w:t>
      </w:r>
      <w:r w:rsidR="00880711">
        <w:t xml:space="preserve"> — </w:t>
      </w:r>
      <w:r w:rsidR="00503321">
        <w:t>только миг краткий на этом пути без конца и начала.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130ED">
        <w:rPr>
          <w:b/>
        </w:rPr>
        <w:t>542.</w:t>
      </w:r>
      <w:r w:rsidR="00503321">
        <w:t xml:space="preserve"> (375). </w:t>
      </w:r>
      <w:r w:rsidR="003312B3" w:rsidRPr="003312B3">
        <w:rPr>
          <w:b/>
        </w:rPr>
        <w:t>(М.А.Й.).</w:t>
      </w:r>
      <w:r w:rsidR="00503321">
        <w:t xml:space="preserve"> Возникающее средостение можно разрушить огненным напряжением к нам. Каждодневно мне приходилось снова и снова себя утверждать в явлении действительности мира духа перед яростью очевидности плотной. Оно и понятно, ибо тяжко духу в темнице своей. Плотное тело веригам подобно, плотные условия</w:t>
      </w:r>
      <w:r w:rsidR="00880711">
        <w:t xml:space="preserve"> — </w:t>
      </w:r>
      <w:r w:rsidR="00503321">
        <w:t>тюрьме, а живущий в них</w:t>
      </w:r>
      <w:r w:rsidR="00880711">
        <w:t xml:space="preserve"> — </w:t>
      </w:r>
      <w:r w:rsidR="00503321">
        <w:t xml:space="preserve">заключенному. Трудно тому, кто представляет себе свободу надземного пребывания и кто сохранил память о пространствах Тонкого Мира, помириться с ограниченностью земного существования. Дух рвется из темницы своей к Свету Высшего Мира и тоскует о своей надземной Родине. Но земной путь нужен, но нужно приобрести знание и опыт и накопить те элементы, которые необходимы для сознательной жизни в Надземном. Чем же жить там, если не накопить и не собрать? Чем будут там жить те, кто жил только земным и, кроме него, никогда не помыслил даже о возможности жизни вне тела или тупо отрицал эту возможность? Там, </w:t>
      </w:r>
      <w:r w:rsidR="00503321">
        <w:lastRenderedPageBreak/>
        <w:t>где жизнь</w:t>
      </w:r>
      <w:r w:rsidR="00880711">
        <w:t xml:space="preserve"> — </w:t>
      </w:r>
      <w:r w:rsidR="00503321">
        <w:t>по сознанию, там вся она пройдет кругом, определяемым широтою сознания, и тем, что оно признает или отрицает. То, что отрицается сознанием, перестает существовать для него. Мыслью определяются условия жизни в Надземном. Творец своей судьбы и своего будущего</w:t>
      </w:r>
      <w:r w:rsidR="00880711">
        <w:t xml:space="preserve"> — </w:t>
      </w:r>
      <w:r w:rsidR="00503321">
        <w:t>сам человек. Чем свяжет или освободит он себя на Земле, тем связан или освобожден будет там. Так каждой мыслью своей кует себе цепи рабства или разбивает оковы ограничений. Там, где все движется мыслью, там царствует мысль безраздельно и властно. Кто мыслью свободной своей овладел и раскрепостил ее от измышлений, невежества и предрассудков людских, тот там властелин своей мысли и всех тех возможностей, которые мыслью свободной даются. Сеятель здесь, а там жнец своих мыслей.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130ED">
        <w:rPr>
          <w:b/>
        </w:rPr>
        <w:t>543.</w:t>
      </w:r>
      <w:r w:rsidR="00503321">
        <w:t xml:space="preserve"> (376). </w:t>
      </w:r>
      <w:r w:rsidR="00C065BF" w:rsidRPr="00C065BF">
        <w:rPr>
          <w:b/>
        </w:rPr>
        <w:t>(Гуру).</w:t>
      </w:r>
      <w:r w:rsidR="00503321">
        <w:t xml:space="preserve"> Чтение хорошо и полезно, но размышление нужнее. Когда-то не было книг и читать было нечего, но продвигались размышлением. И даже чтение хороших книг без размышления бесполезно. Только продуманное сознательно ассимилируется духом. Только продуманное и принятое утверждается в применении. Отшельники-йоги без книг размышлением достигали. Мысль растет, если сосредоточиваться на ней. Сосредоточение как поливка цветов. В сознание допускаются лишь полезные мысли. Много мыслей, идущих со стороны. Они нуждаются в строгом контроле. Мыслями управляет закон созвучия. В сознание проникает то, что созвучно ему. Контроль в том, какие мысли допущены к пребыванию, поощрению и утверждению. Без дозорного состояния духа продвижение невозможно. Без контроля над мыслью ею овладеть нельзя. Состояние постоянного бодрствования мыслью предписывается идущему ученику.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130ED">
        <w:rPr>
          <w:b/>
        </w:rPr>
        <w:t>544.</w:t>
      </w:r>
      <w:r w:rsidR="00503321">
        <w:t xml:space="preserve"> (377). (</w:t>
      </w:r>
      <w:r w:rsidR="00503321" w:rsidRPr="00E130ED">
        <w:rPr>
          <w:b/>
        </w:rPr>
        <w:t>Авг. 3).</w:t>
      </w:r>
      <w:r w:rsidR="00503321">
        <w:t xml:space="preserve"> Сын Мой, пора подводить итоги прожитой жизни и укладывать собранное в заветный ларец. Отобрать тщательно нужное от ненужного, ценное</w:t>
      </w:r>
      <w:r w:rsidR="00880711">
        <w:t xml:space="preserve"> — </w:t>
      </w:r>
      <w:r w:rsidR="00503321">
        <w:t>от хлама и сора, то, без чего нельзя обойтись,</w:t>
      </w:r>
      <w:r w:rsidR="00880711">
        <w:t xml:space="preserve"> — </w:t>
      </w:r>
      <w:r w:rsidR="00503321">
        <w:t>от излишних вещей и непреходящее</w:t>
      </w:r>
      <w:r w:rsidR="00880711">
        <w:t xml:space="preserve"> — </w:t>
      </w:r>
      <w:r w:rsidR="00503321">
        <w:t>от временного. Качества духа взять не забудем, но лишь положительные. Мысли проверим и отделим земные от мыслей надземных. Путники пути беспредельного знать бы должны, что нужно в пути и что не нужно, и этот отбор вести постоянно, так как ненужное имеет тенденцию аккумулироваться и нарастать. Каждое десятилетие имеет свое значение; седьмое</w:t>
      </w:r>
      <w:r w:rsidR="00880711">
        <w:t xml:space="preserve"> — </w:t>
      </w:r>
      <w:r w:rsidR="00503321">
        <w:t>особое, завершающее, когда можно начать мысленное вступление в условия тонкого существования. Десятое семилетие или седьмое десятилетие</w:t>
      </w:r>
      <w:r w:rsidR="00880711">
        <w:t xml:space="preserve"> — </w:t>
      </w:r>
      <w:r w:rsidR="00503321">
        <w:t xml:space="preserve">можно подумать над ним. Мышление Дальних Миров связано с жизнью в Надземном. Хорошо здесь и там, ибо идет поверх жизни обычной. Под Дальними Мирами Подразумеваем Высшие планеты высших ступеней эволюции. Формы жизни, осуществленные там, когда-то осуществятся и на Земле, но ментально их можно внедрить </w:t>
      </w:r>
      <w:r w:rsidR="00503321">
        <w:lastRenderedPageBreak/>
        <w:t>и сейчас в атмосферу земную, насыщая ими ауру планеты. Конвейер сознания дозволяет цементирование пространства мыслью. И когда это делается сознательно, упорно и планомерно, сотрудничество с Нами вступает в особую фазу. Коллектив сотрудников Света, не связанных между собой ничем, кроме мысли, сотрудников, рассеянных по лику Земли, сознательно принимает участие в строительстве эволюционных ступеней человечества. Каждый камень или даже камушек, принесенный на Общее Благо, ценен для эволюции. Не будем рассматривать такое приношение с личной точки зрения, ибо личная точка зрения обусловлена как таковая явлением Майи и мерилом не может служить. Смотреть на окружающее будем учиться не только с точки зрения других людей, и притом положений различных, но и под углом зрения сверхличным, не касающимся ограниченного круга, в котором живет обычное «я» человека. Поднимаясь над жизнью, как орел над землею, можно видеть с высоты взаимоотношение многих вещей, которые при рассмотрении личном занимали весь горизонт сознания, как огромный дом перед окошком. Но горизонты видны с высоты. Над Землей не подняться, от нее не оторвавшись. О том, что привязывает к Земле, можно подумать. Свободы мышления не достичь, от Земли не оторвавшись. Личность, в которой временно живет каждый, является тем, что связывает мышление и заслоняет горизонты дальней видимости. Индивидуальность</w:t>
      </w:r>
      <w:r w:rsidR="00880711">
        <w:t xml:space="preserve"> — </w:t>
      </w:r>
      <w:r w:rsidR="00503321">
        <w:t>не личность; поднявшись в ее сферу, легче судить о Невидимом и видимом мирах. Два мира объединяются в сверхличном сознании, и в этом объединении</w:t>
      </w:r>
      <w:r w:rsidR="00880711">
        <w:t xml:space="preserve"> — </w:t>
      </w:r>
      <w:r w:rsidR="00503321">
        <w:t>одна из важнейших задач настоящей ступени эволюции человечества нашей планеты.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130ED">
        <w:rPr>
          <w:b/>
        </w:rPr>
        <w:t>545.</w:t>
      </w:r>
      <w:r w:rsidR="00503321">
        <w:t xml:space="preserve"> (378). </w:t>
      </w:r>
      <w:r w:rsidR="003312B3" w:rsidRPr="003312B3">
        <w:rPr>
          <w:b/>
        </w:rPr>
        <w:t>(М.А.Й.).</w:t>
      </w:r>
      <w:r w:rsidR="00503321">
        <w:t xml:space="preserve"> Конечно, день рождения в человеческой жизни имеет значение как начало годичного цикла духа, когда закладывается как бы начало для всего года и усиливается возможность делать это сознательно. Для этой, новой, ступени жизни земной возьмем мысль о значении внеплотного в плотном, надземного в земном, невидимого в видимом и духовного в материальном. Никто не станет отрицать, что мысль является первенствующим фактором жизни каждого человека. Думают все, но искусство мышления</w:t>
      </w:r>
      <w:r w:rsidR="00880711">
        <w:t xml:space="preserve"> — </w:t>
      </w:r>
      <w:r w:rsidR="00503321">
        <w:t xml:space="preserve">во владении только немногих. Заключается оно главным образом в том, чтобы уметь освобождать сознание от огромной массы случайных и совершенно ненужных мыслей, которые обычно заполняют сознание. Труд, сосредоточенный труд, тем и хорош, что хотя бы на время собирает мысли на одном предмете, затрудняя их привычное разбрасывание и блуждание. Кончается работа, и мысли вновь начинают скакать с предмета на предмет. Если найти в себе силы каждое мгновение мысль устремлять лишь на полезное мышление, соизмеримое с целью и смыслом существования человека, то общий характер потока мыслей изменится и упорядочится и приобретет нужный характер. Ведь </w:t>
      </w:r>
      <w:r w:rsidR="00503321">
        <w:lastRenderedPageBreak/>
        <w:t>каждый момент можно употребить с пользою, где бы ни быть и что бы ни делать. Самое скучное ожидание можно превратить в нечто весьма полезное и хорошее. Много добра можно мыслью творить и вносить ею Свет в область жизни обычной.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130ED">
        <w:rPr>
          <w:b/>
        </w:rPr>
        <w:t>546.</w:t>
      </w:r>
      <w:r w:rsidR="00503321">
        <w:t xml:space="preserve"> (379). </w:t>
      </w:r>
      <w:r w:rsidR="00C065BF" w:rsidRPr="00C065BF">
        <w:rPr>
          <w:b/>
        </w:rPr>
        <w:t>(Гуру).</w:t>
      </w:r>
      <w:r w:rsidR="00503321">
        <w:t xml:space="preserve"> В сущности говоря, Йога есть путь преображения жизни мыслью. И поэтому</w:t>
      </w:r>
      <w:r w:rsidR="00880711">
        <w:t xml:space="preserve"> — </w:t>
      </w:r>
      <w:r w:rsidR="00503321">
        <w:t>на мысли упор. Не надо никаких насильственных действий, не надо никаких вымученных усилий, но надо явить сильную, четкую, идущую от сердца, целеустремленную мысль. Если мысль ведет человека, то можно спросить себя: каковы же мои мысли и куда они в конечном итоге меня приведут? Ведут и приводят мысли, но какие, но куда? В притоны ведь тоже мысли приводят, приводят они и ко всем видам слабостей, пороков и попустительств. Сознательный выбор мыслей имеет решающее значение. Отсюда и необходимость контроля над мыслями, не соответствующими лучшим устремлениям духа и замедляющими его эволюцию. Постоянство контроля затрудняется тем, что часто забывают о нем, и тогда мысли несутся, куда хочет астрал, тогда они на услужении самости, тогда останавливается продвижение духа и тогда мысль ведет куда угодно, но только не вверх. Так драгоценнейший дар эволюции рассыпается понапрасну, и начинается бесцельное топтание на одном месте.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E130ED">
        <w:rPr>
          <w:b/>
        </w:rPr>
        <w:t>547.</w:t>
      </w:r>
      <w:r w:rsidR="00503321">
        <w:t xml:space="preserve"> (380). </w:t>
      </w:r>
      <w:r w:rsidR="00503321" w:rsidRPr="00E130ED">
        <w:rPr>
          <w:b/>
        </w:rPr>
        <w:t>(Авг. 4).</w:t>
      </w:r>
      <w:r w:rsidR="00503321">
        <w:t xml:space="preserve"> Вот Говорим о контроле над мыслью, но кто же ее контролирует? Воля. А кто контролирует и направляет волю? Кто обитает в теле и оболочках? Кто помнит и рекордирует все, что течет перед сознанием? Кто рекордирует жизнь бедняка и владыки земного? Кто собирает опыт и знание в Чаше? Кто Чаши владелец? Кто? Кто? Так отделяя происходящее от того, кто его наблюдает и складывает в архивах памяти, можно подойти к центру в себе, вокруг которого, как планеты вокруг Солнца, вращается мир человека. Тело отбросим</w:t>
      </w:r>
      <w:r w:rsidR="00880711">
        <w:t xml:space="preserve"> — </w:t>
      </w:r>
      <w:r w:rsidR="00503321">
        <w:t>это не «Я». Тонкое тоже отбросим, это тоже не «Я». Сегодня ум занят одними мыслями, завтра другими. Мысли текут, как воды потока, постоянно сменяясь.</w:t>
      </w:r>
      <w:r w:rsidR="00E130ED" w:rsidRPr="00F714C9">
        <w:t xml:space="preserve"> </w:t>
      </w:r>
      <w:r w:rsidR="00503321">
        <w:t>Мысль</w:t>
      </w:r>
      <w:r w:rsidR="00880711">
        <w:t xml:space="preserve"> — </w:t>
      </w:r>
      <w:r w:rsidR="00503321">
        <w:t>это тоже не «Я». Но часто «Я» отождествляет себя с оболочками своими и считает, что «Я»</w:t>
      </w:r>
      <w:r w:rsidR="00880711">
        <w:t xml:space="preserve"> — </w:t>
      </w:r>
      <w:r w:rsidR="00503321">
        <w:t>это они. Но не может созерцаемое и созерцатель, видимое и видящий, ощущаемое и ощущающий, мыслимое и мыслитель быть одним и тем же. Назовем это «Я» в человеке духом, облеченным внешними оболочками, или проводниками. Оболочки</w:t>
      </w:r>
      <w:r w:rsidR="00880711">
        <w:t xml:space="preserve"> — </w:t>
      </w:r>
      <w:r w:rsidR="00503321">
        <w:t>его орудия для сношения и сообщения с внешними, по отношению к духу, мирами. Тела эти, физическое, тонкое и ментальное, строит он сам, облекая себя материей соответствующих планов и определенного состава в зависимости от своих устремлений. Следует помнить и знать, что два физических тела, скажем, отшельника-йога и пьяницы и обжоры, различны по своему составу, что материя их в одном случае разрежена и очищена от грубых и тяжких земных элементов, в другом</w:t>
      </w:r>
      <w:r w:rsidR="00880711">
        <w:t xml:space="preserve"> — </w:t>
      </w:r>
      <w:r w:rsidR="00503321">
        <w:t xml:space="preserve">заражена ими до </w:t>
      </w:r>
      <w:r w:rsidR="00503321">
        <w:lastRenderedPageBreak/>
        <w:t>такой степени, что разложение ее иногда начинается уже при жизни, задолго до смерти тела. Очищение физического тела от тяжких земных флюидов, вызывающих преждевременное разложение, болезни и старость, является задачей того, кто хочет телом своим овладеть и разредить и утончить его состав. Тело физическое может легко отемняться или, наоборот, осветляться. Это зависит от состояния духа и состояния других оболочек. Отемнение мысли и тонкого тела тотчас же отражается и на плотном теле. Говорят: «Он был мрачнее тучи», «На его лицо набежала тень». Много выражений свидетельствует о том, как реагирует плотное тело на мысли и чувства своего обладателя. Одни возвышают его, другие отемняют. Вот над тем, что возвышает, то есть осветляет и к Свету влечет, и над тем, что отемняет, то есть погружает во тьму, и нужен постоянный и твердый контроль. Контролирует тот, кто над ними, над всеми этими меняющимися и проходящими состояниями всех своих оболочек. Не малое «я», не малая личность, умирающая в каждом воплощении, но Бессмертная Индивидуальность человека, накапливающая в Чаше опыты жизней всех личностей, через которые</w:t>
      </w:r>
      <w:r w:rsidR="00876458">
        <w:rPr>
          <w:lang w:val="en-US"/>
        </w:rPr>
        <w:t xml:space="preserve"> </w:t>
      </w:r>
      <w:r w:rsidR="00503321">
        <w:t>Она проявлялась, только Она может овладеть личностью смертной и ограниченной малым кругом одного воплощения. Сознание малого «я» поднимается до осознания большого и через него начинает смотреть на все, происходящее с ним. Так постепенно, поднимая покровы, можно приблизиться к сфере Молчаливого Рекордера, вечно Смотрящего и переживающего все оболочки, в которые облекается временно дух, чтобы в им соответствующих мирах извлекать для себя нужный опыт. Ладье без руля уподобляется смертный, не знающий цели своего воплощенья. Но, когда ведома цель, известно направление и руль в твердой руке устремленного в Беспредельность духа, тогда можно достичь, как бы далеки они ни были, берегов Огненного Мира, уже непреходящего в Вечности, и, сбросив все оболочки, облечься огненной, тоже непреходящей, оформив ее в постоянном устремлении к Свету.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548. </w:t>
      </w:r>
      <w:r w:rsidR="003312B3" w:rsidRPr="00333709">
        <w:rPr>
          <w:b/>
        </w:rPr>
        <w:t>(М.А.</w:t>
      </w:r>
      <w:r w:rsidR="003312B3" w:rsidRPr="003312B3">
        <w:rPr>
          <w:b/>
        </w:rPr>
        <w:t>Й.).</w:t>
      </w:r>
      <w:r w:rsidR="00503321">
        <w:t xml:space="preserve"> Да! Да!</w:t>
      </w:r>
      <w:r w:rsidR="00880711">
        <w:t xml:space="preserve"> — </w:t>
      </w:r>
      <w:r w:rsidR="00503321">
        <w:t>отражение, только отражение... Малая личность земная</w:t>
      </w:r>
      <w:r w:rsidR="00880711">
        <w:t xml:space="preserve"> — </w:t>
      </w:r>
      <w:r w:rsidR="00503321">
        <w:t>только отражение, слабое и несовершенное, того, что скрыто за нею. Проблески своей Индивидуальности можно изредка уловить в снах и видениях или явлениях особого героизма, но обычно она за семью печатями, или замками. Она, как владыка, посылает свое слабое и несовершенное отражение в мир для выполнения определенной задачи и собирает от жатвы земной все лучшее, что может обогатить ее накопления. Когда собирающий знает, зачем послан он в мир опыта, осмыслена жизнь и жизненный путь озарен пониманием.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549. </w:t>
      </w:r>
      <w:r w:rsidR="00C065BF" w:rsidRPr="00333709">
        <w:rPr>
          <w:b/>
        </w:rPr>
        <w:t>(Гуру</w:t>
      </w:r>
      <w:r w:rsidR="00C065BF" w:rsidRPr="00C065BF">
        <w:rPr>
          <w:b/>
        </w:rPr>
        <w:t>).</w:t>
      </w:r>
      <w:r w:rsidR="00503321">
        <w:t xml:space="preserve"> Бремя жизни только до тех пор тяжко и невыносимо, пока не осознана цель пребывания духа в условиях плотного мира. В Мир Света можно войти, только поднявшись по </w:t>
      </w:r>
      <w:r w:rsidR="00503321">
        <w:lastRenderedPageBreak/>
        <w:t>ступеням лестницы жизни. Как же отвергнуть ступени, ведущие к Свету? Тьма внешняя Света не даст, но к Свету приводит, если, в ней пребывая, понять, что дана для познания Света. Противоположения полюсов позволяют в магнитном поле противоположностей усмотреть узкую тропу жизни и вступить на нее, используя все время, которое есть, на достижение цели, которой является Свет.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550. (Авг. 5).</w:t>
      </w:r>
      <w:r w:rsidR="00503321">
        <w:t xml:space="preserve"> Миры Дальние, Миры Высшие</w:t>
      </w:r>
      <w:r w:rsidR="00880711">
        <w:t xml:space="preserve"> — </w:t>
      </w:r>
      <w:r w:rsidR="00503321">
        <w:t>это сфера будущих достижений человечества, где осуществлено уже то, о чем люди на их настоящей ступени на Земле могут только мечтать. Правда, у отдельных необычных и довольно редких людей имеются и имелись в веках проявления огненных центров, которые, собранные воедино, дают полную картину этих будущих достижений. Но это у отдельных людей. В массе же человечество еще далеко отстало от этих светочей духа. Если собрать все эти разрозненные достижения, бывшие в веках прежде нас, то картина получится очень убедительная. Кто-то, будучи в теле и не умирая, переходил границы смерти и в своем теле Света был в Незримых Мирах, посещал далекие планеты и Высшие Сферы и наблюдал происходящее там. Кто-то над землей поднимался, ходил и сидел на воде. Кто-то видел через стены, читал закрытую книгу и мог знать через огромные расстояния, что делалось с людьми, на которых было сосредоточено его внимание. Кто-то ходил по огню, кто-то читал мысли. Кто-то заставлял целый зал зрителей видеть то, что он хотел и внушал. Не перечислить всего, свидетелями чего были люди в различных веках. Стоит сосредоточиться на этом мыслью, чтобы факты один за другим начали выплывать перед сознанием. Но это сейчас все еще лежит в области необычного, в то время как на Дальних Мирах именно необычность и чудесность являются обычными условиями жизни. Физическое тело разрежено до степени почти уплотненного астрала. Сознанию открыт мир этот и тот. Красота там</w:t>
      </w:r>
      <w:r w:rsidR="00880711">
        <w:t xml:space="preserve"> — </w:t>
      </w:r>
      <w:r w:rsidR="00503321">
        <w:t>основа строительства жизни. Мысль</w:t>
      </w:r>
      <w:r w:rsidR="00880711">
        <w:t xml:space="preserve"> — </w:t>
      </w:r>
      <w:r w:rsidR="00503321">
        <w:t>могучий фактор в создании новых форм. Человеческий микрокосм заменил все аппараты. И то, о чем говорится у нас только в сказках, там стало действительностью. Чтобы лучше понять, можно помыслить не только об уплотненном астральном теле, но и об уплотнившемся астральном мире и утончившемся мире физическом. Различные состояния плотных тел на Земле человека можно наблюдать, если сравнить тело подвижника с телом алкоголика или тело людоеда</w:t>
      </w:r>
      <w:r w:rsidR="00880711">
        <w:t xml:space="preserve"> — </w:t>
      </w:r>
      <w:r w:rsidR="00503321">
        <w:t xml:space="preserve">с телом высочайшего философа или поэта. Разница велика, хотя и не фиксируется она микрокосмом. Но фотоаппарат, регистрирующий тонкие излучения, уже резко отметит различие. Особенно резко различие в области запахов. Ароматический аспект бытия редко учитывается при исследованиях явлений. Но можно сказать, что на Дальних Мирах излучения окружающего благовонны. Цветы, эти посланники на Земле Высших Миров, ароматны в своем </w:t>
      </w:r>
      <w:r w:rsidR="00503321">
        <w:lastRenderedPageBreak/>
        <w:t>большинстве. Поэтому можно представить себе гармонию ароматов с внешнею формой предметов, вещей, растений, животных, птиц и людей. На Земле запахи различаются по полюсам, как свет и тьма: запахи разложения и запахи гармонические. Все имеет свой специфический запах, хотя и не всегда ощущаемый человеком. Многие животные имеют более изощренное обоняние. Орган обоняния есть тоже один из способов познавания внешнего мира. Добавим: не только внешнего, но и тонкого. Все чувства человека, но претворенные, восходят до Огненного Мира. Устремление к Дальним Мирам посильно открывает их сущность и тем приближает осуществление и на Земле их достижений. Реальность самой дерзновенной мечты действительна тем, что она осуществлена на Дальних Мирах. Миры Дальние можно рассматривать как реальное воплощение в жизни всего того, что на Земле пока еще только быть может мечтою. Но в этом заключается и огненная сила мечты, не связанной условиями настоящего момента. Утверждаем самое смелое устремление в будущее и самые дерзновенные планы, ибо все, о чем может мечтать человек, достигнуто и осуществлено на Дальних Мирах.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551. </w:t>
      </w:r>
      <w:r w:rsidR="003312B3" w:rsidRPr="00333709">
        <w:rPr>
          <w:b/>
        </w:rPr>
        <w:t>(М</w:t>
      </w:r>
      <w:r w:rsidR="003312B3" w:rsidRPr="003312B3">
        <w:rPr>
          <w:b/>
        </w:rPr>
        <w:t>.А.Й.).</w:t>
      </w:r>
      <w:r w:rsidR="00503321">
        <w:t xml:space="preserve"> В будущее идем по вершинам. Каждый день имеются моменты подъема сознания до своего потолка, или высшего уровня, на день текущий, и эти-то моменты и служат теми вершинами, по которым устремленный дух шагает в свое будущее. Говорю «свое», ибо у каждого человека оно свое, не похожее на другое, и каждый творит его сам, либо по вершинам шагая в него, либо по низинам. Мы выбираем вершины, ибо по низинам путь только во тьму.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552.</w:t>
      </w:r>
      <w:r w:rsidR="00503321">
        <w:t xml:space="preserve"> (381). </w:t>
      </w:r>
      <w:r w:rsidR="00C065BF" w:rsidRPr="00C065BF">
        <w:rPr>
          <w:b/>
        </w:rPr>
        <w:t>(Гуру).</w:t>
      </w:r>
      <w:r w:rsidR="00503321">
        <w:t xml:space="preserve"> О поведении перед ликом пространства многое можно сказать. Кто-то старается перед людьми, и старается показать то, чего нет, или казаться не тем, чем является он в действительности. Труд этот напрасный и бесполезный, ибо пространство видит, и слышит, и рекордирует все до мыслей малейших. Потому тот, кто знает Основы, сбрасывает с себя всю внешнюю наносность и не перед людьми, но перед собою самим и перед Всевидящим Оком пространства ведет себя так, как того требует достоинство духа и понимание, что нет ничего тайного, что не стало бы явным к</w:t>
      </w:r>
      <w:r w:rsidR="00AE19A2">
        <w:t>огда-то и где-</w:t>
      </w:r>
      <w:r w:rsidR="00503321">
        <w:t>то и что явно уже сейчас в свитках Акаши. Момент, когда обнаженная сущность человека становится видимой явно, есть момент острого позора для темников и торжества для того, кто не устыдится Светом своим. Зная это, можно понять, что поведение наедине перед ликом пространства показывает уже на достижение высокой ступени сознания.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553.</w:t>
      </w:r>
      <w:r w:rsidR="00503321">
        <w:t xml:space="preserve"> (382). </w:t>
      </w:r>
      <w:r w:rsidR="00503321" w:rsidRPr="00333709">
        <w:rPr>
          <w:b/>
        </w:rPr>
        <w:t>(Авг. 6).</w:t>
      </w:r>
      <w:r w:rsidR="00503321">
        <w:t xml:space="preserve"> При яром осознании явления Пути меняется отношение к жизни и всему, что случается в ней. Отмечая </w:t>
      </w:r>
      <w:r w:rsidR="00503321">
        <w:lastRenderedPageBreak/>
        <w:t>дорожные впечатления, не останавливаемся на них слишком и не привязываем сознание ни к одному, ибо знаем, что назавтра заменятся другими. Поток жизни и подробностей ее, текущий перед Смотрящим на него, не может остановиться. Вечная смена и замена одного впечатления другим сопровождает это наблюдение. И когда Смотрящий уже более не отождествляет себя с потоком, отделив его от себя, возможным становится утверждение внутри того равновесия, перед силой которого не может ничто устоять. Спокойствие восприятия внешних явлений обуславливается именно их преходимостью и текучестью. То, что пройдет и постоянно проходит, не может уже более овладевать так сознанием, как это бывает обычно. В этом свобода от власти внешних условий над духом. Настойчиво и упорно внедряются в сознание мысли, что временно все, и только лишь опыт и знание, извлекаемые из жизни, остаются достоянием человека. Трудно представить себе, что все окружающее только лишь сон. Но если вспомнить всю прошедшую жизнь и все, что прошло перед сознанием и кануло в Лету, не сном ли покажется пребывание духа в физическом теле. Именно преходящность плотных условий является как бы противопоставлением их материальности и незыблемости. Непрочно и неустойчиво все, только Лестница Иерархии непоколебима и может опорой служить в этом мире, где течет, меняется окружение человека.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554. </w:t>
      </w:r>
      <w:r w:rsidR="003312B3" w:rsidRPr="00333709">
        <w:rPr>
          <w:b/>
        </w:rPr>
        <w:t>(М</w:t>
      </w:r>
      <w:r w:rsidR="003312B3" w:rsidRPr="003312B3">
        <w:rPr>
          <w:b/>
        </w:rPr>
        <w:t>.А.Й.).</w:t>
      </w:r>
      <w:r w:rsidR="00503321">
        <w:t xml:space="preserve"> Ты ей скажи: ритм встречи, хотя бы годичный, имеет особое значение для питания и роста сознания. Как бы заканчивается один цикл и начинается новый, когда бросается как можно больше семян в очередную волну. Можно рассматривать встречи как вехи пути. Путники пути в Беспредельность знают, что возможности даются не всем и не всегда, но когда даются они, нужно сознательное к ним отношение. Темные отметят эти моменты своим вниманием и новыми ухищрениями, и против этого тоже быть надо на страже. Все это требует особого напряжения сознания и особой бережности к моменту. Часто не ценим даваемых возможностей, упуская при этом наиглавнейшее. Упущенная возможность не повторяется. Потому соберем силы духа, чтобы достичь полноты настроенности и гармоничности и утвердить должную степень созвучия. Не мудро преклонить ухо темным внушениям, не мудро</w:t>
      </w:r>
      <w:r w:rsidR="00876458">
        <w:rPr>
          <w:lang w:val="en-US"/>
        </w:rPr>
        <w:t xml:space="preserve"> </w:t>
      </w:r>
      <w:r w:rsidR="00503321">
        <w:t>себя не собрать, не мудро упустить неповторяемое. Где и когда повторится даваемая возможность?</w:t>
      </w:r>
    </w:p>
    <w:p w:rsidR="00834937" w:rsidRDefault="00503321" w:rsidP="00503321">
      <w:r>
        <w:t>(Со сна). Срывается, и очень (Ната). Ее величество самость и забота о ней временами первенствует в сознании, и тогда прерывается связь. Но где же вопросы, выношенные за год? &lt;...&gt; поверх</w:t>
      </w:r>
      <w:r w:rsidR="00880711">
        <w:t xml:space="preserve"> — </w:t>
      </w:r>
      <w:r>
        <w:t>бесполезно.</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333709">
        <w:rPr>
          <w:b/>
        </w:rPr>
        <w:t xml:space="preserve">555. </w:t>
      </w:r>
      <w:r w:rsidR="00C065BF" w:rsidRPr="00333709">
        <w:rPr>
          <w:b/>
        </w:rPr>
        <w:t>(Гур</w:t>
      </w:r>
      <w:r w:rsidR="00C065BF" w:rsidRPr="00C065BF">
        <w:rPr>
          <w:b/>
        </w:rPr>
        <w:t>у).</w:t>
      </w:r>
      <w:r w:rsidR="00503321">
        <w:t xml:space="preserve"> Взаимообмен энергий не будет явлением вампиризма. Ученик не упырь, ибо приносит огни устремлений. Неприносящий вампиру подобен. Отличайте берущих и ничего не </w:t>
      </w:r>
      <w:r w:rsidR="00503321">
        <w:lastRenderedPageBreak/>
        <w:t>приносящих, от тех, кто берет, принося. Только берущих ничем и никак не насытить. Но взаимный обмен встречных энергий полезен. Один подошедший тяжкому грузу подобен, другой</w:t>
      </w:r>
      <w:r w:rsidR="00880711">
        <w:t xml:space="preserve"> — </w:t>
      </w:r>
      <w:r w:rsidR="00503321">
        <w:t>окрыленному мыслью.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556. (Авг. 7).</w:t>
      </w:r>
      <w:r w:rsidR="00503321">
        <w:t xml:space="preserve"> При даянии неизбежна потеря сил. Она тем больше, чем значительнее разница в уровне сознаний. Конечно, влияет и общее состояние организма, и здоровье. При самых близких отношениях все же следует оберегаться и не раскрывать себя слишком. Принцип неоткрытости ларца соблюдается при всех условиях. Только Ведущий может составлять исключение. Как ни гадать, а все же нахождение вдалеке, хотя и до какой-то степени, но отдаляет. И настраивание сознаний на созвучный лад требует времени. Но даже и при наличии полной сонастроенности полное раскрытие себя места иметь не должно, ибо состояние исчерпанности, следующее за этим, не из приятных. Законы магнитного притяжения требуют состояния неисчерпанности. Прочтенная книга и открытый фиал благовоний теряют в своей магнетичности. Накопленное можно частично раздать, но не все. Мудрость отдачи дается опытом и чувствознанием. Слова не выражают психического состояния человека, как бы ни был он откровенен о себе. Чужая душа видима только тому, кто читает ауру. Выворачивание себя наизнанку результат дает обратный.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557. </w:t>
      </w:r>
      <w:r w:rsidR="003312B3" w:rsidRPr="00333709">
        <w:rPr>
          <w:b/>
        </w:rPr>
        <w:t>(М</w:t>
      </w:r>
      <w:r w:rsidR="003312B3" w:rsidRPr="003312B3">
        <w:rPr>
          <w:b/>
        </w:rPr>
        <w:t>.А.Й.).</w:t>
      </w:r>
      <w:r w:rsidR="00503321">
        <w:t xml:space="preserve"> Отшельники удалялись от людей, чтобы накопить и оберечь Агни. Каждое соприкосновение его уменьшает, если его не прикрыть. Безудержное раздавание опустошает сокровищницу и ставит дающего под удар. Ощущение исчерпанности имеет основание. Надо Агни прикрыть от утечки. Дать не значит себя опустошить. Следует вспомнить уроки недавнего прошлого и ярое стремление неблизких сознаний взять все без всякой меры. Воздух нужен и водолазу. Чужие наслоения суеты размагничивают горящее сердце.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558. </w:t>
      </w:r>
      <w:r w:rsidR="00C065BF" w:rsidRPr="00333709">
        <w:rPr>
          <w:b/>
        </w:rPr>
        <w:t>(Гуру</w:t>
      </w:r>
      <w:r w:rsidR="00C065BF" w:rsidRPr="00C065BF">
        <w:rPr>
          <w:b/>
        </w:rPr>
        <w:t>).</w:t>
      </w:r>
      <w:r w:rsidR="00503321">
        <w:t xml:space="preserve"> Но ларца я не открою.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559.</w:t>
      </w:r>
      <w:r w:rsidR="00503321">
        <w:t xml:space="preserve"> (383). (</w:t>
      </w:r>
      <w:r w:rsidR="00503321" w:rsidRPr="00333709">
        <w:rPr>
          <w:b/>
        </w:rPr>
        <w:t>Авг. 9).</w:t>
      </w:r>
      <w:r w:rsidR="00503321">
        <w:t xml:space="preserve"> Миры Дальние близки. Далеки по-земному, но нет расстояний для духа, и нет расстояний для мысли. Когда мыслью касается дух отдаленного объекта, устанавливается с ним магнитная связь и канал, по которому начинается приток впечатлений. При повторности или постоянстве мыслей поток начинает расти и увеличиваться в объеме. Можно отметить, что все, чем наполнено сознание человека и что превалирует в нем, вытесняя все прочие мысли, выросло и расширилось именно благодаря тому, что мысль останавливалась на этом явлении. Так же и специальность растет, и с нею</w:t>
      </w:r>
      <w:r w:rsidR="00880711">
        <w:t xml:space="preserve"> — </w:t>
      </w:r>
      <w:r w:rsidR="00503321">
        <w:t xml:space="preserve">однобокость мышления, заменяя собою возможность синтеза. Но сейчас речь идет о том, чтобы </w:t>
      </w:r>
      <w:r w:rsidR="00503321">
        <w:lastRenderedPageBreak/>
        <w:t>устремлять свои мысли в сферы Дальних Миров. Астрономия</w:t>
      </w:r>
      <w:r w:rsidR="00880711">
        <w:t xml:space="preserve"> — </w:t>
      </w:r>
      <w:r w:rsidR="00503321">
        <w:t>наука Космическая. Она выводит человека на просторы Беспредельности, она же и раскрепостит его сознание. На Земле не найти тех форм жизни, которые существуют на Высших планетах. Их на Земле еще нет, но они будут, когда наша планета достигнет более высоких ступеней эволюции. Связь, установленная с ближайшей звездой, покажет наглядно то, к чему и как должно устремляться человечество, чтобы дойти до той же ступени. Пока будущее находится в области отвлеченных представлений, оно массы не двинет вперед, но когда люди увидят воочию, чего достигли люди на Дальних Мирах, жизнь на Земле стремительно двинется к идеалу, конкретные формы воплощения которого люди увидят на дальней звезде. Космические сношения дадут новый толчок к продвижению, ибо несомненное, вылитое в видимые формы, нельзя будет уже отрицать.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560.</w:t>
      </w:r>
      <w:r w:rsidR="00503321">
        <w:t xml:space="preserve"> (384). </w:t>
      </w:r>
      <w:r w:rsidR="003312B3" w:rsidRPr="003312B3">
        <w:rPr>
          <w:b/>
        </w:rPr>
        <w:t>(М.А.Й.).</w:t>
      </w:r>
      <w:r w:rsidR="00503321">
        <w:t xml:space="preserve"> Добро можно творить без личной заинтересованности в творимом. В этом свобода делания. Хорош человек или плох, но дать можно и ему, даже плохому, от своего света. Даяние это не персональное, но безлично-пространственное. Когда светильник вносится в темное помещение, он, Солнцу подобно, озаряет добрых и злых. Не нам судить, на кого или что падает свет, как не судит об этом луч Солнца и не выбирает предмета, на который упасть. Пространственное служение предполагает безличную раздачу. Ученики являются не правилом, но, скорее, исключением. Несколько учеников Великого Духа не мешают Ему светить миллионам и не нарушают принципа безличного распространения Его Света. О пространственном служении уже Говорилось, но сущность его всесторонне рассмотрена еще не была. Фокус сознания Солнцу подобен, и сердце, как Солнце, разбрасывает вокруг себя лучи самоисходящего света. Уподобимся Солнцу в безличном распространении Света вокруг сферы, в которой живем.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561.</w:t>
      </w:r>
      <w:r w:rsidR="00503321">
        <w:t xml:space="preserve"> (385). </w:t>
      </w:r>
      <w:r w:rsidR="00C065BF" w:rsidRPr="00C065BF">
        <w:rPr>
          <w:b/>
        </w:rPr>
        <w:t>(Гуру).</w:t>
      </w:r>
      <w:r w:rsidR="00503321">
        <w:t xml:space="preserve"> Во всех явлениях высшего порядка посильно принимает участие сердце. И это совершенно правильно. Ведь сердце бессмертно, и если оно втягивается в орбиту определенных действий сейчас, то и потом, и всегда, и когда и где бы то ни было: здесь или там, в этом мире или же в том</w:t>
      </w:r>
      <w:r w:rsidR="00880711">
        <w:t xml:space="preserve"> — </w:t>
      </w:r>
      <w:r w:rsidR="00503321">
        <w:t>сердце продолжит начатое и владельца своего удержит в сфере утвержденного им действия. Сознательное привлечение сердца к делам и действиям, имеющим особое значение, будет иметь огромное влияние на судьбу человека, призвавшего сердце свое к этому виду деятельности.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562.</w:t>
      </w:r>
      <w:r w:rsidR="00503321">
        <w:t xml:space="preserve"> (386). </w:t>
      </w:r>
      <w:r w:rsidR="00503321" w:rsidRPr="00333709">
        <w:rPr>
          <w:b/>
        </w:rPr>
        <w:t>(Авг. 10).</w:t>
      </w:r>
      <w:r w:rsidR="00503321">
        <w:t xml:space="preserve"> Вот мы говорим о самых высоких вещах, а самых малых в себе еще не преодолели. Получается разрыв, который болезненно отражается на сознании. Пенять можно </w:t>
      </w:r>
      <w:r w:rsidR="00503321">
        <w:lastRenderedPageBreak/>
        <w:t>лишь на себя. Имейте в виду, что Мы всегда Готовы дать, но не в состоянии дать, даже при желании, больше того, чем человек может вместить. Вмещению часто мешает самость. Так же и кувшины, если и принесены, не всегда могут быть наполнены тем, что хотелось бы дать, ибо уже, хотя бы частично, наполнены своим. А свое, личное, насыщенное эмоциями астрала, Нам не нужно. Сказано было: или Мое, или свое. А Мое и свое не сочетаются. Лучи Самоисходящие не есть порождение малого «я», но большого. Их самоисходящность не от самости. Так, приближение и получение возможны только при условии самоотрешения, то есть соблюдения формулы «Отвергнись от себя». Полнота сонастроенности дает созвучие. Словами его не заменить. Ассимиляцию Наших Лучей нельзя вызвать никакими искусственными или вымученными усилиями. Притяжение естественно по приношению всего себя, то есть всего сердца, и мыслей, и чувств. Мысли и сознание там, где сердце. Отдача сердца Тому, Кто Ведет,</w:t>
      </w:r>
      <w:r w:rsidR="00880711">
        <w:t xml:space="preserve"> — </w:t>
      </w:r>
      <w:r w:rsidR="00503321">
        <w:t>условие безусловное. Часто бедное сердце разрывается между отдачей его: одной половины себе, другой половины Учителю. Получается половинчатость и, как результат,</w:t>
      </w:r>
      <w:r w:rsidR="00880711">
        <w:t xml:space="preserve"> — </w:t>
      </w:r>
      <w:r w:rsidR="00503321">
        <w:t>неудовлетворенность. Полнота отдачи и полнота служения сопутствуют действительному ученичеству. Их можно достичь при яром, самоотрешенном устремлении всего существа. Все атомы летящей стрелы устремлены к цели. Все энергии микрокосма отдаются на служение Свету. Получение</w:t>
      </w:r>
      <w:r w:rsidR="00880711">
        <w:t xml:space="preserve"> — </w:t>
      </w:r>
      <w:r w:rsidR="00503321">
        <w:t>по полноте самоотдачи, то есть отдания, или предания, себя Владыке. Формула «В руки Твои предаю дух мой»</w:t>
      </w:r>
      <w:r w:rsidR="00880711">
        <w:t xml:space="preserve"> — </w:t>
      </w:r>
      <w:r w:rsidR="00503321">
        <w:t>сокровеннейшая мистерия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563. </w:t>
      </w:r>
      <w:r w:rsidR="003312B3" w:rsidRPr="00333709">
        <w:rPr>
          <w:b/>
        </w:rPr>
        <w:t>(М.А.Й.).</w:t>
      </w:r>
      <w:r w:rsidR="00503321">
        <w:t xml:space="preserve"> И путешествия хороши, но когда с нами. Все хорошо, с нами когда, и нехорошо, когда внешний калейдоскоп впечатлений нас оттесняет на задний план или же вовсе вытесняет из сознания. Бесполезно ответственность за отдаление от нас перекладывать на что-либо или кого-либо, кроме себя. Мы близки, но при условии безраздельного к нам устремления. Не имеет значения, почему отдаляется сознание, если отдаление состоялось. Усталость не от нас, и отделение тоже. Дух не может устать, если Агни призван к действию. Готовы дать всё, но примите. Раз позвав и призвав, не отвергаем. Так ли же постоянны и устойчивы вы в устремлении своем стать к нам ближе? Что же вас отделяет от нас? Не свое ли? Может быть, вам нашего мало? Но ведь неисчерпаемо Учение Жизни, и черпать из него можно всегда, но когда близки мы и Владыка. Надо крепко подумать о том, что же мешает стать ближе, стать ближе еще.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564.</w:t>
      </w:r>
      <w:r w:rsidR="00503321">
        <w:t xml:space="preserve"> (387). </w:t>
      </w:r>
      <w:r w:rsidR="00C065BF" w:rsidRPr="00C065BF">
        <w:rPr>
          <w:b/>
        </w:rPr>
        <w:t>(Гуру).</w:t>
      </w:r>
      <w:r w:rsidR="00503321">
        <w:t xml:space="preserve"> Владыка Сказал: устремитесь! В одном слове всё</w:t>
      </w:r>
      <w:r w:rsidR="00880711">
        <w:t xml:space="preserve"> — </w:t>
      </w:r>
      <w:r w:rsidR="00503321">
        <w:t>ключи от всех врат и всех достижений. Всем сердцем, всем помышлением, всем существом напрягите огонь устремления.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565.</w:t>
      </w:r>
      <w:r w:rsidR="00503321">
        <w:t xml:space="preserve"> (388). </w:t>
      </w:r>
      <w:r w:rsidR="00503321" w:rsidRPr="00333709">
        <w:rPr>
          <w:b/>
        </w:rPr>
        <w:t>(Авг. 12).</w:t>
      </w:r>
      <w:r w:rsidR="00503321">
        <w:t xml:space="preserve"> Моя Рука направляет течение мировых событий в нужную сторону. При этом должно выявиться все </w:t>
      </w:r>
      <w:r w:rsidR="00503321">
        <w:lastRenderedPageBreak/>
        <w:t>непригодное для эволюции для устранения. Полумеры нецелесообразны. Руль Наш сильнее воли отдельных людей. Вначале было много труднее, и все же поворот истории совершился. Неужели Остановимся теперь! Мы Действуем в согласии с Космической Волей, которая выражается в течении светил. Эволюция</w:t>
      </w:r>
      <w:r w:rsidR="00880711">
        <w:t xml:space="preserve"> — </w:t>
      </w:r>
      <w:r w:rsidR="00503321">
        <w:t>явление безусловное. Астрофизически и в соответствии со ступенью развития планетного тела Земли утверждается Нами новая ступень эволюции, Начало Эпохи Огня начертано в звездах. Как гигантская волна, идет эволюционный прилив. Все, что может подняться, поднимется с ней, все, что не сможет, будет ею покрыто и пойдет на дно, то есть погибнет. Не раз уже гибель целых народов посещала Землю. Но Знаем примеры, когда государства существовали в продолжение целых тысячелетий. Космические Законы непреложны и неумолимы. Им воля людская может противодействовать лишь до известного предела, за которым она сметается, как карточный домик под ветром. Мощь Иерархии неодолима. Иерархия Выражает собою сущность Космической Воли. Новому быть суждено. Новое Небо и преображенная планета будут выражением Эпохи Матери Мира. Так Говорю на пороге событий.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566.</w:t>
      </w:r>
      <w:r w:rsidR="00503321">
        <w:t xml:space="preserve"> Выявиться должны все и всё. Потому и те, кто соприкасается с вами, не хотят, но природу свою выворачивают наизнанку. Продолжаете быть Моей лакмусовой бумагой, дающей нужную реакцию. Свет не может не выявить тьму и все темное, что еще остается не преодоленным. Как же преодолевать то, что еще не проявило себя? Другое дело, насколько хватит сил и желания себя побороть и доказать этим пригодность или непригодность свою. Маски снимаются с ликов. С масками далеко не уйти. Знать надо не только природу человеческую вообще, но и тех, кто хочет стать ближе. Вот и хочет человек подойти еще ближе, а против воли его и желания его все неизжитое выпирает из него и преградой встает на пути. Осуждать не будем, ибо не волен подавить в себе человек то, что подлежит выявлению и изживанию. А вы</w:t>
      </w:r>
      <w:r w:rsidR="00880711">
        <w:t xml:space="preserve"> — </w:t>
      </w:r>
      <w:r w:rsidR="00503321">
        <w:t>проявители сущности человеков. Обратите внимание на то, как быстро люди, с которыми соприкасаетесь, хорошее или плохое в себе выявляют помимо своей воли. Целый год был проведен в ожидании встречи. Встреча состоялась, и в этот драматический момент все неизжитое выявилось во всей своей силе. Так и друзья, и враги прикрываться не могут никакими словами. Энергии ваши сильнее всех самых благонамеренных решений скрыть свою истинную природу. Не будем ни горевать, ни осуждать, но будем знать, ибо наша задача</w:t>
      </w:r>
      <w:r w:rsidR="00880711">
        <w:t xml:space="preserve"> — </w:t>
      </w:r>
      <w:r w:rsidR="00503321">
        <w:t xml:space="preserve">познание человека. По человечеству очень печально, но и над этим чувством надо подняться, чтобы, не останавливаясь, продолжать путь. Много друзей и врагов встретить придется еще на пути, но с друзьями труднее, ибо от них приходится претерпевать то, что, казалось бы, можно ожидать только со стороны недругов. Тем и </w:t>
      </w:r>
      <w:r w:rsidR="00503321">
        <w:lastRenderedPageBreak/>
        <w:t>опасны не враги, но друзья. Только Учитель</w:t>
      </w:r>
      <w:r w:rsidR="00880711">
        <w:t xml:space="preserve"> — </w:t>
      </w:r>
      <w:r w:rsidR="00503321">
        <w:t>опора, только Учитель неизменяем. За Него и будем держаться всей силой.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567. </w:t>
      </w:r>
      <w:r w:rsidR="003312B3" w:rsidRPr="003312B3">
        <w:rPr>
          <w:b/>
        </w:rPr>
        <w:t>(М.А.Й.).</w:t>
      </w:r>
      <w:r w:rsidR="00503321">
        <w:t xml:space="preserve"> Следует помнить, что через то, через что проходите вы, и мы проходили, только еще более сурово, чем вы. Наша степень познания человека выше, и уроки потому более горьки и тяжки. Мы вас понимаем и сочувствуем очень, но требуем, чтобы и вы понимали и нас, и тех, кто вас учит познавать природу людскую. И, понимая, не осуждали и не печаловались слишком. Ведь всё это только знаки пути. Лучше быть благодарными этим невольным учителям, ибо, если бы не они, как бы смогли научиться? Признательность тем, кто снимает с глаз повязку, дело нелегкое, но показывает на высокую ступень сознательности. Познавая природу людскую, хорошо усмотреть, не остается ли в самом себе неизжитым то, что в других так неприятно и болезненно поражает сознание.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568.</w:t>
      </w:r>
      <w:r w:rsidR="00503321">
        <w:t xml:space="preserve"> (389). </w:t>
      </w:r>
      <w:r w:rsidR="00C065BF" w:rsidRPr="00C065BF">
        <w:rPr>
          <w:b/>
        </w:rPr>
        <w:t>(Гуру).</w:t>
      </w:r>
      <w:r w:rsidR="00503321">
        <w:t xml:space="preserve"> Признательность и благодарность вышестоящим</w:t>
      </w:r>
      <w:r w:rsidR="00880711">
        <w:t xml:space="preserve"> — </w:t>
      </w:r>
      <w:r w:rsidR="00503321">
        <w:t>качества, весьма редкие в людях. Чаще уявляются их противоположные свойства. Их на себе испытуя со стороны неблагодарных и непризнательных, будем стремиться выжечь в себе даже малейшие следы этих недостатков. Мы не были избалованы ни благодарностью, ни признательностью, скорее, наоборот. Поэтому качества эти ценим очень высоко. Неблагодарный</w:t>
      </w:r>
      <w:r w:rsidR="00880711">
        <w:t xml:space="preserve"> — </w:t>
      </w:r>
      <w:r w:rsidR="00503321">
        <w:t>не благороден. Непризнательный отрицает и в нас, и в себе то, без признания чего он не может двигаться дальше, то есть сам преграждает свой путь. По этим качествам, признательности и благодарности, можно судить о готовности сознания, прикоснувшегося к Учению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569.</w:t>
      </w:r>
      <w:r w:rsidR="00503321">
        <w:t xml:space="preserve"> (390). </w:t>
      </w:r>
      <w:r w:rsidR="00503321" w:rsidRPr="00333709">
        <w:rPr>
          <w:b/>
        </w:rPr>
        <w:t>(Авг. 15).</w:t>
      </w:r>
      <w:r w:rsidR="00503321">
        <w:t xml:space="preserve"> Сердцу можно верить, если самость не затемняет его. Незримые связи между людьми идут по линии сердца. Потому и продолжаются они из жизни в жизнь и не прерываются и в Мире Надземном. Ведь сердце бессмертно, и бессмертны его огненные чувства. Бессмертие достигается через сердце, очищенное от грубых наслоений. Чистое сердце</w:t>
      </w:r>
      <w:r w:rsidR="00880711">
        <w:t xml:space="preserve"> — </w:t>
      </w:r>
      <w:r w:rsidR="00503321">
        <w:t>великая сила. Перенесение бытия в мысль, а мысли</w:t>
      </w:r>
      <w:r w:rsidR="00880711">
        <w:t xml:space="preserve"> — </w:t>
      </w:r>
      <w:r w:rsidR="00503321">
        <w:t>в сердце будет утверждением непрерываемого сознания. Ведь и сознание тоже переносится в сердце. Мозг обладает своими органами зрения, слуха и так далее, а сердце</w:t>
      </w:r>
      <w:r w:rsidR="00880711">
        <w:t xml:space="preserve"> — </w:t>
      </w:r>
      <w:r w:rsidR="00503321">
        <w:t>своими. Только органы эти, или чувства, обладают способностью непосредственного восприятия, или знания. Сердце просто знает и просто видит. Называем чувства эти чувствознанием. Аппарат чувствознания</w:t>
      </w:r>
      <w:r w:rsidR="00880711">
        <w:t xml:space="preserve"> — </w:t>
      </w:r>
      <w:r w:rsidR="00503321">
        <w:t xml:space="preserve">сердце. Мозг чувствознать не может. Он лишь регистрирует, если приучен, ощущения сердца, ибо они требуют внимания, чтобы быть отмеченными. Но сердце обычно в загоне, и чувствознание не уявляется. И при всем этом мозг, вмешиваясь, мешает непосредственности чувствознания. О воспитании сердца Говорилось достаточно, но указания не применены. Лучше всего </w:t>
      </w:r>
      <w:r w:rsidR="00503321">
        <w:lastRenderedPageBreak/>
        <w:t>просто ему не мешать. Лучше всего дать свободно ему выражать свои ощущения, если оно освободилось от сора. Под его наслоениями сердца многих спят. Пробуждением очищенного сердца можно назвать грядущую Эпоху преображения человечества. Не одно сердце само по себе поведет человека к этой ступени преображения, но сердце, связанное с Иерархией. Через сердце имеете Свет.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570.</w:t>
      </w:r>
      <w:r w:rsidR="00503321">
        <w:t xml:space="preserve"> (391). </w:t>
      </w:r>
      <w:r w:rsidR="003312B3" w:rsidRPr="003312B3">
        <w:rPr>
          <w:b/>
        </w:rPr>
        <w:t>(М.А.Й.).</w:t>
      </w:r>
      <w:r w:rsidR="00503321">
        <w:t xml:space="preserve"> Как двигаемся кверху? Только любовью. Без этого огненного чувства к вышестоящим по Лестнице Иерархии восхождения нет. Кто это понял и применил, тот идет, не колеблясь, не сомневаясь, не зная страха. Да! Да! Да! Все недостатки и все препятствия, все трудности побеждаются и преодолеваются любовью к Высшему, что имеем. Об этом кратчайшем пути многие забывают, предпочитая обходные тропы. Но никакие упражнения, никакое сосредоточение, никакие достижения не дадут того, что дает и может дать любовь. Если силы хотите умножить, любите Владыку. Если с нами хотите пребыть, нас полюбите. Если мира дары все хотите вы взять, мир полюбите. Между тем, кого или что любят, устанавливается прямая магнитная связь, по которой беспрепятственно идут вибрации от объекта или субъекта чувств сердца. В мире плотном нет ничего, могущего стать преградой на пути этой прямой магнитной связи чувств сердца. Они преодолевают все. Вот почему называем любовь победительницей огненной и должное ей воздаем.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571. </w:t>
      </w:r>
      <w:r w:rsidR="00C065BF" w:rsidRPr="00333709">
        <w:rPr>
          <w:b/>
        </w:rPr>
        <w:t>(Гуру).</w:t>
      </w:r>
      <w:r w:rsidR="00503321">
        <w:t xml:space="preserve"> Если хотите обострить и усилить восприятия, идущие свыше, их обостряйте любовью. Какими бы странными ни казались эти слова, но это действительно так. И в древних Заветах говорится о том же. Причем говорится, что надо возлюбить всем сердцем, всем помышлением, всем существом. Что же такое любовь, как не огонь сердца? Потухшее, мертвое сердце не может гореть. А сердца огонь</w:t>
      </w:r>
      <w:r w:rsidR="00880711">
        <w:t xml:space="preserve"> — </w:t>
      </w:r>
      <w:r w:rsidR="00503321">
        <w:t>это двигатель жизни. О возжжении огней говорит Агни Йога. Сердце</w:t>
      </w:r>
      <w:r w:rsidR="00880711">
        <w:t xml:space="preserve"> — </w:t>
      </w:r>
      <w:r w:rsidR="00503321">
        <w:t>средоточие микрокосма человеческого. Возжечь огни сердца</w:t>
      </w:r>
      <w:r w:rsidR="00880711">
        <w:t xml:space="preserve"> — </w:t>
      </w:r>
      <w:r w:rsidR="00503321">
        <w:t>значит вступить на путь Агни Йоги. А возжечь огни сердца можно лишь только любовью. Ею и будем идти, и ею дойдем до положенного.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572. (Авг. 17).</w:t>
      </w:r>
      <w:r w:rsidR="00503321">
        <w:t xml:space="preserve"> Мои, вас Соберу, когда Найду нужным, вместе. Сейчас Нахожу нужным раздельно держать, дабы утвердились прочнее в Учении и научились стоять на собственных ногах. Были вместе, когда наращивали силы. Целесообразность требует равномерного распределения приемников Лучей, исходящих из далекой Твердыни. Приемники есть и без вас, но не осознающие связи. Именно к тому и Готовил, чтобы могли помогать Мне. Пора бы понять смысл Поручения и оставить обычное представление о всем, происходящем с вами. Не случайно ничто. Испытуетесь вы и все, кто </w:t>
      </w:r>
      <w:r w:rsidR="00503321">
        <w:lastRenderedPageBreak/>
        <w:t>соприкасается с вами. Действую через вас, упор полагая на мысль. Если за день десяток их будет, насыщенных Светом понимания происходящего на планете, то даже и это уже хорошо. Но их не десятки, но сотни, но тысячи мыслей текут с конвейера мозга, проникая в окружающую среду и внося в нее свой тонус, тем осветляя ее. Глазу не видны плоды действия мыслей, но знаете, что даже малая мысль вносит свой вклад в дело Общего Блага. Много мыслей уже осуществлено. Это не случайность, но следствие сознательно пущенной в пространство энергии. Не умаляйте значения мысли.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573.</w:t>
      </w:r>
      <w:r w:rsidR="00503321">
        <w:t xml:space="preserve"> (392). Рассмотрим чтение Наших книг с точки зрения мысли. Чтение вдумчивое есть действие пространственное, ибо при этом мысли, возникающие в сознании, оформляясь, уходят в пространство и насыщают его. Не пропадает ни одна мысль, но каждая усиливает предшествовавшую и цементирует сферы вокруг. Время усиливает кристаллизацию мыслей, создавая очаг, около которого пламенеют накопления наслоений светоносных отложений. Кто может сказать, что ритмично и постоянно служит фокусом накопления мысленных образований на высшей шкале? Процесс этот можно усилить, сознательно увеличивая промежутки времени, посвящаемого этому деланию. Когда станет он непрерывным, Делание будет великим. Великое Делание</w:t>
      </w:r>
      <w:r w:rsidR="00880711">
        <w:t xml:space="preserve"> — </w:t>
      </w:r>
      <w:r w:rsidR="00503321">
        <w:t>особенность Архата. Ничего о себе, ничего для себя, и все для пространства. Личное даяние заменяется пространственным. Пространственное служение становится ритмическим и постоянным. Управляют миром идеи, то есть мысль. Но мысль порождается сознанием. Следовательно, возможно сознательно принять участие в управлении миром, в направлении мировых событий, направляя их течение мыслью. Мысли людские, как табун лошадей, стремятся разбежаться в разные стороны. Но тот, кому поручен табун, держит их вместе и ведет куда надо. Так и мысли свои, и мысли пространственные, порождаемые множеством сознаний, можно устремлять в нужное русло, заранее его подготовляя и выбирая направление. Обычное сознание мыслит хаотически, не зная контроля. Тот, кто управил собою и над собою контроль утвердил, может и в силах управить и мыслью чужою, и массою мыслей в пространстве. Их можно сгущать, их можно разрежать, их можно лучом света очищать от мрака и тьмы. Словом, мыслями своими и чужими можно управлять волей. Если силы свои кажутся недостаточными, их можно умножить, объединившись с Иерархией Блага. Мощи сознательной мысли нет предела. Мыслью можно творить. Ею творят отшельники-йоги.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574.</w:t>
      </w:r>
      <w:r w:rsidR="00503321">
        <w:t xml:space="preserve"> (393). </w:t>
      </w:r>
      <w:r w:rsidR="003312B3" w:rsidRPr="003312B3">
        <w:rPr>
          <w:b/>
        </w:rPr>
        <w:t>(М.А.Й.).</w:t>
      </w:r>
      <w:r w:rsidR="00503321">
        <w:t xml:space="preserve"> Знать и не осуждать</w:t>
      </w:r>
      <w:r w:rsidR="00880711">
        <w:t xml:space="preserve"> — </w:t>
      </w:r>
      <w:r w:rsidR="00503321">
        <w:t xml:space="preserve">нелегко и непросто. Но знать все же нужно, ибо без знания человека ступень Архата недостижима. Горек опыт познания человеческой природы, но без него продвижение невозможно. Познавая других, познаем и себя. </w:t>
      </w:r>
      <w:r w:rsidR="00503321">
        <w:lastRenderedPageBreak/>
        <w:t>A «Nosce te ipsum»</w:t>
      </w:r>
      <w:r w:rsidR="00880711">
        <w:t xml:space="preserve"> — </w:t>
      </w:r>
      <w:r w:rsidR="00503321">
        <w:t>основа всего и завет на все времена. Правильно, видя недостатки в других, прежде всего посмотреть, нет ли их в самом себе. В других легче всего замечается то, что в себе еще не изжито. И легче всего другие подозреваются в том, что сам подозревающий сделал бы на их месте. Во всяком случае понятнее то, через что человек прошел сам и что испытал на собственном опыте. Неосуждение и терпимость</w:t>
      </w:r>
      <w:r w:rsidR="00880711">
        <w:t xml:space="preserve"> — </w:t>
      </w:r>
      <w:r w:rsidR="00503321">
        <w:t>тоже достоинства, без которых справедливость страдает. Знать, не осуждать и даже хотящих вести</w:t>
      </w:r>
      <w:r w:rsidR="00880711">
        <w:t xml:space="preserve"> — </w:t>
      </w:r>
      <w:r w:rsidR="00503321">
        <w:t>удел тех, кто хочет быть с нами.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575. </w:t>
      </w:r>
      <w:r w:rsidR="00C065BF" w:rsidRPr="00333709">
        <w:rPr>
          <w:b/>
        </w:rPr>
        <w:t>(Гуру</w:t>
      </w:r>
      <w:r w:rsidR="00C065BF" w:rsidRPr="00C065BF">
        <w:rPr>
          <w:b/>
        </w:rPr>
        <w:t>).</w:t>
      </w:r>
      <w:r w:rsidR="00503321">
        <w:t xml:space="preserve"> Да! Это верно: миллиарды воплощенных и развоплощенных людей, и среди них только один Гуру, одна Матерь и один Владыка-Отец. Эти трое среди множеств</w:t>
      </w:r>
      <w:r w:rsidR="00880711">
        <w:t xml:space="preserve"> — </w:t>
      </w:r>
      <w:r w:rsidR="00503321">
        <w:t>как маяки, ведущие в будущее. Их отнять... и нет ничего. Цепь Иерархии будем держать всею силою духа. Осознание незаменимости этих Иерархических звеньев пусть будет ручательством крепости и неуклонности устремления к ним и связи с ними. Многие ли могут сказать, что имеют то, что имеете вы? Правда, они имеют друзей и отцов, матерей, дочерей, сыновей и знакомых, и среди них</w:t>
      </w:r>
      <w:r w:rsidR="00880711">
        <w:t xml:space="preserve"> — </w:t>
      </w:r>
      <w:r w:rsidR="00503321">
        <w:t>сильных мира сего, но не имеют того, что у вас. Ваши трое с вами всегда и в этой жизни, и в будущем. Ну а с ними? Вот разница. Невидимое, неосязаемое и неслышимое по-земному реальнее и прочнее всего видимого. Так будем утверждать действительность вопреки очевидности. Мир плотный без осознания Тонкого</w:t>
      </w:r>
      <w:r w:rsidR="00880711">
        <w:t xml:space="preserve"> — </w:t>
      </w:r>
      <w:r w:rsidR="00503321">
        <w:t>как одна сторона медали, как ночь без дня и Луна без Солнца. Где сердце, там и мысль, а где мысль, там и сознание. Так будем удерживать действительность перед лицом видимости. Кончится сказка земная, неважно, хорошая или плохая, начнется сказка Тонкого Мира, чтобы перейти в действительность огненную. Ради нее и живем и опыт земной накопляем. Надо идти, и надо дойти. Мы радуемся, когда шаг становится твердым. Слишком уж много шатающихся, или погруженных в себя и занятых только собою, или отвлеченных внешнею Майей. Их нам не надо, но надо вас, нас не забывших и к нам устремленных. В день особый</w:t>
      </w:r>
      <w:r w:rsidR="00880711">
        <w:t xml:space="preserve"> — </w:t>
      </w:r>
      <w:r w:rsidR="00503321">
        <w:t>привет.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576. </w:t>
      </w:r>
      <w:r w:rsidR="00503321">
        <w:t xml:space="preserve">(394). </w:t>
      </w:r>
      <w:r w:rsidR="00503321" w:rsidRPr="00333709">
        <w:rPr>
          <w:b/>
        </w:rPr>
        <w:t>(Авг. 18).</w:t>
      </w:r>
      <w:r w:rsidR="00503321">
        <w:t xml:space="preserve"> Вот и еще один день перед нами. Как его проведем, день порождений причин, следствия приносящих? Можно сказать себе: я, в теле живущий, умру и снова войду в тело другое, пожиная плоды деяний того, кто сейчас обитает еще в теле своем. В прежнем своем воплощенье был я в теле другом, и был я отцом и породителем той формы, в которой нахожусь в данное время. Если день проведу в осознанье того, что формую сейчас условия будущего воплощения в новое тело, и каждое движение в своих оболочках подчиню этой мысли, чтобы создать условия наилучшие, порождая с этой целью наилучшие причины, то не будет ли день проведен с великою пользой для будущего нового воплощения моего на Земле. Поздно думать о будущем, когда </w:t>
      </w:r>
      <w:r w:rsidR="00503321">
        <w:lastRenderedPageBreak/>
        <w:t>причины будущих следствий уже порождены в прошлом. Но день идущий</w:t>
      </w:r>
      <w:r w:rsidR="00880711">
        <w:t xml:space="preserve"> — </w:t>
      </w:r>
      <w:r w:rsidR="00503321">
        <w:t>мой, принадлежит мне, и в нем могу я так творить свои действия, чтобы были в созвучье они с лучшими устремлениями духа. Каждое мгновение могу я творить Свет или тьму, ими осветляя или отемняя себя и определяя этим свое будущее. Не надо особых подъемов, чтобы не творить тьму, но нужен дозор постоянный и памятование о Ведущем. Как проведу день идущий?</w:t>
      </w:r>
      <w:r w:rsidR="00880711">
        <w:t xml:space="preserve"> — </w:t>
      </w:r>
      <w:r w:rsidR="00503321">
        <w:t>пусть каждый спросит себя. Творит карму мысль, зажженная воображением. Творчество может идти по линии противоположностей качеств, уже утвержденных и подлежащих трансмутации. Кто холоден, стать может горячим, трансмутировав явления по полюсам. Преображение идет по линии родственных противоположностей. Любое отрицательное качество духа может быть трансмутировано в себе противоположное. Только тепленький, только тот, кто ни холоден, ни горяч, трансмутировать в себе ничего не сможет, ибо трансмутировать тепленькому нечего. Все недостатки</w:t>
      </w:r>
      <w:r w:rsidR="00880711">
        <w:t xml:space="preserve"> — </w:t>
      </w:r>
      <w:r w:rsidR="00503321">
        <w:t>это возможности для преображения духа. Чем они резче выражены, тем больше возможностей для их преображения. Разбойник и блудница могут быть приближены и стать преображенными в Свете, но тепловатое ничтожество Света не даст. Процесс трансмутации, идущий по линии родственных противоположностей, когда ненависть заменяется любовью, а недостатки достоинствами, зависит от направления и устремления духа. Устремленному открыты возможности всех достижений себя преобразить в Носителя Света.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577. </w:t>
      </w:r>
      <w:r w:rsidR="003312B3" w:rsidRPr="00333709">
        <w:rPr>
          <w:b/>
        </w:rPr>
        <w:t>(М.</w:t>
      </w:r>
      <w:r w:rsidR="003312B3" w:rsidRPr="003312B3">
        <w:rPr>
          <w:b/>
        </w:rPr>
        <w:t>А.Й.).</w:t>
      </w:r>
      <w:r w:rsidR="00503321">
        <w:t xml:space="preserve"> В процессе трансмутации творческое воображение может оторваться от цепи прежних причин, создав ряд новых уже независимо от прежних. Курильщик, бросающий курить, так поступает, утверждая цепь новой причинности, освобождающую его от старой. Воображение может быть усилено ритмом. Творчество ритмического воображения может нейтрализовать очень сильные цепи причинностей старых. Воображением двигает устремление. Силами устремленного воображения можно орудовать сознательно. Может силою этой преображать себя человек. Планирование своего будущего с помощью творческой силы воображения будет преображением в действии, то есть действительным процессом трансмутации неблагородных металлов в благородные.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578.</w:t>
      </w:r>
      <w:r w:rsidR="00503321">
        <w:t xml:space="preserve"> (395). </w:t>
      </w:r>
      <w:r w:rsidR="00C065BF" w:rsidRPr="00C065BF">
        <w:rPr>
          <w:b/>
        </w:rPr>
        <w:t>(Гуру).</w:t>
      </w:r>
      <w:r w:rsidR="00503321">
        <w:t xml:space="preserve"> Следует знать, что устремление к изжитию в себе всего, подлежащего устранению, даст свой плод, и особенно там, где земные притяжения теряют свою силу. Неосуществленное и недостигнутое на Земле осуществлено и достигнуто будет там, где все достижимо, если сила устремления переживет противодействие временных условий плотного мира. Кто решил бороться с собой до конца, тот победит непреложно, ибо дух вечен, но временны те оболочки, в которых порождается противодействие духу.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579.</w:t>
      </w:r>
      <w:r w:rsidR="00503321">
        <w:t xml:space="preserve"> (396). </w:t>
      </w:r>
      <w:r w:rsidR="00503321" w:rsidRPr="00333709">
        <w:rPr>
          <w:b/>
        </w:rPr>
        <w:t>(Авг. 20).</w:t>
      </w:r>
      <w:r w:rsidR="00503321">
        <w:t xml:space="preserve"> Преисполнимся верою, преисполнимся надеждою, преисполнимся ожиданием. Ожидание пусть будет нежданным, без назначения сроков, нетерпения и разочарования. Ждите нежданно, но в состоянии постоянной готовности. Вечное ожидание</w:t>
      </w:r>
      <w:r w:rsidR="00880711">
        <w:t xml:space="preserve"> — </w:t>
      </w:r>
      <w:r w:rsidR="00503321">
        <w:t>особенность Архата. Но почему вечное? Идем в Беспредельность, поднимаясь по ступеням. Достигнутое на одной, понуждает ожидать достижений ступени, идущей за нею, а ступеням нет конца. Нет конца и ожиданию возможности каждой. Конечно, Великий Приход от ступеней не зависит. Конечно, Великий Приход предшествуется ожиданием, но осознание явления Прихода связано с проходимой ступенью. И ожидание Прихода, и ожидание явления новой ступени сознания сливаются вместе. Тот, кто не ждет ничего, тот имеет замолкшее сердце, ибо будущее живет в сердце и предвосхищается сердцем. Ожидание становится трудным, когда пространство напряжено вибрациями противных токов. Но и это приходится преодолевать, чтобы сохранить направление. Задача момента</w:t>
      </w:r>
      <w:r w:rsidR="00880711">
        <w:t xml:space="preserve"> — </w:t>
      </w:r>
      <w:r w:rsidR="00503321">
        <w:t>это удержаться. Она нелегка. Сгущаются токи, и сгущается тьма, но впереди Свет.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580.</w:t>
      </w:r>
      <w:r w:rsidR="00503321">
        <w:t xml:space="preserve"> Хочешь знать, какова разница между выделенным тонким телом живого человека и тонким телом человека, сбросившего физическую оболочку, то есть развоплощенного? Нет пуповины, соединяющей выделенное временно тонкое тело. Трудно провести параллель, так как очень многое зависит от ступени сознания. У обычных людей разница эта велика, так как их тонкое сознание очень ограничено в своих проявлениях и памяти о выходе из тела обычно не оставляет. Чем выше дух, тем меньше различия между живым и «умершим». Жители Тонкого Мира всегда видят эту разницу, так как пуповина тянется за живым пришельцем. Видят по пуповине. Живой в любой момент может оставить Мир Тонкий и вернуться на Землю. Развоплощенцу возврата нет до завершения цикла, то есть до нового рождения в земном теле. Сознательное выделение для среднего духа сопровождается ощущением необычности окружающего и неприспособленности к условиям. Житель же Тонкого Плана уже приспособился к нему так, что тот мир является для него единственной реальностью, как являлся ему таковым плотный мир во время пребывания его на Земле. Для высокого духа тот мир столь же привычен, как мир этот, и особенности его не затрудняют временное его в нем пребывание. Он овладел тем миром так же, как и земным. Очарование и прельщение астрального мира разрушены. Он изучающий и исследователь, но не робкий пришелец. Опыт и знание обуславливают пребывание в обоих мирах. И здесь миры философа и каннибала</w:t>
      </w:r>
      <w:r w:rsidR="00880711">
        <w:t xml:space="preserve"> — </w:t>
      </w:r>
      <w:r w:rsidR="00503321">
        <w:t>различны, различны они и там. Здесь ни роста себе, ни количества волос прибавить нельзя, там</w:t>
      </w:r>
      <w:r w:rsidR="00880711">
        <w:t xml:space="preserve"> — </w:t>
      </w:r>
      <w:r w:rsidR="00503321">
        <w:t xml:space="preserve">можно, кто знает как. Там все можно, ибо все творится мыслью. Все зависит от опыта и знаний, но уже не земных. Поэтому </w:t>
      </w:r>
      <w:r w:rsidR="00503321">
        <w:lastRenderedPageBreak/>
        <w:t>разница там между знающим и невеждой чудовищна, и она отражается на состоянии и форме тонкого тела. Общего правила и общих рамок нет. Можно говорить определенно лишь об определенном человеке. Тонкое тело живого вибрирует живым флюидом, мертвого</w:t>
      </w:r>
      <w:r w:rsidR="00880711">
        <w:t xml:space="preserve"> — </w:t>
      </w:r>
      <w:r w:rsidR="00503321">
        <w:t>освобождено от него. О земном флюиде можно составить понятие, если представить себе, какими эманациями наполнено тонкое тело пьяницы. Земные наслоения на тонком теле живого сильны. Это другая особенность выделенного на время тонкого тела. Лежит на нем яркий отпечаток той личности, которая выявлена в данном физическом проводнике и которая постепенно стирается и бледнеет после смерти. Временное</w:t>
      </w:r>
      <w:r w:rsidR="00880711">
        <w:t xml:space="preserve"> — </w:t>
      </w:r>
      <w:r w:rsidR="00503321">
        <w:t>земное очень сильно отражено и запечатлено на временно вышедшем из своей плотной оболочки его тонком теле. Подчеркиваю опять, что нет общих мерок, всё резко индивидуально. Отсюда и трудность дать определенный и четкий ответ. Даже настроение данного момента влияет на тонкую форму. У влюбленного, ненавистника и вожделенца они очень своеобразны. Влияют и болезни. Печать всех несовершенств, и пороков, и устремлений «тьмы», превалирующих в этот момент, несет на себе выделившееся тонкое тело, а также и</w:t>
      </w:r>
      <w:r w:rsidR="00880711">
        <w:t xml:space="preserve"> — </w:t>
      </w:r>
      <w:r w:rsidR="00503321">
        <w:t>Света, если устремления светлы. Тонкое тело человека, заснувшего с мыслью о Высшем, отлично от заснувшего с мыслями похотливых вожделений, даже если обладатель этих мыслей различных</w:t>
      </w:r>
      <w:r w:rsidR="00880711">
        <w:t xml:space="preserve"> — </w:t>
      </w:r>
      <w:r w:rsidR="00503321">
        <w:t>одно и то же лицо. Что же сказать о тех, кто, выделившись, спят или находятся без сознания в своих тонких телах, и стоят, застывши, подобно статуям? Тут трудно провести различие между живыми и умершими</w:t>
      </w:r>
      <w:r w:rsidR="00880711">
        <w:t xml:space="preserve"> — </w:t>
      </w:r>
      <w:r w:rsidR="00503321">
        <w:t>оба истуканам подобны. Адепт не подлежит никаким определениям, ибо выражает себя сознательно согласно ступени своего духа. Запомним одно: нет общих мерок, правил и рамок для творящего свой облик духа человека.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581. </w:t>
      </w:r>
      <w:r w:rsidR="003312B3" w:rsidRPr="00333709">
        <w:rPr>
          <w:b/>
        </w:rPr>
        <w:t>(М.А.Й.).</w:t>
      </w:r>
      <w:r w:rsidR="00503321">
        <w:t xml:space="preserve"> Когда К[ут] Х[уми] Давал ответы в своих письмах, он был в таком же затруднении, в каком оказался и ты, записывая различия тонких тел живого и умершего человека. Все верно, и все неверно, все правильно, и все лишено точности, ибо зависит от множества привходящих условий, которые все невозможно учесть. Одного ответа быть не может, а всех не вместит никакая Запись. Ученик поучается не словами, а личным опытом и примером. Он не рассуждает, а знает, ибо видел и испытал сам. Все слова и рассуждения хороши лишь до известной ступени, за которой должен следовать личный опыт, дающий знание, уже неколеблемое ничем.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582. </w:t>
      </w:r>
      <w:r w:rsidR="00C065BF" w:rsidRPr="00333709">
        <w:rPr>
          <w:b/>
        </w:rPr>
        <w:t>(Гуру</w:t>
      </w:r>
      <w:r w:rsidR="00C065BF" w:rsidRPr="00C065BF">
        <w:rPr>
          <w:b/>
        </w:rPr>
        <w:t>).</w:t>
      </w:r>
      <w:r w:rsidR="00503321">
        <w:t xml:space="preserve"> Ощущение странности и нереальности окружающего очень характерно для общего психо-физического состояния планеты. Приходит в движение всё, и колеблется твердь, и нельзя ожидать от сознания обычности ощущений. Объединение </w:t>
      </w:r>
      <w:r w:rsidR="00503321">
        <w:lastRenderedPageBreak/>
        <w:t>миров не придет от обычных условий. Не придет оно, если что-то не изменится в корне вовне. Эти волны пространственных приливов надо отметить как вестников идущей Эпохи Огня. А огонь</w:t>
      </w:r>
      <w:r w:rsidR="00880711">
        <w:t xml:space="preserve"> — </w:t>
      </w:r>
      <w:r w:rsidR="00503321">
        <w:t>трансмутатор не только сущности всего человека, но и Земли, и Неба.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583.</w:t>
      </w:r>
      <w:r w:rsidR="00503321">
        <w:t xml:space="preserve"> (397). </w:t>
      </w:r>
      <w:r w:rsidR="00503321" w:rsidRPr="00333709">
        <w:rPr>
          <w:b/>
        </w:rPr>
        <w:t>(Авг. 21).</w:t>
      </w:r>
      <w:r w:rsidR="00503321">
        <w:t xml:space="preserve"> В астрале выделяется сознательно медиум, выделяется колдун и выделяются Адепт и ученик. После смерти в сон погружаются все. Но как же тогда с непрерываемостью сознания колдуна и Адепта? Жизнь в теле плотном не прерывается, несмотря на каждодневный сон. То же самое и после смерти. Ощущение непрерываемости сознания наступает после посмертного отдыха</w:t>
      </w:r>
      <w:r w:rsidR="00880711">
        <w:t xml:space="preserve"> — </w:t>
      </w:r>
      <w:r w:rsidR="00503321">
        <w:t>сна, с полным пониманием своего нового состояния. Только Адепт и колдун знают, что они умерли в физическом теле. Состояние же всех остальных</w:t>
      </w:r>
      <w:r w:rsidR="00880711">
        <w:t xml:space="preserve"> — </w:t>
      </w:r>
      <w:r w:rsidR="00503321">
        <w:t>по сознанию. Спросите: а как же смертная схватка между Высшей и низшей дуадой? Как же она может иметь место при отсутствии сознания? Но ведь осознание непрерываемости своего бытия и осознание себя</w:t>
      </w:r>
      <w:r w:rsidR="00880711">
        <w:t xml:space="preserve"> — </w:t>
      </w:r>
      <w:r w:rsidR="00503321">
        <w:t>явления разного порядка. И на Земле сознание Адепта и обывателя различается тем, что один может знать о своем бессмертии на основании опыта, а другой его отрицает. Вся разница в сознании. Борьба часто происходит и во сне при отсутствии обычного сознания. Дело в данном случае не в нем, а в том, какие стремления и притяжения окажутся более сильными. Не сознание, но притяжения к Свету или тьме окажутся решающими. Днем человеку может казаться, что некоторые свойства его побеждены и изжиты, а во сне низшая природа может выявлять себя вопреки кажущейся победе. В состоянии сна человек поступает более правдиво, чем днем, выявляя свою истинную сущность. Но сон смерти подобен, а смерть</w:t>
      </w:r>
      <w:r w:rsidR="00880711">
        <w:t xml:space="preserve"> — </w:t>
      </w:r>
      <w:r w:rsidR="00503321">
        <w:t xml:space="preserve">сну. И в состоянии послесмертном так же, как и во сне, истинная, не прикрытая и не изжитая еще природа человека выявляет себя в той мере, в которой она преодолена и подчинена в действительности. Сон очень искреннее состояние, равно как и смерть. Человеку кажется, что он достиг каких-то ступеней совершенствования, а на деле может все это оказаться совершенно иным. Не Говорю о ханжах и лицемерах, те получают награду свою. Речь идет о воображаемых качествах и воображаемых достижениях, которые при послесмертном состоянии, в высшей степени справедливом, рассеиваются как дым. Потому действительное знание себя насущно необходимо, чтобы не оказаться у разбитого корыта или в окружении неожиданных и неприятных соседей, но заслуженных, несмотря на это, вполне справедливо. Вот тут-то и сказывается разница между сознанием Адепта и обывателя. Один сознает свое положение и может еще выбирать и сознательно бороться, другой свободы выбора лишен и неумолимо притягивается во тьму или к Свету в соответствии со своими накоплениями, принесенными в мир тот. Если человек непобеждаем своими накоплениями здесь, непобеждаем он и там. </w:t>
      </w:r>
      <w:r w:rsidR="00503321">
        <w:lastRenderedPageBreak/>
        <w:t>Здесь сознательно, там автоматически как справедливое следствие посеянных раньше причин. Здесь сеятель, там жнец своих посевов. Именно потому от жатвы и не уйти, что состояние сознания не позволяет. Здесь состояние сознания активно, там пассивно, точно такое же, как и во сне, только все обострено до предела. Состояние не из приятных, если посев нехорош. Поезд идет по тем же рельсам, но уже без машиниста, и не остановить и не свернуть никуда, пока не израсходуется вся сила пара. В этом и автоматизм и рефлекторность послесмертного состояния. Изживать все надо здесь и бороться со всем. С чем человек уходит туда, с тем там и остается и с тем пребывает, пока сила принесенных с собою желаний и устремлений не исчерпает себя на нем самом, их породителе. Привычки хороши, если влекут они к Свету, например, привычка молиться, или каждодневное обращение к Высшему, или Общение. Очень характерно отметить, что во сне продолжается логическое завершение дневных решений и мыслей, действительно выражающих истинное состояние дневного сознания. При этом не имеются в виду ни следствия плохого пищеварения, ни осколки мышления, но основное течение мыслей. Адепт является исключением из общих правил. О медиумах говорить не приходится, ибо обычно лишены воли и являются жертвами астральных течений. Еще раз настойчиво Рекомендую обратить особое внимание на состояние сна и перед отходом к нему принимать нужные меры для установки соответствующего состояния сознания с тем, чтобы желаемое созвучие состоялось. Как последние минуты перед смертью имеют решающее значение для последующего состояния, точно так же имеют значение и последние минуты перед засыпанием. Сон смерти подобен.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584. </w:t>
      </w:r>
      <w:r w:rsidR="003312B3" w:rsidRPr="00333709">
        <w:rPr>
          <w:b/>
        </w:rPr>
        <w:t>(М.А.Й</w:t>
      </w:r>
      <w:r w:rsidR="003312B3" w:rsidRPr="003312B3">
        <w:rPr>
          <w:b/>
        </w:rPr>
        <w:t>.).</w:t>
      </w:r>
      <w:r w:rsidR="00503321">
        <w:t xml:space="preserve"> Уплотненный астрал имеет преимущества перед физическим телом и в то же время не имеет неудобств развоплощенного состояния человека. Преимущество плотного и тонкого состояния как бы собраны в одной оболочке, не слишком плотной и не слишком потусторонней. Новый вид тела необходим для более успешного течения эволюции.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585.</w:t>
      </w:r>
      <w:r w:rsidR="00503321">
        <w:t xml:space="preserve"> (398). </w:t>
      </w:r>
      <w:r w:rsidR="00C065BF" w:rsidRPr="00C065BF">
        <w:rPr>
          <w:b/>
        </w:rPr>
        <w:t>(Гуру).</w:t>
      </w:r>
      <w:r w:rsidR="00503321">
        <w:t xml:space="preserve"> Более длинная линия проводится в будущее, в котором всё. В прошлом нет ничего, ибо оно прошло. Настоящее не удовлетворяет. Следовательно, центр тяжести можно перенести только в будущее и в нем создавать и творить то, чего так сурово лишены в настоящем. В этом мудрость Архата.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586.</w:t>
      </w:r>
      <w:r w:rsidR="00503321">
        <w:t xml:space="preserve"> (399). </w:t>
      </w:r>
      <w:r w:rsidR="00503321" w:rsidRPr="00333709">
        <w:rPr>
          <w:b/>
        </w:rPr>
        <w:t>(Авг. 22).</w:t>
      </w:r>
      <w:r w:rsidR="00503321">
        <w:t xml:space="preserve"> Являю видимость Тонкого Мира, именно видимость, ибо она по сознанию. Действительность же его состоит в том, что обитатели этого мира живут, окруженные продуктами своего психического творчества и творчества других, им созвучных сознаний. Деление по слоям очень характерно для этих </w:t>
      </w:r>
      <w:r w:rsidR="00503321">
        <w:lastRenderedPageBreak/>
        <w:t>сфер, причем каждая страта пространства состоит из частиц определенной плотности и психической насыщенности. И в высших, и низших слоях творит и двигает мысль. Неподвижность и неповоротливость мысли отражается и на творимом ею окружении. Бедность воображения ограничивает возможность творить. Желания двигают мыслью. Устремления питаются желаниями различного свойства</w:t>
      </w:r>
      <w:r w:rsidR="00880711">
        <w:t xml:space="preserve"> — </w:t>
      </w:r>
      <w:r w:rsidR="00503321">
        <w:t>от высших до низших. Творец своего окружения видит то, что создал сам и что создали другие, близкие и родственные ему по своим устремлениям духи. Адепт увидит и высокие и низкие формы этого творчества различных сознаний и увидит различие слоев. Обычный же развоплощенец</w:t>
      </w:r>
      <w:r w:rsidR="00880711">
        <w:t xml:space="preserve"> — </w:t>
      </w:r>
      <w:r w:rsidR="00503321">
        <w:t>только то, что звучит для его сознания и к чему влечется оно по соответствию с заложенными им в самом себе элементами. Освобождение от сора и очищение от подлежащих изжитию накоплений определяют магнетическое притяжение к более высоким слоям. Элементы Света и тьмы, имеющиеся в каждом обычном человеке, вызывают состояние напряженной борьбы между притяжениями кверху или книзу. Тот полюс притяжения, который пересилил, определяет и страту пребывания духа. Чистилище так и называется потому, что там сбрасывает с себя дух негодную ветошь. Много ненужного уносит с собой человек в мир астральный, загромождая его порождениями. Покидая физическое тело, хорошо вместе с ним оставлять на Земле все земное. Не от мудрости прежде при похоронах умершему клали в могилу любимые вещи и разные предметы обихода для пользования ими в том мире, отягощая этим еще более сознание отошедшего и мешая ему оторваться от Земли. Освобождение от сора и очищение от подлежащих изжитию накоплений определяют магнетическое притяжение к более высоким слоям. Элементы Света и тьмы, имеющиеся в каждом обычном человеке, вызывают состояние напряженной борьбы между притяжениями кверху или книзу. Тот полюс притяжения, который пересилил, определяет и страту пребывания духа. Чистилище так и называется потому, что там сбрасывает с себя дух негодную ветошь. Много ненужного уносит с собой человек в мир астральный, загромождая его порождениями. Покидая физическое тело, хорошо вместе с ним оставлять на Земле все земное. А так как смерти тела не минует никто, то не мешает поразмыслить над тем, что ожидает переходящего в Тонкий Мир человека.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587.</w:t>
      </w:r>
      <w:r w:rsidR="00503321">
        <w:t xml:space="preserve"> (400). </w:t>
      </w:r>
      <w:r w:rsidR="003312B3" w:rsidRPr="003312B3">
        <w:rPr>
          <w:b/>
        </w:rPr>
        <w:t>(М.А.Й.).</w:t>
      </w:r>
      <w:r w:rsidR="00503321">
        <w:t xml:space="preserve"> Владыка</w:t>
      </w:r>
      <w:r w:rsidR="00880711">
        <w:t xml:space="preserve"> — </w:t>
      </w:r>
      <w:r w:rsidR="00503321">
        <w:t>прибежище духу во всех мирах. Владыка</w:t>
      </w:r>
      <w:r w:rsidR="00880711">
        <w:t xml:space="preserve"> — </w:t>
      </w:r>
      <w:r w:rsidR="00503321">
        <w:t>Ведущий и направление Указующий. Владыка</w:t>
      </w:r>
      <w:r w:rsidR="00880711">
        <w:t xml:space="preserve"> — </w:t>
      </w:r>
      <w:r w:rsidR="00503321">
        <w:t>Света маяк. Раз принятое направление к Владыке остается таковым навсегда и во всех мирах.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588. </w:t>
      </w:r>
      <w:r w:rsidR="00C065BF" w:rsidRPr="00333709">
        <w:rPr>
          <w:b/>
        </w:rPr>
        <w:t>(Гуру</w:t>
      </w:r>
      <w:r w:rsidR="00C065BF" w:rsidRPr="00C065BF">
        <w:rPr>
          <w:b/>
        </w:rPr>
        <w:t>).</w:t>
      </w:r>
      <w:r w:rsidR="00503321">
        <w:t xml:space="preserve"> Усмотреть за внешней физической формой внутреннего человека</w:t>
      </w:r>
      <w:r w:rsidR="00880711">
        <w:t xml:space="preserve"> — </w:t>
      </w:r>
      <w:r w:rsidR="00503321">
        <w:t>уже достижение, усмотреть же за личностью</w:t>
      </w:r>
      <w:r w:rsidR="00880711">
        <w:t xml:space="preserve"> — </w:t>
      </w:r>
      <w:r w:rsidR="00503321">
        <w:t xml:space="preserve">Индивидуальность будет прозрением в Сокровенное. С высокими </w:t>
      </w:r>
      <w:r w:rsidR="00503321">
        <w:lastRenderedPageBreak/>
        <w:t>духами связываем себя через их временные формы, то есть через личности, с их Индивидуальностью, которая одна для всех воплощений. Стремление установить связь с Индивидуальностью, которая не умирает, указывает на понимание Основ.</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589. (Авг. 23).</w:t>
      </w:r>
      <w:r w:rsidR="00503321">
        <w:t xml:space="preserve"> Много запретов зазвучат, и много голосов позовут, но чужой глас чужд верным. Знай свой путь и на них не оборачивайся. Они ничего не знают. Они окружены призраками собственных нагромождений, и свое ограниченное понимание принимают за истину. Истины не являют, но полагают, что постигли ее и свое непонимание стремятся надеть на сознание всех, кого могут. Разновидности изуверства и фанатизма разнообразны. Но вы, коснувшиеся Основ, свой путь знайте. Распяли и убили Меня ревнители храмов и знатоки священных писаний, и убили бы и сейчас, если бы Пришел к ним, и готовы убить мысль живую, не вмещающуюся в Прокрустово ложе их убогих сознаний, везде и во всех, в ком проснулась она. Дается возможность еще более широкого познавания природы людской.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590. </w:t>
      </w:r>
      <w:r w:rsidR="003312B3" w:rsidRPr="00333709">
        <w:rPr>
          <w:b/>
        </w:rPr>
        <w:t>(М</w:t>
      </w:r>
      <w:r w:rsidR="003312B3" w:rsidRPr="003312B3">
        <w:rPr>
          <w:b/>
        </w:rPr>
        <w:t>.А.Й.).</w:t>
      </w:r>
      <w:r w:rsidR="00503321">
        <w:t xml:space="preserve"> Горькую чашу познания друзей придется испить до конца. Вот еще один из видов «дружеского» отношения. Они решили, что не достоин Надземного, но достойны они. Мерою полною пришлось получить от друзей. «Господи, Оборони от друзей, от врагов оборонюсь сам». Так восточная поговорка имеет глубокое основание. Но сужденного не лишить ни друзьям, ни врагам.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591. </w:t>
      </w:r>
      <w:r w:rsidR="00C065BF" w:rsidRPr="00333709">
        <w:rPr>
          <w:b/>
        </w:rPr>
        <w:t>(Гуру</w:t>
      </w:r>
      <w:r w:rsidR="00C065BF" w:rsidRPr="00C065BF">
        <w:rPr>
          <w:b/>
        </w:rPr>
        <w:t>).</w:t>
      </w:r>
      <w:r w:rsidR="00503321">
        <w:t xml:space="preserve"> Цыплят считают по осени, и выбирают не они, но Владыка, и Он Утверждает. Людские признания или непризнания значения не имеют на пути к Владыке. Лучше быть близким к Владыке и нам, чем кому бы то ни было кроме.</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333709">
        <w:rPr>
          <w:b/>
        </w:rPr>
        <w:t>592. (Авг. 24).</w:t>
      </w:r>
      <w:r w:rsidR="00503321">
        <w:t xml:space="preserve"> Как же дать новое, если не усвоено старое? «Тайны Царства Божия» раскрываются не для всех желающих. Нужно время и нужно приложить усилия. Слушающие и не прилагающие дырявому решету подобны. Возьмут всё и, взяв, обратят на вас с осуждением. И чем больше дадите, тем больше будет критики и осуждения. Это не ваши, это чужие. Дать всем всё</w:t>
      </w:r>
      <w:r w:rsidR="00880711">
        <w:t xml:space="preserve"> — </w:t>
      </w:r>
      <w:r w:rsidR="00503321">
        <w:t>преступно, ибо вызовет взрывы в пространстве. Одного желания взять еще недостаточно. Желание еще не дает права на получение. Нужно созвучие и соответствие. Ошибочно думать, что если кто-то желает получить сокровенное, то этого совершенно достаточно для получения. Откуда же тогда предательства и убегание в лес? И что, кроме осуждения, вызывает незаконное даяние? Они требуют «дай», но дать сами не могут и цену даянию не знают. Дающие и берущие, кто вам судья? Но судьями становитесь сами, и суд ваш жесток и неумолим. Но судить</w:t>
      </w:r>
      <w:r w:rsidR="00880711">
        <w:t xml:space="preserve"> — </w:t>
      </w:r>
      <w:r w:rsidR="00503321">
        <w:t xml:space="preserve">не осуждать, но судить о явлении имеет право только дающий. Суд берущих скор и неправ. Они, берущие, не </w:t>
      </w:r>
      <w:r w:rsidR="00503321">
        <w:lastRenderedPageBreak/>
        <w:t>проходили суровых ступеней познания человека. Потому суждения их шелесту листьев осенних подобны. Дать можно всегда, но соизмеримо с уровнем сознания. Дать больше значит предать и себя, и даваемое.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593. </w:t>
      </w:r>
      <w:r w:rsidR="003312B3" w:rsidRPr="00333709">
        <w:rPr>
          <w:b/>
        </w:rPr>
        <w:t>(М</w:t>
      </w:r>
      <w:r w:rsidR="003312B3" w:rsidRPr="003312B3">
        <w:rPr>
          <w:b/>
        </w:rPr>
        <w:t>.А.Й.).</w:t>
      </w:r>
      <w:r w:rsidR="00503321">
        <w:t xml:space="preserve"> Если чуется умаление того, что считаете сокровенным, умаление, идущее со стороны подошедших, знайте, что оно не от Света.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594. </w:t>
      </w:r>
      <w:r w:rsidR="00C065BF" w:rsidRPr="00333709">
        <w:rPr>
          <w:b/>
        </w:rPr>
        <w:t>(Гуру</w:t>
      </w:r>
      <w:r w:rsidR="00C065BF" w:rsidRPr="00C065BF">
        <w:rPr>
          <w:b/>
        </w:rPr>
        <w:t>).</w:t>
      </w:r>
      <w:r w:rsidR="00503321">
        <w:t xml:space="preserve"> Острая реакция на приближение ваше к другим сознаниям неизбежна Не отвечать не могут. Но ответствуют по сознанию, вынося из сокровища сердца свет или тьму. Владыке кричали «Осанна», чтобы после распять, и вас вознесут и унизят по степени яркости ваших огней. Не пройдут равнодушно.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595.</w:t>
      </w:r>
      <w:r w:rsidR="00503321">
        <w:t xml:space="preserve"> (401). </w:t>
      </w:r>
      <w:r w:rsidR="00503321" w:rsidRPr="00333709">
        <w:rPr>
          <w:b/>
        </w:rPr>
        <w:t>(Авг. 25).</w:t>
      </w:r>
      <w:r w:rsidR="00503321">
        <w:t xml:space="preserve"> Труд есть служение Свету, но в размере сознания трудящегося. Говорю о труде полноценном, дающем напряжение огней. Можно назвать труд такой огненным, и это действительно так, ибо при напряженном труде напрягается огненное естество человека и светимость организма усиливается. Каждое движение, каждый нервный импульс и ток, идущий по нервам,</w:t>
      </w:r>
      <w:r w:rsidR="00880711">
        <w:t xml:space="preserve"> — </w:t>
      </w:r>
      <w:r w:rsidR="00503321">
        <w:t>огонь. Когда напряжение это ритмично и не является перенапряжением разрушительным, светоносность организма усиливается, достигая степени зримости тонкой. Труд вдохновенный, труд осветленный есть благо. Психическая энергия растет при труде и прекращается ее ток, когда труд замирает. Конечно, очень многое зависит от состояния духа. Потому Добавим: и труд сознательный. Лентяи, тунеядцы, бездельники являются нарушителями закона жизни, ибо разрушают не только свой организм, лишая его огня, но и распространяют разложение вокруг себя, заражая другие неустойчивые сознания. Труд необходим, чтобы огненный аппарат человека мог находиться в должном порядке. Даже стальная машина без работы ржавеет и разрушается. Плодоносен труд радостный и осветленный, но разрушителен, если он отемнен, если он неприятен, если делается он с отвращением и неохотой. Можно заставить себя сделать полноценным и радостным самый нерадостный труд, если понять его смысл и значение и если совершается он не для себя, не во имя свое, но ради Общего Блага, ради людей, коллектива, народа, страны. Значит, труд должен быть не только сознательным, но и целеустремленным. Ничтожен труд по своей внутренней значимости и светимости, если творится он только ради своего малого «я» и малых его интересов. Великие люди трудились не во имя свое, но людей, принимая полную Чашу Общего Блага. Труд устремленного к Общему Благу человека светоносен всегда. Он может наращивать свою психическую энергию беспредельно. Знаем и знаете вы таких гигантов</w:t>
      </w:r>
      <w:r w:rsidR="00880711">
        <w:t xml:space="preserve"> — </w:t>
      </w:r>
      <w:r w:rsidR="00503321">
        <w:t xml:space="preserve">тружеников духа. Великие преобразователи, реформаторы, вожди, ученые, писатели, художники обладали этим </w:t>
      </w:r>
      <w:r w:rsidR="00503321">
        <w:lastRenderedPageBreak/>
        <w:t>неистощимым запасом огненной энергии, рожденной упорным, постоянным и вдохновенным трудом. Редко рассматривают труд как накопителя незримого Агни, невидимого, но столь явного во всех действиях истинного труженика. Нет большего счастья, нежели выполнение любимого труда, радостного и вдохновенного. Светоносному труду Слагаем Мы лучшие песни и Возвышаем его как путь совершенствования духа. Труд</w:t>
      </w:r>
      <w:r w:rsidR="00880711">
        <w:t xml:space="preserve"> — </w:t>
      </w:r>
      <w:r w:rsidR="00503321">
        <w:t>светодатель, труд светоносный бесконечно многосторонен в своем многообразии. Не будем накладывать на труд трафарета, ибо критерий ценности труда</w:t>
      </w:r>
      <w:r w:rsidR="00880711">
        <w:t xml:space="preserve"> — </w:t>
      </w:r>
      <w:r w:rsidR="00503321">
        <w:t>его светоносность. Везде труд</w:t>
      </w:r>
      <w:r w:rsidR="00880711">
        <w:t xml:space="preserve"> — </w:t>
      </w:r>
      <w:r w:rsidR="00503321">
        <w:t>в этом мире и в том; и все достижения духа трудом достаются. Кто-то хочет достичь без труда</w:t>
      </w:r>
      <w:r w:rsidR="00880711">
        <w:t xml:space="preserve"> — </w:t>
      </w:r>
      <w:r w:rsidR="00503321">
        <w:t>напрасны надежды. Труд, в ритм введенный, увеличивает плодоносность свою многократно. Разрушителен труд неритмичный. Мощное динамо вдребезги разлетится при нарушении ритма движения. Труд беспорядочный, труд хаотичный, труд порывами и по настроениям астрала</w:t>
      </w:r>
      <w:r w:rsidR="00880711">
        <w:t xml:space="preserve"> — </w:t>
      </w:r>
      <w:r w:rsidR="00503321">
        <w:t>непродуктивен и накопления Агни не даст. Когда процесс труда захватывает все сознание человека, его тело, нервы и мозг, тогда труд монолитен и ритмом его обнимается весь психо-физический аппарат труженика. Культура труда</w:t>
      </w:r>
      <w:r w:rsidR="00880711">
        <w:t xml:space="preserve"> — </w:t>
      </w:r>
      <w:r w:rsidR="00503321">
        <w:t>насущнейшая задача человечества. Можно даже сказать для вящего запоминания: «Без труда</w:t>
      </w:r>
      <w:r w:rsidR="00880711">
        <w:t xml:space="preserve"> — </w:t>
      </w:r>
      <w:r w:rsidR="00503321">
        <w:t>никуда», то есть без осознания значения труда и его огненной сущности путь в будущее невозможен, а совершенствование и рост духа немыслимы.</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596. </w:t>
      </w:r>
      <w:r w:rsidR="003312B3" w:rsidRPr="00333709">
        <w:rPr>
          <w:b/>
        </w:rPr>
        <w:t>(М</w:t>
      </w:r>
      <w:r w:rsidR="003312B3" w:rsidRPr="003312B3">
        <w:rPr>
          <w:b/>
        </w:rPr>
        <w:t>.А.Й.).</w:t>
      </w:r>
      <w:r w:rsidR="00503321">
        <w:t xml:space="preserve"> Надо оставить раз и навсегда все сомнения в способностях своих мыслью с нами общаться и сомнения в реальности Общения с Владыкой. Сомнения эти не от себя, но от темных, через кого бы они ни передавались. Им очень хотелось бы потушить Свет, зажженный в тебе, и потому ухищрения их цели добиться любыми путями столь упорны и многообразны. Будем считать подобные сомнения врагом номер первый. Ибо, если они преуспеют достичь своей цели, то будут к нулю сведены плоды многолетних усилий, а быть может, и вековых. Серьезность и опасность подбрасываемых сомнений можно определить, лишь вдвинув факт в будущее и представив себе, что сомнения победили, что Записи прекратились, и остановлена работа огня, и пресечен дальнейший рост Агни, и что ритм разрушен, ритм, установленный таким неимоверным трудом [и] упорством. К чему же тогда все усилия Учителя, столь бережно и длительно Подготовлявшего организм к тяжкому напряжению огненных восприятий, к чему же тогда все труды? Сомнению, скажем себе, нет больше хода в сознанье. По следствиям можно судить без ошибки о страшной опасности яда сомнений. Верь Владыке, верь нам и себе, но не яд подносящим.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597. </w:t>
      </w:r>
      <w:r w:rsidR="00C065BF" w:rsidRPr="00333709">
        <w:rPr>
          <w:b/>
        </w:rPr>
        <w:t>(Гуру</w:t>
      </w:r>
      <w:r w:rsidR="00C065BF" w:rsidRPr="00C065BF">
        <w:rPr>
          <w:b/>
        </w:rPr>
        <w:t>).</w:t>
      </w:r>
      <w:r w:rsidR="00503321">
        <w:t xml:space="preserve"> Усмотрите признание не только в том, что вас возвышают, но и в том, что унижают. Унижение и возвышение</w:t>
      </w:r>
      <w:r w:rsidR="00880711">
        <w:t xml:space="preserve"> — </w:t>
      </w:r>
      <w:r w:rsidR="00503321">
        <w:t xml:space="preserve">это </w:t>
      </w:r>
      <w:r w:rsidR="00503321">
        <w:lastRenderedPageBreak/>
        <w:t>только разные полюса признания. Да! Да! И «Осанна», и «Распни Его»</w:t>
      </w:r>
      <w:r w:rsidR="00880711">
        <w:t xml:space="preserve"> — </w:t>
      </w:r>
      <w:r w:rsidR="00503321">
        <w:t>это только антиподы двуногого признания. Пусть глаз будет открыт обоим полюсам явления признания вашего света людьми. В восхвалении и порицании увидите то же. И, увидев, улыбнитесь ужимкам недомыслия, ибо за пробочным подъемом всегда следует падение. Свет ваш возвышает сознание, но, предоставленное снова себе, стремится оно вернуться в прежнее состояние и даже еще ниже, так как свет заставил зашевелиться в глубинах сознания то, что еще в нем не изжито. Могу дать совет: волну вторичной отрицательной реакции примите, пропустив ее мимо сознания, никак не реагируя на нее, с тем чтобы светлый полюс реакции на ваш свет мог стать снова активным. Вдумайтесь в слова: «Приму в щит все стрелы, посланные Тебе». Не в сердце принимаются стрелы, но в щит. Лучший щит</w:t>
      </w:r>
      <w:r w:rsidR="00880711">
        <w:t xml:space="preserve"> — </w:t>
      </w:r>
      <w:r w:rsidR="00503321">
        <w:t>равновесие. Никак не реагируя на волну противоположной, отрицательной, реакции сознания, которому дан ваш свет, утверждаете великое качество равновесия, которое является щитом, не пробиваемым ничем.</w:t>
      </w:r>
    </w:p>
    <w:p w:rsidR="00834937" w:rsidRDefault="00834937" w:rsidP="00503321"/>
    <w:p w:rsidR="00834937" w:rsidRDefault="00F473CA" w:rsidP="00503321">
      <w:r w:rsidRPr="00AE7011">
        <w:rPr>
          <w:b/>
        </w:rPr>
        <w:t>19</w:t>
      </w:r>
      <w:r w:rsidRPr="00F714C9">
        <w:rPr>
          <w:b/>
        </w:rPr>
        <w:t>63</w:t>
      </w:r>
      <w:r w:rsidRPr="00AE7011">
        <w:rPr>
          <w:b/>
        </w:rPr>
        <w:t xml:space="preserve"> г. </w:t>
      </w:r>
      <w:r w:rsidR="00503321" w:rsidRPr="00333709">
        <w:rPr>
          <w:b/>
        </w:rPr>
        <w:t xml:space="preserve">598. </w:t>
      </w:r>
      <w:r w:rsidR="003312B3" w:rsidRPr="00333709">
        <w:rPr>
          <w:b/>
        </w:rPr>
        <w:t>(М.</w:t>
      </w:r>
      <w:r w:rsidR="003312B3" w:rsidRPr="003312B3">
        <w:rPr>
          <w:b/>
        </w:rPr>
        <w:t>А.Й.).</w:t>
      </w:r>
      <w:r w:rsidR="00503321">
        <w:t xml:space="preserve"> (На ночь). Часто, особенно перед уходом, писала я письма, но не чернилами и не на бумаге. Процесс был мысленным. Письма можно писать психически, стремясь облекать их в мысленно видимую форму. При этом желательно для более сильного эффекта, чтобы форма письма, слова, фразы и даже запятые, были столь ярко и отчетливо визуализированы, что посылающий такое письмо мог бы видеть его с закрытыми глазами. Можно видеть и с открытыми, но такая степень сосредоточения редка необычайно. Когда письмо оформлено и закончено, его можно послать по назначению, оторвавшись от него сознанием и отпустивши его точно так же, как обычное письмо опускается в ящик, то есть освободивши от него сознание. Когда письмо оформляется, получателя можно держать все время в сознании. И только в случае тренированной восприимчивости получателя его образ вызывается в сознании в момент посылки. Учитель Может материализовать посылаемое Им письмо, но я говорю [о] письмах, посылаемых психически и воспринимаемых не по их внешней форме, но по содержащимся в них мыслям. Можно тренироваться в подобной корреспонденции, отмечая, как доходят посланные письма, то есть мысли, заключенные в них. Эпистолярная форма облегчает объективизацию и конденсацию мысли.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599. (Авг. 26).</w:t>
      </w:r>
      <w:r w:rsidR="00503321">
        <w:t xml:space="preserve"> В сфере феноменов оккультного порядка мы часто сталкиваемся с необходимостью умения создавать четкий, яркий, красочный облик или форму того явления, которое хотим утвердить. При этом надо достичь такой степени уплотнения мысленной формы, чтобы она была видима третьему глазу. Когда Облик Учителя в третьем глазу достиг этой уплотненности и Его можно видеть не только с закрытыми, но и с открытыми глазами, то и </w:t>
      </w:r>
      <w:r w:rsidR="00503321">
        <w:lastRenderedPageBreak/>
        <w:t>другие формы, создаваемые творческим воображением, приобретают такую же плотность. Когда предмет видим с такою отчетливостью, то есть когда он достиг требуемой степени коагуляции, им можно как бы владеть и мысленно посылать через пространство на любое расстояние. Художник и писатель мыслят образами</w:t>
      </w:r>
      <w:r w:rsidR="00880711">
        <w:t xml:space="preserve"> — </w:t>
      </w:r>
      <w:r w:rsidR="00503321">
        <w:t>так принято говорить, но при этом упускается из вида, что они не только мыслят, но и видят эти образы гораздо более ярко и отчетливо, чем обычные люди. Ученик сокровенного знания тоже видит, и даже еще более отчетливо. Но, видя, он знает, какую силу и какое значение имеет эта способность для феноменальной стороны Йоги. Неосознанная способность или достижение бесполезны для ученика. В четкости мысленных представлений можно упражняться постоянно, и только развив и утвердив эту способность, можно научиться ее применять. При передаче через пространство мысленных посылок, облеченных в слова, слова надо видеть так же отчетливо, как и обычные предметы. Можно достичь в этом такого искусства, что мысленно созданный образ заслонит предметы, видимые обычным зрением. И тогда его можно послать, и тогда ему можно приказывать и им распоряжаться, и тогда он может стать реальностью для другого сознания. Конечно, мысль можно послать, но какую и как? Все думают, и все невольно мысли свои посылают тому, о ком думают, или тому, о чем думают, но, вследствие нечеткости мышления и к счастью людей, эти посылки не столь эффективны, как в случае тренированного сознания. Могущество мысли только тогда достигает всей своей силы, когда способность уплотнять тонкие формы мысли приобретает нужную четкость и устойчивость. Итак, к тому, что говорилось раньше о четкости и яркости представления предметов в третьем глазу, Добавим еще понятие устойчивости формы, состоящей из конденсированной волею тонкой материи мысли. Мысль есть основа. Мыслеоснова только тогда является таковой и дает нужный эффект, когда она конденсирована в устойчивую форму. Действуют и мысли обычные, но речь идет о могуществе духа, применяющего силу мысли во благо людей, а не об обычном расплывчатом и нетренированном сознании обывателя. Чтобы творить мыслью, ей надо владеть. Чтобы творить мыслью, ей надо уметь придавать нужную стойкую форму. От простейших элементов, от отдельных букв или слов можно постепенно переходить к целым письмам или посланиям. Творчество это во благо людей может быть весьма многообразным и разносторонним и отнюдь не ограниченным посылками писем и слов. Стойкий мысленный образ здорового человека помогает его более быстрому выздоровлению, если он заболел. Создается конечный облик желаемого следствия, картина конечного результата, который хочет видеть воплощенным в действительности сознание, творящее благо. Много и сильно можно помогать людям мыслью. Мыслью можно владеть и мировыми событиями, если круг согласован и силен. Мыслью можно миры создавать.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 xml:space="preserve">600. </w:t>
      </w:r>
      <w:r w:rsidR="00503321">
        <w:t xml:space="preserve">(402). </w:t>
      </w:r>
      <w:r w:rsidR="003312B3" w:rsidRPr="003312B3">
        <w:rPr>
          <w:b/>
        </w:rPr>
        <w:t>(М.А.Й.).</w:t>
      </w:r>
      <w:r w:rsidR="00503321">
        <w:t xml:space="preserve"> Новые поступления наших посылок не прекратятся, пока мысль, сознание и сердце устремлены к нам. Объединитель</w:t>
      </w:r>
      <w:r w:rsidR="00880711">
        <w:t xml:space="preserve"> — </w:t>
      </w:r>
      <w:r w:rsidR="00503321">
        <w:t>огонь. Если бы только понять, как осмотрительно, заботливо и бережно надо накапливать Агни и как легко можно его утерять, если ослабить постоянство дозора. Нет ничего на Земле ценного больше, нежели Огонь.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601.</w:t>
      </w:r>
      <w:r w:rsidR="00503321">
        <w:t xml:space="preserve"> (403). </w:t>
      </w:r>
      <w:r w:rsidR="00C065BF" w:rsidRPr="00C065BF">
        <w:rPr>
          <w:b/>
        </w:rPr>
        <w:t>(Гуру).</w:t>
      </w:r>
      <w:r w:rsidR="00503321">
        <w:t xml:space="preserve"> Учись, учись, учись постоянно, учись и упражняй себя в достижениях духа. Пусть вся жизнь и каждое мгновение ее будет служением Свету и каждое достижение</w:t>
      </w:r>
      <w:r w:rsidR="00880711">
        <w:t xml:space="preserve"> — </w:t>
      </w:r>
      <w:r w:rsidR="00503321">
        <w:t>для и во имя Владыки. И тогда при переходе Великих Границ можно будет не устыдиться светом своим.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33709">
        <w:rPr>
          <w:b/>
        </w:rPr>
        <w:t>602.</w:t>
      </w:r>
      <w:r w:rsidR="00503321">
        <w:t xml:space="preserve"> (404). </w:t>
      </w:r>
      <w:r w:rsidR="00503321" w:rsidRPr="00333709">
        <w:rPr>
          <w:b/>
        </w:rPr>
        <w:t>(Авг. 27).</w:t>
      </w:r>
      <w:r w:rsidR="00503321">
        <w:t xml:space="preserve"> Не многословие, но попытка заключить Беспредельность в слова</w:t>
      </w:r>
      <w:r w:rsidR="00880711">
        <w:t xml:space="preserve"> — </w:t>
      </w:r>
      <w:r w:rsidR="00503321">
        <w:t>попытка безнадежная, хотя и расширяющая сознание. Следовательно, цель</w:t>
      </w:r>
      <w:r w:rsidR="00880711">
        <w:t xml:space="preserve"> — </w:t>
      </w:r>
      <w:r w:rsidR="00503321">
        <w:t>обогатить сознание новыми мыслями о Вселенной. Вселенная все та же, но представление о ней расширяется. То, что было Дано раньше, считается устарелым и, оставаясь непонятным, сдается в архив. Приходится вкладывать старое, то есть неизменную Истину, в новые формы, соответствующие условиям исторического момента. Непредубежденное сознание усматривает часть единой Истины и в старом и новом Учении Жизни, их примиряя и видя в каждом лишь величественные ступени Лестницы Света. Но как же быть с невмещающими? Ныне науке препоручается дать то, что не смогла дать религия, то есть знание материи и Космоса. Не все ли равно, откуда придет знание несомненного. Пусть каждый знающий потрудится над тем, чтобы насытить пространство ведущими идеями Эпохи. Одной из них является психическая энергия, Сокровище, даваемое человечеству по праву эволюции. О ней не Устанем твердить. Дается Сокровище, принять которое можно лишь пониманием. Оно имеется у всех, но, неосознанное, лежит без пользы, а во зло применяемое, даже бессознательно, приносит великий вред. Итак, психическая, или огненная, энергия, Великий Агни, прежде всего требует осознания, а затем</w:t>
      </w:r>
      <w:r w:rsidR="00880711">
        <w:t xml:space="preserve"> — </w:t>
      </w:r>
      <w:r w:rsidR="00503321">
        <w:t>умения, путем подготовки и опыта применения его в жизнь. Как же начать применять? С маломалейшего. Не начать двигать горами без подготовки, которая требует века и многие жизни. Школу кончают за десять лет, школу познавания Агни</w:t>
      </w:r>
      <w:r w:rsidR="00880711">
        <w:t xml:space="preserve"> — </w:t>
      </w:r>
      <w:r w:rsidR="00503321">
        <w:t xml:space="preserve">никогда, ибо овладение огненной мощью приводит к могуществу духа, пределом развития которого является всемогущество, то есть беспредельность развития этого свойства. Каждый человек в отношении сознательного или бессознательного овладения Агни стоит на достигнутой им ступени. Но эта ступень не конец, ибо конца нет. Вдумайтесь только: нет конца утверждению и развитию огненной мощи в себе. Маломалейшее же дается лишь для начала, чтобы каждый мог усмотреть и убедиться, </w:t>
      </w:r>
      <w:r w:rsidR="00503321">
        <w:lastRenderedPageBreak/>
        <w:t>как из малых искорок растут огоньки, а из огоньков</w:t>
      </w:r>
      <w:r w:rsidR="00880711">
        <w:t xml:space="preserve"> — </w:t>
      </w:r>
      <w:r w:rsidR="00503321">
        <w:t>огни и огненные громады. Огнем движется все. Даже атомные взрывы есть явление огненного порядка.</w:t>
      </w:r>
      <w:r w:rsidR="00333709">
        <w:rPr>
          <w:lang w:val="en-US"/>
        </w:rPr>
        <w:t xml:space="preserve"> </w:t>
      </w:r>
      <w:r w:rsidR="00503321">
        <w:t>Сейчас наступает Эпоха Огня, и эволюция требует его осознания и в природе, и в самом человеке. Даже мысль об огне усиливает его проявления. Когда Агни уходит из негодного вместилища, начинается разложение и сознания, и физического тела. Лечить тело можно психической энергией</w:t>
      </w:r>
      <w:r w:rsidR="00880711">
        <w:t xml:space="preserve"> — </w:t>
      </w:r>
      <w:r w:rsidR="00503321">
        <w:t>и тело, и сознание. Не может лечиться сознание, отрицающее Огонь. Дыхание есть процесс огненный</w:t>
      </w:r>
      <w:r w:rsidR="00880711">
        <w:t xml:space="preserve"> — </w:t>
      </w:r>
      <w:r w:rsidR="00503321">
        <w:t>объединения тела с пространственным огнем. Усиливая дыхание, увеличиваем поступление Агни. Каждодневная пранаяма, хотя бы трех- или пятиминутная, необходима для стойкого поддержания жизнеспособности и успешной борьбы с возможными заболеваниями. Пранаяма является и средством профилактическим. В случае заболевания прежде всяких лекарств</w:t>
      </w:r>
      <w:r w:rsidR="00880711">
        <w:t xml:space="preserve"> — </w:t>
      </w:r>
      <w:r w:rsidR="00503321">
        <w:t>дыхание и усиленные посылки психической энергии в заболевшее место. Лекарства потом, но тоже усиленные в своем действии огненной мыслью или внушением об их полезности. Психической энергии можно поручать и дела</w:t>
      </w:r>
      <w:r w:rsidR="00880711">
        <w:t xml:space="preserve"> — </w:t>
      </w:r>
      <w:r w:rsidR="00503321">
        <w:t>сперва малые, а потом и большие; сперва личные, а потом и Общего Блага, впрочем, лучше</w:t>
      </w:r>
      <w:r w:rsidR="00880711">
        <w:t xml:space="preserve"> — </w:t>
      </w:r>
      <w:r w:rsidR="00503321">
        <w:t>наоборот. Но с чего-то и как-то надо начать, надо, надо, надо, ибо время не ждет и за морем уже поднимаются столбы Света. Но без Огня Свет не принять.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 xml:space="preserve">603. </w:t>
      </w:r>
      <w:r w:rsidR="00503321">
        <w:t xml:space="preserve">(405). </w:t>
      </w:r>
      <w:r w:rsidR="003312B3" w:rsidRPr="003312B3">
        <w:rPr>
          <w:b/>
        </w:rPr>
        <w:t>(М.А.Й.).</w:t>
      </w:r>
      <w:r w:rsidR="00503321">
        <w:t xml:space="preserve"> Уверенность в непреложном достижении желаемого приносит его. Назовем эту уверенность огненной и непоколебимой. В ней есть элементы веры, или верознания. Магнитная сила верознания столь велика, что притягивает огненно-желаемое непреодолимо. Конечно, многие люди желают и получают ж</w:t>
      </w:r>
      <w:r w:rsidR="00AE19A2">
        <w:t>елаемое, но стоит ли желать по-</w:t>
      </w:r>
      <w:r w:rsidR="00503321">
        <w:t>настоящему того, что сегодня желается, чтобы быть завтра забытым или замениться новыми желаниями. Будем избирать и утверждать такие желания, которые никогда не изменят и не пресытят духа и сознания. Накапливать и накопить Сокровище Агни является таким никогда не изменяющим своему породителю желанием, которое можно утвердить на все времена жизни своей на Земле и в мирах. Коротки желания людские. За их удовлетворением следует либо пресыщение, либо разочарование, либо равнодушие. Будем утверждать желание собирать Агни не только на одну эту жизнь, но и на все последующие свои воплощения. Сокровище энергии будет нашим неотъемлемым достоянием, которое пребудет с нами и здесь, и там, и во всех оболочках, которыми облекается дух. Зачем же тратить силы на приобретение того, что нам служит лишь только на время, когда можно накапливать и умножать то, что приобретается навсегда? То, что нам надо для жизни земной, придет без особых усилий, но не придет Агни. Его надо взять напряжением всех сил, всех устремлений, всего желания сердца.</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682A25">
        <w:rPr>
          <w:b/>
        </w:rPr>
        <w:t xml:space="preserve">604. </w:t>
      </w:r>
      <w:r w:rsidR="00C065BF" w:rsidRPr="00682A25">
        <w:rPr>
          <w:b/>
        </w:rPr>
        <w:t>(</w:t>
      </w:r>
      <w:r w:rsidR="00C065BF" w:rsidRPr="00C065BF">
        <w:rPr>
          <w:b/>
        </w:rPr>
        <w:t>Гуру).</w:t>
      </w:r>
      <w:r w:rsidR="00503321">
        <w:t xml:space="preserve"> Читая писания духов высоких, можно к ним обращаться за пояснениями. Возможны ответы, и возможен контакт. Попытка не пытка. Это не будет изменой нам, но стремлением установить сотрудничество. На пространственном сотрудничестве основаны многие явления жизни. Не будем ничем ограничивать себя и тем не лишим себя новых возможностей. Объединение миров раскрывает расширенный подход к пространственной кооперации. Объединению в Свете ничто не мешает. Ощущение известной степени близости к К[ут] Х[уми] имеет под собой основание.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605.</w:t>
      </w:r>
      <w:r w:rsidR="00503321">
        <w:t xml:space="preserve"> (406). </w:t>
      </w:r>
      <w:r w:rsidR="00503321" w:rsidRPr="00682A25">
        <w:rPr>
          <w:b/>
        </w:rPr>
        <w:t>(Авг. 28).</w:t>
      </w:r>
      <w:r w:rsidR="00503321">
        <w:t xml:space="preserve"> Сосредоточение на мыслях Учения незаметно, но определенно и постепенно освобождает сознание от нагромождений прошлого, подводя прочное основание под все миросозерцание человека. Повторение укрепляет основу. Вот почему приходится от времени до времени возвращаться к одним и тем же положениям, их расширяя и углубляя. Огонь</w:t>
      </w:r>
      <w:r w:rsidR="00880711">
        <w:t xml:space="preserve"> — </w:t>
      </w:r>
      <w:r w:rsidR="00503321">
        <w:t>Основание Сущего. Он везде и во всем. Когда Говорим о стихиях и овладении ими, следует иметь в виду, что огонь занимает среди остальных первое место по необходимости этого овладения. Цель Агни Йоги</w:t>
      </w:r>
      <w:r w:rsidR="00880711">
        <w:t xml:space="preserve"> — </w:t>
      </w:r>
      <w:r w:rsidR="00503321">
        <w:t>овладение этой стихией, стихией огня. Огонь везде и всюду, и прежде всего в человеке. Не овладев им в себе, нельзя овладеть им вовне. Не овладев огнем, нельзя овладеть и другими стихиями, ибо огонь первенствует над стихиями земли, воды и воздуха. Было Указано уже на ступени овладения малыми огнями, с которых и начинается этот процесс. Если что-то не удается и желаемых результатов нет, Агни здесь ни при чем, просто сказывается еще отсутствие умения, а также и то, что собственный Агни еще слишком слаб. Придется вооружиться терпением, настойчивостью и несломимым упорством. Знаете много примеров уявления огненных сил в человеке. То, что когда-то и где-то один человек совершил, может совершить и другой, если умеет хотеть. Все подвиги отшельничества, молчания, самоотверженности, геройства есть действия огненные и являются следствием накопления Агни. Подвиг молчания накопляет огни. Подвиг обуздания астрала растит огненные крылья. Подвиг служения Свету утверждает оформление огненного тела. Стихия огня вездесуща. Качество вездесущия духа достигается только огнем. Крещение огненное</w:t>
      </w:r>
      <w:r w:rsidR="00880711">
        <w:t xml:space="preserve"> — </w:t>
      </w:r>
      <w:r w:rsidR="00503321">
        <w:t>только одна из ступеней к реализации этого великого качества. Ступени его разновидны</w:t>
      </w:r>
      <w:r w:rsidR="00880711">
        <w:t xml:space="preserve"> — </w:t>
      </w:r>
      <w:r w:rsidR="00503321">
        <w:t xml:space="preserve">от ясновидения и деления духа, от перенесения чувствительности до полной победы над временем и пространством. Но пусть великое не заслонит малого, ибо с малого начинается овладение. Как подойти к великому, через малое не пройдя? Тело дает человеку очень много возможностей для утверждения малых преодолений огня над другими стихиями, которые все полностью представлены в человеческом микрокосме. Овладение телом и господство над ним есть путь овладения огненной стихией в себе. Путь лежит через себя. Власяницы, вериги, самобичевание и все </w:t>
      </w:r>
      <w:r w:rsidR="00503321">
        <w:lastRenderedPageBreak/>
        <w:t>прочие истязания плоти были не что иное, как неуклюжие попытки овладеть телом и подчинить его воле, поставив силу духа-огня над материей грубо физической. Йог не признает истязаний. Борьбу за овладение стихиями в себе он ведет единым началом духа. Не нужно никуда удаляться. Сама жизнь дает богатые возможности утверждать силу духа над немощью плоти и, начав с малых овладений, дойти до больших. Путь открыт, и возможности под рукою.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606.</w:t>
      </w:r>
      <w:r w:rsidR="00503321">
        <w:t xml:space="preserve"> (407). Победа над болезнью быть может двоякой. Победа первая</w:t>
      </w:r>
      <w:r w:rsidR="00880711">
        <w:t xml:space="preserve"> — </w:t>
      </w:r>
      <w:r w:rsidR="00503321">
        <w:t>это вообще изгнание болезни и выздоровление. Победа вторая</w:t>
      </w:r>
      <w:r w:rsidR="00880711">
        <w:t xml:space="preserve"> — </w:t>
      </w:r>
      <w:r w:rsidR="00503321">
        <w:t>это осознание, что дух не может болеть болезнями тела, возвышаясь над ними, и как бы немощно ни было оно, дух в нем может быть очень мощен и непобеждаем болезнью. Болеть и быть непобеждаемым немощью плоти</w:t>
      </w:r>
      <w:r w:rsidR="00880711">
        <w:t xml:space="preserve"> — </w:t>
      </w:r>
      <w:r w:rsidR="00503321">
        <w:t>победа вторая. Не все болезни и не всегда излечимы на данной ступени. Но победа духа в первой или второй форме над всякой болезнью достижима всегда.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607.</w:t>
      </w:r>
      <w:r w:rsidR="00503321">
        <w:t xml:space="preserve"> (408). </w:t>
      </w:r>
      <w:r w:rsidR="003312B3" w:rsidRPr="003312B3">
        <w:rPr>
          <w:b/>
        </w:rPr>
        <w:t>(М.А.Й.).</w:t>
      </w:r>
      <w:r w:rsidR="00503321">
        <w:t xml:space="preserve"> И в малом и в большом, и в личном и во всепланетном масштабе природа людская уявляет сущность свою. От того и предательства, и неблагодарность, и забвение добра, сделанного для оказания помощи. Коротка память людская, в особенности же на добро. Признательность</w:t>
      </w:r>
      <w:r w:rsidR="00880711">
        <w:t xml:space="preserve"> — </w:t>
      </w:r>
      <w:r w:rsidR="00503321">
        <w:t>качество редкое, каким бы масштабом его ни измерять. Поймем веяние Эпохи как яркое выражение самых высших и самых низких свойств в человеке.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608.</w:t>
      </w:r>
      <w:r w:rsidR="00503321">
        <w:t xml:space="preserve"> (409). </w:t>
      </w:r>
      <w:r w:rsidR="00C065BF" w:rsidRPr="00C065BF">
        <w:rPr>
          <w:b/>
        </w:rPr>
        <w:t>(Гуру).</w:t>
      </w:r>
      <w:r w:rsidR="00503321">
        <w:t xml:space="preserve"> Дух не сломит ничто, если он не сломится сам. Явить несломимость духа во всех условиях жизни будет уявлением огненной мощи в себе.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609.</w:t>
      </w:r>
      <w:r w:rsidR="00503321">
        <w:t xml:space="preserve"> (410). </w:t>
      </w:r>
      <w:r w:rsidR="00503321" w:rsidRPr="00682A25">
        <w:rPr>
          <w:b/>
        </w:rPr>
        <w:t>(Авг. 29).</w:t>
      </w:r>
      <w:r w:rsidR="00503321">
        <w:t xml:space="preserve"> Сын Мой, можно ли одной рукой разрушать, а другой строить? Можно ли одну мысль порождать от света, а другую</w:t>
      </w:r>
      <w:r w:rsidR="00880711">
        <w:t xml:space="preserve"> — </w:t>
      </w:r>
      <w:r w:rsidR="00503321">
        <w:t>тьмы? Не происходит ли нейтрализации энергий и их взаимоуничтожения? Целеустремленность означает устремление всех энергий микрокосма в одном направлении. Дом, разделенный в себе, не устоит против вихрей. Контроль над сознанием требует допущения только тех мыслей, и чувств, и эмоций, которые соизмеримы с раз принятым устремлением к Свету. Во внутреннем мире своем, где высшее «Я»</w:t>
      </w:r>
      <w:r w:rsidR="00880711">
        <w:t xml:space="preserve"> — </w:t>
      </w:r>
      <w:r w:rsidR="00503321">
        <w:t xml:space="preserve">владыка, ему и принадлежит высшая власть над всем, что там происходит. Энергии восходящего движения не могут постоянно гаситься энергиями, тянущими сознание вниз. Эта бесплодная и лишенная целесообразности борьба между притяжениями к полюсу Света и тьмы должна прекратиться, закончившись полной победой Света. Неразумно, зная значение каждой мысли, порождать мысли, влекущие вниз. Овладение мыслью предполагает уничтожение половинчатости и двойственности мышления. Осознание значения нейтрализующей энергии Света мысли дает духу силу яро и огненно утверждать в себе светоносную </w:t>
      </w:r>
      <w:r w:rsidR="00503321">
        <w:lastRenderedPageBreak/>
        <w:t>мысль. Победа нужна для будущего, когда порождения свои станут перед Порогом, преграждая дальнейший путь, и когда придется делать выбор последний между устремлениями к Свету и порождениями низшего «я». Контроль над мыслью приводит к овладению ею. Власть над мыслью открывает Врата.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610.</w:t>
      </w:r>
      <w:r w:rsidR="00503321">
        <w:t xml:space="preserve"> (411). </w:t>
      </w:r>
      <w:r w:rsidR="003312B3" w:rsidRPr="003312B3">
        <w:rPr>
          <w:b/>
        </w:rPr>
        <w:t>(М.А.Й.).</w:t>
      </w:r>
      <w:r w:rsidR="00503321">
        <w:t xml:space="preserve"> Нельзя плодоносно устремляться к Владыке, не уничтожив в себе губительную половинчатость мышления. Когда все на планете разделилось по полюсам и тяготеет либо к одному, либо к другому, половинчатое мышление заставляет болезненно и бесцельно топтаться около огненного лезвия Меча Архангела, полагающего границу между Светом и тьмою. Невежда может еще думать, что необузданная и неукрощенная мысль не беда, но знающий знает, что это великое бедствие, которое неуклонно ведет дух к катастрофе. Катастрофа, или падение духа,</w:t>
      </w:r>
      <w:r w:rsidR="00880711">
        <w:t xml:space="preserve"> — </w:t>
      </w:r>
      <w:r w:rsidR="00503321">
        <w:t>многие ли мыслят об этом. Бедствия человечества происходят от неосознания мощи мысли, творящей добро или зло, мир или разрушение, свет или тьму. Каждая мысль служит одному из полюсов и усиливает который-либо из них. Служители Света и служители тьмы служат Свету или тьме своей мыслью. Последующие деяния тех и других есть лишь следствия мыслей. Упор ныне делается на мысль, ибо мысль есть двигатель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682A25">
        <w:rPr>
          <w:b/>
        </w:rPr>
        <w:t>611.</w:t>
      </w:r>
      <w:r w:rsidR="00503321">
        <w:t xml:space="preserve"> </w:t>
      </w:r>
      <w:r w:rsidR="00C065BF" w:rsidRPr="00C065BF">
        <w:rPr>
          <w:b/>
        </w:rPr>
        <w:t>(Гуру).</w:t>
      </w:r>
      <w:r w:rsidR="00503321">
        <w:t xml:space="preserve"> Хотим влить новые силы, столь нужные для преодоления в себе того, что еще не изжито. Стремимся осветить положение со всех сторон, чтобы осознание было возможно более полным. Ведь осознание ведет к овладению и является неизбежной ступенью к нему. Овладения собой не Пошлет Владыка, пока не осознана неизбежность этой ступени и невозможность дальнейшего продвижения, если она не пройдена. Понять надо значение неощутимых Касаний и уловить смысл каждого. Для этого дана каждодневность, каждый день которой несет в себе свою особую каждодневную и каждый день разную тональность этих незримых Касаний Б[ратст]ва.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612.</w:t>
      </w:r>
      <w:r w:rsidR="00503321">
        <w:t xml:space="preserve"> (412). </w:t>
      </w:r>
      <w:r w:rsidR="00503321" w:rsidRPr="000032D9">
        <w:rPr>
          <w:b/>
        </w:rPr>
        <w:t>(Авг. 30).</w:t>
      </w:r>
      <w:r w:rsidR="00503321">
        <w:t xml:space="preserve"> Все чувства земные: зрения, слуха, обоняния, осязания, вкуса</w:t>
      </w:r>
      <w:r w:rsidR="00880711">
        <w:t xml:space="preserve"> — </w:t>
      </w:r>
      <w:r w:rsidR="00503321">
        <w:t>восходят до Мира Огненного. Есть еще чувство шестое, но о нем после. Все проводники, или тела: физическое, астральное, ментальное и огненное</w:t>
      </w:r>
      <w:r w:rsidR="00880711">
        <w:t xml:space="preserve"> — </w:t>
      </w:r>
      <w:r w:rsidR="00503321">
        <w:t>обладают этими чувствами. Утончающиеся и претворенные по степени и в соответствии с материей этих тел, чувства обладают свойством беспредельного их развития и расширения. Всевидение, всеслышание, всеобоняние, всеосязание и так далее</w:t>
      </w:r>
      <w:r w:rsidR="00880711">
        <w:t xml:space="preserve"> — </w:t>
      </w:r>
      <w:r w:rsidR="00503321">
        <w:t xml:space="preserve">это та высота, до которой в той или иной мере могут они дойти в своем развитии по пути человеческого духа в Беспредельность. Никто из самых высочайших Адептов не станет утверждать, что он достиг этой ступени всевидения, или всеслышания, или всеразвития какого-либо </w:t>
      </w:r>
      <w:r w:rsidR="00503321">
        <w:lastRenderedPageBreak/>
        <w:t>из этих чувств, ибо предела не существует. Жители Тонкого Мира и видят, и слышат, но не земными глазами и не земными ушами. Так же видят, и слышат, и воспринимают всеми прочими чувствами и в</w:t>
      </w:r>
      <w:r w:rsidR="00876458">
        <w:rPr>
          <w:lang w:val="en-US"/>
        </w:rPr>
        <w:t xml:space="preserve"> </w:t>
      </w:r>
      <w:r w:rsidR="00503321">
        <w:t>Мире Огненном. Органом чувств высших является сердце, которое может не только видеть и слышать, но и знать непосредственно. Это свойство утонченного сердца называется чувствознанием. По степени утонченности всех тел человека развиты и их чувства. Можно быть слепым в Мире Незримом</w:t>
      </w:r>
      <w:r w:rsidR="00880711">
        <w:t xml:space="preserve"> — </w:t>
      </w:r>
      <w:r w:rsidR="00503321">
        <w:t>все зависит от состояния и подготовленности духа. Изощренность земных чувств обостряет и тонкие. Музыкант слышит в Мире Надземном больше, чем человек обычный, а художник видит больше. Видимость, слышимость и уявления всех прочих чувств</w:t>
      </w:r>
      <w:r w:rsidR="00880711">
        <w:t xml:space="preserve"> — </w:t>
      </w:r>
      <w:r w:rsidR="00503321">
        <w:t>по сознанию. Очень многое зависит от степени оформленности высших проводников. Человек, огненное тело которого не оформлено, в Огненном Мире не может ни видеть, ни слышать. Кроме того, ясность чувств зависит от ясности сознания, а ясность сознания</w:t>
      </w:r>
      <w:r w:rsidR="00880711">
        <w:t xml:space="preserve"> — </w:t>
      </w:r>
      <w:r w:rsidR="00503321">
        <w:t>от ясности мысли. Границы сознания ставятся мыслью. Ошибочно думать, что в Мире Надземном, подобно земному, сознанием обладают все перешедшие туда. Степени сознательности разны, и многие спят, так как сознание зависит еще и от того положения, в котором в данный момент находится перешедший. И только Адепт, достигший ступени непрерываемого сознания, бодрствует всеми своими чувствами. Бессмертие духа каждого человека совсем еще не обозначает сохранения сознания. Хотя дух и не умирает, но сознание спит. Как и сколько времени</w:t>
      </w:r>
      <w:r w:rsidR="00880711">
        <w:t xml:space="preserve"> — </w:t>
      </w:r>
      <w:r w:rsidR="00503321">
        <w:t>зависит от человека. Общего правила нет. При попытках передать словами сущность трансцендентального состояния необходимо учитывать всю относительность этого состояния и невозможность выразить все многообразие психической жизни людей, ушедших из плотного мира.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613.</w:t>
      </w:r>
      <w:r w:rsidR="00503321">
        <w:t xml:space="preserve"> (413). </w:t>
      </w:r>
      <w:r w:rsidR="003312B3" w:rsidRPr="003312B3">
        <w:rPr>
          <w:b/>
        </w:rPr>
        <w:t>(М.А.Й.).</w:t>
      </w:r>
      <w:r w:rsidR="00503321">
        <w:t xml:space="preserve"> Зная истину, можно ли привязывать себя к временным условиям земной жизни? Если придется вернуться на Землю, скажем, через тысячу лет и, быть может, на другой континент и в другую народность, то стоит ли заслонять действительность Майей текущего часа? Долг перед семьей, перед родиной и перед человечеством должен быть выполнен, но в осознании преходимости плотных условий. Быть не от мира сего</w:t>
      </w:r>
      <w:r w:rsidR="00880711">
        <w:t xml:space="preserve"> — </w:t>
      </w:r>
      <w:r w:rsidR="00503321">
        <w:t>значит осознать истинное значение и назначение жизни и смысла краткого пребывания в теле земном. Участие в жизни обычной и исполнение своих обязанностей и работы делается еще с большим пониманием долга, чем у других, но при постоянном памятовании о том, что человек только путник на этой Земле и что путь его</w:t>
      </w:r>
      <w:r w:rsidR="00880711">
        <w:t xml:space="preserve"> — </w:t>
      </w:r>
      <w:r w:rsidR="00503321">
        <w:t>к звездам.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614.</w:t>
      </w:r>
      <w:r w:rsidR="00503321">
        <w:t xml:space="preserve"> (414). </w:t>
      </w:r>
      <w:r w:rsidR="00C065BF" w:rsidRPr="00C065BF">
        <w:rPr>
          <w:b/>
        </w:rPr>
        <w:t>(Гуру).</w:t>
      </w:r>
      <w:r w:rsidR="00503321">
        <w:t xml:space="preserve"> Реальность близости Иерархии утверждается перед лицом очевидности плотной и вопреки ей. Как бы все преграды плотного мира преодолеваются в духе и отметаются </w:t>
      </w:r>
      <w:r w:rsidR="00503321">
        <w:lastRenderedPageBreak/>
        <w:t>силою мысли. Так же стираются и границы будущего, отделяющие сужденное от окружения настоящего момента. В духе и духом преодолевается все, что отделяет действительность от видимости.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615.</w:t>
      </w:r>
      <w:r w:rsidR="00503321">
        <w:t xml:space="preserve"> (415). </w:t>
      </w:r>
      <w:r w:rsidR="00503321" w:rsidRPr="000032D9">
        <w:rPr>
          <w:b/>
        </w:rPr>
        <w:t>(Сент. 1).</w:t>
      </w:r>
      <w:r w:rsidR="00503321">
        <w:t xml:space="preserve"> И в самом деле, почему бы не очистить сознание и сердце от сора, то есть от тьмы? Что же мешает, когда дух стремится к Свету? На что можно променять светлый Агни? Свет и тьма борются в сознании за первенствование, и каждое мгновение преобладает или одно, или другое. Но можно достичь того, чтобы превалировал всегда Свет. При постоянстве контроля, когда установка сделана на Свет, с тьмой уже легче бороться. Следует лишь помнить, что настоящим определяется будущее и что если живем сейчас в мире причин и эти причины будут от тьмы, то каковы же окажутся следствия их в Мире Надземном? Причина, какова бы она ни была по своему составу, непреложно даст следствие, и сейчас выбор свободен порождать причины любого порядка. Но нет уже выбора там, где состояние духа является следствием, порожденным в сфере причинностей, то есть на Земле. Положение остается неизменным: сеятели здесь, жнецы там, и пожинать приходится то, что посеешь. Зная непреложность закона, можно пользоваться им как рычагом для получения желаемых следствий, твердо помня при этом, что доброе порождает следствия добрые, зло</w:t>
      </w:r>
      <w:r w:rsidR="00880711">
        <w:t xml:space="preserve"> — </w:t>
      </w:r>
      <w:r w:rsidR="00503321">
        <w:t>злые. Так служение Свету и служение тьме никогда не остается бесплодным, то есть безрезультатным, то есть следствий не приносящим. Можно достичь такого напряжения в своем упорном, постоянном и устойчивом устремлении к Свету, чтобы каждый поступок, чувство и мысль были от Света, чтобы магнит человеческий стал светоносным. Эта светоносность не абстракция, ибо аура мгновенно реагирует на явления Света и тьмы, сама осветляясь или отемняясь в зависимости от сущности зажигающихся в микрокосме огней. Все движения сознания определяются по их светотени, и выбирать элементы светоносные, в отличие от тьмы, в воле всегда человека. Потому позволительно спросить: что же мешает Свету служить безотказно, если служение тьме приводит в Avitchi? Знание основ раскрывает перед сознанием непреложность последствий всех дел человека, всех чувств и мыслей его, и выбор энергий, утверждаемых в собственном микрокосме, утверждается уже с пониманием полной ответственности за их природу. Стремление к преображению основывается на знании Закона, который непреложно ведет к достижению поставленной цели. Можно многое сделать и многого достичь, если знать, для чего и почему. Это основание целеустремленности. Трансмутация человеческой сущности по линии родственных противоположностей заключенных в человеке качеств становится тогда уложением всей жизни сознания.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 xml:space="preserve">616. </w:t>
      </w:r>
      <w:r w:rsidR="00503321">
        <w:t xml:space="preserve">(416). </w:t>
      </w:r>
      <w:r w:rsidR="003312B3" w:rsidRPr="003312B3">
        <w:rPr>
          <w:b/>
        </w:rPr>
        <w:t>(М.А.Й.).</w:t>
      </w:r>
      <w:r w:rsidR="00503321">
        <w:t xml:space="preserve"> Высшая форма Служения Свету есть несение света в ауре своей. Хорошо, когда это осознано, но </w:t>
      </w:r>
      <w:r w:rsidR="00503321">
        <w:lastRenderedPageBreak/>
        <w:t>нехорошо, если в это стремление к служению привходит половинчатость. Нераздробленный монолит устремления необходим при Служении Свету как основание. Из осознания этой необходимости рождается мощь воли, преображающей ветхого человека в себе. Познание истины делает человека свободным, рождая в нем волю к огненной борьбе за свободу. Это свобода, то есть освобождение, от тьмы. Борьба неизбежна, ибо нужно победить не только «полчища адовы», но прежде них победить надо себя. Ведь в себе побеждается тьма и все, что от тьмы. Победа над тьмою в себе означает победу над ней вне себя. И тогда уже каждое соприкосновение с тьмою будет победным. И тогда все попытки и злоухищрения темных будут кончаться их поражением и их неудачей. Порадуемся тому, сколько возможностей каждодневно дается Учителем, чтобы могли утверждать себя в Свете.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617.</w:t>
      </w:r>
      <w:r w:rsidR="00503321">
        <w:t xml:space="preserve"> (417). </w:t>
      </w:r>
      <w:r w:rsidR="00C065BF" w:rsidRPr="00C065BF">
        <w:rPr>
          <w:b/>
        </w:rPr>
        <w:t>(Гуру).</w:t>
      </w:r>
      <w:r w:rsidR="00503321">
        <w:t xml:space="preserve"> Близость наша может усиливаться и ослабляться</w:t>
      </w:r>
      <w:r w:rsidR="00880711">
        <w:t xml:space="preserve"> — </w:t>
      </w:r>
      <w:r w:rsidR="00503321">
        <w:t>все зависит не от нас, но от себя. Владыка Сказал: «Я с вами всегда». Но не всегда осознается Его Близость. По степени огненности устремления и открытости сердца и Близость. Трудно понять приближение как свою заслугу и отдаление как ошибку. Но состояние сознания обуславливает и то и другое. Примем напряжение устремления как основу для сближения с Ведущим. Открыто все, и многое стало возможным сейчас. Особое время особых возможностей и трудностей необычайных. Главная трудность</w:t>
      </w:r>
      <w:r w:rsidR="00880711">
        <w:t xml:space="preserve"> — </w:t>
      </w:r>
      <w:r w:rsidR="00503321">
        <w:t>это удерживать нить связи, ибо пространство насыщено до предела токами часто противоположной природы. Утверждаться можно лишь Иерархией и устремленностью к Ней.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618.</w:t>
      </w:r>
      <w:r w:rsidR="00503321">
        <w:t xml:space="preserve"> (418). </w:t>
      </w:r>
      <w:r w:rsidR="00503321" w:rsidRPr="000032D9">
        <w:rPr>
          <w:b/>
        </w:rPr>
        <w:t>(Сент. 2).</w:t>
      </w:r>
      <w:r w:rsidR="00503321">
        <w:t xml:space="preserve"> Из яйца выходит птенец, из кокона</w:t>
      </w:r>
      <w:r w:rsidR="00880711">
        <w:t xml:space="preserve"> — </w:t>
      </w:r>
      <w:r w:rsidR="00503321">
        <w:t>бабочка, из семени</w:t>
      </w:r>
      <w:r w:rsidR="00880711">
        <w:t xml:space="preserve"> — </w:t>
      </w:r>
      <w:r w:rsidR="00503321">
        <w:t>росток. Скорлупа, или прежняя оболочка, сбрасывается. Так же сбрасывается и физическое тело в момент смерти, так же при рождении Индивидуальности в Бессмертной Триаде выходит Она из четверицы, сбросив с себя скорлупу четвертого принципа и отбросы пятого, которые становятся бездушною шелухою, подобной по существу кокону, из которого родилась бабочка. Аналогия весьма показательная. Бабочка не может</w:t>
      </w:r>
      <w:r w:rsidR="004557B5">
        <w:rPr>
          <w:lang w:val="en-US"/>
        </w:rPr>
        <w:t xml:space="preserve"> </w:t>
      </w:r>
      <w:r w:rsidR="00503321">
        <w:t>стать таковой, пока еще в коконе; четверица</w:t>
      </w:r>
      <w:r w:rsidR="00880711">
        <w:t xml:space="preserve"> — </w:t>
      </w:r>
      <w:r w:rsidR="00503321">
        <w:t>Триадой, желудь</w:t>
      </w:r>
      <w:r w:rsidR="00880711">
        <w:t xml:space="preserve"> — </w:t>
      </w:r>
      <w:r w:rsidR="00503321">
        <w:t>дубом, пока не сброшена форма, которая должна дать рождение новой. Индивидуальность порождается личностью, но не одной, а целым их рядом, каждая из которых приносит новые элементы опыта и знания, идущие на построение Бессмертной Триады. Личности</w:t>
      </w:r>
      <w:r w:rsidR="00880711">
        <w:t xml:space="preserve"> — </w:t>
      </w:r>
      <w:r w:rsidR="00503321">
        <w:t>это строители Индивидуальности. Индивидуальность обычно выражена в личности неполно. Память о прошлом и о всех личностях, в которых воплощалась Высшая Триада, сосредоточена в этой последней, так как все прочие тела, или проводники,</w:t>
      </w:r>
      <w:r w:rsidR="00880711">
        <w:t xml:space="preserve"> — </w:t>
      </w:r>
      <w:r w:rsidR="00503321">
        <w:t xml:space="preserve">временны, на одно воплощение. Это следует осознать прочно. Физическое, астральное и ментальное тела </w:t>
      </w:r>
      <w:r w:rsidR="00503321">
        <w:lastRenderedPageBreak/>
        <w:t>создаются только на одно воплощение и сбрасываются Высшей Триадой последовательно. Дух проходит через смерть физического тела, астрального и ментального. Все эти тела</w:t>
      </w:r>
      <w:r w:rsidR="00880711">
        <w:t xml:space="preserve"> — </w:t>
      </w:r>
      <w:r w:rsidR="00503321">
        <w:t>временные оболочки духа. Бессменно тело огненное, носитель Высшей Триады</w:t>
      </w:r>
      <w:r w:rsidR="00880711">
        <w:t xml:space="preserve"> — </w:t>
      </w:r>
      <w:r w:rsidR="00503321">
        <w:t>Индивидуальности человека. Сознание переносится в Нее, когда огненное тело оформлено. Это происходит постепенно, пока отдельные личности собирают для нее элементы бессмертия, столь нужные для оформления огненного тела</w:t>
      </w:r>
      <w:r w:rsidR="00880711">
        <w:t xml:space="preserve"> — </w:t>
      </w:r>
      <w:r w:rsidR="00503321">
        <w:t>носителя высшего «Я». Этот процесс и будет «собиранием Сокровищ на небеси», а не в оболочках, уничтожаемых временем, но через которые совершается это собирание и накопление отложений в огненную Чашу жизни. Каждого можно спросить, что он собрал в течение жизни земной, и собрал ли. Может быть, расточил и то, с чем пришел. И это бывает. Собирается и расточается Агни. Так приходим к основанию жизни</w:t>
      </w:r>
      <w:r w:rsidR="00880711">
        <w:t xml:space="preserve"> — </w:t>
      </w:r>
      <w:r w:rsidR="00503321">
        <w:t>огню. Когда огонь жизни уходит из оболочки, становится она шелухою. Когда сознание становится огненным, оно побеждает явление смерти. Тела умирают, но огненное сознание продолжает жить, ибо становится непрерываемым. Это достижение Архата.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619.</w:t>
      </w:r>
      <w:r w:rsidR="00503321">
        <w:t xml:space="preserve"> (419). </w:t>
      </w:r>
      <w:r w:rsidR="003312B3" w:rsidRPr="003312B3">
        <w:rPr>
          <w:b/>
        </w:rPr>
        <w:t>(М.А.Й.).</w:t>
      </w:r>
      <w:r w:rsidR="00503321">
        <w:t xml:space="preserve"> О смерти будем думать с радостью, ибо идем в сад прекрасный. Когда служение</w:t>
      </w:r>
      <w:r w:rsidR="004557B5">
        <w:rPr>
          <w:lang w:val="en-US"/>
        </w:rPr>
        <w:t xml:space="preserve"> </w:t>
      </w:r>
      <w:r w:rsidR="00503321">
        <w:t>Красоте становится целью жизни, то и смерть, которой нет, будет увенчана Красотою. Конечно, элементы Красоты сосредоточиваются в духе. Земное все смертно и подлежит разрушению. В умирании физической формы и ее разложении нет красоты. Но Красота качеств духа и накоплений духовных не подлежит ни смерти, ни уничтожению. Все, что от Красоты,</w:t>
      </w:r>
      <w:r w:rsidR="00880711">
        <w:t xml:space="preserve"> — </w:t>
      </w:r>
      <w:r w:rsidR="00503321">
        <w:t>бессмертно и сопровождает дух в Высшие Сферы как его неотъемлемое достояние, собранное им в Чаше. Это достояние</w:t>
      </w:r>
      <w:r w:rsidR="00880711">
        <w:t xml:space="preserve"> — </w:t>
      </w:r>
      <w:r w:rsidR="00503321">
        <w:t>индивидуальное, ибо является накоплениями Чаши, и в то же время пространственное, ибо обращает своими формами созвучные им сферы. Образы Красоты</w:t>
      </w:r>
      <w:r w:rsidR="00880711">
        <w:t xml:space="preserve"> — </w:t>
      </w:r>
      <w:r w:rsidR="00503321">
        <w:t>достояние космическое. Аура планеты украшается ими и служит пищей для всех, кто живет Красотой. Без сожаления и даже мысли о них оставляет дух восходящий последовательно все свои оболочки, не задерживаясь на них и себя с ними не отождествляя. В этом свобода при переходе из одного состояния в другое. Просто старая, отслужившая свой срок и службу одежда заменяется новой, соответствующей тем сферам, в которые переходит дух. О новых духовных одеждах, или оболочках, можно позаботиться заранее, украсив их Красотою. Тот, кто строит на Красоте и Красотою, к Свету идет и облекается Светом.</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0032D9">
        <w:rPr>
          <w:b/>
        </w:rPr>
        <w:t>620.</w:t>
      </w:r>
      <w:r w:rsidR="00503321">
        <w:t xml:space="preserve"> (420). </w:t>
      </w:r>
      <w:r w:rsidR="00C065BF" w:rsidRPr="00C065BF">
        <w:rPr>
          <w:b/>
        </w:rPr>
        <w:t>(Гуру).</w:t>
      </w:r>
      <w:r w:rsidR="00503321">
        <w:t xml:space="preserve"> Люди обычно устанавливают между собой отношения на срок, в лучшем случае на одну эту жизнь. Мы же устанавливаем свои отношения с теми, кто нам сужден, бессрочно, то есть на все время, которое есть, на все будущее, на эту жизнь и на все будущие жизни. Наши якоря мы забрасываем далеко. Кратких дел не признаем. В этом отличие нашей деятельности от </w:t>
      </w:r>
      <w:r w:rsidR="00503321">
        <w:lastRenderedPageBreak/>
        <w:t>деятельности обычных людей. Так же и вы стремитесь удлинить ваши дела проведением более длинной линии. В этом мудрость веков. Тогда сметаются границы плотных ограничений и сознание приобщается к жизни, не прерываемой ни смертью, ни прочими нагромождениями земного рассудка. Сокрушаются этим стены рукотворных подвалов, по которым прячутся люди от правды пространственной жизни, утверждая малый круг очевидности плотной. Очень много зависит от осознания. Сознание можно расширить беспредельно или сузить его до величины булавочной головки. Вопрос жизни решается сознанием, ибо сама Беспредельность выражается в нем.</w:t>
      </w:r>
    </w:p>
    <w:p w:rsidR="00834937" w:rsidRDefault="00503321" w:rsidP="000032D9">
      <w:pPr>
        <w:pStyle w:val="Quote"/>
      </w:pPr>
      <w:r>
        <w:t>Утром видел горящую свечу, толстую, оплывшую и довольно короткую. Вчера видел себя с бородой и сидел починял часы. Часы действительно не в порядке, а бороду отращиваю. Во сне отразилось.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621.</w:t>
      </w:r>
      <w:r w:rsidR="00503321">
        <w:t xml:space="preserve"> (421). </w:t>
      </w:r>
      <w:r w:rsidR="00503321" w:rsidRPr="000032D9">
        <w:rPr>
          <w:b/>
        </w:rPr>
        <w:t>(Сент. 3).</w:t>
      </w:r>
      <w:r w:rsidR="00503321">
        <w:t xml:space="preserve"> Пространство полно нераскрытыми тайнами. Всё, что было, есть и будет, заключено в нем. Живя объективной земной жизнью, человек очень редко и мало касается того, что происходит в пространстве, хотя и вдохновение, и мысли приходят оттуда. Когда замолкают внешние чувства, пространство начинает звучать. Голос Молчания, хотя и беззвучен, но прекрасно передает мысль, а пространственная нота момента улавливается сердцем и окрашивает настроение человека радостью или печалью. В самом слове «настроение» содержится упоминание на то, что что-то настраивается и что-то настраивает. Токи пространства настраивают арфу духа на созвучный им лад. Отсюда волны печали или радости, проносящиеся над миром и творящие улыбки или вызывающие слезы у миллионов людей. Бывают дни легкие и светлые, бывают дни мрачные и тяжкие. Почему? Откуда эта легкость или тягость? Мало внимания уделяется пространственным воздействиям на психику человека. Но из пространства приходит все, и все снова уходит в великое лоно пространства, даже вчерашний день, даже забытые слезы и даже исчезнувшие миры. Ничто не умирает в пространственном хранилище, но все сохраняется там в рекордах таких отдаленных и свитках столь длинных, что земному уму они недоступны. Если время не существует per se</w:t>
      </w:r>
      <w:r w:rsidR="0015387E">
        <w:rPr>
          <w:rStyle w:val="FootnoteReference"/>
        </w:rPr>
        <w:footnoteReference w:id="27"/>
      </w:r>
      <w:r w:rsidR="00503321">
        <w:t>, но создано человеком, то в пространстве времени нет и все, что было когда-то, есть там и ныне. Когда завеса времени снимается с прошедшего, свитки Акаши становятся доступными для Чтения. Богатство Архивов природы неисчислимо, но на Тайнах пространства</w:t>
      </w:r>
      <w:r w:rsidR="00880711">
        <w:t xml:space="preserve"> — </w:t>
      </w:r>
      <w:r w:rsidR="00503321">
        <w:t xml:space="preserve">Печать. Знание, Сокровенное Знание, которое является уделом устремленного к нему человека, дает ключи к тайнам Природы. О них надо знать и их надо взять. Одним из ключей познавания мира является число СЕМЬ. Семерична звуковая и цветовая гамма, семеричен состав человека, </w:t>
      </w:r>
      <w:r w:rsidR="00503321">
        <w:lastRenderedPageBreak/>
        <w:t>семеричны сферы Незримых Миров, семеричны энергии огненные, семеричны периоды воплощений, семеричны Эпохи времен, семеричны Циклы, Круги и расы, семеричны ступени ученичества, семеричны ступени Иерархии. Весь проявленный мир подчинен принципу семеричности. С этим ключом можно подходить к явлениям жизни и в этом ключе их решать. Чтобы получить университетский диплом, надо поработать несколько лет и поучиться. Сколько же лет или жизней надо потрудиться над тем, чтобы получить право на вход в сферы пространственной Тайны. Кто-то думает, прочитав несколько книг, приобрести право на вход. Но заблуждение это. Пока все существо, все мысли, все энергии, все устремление и все силы не отданы этой цели, право на вход не дается. Все доступно, все открыто, но на известных условиях. Первое из них</w:t>
      </w:r>
      <w:r w:rsidR="00880711">
        <w:t xml:space="preserve"> — </w:t>
      </w:r>
      <w:r w:rsidR="00503321">
        <w:t>самоотрешение, то есть отвержение от себя, то есть победа над самостью и личным началом в себе. Кто же захочет из миллионов людей принять в приложении к жизни формулу «Отвергнись от себя». Формула древняя, но последователей не нашедшая и доныне, если иметь в виду не единицы, но многих. Отвергнута формула самоотвержения, и двери к сокровенному знанию закрыты, и пространство зорко хранит свои тайны от тех, кто не принял этой формулы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 xml:space="preserve">622. </w:t>
      </w:r>
      <w:r w:rsidR="003312B3" w:rsidRPr="000032D9">
        <w:rPr>
          <w:b/>
        </w:rPr>
        <w:t>(М</w:t>
      </w:r>
      <w:r w:rsidR="003312B3" w:rsidRPr="003312B3">
        <w:rPr>
          <w:b/>
        </w:rPr>
        <w:t>.А.Й.).</w:t>
      </w:r>
      <w:r w:rsidR="00503321">
        <w:t xml:space="preserve"> Это и хорошо, когда, взявши перо, не знаешь, о чем будешь писать. Не служит ли это обстоятельство лучшим доказательством того, что мысли записываются не свои, но наши. А то, что они созвучны и близки мыслям своим, подтверждает лишь факт, что слияние сознаний основано на тональности и гармонии. Закон созвучия управляет явлением общения. И в соответствующее состояние приведет приемник своего сознания воспринимающий. При сонастроенности приемника мысли наши текут легко и свободно. При неуравновесии и хаотичности пространственных токов настраивать свое сознание на созвучие с нами нелегко и непросто. Но тем более похвально, если, несмотря ни на что, созвучие состоялось. Не следует смущаться тем, что вначале провод как бы молчит. Усилие надо повторить, не отступая и не складывая оружия. Через какое-то время пространственный провод оживет и начнет пульсировать энергией мысли и восприятие пойдет привычным путем. Отступать не следует, ибо на преодоление пространственного сопротивления требуется время.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 xml:space="preserve">623. </w:t>
      </w:r>
      <w:r w:rsidR="00C065BF" w:rsidRPr="000032D9">
        <w:rPr>
          <w:b/>
        </w:rPr>
        <w:t>(Гуру</w:t>
      </w:r>
      <w:r w:rsidR="00C065BF" w:rsidRPr="00C065BF">
        <w:rPr>
          <w:b/>
        </w:rPr>
        <w:t>).</w:t>
      </w:r>
      <w:r w:rsidR="00503321">
        <w:t xml:space="preserve"> Это правильно отметил, что встреча в физическом теле с Посланником Владыки имеет особое значение для ученика и влияет на всю его последующую жизнь. Можно усмотреть разницу между встретившими, но не видевшими. Для одних Иерархия</w:t>
      </w:r>
      <w:r w:rsidR="00880711">
        <w:t xml:space="preserve"> — </w:t>
      </w:r>
      <w:r w:rsidR="00503321">
        <w:t>живое конкретное явление, для не встретивших</w:t>
      </w:r>
      <w:r w:rsidR="00880711">
        <w:t xml:space="preserve"> — </w:t>
      </w:r>
      <w:r w:rsidR="00503321">
        <w:t xml:space="preserve">отвлеченность. Порадуемся, когда старая связь обновляется снова и утверждается Близость Иерархическая. Сеть Света имеет очень сложный узор и протянута не только в настоящем, но захватывает как </w:t>
      </w:r>
      <w:r w:rsidR="00503321">
        <w:lastRenderedPageBreak/>
        <w:t>прошедшее, так и будущее. Ее укреплять будем всеми силами, ибо без нее нет ничего. Чуем каждую мысль, устремленную к нам, и по степени устремлений отвечаем. Много чудесного в жизни, хотя сверхъестественного нет и не может быть ничего.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624. (Сент. 4).</w:t>
      </w:r>
      <w:r w:rsidR="00503321">
        <w:t xml:space="preserve"> Будущее, которого ждут, принесет ждущим не более того, что может вместить их сознание и в пределах следствий посеянных в прошлом причин. Сеятели все, и среди всех и Владыки, и вся Иерархия Света. Но как же быть с посевами тьмы? Текущее время суть период ярого изживания прошлого. Никогда еще время не было столь напряженным в смысле разрядки вековых накоплений прошедших деяний. Из тьмы веков цепи причин свиваются в сложнейшие узлы. Клубки событий нагромождаются для срочного разрешения. Уходящие энергии напряжены в последнем усилии выявить себя до конца, перед тем как уйти навсегда. Башни духа, Башни Света, передатчики энергий нарастающих Света</w:t>
      </w:r>
      <w:r w:rsidR="00880711">
        <w:t xml:space="preserve"> — </w:t>
      </w:r>
      <w:r w:rsidR="00503321">
        <w:t>как устои фундамента Нового Мира. Вокруг них собираются строительные энергии, нарастая в объеме и захватывая все новые и новые сферы. Аура Земли стремительно насыщается новыми энергиями. Беспокойно пространство. Переустройство мира идет гигантскими шагами. Космические волны прибоя Эволюции становятся все более мощными, расшатывая разрушающееся здание старого мира. Нет страны, где не происходила бы ярая борьба старого с новым, и полем этой борьбы является сознание человеческое. Мощно идет нарастание элементов Новой Эпохи, сметая вековой сор и наполняя сознание новыми идеями века. Что может остановить мысль? Что может поставить преграду проникновению идей века в сознание масс? Перерождает мир мысль, незримая, неслышная, но могучая в воздействии своем на человечество. Ее не вместить полностью ни в какие печатные листы. Она широка, как море, как океан, и свободна, как воздух, достигая всех, кто в состоянии воспринимать ее незримые касания. С каждым днем все больше и больше становится тех, в чье сознание проникают ведущие идеи времени, освобождая его от ограничений прошлого. Оковы прошлого разрушаются мыслью. И когда они будут сброшены окончательно, мысль потечет свободно, утверждая преображение жизни на всей планете. Переходное время тяжко для сознания, но впереди Свет, и муки рождения Нового Мира закончатся утверждением его на Земле и в сердцах человеческих.</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625.</w:t>
      </w:r>
      <w:r w:rsidR="00503321">
        <w:t xml:space="preserve"> (422). </w:t>
      </w:r>
      <w:r w:rsidR="003312B3" w:rsidRPr="003312B3">
        <w:rPr>
          <w:b/>
        </w:rPr>
        <w:t>(М.А.Й.).</w:t>
      </w:r>
      <w:r w:rsidR="00503321">
        <w:t xml:space="preserve"> Не может вместить сознание больше своего объема. Потому забота о том, как расширить его. Мысль растет, если ей уделено достаточно внимания и времени. Хорошо, когда зреют вопросы. На них будет ответ, своевременно будет. Именно упорство и четкость вопроса предрешают ответ. С вопросами можно обращаться прямо по Иерархии, но должен каждый вызреть и оформиться. Трудность ответов в том, что они не могут затрагивать </w:t>
      </w:r>
      <w:r w:rsidR="00503321">
        <w:lastRenderedPageBreak/>
        <w:t>кармы. Отсюда их отделенность от непосредственной связи с действиями ученика. Указания носят общий характер, чтобы выбор действий был совершенно свободен и насилия над волею не происходило. В этом одна из трудностей прямого Руководства. Оттого самодеятельность ценится столь высоко. За руку ребенка ведут, но взрослый идет уже сам.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 xml:space="preserve">626. </w:t>
      </w:r>
      <w:r w:rsidR="00C065BF" w:rsidRPr="000032D9">
        <w:rPr>
          <w:b/>
        </w:rPr>
        <w:t>(Гуру).</w:t>
      </w:r>
      <w:r w:rsidR="00503321">
        <w:t xml:space="preserve"> Вопрос решен правильно: отступает плотная карма, карма физического мира, карма земная, и вступает в действие карма надземная, устремляющая ее носителя в Девачан или в Авитчи. Влечение по притяжению. Безвыходность влечения в том, что оно совершается по линиям непреодолимого магнитного притяжения в родственные духу сферы. Исчерпываются при этом на нем энергии, им самим порожденные при жизни в теле. Те, которые исчерпаны или изжиты на Земле, силы в Надземном уже не имеют. Основой для понимания действия кармы могут служить слова: «Что свяжете на Земле, будет связано на Небесах, и что освободите на Земле, будет свободно там». Связанные души Платона подчинены тому же закону. Связывает же человека и освобождает не кто-либо другой, но только он сам.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627.</w:t>
      </w:r>
      <w:r w:rsidR="00503321">
        <w:t xml:space="preserve"> (423). </w:t>
      </w:r>
      <w:r w:rsidR="00503321" w:rsidRPr="000032D9">
        <w:rPr>
          <w:b/>
        </w:rPr>
        <w:t>(Сент. 5).</w:t>
      </w:r>
      <w:r w:rsidR="00503321">
        <w:t xml:space="preserve"> Природа повторяет себя как в большом, так и в малом, Манвантара и Пралайя отражаются в цикле кругов человеческих воплощений, жизни и смерти, в дне и ночи, бодрствовании и сне. Поэтому день для ночи является миром причин, а сон</w:t>
      </w:r>
      <w:r w:rsidR="00880711">
        <w:t xml:space="preserve"> — </w:t>
      </w:r>
      <w:r w:rsidR="00503321">
        <w:t>миром следствий, и, как и в момент смерти, последние минуты перед засыпанием имеют особое значение для последующего состояния человека. И все дневное поведение, мысли и чувства отразятся на состоянии сна, но последние мгновения решающие. И не то, что хочет увидеть во сне желающий, увидит он, но то отразится во сне, что в течение дня и перед сном было самым ярким и напряженным в сознании, и сферы посетит он, созвучные устремлению не внешне наносному, но действительному. Состояние сна очень искреннее, так как человек во сне являет собою свою истинную сущность. Казалось бы, самые возвышенные мысли проносились днем перед сознанием, а ночью в снах отражается нечто совершенно иначе, и ведет себя сновидец порою совсем недос</w:t>
      </w:r>
      <w:r w:rsidR="00AE19A2">
        <w:t>тойно. Это показывает, что что-</w:t>
      </w:r>
      <w:r w:rsidR="00503321">
        <w:t>то еще не изжито и гнездится где-то в глубинах и закоулках души. Сон</w:t>
      </w:r>
      <w:r w:rsidR="00880711">
        <w:t xml:space="preserve"> — </w:t>
      </w:r>
      <w:r w:rsidR="00503321">
        <w:t>очень справедливое состояние, и впечатления его основаны на законе созвучия. Сон требует к себе очень внимательного отношения и желания упорядочить его, а главное</w:t>
      </w:r>
      <w:r w:rsidR="00880711">
        <w:t xml:space="preserve"> — </w:t>
      </w:r>
      <w:r w:rsidR="00503321">
        <w:t xml:space="preserve">стремления удержать в бодрствующем состоянии впечатления о пребывании в Мире Надземном. Обычно эти впечатления очень беспорядочны и трудно отделить фантасмагорию осколков мышления от действительности Тонкого Мира. Но прорывы в эту действительность все же бывают у всех, надо только привести эти просветы в систему. На известной ступени </w:t>
      </w:r>
      <w:r w:rsidR="00503321">
        <w:lastRenderedPageBreak/>
        <w:t>состояние сна вступает в период сознательности, и тогда бытие человека обогащается соприкосновением с Тонким Миром при условии той или иной степени сознания. Далее это сознание,</w:t>
      </w:r>
      <w:r w:rsidR="000032D9">
        <w:rPr>
          <w:lang w:val="en-US"/>
        </w:rPr>
        <w:t xml:space="preserve"> </w:t>
      </w:r>
      <w:r w:rsidR="00503321">
        <w:t>«бодрствующее сознание», во время сна может стать непрерываемым и очень деятельным, когда тонкое тело выделяется сознательно, а память сохраняет все впечатления об его активности на плане астральном и выше. Первое условие для достижения этой ступени</w:t>
      </w:r>
      <w:r w:rsidR="00880711">
        <w:t xml:space="preserve"> — </w:t>
      </w:r>
      <w:r w:rsidR="00503321">
        <w:t>это очищение всего существа человека от всего, что подлежит скорейшему изживанию. Ибо неочищенное сознание может установить связь с низшими слоями астрала и унести на себе флюиды разложения и заразы. Опасность для неочищенного сердца весьма велика. Потому и не сохраняется памяти о впечатлениях сонных у обычных людей. Медиумы и психисты видят и запоминают больше, но не позавидуем им, ибо, если они недостаточно чисты, тьма овладевает слабовольным и нечистым сознанием. Оттуда же одержание, это бедствие человечества. Вопросу об упорядочении снов и связанном с этим очищением оболочек можно посвятить достаточно времени. С другой стороны, это явится также и подготовкой к послесмертному состоянию, ибо, как гласит восточная мудрость, «сон смерти подобен».</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628.</w:t>
      </w:r>
      <w:r w:rsidR="00503321">
        <w:t xml:space="preserve"> (424). </w:t>
      </w:r>
      <w:r w:rsidR="003312B3" w:rsidRPr="003312B3">
        <w:rPr>
          <w:b/>
        </w:rPr>
        <w:t>(М.А.Й.).</w:t>
      </w:r>
      <w:r w:rsidR="00503321">
        <w:t xml:space="preserve"> Да! Да! Именно надо силы найти преодолеть в себе все, что еще мешает войти в полное сияние Света Владыки. А мешает так многое. С одной стороны</w:t>
      </w:r>
      <w:r w:rsidR="00880711">
        <w:t xml:space="preserve"> — </w:t>
      </w:r>
      <w:r w:rsidR="00503321">
        <w:t>желание двигаться и преуспеть, с другой</w:t>
      </w:r>
      <w:r w:rsidR="00880711">
        <w:t xml:space="preserve"> — </w:t>
      </w:r>
      <w:r w:rsidR="00503321">
        <w:t>тараканы за пазухой. Любовь к «своей» Иерархии должна не на словах и не в чувствах, а на деле достичь такой степени напряженности, чтобы силой ее можно было преодолеть в себе остатки не изжитых еще, но подлежащих изживанию накоплений. Силу устремления можно измерять именно этой решимостью бороться с собой до конца и победить. Любовь огненная, полная преданности, не будет топтаться на месте, не будет полагать на чашу весов желание Света и тьму, гнездящуюся еще по закоулкам сознания. Именно силу и искренность чувств своих к Иерархии и степень преданности и устремления можно проверить на этом лучше всего. Прекрасных слов, и чувств, и мыслей довольно, нужны крепкие дела и поступки, их утверждающие. Чего стоят самые возвышенные мечтания, делами и жизнью не подкрепленные? Сурово и нелицеприятно пересмотрим поклажу, которую несем с собой и собираемся нести по пути в Беспредельность. Берется только самое нужное, самое необходимое, ибо каждая лишняя кроха отягощает. Даже камушек малый, в обувь попавший, мешает пути. Груз же оттягивает плечи. Так систематически и планомерно, шаг за шагом, освободим себя от всего, чего не следует брать с собой и чего нельзя взять за ненадобностью в путь дальний, который лежит перед нами над этой Землей и за пределами смерти.</w:t>
      </w:r>
    </w:p>
    <w:p w:rsidR="00834937" w:rsidRDefault="00834937" w:rsidP="00503321"/>
    <w:p w:rsidR="00834937" w:rsidRDefault="00F473CA" w:rsidP="00503321">
      <w:r w:rsidRPr="00AE7011">
        <w:rPr>
          <w:b/>
        </w:rPr>
        <w:lastRenderedPageBreak/>
        <w:t>19</w:t>
      </w:r>
      <w:r>
        <w:rPr>
          <w:b/>
          <w:lang w:val="en-US"/>
        </w:rPr>
        <w:t>63</w:t>
      </w:r>
      <w:r w:rsidRPr="00AE7011">
        <w:rPr>
          <w:b/>
        </w:rPr>
        <w:t xml:space="preserve"> г. </w:t>
      </w:r>
      <w:r w:rsidR="00503321" w:rsidRPr="000032D9">
        <w:rPr>
          <w:b/>
        </w:rPr>
        <w:t xml:space="preserve">629. </w:t>
      </w:r>
      <w:r w:rsidR="00C065BF" w:rsidRPr="000032D9">
        <w:rPr>
          <w:b/>
        </w:rPr>
        <w:t>(Гуру</w:t>
      </w:r>
      <w:r w:rsidR="00C065BF" w:rsidRPr="00C065BF">
        <w:rPr>
          <w:b/>
        </w:rPr>
        <w:t>).</w:t>
      </w:r>
      <w:r w:rsidR="00503321">
        <w:t xml:space="preserve"> За чем пришел, то и получишь, если сознание дозволяет. Получение</w:t>
      </w:r>
      <w:r w:rsidR="00880711">
        <w:t xml:space="preserve"> — </w:t>
      </w:r>
      <w:r w:rsidR="00503321">
        <w:t>по вмещению, или вместимости сознания. Каждый раз при приближении можно приносить все большие и большие корзины. И чем больше вопросов, тем лучше. На каждый последует ответ, но в свое время. Раньше область непознанного называли «тайнами Царствия Божия», теперь называют иначе, но сущность того, что подлежит знанию, от этого не меняется. Разделим весь мир на две части: то, что познано человеком, и то, что остается познать. Вторая половина неизмеримо больше первой. Это следует осознать, прежде чем двинуться дальше. Это условие первое. Второе</w:t>
      </w:r>
      <w:r w:rsidR="00880711">
        <w:t xml:space="preserve"> — </w:t>
      </w:r>
      <w:r w:rsidR="00503321">
        <w:t>отрицания надо отбросить. Нельзя a priori отрицать или утверждать то, чего человек не знает, но изучать можно всё. И условие третье</w:t>
      </w:r>
      <w:r w:rsidR="00880711">
        <w:t xml:space="preserve"> — </w:t>
      </w:r>
      <w:r w:rsidR="00503321">
        <w:t>это беспредельность Вселенной в многообразии и бесконечности своих выявлений. Познавание несомненного будет сферою истинной науки. Пределы Знанию могут ставиться только невежеством.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630. (Сент. 6).</w:t>
      </w:r>
      <w:r w:rsidR="00503321">
        <w:t xml:space="preserve"> (Со сна). Приду.</w:t>
      </w:r>
    </w:p>
    <w:p w:rsidR="00834937" w:rsidRDefault="00503321" w:rsidP="00503321">
      <w:r>
        <w:t>События потрясут мир.</w:t>
      </w:r>
    </w:p>
    <w:p w:rsidR="00834937" w:rsidRDefault="00503321" w:rsidP="00503321">
      <w:r>
        <w:t>Все это так, но Страна выполняет роль катализатора в процессе мировых событий.</w:t>
      </w:r>
    </w:p>
    <w:p w:rsidR="00834937" w:rsidRDefault="00503321" w:rsidP="00503321">
      <w:r>
        <w:t>Не по произволу людей творится будущее, но под Нашим контролем. При трансмутации оба полюса надо явить, иначе нечего будет уничтожать. Только выявленное может быть уничтожено. Как, например, гитлеризм. Молотом, разбивающим цепи старого мира, является Моя Страна: Жертва Великая</w:t>
      </w:r>
      <w:r w:rsidR="00880711">
        <w:t xml:space="preserve"> — </w:t>
      </w:r>
      <w:r>
        <w:t>Действую через.</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631.</w:t>
      </w:r>
      <w:r w:rsidR="00503321">
        <w:t xml:space="preserve"> (425). Многое не Договариваем до конца. Всё проще и ближе. И Мир Тонкий не за горами, а тут же, вокруг нас, принимающий участие в событиях жизни земной. Не все принимают, но кто может и кто живет интересами всего человечества. Интересы Общего Блага открывают возможности для служения всей планете. Если темные силы столь яро активны в обоих мирах, то неужели Светлые могут быть их слабее или более ограничены в своей активности? Объединение миров не произойдет без осознания человеком обоих. Следовательно, осью, вокруг которой вращается эта возможность, является человеческое сознание. А для этого надо, чтобы сердце отвратилось от жизни мертвой и захотело бы, неудержимо и пламенно, Света и знания. Задыхаются люди в курятниках самости. Сами сложили стены своих ограничений, сами же и разрушить должны и отпустить сердца на волю. Себеслужители счастья не знают, не светится оно в их глазах. И пьют, и в вещах и стяжательстве пытаются найти смысл жизни и цель, в то время как найти это можно лишь в самоотрешении и от себя, и от вещей и в служении Общему Благу. Но голод сердца велик. Многие уже начинают жить сердцем, вкладывая его в труд. Трудное время тем, </w:t>
      </w:r>
      <w:r w:rsidR="00503321">
        <w:lastRenderedPageBreak/>
        <w:t>что сердце, прозревшее к Свету, несет на себе непомерную нагрузку. Но и это пройдет. Пройдет все. И переживем, и достигнем.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632.</w:t>
      </w:r>
      <w:r w:rsidR="00503321">
        <w:t xml:space="preserve"> (426). </w:t>
      </w:r>
      <w:r w:rsidR="003312B3" w:rsidRPr="003312B3">
        <w:rPr>
          <w:b/>
        </w:rPr>
        <w:t>(М.А.Й.).</w:t>
      </w:r>
      <w:r w:rsidR="00503321">
        <w:t xml:space="preserve"> В сознании человека заключено все, сама Беспредельность. Искать следует только в сознании, ибо что же вне его, не будучи осознанным, может стать достоянием духа. Но сознание ограничено своими представлениями о мире и вещах. Их надо разрушить, если мешают они шире увидеть горизонты. В сущности говоря, всякое земное знание или земная мудрость являются ограничениями, и лишь Знание Космическое освобождает. Майю восхода и заката солнца можно разрушить лишь знанием пространственной действительности. Таким образом, только в расширении сознания лежит решение вопроса. Расширять же можно лишь при условии понимания того, что ограничивает. Не выйти за ограду, ее не увидев. Нужно дерзновение, чтобы крыльями духа взмахнуть и устремиться к неизвестному. В смелости дерзания</w:t>
      </w:r>
      <w:r w:rsidR="00880711">
        <w:t xml:space="preserve"> — </w:t>
      </w:r>
      <w:r w:rsidR="00503321">
        <w:t>залог достижений. Даже пословица, что «под лежачий камень вода не течет», имеет в виду активность сознания в направлении нахождения новых возможностей. Желаемых следствий не будет, пока огонь устремления не вспыхнет в дерзающем сердце.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633.</w:t>
      </w:r>
      <w:r w:rsidR="00503321">
        <w:t xml:space="preserve"> (427). </w:t>
      </w:r>
      <w:r w:rsidR="00C065BF" w:rsidRPr="00C065BF">
        <w:rPr>
          <w:b/>
        </w:rPr>
        <w:t>(Гуру).</w:t>
      </w:r>
      <w:r w:rsidR="00503321">
        <w:t xml:space="preserve"> Что нужно сейчас от вас больше всего? Свет миру нужен. Свет свой миру неся, помогаете и миру, и людям. Не будем думать о том, как и кому несем помощь, поддержку и обновление, его эманации, но будем светить везде и всегда. Маяковский был прав. Если вдруг засветятся сердца множеств, то не будет ли это решением мира (и жизни). Нельзя понудить светить сердце чужое, но свое и ближайших</w:t>
      </w:r>
      <w:r w:rsidR="00880711">
        <w:t xml:space="preserve"> — </w:t>
      </w:r>
      <w:r w:rsidR="00503321">
        <w:t>возможно. И неважно, если чьи-то сердца еще не засветились, но очень важно, если засветилось свое. Другие же могут загореться от света своего загоревшегося сердца. Если бы эту простую истину поняли все, жизнь бы преобразилась. Но большинство пытается переделать других, своего сердца не переделав, то есть его не преобразив светом. У погасшего сердца нечего взять и нечему у него научиться. Оно омертвляет всякое доброе начинание. Учиться можно только у горящего сердца. Если бы принят был аппарат, фотографирующий излучения, то по светимости сердца можно было бы определять пригодность его обладателя для того или иного положения на ступенях общественной лестницы жизни. И многое можно было бы облегчить и негодных убрать с мест не по праву. Тогда и строительство Нового Мира двинулось бы быстрее. Угасшее сердце мешает и заступает дорогу горящим сердцам.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0032D9">
        <w:rPr>
          <w:b/>
        </w:rPr>
        <w:t>634. (Сент. 7).</w:t>
      </w:r>
      <w:r w:rsidR="00503321">
        <w:t xml:space="preserve"> (Со сна). Сын Мой, ты знай: Наш навсегда. Встретитесь (с Гуру). Чудо Творю. Много светлого впереди.</w:t>
      </w:r>
    </w:p>
    <w:p w:rsidR="00834937" w:rsidRDefault="00503321" w:rsidP="00503321">
      <w:r>
        <w:t>Очевидностью заслоняется действительность. Очевидность</w:t>
      </w:r>
      <w:r w:rsidR="00880711">
        <w:t xml:space="preserve"> — </w:t>
      </w:r>
      <w:r>
        <w:t xml:space="preserve">производное Майи. Личность живет очевидностью. Отрешение от </w:t>
      </w:r>
      <w:r>
        <w:lastRenderedPageBreak/>
        <w:t>личности, или малого «я», позволит осознать «Я» большое. Малое</w:t>
      </w:r>
      <w:r w:rsidR="00880711">
        <w:t xml:space="preserve"> — </w:t>
      </w:r>
      <w:r>
        <w:t>временно, конечно и смертно. Отождествлять себя надо с Большим. Тот, кто смотрит в тебе на себя самого и может отделить временное от непреходящего, Смотрящего</w:t>
      </w:r>
      <w:r w:rsidR="00880711">
        <w:t xml:space="preserve"> — </w:t>
      </w:r>
      <w:r>
        <w:t>от того, что он видит в себе, и есть твое Высшее Я, или Ты, но не в личности заключенный, а как бы стоящий над ней. Личность</w:t>
      </w:r>
      <w:r w:rsidR="00880711">
        <w:t xml:space="preserve"> — </w:t>
      </w:r>
      <w:r>
        <w:t>это только форма, через которую непрерывно, не останавливаясь ни на мгновение, течет троичный поток явлений</w:t>
      </w:r>
      <w:r w:rsidR="00880711">
        <w:t xml:space="preserve"> — </w:t>
      </w:r>
      <w:r>
        <w:t>физических, астральных и ментальных. И даже твоя Бессмертная Индивидуальность растет, накапливая элементы бессмертия. И только Безмолвно Смотрящий, неизменное, вечное «Я», Молчаливый Рекордер, только Он</w:t>
      </w:r>
      <w:r w:rsidR="00880711">
        <w:t xml:space="preserve"> — </w:t>
      </w:r>
      <w:r>
        <w:t>это ты. Когда сознание устремляется к нему и, отрешившись от трех потоков, сливается с ним, только тогда достигается истинное бессмертие. Тайна Безмолвно Смотрящего велика есть. Каждый имеет это высшее «Я», но сколь же далек обычный человек от осознания Тайны своей, последней, седьмой. Как вверху, так и внизу, как в большом, так и в малом. Применение явления аналогии поможет понять, что даже в жизни обычной человек как бы разделен надвое: один делает что-то, живет, страдает, радуется, любит и ненавидит, а другой смотрит на все это как бы со стороны, и память сохраняет ему представление о том, что происходило с ним и вчера, и десять, и 70 лет тому назад. Происходившее прошло, но Смотревший остался. Если вдуматься и углубить мысль о смотрящем и запоминающем поток жизненных впечатлений, можно подойти постепенно к пониманию Безмолвного Свидетеля внутри, мысли к нему устремляя. Аналогия поможет понять нечто невыразимое словами. Формула «Я есмь»</w:t>
      </w:r>
      <w:r w:rsidR="00880711">
        <w:t xml:space="preserve"> — </w:t>
      </w:r>
      <w:r>
        <w:t>ключ от Тайны себя.</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635.</w:t>
      </w:r>
      <w:r w:rsidR="00503321">
        <w:t xml:space="preserve"> (428). </w:t>
      </w:r>
      <w:r w:rsidR="003312B3" w:rsidRPr="003312B3">
        <w:rPr>
          <w:b/>
        </w:rPr>
        <w:t>(М.А.Й.).</w:t>
      </w:r>
      <w:r w:rsidR="00503321">
        <w:t xml:space="preserve"> Любовь к Иерархии, пламенная, деятельная, самоотверженная, полная несломимой преданности, является великой трансмутирующей силой, перерождающей ветхого человека в себе в существо Света. Если любовь к Иерархии этого не делает, значит, она недостаточно сильна, значит, эта любовь на словах, но не делах. Силу любви можно утверждать лишь делами, и самые доказующие дела</w:t>
      </w:r>
      <w:r w:rsidR="00880711">
        <w:t xml:space="preserve"> — </w:t>
      </w:r>
      <w:r w:rsidR="00503321">
        <w:t>это преодоление в себе ветхого человека. Именно в пламень любви полагаются свои недостатки, слабости и несовершенства и сожигаются на этом огне. Ради себя можно чего-то и не сделать и что-то не побороть, но ради тех, кого по-настоящему любишь, можно сделать все. Так можно укрепить свои чувства и их усилить. Любовь к Иерархии может расти беспредельно. Ради нее люди шли на костры и на муки и побеждали в себе все, что мешало им утверждать в себе Свет.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636. </w:t>
      </w:r>
      <w:r w:rsidR="00C065BF" w:rsidRPr="00C065BF">
        <w:rPr>
          <w:b/>
        </w:rPr>
        <w:t>(Гуру).</w:t>
      </w:r>
      <w:r w:rsidR="00503321">
        <w:t xml:space="preserve"> Если веришь Владыке, то сужденному быть. Это сужденное будущее ближе близкого, ибо оно уже есть. Его формы готовы. Они существуют близь нас в Тонком Мире. Наступление будущего ничто отвратить или остановить не может, как </w:t>
      </w:r>
      <w:r w:rsidR="00503321">
        <w:lastRenderedPageBreak/>
        <w:t>невозможно остановить наступления завтрашнего дня. Это не во власти человека, равно как и сужденное будущее. Каждый день настоящего</w:t>
      </w:r>
      <w:r w:rsidR="00880711">
        <w:t xml:space="preserve"> — </w:t>
      </w:r>
      <w:r w:rsidR="00503321">
        <w:t>только ступени приближения к этому будущему. Смотрите в сто глаз. Много признаков вокруг. Сколько сил и энергии в действии, чтобы оно состоялось. Верьте и ждите, время наше придет, и, быть может, скорее, чем думаете.</w:t>
      </w:r>
    </w:p>
    <w:p w:rsidR="00834937" w:rsidRDefault="00834937" w:rsidP="00503321"/>
    <w:p w:rsidR="00503321" w:rsidRDefault="00F473CA" w:rsidP="00503321">
      <w:r w:rsidRPr="00AE7011">
        <w:rPr>
          <w:b/>
        </w:rPr>
        <w:t>19</w:t>
      </w:r>
      <w:r>
        <w:rPr>
          <w:b/>
          <w:lang w:val="en-US"/>
        </w:rPr>
        <w:t>63</w:t>
      </w:r>
      <w:r w:rsidRPr="00AE7011">
        <w:rPr>
          <w:b/>
        </w:rPr>
        <w:t xml:space="preserve"> г. </w:t>
      </w:r>
      <w:r w:rsidR="00503321" w:rsidRPr="00304DE6">
        <w:rPr>
          <w:b/>
        </w:rPr>
        <w:t>637.</w:t>
      </w:r>
      <w:r w:rsidR="00503321">
        <w:t xml:space="preserve"> (Утром со сна). ...... и это дает возможность в течение следующих семи лет спираль развития духа вести на том же обороте, но уровнем выше. Только бы время для прокладки спирали было использовано целесообразно. Сознательное заложение узлов на восходящей спирали служит ручательством их роста и расширения, но на следующем витке. Это и есть планомерное заложение ведущих магнитов будущего и проекция настоящего в будущее. Для успешности действия проекция закладывается на трех планах: огненном, тонком и плотном (Действие огненное, действие тонкое и действие физическое).</w:t>
      </w:r>
    </w:p>
    <w:p w:rsidR="00834937" w:rsidRDefault="00503321" w:rsidP="00304DE6">
      <w:pPr>
        <w:pStyle w:val="Quote"/>
      </w:pPr>
      <w:r>
        <w:t>Записано словно продолжение обучения, происходившего во сне. Начало было в состоянии сна.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638. (Сент. 8).</w:t>
      </w:r>
      <w:r w:rsidR="00503321">
        <w:t xml:space="preserve"> Это хорошо, когда возникают все новые и новые вопросы, касающиеся пребывания человека в мирах, ибо вопрос есть не что иное, как предварительная ступень к получению ответа. Как бы ни был труден, и трансцендентален вопрос, и, казалось бы, неразрешим, ответ на него все же придет рано или поздно. Вопрос</w:t>
      </w:r>
      <w:r w:rsidR="00880711">
        <w:t xml:space="preserve"> — </w:t>
      </w:r>
      <w:r w:rsidR="00503321">
        <w:t>это вехи познавания того, к чему устремлено сознание. И хорошо, когда они четки и заострены. Всякая расплывчатость и неопределенность исключаются. Ведь вопрос-то</w:t>
      </w:r>
      <w:r w:rsidR="00880711">
        <w:t xml:space="preserve"> — </w:t>
      </w:r>
      <w:r w:rsidR="00503321">
        <w:t>это стрела устремленного сознания, или якорь, забрасываемый в будущее, чтобы по нему можно было &lt;...&gt; подтянуться. Стрела вопроса вонзается в существо ответа. Мысль, затрагивая области неисследованного или не известного сознанию, магнитно притягивается к объекту устремления, входит в его сферу и извлекает из нее элементы, доступные познаванию. Очень полезно устремлять мысль к неизвестному. Можно заметить тогда, что при постоянстве ответность начнет усиливаться и нарастать и нечто, дотоле неизвестное, начнет освещаться светом понимания. По этому же принципу дается и устремление к Дальним Мирам. Если бы люди верили больше в магнетическую мощь мысли, способной притягивать к себе из пространства элементы неисследованного, знание стало нарастать бы быстрее. В Тонком Мире границы его для духа определяются мыслью, но ведь человек</w:t>
      </w:r>
      <w:r w:rsidR="00880711">
        <w:t xml:space="preserve"> — </w:t>
      </w:r>
      <w:r w:rsidR="00503321">
        <w:t>существо трех миров и, живя на Земле, мыслью он может миры облетать. Пределы сознания определяются мыслью.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639.</w:t>
      </w:r>
      <w:r w:rsidR="00503321">
        <w:t xml:space="preserve"> (429). </w:t>
      </w:r>
      <w:r w:rsidR="003312B3" w:rsidRPr="003312B3">
        <w:rPr>
          <w:b/>
        </w:rPr>
        <w:t>(М.А.Й.).</w:t>
      </w:r>
      <w:r w:rsidR="00503321">
        <w:t xml:space="preserve"> Входя мыслью в мир наш и с ним соприкасаясь, дух строит ту сферу притяжения, которая его вовлечет </w:t>
      </w:r>
      <w:r w:rsidR="00503321">
        <w:lastRenderedPageBreak/>
        <w:t>в эти слои, когда будет сброшено тело. Истинно, темницу духа или замок чудесный человек воздвигает себе, когда он еще на Земле. И мысль, и устремление, столь незаметные в жизни обычной, становятся силами, определяющими судьбу духа в Надземном. На Земле мысль может быть совершенно свободной, но тело томиться в среде, обусловленной плотною кармой, но там, где царствует мысль и кончаются ограничения плотного мира, там богатую жатву приносит каждая мысль, устремленная к Свету. Ритм устремлений кристаллизует мысли в устойчивые формы, укрепляя магнитную связь между формами создаваемых мыслей и их творцом. Будущее духа на Земле и в мирах строится мыслью.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640. </w:t>
      </w:r>
      <w:r w:rsidR="00C065BF" w:rsidRPr="00304DE6">
        <w:rPr>
          <w:b/>
        </w:rPr>
        <w:t>(Гуру</w:t>
      </w:r>
      <w:r w:rsidR="00C065BF" w:rsidRPr="00C065BF">
        <w:rPr>
          <w:b/>
        </w:rPr>
        <w:t>).</w:t>
      </w:r>
      <w:r w:rsidR="00503321">
        <w:t xml:space="preserve"> Конечно, мы действуем и живем в полном сознании происходящего в обоих мирах и еще большую энергию и возможности прилагаем к тому, чему отдавали силы свои на Земле, то есть Делу Владыки. Обычные правила для развоплощенцев не касаются нас, ибо мы</w:t>
      </w:r>
      <w:r w:rsidR="00880711">
        <w:t xml:space="preserve"> — </w:t>
      </w:r>
      <w:r w:rsidR="00503321">
        <w:t>на служенье Владыке. Мы слуги Владыки. По степени отдания себя Служению притекают и силы, и возможности. Больше отдавший получает и больше возможностей, чтобы оявить степень Служения своего на деле. Личному места совершенно не остается. И растворяется личность в делах, посвященных Всеобщему Благу. И Триада заступает место ее, но не поглощенная Майей Девачана, а живущая ярой действительностью Надземного Мира и связанными с нею нуждами нашей Земли и ее эволюцией.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641.</w:t>
      </w:r>
      <w:r w:rsidR="00503321">
        <w:t xml:space="preserve"> (430). </w:t>
      </w:r>
      <w:r w:rsidR="00503321" w:rsidRPr="00304DE6">
        <w:rPr>
          <w:b/>
        </w:rPr>
        <w:t>(Сент. 9).</w:t>
      </w:r>
      <w:r w:rsidR="00503321">
        <w:t xml:space="preserve"> Если после смерти сознание возвращается лишь после завершения состояния «нарастания», то борьба, предшествующая этому нарастанию, происходит между низшей и Высшей дуадами в состоянии бессознания. В человеке действуют постоянно два фокуса притяжения</w:t>
      </w:r>
      <w:r w:rsidR="00880711">
        <w:t xml:space="preserve"> — </w:t>
      </w:r>
      <w:r w:rsidR="00503321">
        <w:t xml:space="preserve">к Свету и тьме. Преобладает то один, то другой. Совершаются поступки хорошие и плохие, допускаются мысли светлые и нечистые, а также и чувства. Так и проходит всю свою жизнь человек, склоняясь и тяготея попеременно то к одному, то к другому полюсу и имея перед собой всегда возможность свободного и сознательного выбора. Если бы это состояние оставалось неизменным и после смерти, то, конечно, обычное сознание избрало бы путь к Свету и счастливому пребыванию в Мире Надземном, отбросив все темные накопления. Но посмертное состояние очень справедливое. Сознание потухает, и борьба ведется бессознательная, но еще более острая и даже смертельная между противоположными энергиями, накопленными духом в течение земной жизни. Две силы становятся одна против другой, оспаривая первенство на обладание центром притяжения. Суд совершается не сознанием, но автоматически, причем побеждает тот полюс, силы которого оказываются в этом поединке превалирующими. И хотение человека идти вверх или вниз в этот момент не может даже выявиться, так как борьба происходит между </w:t>
      </w:r>
      <w:r w:rsidR="00503321">
        <w:lastRenderedPageBreak/>
        <w:t>кристаллизованными отложениями высших и низших огней, в свое время порожденных тою же волей, но в данный момент уже не могущей уявить себя сознательно ввиду того, что сознание отсутствует. Нечто подобное бывает иногда и во сне, когда свободная воля как бы парализована и человек вынужден переживать то, чего он не хочет. При этой борьбе дуад действует формула «Что свяжете на Земле, будет связано и на Небе», то есть после освобождения от тела. Из внутреннего мира человека восстает к утверждению за свое право на дальнейшее существование все, что там накопилось,</w:t>
      </w:r>
      <w:r w:rsidR="00880711">
        <w:t xml:space="preserve"> — </w:t>
      </w:r>
      <w:r w:rsidR="00503321">
        <w:t>и хорошее и плохое, и побеждает то, чьи энергии преобладают над противоположными им. Конечно, энергии духовные неизмеримо сильнее материальных, и даже искорка Света рассеивает тьму, и вера с горчичное зерно в силу Света творит чудеса. Но она должна все же быть, ибо без нее вырвать дух из цепких объятий низших энергий почти невозможно. Ужасно притяжение низших слоев, если задеты. На Земле пьяница или картежник часто борется с собой, чтобы не поддаваться соблазну, и пытается победить привычное притяжение импульсов тьмы, но борьба эта сознательная. Если же в этот момент лишить его сознательной воли, падение станет неминуемым и выбора, свободного выбора не будет. Вот так без сознания, автоматически побеждает в человеке или низшая, или Высшая дуада силою накопленных ими каждой из них энергий за всю жизнь на Земле в этом последнем своем воплощении. Весы справедливости действуют безотказно. Что посеял, то и пожнешь. Можно представить себе, какое же огромное значение имеет для умершего явление непрерываемого сознания, когда он волей свободной может выбирать и решать путь свой в Надземном, что и делают Адепты правого пути, с одной стороны, и сознательные служители тьмы, ее иерархи</w:t>
      </w:r>
      <w:r w:rsidR="00880711">
        <w:t xml:space="preserve"> — </w:t>
      </w:r>
      <w:r w:rsidR="00503321">
        <w:t>с другой.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642.</w:t>
      </w:r>
      <w:r w:rsidR="00503321">
        <w:t xml:space="preserve"> (431). </w:t>
      </w:r>
      <w:r w:rsidR="003312B3" w:rsidRPr="003312B3">
        <w:rPr>
          <w:b/>
        </w:rPr>
        <w:t>(М.А.Й.).</w:t>
      </w:r>
      <w:r w:rsidR="00503321">
        <w:t xml:space="preserve"> У Архата при обычном выделении астрального тела и при явлении смерти разницы в состоянии сознания нет никакой. Он еще при жизни переходит границы смерти сознательно. Разница у обычных людей, и заключается она в том, что сознание потухает на известное время и никогда уже не пробуждается в рамках сознания земного, но как бы преображается, применяясь к условиям Тонкого Мира. Состояниями пробужденного там сознания управляет закон созвучия. Элементами, накопленными в своем микрокосме, созвучит человек с родственными ему сферами Надземного Мира и своими энергиями сочетается с ними в объединении. Нет общего правила, ибо духи различны по своим накоплениям, но закон один: подобное тянется и притягивается к подобному и объединяется с подобным. Притяжение</w:t>
      </w:r>
      <w:r w:rsidR="00880711">
        <w:t xml:space="preserve"> — </w:t>
      </w:r>
      <w:r w:rsidR="00503321">
        <w:t xml:space="preserve">по соответствию, или созвучию. Состояния развоплощенных настолько разнообразны и сложны, что невозможно их описать и в сотнях томов. Можно лишь намекнуть на Основные Законы и указать на </w:t>
      </w:r>
      <w:r w:rsidR="00503321">
        <w:lastRenderedPageBreak/>
        <w:t>деление пространства по слоям, или сферам, соответствующим разнородности психической деятельности и жизни людей. Кто к чему или к кому стремится, тот с тем или теми и пребудет. Пребывание</w:t>
      </w:r>
      <w:r w:rsidR="00880711">
        <w:t xml:space="preserve"> — </w:t>
      </w:r>
      <w:r w:rsidR="00503321">
        <w:t>по устремлению. Во тьме пребывающий на Земле во тьме Надземного Мира пребудет; пребывающий на Земле в Свете будет в Свете и там. Бессмертие духа отнюдь еще не означает бессмертия, или непрерываемости сознания. Много Тайн в Космосе. Их можно познать путем неукротимого и ярого устремления к их изучению.</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643.</w:t>
      </w:r>
      <w:r w:rsidR="00503321">
        <w:t xml:space="preserve"> (432). </w:t>
      </w:r>
      <w:r w:rsidR="00C065BF" w:rsidRPr="00C065BF">
        <w:rPr>
          <w:b/>
        </w:rPr>
        <w:t>(Гуру).</w:t>
      </w:r>
      <w:r w:rsidR="00503321">
        <w:t xml:space="preserve"> Устремление чудо творит. Устремлением можно решить все проблемы. Устремление, объединенное с Иерархией, плодоносно необычайно. Но знание приходит ко времени. Не всем дано знать Тайны Царствия Божия, но тем, кто умеет хотеть, умеет стучаться, умеет искать и умеет стремиться и требовать того, что принадлежит ему по праву его первородства, и тому, кто себя победит.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644.</w:t>
      </w:r>
      <w:r w:rsidR="00503321">
        <w:t xml:space="preserve"> (433). </w:t>
      </w:r>
      <w:r w:rsidR="00503321" w:rsidRPr="00304DE6">
        <w:rPr>
          <w:b/>
        </w:rPr>
        <w:t>(Сент. 10).</w:t>
      </w:r>
      <w:r w:rsidR="00503321">
        <w:t xml:space="preserve"> (Со сна). Придаю основное значение явлению сонастроенности приемника сознания.</w:t>
      </w:r>
    </w:p>
    <w:p w:rsidR="00834937" w:rsidRDefault="00503321" w:rsidP="00503321">
      <w:r>
        <w:t>Сознание, разделенное в себе, не может сосредоточиться на восприятии полностью. Следует все же понять, что противодействует в себе полноотдаче себя единению с Тем, Кто Ведет. Если все действия, чувства и мысли направлены на Служение, сонастроенность становится легкодостижимой. С этой целью каждое действие посвящается Учителю Света. Но ведь в течение дня приходится совершать много действий, не имеющих никакого отношения к Учителю. Да, это так, но когда корабль идет к цели, все, что совершается на нем, движется в том же направлении. Так же точно на одном направлении настраивается и весь микрокосм человека. Это направление есть движение к Владыке, устремленность которого обнимает собой все сознание и все проводники духа. И тогда, что бы ни делалось, и что бы ни говорилось, и что бы ни думалось и чувствовалось, ведущая мысль будет окрашивать все происходящее вовне и внутри. Все будет осмыслено устремлением к Владыке, и все будет твориться в атмосфере ауры, настроенной на волне, созвучной основной мысли. Понятие пути очень способствует выведению сознания из обычных и привычных условий. Надо столько преодолеть в себе привычной инертности и сделать подвижность уложением дня, что только полнотою отдачи всего своего существа на Служение Свету можно достигнуть желаемого.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645.</w:t>
      </w:r>
      <w:r w:rsidR="00503321">
        <w:t xml:space="preserve"> (434). </w:t>
      </w:r>
      <w:r w:rsidR="003312B3" w:rsidRPr="003312B3">
        <w:rPr>
          <w:b/>
        </w:rPr>
        <w:t>(М.А.Й.).</w:t>
      </w:r>
      <w:r w:rsidR="00503321">
        <w:t xml:space="preserve"> Когда самым возвышенным и прекрасным мыслям и чувствам не сопутствуют такие же действия, получается губительная половинчатость и раздвоенность сознания. Внутреннее существо человека как бы раздирается на части, и реакция такого состояния действует разлагающе на своего </w:t>
      </w:r>
      <w:r w:rsidR="00503321">
        <w:lastRenderedPageBreak/>
        <w:t>породителя. Избежать этой раздвоенности можно лишь при постоянном и суровом контроле над каждым движением, происходящим в сознании. Ведь все оболочки стремятся действовать так, как были приучены когда-то, и если эти уроки были не на высоте, то можно ли удивляться рецидивам того, что при росте сознания не должно бы более повторяться. Астрал требует обуздания, а мысль</w:t>
      </w:r>
      <w:r w:rsidR="00880711">
        <w:t xml:space="preserve"> — </w:t>
      </w:r>
      <w:r w:rsidR="00503321">
        <w:t>овладения ею. И только контроль над собою может помочь.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646.</w:t>
      </w:r>
      <w:r w:rsidR="00503321">
        <w:t xml:space="preserve"> (435). </w:t>
      </w:r>
      <w:r w:rsidR="00C065BF" w:rsidRPr="00C065BF">
        <w:rPr>
          <w:b/>
        </w:rPr>
        <w:t>(Гуру).</w:t>
      </w:r>
      <w:r w:rsidR="00503321">
        <w:t xml:space="preserve"> Всякое действие, будучи мысленно отброшено на экран будущего, выявляет свое действительное значение или ненужность. Смысл каждого действия можно выявить этим путем. Особенно лишены всякого смысла действия короткие, следствий не приносящие. Если совершать действия только такие, то весь круг жизни человека пройдет малым радиусом, не оставляя ему ничего для жизни за пределами этого круга. Так живет большинство. И когда приходит время конечных расчетов, оказывается, что взять с собою в путь дальнейший совершенно нечего. Это люди, обокравшие сами себя и заключившие все свои действия в орбиту одной только жизни или даже короткого отрезка ее. Проведением более длинной линии выводим свои действия за пределы жизни земной и разрушаем ограничения плотного мира. Длинные дела и длительные действия, протягиваемые из жизни в жизнь в далекое будущее, делаем основою своей активности.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647.</w:t>
      </w:r>
      <w:r w:rsidR="00503321">
        <w:t xml:space="preserve"> (436). </w:t>
      </w:r>
      <w:r w:rsidR="00503321" w:rsidRPr="00304DE6">
        <w:rPr>
          <w:b/>
        </w:rPr>
        <w:t>(Сент. 11).</w:t>
      </w:r>
      <w:r w:rsidR="00503321">
        <w:t xml:space="preserve"> Планомерная настойчивость в процессе упорядочения сна имеет очень большое значение. Результаты ее уже можно отметить явно, хотя впечатления стройности еще не достигли. Работу продолжим, отмечая каждодневно изменение характера сонных восприятий. Та же настойчивость и ритм нужны при самолечении, сколько бы времени ни потребовалось на это. Результатов не может не быть. Длительность недомогания требует и более длительного самолечения. Психическая энергия есть панацея от всех заболеваний. Все эти усилия овладеть дотоле не управляемыми состояниями организма развивают и укрепляют огни. Огни растут в применении их на практике. Во всех случаях жизни, при всех действиях в той или иной форме, но применяется все та же психическая энергия, то есть великий Агни.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648.</w:t>
      </w:r>
      <w:r w:rsidR="00503321">
        <w:t xml:space="preserve"> (437). </w:t>
      </w:r>
      <w:r w:rsidR="003312B3" w:rsidRPr="003312B3">
        <w:rPr>
          <w:b/>
        </w:rPr>
        <w:t>(М.А.Й.).</w:t>
      </w:r>
      <w:r w:rsidR="00503321">
        <w:t xml:space="preserve"> Радость не о земном, но о Надземном. Только так придет и радость земная. Сумерки в мире. Огни радости рассеивают мрак. Если не радует настоящее, то в мыслях о будущем радость найдем, ибо будущее озарено радостью духа. В будущем всё: в будущем встречи, в будущем осуществление самых дерзновенных стремлений, в будущем полнота слияния с сознанием Того, Кто Ведет. Но будущее утверждается настоящим. Проекция будущего создается мыслями настоящего. Мыслью </w:t>
      </w:r>
      <w:r w:rsidR="00503321">
        <w:lastRenderedPageBreak/>
        <w:t>творится будущее. Только подумать, что мыслью можно творить все, на что способно воображение, и нет ничего, что могло бы извне ограничить силу и размах творческого воображения. Если мысль ведет человека на Земле и в Мирах, если в Надземном все движется мыслью, то какова же ее сила, когда состоялось овладение этой основой?!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649. </w:t>
      </w:r>
      <w:r w:rsidR="00C065BF" w:rsidRPr="00304DE6">
        <w:rPr>
          <w:b/>
        </w:rPr>
        <w:t>(Гуру</w:t>
      </w:r>
      <w:r w:rsidR="00C065BF" w:rsidRPr="00C065BF">
        <w:rPr>
          <w:b/>
        </w:rPr>
        <w:t>).</w:t>
      </w:r>
      <w:r w:rsidR="00503321">
        <w:t xml:space="preserve"> Вот друг хочет встречи. Что другу дадим? Но будет ли взвешено каждое слово, каждая мысль в процессе даяния даров духа? Для чего же все давалось и дается, как не для раздачи? Дать по сознанию надо, и особенно по преданности. Преданность имеет право на получение. Придется внимательно отметить разницу в даянии при условии явленной преданности. Преданность нам в друге цените. Это мерило права на получения в размере желания и в размере сознания. Мало ли что желали они, не преданные и преданностью себя не утвердившие. Такие особенно требовательны, и особенно жестоки, и особенно склонны к осуждению. Это не ваши, и это не наши. К ним и подход иной, и мерки другие. Но преданного друга встретим всем сердцем.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650.</w:t>
      </w:r>
      <w:r w:rsidR="00503321">
        <w:t xml:space="preserve"> (438). (Со сна). Считай, что каждая мысль обо Мне есть прикасание к Свету. Непрерываемость ритма Обращения дает Мне уверенность в постоянстве твоего устремления. Красота утверждается во всем: в мыслях, чувствах, действиях, одежде и в окружении. Считай: каждая попытка ко Мне укрепляет связь.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651. (Сент. 13).</w:t>
      </w:r>
      <w:r w:rsidR="00503321">
        <w:t xml:space="preserve"> Поговорим о Мире Моем, который со временем станет вашим миром. Мой Мир обнимает собою вашу планету, все человечество и тех, кто Нам близок. Кроме того, он включает [в] себя и Мир Тонкий, до Огненного включительно. Объективная видимая Вселенная в Нашем сознании захватывает и Космос, и, главным образом, Нашу Солнечную систему. Мы связаны со всею цепью Наших Глобусов и с Глобусами Нашей Гелиосистемы. Забот личных у Нас нет, они заменены Космическими. Открыто и прошлое, и будущее. Трудна задача согласовывать Эволюцию человечества вашей планеты с человечествами других планет. Но взаимосвязь настолько сильна, что задержки отражаются и на Дальних Мирах, которые тесно связаны с вашим. Космическая взаимосвязь человечеств планет Солнечной системы, составляющих одно целое, нарушается в своей гармоничности, если течение эволюции нарушается в каком-либо звене всей цепи. Планетные Духи составляют всемирное, или вселенское, то есть Космическое, Братство, являя собою Лестницу Иерархии Света. Связь межпланетная Духов Планетных очень сильна и постоянна. Это как бы Космическое Правительство нашей Солнечной системы. Не отвлеченное представление абстрактных представлений, туманных и недоговоренных, но яркая действительность межзвездной </w:t>
      </w:r>
      <w:r w:rsidR="00503321">
        <w:lastRenderedPageBreak/>
        <w:t>пространственной жизни и жизни на более высоких планетах, человечества которых являются ведущими Эволюцию всех Наших цепей миров, невидимых и видимых глазу. Братство земное и Братство Космическое связаны тесно. Аппарат духа позволяет связаться с любой точкой Нашей системы. Размеры действительности космичны. Поэтому Основы Учения зиждутся на космическом фундаменте и являются общими на всей Нашей системе миров. То будущее, о котором говорится в Учении и к которому призывается земное человечество, осуществлено теперь или ранее на планетах, более высоких, чем Земля. Путь, прокладываемый Нашим Учением для землян, испытан в далеких веках, и Дальние Миры служат свидетельством осуществления новых эволюционных форм, достигнутыми людьми, населяющими их. Мы Ведем по пути испытанных Магнитов и Зовем человечество в Мир Наш. Каждый раньше других к Нам пришедший раньше увидит других то, что будущее уготовало для человека на Земле и в мирах. Двери Эволюции широко раскрыты, ибо началась новая спираль восхождения духа в область космической действительности.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652.</w:t>
      </w:r>
      <w:r w:rsidR="00503321">
        <w:t xml:space="preserve"> (439). </w:t>
      </w:r>
      <w:r w:rsidR="003312B3" w:rsidRPr="003312B3">
        <w:rPr>
          <w:b/>
        </w:rPr>
        <w:t>(М.А.Й.).</w:t>
      </w:r>
      <w:r w:rsidR="00503321">
        <w:t xml:space="preserve"> Нельзя оттолкнуть никого. Каждому надо дать по сознанию. Зачем же делать врагов? Но как же быть с теми, требующими поверх законного права? И им надо тоже дать, но не больше заслуженного. Меру укажет сердце. Если вначале не сразу, то после некоторого опыта предупреждение сердца не замедлит. Естественно желание дать более того, чем следует, но следствия такого даяния очень горьки. Лучше всего отвечать на вопросы, которые показывают потолок сознания, если эти вопросы не поверхностны и не случайны, а выкристаллизовались в процессе роста духа. Но как же быть с теми, которые далеки и чужды по ауре? И тут надо явить терпимость, вмещение и понимание и найти хотя бы малое, могущее объединить. Ведь наша цель</w:t>
      </w:r>
      <w:r w:rsidR="00880711">
        <w:t xml:space="preserve"> — </w:t>
      </w:r>
      <w:r w:rsidR="00503321">
        <w:t>объять весь мир и все человечество. Учитель Заповедал быть мудрыми, как змеи. Только с темными и отпрысками их не будем искать созвучия. Самый близкий подход</w:t>
      </w:r>
      <w:r w:rsidR="00880711">
        <w:t xml:space="preserve"> — </w:t>
      </w:r>
      <w:r w:rsidR="00503321">
        <w:t>через сердце.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653.</w:t>
      </w:r>
      <w:r w:rsidR="00503321">
        <w:t xml:space="preserve"> (440). </w:t>
      </w:r>
      <w:r w:rsidR="00503321" w:rsidRPr="00304DE6">
        <w:rPr>
          <w:b/>
        </w:rPr>
        <w:t>(Сент. 14).</w:t>
      </w:r>
      <w:r w:rsidR="00503321">
        <w:t xml:space="preserve"> Преданность</w:t>
      </w:r>
      <w:r w:rsidR="00880711">
        <w:t xml:space="preserve"> — </w:t>
      </w:r>
      <w:r w:rsidR="00503321">
        <w:t>качество основное. Странно, но многие, коснувшиеся Учения, пытаются его обойти, как будто бы симфонию качеств можно создать без нее. Но даже симфонии музыкальной нельзя исполнить, если выбросить хотя бы одну ноту из семи основных. Точно так же и с преданностью. Устремление без преданности не приведет к цели. Спокойствие без преданности к Учителю не приблизит. Не приблизит даже любовь, если отсутствует в ней преданность. Преданность как бы цементирует все качества духа и дает им целеустремленность. Преданному можно сказать: если чего не достиг, то достигнешь, и если не знаешь чего, будешь знать, и если еще не дошел, то дойдешь.</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654.</w:t>
      </w:r>
      <w:r w:rsidR="00503321">
        <w:t xml:space="preserve"> (441). Может ли быть одиночество, когда в сердце Учитель? Можно ли считать себя отрезанным и оставленным на произвол судьбы, когда пространство открыто и нити Света связывают сознание с близкими духами, к которым оно устремлено? Можете ли считать себя одинокими, когда Сам Сказал: Я с вами всегда. Расстояние</w:t>
      </w:r>
      <w:r w:rsidR="00880711">
        <w:t xml:space="preserve"> — </w:t>
      </w:r>
      <w:r w:rsidR="00503321">
        <w:t>иллюзия мозга. Дух живет вне расстояний. Тело заключено в пределы плотных условий, но не заключен дух. Дух свободен. Свобода духа ограничена только его устремлениями, а устремления</w:t>
      </w:r>
      <w:r w:rsidR="00880711">
        <w:t xml:space="preserve"> — </w:t>
      </w:r>
      <w:r w:rsidR="00503321">
        <w:t>мыслью, а мысль</w:t>
      </w:r>
      <w:r w:rsidR="00880711">
        <w:t xml:space="preserve"> — </w:t>
      </w:r>
      <w:r w:rsidR="00503321">
        <w:t>ничем. Меры духа не подчинены очевидности плоти. Когда разрушены иллюзии времени и пространства, дух объединяет в своем сознании Невидимый и видимый миры, и тогда далекое становится близким и незримое</w:t>
      </w:r>
      <w:r w:rsidR="00880711">
        <w:t xml:space="preserve"> — </w:t>
      </w:r>
      <w:r w:rsidR="00503321">
        <w:t>зримым, и Присутствие Учителя в духе</w:t>
      </w:r>
      <w:r w:rsidR="00880711">
        <w:t xml:space="preserve"> — </w:t>
      </w:r>
      <w:r w:rsidR="00503321">
        <w:t>действительностью психической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655. </w:t>
      </w:r>
      <w:r w:rsidR="003312B3" w:rsidRPr="00304DE6">
        <w:rPr>
          <w:b/>
        </w:rPr>
        <w:t>(М.</w:t>
      </w:r>
      <w:r w:rsidR="003312B3" w:rsidRPr="003312B3">
        <w:rPr>
          <w:b/>
        </w:rPr>
        <w:t>А.Й.).</w:t>
      </w:r>
      <w:r w:rsidR="00503321">
        <w:t xml:space="preserve"> Собирать, хотя бы по крупицам, но каждодневно, но ритм соблюдая, но устремленно, нас в сердце храня. Но каждое зернышко Света будет иметь всходы большие. Из малого желудя дуб вырастает могучий. Пусть будет он символом роста психических зерен, закладываемых вами в сознании вашем. Когда придет ваш час расстаться с жизнью земною, будет что взять с собою в путь дальше, все прочее оставив Земле. А мы будем ждать вас до встречи сужденной, чтобы и дальше продолжить путь вместе, как вместе идем мы сейчас, хотя и невидимо глазу земному. Накопленное в духе остается навсегда достоянием духа, но телесное все и связанное с вещами остается навсегда позади. Наше сокровище и достояние наше</w:t>
      </w:r>
      <w:r w:rsidR="00880711">
        <w:t xml:space="preserve"> — </w:t>
      </w:r>
      <w:r w:rsidR="00503321">
        <w:t>всё в духе. Неуничтожаемы духовные накоплении: в огне не горят и не тонут в воде.</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656. </w:t>
      </w:r>
      <w:r w:rsidR="00C065BF" w:rsidRPr="00304DE6">
        <w:rPr>
          <w:b/>
        </w:rPr>
        <w:t>(Гуру</w:t>
      </w:r>
      <w:r w:rsidR="00C065BF" w:rsidRPr="00C065BF">
        <w:rPr>
          <w:b/>
        </w:rPr>
        <w:t>).</w:t>
      </w:r>
      <w:r w:rsidR="00503321">
        <w:t xml:space="preserve"> Если изъять из сознания элемент времени, то то, что было когда-то, станет вдруг близким, будто бы случившимся только что и не только не законченным и прошедшим, но, наоборот, живым и настоящим. Явления духовного порядка, встречи и соприкосновения с людьми, имеющими особое значение в жизни, можно назвать вневременными и звучащими в сознании постоянно, а их участников</w:t>
      </w:r>
      <w:r w:rsidR="00880711">
        <w:t xml:space="preserve"> — </w:t>
      </w:r>
      <w:r w:rsidR="00503321">
        <w:t>как бы существующими и присутствующими незримо около нас. Такое ощущение и такое очувствование их правильно, ибо всё существует всегда и в пространстве, и около нас, если сознание дозволяет. Только Майя мешает за ее покрывалом увидеть действительность сущего.</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657.</w:t>
      </w:r>
      <w:r w:rsidR="00503321">
        <w:t xml:space="preserve"> (442). </w:t>
      </w:r>
      <w:r w:rsidR="00503321" w:rsidRPr="00304DE6">
        <w:rPr>
          <w:b/>
        </w:rPr>
        <w:t>(Сент. 16).</w:t>
      </w:r>
      <w:r w:rsidR="00503321">
        <w:t xml:space="preserve"> Друг Мой, можно ли избежать неизбежного и можно ли идти против того, что определено Владыками Кармы? Конечно, нельзя. Но встретить спокойно волну встречных явлений и можно, и должно. Дело не в этой волне, а в том, чтобы встретить ее достойно. И тогда пройдет она мимо, не причинив </w:t>
      </w:r>
      <w:r w:rsidR="00503321">
        <w:lastRenderedPageBreak/>
        <w:t>никакого вреда, но укрепив еще более дух и способности его встречать волны. Идти против кармы нельзя, но изменять ее можно поляризацией собственного сознания и ярым желанием пользу извлечь и урок из кармических ударов-двигателей. А Смотрящий внутри пусть по-прежнему Смотрит, зная, что фильма мимо несущихся дней и ночей</w:t>
      </w:r>
      <w:r w:rsidR="00880711">
        <w:t xml:space="preserve"> — </w:t>
      </w:r>
      <w:r w:rsidR="00503321">
        <w:t>только Майя земных сновидений.</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658. </w:t>
      </w:r>
      <w:r w:rsidR="003312B3" w:rsidRPr="00304DE6">
        <w:rPr>
          <w:b/>
        </w:rPr>
        <w:t>(М</w:t>
      </w:r>
      <w:r w:rsidR="003312B3" w:rsidRPr="003312B3">
        <w:rPr>
          <w:b/>
        </w:rPr>
        <w:t>.А.Й.).</w:t>
      </w:r>
      <w:r w:rsidR="00503321">
        <w:t xml:space="preserve"> Мы освещаем те вопросы и на те отвечаем, на которых сосредоточивается ваше сознание</w:t>
      </w:r>
      <w:r w:rsidR="00880711">
        <w:t xml:space="preserve"> — </w:t>
      </w:r>
      <w:r w:rsidR="00503321">
        <w:t>ответ на вопрос, или на мысль, устремленную к нам. Поэтому некоторые явления, происходящие в жизни, могут остаться без внимания. Выбор зависит от вас</w:t>
      </w:r>
      <w:r w:rsidR="00880711">
        <w:t xml:space="preserve"> — </w:t>
      </w:r>
      <w:r w:rsidR="00503321">
        <w:t>в этом свобода. Жизнь выдвигает сама то, что надо понять, или в себе укрепить, или исчерпать следствия прошлого. Лучше в спокойствии встретить самые беспокойные обстоятельства, чем беспокоиться при спокойных. Спокойствия сила внутри. Вызывать ее можно сознательно могучим усилием воли. Мощь равновесия применяется в жизни.</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659. </w:t>
      </w:r>
      <w:r w:rsidR="00C065BF" w:rsidRPr="00304DE6">
        <w:rPr>
          <w:b/>
        </w:rPr>
        <w:t>(Гуру</w:t>
      </w:r>
      <w:r w:rsidR="00C065BF" w:rsidRPr="00C065BF">
        <w:rPr>
          <w:b/>
        </w:rPr>
        <w:t>).</w:t>
      </w:r>
      <w:r w:rsidR="00503321">
        <w:t xml:space="preserve"> К вам устремленного друга надо встретить сердечно и утвердить его в его устремлениях к Свету, и именно в том, что звучит для него особенно близко. Не свое ему навязать, но именно поддержать его собственную инициативу в попытках его проявить самодеятельность. Именно самодеятельность ценна. Направить по чуждому духу направлению будет ошибкой. Но укрепить ростки уже самостоятельно сложившихся попыток даст возможность разгореться своим огням. Не близкое духу явление или наставление пройдет мимо, но близкое оживет новой силой и поддержит тем самым и силы его, и веру в себя. Не о себе течет забота, но о друге, которому помощь нужна. Очень можно помочь самоотрешенным от себя желанием понять, чем живет друг и что вдохновляет его идти к Свету.</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660. (Сент. 17).</w:t>
      </w:r>
      <w:r w:rsidR="00503321">
        <w:t xml:space="preserve"> Уравнять нельзя ни одно состояние. Ведь это состояние субъективности и продолжение индивидуальной ленты жизни в Надземном. Реализация его особенностей</w:t>
      </w:r>
      <w:r w:rsidR="00880711">
        <w:t xml:space="preserve"> — </w:t>
      </w:r>
      <w:r w:rsidR="00503321">
        <w:t>по сознанию и по признанию сознанием возможностей этого мира. You shall operate a thing and it shall be established unto you</w:t>
      </w:r>
      <w:r w:rsidR="0015387E">
        <w:rPr>
          <w:rStyle w:val="FootnoteReference"/>
        </w:rPr>
        <w:footnoteReference w:id="28"/>
      </w:r>
      <w:r w:rsidR="00880711">
        <w:t xml:space="preserve"> — </w:t>
      </w:r>
      <w:r w:rsidR="00503321">
        <w:t>это полностью и исчерпывающе применено может быть именно к Тонкому Миру. Истуканом стоит отрицающей жизнь в нем. Утверждающий смерть убивает свою возможность осознать жизнь. Конечно, зерно духа этим не убивается, ибо быть убито не может, но человек имеет там следствия того, что он либо утверждает, либо отрицает. Посев и жатва</w:t>
      </w:r>
      <w:r w:rsidR="00880711">
        <w:t xml:space="preserve"> — </w:t>
      </w:r>
      <w:r w:rsidR="00503321">
        <w:t xml:space="preserve">это причина и следствие. Какова причина, таково и следствие. Сон после смерти нужен как отдых точно так же, как нужен физический сон на Земле. Состояние бессознания во время такого </w:t>
      </w:r>
      <w:r w:rsidR="00503321">
        <w:lastRenderedPageBreak/>
        <w:t>сна не означает лишение сознания после окончания сна. Постепенно происходит пробуждение в сфере, созвучной сущности умершего. Нелепо слово</w:t>
      </w:r>
      <w:r w:rsidR="00304DE6">
        <w:rPr>
          <w:lang w:val="en-US"/>
        </w:rPr>
        <w:t xml:space="preserve"> </w:t>
      </w:r>
      <w:r w:rsidR="00503321">
        <w:t>«умерший», когда жизнь продолжается во всех оболочках в формах различных. Каждая по использовании, подобно изношенной одежде, сбрасывается, дух ее покидает, а она идет в переработку на построение новых форм жизни и будет облекать их. И хорошо, если частицы вещества этого очищены и светлы, как это бывает, когда материя любого порядка облекала высокого духа. Дух утончает и одухотворяет облекающую его материю всех оболочек, из которой они состоят и которая течет через них беспрерывно. Своего рода лаборатория духа, перерабатывающего более грубые частицы в более тонкие. Сознание помогает, а осознание сущности процесса позволяет вести его со всею ответственностью перед пространством и мирами, в которых живем. Все, что проходит через оболочки Архата во всех мирах</w:t>
      </w:r>
      <w:r w:rsidR="00880711">
        <w:t xml:space="preserve"> — </w:t>
      </w:r>
      <w:r w:rsidR="00503321">
        <w:t>физическом, астральном, ментальном</w:t>
      </w:r>
      <w:r w:rsidR="00880711">
        <w:t xml:space="preserve"> — </w:t>
      </w:r>
      <w:r w:rsidR="00503321">
        <w:t>одухотворяется его огнями и способствует утончению планетного тела и ауры Земли. Ее разрежение и разуплотнение наступит не прежде, чем человечество, пропускающее через все свои тела, оболочки, или проводники, само не одухотворится достаточно и тем не разредит все сферы вокруг. Переход плотного состояния планеты в тонкое идет в полном соответствии с одухотворением и утончением человечества. Ответственность каждого за состояние и эволюцию своего космического дома, то есть Земли,</w:t>
      </w:r>
      <w:r w:rsidR="00880711">
        <w:t xml:space="preserve"> — </w:t>
      </w:r>
      <w:r w:rsidR="00503321">
        <w:t>велика. Нет во Вселенной дома другого, более приспособленного для жизни ее людей, чем эта планета, на которой они живут и которая является лучшей ступенью для эволюции ее человечества.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661. </w:t>
      </w:r>
      <w:r w:rsidR="003312B3" w:rsidRPr="00304DE6">
        <w:rPr>
          <w:b/>
        </w:rPr>
        <w:t>(М.</w:t>
      </w:r>
      <w:r w:rsidR="003312B3" w:rsidRPr="003312B3">
        <w:rPr>
          <w:b/>
        </w:rPr>
        <w:t>А.Й.).</w:t>
      </w:r>
      <w:r w:rsidR="00503321">
        <w:t xml:space="preserve"> Как и чем можем помочь мы</w:t>
      </w:r>
      <w:r w:rsidR="00880711">
        <w:t xml:space="preserve"> — </w:t>
      </w:r>
      <w:r w:rsidR="00503321">
        <w:t>вам, а вы</w:t>
      </w:r>
      <w:r w:rsidR="00880711">
        <w:t xml:space="preserve"> — </w:t>
      </w:r>
      <w:r w:rsidR="00503321">
        <w:t>миру? Светом. Мы вам посылаем, а вы, принимая его, миру даете. Происходит великий обмен высших энергий. Да! Да! Для того и принимаете и воспринимаете, чтобы отдать. Миссии Духов Великих все заключались в отдаче, в даянии Света. И вы, Им подражая, тоже давайте. Даяние в духе трудно, даяние пространственное</w:t>
      </w:r>
      <w:r w:rsidR="00880711">
        <w:t xml:space="preserve"> — </w:t>
      </w:r>
      <w:r w:rsidR="00503321">
        <w:t>наитруднейшее, ибо свидетелей нет, и не видны результаты, и не виден свет несущему его. Но зато и результаты этого Великого Служения пространству следствия имеют огненные, разрушающие и сжигающие все преграды тьмы. Несение Света в мир есть высшая миссия жизни. Через ауру носителя Света изливаются лучи его в мир. Незримое это служение видимо нам и Владыкам. И когда оно происходит, устанавливается невидимое сотрудничество между Землею и Небом через того, кто в ауре своей свет свой миру несет.</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662.</w:t>
      </w:r>
      <w:r w:rsidR="00503321">
        <w:t xml:space="preserve"> (443). </w:t>
      </w:r>
      <w:r w:rsidR="00C065BF" w:rsidRPr="00C065BF">
        <w:rPr>
          <w:b/>
        </w:rPr>
        <w:t>(Гуру).</w:t>
      </w:r>
      <w:r w:rsidR="00503321">
        <w:t xml:space="preserve"> Ты ей скажи: начинать надо с малых вещей и малых преодолений. Подвиг геройский, все силы собрав, совершить много легче, чем в каждодневности плотной выдерживать натиск обыденности и не дать огням духа погаснуть. Для геройства нужно одно короткое могучее усилие, но для героической борьбы за </w:t>
      </w:r>
      <w:r w:rsidR="00503321">
        <w:lastRenderedPageBreak/>
        <w:t>первородство духа среди суетной жизни земной нужны постоянные длительные усилия, и постоянная борьба, и постоянное напряжение сил духа, чтобы в духе не умереть и не угасить сердце. Только не следует думать, что эта борьба и эти усилия совершаются лично для себя: не для себя, но для мира, для людей, для окружающего, для пространства нужен этот процесс. Ибо если на Земле эти светляки исчезнут, то как же она устоит? Нет граду стояния хотя бы без одного праведника. Не удержать равновесия и на Земле, если эти незаметные в жизни обычной, но видимые нам светляки не будут продолжать своего скромного и самоотверженного труда во имя спасения мира. Так пусть и считают, что приносят свой дар, посильный и светлый, и людям, и нам, их на подвиг позвавшим. Потому в делании не преутомимся, ибо идем туда, куда Позвал Сам Владыка.</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663.</w:t>
      </w:r>
      <w:r w:rsidR="00503321">
        <w:t xml:space="preserve"> (Со сна). ...... и Скажу: имеешь то, чего нет у других, и получаешь, чего другие не получают, и будешь иметь во сто крат больше того, что имеешь сейчас. Примирись с этим и пойми, что Общение мыслью</w:t>
      </w:r>
      <w:r w:rsidR="00880711">
        <w:t xml:space="preserve"> — </w:t>
      </w:r>
      <w:r w:rsidR="00503321">
        <w:t>высочайшее. Ею передается знание духа. Мысль получаемая есть следствие непосредственного Общения. Осознав это, следует больше ценить то, что имеешь. Но не храним, что имеем, вернее, не ценим.</w:t>
      </w:r>
    </w:p>
    <w:p w:rsidR="00834937" w:rsidRDefault="00834937" w:rsidP="00503321"/>
    <w:p w:rsidR="00834937" w:rsidRDefault="00F473CA" w:rsidP="00503321">
      <w:r w:rsidRPr="00AE7011">
        <w:rPr>
          <w:b/>
        </w:rPr>
        <w:t>19</w:t>
      </w:r>
      <w:r>
        <w:rPr>
          <w:b/>
          <w:lang w:val="en-US"/>
        </w:rPr>
        <w:t>63</w:t>
      </w:r>
      <w:r w:rsidRPr="00AE7011">
        <w:rPr>
          <w:b/>
        </w:rPr>
        <w:t xml:space="preserve"> г. </w:t>
      </w:r>
      <w:r w:rsidR="00503321" w:rsidRPr="00304DE6">
        <w:rPr>
          <w:b/>
        </w:rPr>
        <w:t xml:space="preserve">664. </w:t>
      </w:r>
      <w:r w:rsidR="00503321">
        <w:t xml:space="preserve">(444). </w:t>
      </w:r>
      <w:r w:rsidR="00503321" w:rsidRPr="00304DE6">
        <w:rPr>
          <w:b/>
        </w:rPr>
        <w:t>(Сент. 18).</w:t>
      </w:r>
      <w:r w:rsidR="00503321">
        <w:t xml:space="preserve"> Да! Все это так, но неизменны Основы, и что бы ни происходило вокруг, и что бы ни захватывало сознание в данный момент, и что бы ни отвлекало от основания,</w:t>
      </w:r>
      <w:r w:rsidR="00880711">
        <w:t xml:space="preserve"> — </w:t>
      </w:r>
      <w:r w:rsidR="00503321">
        <w:t>цикл жизни и здесь, и в Надземном придется пройти до конца, и снова вернуться на Землю, и снова облечься материей плотного тела, и снова и снова начать повторять все сначала. И хорошо, если круг новой жизни пойдет по новой спирали на уровне более высоком, чем предыдущий. Размышление об этом хорошо, ибо умеряет напор суеты и ярости мимо текущих явлений. Слишком уж они крепко захватывают сознание и мешают ему оторваться от жизни обычной. Утверждение Основ помогает отрыву. Отрыв неизбежен и нужен, но при этом и Землю оставить нельзя. Совмещение этой пары противоположностей требует особого подхода и особого равновесия. Ключи от решения в нем, в равновесии. При утвержденном равновесии явления проходят мимо, не затрагивая сознание более того, чем необходимо, чтобы использовать опыт, даваемый жизнью, не нарушая граней его кристалла. Зеркало отражает предметы, не изменяя гладкости своей поверхности. Так и сознание, если равновесие утверждено, воспринимает явления, текущие мимо, не нарушая своей целостности и спокойствия. Это и будет овладением качеством равновесия.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665.</w:t>
      </w:r>
      <w:r w:rsidR="00503321">
        <w:t xml:space="preserve"> (445). </w:t>
      </w:r>
      <w:r w:rsidR="003312B3" w:rsidRPr="003312B3">
        <w:rPr>
          <w:b/>
        </w:rPr>
        <w:t>(М.А.Й.).</w:t>
      </w:r>
      <w:r w:rsidR="00503321">
        <w:t xml:space="preserve"> Всякое духовное даяние сопровождается в той или иной мере опустошением сокровищницы, </w:t>
      </w:r>
      <w:r w:rsidR="00503321">
        <w:lastRenderedPageBreak/>
        <w:t>если не происходит оно под суровым контролем и при условии постоянной сдержанности. Откройте плотину, и вода утечет. Но мельник открывает по мере нужды и не больше, чем надо. Страдала и я черезмерной отдачей и обычно потом заболевала. Хочется дать, сколько возможно, и это вполне понятно, ибо даяние в природе сердца. Но огонь требует и бережности, и осмотрительности. Если давать не по своему желанию, а по сознанию получающего, то перерасхода энергии быть не должно. Вампиризм не допустим ни в какой форме. Но известная степень сдержанности и контроль нужны при любом даянии. Контроль этот труден тем, что энергия утекает порой бессознательно, если огненный уровень дающего и получающего слишком различен. Только реакция сердца покажет, был ли перерасход свыше меры.</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 xml:space="preserve">666. </w:t>
      </w:r>
      <w:r w:rsidR="00C065BF" w:rsidRPr="00304DE6">
        <w:rPr>
          <w:b/>
        </w:rPr>
        <w:t>(Гуру</w:t>
      </w:r>
      <w:r w:rsidR="00C065BF" w:rsidRPr="00C065BF">
        <w:rPr>
          <w:b/>
        </w:rPr>
        <w:t>).</w:t>
      </w:r>
      <w:r w:rsidR="00503321">
        <w:t xml:space="preserve"> Служение людям считается подвигом, ибо трудно необычайно необходимостью постоянной отдачи огня, который накоплен с великим трудом. Отданный, восстанавливается не сразу. Кому нечего дать, тот процессом даяния не озабочен. Дать сверх меры законной</w:t>
      </w:r>
      <w:r w:rsidR="00880711">
        <w:t xml:space="preserve"> — </w:t>
      </w:r>
      <w:r w:rsidR="00503321">
        <w:t>значит заболеть. Многие тяжко болели от черезмерной раздачи. Владыка Сказал: раздавать надо мудро.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667. (Сент. 19).</w:t>
      </w:r>
      <w:r w:rsidR="00503321">
        <w:t xml:space="preserve"> Сын Мой, страх перед будущим, страх перед испытаниями, страх перед чем бы то ни было недопустим. Это чувство тоже требует сурового контроля и обуздания. Если через что-то все же надо пройти, то пройдем. Страх не поможет. Волю надо собрать, чтобы спокойно и твердо встретить волну. Темными омрачителями подсылаются все эти беспокойства, тревоги и страхи за будущее. Чего же бояться, когда с вами Я Сам? Поняв и усмотрев, кто подбросил эти темные чувства, можно их отстранить. Темные пользуются каждой спиной, за которой можно спрятаться. А когда чуют ваш страх перед чем бы то ни было, то начинают дергать именно за эту веревочку, наслаждаясь и злорадствуя, когда астрал начинает приходить в волнение и беспокойство от каждого подергивания. Не может быть марионеткой для темных уловок идущий со Мной. Потому сурово и решительно следует в себе подавлять эти бесконтрольные движения и вибрации в астральной оболочке. Иначе темные доведут до беды.</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668.</w:t>
      </w:r>
      <w:r w:rsidR="00503321">
        <w:t xml:space="preserve"> (446). </w:t>
      </w:r>
      <w:r w:rsidR="003312B3" w:rsidRPr="003312B3">
        <w:rPr>
          <w:b/>
        </w:rPr>
        <w:t>(М.А.Й.).</w:t>
      </w:r>
      <w:r w:rsidR="00503321">
        <w:t xml:space="preserve"> Когда вы одни, защита сильнее и привычнее. Когда с вами близкие, приходится брать на себя их защиту, которая усугубляется их беззащитностью, навлекающей на себя усиленное внимание темных. Всякое усиление круга</w:t>
      </w:r>
      <w:r w:rsidR="00880711">
        <w:t xml:space="preserve"> — </w:t>
      </w:r>
      <w:r w:rsidR="00503321">
        <w:t xml:space="preserve">им нож острый. Потому при встречах темные попытки усиливаются. Очень важно помнить об этом всегда, чтобы обострить распознавание каждой попытки и ее источник. Слепота делает человека беззащитным. Вот вползает злоумышленное тьмою омрачение, а нераспознавший не знает, откуда все это наваждение, идущее со </w:t>
      </w:r>
      <w:r w:rsidR="00503321">
        <w:lastRenderedPageBreak/>
        <w:t>стороны темных. Зоркость пусть не покинет друзей ни на минуту. Темные постоянно на страже, чтобы вредить. На страже вы будьте всегда, чтобы противостать против тьмы с открытыми глазами. Тогда не помогут им никакие спины, ибо свет ваш выявит их и опалит их огонь вашей мысли.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 xml:space="preserve">669. </w:t>
      </w:r>
      <w:r w:rsidR="00C065BF" w:rsidRPr="00304DE6">
        <w:rPr>
          <w:b/>
        </w:rPr>
        <w:t>(Гуру</w:t>
      </w:r>
      <w:r w:rsidR="00C065BF" w:rsidRPr="00C065BF">
        <w:rPr>
          <w:b/>
        </w:rPr>
        <w:t>).</w:t>
      </w:r>
      <w:r w:rsidR="00503321">
        <w:t xml:space="preserve"> Ты только вспомни, что творилось вкруг нас. Вспомни, как видел во сне, как змеи схлестнулись в чудовищной схватке. Вспомни, какое восстание тьмы вызвало явление наше. И, вспомнив, прикинь, хотя и в меньшем размере, к происходящему около вас. Пока свет в вас горит, не прекратятся темные противодействия и воздействия всеми путями. Уничтожили бы давно, но за вами Владыка. Но бесчинствуют по мелочам, стремясь усилить и раздуть каждую. Не страшны их уловки, если открыты глаза и дух на дозоре. И мы с вами, чтобы помочь, разъяснить и указать, откуда идет зло.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670.</w:t>
      </w:r>
      <w:r w:rsidR="00503321">
        <w:t xml:space="preserve"> (Вчера было со сна). На что Я тебе, ты занят своим. Мне места нет в сердце твоем, ни в сознании.</w:t>
      </w:r>
    </w:p>
    <w:p w:rsidR="00834937" w:rsidRDefault="00503321" w:rsidP="00503321">
      <w:r>
        <w:t>(Сегодня со сна). ...... беды (это слово видел написанным на белой бумаге).</w:t>
      </w:r>
    </w:p>
    <w:p w:rsidR="00503321" w:rsidRDefault="00503321" w:rsidP="00503321">
      <w:r>
        <w:t>Мы Понимаем, что нелегко. Силы Шлем. Знай: близок час твой. Но это сложно</w:t>
      </w:r>
      <w:r w:rsidR="00880711">
        <w:t xml:space="preserve"> — </w:t>
      </w:r>
      <w:r>
        <w:t>не представляешь себе. Уроки (жизни) не забываются. Но Предвидим по-беды. Вечером</w:t>
      </w:r>
      <w:r w:rsidR="00880711">
        <w:t xml:space="preserve"> — </w:t>
      </w:r>
      <w:r>
        <w:t>первая. Объекты и субъекты ее (жизни) изучения</w:t>
      </w:r>
      <w:r w:rsidR="00880711">
        <w:t xml:space="preserve"> — </w:t>
      </w:r>
      <w:r>
        <w:t>дела и люди. Ты знай: в Моей Длани. Дадим облегчение. Мою любовь прими поверх меры.</w:t>
      </w:r>
    </w:p>
    <w:p w:rsidR="00834937" w:rsidRDefault="00503321" w:rsidP="00304DE6">
      <w:pPr>
        <w:pStyle w:val="Quote"/>
      </w:pPr>
      <w:r>
        <w:t>Вчерашние слова вызваны, по-видимому, тем, что, благодаря присутствию близкой души, был занят ею, и было вчера трудно сосредоточиться, и было очень много дано ей.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671. (Сент. 20).</w:t>
      </w:r>
      <w:r w:rsidR="00503321">
        <w:t xml:space="preserve"> Между людьми постоянно движутся токи энергии, направляемой сознательно и бессознательно их волей от одного человека к другому. Эти токи заряжены энергиями мыслей и чувств. Они беспрестанно воздействуют на психику человека. Пространство насыщено этими токами, и оберечься от них очень трудно. Возможно лишь только тогда, когда настроенность психического приемника не соответствует идущему току. Мысли об объедении и вине не смутят того, кто об этом не думает и к ним равнодушен. Токи затрагивают другое сознание по принципу соответствия. Сознание твердо установленной тональности не воспримет того, что ему не созвучно. Поэтому лучшей защитой от пространственных токов будет установление образа мыслей, чувств, устремлений и желаний, которые находились бы в полном согласии с высшими идеалами человека. Между сознаниями при контакте происходит постоянное взаимодействие и перемещение энергии совершается по закону сообщающихся сосудов. Взаимодействуют ауры. Заградительная сеть, защитность которой напрягается </w:t>
      </w:r>
      <w:r w:rsidR="00503321">
        <w:lastRenderedPageBreak/>
        <w:t>сознательно, охраняет надежно. Но нужен контроль и внимательное отношение к каждому соприкосновению с другими. Психическая активность как бы раскрывает силы и ставит ауру в состояние известной открытости для противодействия со стороны, в то время как молчаливость и сдержанность образуют как бы защитный круг. Потому лучше молчать, нежели говорить. Мысль кристаллизуется в звуке и облекается, благодаря этому, в звуковую конкретную форму. Много ненужного говорится, и много тратится сил понапрасну. Эта область невидимых глазу явлений, тем не менее, очень реальна в смысле влияния на человеческую психику. Большинство настроений зависит от этих незримых пространственных касаний, которые становятся особенно чувствительны и сильны, когда чужая воля направляет мысли на определенное лицо. Такая мысль всегда достигает назначения, вызывая тоску или радость, тяжелые или легкие чувства, светлые или темные. Нужно учиться защищаться от них, если они нехороши. При утончении чувствительности и восприимчивости эти посылки очень болезненны. Для Высокого Духа жить среди отравленной атмосферы долин тяжко невыносимо. Люди не представляют себе, как, даже на расстоянии, отягощают они утонченное сердце. Не лишне подумать о том, что следует предпринимать, чтобы отягощение это было по возможности меньше. Бережность к Учителю показывает на высокую ступень ученичества. Понимают это лишь те, кто в свою очередь получил достаточно отягощений от ведомых своих. Они знают, сколь беспощадны отягощающие. И это указует ему ценность бережности по отношению к своей Иерархии. Каждый приносит дар свой. Но сколь же порою обременительны эти дары. И, главное, каждый приходящий считает себя достойным самого заботливого внимания и самых высоких откровений взамен той тягости, которую накладывает он на плечи дающего. Как мало тех, кто приносит огонь устремлений, и как с ними, с приносящими что-то, легко. Но обычно думают только о том, чтобы взять, но редко о том, чтобы самим принести. Но ведь Сказано, что дается имеющему, то есть принесшему что-то. Так среди сложностей токов и разнообразия аур царствует принцип созвучий.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672.</w:t>
      </w:r>
      <w:r w:rsidR="00503321">
        <w:t xml:space="preserve"> (447). </w:t>
      </w:r>
      <w:r w:rsidR="003312B3" w:rsidRPr="003312B3">
        <w:rPr>
          <w:b/>
        </w:rPr>
        <w:t>(М.А.Й.).</w:t>
      </w:r>
      <w:r w:rsidR="00503321">
        <w:t xml:space="preserve"> Будем думать о том, что бы нам принести тем, кого любим. По степени приношения различаем близость принесших. Приношение означает утверждение права на получение. Каждый день можно помыслить о том, что принесу я сегодня Владыке. Каждая победа над собою, каждое преодоление в себе есть приношение нам. Огни устремлений и нахождений</w:t>
      </w:r>
      <w:r w:rsidR="00880711">
        <w:t xml:space="preserve"> — </w:t>
      </w:r>
      <w:r w:rsidR="00503321">
        <w:t xml:space="preserve">это тоже дары. Всю жизнь посвятить можно нам и Владыке и всю жизнь приносить каждодневно плоды достижений своих. Ведь возможность дается каждый день что-то сделать для Света, чтобы усилить его и в себе, и вокруг, и в других. Это и будет приношением Света, то есть служением Свету. Дар ваш каждодневный примем мы и Владыка. И радость наша будет взаимной. И дар возвратим удесятеренным. Ни </w:t>
      </w:r>
      <w:r w:rsidR="00503321">
        <w:lastRenderedPageBreak/>
        <w:t>крупицы не удержим себе. Не нам, но вам нужен дар, нам приносимый, чтобы дух ваш мог быстро расти в огнях этих приношений.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673.</w:t>
      </w:r>
      <w:r w:rsidR="00503321">
        <w:t xml:space="preserve"> (448). </w:t>
      </w:r>
      <w:r w:rsidR="00C065BF" w:rsidRPr="00C065BF">
        <w:rPr>
          <w:b/>
        </w:rPr>
        <w:t>(Гуру).</w:t>
      </w:r>
      <w:r w:rsidR="00503321">
        <w:t xml:space="preserve"> Да! Да! Сколько возможностей в течение дня использовать каждое свободное мгновение с пользою и плодоносно. Если болит что</w:t>
      </w:r>
      <w:r w:rsidR="00880711">
        <w:t xml:space="preserve"> — </w:t>
      </w:r>
      <w:r w:rsidR="00503321">
        <w:t>сосредоточиться на заболевшем органе, чтобы послать в него заряд огненной силы. Если не достигнута желаемая степень четкости мысли или Изображения</w:t>
      </w:r>
      <w:r w:rsidR="00880711">
        <w:t xml:space="preserve"> — </w:t>
      </w:r>
      <w:r w:rsidR="00503321">
        <w:t>в этом поупражняться. Если друзья далеко, им мысли послать бодрости, стойкости и преуспеяния духа. Если вокруг нехорошо</w:t>
      </w:r>
      <w:r w:rsidR="00880711">
        <w:t xml:space="preserve"> — </w:t>
      </w:r>
      <w:r w:rsidR="00503321">
        <w:t>посветить. Если стихии в волненье</w:t>
      </w:r>
      <w:r w:rsidR="00880711">
        <w:t xml:space="preserve"> — </w:t>
      </w:r>
      <w:r w:rsidR="00503321">
        <w:t>сделать попытку их укротить. Если где-то несчастье случилось</w:t>
      </w:r>
      <w:r w:rsidR="00880711">
        <w:t xml:space="preserve"> — </w:t>
      </w:r>
      <w:r w:rsidR="00503321">
        <w:t>мыслью помочь. Если где-то и что-то не так</w:t>
      </w:r>
      <w:r w:rsidR="00880711">
        <w:t xml:space="preserve"> — </w:t>
      </w:r>
      <w:r w:rsidR="00503321">
        <w:t>духом и в духе послать свою помощь силою Агни и энергиями творческого воображения. Столько несовершенства кругом и столько дела! Мыслью творящей можно оплодотворить сознания множеств и мыслью творить.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674.</w:t>
      </w:r>
      <w:r w:rsidR="00503321">
        <w:t xml:space="preserve"> (Несколько дней назад). Ощущение сущности человека можно воспринимать и по радио по каналам голосовых звуков. А тем более это возможно при личном контакте. Голос, как и взгляд, передает очень многое. Нужно уметь распознавать. Есть лицемеры и голоса.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675.</w:t>
      </w:r>
      <w:r w:rsidR="00503321">
        <w:t xml:space="preserve"> (449). </w:t>
      </w:r>
      <w:r w:rsidR="00503321" w:rsidRPr="00304DE6">
        <w:rPr>
          <w:b/>
        </w:rPr>
        <w:t>(Сент. 21).</w:t>
      </w:r>
      <w:r w:rsidR="00503321">
        <w:t xml:space="preserve"> (Со сна). Считай всякое усилие ко Мне благом.</w:t>
      </w:r>
    </w:p>
    <w:p w:rsidR="00834937" w:rsidRDefault="00503321" w:rsidP="00503321">
      <w:r>
        <w:t>Значение сроков недооценивается. А между тем они диктуют решения свои народам. Решения сроков непреложны. Сами являетесь свидетелями того, как вдруг что-то изменилось и мирное разрешение международных проблем вдруг стало возможным. Так же просто придет и все остальное, и перемены придется принять как нечто само собой разумеющееся, но непреложное. Сроки психологируют сознания множеств. Неотвратимость перемен всепланетных не в воле людей. Они космичны и потому неизбежны. Могучую силу космических стихийных событий являют землетрясения и мировые катаклизмы. Та же могучая, неодолимая сила движет и эволюцией человечества. И когда наступают последние сроки, их остановить уже не может ничто. Знание этого дает спокойную уверенность в том, что неизбежное совершится. Неизбежное</w:t>
      </w:r>
      <w:r w:rsidR="00880711">
        <w:t xml:space="preserve"> — </w:t>
      </w:r>
      <w:r>
        <w:t>это мир на Земле, кооперация всех и во всем, пробуждение женщин и овладение психической энергией. Таковы ближайшие дары эволюции людям. Их время пришло, но надо их взять.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676.</w:t>
      </w:r>
      <w:r w:rsidR="00503321">
        <w:t xml:space="preserve"> (450). </w:t>
      </w:r>
      <w:r w:rsidR="003312B3" w:rsidRPr="003312B3">
        <w:rPr>
          <w:b/>
        </w:rPr>
        <w:t>(М.А.Й.).</w:t>
      </w:r>
      <w:r w:rsidR="00503321">
        <w:t xml:space="preserve"> Много тайн в жизни Архата и Посланников Света. Тайной держится мир. Правила общие</w:t>
      </w:r>
      <w:r w:rsidR="00880711">
        <w:t xml:space="preserve"> — </w:t>
      </w:r>
      <w:r w:rsidR="00503321">
        <w:t>это для всех. А для нас</w:t>
      </w:r>
      <w:r w:rsidR="00880711">
        <w:t xml:space="preserve"> — </w:t>
      </w:r>
      <w:r w:rsidR="00503321">
        <w:t xml:space="preserve">исключения. Нельзя мерки обычные применять к нам и по ним судить об условиях пребывания нашего в Мире </w:t>
      </w:r>
      <w:r w:rsidR="00503321">
        <w:lastRenderedPageBreak/>
        <w:t>Надземном. В сознании мы полном и ясном, ибо для работы с Владыкой сознанье нужно. И видим мы Землю и то, что на ней происходит. Это тоже нужно не для и не из личных соображений, но для целей Общего Блага. В поле нашего зрения попадают и те, кто радеет для Общего Блага. В теле мы или вне</w:t>
      </w:r>
      <w:r w:rsidR="00880711">
        <w:t xml:space="preserve"> — </w:t>
      </w:r>
      <w:r w:rsidR="00503321">
        <w:t>значения уже не имеет, ибо та же работа для блага людей продолжается на всех планах. В сон погружают только для восстановления сил, столь нужных для этой работы. Во имя ее отказываются даже от Девачана, принося эту жертву во имя людей. Владыка Сказал: «Се Аз с вами во все дни, до скончания века». Можно ли утверждение это сочетать с пребыванием в Девачане, месте напряженнейших личных иллюзий, хотя и высокого порядка? Не Знают отдыха Великие Духи. И мы избегаем его, поскольку это возможно, ибо отдых все же необходим от времени до времени для восстановления сил.</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 xml:space="preserve">677. </w:t>
      </w:r>
      <w:r w:rsidR="00C065BF" w:rsidRPr="00304DE6">
        <w:rPr>
          <w:b/>
        </w:rPr>
        <w:t>(Гуру</w:t>
      </w:r>
      <w:r w:rsidR="00C065BF" w:rsidRPr="00C065BF">
        <w:rPr>
          <w:b/>
        </w:rPr>
        <w:t>).</w:t>
      </w:r>
      <w:r w:rsidR="00503321">
        <w:t xml:space="preserve"> Сотрудничество, установленное на плане духовном, рано или поздно уявляется и на плане физическом, то есть встретиться придется обязательно. Много такого иногда происходит, о чем не снилось и во сне даже самому богатому воображению. Жизнь богаче, и особенно тех, кто сужден срокам. Порою она и тяжка неимоверно, но зато и чудесна порой. Лишь бы нить связи крепко держалась и не угасало понимание того, что дух</w:t>
      </w:r>
      <w:r w:rsidR="00880711">
        <w:t xml:space="preserve"> — </w:t>
      </w:r>
      <w:r w:rsidR="00503321">
        <w:t>поверх всей ограниченности плотного мира. Много чудес в жизни Архата, но печать тайны крепка на устах. Время объединения миров полно неожиданными возможностями. Будем готовить сознание к утверждению необычного. Его и так много кругом, только глаза, непривычные к Свету, не замечают его, и необычное растворяется в обычном и ускользает от осознания.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678. (Сент. 22).</w:t>
      </w:r>
      <w:r w:rsidR="00503321">
        <w:t xml:space="preserve"> Сознание почерпает впечатления от того явления, на котором сосредоточивается. Все прочее из поля зрения исключается. Орбита духа бывает различной величины</w:t>
      </w:r>
      <w:r w:rsidR="00880711">
        <w:t xml:space="preserve"> — </w:t>
      </w:r>
      <w:r w:rsidR="00503321">
        <w:t xml:space="preserve">от булавочной головки до размеров Космоса. Орбита определяется устремлением. Устремление может быть сознательным и бессознательным, волевым и безвольным, целеустремленным и разбросанным, огненным и индифферентным. Им определяется та сфера или те сферы, в которых живет сознание. Трудно даже представить себе, сколь разнообразно содержание внутреннего мира отдельных людей и как отличны они друг от друга по тем формам, представлениям и общему содержанию, которое наполняет каждый. Мир пастуха, водолаза, летчика и шахтера наполнен весьма различающимися один от другого впечатлениями. Но всех их что-то роднит. Это «что-то» представляет собою мысли и чувства людские: чувства любви, ненависти, страха, спокойствия и так далее, и мысли о делах личных или сверхличных. Мысли и чувства классифицируются по слоям, принадлежащим к сферам различным, определяющим высоту духа. И что бы ни наполняло сознания, как бы </w:t>
      </w:r>
      <w:r w:rsidR="00503321">
        <w:lastRenderedPageBreak/>
        <w:t>ни были разнообразны мысли и чувства, но если они чисты и светлы и человек, их творец, светел сам, то принадлежат они полюсу Света в той или иной степени отдаления от него. И определение потолка духа происходит по светотени, за нейтральной полосой которой начинается сфера темного полюса. Новое разделение человечества</w:t>
      </w:r>
      <w:r w:rsidR="00880711">
        <w:t xml:space="preserve"> — </w:t>
      </w:r>
      <w:r w:rsidR="00503321">
        <w:t>по светотени.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679. (Сент. 23).</w:t>
      </w:r>
      <w:r w:rsidR="00503321">
        <w:t xml:space="preserve"> Расчленение проводников в сознании нужно на определенной ступени. Не перенестись в Твердыню в физическом теле, а в астрале</w:t>
      </w:r>
      <w:r w:rsidR="00880711">
        <w:t xml:space="preserve"> — </w:t>
      </w:r>
      <w:r w:rsidR="00503321">
        <w:t>к далекой звезде. Можно в духе представить себя на Венере, но в теле нельзя, если мысль на нее устремилась. Телу плотному требуются одни условия, астралу</w:t>
      </w:r>
      <w:r w:rsidR="00880711">
        <w:t xml:space="preserve"> — </w:t>
      </w:r>
      <w:r w:rsidR="00503321">
        <w:t>другие, менталу</w:t>
      </w:r>
      <w:r w:rsidR="00880711">
        <w:t xml:space="preserve"> — </w:t>
      </w:r>
      <w:r w:rsidR="00503321">
        <w:t>отличные от обоих. Телу астральному еще нужна одежда, вернее, представление о ней, но не нужна она ни для ментального тела, ни для огненного. Очень полезно в сознании отделить особенности всех тел, прежде чем научиться действовать в каждом отдельно. Упражнения в полетах духа полезны. Учимся отрываться от физического тела и от окружающих плотных условий. Вырваться из яйца плотной ауры нелегко. Принцип</w:t>
      </w:r>
      <w:r w:rsidR="00880711">
        <w:t xml:space="preserve"> — </w:t>
      </w:r>
      <w:r w:rsidR="00503321">
        <w:t>где мысль, там и сознание. Полеты в духе полезны еще тем, что обновляют сознание. Путешествия очень нужны. И если по каким-либо причинам обычные недоступны, то необычные доступны всегда. Можно даже взять себе за правило от времени до времени облетать в духе планету. Конечно, нужно воображение и накопления памяти. Ведь сознание устремляется к тому или иному объекту, который надо как-то представить в воображении, прежде чем к нему устремиться. Очень интересно отметить ощущение отрыва от места нахождения плотного тела. Оно уже стало как бы привычным. Помогли каждодневные мысленные полеты в ...... По каналам,</w:t>
      </w:r>
      <w:r w:rsidR="00304DE6">
        <w:rPr>
          <w:lang w:val="en-US"/>
        </w:rPr>
        <w:t xml:space="preserve"> </w:t>
      </w:r>
      <w:r w:rsidR="00503321">
        <w:t>прорытым в пространстве, устремляется мысль. Когда физического тела не будет, по ним будет двигаться тонкое тело. Это как бы пути сообщения духа в Надземном. Построения воображения в плотном становятся действительностью в Тонком. Но главное: для всех действий и движений в Надземном необходим известный запас Агни. Его накоплению и следует посвятить возможно более времени и внимания. Уже Сказано, что качества духа есть конденсаторы Агни. Но ведь качества можно растить и развивать беспредельно, следовательно, беспределен рост Агни. В сумерках обыденности Агни может сиять и накапливаться постоянно. Самое беспросветное существование озарить можно Агни. Каждое мгновение можно его упражнять, вызывая силу его к утверждению. Сокровище требует охраны, заботы и внимания постоянных. Живые мертвецы еще являют подобие жизни, будучи в физическом теле, но, освобожденные от него, лишаются жизни сознания, ибо жизнь в Надземном зависит всецело от наличия запаса накопленного огня.</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304DE6">
        <w:rPr>
          <w:b/>
        </w:rPr>
        <w:t>680.</w:t>
      </w:r>
      <w:r w:rsidR="00503321">
        <w:t xml:space="preserve"> (451). </w:t>
      </w:r>
      <w:r w:rsidR="003312B3" w:rsidRPr="003312B3">
        <w:rPr>
          <w:b/>
        </w:rPr>
        <w:t>(М.А.Й.).</w:t>
      </w:r>
      <w:r w:rsidR="00503321">
        <w:t xml:space="preserve"> Ни одно усилие по направлению к Свету не пропадает даром, но дает отложения в общий резервуар всех бывших раньше усилий и служит скрытой, невидимой силой, двигающей дух дальше, вверх по лестнице жизни; ни одно усилие не исчезает, но продолжается в будущее. И если силы сейчас еще недостаточно, чтобы что-то в себе утвердить, то достаточно будет, когда придет ему время. Потому все наши советы и указания, примененные хотя бы один раз, в будущем, если сейчас еще не применены и не утверждены, повторятся, и силы найдутся продолжить то, что было начато раньше. Отрыв от всего земного перед каждодневным отходом ко сну осуществить по желанию невозможно. Нужно время, чтобы осознание значимости этого упражнения стало достаточно сильным. И тогда отрыв станет завоеванным достижением. А в момент смерти переход будет очень легок и прост. Отрыв от земного труден тем, что, отрываясь, Землю оставить нельзя. Это одна из наиболее сложных для нейтрализации пар противоположений. Живем в мире двойственностей, и пока они не уравновешены в сознании, ступень Архата недостижима.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304DE6">
        <w:rPr>
          <w:b/>
        </w:rPr>
        <w:t>681.</w:t>
      </w:r>
      <w:r w:rsidR="00503321">
        <w:t xml:space="preserve"> (452). </w:t>
      </w:r>
      <w:r w:rsidR="00C065BF" w:rsidRPr="00C065BF">
        <w:rPr>
          <w:b/>
        </w:rPr>
        <w:t>(Гуру).</w:t>
      </w:r>
      <w:r w:rsidR="00503321">
        <w:t xml:space="preserve"> Если вихри земные задуть пламя духа не могут</w:t>
      </w:r>
      <w:r w:rsidR="00880711">
        <w:t xml:space="preserve"> — </w:t>
      </w:r>
      <w:r w:rsidR="00503321">
        <w:t>это победа духа над плотью. Очень важно этой победы достичь на Земле. Земля и земное являются тою средой, где дух оформляет свои достижения и определяет путь свой в Надземном. Ценность земных воплощений велика. Бессмысленна жизнь в теле, взятая сама по себе. Но как горнило для духа</w:t>
      </w:r>
      <w:r w:rsidR="00880711">
        <w:t xml:space="preserve"> — </w:t>
      </w:r>
      <w:r w:rsidR="00503321">
        <w:t>она приобретает глубочайшее значение. Осмыслить земное существование</w:t>
      </w:r>
      <w:r w:rsidR="00880711">
        <w:t xml:space="preserve"> — </w:t>
      </w:r>
      <w:r w:rsidR="00503321">
        <w:t>насущнейшая задача человечества. Все беды его от неосознания своего назначения. Ужас бессмысленного проживания в теле порождает все безумства, происходящие на Земле. Но кто же людям в мир понесет Провозвестие Учения Агни Йоги? Время приспело тому. Кто же собрал Знание, чтобы можно было раздать? Где носители Знания? Кто потрудился над тем, чтобы его накопить? Где же они, знающие?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682.</w:t>
      </w:r>
      <w:r w:rsidR="00503321">
        <w:t xml:space="preserve"> (На днях со сна). Волна счастья идет.</w:t>
      </w:r>
    </w:p>
    <w:p w:rsidR="00834937" w:rsidRDefault="00503321" w:rsidP="00503321">
      <w:r>
        <w:t>Приложим к знанию сердце.</w:t>
      </w:r>
    </w:p>
    <w:p w:rsidR="00834937" w:rsidRDefault="00503321" w:rsidP="00503321">
      <w:r>
        <w:t>Пришли и к А-м жданные вести.</w:t>
      </w:r>
    </w:p>
    <w:p w:rsidR="00834937" w:rsidRDefault="00503321" w:rsidP="00503321">
      <w:r>
        <w:t>Сад Мой в цветах, но нужны садовники духа. Требует внимания.</w:t>
      </w:r>
    </w:p>
    <w:p w:rsidR="00834937" w:rsidRDefault="00503321" w:rsidP="00503321">
      <w:r>
        <w:t>Все это так неожиданно. (Последняя фраза была вчера).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683. (Сент. 24).</w:t>
      </w:r>
      <w:r w:rsidR="00503321">
        <w:t xml:space="preserve"> Форсировать развитие центров нельзя. Насильно раскрытые центры приведут к утере равновесия и радости не дадут. Зерна возможностей растут незаметно и скрытно. Вскрыть</w:t>
      </w:r>
      <w:r w:rsidR="00880711">
        <w:t xml:space="preserve"> — </w:t>
      </w:r>
      <w:r w:rsidR="00503321">
        <w:t>значит повредить росток. Знаки даются, но требуют усмотрения.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 xml:space="preserve">684. </w:t>
      </w:r>
      <w:r w:rsidR="003312B3" w:rsidRPr="00B875E5">
        <w:rPr>
          <w:b/>
        </w:rPr>
        <w:t>(М.А.</w:t>
      </w:r>
      <w:r w:rsidR="003312B3" w:rsidRPr="003312B3">
        <w:rPr>
          <w:b/>
        </w:rPr>
        <w:t>Й.).</w:t>
      </w:r>
      <w:r w:rsidR="00503321">
        <w:t xml:space="preserve"> Бывают моменты, когда все наши энергии сосредоточены на текущей задаче, настолько важной, что обычного </w:t>
      </w:r>
      <w:r w:rsidR="00503321">
        <w:lastRenderedPageBreak/>
        <w:t>внимания вам уделено быть не может. Тогда лучше всего посылать свои энергии нам в помощь нашим. Таким образом сотрудничество не только не прервется, но, наоборот, будет усилено. Общение состоит не только в одном получении, но и отдаче через нас энергий своих на Общее Благо. Только берущие стоят на одной ноге. Вам же надо не стоять, а спешить, для чего нужны две. Получение и отдавание продвинут быстрее. В этом истинное сотрудничество.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685.</w:t>
      </w:r>
      <w:r w:rsidR="00503321">
        <w:t xml:space="preserve"> (453). </w:t>
      </w:r>
      <w:r w:rsidR="00C065BF" w:rsidRPr="00C065BF">
        <w:rPr>
          <w:b/>
        </w:rPr>
        <w:t>(Гуру).</w:t>
      </w:r>
      <w:r w:rsidR="00503321">
        <w:t xml:space="preserve"> Обычно к Иерархии устремляются для того, чтобы взять. Но сознание высокое стремится к тому, чтобы и Иерархии дать свои силы. Это не гордость и не самомнение. Это просто глубокое понимание закона сотрудничества и взаимообмена энергий. Сотрудниками хочет вас видеть Владыка, но не берущими только. В этом секрет преуспеяния. Легко нам и радостно с теми, кто стремится принести силы свои на Служение Делу Владыки, но тягостно и невесело с теми, кто хочет взять, и притом как можно больше. Совместная с нами работа предполагает совместную трату энергий на труд, посвященный Владыке. При этом условии получение следует автоматически как логическая неизбежность правильного подхода и понимания сотрудничества.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686.</w:t>
      </w:r>
      <w:r w:rsidR="00503321">
        <w:t xml:space="preserve"> (454). </w:t>
      </w:r>
      <w:r w:rsidR="00503321" w:rsidRPr="00B875E5">
        <w:rPr>
          <w:b/>
        </w:rPr>
        <w:t>(Сент. 25).</w:t>
      </w:r>
      <w:r w:rsidR="00503321">
        <w:t xml:space="preserve"> Сын Мой, личность дана человеку для выполнения определенной задачи. Эта задача заключается в том, чтобы собрать на Земле материал, необходимый для сознательного выявления его Бессмертной Индивидуальности на всех планах бытия. Личность живет самой напряженной жизнью на плане земном. С одной стороны, она есть следствие всех прошлых личностей, подобно бусам, нанизанным на стержень духа, с другой</w:t>
      </w:r>
      <w:r w:rsidR="00880711">
        <w:t xml:space="preserve"> — </w:t>
      </w:r>
      <w:r w:rsidR="00503321">
        <w:t>она собиратель опыта для личности будущей. Основное свойство ее</w:t>
      </w:r>
      <w:r w:rsidR="00880711">
        <w:t xml:space="preserve"> — </w:t>
      </w:r>
      <w:r w:rsidR="00503321">
        <w:t>это временность. Она существует как таковая в пространстве лишь определенный отрезок времени. Личность не есть конечная цель природы, но лишь форма, которая, подобно всякой другой форме жизни, является лишь временным выражением вечного принципа жизни. Жизнь вечна, формы ее выражения временны. Девачан и Авитчи представляют собою сферы ярого выражения самых сильных и активных устремлений личности, плоды и следствия которых она логически завершает в Мире Незримом, чтобы снова вернуться на Землю, но уже в личности новой. Эта новая личность, будучи плодом и порождением старых, ставится в такие условия, чтобы платить старые долги и в то же время в новых условиях учиться новому и развивать новые свойства и способности. Именно потому так и разнятся воплощения по своим особенностям одно от другого, чтобы всесторонне развивать и накапливать все качества Индивидуальности для возможно полного ее выражения. Когда жизнь личности сознательно подчиняется этой задаче, получает она новый смысл и значение. Она несет тогда в себе Поручение, выполнителем которого является очередная личность. Личность</w:t>
      </w:r>
      <w:r w:rsidR="00880711">
        <w:t xml:space="preserve"> — </w:t>
      </w:r>
      <w:r w:rsidR="00503321">
        <w:t xml:space="preserve">это только </w:t>
      </w:r>
      <w:r w:rsidR="00503321">
        <w:lastRenderedPageBreak/>
        <w:t>орудие Индивидуальности, существующее для совершенно определенной цели. Все те цели, которые ставит перед собою обычный человек, совершенно не соответствуют действительности, ибо являются не целью сами по себе, но лишь средствами к достижению цели реальной. Если все, к чему устремляется человек, осмыслено знанием Поручения, жизнь приобретает аспект космического понимания своего назначения. Если же нет, человек прозябает на Земле, как слепец. И никакие внешние условия не смогут ему заменить непонятого смысла жизни его личности, хотя бы он приобрел весь мир и провел данное воплощение во всей славе земной. В этом отличие слепых от зрячих. Великие Духи сознательно живут в своей Бессмертной Индивидуальности, в теле Они физическом или в других оболочках, и личность для Них</w:t>
      </w:r>
      <w:r w:rsidR="00880711">
        <w:t xml:space="preserve"> — </w:t>
      </w:r>
      <w:r w:rsidR="00503321">
        <w:t>и послушное орудие, и исполнитель требований Их высшего «Я»</w:t>
      </w:r>
      <w:r w:rsidR="00880711">
        <w:t xml:space="preserve"> — </w:t>
      </w:r>
      <w:r w:rsidR="00503321">
        <w:t>Индивидуальности. Учение Жизни приводит к осознанию назначения своего на Земле, и отрыву от личности, и пониманию смысла земного существования человека.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687.</w:t>
      </w:r>
      <w:r w:rsidR="00503321">
        <w:t xml:space="preserve"> (455). </w:t>
      </w:r>
      <w:r w:rsidR="003312B3" w:rsidRPr="003312B3">
        <w:rPr>
          <w:b/>
        </w:rPr>
        <w:t>(М.А.Й.).</w:t>
      </w:r>
      <w:r w:rsidR="00503321">
        <w:t xml:space="preserve"> Питание обычное необходимо для жизни тела, питание духовное, или питание огненное, необходимо для жизни духа. Без пищи обычной умирает тело, без пищи огненной</w:t>
      </w:r>
      <w:r w:rsidR="00880711">
        <w:t xml:space="preserve"> — </w:t>
      </w:r>
      <w:r w:rsidR="00503321">
        <w:t>мертвеет дух. Все оболочки нуждаются в питании той материи, из которой они состоят. Пищу земную выбирает себе человек по желанию, точно так же может он выбирать и для других оболочек. Едим, чтобы жить. Пища</w:t>
      </w:r>
      <w:r w:rsidR="00880711">
        <w:t xml:space="preserve"> — </w:t>
      </w:r>
      <w:r w:rsidR="00503321">
        <w:t>средство, но не цель. Питание всех оболочек не цель, но средство для их роста и развития, чтобы каждая смогла выполнить свое назначение. Все оболочки временны, за исключением огненного тела. Но оно еще у большинства не оформлено. И цель всех оболочек</w:t>
      </w:r>
      <w:r w:rsidR="00880711">
        <w:t xml:space="preserve"> — </w:t>
      </w:r>
      <w:r w:rsidR="00503321">
        <w:t>это собирать те элементы, которыми оно может питаться, то есть которые идут на построение и оформление огненного тела. Пища бывает разная, бывает и вредной, и ядовитой. Есть ингредиенты, могущие наносить поражение огненному телу, и есть элементы, способствующие его росту и оформлению. Предательство, кощунство, самоубийство являются действиями самопоражения тела огненного. Все проводники, или тела, нуждаются в питании, и можно помыслить о том, чем человек питает их все и каждую в отдельности. Они формируются из того, чем их питают, служа прекрасными или негодными оболочками духа. Чем их питаем, в том и живем.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688.</w:t>
      </w:r>
      <w:r w:rsidR="00503321">
        <w:t xml:space="preserve"> (456). </w:t>
      </w:r>
      <w:r w:rsidR="00C065BF" w:rsidRPr="00C065BF">
        <w:rPr>
          <w:b/>
        </w:rPr>
        <w:t>(Гуру).</w:t>
      </w:r>
      <w:r w:rsidR="00503321">
        <w:t xml:space="preserve"> Служение Красоте и искусству есть питание оболочек своих Светом. Даже травы тянутся к Свету, тем более</w:t>
      </w:r>
      <w:r w:rsidR="00880711">
        <w:t xml:space="preserve"> — </w:t>
      </w:r>
      <w:r w:rsidR="00503321">
        <w:t>дух. Значение искусства как питания духа огромно. Искусству в жизни человеческой можно отвести первенствующее место. Через него</w:t>
      </w:r>
      <w:r w:rsidR="00880711">
        <w:t xml:space="preserve"> — </w:t>
      </w:r>
      <w:r w:rsidR="00503321">
        <w:t>Свет. Искусство можно назвать, в его высшем понимании, новой религией человечества. Красота</w:t>
      </w:r>
      <w:r w:rsidR="00880711">
        <w:t xml:space="preserve"> — </w:t>
      </w:r>
      <w:r w:rsidR="00503321">
        <w:t xml:space="preserve">это купол Великого Храма Жизни. Красота синтетична, ибо может обнять собой </w:t>
      </w:r>
      <w:r w:rsidR="00503321">
        <w:lastRenderedPageBreak/>
        <w:t>все. Можно представить себе, как Красотою оформлены все тела человека и как входит она во все его дела, мысли и чувства. Суждение Красотою и действие ею</w:t>
      </w:r>
      <w:r w:rsidR="00880711">
        <w:t xml:space="preserve"> — </w:t>
      </w:r>
      <w:r w:rsidR="00503321">
        <w:t>наивысшее. Красота</w:t>
      </w:r>
      <w:r w:rsidR="00880711">
        <w:t xml:space="preserve"> — </w:t>
      </w:r>
      <w:r w:rsidR="00503321">
        <w:t>это Свет, это полное отсутствие тьмы. Красота</w:t>
      </w:r>
      <w:r w:rsidR="00880711">
        <w:t xml:space="preserve"> — </w:t>
      </w:r>
      <w:r w:rsidR="00503321">
        <w:t>это жизнь. Мир Новый будет строиться Красотою и основан на Красоте. Но Красота войдет в жизнь через искусство. Потому назначение искусства велико и высоко. Те, кто сознательно служат искусству, есть служители Света.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689.</w:t>
      </w:r>
      <w:r w:rsidR="00503321">
        <w:t xml:space="preserve"> (457). </w:t>
      </w:r>
      <w:r w:rsidR="00503321" w:rsidRPr="00B875E5">
        <w:rPr>
          <w:b/>
        </w:rPr>
        <w:t>(Сент. 26).</w:t>
      </w:r>
      <w:r w:rsidR="00503321">
        <w:t xml:space="preserve"> Будущее</w:t>
      </w:r>
      <w:r w:rsidR="00880711">
        <w:t xml:space="preserve"> — </w:t>
      </w:r>
      <w:r w:rsidR="00503321">
        <w:t>магнит, и хорошо, когда это магнит Света. Магниты закладываются в будущее. Как явление ведущее и направляющее. При закладке его можно миновать все промежуточные стадии, ведущие к нему, и брать только конечное достижение, или идеал того, к чему устремляется дух. В процессе сознательной трансмутации сущности человека закладывание далеких магнитов будущего имеет очень большое значение. В настоящем, положим, нет еще достаточно сил утвердить должную степень желаемого качества духа, но в будущем оно достижимо. Когда желаемая форма этого качества кристаллизуется волей в воображении до степени четкой видимости, когда качество становится уже неотъемлемым достоянием человека, и тогда эта форма как бы погружается в хранилище будущего и начинает свое существование там, незримо, но постоянно воздействуя и влияя на своего творца и руководя его действиями. В действительности этот магнит будущего, будучи утвержден, уже перешел из будущего в прошедшее и является силой, устремляющей свою энергию на проявления желаемого качества в жизни и в характере человека. Таких ведущих магнитов можно создать много, и каждый из них будет творить человека по заложенному в нем направлению. Даже семена кармы есть не что иное, как явления, подобные такому магниту, привлекающему к своему породителю созвучные обстоятельства. Но с кармой сложнее, в то время как магниты будущего, утверждающие те или иные качества духа, легче создать и легче быть ими ведомым. Время в течение дня всегда найдется, чтобы посвятить несколько минут закладке магнита. Каждую свободную минуту можно использовать плодоносно, закладывая ступени будущих достижений.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690.</w:t>
      </w:r>
      <w:r w:rsidR="00503321">
        <w:t xml:space="preserve"> (458). </w:t>
      </w:r>
      <w:r w:rsidR="003312B3" w:rsidRPr="003312B3">
        <w:rPr>
          <w:b/>
        </w:rPr>
        <w:t>(М.А.Й.).</w:t>
      </w:r>
      <w:r w:rsidR="00503321">
        <w:t xml:space="preserve"> Карма и свободная воля не допускают более близких воздействий. Потому указания наши даются в такой форме, чтобы не подавлять волю. И всегда при этом предоставляется свобода выбора. Заводные человечки не нужны для Огненной Йоги. У витязя на распутье всегда имеется выбор путей и знание следствия каждого. Все наши указания ведут неизменно к Свету. Даже малая часть, исполненная, даст обильную жатву. Постоянство устремления и контакта подтверждает правильность подхода. Огонь горит. Потухшие и протухшие не имеют контакта. Ощущение близости нашей происходит благодаря взаимообмену энергий! Мысли растут, а с ними и качества духа. И если не все </w:t>
      </w:r>
      <w:r w:rsidR="00503321">
        <w:lastRenderedPageBreak/>
        <w:t>неизжитое не изживается сразу, то ведь и для этого тоже время нужно. Устремление в будущее к четко и ярко созданному идеалу, вылитому в кристаллизованную форму, много поможет на пути достижений к достойному выражению себя перед явлением Незримого Присутствия.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875E5">
        <w:rPr>
          <w:b/>
        </w:rPr>
        <w:t xml:space="preserve">691. </w:t>
      </w:r>
      <w:r w:rsidR="00C065BF" w:rsidRPr="00B875E5">
        <w:rPr>
          <w:b/>
        </w:rPr>
        <w:t>(Гуру</w:t>
      </w:r>
      <w:r w:rsidR="00C065BF" w:rsidRPr="00C065BF">
        <w:rPr>
          <w:b/>
        </w:rPr>
        <w:t>).</w:t>
      </w:r>
      <w:r w:rsidR="00503321">
        <w:t xml:space="preserve"> Три с лишком миллиарда людей</w:t>
      </w:r>
      <w:r w:rsidR="00880711">
        <w:t xml:space="preserve"> — </w:t>
      </w:r>
      <w:r w:rsidR="00503321">
        <w:t>это только живущих на Земле, а сколько еще миллиардов в Надземном</w:t>
      </w:r>
      <w:r w:rsidR="00880711">
        <w:t xml:space="preserve"> — </w:t>
      </w:r>
      <w:r w:rsidR="00503321">
        <w:t>и среди этих бесчисленных множеств один Владыка, одна Матерь и один Гуру.</w:t>
      </w:r>
      <w:r w:rsidR="00B875E5">
        <w:rPr>
          <w:lang w:val="en-US"/>
        </w:rPr>
        <w:t xml:space="preserve"> </w:t>
      </w:r>
      <w:r w:rsidR="00503321">
        <w:t>Это тоже надо понять и об этом подумать. Многие ищут и многие мечутся, не находя. Многие находят, чтобы снова искать и менять найденных одних на других, но тот, кто действительно нашел, уже колебаться не будет, зная, что среди бесчисленных духов у него есть ближайшая связь с Иерархией Света. Много духов, больших и Великих, на Лестнице Света, но близких, ближайшими звеньями служащих по цепи Иерархии, наперечет. И заменить их уже некем, ибо на утверждение связи и близости ушли многие годы и многие жизни. Новый подход к другим Иерархам потребует неменьшего срока. Вот почему вам и нам ценна эта близость, а вам</w:t>
      </w:r>
      <w:r w:rsidR="00880711">
        <w:t xml:space="preserve"> — </w:t>
      </w:r>
      <w:r w:rsidR="00503321">
        <w:t>сознательное к ней отношение. Степень ее усиливать можно каждодневно, понимая, что нити духа неуничтожаемы. Обновим понимание Близости Владыки новым, постоянно углубляемым подходом к тому, важнее и значительнее чего нет ничего в жизни земной и надземной.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D21012">
        <w:rPr>
          <w:b/>
        </w:rPr>
        <w:t>692.</w:t>
      </w:r>
      <w:r w:rsidR="00503321">
        <w:t xml:space="preserve"> (459). </w:t>
      </w:r>
      <w:r w:rsidR="00503321" w:rsidRPr="00D21012">
        <w:rPr>
          <w:b/>
        </w:rPr>
        <w:t>(Сент. 27).</w:t>
      </w:r>
      <w:r w:rsidR="00503321">
        <w:t xml:space="preserve"> Приобщаемся в снах к тому, к чему наяву прикоснуться не сможем. Отсюда особое значение снов. Не придут сновиденья в систему, если их сознательно не упорядочить. Как же упорядочить сон? Приведением мыслей в порядок перед отходом ко сну. Часто мысли не дают заснуть. Какие мысли? Коне</w:t>
      </w:r>
      <w:r w:rsidR="00AE19A2">
        <w:t>чно, земные и о земном. Вот их-</w:t>
      </w:r>
      <w:r w:rsidR="00503321">
        <w:t>то и надо уметь остановить, потушить, прекратить их активность. Мысль тонкая иного порядка. Приведение к молчанию роя земных мыслей необходимо для отрыва сознания от Земли и прикасания к сферам Надземным. Разные сферы в Надземном, и контакт с ними устанавливается по созвучию с мыслями и устремлениями, установленными к моменту и в момент засыпания. Арфа духа настраивается на желаемый лад. При упорстве и постоянстве сны постепенно начнут приходить в систему, и хаос впечатлений различного порядка заменится законченными и более или менее полными восприятиями. Трудно регулировать сны, но все же известной степени упорядочения можно достигнуть. Архат периоды сна плотного тела может проводить в сознательном и бодрствующем состоянии в теле астральном, ментальном и огненном. И тогда сна, в общем понимании этого слова, уже нет. Тогда сном скорее можно будет назвать пребывание в плотных условиях, ибо, чем плотнее среда, тем она, как это ни странно, более преходяща, несмотря на внешнюю ее устойчивость.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D21012">
        <w:rPr>
          <w:b/>
        </w:rPr>
        <w:t xml:space="preserve">693. </w:t>
      </w:r>
      <w:r w:rsidR="003312B3" w:rsidRPr="00D21012">
        <w:rPr>
          <w:b/>
        </w:rPr>
        <w:t>(М</w:t>
      </w:r>
      <w:r w:rsidR="003312B3" w:rsidRPr="003312B3">
        <w:rPr>
          <w:b/>
        </w:rPr>
        <w:t>.А.Й.).</w:t>
      </w:r>
      <w:r w:rsidR="00503321">
        <w:t xml:space="preserve"> Работа Иерархии для планеты и человечества не прекращается никогда. Отсюда вывод, что Служители Света находятся в постоянно бодрствующем состоянии и Майя Девачана не для них. Они, если позволяют силы, отказываются от Девачана, чтобы посвятить свои силы на служение миру. Отдых нужен и им, но не сладкое забвение Девачана. Подобно тому как Великие Духи отказываются от Нирваны во имя людей, так же совершается отказ и от Девачана. Мысль правильна</w:t>
      </w:r>
      <w:r w:rsidR="00880711">
        <w:t xml:space="preserve"> — </w:t>
      </w:r>
      <w:r w:rsidR="00503321">
        <w:t>некогда заниматься иллюзиями «страны блаженства», когда тьма еще не побеждена и столько желающих Света.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D21012">
        <w:rPr>
          <w:b/>
        </w:rPr>
        <w:t xml:space="preserve">694. </w:t>
      </w:r>
      <w:r w:rsidR="00C065BF" w:rsidRPr="00D21012">
        <w:rPr>
          <w:b/>
        </w:rPr>
        <w:t>(Гуру</w:t>
      </w:r>
      <w:r w:rsidR="00C065BF" w:rsidRPr="00C065BF">
        <w:rPr>
          <w:b/>
        </w:rPr>
        <w:t>).</w:t>
      </w:r>
      <w:r w:rsidR="00503321">
        <w:t xml:space="preserve"> Подвиг бывает земной и надземный, и нарастание лучших возможностей происходит во время подвига. Общие правила</w:t>
      </w:r>
      <w:r w:rsidR="00880711">
        <w:t xml:space="preserve"> — </w:t>
      </w:r>
      <w:r w:rsidR="00503321">
        <w:t>для всех, для учеников они видоизменяются по степени целесообразности. Овладение свойствами материи трех миров возводит дух на ступень Владыки, и материя трех подчиняется огненной Воле. Ступень Владыки почтим пониманием.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D21012">
        <w:rPr>
          <w:b/>
        </w:rPr>
        <w:t>695.</w:t>
      </w:r>
      <w:r w:rsidR="00503321">
        <w:t xml:space="preserve"> (460). </w:t>
      </w:r>
      <w:r w:rsidR="00503321" w:rsidRPr="00D21012">
        <w:rPr>
          <w:b/>
        </w:rPr>
        <w:t>(Сент. 28).</w:t>
      </w:r>
      <w:r w:rsidR="00503321">
        <w:t xml:space="preserve"> (Со сна). Хозяина нет, но остались помощники, и они вредят по широкому пространству.</w:t>
      </w:r>
    </w:p>
    <w:p w:rsidR="00834937" w:rsidRDefault="00503321" w:rsidP="00503321">
      <w:r>
        <w:t>Нет в человеке ничего, утвердившегося прочно и неизменно, кроме зерна духа, вокруг которого образуются оболочки, соответствующие накоплениям духа. Все остальное, кроме зерна, находится в процессе постоянного видоизменения. Будда Сказал: «Человек</w:t>
      </w:r>
      <w:r w:rsidR="00880711">
        <w:t xml:space="preserve"> — </w:t>
      </w:r>
      <w:r>
        <w:t>это процесс». Но процесс этот может быть сознательным и бессознательным,</w:t>
      </w:r>
      <w:r w:rsidR="00880711">
        <w:t xml:space="preserve"> — </w:t>
      </w:r>
      <w:r>
        <w:t>идти под воздействием его воли или идти самотеком, быть целеустремленным или автоматически рефлекторным. Человек или берет эволюцию своего микрокосма в свои собственные руки, или подчиняется потоку внешних воздействий. Что же ведет человека при волевом устремлении? Мысль. Какая? Отлитая в четкую форму кристаллизованного огня. Чем ярче, устойчивее и определеннее эта форма, тем сильнее ее воздействие. Такую форму может создать каждый, если начнет думать упорно, настойчиво и постоянно, а главное</w:t>
      </w:r>
      <w:r w:rsidR="00880711">
        <w:t xml:space="preserve"> — </w:t>
      </w:r>
      <w:r>
        <w:t xml:space="preserve">ритмически, о том, каким хочет он видеть себя в будущем и каким хочет стать. Этот идеальный, то есть выраженный в форме идеи, или мысли, образ себя будет ведущей звездой устремленного духа. Редко кто думает о создании такого ведущего магнита. Большинство слепо бредет неизвестно куда и во что. Ритму уплотнения утверждаемой мысли можно посвятить достаточно времени. Трансмутация ветхого человека в себе требует много сил и быстро совершиться не может. Ведь расплавляются тысячелетние наслоения кристаллизованных отложений. Но ведущий магнит, будучи создан, будет вести уже сам, незаметно, но верно и постоянно воздействуя на своего творца. Человек создает мысль, вкладывая в нее волю, а затем уже действует мысль, действует самостоятельно, </w:t>
      </w:r>
      <w:r>
        <w:lastRenderedPageBreak/>
        <w:t>не требуя новых затрат волевых усилий. Причина порождается волей, следствие следует автоматически. Каждый знает, сколько усилий надо, чтобы освободиться от неудачно порожденных мыслей. Но не нужно никаких усилий для мыслей удачных, мыслей Света, ибо мысли Света</w:t>
      </w:r>
      <w:r w:rsidR="00880711">
        <w:t xml:space="preserve"> — </w:t>
      </w:r>
      <w:r>
        <w:t>друзья человека. И эти друзья его и спутники жизни творятся им волей его. Создав прообраз своего выражения, можно каждодневно его укреплять, насыщая все новыми и новыми качествами духа, соответствующими очередной ступени восхождения. В молчании, тишине и тайно творится это делание преображения ветхого человека в себе, чтобы следствия этого дела благого выявились явно, ибо нет ничего тайного, что не стало бы явным. Назовем это делание Великим, ибо творится оно не для себя, но для людей и для мира, и не на сегодня или завтра, но на все время, которое есть, для будущего, для Беспредельности, ибо плоды достижений духа остаются с ним навсегда.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696.</w:t>
      </w:r>
      <w:r w:rsidR="00503321">
        <w:t xml:space="preserve"> (461). </w:t>
      </w:r>
      <w:r w:rsidR="003312B3" w:rsidRPr="003312B3">
        <w:rPr>
          <w:b/>
        </w:rPr>
        <w:t>(М.А.Й.).</w:t>
      </w:r>
      <w:r w:rsidR="00503321">
        <w:t xml:space="preserve"> Человек может стать тем, кем хочет он быть, и нет ничего в мире, что могло бы помешать духу достичь своего идеала. Ведь этот процесс происходит внутри человека, это духовный процесс. Происходить может он во всяких условиях жизни и независимо совершенно от них. Этим как бы утверждается превосходство духа над материей, приоритет духа. Молодой или старый, мужчина или женщина, глава государства или разнорабочий, ученый или ученик, хороший или плохой, белый или черный, здоровый или больной, каждый и все без исключения могут начать этот процесс преображения своей сущности в тот высший образ своих лучших устремлений, который созвучен сознанию. Только подумать</w:t>
      </w:r>
      <w:r w:rsidR="00880711">
        <w:t xml:space="preserve"> — </w:t>
      </w:r>
      <w:r w:rsidR="00503321">
        <w:t>возможности даны всем, всем, всем. Надо лишь помнить, что, пока не преобразится сам человек и не захочет всем своим сердцем этого преображения, Новый Мир не наступит. Преградою будет ветхое сознание, оборачивающееся назад и находящееся во власти пережитков старого мира. Для Нового Мира нужно новое сознание.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697.</w:t>
      </w:r>
      <w:r w:rsidR="00503321">
        <w:t xml:space="preserve"> (462). </w:t>
      </w:r>
      <w:r w:rsidR="00C065BF" w:rsidRPr="00C065BF">
        <w:rPr>
          <w:b/>
        </w:rPr>
        <w:t>(Гуру).</w:t>
      </w:r>
      <w:r w:rsidR="00503321">
        <w:t xml:space="preserve"> Вино новое не вливают в мехи старые. Так древняя Евангельская формула остается живой и действенной и поныне. Мир нуждается в обновлении сознания и в освобождении его от всех темных наслоений прошлого. И миру надо помочь. Как? Мыслью. Пространственное мышление, свободное от личного начала, послужит насыщению сфер мыслями эволюционного порядка. А так как сознание, вернее, подсознание человеческое, постоянно, неведомо для себя, соприкасается с резервуаром пространственной мысли, то и оплодотворение множеств идеями эволюционного направления становится реальным фактором жизни. Так невидимое войдет в сферу видимого, и огни пространственной мысли зажгут сознание масс. Так уявлено будет сотрудничество лучших сознаний с Великим Планом Владык.</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698.</w:t>
      </w:r>
      <w:r w:rsidR="00503321" w:rsidRPr="005B34DD">
        <w:t xml:space="preserve"> </w:t>
      </w:r>
      <w:r w:rsidR="00503321">
        <w:t>(463). Сказал: Поставлю вас на развилке путей. Поставлю немыми и молчащими, но яро звучащими, колоколу подобно, огненными вибрациями духа. Кому Поручу огненную работу цементирования пространства? Кому Доверю ее? Кто осознает всю важность творимого делания, когда общая мысль так скудеет? Где они, носители сияющей мысли? Где они, трансмутаторы планетного мрака? Кто придет им на помощь в одиночестве их среди сотен миллионов живущих? Где силы они почерпнут и кто их поддержит в минуту великой нужды? Но, воины Света, Я с вами. За вами Стою недреманно. И щит Мой над вами, и с вами Лучи. И победа за нами. Ручаюсь!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699.</w:t>
      </w:r>
      <w:r w:rsidR="00503321">
        <w:t xml:space="preserve"> (464). </w:t>
      </w:r>
      <w:r w:rsidR="00503321" w:rsidRPr="005B34DD">
        <w:rPr>
          <w:b/>
        </w:rPr>
        <w:t>(Сент. 29).</w:t>
      </w:r>
      <w:r w:rsidR="00503321">
        <w:t xml:space="preserve"> Сравним двух людей: того, кто знает, с тем, кто живет очевидностью. Внешне</w:t>
      </w:r>
      <w:r w:rsidR="00880711">
        <w:t xml:space="preserve"> — </w:t>
      </w:r>
      <w:r w:rsidR="00503321">
        <w:t>как бы одинаковы, но какая разница во внутреннем мире и мыслях! И когда оба умрут и внешнего не станет, это различие яро уявит себя в их дальнейшей судьбе. Один, в лучшем случае, окружит себя призраками земных пережитков, в них утопая; другой ограничит себя пределами своего мышления. И если коснулось оно Беспредельности, то широк, необъятен будет горизонт его мира, в котором станет он жить. По мысли и существование. Потому Настаиваем на расширении сознания. Ошибочно думать, что скудость внешних условий может повлиять на процесс расширения сознания. Мысль ведь не знает пределов, и мыслью можно легко и свободно устремляться за пределы видимости. Самый простой и доступный способ расширения сознания</w:t>
      </w:r>
      <w:r w:rsidR="00880711">
        <w:t xml:space="preserve"> — </w:t>
      </w:r>
      <w:r w:rsidR="00503321">
        <w:t>это быть вместе со Мною, быть постоянно, всегда, держа в третьем глазу Лик. Постоянное касание Света вызывает озарение сознания, сперва мало заметное, но затем явное и устойчивое. Много попыток и много усилий придется сделать, прежде чем Лик утвердится. Но повторять их надо до тех пор, пока желаемое не будет достигнуто. Ветхий человек внутри будет яро противодействовать этому, так как ему, ветхому, придется уйти. Без борьбы не уйдет. Найдет тысячи поводов и причин, чтобы собой заменить новопришельца, и множество поводов изыщет, чтобы мысли занять чем угодно, но только не наинужнейшим. Но часто бывают невеселые мысли, и беспокойство, и ощущение тягости тусклого существования окружающих. В эти моменты особенно сильно и особенно настойчиво следует внедрять Лик в сознание и сердце и заменять сумерки Светом. Когда тяжело, когда невыносимо, думайте о Владыке. Но ветхий заставляет думать совсем о другом, о временном, о преходящем, о том, что звучит обыденностью и суетою, о том, что, несмотря на кажущуюся значимость, забудется вскоре, как забылось все то, что так же яро наполняло сознание месяц, год или десять назад. Но уже знаем, чем и как заменять торжество суеты. Суета заменяется Светом.</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5B34DD">
        <w:rPr>
          <w:b/>
        </w:rPr>
        <w:t>700.</w:t>
      </w:r>
      <w:r w:rsidR="00503321">
        <w:t xml:space="preserve"> (465). </w:t>
      </w:r>
      <w:r w:rsidR="003312B3" w:rsidRPr="003312B3">
        <w:rPr>
          <w:b/>
        </w:rPr>
        <w:t>(М.А.Й.).</w:t>
      </w:r>
      <w:r w:rsidR="00503321">
        <w:t xml:space="preserve"> Можно задавать себе чаще вопрос, почему в постоянстве, яркости и живости Изображения не преуспели. Не потому ли, что свое малое «я» ставим на первое место? Кто первенствует в сознании, тот определяет его жизнь. О жизни сознания думают мало. А ведь его жизненность питается и насыщается Светом. Общение дает заряд Света, но удержать его надо на весь цикл дня и ночи. Это возможно лишь при постоянстве Лика в третьем глазу. Иначе сопротивление окружающей среды рассеет полученное сокровище. Мало сокровище взять, удержать его надо. А это много труднее. Заботу приложим к тому, как удержать. Ритм помогает Общению, а любовь и ярое устремление к непрерываемому памятованию довершат остальное. Ведь надо сломить не только сопротивление среды, но и ветхого человека. Решение было правильно: когда одолевали никчемные мысли,</w:t>
      </w:r>
      <w:r w:rsidR="00880711">
        <w:t xml:space="preserve"> — </w:t>
      </w:r>
      <w:r w:rsidR="00503321">
        <w:t>их отгонять умным деланием. Правы были и те, кто повторяли слова тысячи раз. И тогда Свет побеждал сумерки суетливости и упорство ветхого человека. Много несломимой настойчивости надо явить, чтобы победу одержать над собою, полную и окончательную.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701.</w:t>
      </w:r>
      <w:r w:rsidR="00503321">
        <w:t xml:space="preserve"> (466). </w:t>
      </w:r>
      <w:r w:rsidR="00C065BF" w:rsidRPr="00C065BF">
        <w:rPr>
          <w:b/>
        </w:rPr>
        <w:t>(Гуру).</w:t>
      </w:r>
      <w:r w:rsidR="00503321">
        <w:t xml:space="preserve"> Те, к кому постучался Вестник, отмечены Светом, и уже в их воле решать: идти ли за ним или продолжать прежнее обычное существование? Быть позванным</w:t>
      </w:r>
      <w:r w:rsidR="00880711">
        <w:t xml:space="preserve"> — </w:t>
      </w:r>
      <w:r w:rsidR="00503321">
        <w:t>еще не значит пойти и дойти. Вестники бывают разных степеней, но касание каждого отмечает самый значительный момент в жизни человека. Многих касаются посланцы Иерархии, но только немногие ответствуют. И долго потом смотрят с тоскою в глаза проходящих, если отвергли. Ждущие,</w:t>
      </w:r>
      <w:r w:rsidR="00880711">
        <w:t xml:space="preserve"> — </w:t>
      </w:r>
      <w:r w:rsidR="00503321">
        <w:t>так назовем тех, чье сердце трепещет в ожидании. Различны пути и способы Касания Иерархии. Но чуткое сердце, готовое к Свету, не упустит даже едва слышного Зова. Трепещут по лику планеты Лучи, устремленные с Башни в поисках тех, кто может ответствовать. Мало встрепенуться и ответить на Зов, надо еще и удержать незримое Касание. Не оставлен никто, кто готов к восприятию Света. Принять и почувствовать легче, чем удержать полученное.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702. (Сент. 30).</w:t>
      </w:r>
      <w:r w:rsidR="00503321">
        <w:t xml:space="preserve"> (Со сна). Прими Мою весть: Думаю привлечь к вам новые условия.</w:t>
      </w:r>
    </w:p>
    <w:p w:rsidR="00834937" w:rsidRDefault="00503321" w:rsidP="00503321">
      <w:r>
        <w:t>Не об унылом и беспросветном понимании Говорю, но о ясносияющем. (Вчера получили Изображение К[ут] Х[уми]).</w:t>
      </w:r>
    </w:p>
    <w:p w:rsidR="00834937" w:rsidRDefault="00503321" w:rsidP="00503321">
      <w:r>
        <w:t>О семеричном делении четвертого и пятого принципа. Пятый</w:t>
      </w:r>
      <w:r w:rsidR="00880711">
        <w:t xml:space="preserve"> — </w:t>
      </w:r>
      <w:r>
        <w:t>это душа человека, не озаренная светом шестого. Это то, что он подразумевает под своим не физическим «я». Шкала проявления этого «я» семерична</w:t>
      </w:r>
      <w:r w:rsidR="00880711">
        <w:t xml:space="preserve"> — </w:t>
      </w:r>
      <w:r>
        <w:t>от высшего и до низшего. Очень трудно отделить процессы, в нем происходящие, от четвертого принципа</w:t>
      </w:r>
      <w:r w:rsidR="00880711">
        <w:t xml:space="preserve"> — </w:t>
      </w:r>
      <w:r>
        <w:t xml:space="preserve">астрала, так как они слишком уж тесно переплетены. Но некоторые индивиды прекрасно владеют собой, то есть своими эмоциями, астральным проводником, тоже семеричным. В сознании дикаря </w:t>
      </w:r>
      <w:r>
        <w:lastRenderedPageBreak/>
        <w:t>затрагиваются элементы низшей шкалы обеих семеричностей, в сознании интеллектуалиста</w:t>
      </w:r>
      <w:r w:rsidR="00880711">
        <w:t xml:space="preserve"> — </w:t>
      </w:r>
      <w:r>
        <w:t>высшие. Тесно связан с пятым манас, опять-таки семеричный. В тупых и способных людях резко видны эти различия земного ума. Деление лучше всего определять по способностям к науке, искусству и философии. Способности математические, к гуманитарным наукам указывают на степени развитости сознания. Типы холериков, сангвиников, ипохондриков и так далее указывают на попытки классифицировать разновидности человеческого характера. Но у Нас деление по светотени, от полюса к полюсу, от радости к горю, от любви до ненависти, от самоотверженности до эгоизма. После нейтральной линии безразличия идет деление на семь светлых и семь темных различий, или особенностей, человеческого характера. Отсюда и принцип семеричности, подробности которого затронуты будут позднее.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 xml:space="preserve">703. </w:t>
      </w:r>
      <w:r w:rsidR="003312B3" w:rsidRPr="005B34DD">
        <w:rPr>
          <w:b/>
        </w:rPr>
        <w:t>(М.</w:t>
      </w:r>
      <w:r w:rsidR="003312B3" w:rsidRPr="003312B3">
        <w:rPr>
          <w:b/>
        </w:rPr>
        <w:t>А.Й.).</w:t>
      </w:r>
      <w:r w:rsidR="00503321">
        <w:t xml:space="preserve"> Попытку получить ответ на вопрос о семеричности 4-го и 5-го принципов можно считать неудачной, потому что вопрос не был перед этим выношен и продуман. На такие вопросы ответа не дается. Условие «Стучите и ищите» остается неизменным. Устремленная упорно к решению вопроса мысль принесет желаемое решение. Но нужно устремление, чтобы магнит мысли начал действовать. Это лучший метод расширения сознания. Ответ будет, но взять надо самому устремлением.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 xml:space="preserve">704. </w:t>
      </w:r>
      <w:r w:rsidR="00C065BF" w:rsidRPr="005B34DD">
        <w:rPr>
          <w:b/>
        </w:rPr>
        <w:t>(Гуру</w:t>
      </w:r>
      <w:r w:rsidR="00C065BF" w:rsidRPr="00C065BF">
        <w:rPr>
          <w:b/>
        </w:rPr>
        <w:t>).</w:t>
      </w:r>
      <w:r w:rsidR="00503321">
        <w:t xml:space="preserve"> Все бесконечное разнообразие симфоний, мелодий и всевозможных музыкальных произведений создано на основе семи основных и пяти дополнительных нот звуковой гаммы. Точно так же и все разнообразие световых и цветовых оттенков того, что видит глаз. Точно так же и все богатство переживаний внутреннего мира человека. Семь основных и пять дополнительных делений и повторение их по октавам от нижней до верхней. От этого и следует исходить в своих попытках разрешить вопрос о семеричности пятого и четвертого принципов в человеке.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705. (Окт. 1).</w:t>
      </w:r>
      <w:r w:rsidR="00503321">
        <w:t xml:space="preserve"> Царствие Божие, царство Света и знания, силой берется. Сказано: «Ищите, стучите, просите». И берите, черпая из пространства через Иерархию. Учитель Дает, но надо взять. Как? Силой, то есть сосредоточением мысли на желаемом знании и устремлением к нему. Устремлением не расплывчатым и неопределенным, но точно и четко оформленным. Говоря другими словами, надо знать, чего хочет дух и что именно он хочет постичь. Если желание определенного знания не выкристаллизовано, то и поступления будут такими же расплывчатыми и неопределенными. Каков запрос, таков и ответ. Наивно полагать, что достаточно выразить желание что-то узнать, как ответ последует тотчас же. Где же настойчивость поисков и умение взять? Но мыслью упорной пробивая стену незнания, и магнитом ее притяжения можно </w:t>
      </w:r>
      <w:r w:rsidR="00503321">
        <w:lastRenderedPageBreak/>
        <w:t>извлекать из сокровищницы пространства нужное и упорно желаемое знание. Есть два вида получения знаний. Один</w:t>
      </w:r>
      <w:r w:rsidR="00880711">
        <w:t xml:space="preserve"> — </w:t>
      </w:r>
      <w:r w:rsidR="00503321">
        <w:t>непосредственно от Учителя путем прямой передачи. Другой</w:t>
      </w:r>
      <w:r w:rsidR="00880711">
        <w:t xml:space="preserve"> — </w:t>
      </w:r>
      <w:r w:rsidR="00503321">
        <w:t>из пространства</w:t>
      </w:r>
      <w:r w:rsidR="00880711">
        <w:t xml:space="preserve"> — </w:t>
      </w:r>
      <w:r w:rsidR="00503321">
        <w:t>силою магнитного притяжения мысли. Метод последний, более трудный, является тем методом, к которому прибегали и которым пользовались и пользуются Великие Духи, исследуя сами, сами проникая за завесу Тайны и извлекая из сфер различных пространства нужное знание вещей для передачи его людям. Учим методу непосредственного почерпания знаний путем сосредоточения мысли на изучаемом вопросе.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706.</w:t>
      </w:r>
      <w:r w:rsidR="00503321">
        <w:t xml:space="preserve"> Итак, вопрос ставится о семеричном делении пятого принципа. Запишем, что же дало сосредоточение на нем. Семеричная шкала музыкальных тонов и цветов спектра указывает на прямую связь между ними, а также и на то, что каждая эмоция астрала имеет свой цвет</w:t>
      </w:r>
      <w:r w:rsidR="00880711">
        <w:t xml:space="preserve"> — </w:t>
      </w:r>
      <w:r w:rsidR="00503321">
        <w:t>от темных одного полюса, до светлых и ослепительно белых через все цвета спектра. Цвет алый и цвет фиолетовый указывают на совершенно различные виды движений, происходящих в астрале. Семь основных цветов, поднимаясь и утончаясь, идут вверх через все тела человека: тонкое, ментальное и огненное, только цветовая гамма становится более утонченною, или духовной. Собака в своем астральном теле может очень сильно любить, скажем, хозяина и ненавидеть врага, в обоих случаях выражая вспышкой астрала в определенных цветах. Но цвета эти грубы и специфично астральны, если сравнивать их с цветами пятого принципа. Но шкала повторяется так же, спирально, в тех же семи основных и пяти дополнительных тонах, только на уровне высшем и аналогично и низшей, и более высоким октавам, скажем, рояля. Цвету соответствует звук, звуку</w:t>
      </w:r>
      <w:r w:rsidR="00880711">
        <w:t xml:space="preserve"> — </w:t>
      </w:r>
      <w:r w:rsidR="00503321">
        <w:t xml:space="preserve">запах и число, то есть вибрационный ключ данного явления. Следует только учесть, что классификация психо-духовных явлений затрудняется тем, что из разных соединений семи основных и пяти дополнительных нот можно создавать бесконечное многообразие всевозможных комбинаций, особенно если принять во внимание и сочетание по октавам, то есть движения, происходящие одновременно в астральном, ментальном и огненном телах человека. Но принцип семеричности остается неизменным точно так же, как он неизменен и в звуковой музыкальной шкале, какие бы симфонии ни исполнялись на данном инструменте. Но очень важна настроенность, семеричная настроенность проводников, равно как и всякого музыкального инструмента для того, чтобы, пользуясь ими, можно было выражать симфонию духа. Качества духа, каждое из которых имеет свой цвет и тональность, будут теми основными нотами, через посредство которых становятся доступными высшие симфонии, исполняемые на арфе духа. Животное, ограниченное астралом, не имеющее развитого самосознательного пятого принципа, может разыгрывать свои мелодии только на астральной шкале. И ревность, и зависть, и </w:t>
      </w:r>
      <w:r w:rsidR="00503321">
        <w:lastRenderedPageBreak/>
        <w:t>жадность, и эгоизм, и привязанность, и бесстрашие, и любовь к хозяину</w:t>
      </w:r>
      <w:r w:rsidR="00880711">
        <w:t xml:space="preserve"> — </w:t>
      </w:r>
      <w:r w:rsidR="00503321">
        <w:t>словом, вся семеричная гамма эмоций животно-астральных, присущих ему. Семеричная шкала пятого принципа выше октавой и утонченнее, шкала огненная выше еще. Звуки, или цвета, или запахи могут быть гармоническими и красивыми или же хаотическими и раздирающими уши. Все зависит от музыканта и от инструмента. Умелый игрок, опытный и знающий, будет извлекать только гармонию. Но что же извлечет он, скажем, напившись, или придя в необузданное бешенство, или тогда, когда инструмент расстроен или поврежден. Все это символы, но жизнь и семеричность принципов человека в их подразделениях играет весьма важную роль в жизни каждого человека. На известной ступени строение тел своих надо знать. Наш опыт в добывании знаний путем сосредоточения мысли на нужных проблемах еще не закончен. Вернее, он только начинается.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5B34DD">
        <w:rPr>
          <w:b/>
        </w:rPr>
        <w:t>707.</w:t>
      </w:r>
      <w:r w:rsidR="00503321">
        <w:t xml:space="preserve"> </w:t>
      </w:r>
      <w:r w:rsidR="003312B3" w:rsidRPr="003312B3">
        <w:rPr>
          <w:b/>
        </w:rPr>
        <w:t>(М.А.Й.).</w:t>
      </w:r>
      <w:r w:rsidR="00503321">
        <w:t xml:space="preserve"> Опыт, который, казалось, закончился так неудачно два дня тому назад, был лишь началом, или ступенью, к правильному подходу и правильному решению вопроса. Приобретено нечто очень ценное</w:t>
      </w:r>
      <w:r w:rsidR="00880711">
        <w:t xml:space="preserve"> — </w:t>
      </w:r>
      <w:r w:rsidR="00503321">
        <w:t>уверенность в том, что магнитною силою мысли и сосредоточением на ней можно наращивать знания. Конечно, и тут Иерархия является точкой опоры, которую искал Архимед, чтобы поднять Землю. А наша задача</w:t>
      </w:r>
      <w:r w:rsidR="00880711">
        <w:t xml:space="preserve"> — </w:t>
      </w:r>
      <w:r w:rsidR="00503321">
        <w:t>поднять не только себя, но и Землю с собою. И знание приобретается не для себя, но для землян и Земли, чтобы возвысить и их, и ее. Насыщение пространства силою сосредоточенной мысли полезно, если мысль высока.</w:t>
      </w:r>
      <w:r w:rsidR="005B34DD">
        <w:rPr>
          <w:lang w:val="en-US"/>
        </w:rPr>
        <w:t xml:space="preserve"> </w:t>
      </w:r>
      <w:r w:rsidR="00503321">
        <w:t>Так послужим Свету и Иерархии, пространству и людям и тем самым поможем и себе и возвысим себя. Все обращается на пользу, если цель</w:t>
      </w:r>
      <w:r w:rsidR="00880711">
        <w:t xml:space="preserve"> — </w:t>
      </w:r>
      <w:r w:rsidR="00503321">
        <w:t>служение Свету.</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0637B7">
        <w:rPr>
          <w:b/>
        </w:rPr>
        <w:t>708.</w:t>
      </w:r>
      <w:r w:rsidR="00503321">
        <w:t xml:space="preserve"> (467). </w:t>
      </w:r>
      <w:r w:rsidR="00C065BF" w:rsidRPr="00C065BF">
        <w:rPr>
          <w:b/>
        </w:rPr>
        <w:t>(Гуру).</w:t>
      </w:r>
      <w:r w:rsidR="00503321">
        <w:t xml:space="preserve"> Признательность ценим высоко: признательность, признание, то есть принятие действительности в сознание. Ведь говорится о признательности по отношению к Иерархии и Учителю. Признательность импульс дает двигаться дальше. Признательность зажигает в сердце огни. Признательность нас приближает и ручательством служит новых поступлений и новых побед. Признательность обоюдомагнитна: она обязывает и нас действовать в созвучии с нею и ответствовать соответствующе.</w:t>
      </w:r>
    </w:p>
    <w:p w:rsidR="000637B7" w:rsidRDefault="000637B7" w:rsidP="00503321">
      <w:pPr>
        <w:rPr>
          <w:lang w:val="en-US"/>
        </w:rPr>
      </w:pPr>
    </w:p>
    <w:p w:rsidR="00834937" w:rsidRDefault="00503321" w:rsidP="000637B7">
      <w:pPr>
        <w:pStyle w:val="Quote"/>
      </w:pPr>
      <w:r>
        <w:t>На днях видел во сне Юшу</w:t>
      </w:r>
      <w:r w:rsidR="0015387E">
        <w:rPr>
          <w:rStyle w:val="FootnoteReference"/>
        </w:rPr>
        <w:footnoteReference w:id="29"/>
      </w:r>
      <w:r>
        <w:t xml:space="preserve"> и Гуру. Сегодня видел во сне, что на небе появились три новых светила разной величины, вроде звезд. Утром видел три горящих свечи: одна яркая и большая, другие поменьше.</w:t>
      </w:r>
    </w:p>
    <w:p w:rsidR="00834937" w:rsidRDefault="00D866C7" w:rsidP="00503321">
      <w:r w:rsidRPr="00AE7011">
        <w:rPr>
          <w:b/>
        </w:rPr>
        <w:t>19</w:t>
      </w:r>
      <w:r>
        <w:rPr>
          <w:b/>
          <w:lang w:val="en-US"/>
        </w:rPr>
        <w:t>63</w:t>
      </w:r>
      <w:r w:rsidRPr="00AE7011">
        <w:rPr>
          <w:b/>
        </w:rPr>
        <w:t xml:space="preserve"> г. </w:t>
      </w:r>
      <w:r w:rsidR="00503321" w:rsidRPr="000637B7">
        <w:rPr>
          <w:b/>
        </w:rPr>
        <w:t>709.</w:t>
      </w:r>
      <w:r w:rsidR="00503321">
        <w:t xml:space="preserve"> (Со сна). Три предмета составляют основу вашей деятельности: получение знания, запись и распространение. </w:t>
      </w:r>
      <w:r w:rsidR="00503321">
        <w:lastRenderedPageBreak/>
        <w:t>Получать знание</w:t>
      </w:r>
      <w:r w:rsidR="00880711">
        <w:t xml:space="preserve"> — </w:t>
      </w:r>
      <w:r w:rsidR="00503321">
        <w:t>значит хотеть (его). «Не жду, но беру сам», если делается это, Имя Мое поминая. Привет победителю.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710.</w:t>
      </w:r>
      <w:r w:rsidR="00503321">
        <w:t xml:space="preserve"> (Днем). Ключом к разрешению многих вопросов является цифра Семь и закон аналогии, основанный на принципе спирали, когда более высокий виток аналогичен более низкому, но на уровне высшем. Зная законы одной октавы, ее составные элементы и правила их сочетаний, можно понять явление более высокое или низкое по сравнению с тем, что известно.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711. (Окт. 2).</w:t>
      </w:r>
      <w:r w:rsidR="00503321">
        <w:t xml:space="preserve"> (Со сна). Не поражайтесь и не удивляйтесь ничему ни в этом мире, ни в том.</w:t>
      </w:r>
    </w:p>
    <w:p w:rsidR="00834937" w:rsidRDefault="00503321" w:rsidP="00503321">
      <w:r>
        <w:t>Изображение Мое дает силу преодолевать в себе неизжитое. Чем ярче оно и устойчивее, тем сильнее воздействие. Близость Моя ...... . Никогда не сочеталось столь много благоприятных знаков. Матерь Пламенной Йоги</w:t>
      </w:r>
      <w:r w:rsidR="00880711">
        <w:t xml:space="preserve"> — </w:t>
      </w:r>
      <w:r>
        <w:t>предстательница твоя перед Светом.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712.</w:t>
      </w:r>
      <w:r w:rsidR="00503321">
        <w:t xml:space="preserve"> Приступим к началу новой ступени. Назовем ее ступенью преображения. Сознательная трансмутация огней в светлый Агни будет особенностью этой ступени. Требуется постоянный дозор и постоянное наблюдение за всеми движениями во всех проводниках при яром осознании Близости Нашей. Мир проявлений духа пойдет вне зависимости от внешнего окружения, утверждая себя энергиями, идущими изнутри. Как бы кристаллизация светоносных накоплений. Власть внутреннего над внешним проявится в этом. Власть материи плотного мира временна вообще, но временность эта будет преодолеваться изнутри силою огненного процесса преображения. Осознание явления усилит его напряжение и ускорит. Силы духа надо собрать, чтобы успеть завершить его возможно полнее. В мире причин воля творит мир будущих следствий, намечая течение эволюции духа. Отправная точка исходит из предпосылки, что ныне возможно все и все достижимо. А так как все совершается вместе со Мною, то это и будет служить ручательством конечной победы над всем, что подлежит трансмутации. Неотрывность и постоянство совместного продвижения будет основою процесса. Все собирается в фокусе единого устремления. И звучание голосов плотного мира заменяется зовами Тонкого. Готовиться будем к сознательному переходу туда. Каждое усилие, каждая мысль, каждое преодоление всего, что мешает отрыву, будет положено на чашу весов. Следует при этом понять и усвоить, что мир плотный нужен и ценен возможностями вооружить сознание для надземного пребывания. Сочетается отрыв от Земли с пониманием о ценности и любовью к Земле. Любовь без привязанности и рабства у этого чувства, то есть свобода. Чувства земные тогда хороши, когда не связывают они и не ограничивают свободы духа. Земное пребывание весьма плодоносно, когда осознана его цель. По Земле к звездам. И если Землю отнять, то как </w:t>
      </w:r>
      <w:r w:rsidR="00503321">
        <w:lastRenderedPageBreak/>
        <w:t>же дойти до положенного? Так устремляемся к звездам, зная, что без Земли невозможно.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713.</w:t>
      </w:r>
      <w:r w:rsidR="00503321">
        <w:t xml:space="preserve"> (468). </w:t>
      </w:r>
      <w:r w:rsidR="003312B3" w:rsidRPr="003312B3">
        <w:rPr>
          <w:b/>
        </w:rPr>
        <w:t>(М.А.Й.).</w:t>
      </w:r>
      <w:r w:rsidR="00503321">
        <w:t xml:space="preserve"> Каждая новая ступень требует нового напряжения сил, большего, чем на предыдущей. Это и понятно, так как огненность духа возрастает по мере подъема. С каждым шагом вверх что-то приходится оставлять внизу, в тех слоях, которым принадлежит оставляемое. Не нужны сожаления об утрате, ибо ничто не принадлежит нам. Свободными от всякой поклажи восходим к Владыке.</w:t>
      </w:r>
    </w:p>
    <w:p w:rsidR="00834937" w:rsidRDefault="00834937" w:rsidP="00503321"/>
    <w:p w:rsidR="00834937" w:rsidRDefault="00503321" w:rsidP="000637B7">
      <w:pPr>
        <w:pStyle w:val="Quote"/>
      </w:pPr>
      <w:r>
        <w:t>Во сне видел львов, трех, бродивших вокруг. Меня не трогали, но опасался одного. Во сне летал и спасался от преследователей. Хотел вылететь в окно.</w:t>
      </w:r>
    </w:p>
    <w:p w:rsidR="00834937" w:rsidRDefault="00D866C7" w:rsidP="00503321">
      <w:r w:rsidRPr="00AE7011">
        <w:rPr>
          <w:b/>
        </w:rPr>
        <w:t>19</w:t>
      </w:r>
      <w:r>
        <w:rPr>
          <w:b/>
          <w:lang w:val="en-US"/>
        </w:rPr>
        <w:t>63</w:t>
      </w:r>
      <w:r w:rsidRPr="00AE7011">
        <w:rPr>
          <w:b/>
        </w:rPr>
        <w:t xml:space="preserve"> г. </w:t>
      </w:r>
      <w:r w:rsidR="00503321" w:rsidRPr="000637B7">
        <w:rPr>
          <w:b/>
        </w:rPr>
        <w:t>714.</w:t>
      </w:r>
      <w:r w:rsidR="00503321">
        <w:t xml:space="preserve"> (469). </w:t>
      </w:r>
      <w:r w:rsidR="00503321" w:rsidRPr="000637B7">
        <w:rPr>
          <w:b/>
        </w:rPr>
        <w:t>(Окт. 4).</w:t>
      </w:r>
      <w:r w:rsidR="00503321">
        <w:t xml:space="preserve"> Темные попытки нарушить равновесие каким бы то ни было путем не прекратятся. Так было и сегодня. Лучше всего быть надо готовым ко всяким неожиданностям подобного рода, чтобы встречать их, не теряя спокойствия. Именно в спокойствии духа встречать все явления жизни обычной, усиливая при каждой попытке Близость.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715.</w:t>
      </w:r>
      <w:r w:rsidR="00503321">
        <w:t xml:space="preserve"> При изучении оболочек, каждой отдельно, следует помнить, что в живом теле они объединены и связаны тесно между собою. Яркая мысль вызывает реакцию как в астральном теле, так и в физическом. Очень интересно проследить это воздействие мысли. Когда тело сброшено, то мысленный образ, видимый глазу так, как видимы сейчас обычные предметы, воздействует на астрал гораздо сильнее и все ощущения обостряются. Привычные мыслеобразы, толпящиеся вокруг своего породителя, привычные от долгого с ними общения при жизни земной, тем сильнее и острее будут воздействовать на астрал. И если контроль над мыслями не был утвержден ранее, то борьба с навязчивыми мыслями очень трудна. После пробуждения в Кама-Локе вместо физического тела оболочкою, в которой сосредоточивается жизнь сознания, становится астральное тело, а объективной видимостью</w:t>
      </w:r>
      <w:r w:rsidR="00880711">
        <w:t xml:space="preserve"> — </w:t>
      </w:r>
      <w:r w:rsidR="00503321">
        <w:t xml:space="preserve">астральный мир. Борьба между Высшей и низшей дуадой будет заключаться в том, что мыслеобразы, порожденные ранее вожделениями астрала, приобретя уже явно видимые и реальные для сознания формы, будут втягивать последнее в свою сферу. Погрузившись в нее и войдя в сочетание с этими образами, сознание может в нем утонуть, переживая те эмоции, которые они вызывают. С другой стороны, Высшая дуада тоже развивает и усиливает центр своего притяжения. И начинается борьба между двумя полюсами притяжения. Она была и при жизни в теле, но не такой острой и напряженной. Здесь же вся жизнь сознания заключается в этой борьбе. Трудна она тем, что прельщающие образы мысли слишком реальны и жизненны и противиться им, если этого противления никогда не было в теле </w:t>
      </w:r>
      <w:r w:rsidR="00503321">
        <w:lastRenderedPageBreak/>
        <w:t>земном, почти невозможно. Но так как удовлетворить земные вожделения ввиду отсутствия плотного тела не через что, то получаются муки Тантала, продолжающиеся до тех пор, пока высшее в человеке не возмутится и не восстанет против этих бесконечных и бесплодных попыток удовлетворить эти неосуществимые желания. Энергия желаний постепенно себя исчерпывает на их породителе, измучив его более чем достаточно. Но мысленно через эту борьбу и преодоление силы воздействия мысленных образов можно искусственно пройти и при жизни, волею нейтрализуя и погашая их влияние всякий раз, как они возникают в сознании, требуя сочетания с ними. Этим значителен суровый контроль над мыслью. Он более нужен для надземного пребывания, чем для земного, ибо, не установленный на Земле, трудно достижим там. «Овладение собою пошли, Владыка». Не только для Земли, но и выше</w:t>
      </w:r>
      <w:r w:rsidR="00880711">
        <w:t xml:space="preserve"> — </w:t>
      </w:r>
      <w:r w:rsidR="00503321">
        <w:t>в этом значение воззвания к Учителю Света. Всякое, даже самомалейшее, преодоление в себе низших эмоций безусловно полезно и очень нужно для упорядочения движений в астрале и очищения его от более грубых частиц составляющей его материи. Она имеет семь подразделений плотности. И задача в том, чтобы их все очистить от сора. Плотная пища нужна физическому телу. Но тяжелая, кроваво-винная пища загрязняет физический проводник, дает много нагара и приводит к преждевременному разложению ткани даже еще при жизни человека. Говорят, что от некоторых, особенно ярых, мясоедов пахнет трупом. И это верно. Тело подвижника не разлагается даже после смерти. Очищенное астральное тело приобретает чистые гармонические тона в своей окраске. Ясносияющая мысль заставляет светиться даже плотное тело, и особенно глаза и лицо. Свет пронизывает все существо человека. Служение Свету очень многосторонне и многообразно. Но самая высшая форма его</w:t>
      </w:r>
      <w:r w:rsidR="00880711">
        <w:t xml:space="preserve"> — </w:t>
      </w:r>
      <w:r w:rsidR="00503321">
        <w:t>это когда человек начинает излучать свет через эманации своей ауры и становится действительно носителем Света, Свет миру несущим в себе.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716.</w:t>
      </w:r>
      <w:r w:rsidR="00503321">
        <w:t xml:space="preserve"> Недавний опыт с воздействием отрицательного мыслеобраза на все оболочки интересен тем, что такие же, и даже еще более сильные воздействия оказывают и мыслеобразы положительные. Они могут тотчас же нейтрализовать и обезвреживать мыслеобразы отрицательные. Борьбу между мыслями можно свести к борьбе между создаваемыми волею мыслеобразами Света с отпрысками и порождениями тьмы и всех низших вожделений. На каждое воздействие создается противодействие в виде определенной мысленной формы, создаваемой с определенной целью совершенно определенного воздействия. Так борьбу можно усилить и вести сознательно, памятуя при этом, что мысль Света сильнее.</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0637B7">
        <w:rPr>
          <w:b/>
        </w:rPr>
        <w:t>717.</w:t>
      </w:r>
      <w:r w:rsidR="00503321">
        <w:t xml:space="preserve"> (470). </w:t>
      </w:r>
      <w:r w:rsidR="00C065BF" w:rsidRPr="00C065BF">
        <w:rPr>
          <w:b/>
        </w:rPr>
        <w:t>(Гуру).</w:t>
      </w:r>
      <w:r w:rsidR="00503321">
        <w:t xml:space="preserve"> Пусть дух никогда не сдается, не отступает и не склоняется ни перед чем. Не склониться в духе и будет выходом из всех положений. Тело подчиняется в той или иной мере условиям внешним и людям в пределах, допускаемых кармой. Но дух свободен всегда сделать выбор, знаменующий победу или поражение. Действительная победа или поражение</w:t>
      </w:r>
      <w:r w:rsidR="00880711">
        <w:t xml:space="preserve"> — </w:t>
      </w:r>
      <w:r w:rsidR="00503321">
        <w:t>в духе. М. дух непоколебимый и несломимый. Пусть будет примером для вас.</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718. (Окт. 5).</w:t>
      </w:r>
      <w:r w:rsidR="00503321">
        <w:t xml:space="preserve"> День памятный, но невеселый для всех, любивших Ее. Ушла за Светом для вас. Что же произошло? Сброшено тело, но сущность осталась, но во всеоружии всех накоплений. Помощница Нам и здесь, и в Надземном. Там ближе еще и активная больше. Всех тех, кого в сердце держала при жизни, держит сейчас, но незримо и огненно-яро. Она помощница Наша</w:t>
      </w:r>
      <w:r w:rsidR="00880711">
        <w:t xml:space="preserve"> — </w:t>
      </w:r>
      <w:r w:rsidR="00503321">
        <w:t>вы будьте помощники Ей. Контакт с Ней укрепляя, приближаетесь к Нам. Чтобы стать Ей еще ближе, к Ней устремляйтесь. Не Она к вам должна спускаться, но вы подняться до Нее. Она есть, и была, и будет, и потому непрерываемая связь с Нею возможна. Не ушла, но есть, и в заботах о вас. Но дел очень много. Сознание ясно, отчетливо и полно, и память ясна. Чует все устремления ваши и помогает в размерах законности, а порой и поверх. Счастлив тот, кто имеет и видит эти знаки заботы. Надземные связи на Земле создаются, чтобы их там продолжать. Если действительно любите, то ради Ее, чтобы радость Ей дать успешностью вашей, можете поступиться многим из того, что раньше преодолеть не могли. Любовь</w:t>
      </w:r>
      <w:r w:rsidR="00880711">
        <w:t xml:space="preserve"> — </w:t>
      </w:r>
      <w:r w:rsidR="00503321">
        <w:t>это сила. Легче всего преображение совершается ею, любовью. Память о Великой почтим утверждением в себе Ее Света.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719.</w:t>
      </w:r>
      <w:r w:rsidR="00503321">
        <w:t xml:space="preserve"> (471). </w:t>
      </w:r>
      <w:r w:rsidR="003312B3" w:rsidRPr="003312B3">
        <w:rPr>
          <w:b/>
        </w:rPr>
        <w:t>(М.А.Й.).</w:t>
      </w:r>
      <w:r w:rsidR="00503321">
        <w:t xml:space="preserve"> Родные мои, в сердце и мыслях я с вами как сейчас, так и раньше. Не изменилось ничто, кроме видимости внешней. Со мной каждодневный контакт важен тем, что ко мне приведет и в Надземном. Вместе сейчас, вместе и там. Ручательством служит это ежедневное памятование будущей встречи. И даже не памятование это, а живое общение в духе. По физическим проводам общение невозможно, но сердце дает провода</w:t>
      </w:r>
      <w:r w:rsidR="00880711">
        <w:t xml:space="preserve"> — </w:t>
      </w:r>
      <w:r w:rsidR="00503321">
        <w:t>реальные, но незримые глазу. Чую каждую вибрацию мыслей, ко мне устремленных, и ответствую на них по мере возможностей. Не всегда воспринимаете все, посылаемое вам, ибо плотные условия мешают, но все же многое доходит. Не столько в мыслях доходчивость, сколько в ощущениях сердца. Ощущения сердца сильнее. Ведь это тоже почти мысли, но лишенные образов, вернее, форм. Бесформенна радость; мыслеформы</w:t>
      </w:r>
      <w:r w:rsidR="00880711">
        <w:t xml:space="preserve"> — </w:t>
      </w:r>
      <w:r w:rsidR="00503321">
        <w:t>это уже вторичные образования. Следите за ощущениями сердца во время контакта</w:t>
      </w:r>
      <w:r w:rsidR="00880711">
        <w:t xml:space="preserve"> — </w:t>
      </w:r>
      <w:r w:rsidR="00503321">
        <w:t>они прямее и вернее всего. Мысли уловить много труднее, но сердце</w:t>
      </w:r>
      <w:r w:rsidR="00880711">
        <w:t xml:space="preserve"> — </w:t>
      </w:r>
      <w:r w:rsidR="00503321">
        <w:t>скорейший вещун. Ведайте сердцем все то, что с большим трудом осознается при помощи мысли через функции мозга. Мысль сердце ловит, но мысль огненную. Высший вид мысли</w:t>
      </w:r>
      <w:r w:rsidR="00880711">
        <w:t xml:space="preserve"> — </w:t>
      </w:r>
      <w:r w:rsidR="00503321">
        <w:t xml:space="preserve">без формы. Они </w:t>
      </w:r>
      <w:r w:rsidR="00503321">
        <w:lastRenderedPageBreak/>
        <w:t>воспринимаются сердцем. Жить жизнью сердца, психожизнью всего сердца</w:t>
      </w:r>
      <w:r w:rsidR="00880711">
        <w:t xml:space="preserve"> — </w:t>
      </w:r>
      <w:r w:rsidR="00503321">
        <w:t>значит жить жизнью Огненной Йоги и приобщаться к Миру Огня.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37B7">
        <w:rPr>
          <w:b/>
        </w:rPr>
        <w:t>720.</w:t>
      </w:r>
      <w:r w:rsidR="00503321">
        <w:t xml:space="preserve"> (472). </w:t>
      </w:r>
      <w:r w:rsidR="00C065BF" w:rsidRPr="00C065BF">
        <w:rPr>
          <w:b/>
        </w:rPr>
        <w:t>(Гуру).</w:t>
      </w:r>
      <w:r w:rsidR="00503321">
        <w:t xml:space="preserve"> В день памяти Матери Агни Йоги можно помыслить о том, какой вклад внесла Она в сокровищницу человеческой мысли. Явление, величие Явления узнается только по следствиям. Следствия утверждаются только во времени. Можно подумать о том преображении мира, которое произойдет через Учение Живой Этики, принятое человечеством в целом. А это свершится. И времени остается не так уже много. Новая Эпоха Огня преобразовывает уже Землю и меняет ее лик. Новое вторгается властно в жизнь планеты, несмотря на все противодействие тьмы. Так же непреложно и мощно войдет и Учение Живой Этики, и тогда труды Матери Агни Йоги будут признаны человечеством и оценены во всем их космопространственном размахе.</w:t>
      </w:r>
      <w:r w:rsidR="000637B7">
        <w:rPr>
          <w:lang w:val="en-US"/>
        </w:rPr>
        <w:t xml:space="preserve"> </w:t>
      </w:r>
      <w:r w:rsidR="00503321">
        <w:t>Всему свое время, и время каждой вещи под Солнцем. «Сужденному быть»,</w:t>
      </w:r>
      <w:r w:rsidR="00880711">
        <w:t xml:space="preserve"> — </w:t>
      </w:r>
      <w:r w:rsidR="00503321">
        <w:t>так Сказал Сам Владыка.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F66F5">
        <w:rPr>
          <w:b/>
        </w:rPr>
        <w:t>721.</w:t>
      </w:r>
      <w:r w:rsidR="00503321">
        <w:t xml:space="preserve"> (473). </w:t>
      </w:r>
      <w:r w:rsidR="00503321" w:rsidRPr="00BF66F5">
        <w:rPr>
          <w:b/>
        </w:rPr>
        <w:t>(Окт. 6).</w:t>
      </w:r>
      <w:r w:rsidR="00503321">
        <w:t xml:space="preserve"> Пчела собирает с цветов сладкий сок, а человек</w:t>
      </w:r>
      <w:r w:rsidR="00880711">
        <w:t xml:space="preserve"> — </w:t>
      </w:r>
      <w:r w:rsidR="00503321">
        <w:t>опыт со своих оболочек, то есть через них. Другого смысла и назначения они не имеют. Лучше всего процесс этот происходит тогда, когда воля безраздельно господствует над всеми. Воля может быть светлой и темной в зависимости от направления. Хороший человек может быть весьма слабовольным, и сильный</w:t>
      </w:r>
      <w:r w:rsidR="00880711">
        <w:t xml:space="preserve"> — </w:t>
      </w:r>
      <w:r w:rsidR="00503321">
        <w:t>плохим. Жизнь любит сильных, ибо слабость воли указует на ничтожество духа, относя его в разряд тепленьких. Упражнять волю можно, давая себе ежедневно задачи. Главное</w:t>
      </w:r>
      <w:r w:rsidR="00880711">
        <w:t xml:space="preserve"> — </w:t>
      </w:r>
      <w:r w:rsidR="00503321">
        <w:t>подчинить оболочки и заставить их служить духу. Воля</w:t>
      </w:r>
      <w:r w:rsidR="00880711">
        <w:t xml:space="preserve"> — </w:t>
      </w:r>
      <w:r w:rsidR="00503321">
        <w:t>это огонь духа, вызванный к жизни и примененный в действии.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F66F5">
        <w:rPr>
          <w:b/>
        </w:rPr>
        <w:t>722.</w:t>
      </w:r>
      <w:r w:rsidR="00503321" w:rsidRPr="00BF66F5">
        <w:t xml:space="preserve"> </w:t>
      </w:r>
      <w:r w:rsidR="00503321">
        <w:t xml:space="preserve">(474). </w:t>
      </w:r>
      <w:r w:rsidR="003312B3" w:rsidRPr="003312B3">
        <w:rPr>
          <w:b/>
        </w:rPr>
        <w:t>(М.А.Й.).</w:t>
      </w:r>
      <w:r w:rsidR="00503321">
        <w:t xml:space="preserve"> При систематических усилиях утвердить направление мысли перед отходом ко сну сны начнут приобретать устойчивость, длительность и законченность и будут запоминаться легче. Сознание научится выделять фантасмагорию осколков дневного мышления от впечатлений Тонкого Мира, чтобы позднее начать действовать в нем сознательно. Многое зависит от тренировки. Не следует только форсировать естественный ход развития сознательной деятельности тонкого тела.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D37F2D">
        <w:rPr>
          <w:b/>
        </w:rPr>
        <w:t xml:space="preserve">723. </w:t>
      </w:r>
      <w:r w:rsidR="00C065BF" w:rsidRPr="00D37F2D">
        <w:rPr>
          <w:b/>
        </w:rPr>
        <w:t>(</w:t>
      </w:r>
      <w:r w:rsidR="00C065BF" w:rsidRPr="00C065BF">
        <w:rPr>
          <w:b/>
        </w:rPr>
        <w:t>Гуру).</w:t>
      </w:r>
      <w:r w:rsidR="00503321">
        <w:t xml:space="preserve"> Сегодня скажу только два слова: Semper idem</w:t>
      </w:r>
      <w:r w:rsidR="0015387E">
        <w:rPr>
          <w:rStyle w:val="FootnoteReference"/>
        </w:rPr>
        <w:footnoteReference w:id="30"/>
      </w:r>
      <w:r w:rsidR="00503321">
        <w:t>.</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D37F2D">
        <w:rPr>
          <w:b/>
        </w:rPr>
        <w:t>724.</w:t>
      </w:r>
      <w:r w:rsidR="00503321">
        <w:t xml:space="preserve"> (475). </w:t>
      </w:r>
      <w:r w:rsidR="00503321" w:rsidRPr="00D37F2D">
        <w:rPr>
          <w:b/>
        </w:rPr>
        <w:t>(Окт. 7).</w:t>
      </w:r>
      <w:r w:rsidR="00503321">
        <w:t xml:space="preserve"> Все миры воспринимаются человеком по сознанию, начиная с плотного. Но чем выше мир, тем сознание </w:t>
      </w:r>
      <w:r w:rsidR="00503321">
        <w:lastRenderedPageBreak/>
        <w:t>более субъективно и тем больше накладывает оно свою печать на окружающее. Здесь, стоя перед деревом, каждый человек: и</w:t>
      </w:r>
      <w:r w:rsidR="00057F2F">
        <w:rPr>
          <w:lang w:val="en-US"/>
        </w:rPr>
        <w:t xml:space="preserve"> </w:t>
      </w:r>
      <w:r w:rsidR="00503321">
        <w:t>пьяница, и картежник, и поэт, и философ</w:t>
      </w:r>
      <w:r w:rsidR="00880711">
        <w:t xml:space="preserve"> — </w:t>
      </w:r>
      <w:r w:rsidR="00503321">
        <w:t>воспринимает его как дерево. Но в Мире Ментальном предметом осознания будет мысль и ее форма, которая, скажем, у художника будет четкой и законченной, у обычного человека</w:t>
      </w:r>
      <w:r w:rsidR="00880711">
        <w:t xml:space="preserve"> — </w:t>
      </w:r>
      <w:r w:rsidR="00503321">
        <w:t>более расплывчатой, у неумеющего думать</w:t>
      </w:r>
      <w:r w:rsidR="00880711">
        <w:t xml:space="preserve"> — </w:t>
      </w:r>
      <w:r w:rsidR="00503321">
        <w:t>мозговой слизью. Так же и осознание явлений, находящихся вне человека, в Тонком Мире зависит от умения видеть и прежних накоплений. Чем выше мир, тем более зависит его осознание от этих накоплений. Впрочем, и мир плотный тоже воспринимается по сознанию, хотя это различие не так резко бросается в глаза. На морозе холодно и философу, и дикарю, только отношение их к этому явлению разное, как и во всем прочем. Пластичность Незримого Мира и зависимость зрения от мысли делает человека слепым, если он отрицает жизнь там, то есть мысль утверждения или отрицания становится для него реальностью. Даже здесь очень трудно отличить очевидность от действительности, например, глядя на заходящее Солнце или наблюдая движение звезд. Там же это еще более трудно, ибо формы Тонкого Мира отличны от нашего, и требуется опыт и знание. Изучение явлений Тонкого Мира и его законов окажется очень полезным для вступающего в него. Устремление к знанию предшествует осознанию, а осознание</w:t>
      </w:r>
      <w:r w:rsidR="00880711">
        <w:t xml:space="preserve"> — </w:t>
      </w:r>
      <w:r w:rsidR="00503321">
        <w:t>овладению.</w:t>
      </w:r>
    </w:p>
    <w:p w:rsidR="00D37F2D" w:rsidRDefault="00D37F2D" w:rsidP="00503321">
      <w:pPr>
        <w:rPr>
          <w:lang w:val="en-US"/>
        </w:rPr>
      </w:pPr>
    </w:p>
    <w:p w:rsidR="00503321" w:rsidRDefault="00503321" w:rsidP="00D37F2D">
      <w:pPr>
        <w:pStyle w:val="Quote"/>
      </w:pPr>
      <w:r>
        <w:t>Вчера и сегодня воспринимать мысли и писать было невероятно трудно. Сегодня слышал ночью слова: «Стройка панельных домов остановлена». Днем узнал, что это верно и что квартира раньше нового года не будет, а то и весной.</w:t>
      </w:r>
    </w:p>
    <w:p w:rsidR="00503321" w:rsidRDefault="00503321" w:rsidP="00D37F2D">
      <w:pPr>
        <w:pStyle w:val="Quote"/>
      </w:pPr>
      <w:r>
        <w:t>И еще слышал слова устрашающие о пяти годах (кармы).</w:t>
      </w:r>
    </w:p>
    <w:p w:rsidR="00503321" w:rsidRDefault="00503321" w:rsidP="00D37F2D">
      <w:pPr>
        <w:pStyle w:val="Quote"/>
      </w:pPr>
      <w:r>
        <w:t>Дни эти очень тяжкие.</w:t>
      </w:r>
    </w:p>
    <w:p w:rsidR="00834937" w:rsidRDefault="00503321" w:rsidP="00D37F2D">
      <w:pPr>
        <w:pStyle w:val="Quote"/>
      </w:pPr>
      <w:r>
        <w:t>Нинка сидит без хлеба, мучаемся с ее зубами</w:t>
      </w:r>
      <w:r w:rsidR="00880711">
        <w:t xml:space="preserve"> — </w:t>
      </w:r>
      <w:r>
        <w:t>это так сложно ее довезти.</w:t>
      </w:r>
    </w:p>
    <w:p w:rsidR="00834937" w:rsidRDefault="00D866C7" w:rsidP="00503321">
      <w:r w:rsidRPr="00AE7011">
        <w:rPr>
          <w:b/>
        </w:rPr>
        <w:t>19</w:t>
      </w:r>
      <w:r>
        <w:rPr>
          <w:b/>
          <w:lang w:val="en-US"/>
        </w:rPr>
        <w:t>63</w:t>
      </w:r>
      <w:r w:rsidRPr="00AE7011">
        <w:rPr>
          <w:b/>
        </w:rPr>
        <w:t xml:space="preserve"> г. </w:t>
      </w:r>
      <w:r w:rsidR="00503321" w:rsidRPr="00B57278">
        <w:rPr>
          <w:b/>
        </w:rPr>
        <w:t>725.</w:t>
      </w:r>
      <w:r w:rsidR="00503321">
        <w:t xml:space="preserve"> (476). </w:t>
      </w:r>
      <w:r w:rsidR="00503321" w:rsidRPr="00B57278">
        <w:rPr>
          <w:b/>
        </w:rPr>
        <w:t>(Окт. 8).</w:t>
      </w:r>
      <w:r w:rsidR="00503321">
        <w:t xml:space="preserve"> Физическое, астральное и ментальное тела смертны. Личность сосредоточена в</w:t>
      </w:r>
      <w:r w:rsidR="00057F2F">
        <w:rPr>
          <w:lang w:val="en-US"/>
        </w:rPr>
        <w:t xml:space="preserve"> </w:t>
      </w:r>
      <w:r w:rsidR="00503321">
        <w:t>них. Служение себе, своей личности есть служение тому, что преходяще и смертно. Отречение от себя, от своей личности есть утверждение своей Бессмертной Индивидуальности и достижение ступени жизни сверхличной. Личность</w:t>
      </w:r>
      <w:r w:rsidR="00880711">
        <w:t xml:space="preserve"> — </w:t>
      </w:r>
      <w:r w:rsidR="00503321">
        <w:t xml:space="preserve">это только орудие, инструмент, слуга Индивидуальности, служба которого заключается в том, чтобы собрать для нее, для своего властелина, нужный опыт земной и знание. Это единственная цель и смысл существования личности. Житие для себя, для интересов самой личности как таковой бессмысленно и нелепо, ибо все, связанное с личностью, умирает, и от нее остается только лишь тот духовный материал, который Индивидуальность может приобщить к своим нетленным накоплениям. Каждый поступок, чувство и мысль можно различать, оценивать и анализировать по этим признакам, то есть по тому, идут ли они в сокровищницу Индивидуальности или же подлежат разложению, уничтожению и </w:t>
      </w:r>
      <w:r w:rsidR="00503321">
        <w:lastRenderedPageBreak/>
        <w:t>смерти вместе с физическим, астральным и ментальным трупами, оставляемыми каждый раз в обороте цикла каждой инкарнации, когда Мыслитель покидает последовательно каждую из своих оболочек, чтобы реализовать жатву, собранную им в соответствующих каждой мирах. На Земле все три оболочки связаны вместе и переплетены между собою в своих проявлениях. Физическое, или земное, сознание пользуется всеми тремя оболочками или в равной степени сразу, или с преобладанием которой-нибудь из них. В припадке бешеной злобы предоминирует астрал. При решении математической задачи</w:t>
      </w:r>
      <w:r w:rsidR="00880711">
        <w:t xml:space="preserve"> — </w:t>
      </w:r>
      <w:r w:rsidR="00503321">
        <w:t>ментал. При насыщении пустого желудка или пилке дров</w:t>
      </w:r>
      <w:r w:rsidR="00880711">
        <w:t xml:space="preserve"> — </w:t>
      </w:r>
      <w:r w:rsidR="00503321">
        <w:t>плотное тело. Но, конечно, к каждому из этих явлений добавляются и вибрации остальных проводников. После смерти, на плане астральном, сознание сосредоточивается в астральном теле и на астральном плане и действует там совместно с менталом, но уже без физического тела. После смерти астрального тела жизнь сосредоточивается в ментальном и существует для человека, и реален только тот мир, в котором он живет в данный момент. Жизнь во всех мирах</w:t>
      </w:r>
      <w:r w:rsidR="00880711">
        <w:t xml:space="preserve"> — </w:t>
      </w:r>
      <w:r w:rsidR="00503321">
        <w:t>по сознанию, и все они служат полями сбора элементов бессмертия для роста и развития Индивидуальности. Но ученик, помимо всего, учится тому, чтобы еще при жизни земной овладеть всеми тремя проводниками для сознательного, отдельного и независимого проявления своего сознания в каждом из них на планах астральном и ментальном так же свободно и просто, как проявляется его сознание на плане земном. Для этого расчленить проводники надо прежде всего в сознании и отделить их один от другого и, отделив, овладеть движениями в каждом и подчинить их контролю воли. Овладение эмоциями астрала и овладение мыслью нужны именно для этой цели. Тогда через это овладение оболочками достигается их фактическое расчленение и способность пользоваться ими сознательно на соответствующих каждой планах, то есть фактическое бессмертие и непрерываемость сознания. Такое, казалось бы, малое явление, как овладение собою, приводит к результатам великим и приводит к утверждению бессмертия. Орудием для достижения этого бессмертия служит личность и три ее оболочки. Перенесение сознания в сферу Бессмертной Индивидуальности, которая есть у каждого, означает победу над личностью и осознание жизни сверхличной. Общее Благо, благо всего человечества, своего народа, других людей, благо всех, стоящий за границею личной сферы, то есть самоотвержение и отрешение от себя, есть приношение элементов бессмертия для своей Высшей Триады, носительницы Бессмертной Индивидуальности.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57278">
        <w:rPr>
          <w:b/>
        </w:rPr>
        <w:t xml:space="preserve">726. </w:t>
      </w:r>
      <w:r w:rsidR="003312B3" w:rsidRPr="00B57278">
        <w:rPr>
          <w:b/>
        </w:rPr>
        <w:t>(</w:t>
      </w:r>
      <w:r w:rsidR="003312B3" w:rsidRPr="003312B3">
        <w:rPr>
          <w:b/>
        </w:rPr>
        <w:t>М.А.Й.).</w:t>
      </w:r>
      <w:r w:rsidR="00503321">
        <w:t xml:space="preserve"> Не устану повторять, что все мысли и устремления, самые возвышенные, ценны постольку поскольку приложены в жизни. Открыв новую формулу, следует тотчас же приложить ее в применении на практике хотя бы [в] какой бы то ни </w:t>
      </w:r>
      <w:r w:rsidR="00503321">
        <w:lastRenderedPageBreak/>
        <w:t>было мере. Это приложение будет началом, которое в будущем принесет свой плод и начнет развиваться и расти далее. Все старое и новое прилагается практически непрестанно. Иначе как же расти? Приложение в жизни Указаний Владыки есть приношение дара Ему и залог дальнейших поступлений. Нам радость видеть даваемое применяемым в жизни. Иначе к чему же давать?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57278">
        <w:rPr>
          <w:b/>
        </w:rPr>
        <w:t>727.</w:t>
      </w:r>
      <w:r w:rsidR="00503321">
        <w:t xml:space="preserve"> (477). </w:t>
      </w:r>
      <w:r w:rsidR="003312B3" w:rsidRPr="003312B3">
        <w:rPr>
          <w:b/>
        </w:rPr>
        <w:t>(М.А.Й.).</w:t>
      </w:r>
      <w:r w:rsidR="00503321">
        <w:t xml:space="preserve"> Что же делать и как поступать, когда при обостряющейся утонченности преходящее начинает звучать слишком уж сильно? Надо умерить его. Как? Как сказал Гуру, проведением более длинной линии, за пределом которой временно звучащему места уже не остается. Сосредоточив сознание на этом пункте, можно сбросить с себя тягость текущего часа личной нагрузки. Подчеркиваю «личной», ибо тягость пространственных токов сверхличного характера сбросить труднее и не всегда возможно. Но это будет уже Ношею Мира сего, разделяемою нами с Владыками Света. Эта Ноша сверхлична и будет служением Свету.</w:t>
      </w:r>
    </w:p>
    <w:p w:rsidR="00834937" w:rsidRDefault="00503321" w:rsidP="00503321">
      <w:r>
        <w:t>Помогая Владыкам нести Ношу Мира сего, Свет в себе умножаем и приближаемся к Ним.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57278">
        <w:rPr>
          <w:b/>
        </w:rPr>
        <w:t>728.</w:t>
      </w:r>
      <w:r w:rsidR="00503321">
        <w:t xml:space="preserve"> (478). </w:t>
      </w:r>
      <w:r w:rsidR="00C065BF" w:rsidRPr="00C065BF">
        <w:rPr>
          <w:b/>
        </w:rPr>
        <w:t>(Гуру).</w:t>
      </w:r>
      <w:r w:rsidR="00503321">
        <w:t xml:space="preserve"> Истинно, можно достичь той ступени, когда все помышления отданы Учителю, и для личного «я» не оставляется уже ничего. Правда, и оно требует заботы и внимания. Но заботимся же мы о других, о близких, о далеких, о порученном деле, о благе неблизких людей и так далее. Так вот эту же степень отделенности от своего малого «я» мы и должны проявить в заботах о нем. Как будто бы заботимся не о себе, а о постороннем для нас человеке. Можно даже думать, что холодно не мне, но ему, телу; что огорчен не я, но мое малое «я», моя астральная оболочка; что отягощен ум, мой ум, он, но не я; а «Я», не отождествляя себя со всеми переживаниями малого «я», стою в стороне, и наблюдаю, и забочусь о нем, этом малом «я», как о лице, порученном мне судьбою. Так всеми способами и мерами будем стремиться отделять в себе смертное от непреходящего и личное от высшего «Я»; отделить</w:t>
      </w:r>
      <w:r w:rsidR="00880711">
        <w:t xml:space="preserve"> — </w:t>
      </w:r>
      <w:r w:rsidR="00503321">
        <w:t>значит освободиться, освободиться</w:t>
      </w:r>
      <w:r w:rsidR="00880711">
        <w:t xml:space="preserve"> — </w:t>
      </w:r>
      <w:r w:rsidR="00503321">
        <w:t>значит предоставить свободную мысль и свободные от власти личности чувства Учителю.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57278">
        <w:rPr>
          <w:b/>
        </w:rPr>
        <w:t>729. (Окт. 9).</w:t>
      </w:r>
      <w:r w:rsidR="00503321">
        <w:t xml:space="preserve"> Нападения темных во время сна случаются часто. Следует заранее подготовить себя, чтобы дать должный отпор. Сегодня ночью натиск был особенно тяжек. Под видом друзей, приняв близких обличье, подошли вплотную и отяготили неимоверно. Меня надо было тотчас же призвать. Но это сделано не было, ибо распознавание не применялось, а защищаться, не распознав, очень трудно. Надо создать яркую картину того, как действовать на будущее в аналогичных случаях, Меня призывая на помощь. Темные ополчились потому, что свет внутри усилился очень и это им очень </w:t>
      </w:r>
      <w:r w:rsidR="00503321">
        <w:lastRenderedPageBreak/>
        <w:t>не нравится. Потому и вредительствуют и ночью и днем. Серьезного ущерба причинить не Дам, но отягощения неизбежны для утверждения и устойчивости огней. Противление тьме их делает стойкими и негасимыми. Неугасимая лампада сердца обозначает ступень «Лампады пустыни». Каждое неправильное действие во сне исправляется наяву внедрением в сознание того, как следовало бы поступить правильно. Это важно для будущего. Сон тоже своего рода школа, и сновидческие испытания указывают на степень подготовленности сознания. Неизжитое и не утвержденное в сознании выявляется порой очень отчетливо для исправления. Можно радоваться даваемой возможности что-то укрепить и усилить. Каналом воздействия послужило полученное письмо и прочтенное незадолго до сна. Правильно назвал их, нападавших, одержимыми, только это, к сожалению, не сопровождалось соответствующими решительными действиями как против темных, хотя противодействие было сильным.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57278">
        <w:rPr>
          <w:b/>
        </w:rPr>
        <w:t>730.</w:t>
      </w:r>
      <w:r w:rsidR="00503321">
        <w:t xml:space="preserve"> (На днях было со сна). Считаю всякое сосредоточение на Мне полезным.</w:t>
      </w:r>
    </w:p>
    <w:p w:rsidR="00834937" w:rsidRDefault="00503321" w:rsidP="00503321">
      <w:r>
        <w:t>Я вам Передал.</w:t>
      </w:r>
    </w:p>
    <w:p w:rsidR="00834937" w:rsidRDefault="00503321" w:rsidP="00503321">
      <w:r>
        <w:t>Сегодня день Нашей заботы о вас.</w:t>
      </w:r>
    </w:p>
    <w:p w:rsidR="00834937" w:rsidRDefault="00503321" w:rsidP="00503321">
      <w:r>
        <w:t>Скоро изменится все в корне</w:t>
      </w:r>
      <w:r w:rsidR="00880711">
        <w:t xml:space="preserve"> — </w:t>
      </w:r>
      <w:r>
        <w:t>Я Изменю.</w:t>
      </w:r>
    </w:p>
    <w:p w:rsidR="00834937" w:rsidRDefault="00503321" w:rsidP="00503321">
      <w:r>
        <w:t>Сосредоточьтесь на Мне. Через Меня будете видеть и слышать.</w:t>
      </w:r>
    </w:p>
    <w:p w:rsidR="00834937" w:rsidRDefault="00503321" w:rsidP="00503321">
      <w:r>
        <w:t>Элементалы.</w:t>
      </w:r>
    </w:p>
    <w:p w:rsidR="00834937" w:rsidRDefault="00503321" w:rsidP="00B57278">
      <w:pPr>
        <w:pStyle w:val="Quote"/>
      </w:pPr>
      <w:r>
        <w:t>Сегодня ночью был как будто бы окружен своими, но они на меня жестоко нападали, критиковали. Назвал я их одержимыми. Была Р. Я ее схватил рукой за руку и одернул. Очевидно, под личиной своих всё это были темные. Ощущение при пробуждении было очень тяжелым. Очень.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57278">
        <w:rPr>
          <w:b/>
        </w:rPr>
        <w:t>731.</w:t>
      </w:r>
      <w:r w:rsidR="00503321">
        <w:t xml:space="preserve"> (479). </w:t>
      </w:r>
      <w:r w:rsidR="003312B3" w:rsidRPr="003312B3">
        <w:rPr>
          <w:b/>
        </w:rPr>
        <w:t>(М.А.Й.).</w:t>
      </w:r>
      <w:r w:rsidR="00503321">
        <w:t xml:space="preserve"> Порадуемся, что отмечены темными,</w:t>
      </w:r>
      <w:r w:rsidR="00880711">
        <w:t xml:space="preserve"> — </w:t>
      </w:r>
      <w:r w:rsidR="00503321">
        <w:t>значит, свет в нас растет. Воздействует яро, чтобы и друзей отдалить и отделить. Все слабое, шатающееся, колеблющееся и неустойчивое будет целью темных воздействий на всех ваших друзей, чтобы изолировать вас совершенно. Придется бороться и за них, и за себя, их охраняя.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14C59">
        <w:rPr>
          <w:b/>
        </w:rPr>
        <w:t>732.</w:t>
      </w:r>
      <w:r w:rsidR="00503321">
        <w:t xml:space="preserve"> (480). </w:t>
      </w:r>
      <w:r w:rsidR="00C065BF" w:rsidRPr="00C065BF">
        <w:rPr>
          <w:b/>
        </w:rPr>
        <w:t>(Гуру).</w:t>
      </w:r>
      <w:r w:rsidR="00503321">
        <w:t xml:space="preserve"> Можно мыслью пройти по путям жизни духов высоких и отметить то, через что им приходилось пробиваться вперед. Отягощались людьми и обстоятельствами непомерно, но силу противостояния черпали из Общения с Иерархией. Были теснимы нещадно, но не отступали назад ни на шаг. Сохранение равновесия есть уже удержание позиций. Против равновесия никто не силен. Им, равновесием, и стояли.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14C59">
        <w:rPr>
          <w:b/>
        </w:rPr>
        <w:t>733.</w:t>
      </w:r>
      <w:r w:rsidR="00503321">
        <w:t xml:space="preserve"> (481). </w:t>
      </w:r>
      <w:r w:rsidR="00503321" w:rsidRPr="00714C59">
        <w:rPr>
          <w:b/>
        </w:rPr>
        <w:t>(Окт. 10).</w:t>
      </w:r>
      <w:r w:rsidR="00503321">
        <w:t xml:space="preserve"> Тонкое тело имеет форму и имеет материю, из которой оно состоит. Эта форма близка физической, те </w:t>
      </w:r>
      <w:r w:rsidR="00503321">
        <w:lastRenderedPageBreak/>
        <w:t>же руки, ноги, туловище, голова и все органы. Этим телом владеют и распоряжаются так же, как и на Земле</w:t>
      </w:r>
      <w:r w:rsidR="00880711">
        <w:t xml:space="preserve"> — </w:t>
      </w:r>
      <w:r w:rsidR="00503321">
        <w:t>в смысле движения. Можно поднять руку и ногу, повернуть голову и так далее. Тело это светится различными тонами. Чем ближе к Земле, тем оно более земное. Так же, как и на Земле, оно облекается своим владельцем в привычную одежду. Обычные люди в тонком теле ведут себя обычно, как и в теле земном. Все зависит от степени ясности сознания и признания возможностей тонкого существования. Очень трудно быстро приспособиться к особенностям трансцендентального существования. Надо кое-что знать, и именно то, что отрицалось и не признавалось на Земле. Невежество и отрицание пожинают плоды незнания и отсутствие того, что отрицалось, ибо мысль является решающим фактором Тонкого Мира. Несовершенное восприятие земного окружения кладет такой же отпечаток и на тонкие восприятия и тонкие органы чувств: обоняние, осязание, слух и так далее. На Земле люди видят одни только поверхности предмета, и только в перспективе. Там видят насквозь и закон перспективы меняется. Приближает и удаляет предметы мысль, точнее, смотрящий и созерцаемое объединяются мыслью. Наполнение своим исключает возможность наблюдения не своего, то есть окружающего. Свое же объединяет восприятия с созвучными своему внутреннему содержанию сферами. Зримость и слышимость</w:t>
      </w:r>
      <w:r w:rsidR="00880711">
        <w:t xml:space="preserve"> — </w:t>
      </w:r>
      <w:r w:rsidR="00503321">
        <w:t>по способностям. Художник увидит, а музыкант услышит во много раз больше, чем не художник и не музыкант. Превалирующее содержание сознания в жизни земной дает превалирующую окраску поступающим впечатлениям. Собирание впечатлений идет по линиям когда-то утвердившихся устремлений, желаний, вожделений и страстей. То, что сдерживалось волей при жизни, будет сдерживаться и там, то, чему потворствовалось, там повторится. Выход</w:t>
      </w:r>
      <w:r w:rsidR="00880711">
        <w:t xml:space="preserve"> — </w:t>
      </w:r>
      <w:r w:rsidR="00503321">
        <w:t>в решении еще на Земле утвердить или отвергнуть привычный ряд устремлений и желаний, оставив те, что от Света, и отбросив те, что от тьмы. Решение надо принимать сейчас, на Земле, пока еще в теле. Там решать уже поздно, ибо укоренившееся на Земле решение будет руководить и вести там так же неуклонно и по принятому ранее направлению, как катится по рельсам вагон, получивший толчок от паровоза, то есть до тех пор, пока не исчерпается инерция энергии, приведшей его в движение. Сила причины связана с силою следствия. Породитель причин в мире земном есть исчерпыватель их следствий в Надземном.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14C59">
        <w:rPr>
          <w:b/>
        </w:rPr>
        <w:t>734.</w:t>
      </w:r>
      <w:r w:rsidR="00503321">
        <w:t xml:space="preserve"> (482). </w:t>
      </w:r>
      <w:r w:rsidR="003312B3" w:rsidRPr="003312B3">
        <w:rPr>
          <w:b/>
        </w:rPr>
        <w:t>(М.А.Й.).</w:t>
      </w:r>
      <w:r w:rsidR="00503321">
        <w:t xml:space="preserve"> Ритм родит неуклонность и непреложность следствий. Ритм явлений духовного порядка дает следствия особой устойчивости и длительности. Ритм каждодневной молитвы плодоносен. Ритм Общения</w:t>
      </w:r>
      <w:r w:rsidR="00880711">
        <w:t xml:space="preserve"> — </w:t>
      </w:r>
      <w:r w:rsidR="00503321">
        <w:t xml:space="preserve">тоже. Ритм устремлений в высокие сферы свой плод принесет. Порадуемся устойчивости и неуклонности ритма, если такой утвержден. Как на крыльях, понесет он дух в сужденные сферы. Ритм утра и вечера имеет силу двойную. </w:t>
      </w:r>
      <w:r w:rsidR="00503321">
        <w:lastRenderedPageBreak/>
        <w:t>Только ритм поможет устремленному духу вырваться из круга безысходности плотной и подняться над ней.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14C59">
        <w:rPr>
          <w:b/>
        </w:rPr>
        <w:t>735.</w:t>
      </w:r>
      <w:r w:rsidR="00503321">
        <w:t xml:space="preserve"> (483). </w:t>
      </w:r>
      <w:r w:rsidR="00C065BF" w:rsidRPr="00C065BF">
        <w:rPr>
          <w:b/>
        </w:rPr>
        <w:t>(Гуру).</w:t>
      </w:r>
      <w:r w:rsidR="00503321">
        <w:t xml:space="preserve"> Знаю, изменится все в окружении вашем и станет иным. Не можете не пожать ни от преданности, ни от постоянства, ни от верности, ни от устремленности вашей. Следим зорко за вами и видим: сознание расширяется и растет. Одиночество служит на пользу и дает то, чего в шуме и сутолке большого города нельзя получить. Одно заменяется другим, земное</w:t>
      </w:r>
      <w:r w:rsidR="00880711">
        <w:t xml:space="preserve"> — </w:t>
      </w:r>
      <w:r w:rsidR="00503321">
        <w:t>незримым, духовным, тем самым, столь нужным, тем, что можно с собой взять в путь дальний.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14C59">
        <w:rPr>
          <w:b/>
        </w:rPr>
        <w:t>736.</w:t>
      </w:r>
      <w:r w:rsidR="00503321">
        <w:t xml:space="preserve"> (484). </w:t>
      </w:r>
      <w:r w:rsidR="00503321" w:rsidRPr="00714C59">
        <w:rPr>
          <w:b/>
        </w:rPr>
        <w:t>(Окт. 11).</w:t>
      </w:r>
      <w:r w:rsidR="00503321">
        <w:t xml:space="preserve"> Самообладание есть спасительное качество.</w:t>
      </w:r>
    </w:p>
    <w:p w:rsidR="00834937" w:rsidRDefault="00503321" w:rsidP="00503321">
      <w:r>
        <w:t>Дух остался с Нами, а не с тем, что вовне. (§ 82, МО III). Я твое зрение и твой слух. И какие кому речи, а тебе</w:t>
      </w:r>
      <w:r w:rsidR="00880711">
        <w:t xml:space="preserve"> — </w:t>
      </w:r>
      <w:r>
        <w:t>смысла и значения особенного. Смысл сна не Откроем, ибо и радости быть должен предел, чтобы от Земли не оторваться (то есть не покинуть ее беспризорной). Нет несломимого астрала. Сила преодоления растет от каждой победы.</w:t>
      </w:r>
    </w:p>
    <w:p w:rsidR="00834937" w:rsidRDefault="00503321" w:rsidP="00503321">
      <w:r>
        <w:t>Неприемлемость первых (твоих) Записей возникает оттого, что не тебе настоящему, но тебе будущему Давались. Будешь таким, Я Говорю, твой Владыка. Себя преодолевая, подчиняя астрал, становишься тобой «будущим» и тем, каким станешь. Я в тебе, а ты в духе, а дух вездесущ, но во Мне, но со Мною. Со Мной всё. Знай: ярое единение со Мною всему предпочтем. И тогда Лик Свой Открою. Открытие Лика</w:t>
      </w:r>
      <w:r w:rsidR="00880711">
        <w:t xml:space="preserve"> — </w:t>
      </w:r>
      <w:r>
        <w:t>тоже ступень. Достижение ее пусть станет наижеланнейшим и первенствующим в сознании яро. Увидеть Меня!!!</w:t>
      </w:r>
      <w:r w:rsidR="00880711">
        <w:t xml:space="preserve"> — </w:t>
      </w:r>
      <w:r>
        <w:t>ближайшая задача. Могу Я помочь, но хотеть (и) увидеть должен ты сам. Даже и в обычной жизни можем и видим лишь то, на что обращено внимание. Когда все внимание, все желание, вся воля сосредоточиваются на Мне, можно увидеть. Даже земная любовь заставляет образ любимого существа держать перед собою и в сердце. Тем паче Лик Мой любовью ко Мне утвердится. Преодолеваются ею преграды материи плотной, дабы тонкая могла проявиться. Вспомним, все ли возможности были напряжены, было ли устремление и желание всепоглощающими? Не становился ли между астрал? Не отвлекались ли сознание и его силы на постороннее, внешнее, временное и преходящее? Не мешали ли желания иного порядка? Все вспомним, что возникало преградою между желанием духа и желаниями оболочек. Пока все желания и оболочек, и духа не сосредоточатся на одном могучем, неодолимом, всепобеждающем желании увидеть Меня, не сломить преграды материи. Желание духа есть огонь устремленный. При координации всех проводников он преодолевает все, ибо тогда явлен монолит устремления, единорог устремления, как вся сила тарана,</w:t>
      </w:r>
      <w:r w:rsidR="00880711">
        <w:t xml:space="preserve"> — </w:t>
      </w:r>
      <w:r>
        <w:t xml:space="preserve">в фокусе, на острие. Заострить устремление и собрать в фокусе его </w:t>
      </w:r>
      <w:r>
        <w:lastRenderedPageBreak/>
        <w:t>всю силу огня можно любовью. Велика ее всепобеждающая сила. Мы Побеждаем любовью и ей Достигаем. Формулу надо принять «Хотеть</w:t>
      </w:r>
      <w:r w:rsidR="00880711">
        <w:t xml:space="preserve"> — </w:t>
      </w:r>
      <w:r>
        <w:t>значит иметь», принять в приложении к жизни. Мы Можем пояснить и указать, но взять должны сами. Не Можем за вас, если бы даже Хотели. И притом запрещает закон. Но, вложив в устремление все желание сердца и духа, можно достичь. Я Сказал. Так Говорю при начале ступени.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14C59">
        <w:rPr>
          <w:b/>
        </w:rPr>
        <w:t>737.</w:t>
      </w:r>
      <w:r w:rsidR="00503321">
        <w:t xml:space="preserve"> (485). </w:t>
      </w:r>
      <w:r w:rsidR="003312B3" w:rsidRPr="003312B3">
        <w:rPr>
          <w:b/>
        </w:rPr>
        <w:t>(М.А.Й.).</w:t>
      </w:r>
      <w:r w:rsidR="00503321">
        <w:t xml:space="preserve"> Я Матерь твоя, дающая вечно.</w:t>
      </w:r>
    </w:p>
    <w:p w:rsidR="00834937" w:rsidRDefault="00503321" w:rsidP="00503321">
      <w:r>
        <w:t>Вчера день был памятный Гуру. Отмечен он был и внешне, и внутренне. Внешне</w:t>
      </w:r>
      <w:r w:rsidR="00880711">
        <w:t xml:space="preserve"> — </w:t>
      </w:r>
      <w:r>
        <w:t>ратификацией договора о запрещении атомных взрывов, внутренне особым и нежданным посланием Гуру вам лично. Дни памятные будем помнить всегда, их отмечая, ибо огненные токи усиливаются в такие дни и устанавливается ближайшая связь с теми, кому посвящается день. Так тонкое входит в плотные условия, насыщая их своими вибрациями. Объединение миров войдет в жизнь непреложно, но замечать знаки вхождения надо. Соединение миров</w:t>
      </w:r>
      <w:r w:rsidR="00880711">
        <w:t xml:space="preserve"> — </w:t>
      </w:r>
      <w:r>
        <w:t>это дар эволюции будущей расе. Это сейчас приходится зорко улавливать знаки, но время настанет, и властно и победно войдет Мир Тонкий в мир плотный, и станут два воедино</w:t>
      </w:r>
      <w:r w:rsidR="00880711">
        <w:t xml:space="preserve"> — </w:t>
      </w:r>
      <w:r>
        <w:t>Незримый и зримый, мир тот и мир этот. Итак, уже много знаков дается. Только видеть их не хотят, ибо очи и уши закрыты. Но не смутимся невежеством отрицающих, ибо путь наш есть путь познавания несомненного, то есть действительности всех миров. Есть действительность плотного мира, есть действительность астрального мира, есть действительность Высших Миров. Девачан</w:t>
      </w:r>
      <w:r w:rsidR="00880711">
        <w:t xml:space="preserve"> — </w:t>
      </w:r>
      <w:r>
        <w:t>область Высшего Мира, но он не являет собою действительности для его обитателей. Архат живет в мире действительности, в мире действительно сущем, в Мире Огненной реальности. Отрешаясь от личного, разрушает иллюзии личного мира, и личное заменяется реальностью жизни сверхличной. Технически это означает овладение всеми проводниками личного начала, в которых сосредоточена земная личность человека, тень которой отбрасывается далеко в сферы Надземного Мира. Ведь иллюзиями личной жизни живут и в Кама-Локе, и выше, и даже в Девачане, хотя эти иллюзии и резко отличны в различных сферах. Не познать жизни вечной, если</w:t>
      </w:r>
      <w:r w:rsidR="00057F2F">
        <w:rPr>
          <w:lang w:val="en-US"/>
        </w:rPr>
        <w:t xml:space="preserve"> </w:t>
      </w:r>
      <w:r>
        <w:t>жить жизнью личной и личность земную свою принимать за свое «Я», за свою истинную Индивидуальность. Архат с личным покончил. Личность для него</w:t>
      </w:r>
      <w:r w:rsidR="00880711">
        <w:t xml:space="preserve"> — </w:t>
      </w:r>
      <w:r>
        <w:t>это только послушное орудие его высшего «Я». Послушная машина в руках опытного оператора точно выполняет свою работу, повинуясь движениям его руки. Так и личность Адепта служит ему для выполнения миссии жизни. Каждый имеет ее, даже не будучи Архатом. Ее надо знать и надо освоить и выполнять неумаленно.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06941">
        <w:rPr>
          <w:b/>
        </w:rPr>
        <w:t xml:space="preserve">738. </w:t>
      </w:r>
      <w:r w:rsidR="00C065BF" w:rsidRPr="00906941">
        <w:rPr>
          <w:b/>
        </w:rPr>
        <w:t>(</w:t>
      </w:r>
      <w:r w:rsidR="00C065BF" w:rsidRPr="00C065BF">
        <w:rPr>
          <w:b/>
        </w:rPr>
        <w:t>Гуру).</w:t>
      </w:r>
      <w:r w:rsidR="00503321">
        <w:t xml:space="preserve"> Дорого яичко ко Христову Дню. Так и весточки наши</w:t>
      </w:r>
      <w:r w:rsidR="00880711">
        <w:t xml:space="preserve"> — </w:t>
      </w:r>
      <w:r w:rsidR="00503321">
        <w:t xml:space="preserve">во благовремении. И если вы памятуете о нас, то и мы вас </w:t>
      </w:r>
      <w:r w:rsidR="00503321">
        <w:lastRenderedPageBreak/>
        <w:t>не забываем. Получаются крепкие нити взаимосвязи, не расторгаемые уже более течением времени. У обычных людей время стирает лучшие чувства, у необычных</w:t>
      </w:r>
      <w:r w:rsidR="00880711">
        <w:t xml:space="preserve"> — </w:t>
      </w:r>
      <w:r w:rsidR="00503321">
        <w:t>ничто. Идем путем необычности во всем. И хорошо отметить при этом, что молодость духа при седых волосах тоже явление необычное. Дух не может стареть. Ощущение молодости духа есть осознание огненной действительности. Духом стареют люди, не имеющие огня. Это и есть угашение духа. Но Крещение Огненное, дух приобщая к Огню, дыханием огненным вечной жизни наполняет сознание и понуждает его ощущать пульс уже не личной, но космической жизни и делает даже далекое будущее реальным и близким. Будущему порадуемся, ибо наше оно.</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906941">
        <w:rPr>
          <w:b/>
        </w:rPr>
        <w:t xml:space="preserve">739. </w:t>
      </w:r>
      <w:r w:rsidR="00503321">
        <w:t>(Это было записано вчера утром). Утверждаю тебя в лучших твоих устремлениях и победить себя (было Бориса) в себе. Борис, борись, сын Мой. Борись, Борис, и победишь. Я Говорю.</w:t>
      </w:r>
    </w:p>
    <w:p w:rsidR="00906941" w:rsidRDefault="00906941" w:rsidP="00503321">
      <w:pPr>
        <w:rPr>
          <w:lang w:val="en-US"/>
        </w:rPr>
      </w:pPr>
    </w:p>
    <w:p w:rsidR="00834937" w:rsidRDefault="00503321" w:rsidP="00906941">
      <w:pPr>
        <w:pStyle w:val="Quote"/>
      </w:pPr>
      <w:r>
        <w:t>Утром видел пламя уже не свечи, а лампы, чистое, сильное, до предела стекла дальше бы начала коптить.</w:t>
      </w:r>
    </w:p>
    <w:p w:rsidR="00834937" w:rsidRDefault="00D866C7" w:rsidP="00503321">
      <w:r w:rsidRPr="00AE7011">
        <w:rPr>
          <w:b/>
        </w:rPr>
        <w:t>19</w:t>
      </w:r>
      <w:r>
        <w:rPr>
          <w:b/>
          <w:lang w:val="en-US"/>
        </w:rPr>
        <w:t>63</w:t>
      </w:r>
      <w:r w:rsidRPr="00AE7011">
        <w:rPr>
          <w:b/>
        </w:rPr>
        <w:t xml:space="preserve"> г. </w:t>
      </w:r>
      <w:r w:rsidR="00503321" w:rsidRPr="00906941">
        <w:rPr>
          <w:b/>
        </w:rPr>
        <w:t>740.</w:t>
      </w:r>
      <w:r w:rsidR="00503321">
        <w:t xml:space="preserve"> (486). </w:t>
      </w:r>
      <w:r w:rsidR="00503321" w:rsidRPr="00906941">
        <w:rPr>
          <w:b/>
        </w:rPr>
        <w:t>(Окт. 12).</w:t>
      </w:r>
      <w:r w:rsidR="00503321">
        <w:t xml:space="preserve"> Нам нет надобности всякий раз устанавливать линию связи в пространстве. Она уже есть. Серебряная нить духа тянется от Учителя к ученику, от ученика к Учителю. Закрепление ее необходимо с обеих сторон. Оно связано и с Лучом посылаемым, ибо сперва Луч, а потом серебряная нить. Луч является как бы средой, через которую проходит нить. Ее можно и должно представлять сияющим проводом духа, реально прорезающим земные пространства. Чем она ярче и оформленнее, тем устойчивость ее больше. О содержании и поддержании ее в рабочем состоянии тоже следует проявить заботу. По ней идут волны вибраций от Учителя к ученику и от ученика к Учителю. И всё, в основном, происходящее с учеником, Знает Учитель. Идет нить от сердца к Сердцу. Нить требует охраны, так как много желающих вклиниться в связь. Можно заметить порой, как врываются чужие слова или целые фразы: порой безобидные, порой подкинутые темной рукой. Одержанию тоже предшествуют провода, только темные, связующие с темными сердцами служителей тьмы. Медиум тоже связан проводами с различными сферами невысоких и низких слоев. И проводов этих много. Принятый ученик по линии Иерархии Света устанавливает только один провод со своим Учителем. Смешение проводов даже двух Учителей Света не практикуется. У каждого ученика свой Учитель. Железные законы оккультных явлений требуют, чтобы не допускалось раздвоение сознательной связи и чтобы восприятия и посылки шли по одной линии Иерархии. Разрешается обращение к Великим Духам, стоящим на Лестнице Света, но эти обращения не нарушают каждодневных и привычных вибраций серебряной нити. У каждого Владыки свои ученики, и ни один Владыка не вмешивается в руководство другого. Это </w:t>
      </w:r>
      <w:r w:rsidR="00503321">
        <w:lastRenderedPageBreak/>
        <w:t>происходит потому, что Руководство устанавливается по Лучу, свойственному Владыке и выбранному Им в данном случае в соответствии с природой ученика и по характеру с ним связи давнишней, когда Луч пробудил сущность его к самосознанию. Говорю о космической связи и Космическом Отце-Владыке. Гуру и Матерь для тех, кто их признал, стоят на той же линии, что Владыка, Матерь и Гуру</w:t>
      </w:r>
      <w:r w:rsidR="00880711">
        <w:t xml:space="preserve"> — </w:t>
      </w:r>
      <w:r w:rsidR="00503321">
        <w:t>звенья одной и той же цепи. Кто-то стремится иногда, не зная закона, легкомысленно менять Учителей. Но такой мотылек не знает, сколько веков потребовалось духу на то, чтобы установить связь со своей Иерархией. Говорю о сознательной связи. Мотыльки</w:t>
      </w:r>
      <w:r w:rsidR="00880711">
        <w:t xml:space="preserve"> — </w:t>
      </w:r>
      <w:r w:rsidR="00503321">
        <w:t>это не Наши ученики. Это только еще ищущие. Всякие колебания, после того как избран Владыка и Гуру, недопустимы. Ведь связь создается на все время, которое есть, на все будущее. Священны узы серебряной связи. Живая серебряная нить, пульсируя, вибрирует в пространстве, объединяя сердца. Куда пойдет сбросивший тело и не имеющий связи? Но как стрела, пущенная из лука, летит освобожденный дух к Фокусу утвержденного притяжения. Серебряная нить, утвержденная годами и укрепленная каждодневным контактом, будет каналом сближения с Фокусом Света. Лестница Света не заканчивается избранным Владыкой, но идет вверх, в Беспредельность, и теряется в сияющих несказуемых сферах. Нет ей конца.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A43759">
        <w:rPr>
          <w:b/>
        </w:rPr>
        <w:t xml:space="preserve">741. </w:t>
      </w:r>
      <w:r w:rsidR="003312B3" w:rsidRPr="00A43759">
        <w:rPr>
          <w:b/>
        </w:rPr>
        <w:t>(М</w:t>
      </w:r>
      <w:r w:rsidR="003312B3" w:rsidRPr="003312B3">
        <w:rPr>
          <w:b/>
        </w:rPr>
        <w:t>.А.Й.).</w:t>
      </w:r>
      <w:r w:rsidR="00503321">
        <w:t xml:space="preserve"> Учение Живой Этики дает общую схему эволюции сущего. Когда она охвачена в целом, то и малые подробности жизни и эволюции человека находят свое правильное место в общей схеме вещей. Осмысливается всё: и малое, и большое. Такое понимание называем синтетическим. Синтез</w:t>
      </w:r>
      <w:r w:rsidR="00880711">
        <w:t xml:space="preserve"> — </w:t>
      </w:r>
      <w:r w:rsidR="00503321">
        <w:t>основа познания. При таком понимании сознание уже не может жить на своем пятачке, а если и живет, то как неотделимая часть целого. Очень трудно понять свою неразрывность с окружающими нас мирами, часть которых в их видимых и невидимых аспектах являет собой человек. Человек</w:t>
      </w:r>
      <w:r w:rsidR="00880711">
        <w:t xml:space="preserve"> — </w:t>
      </w:r>
      <w:r w:rsidR="00503321">
        <w:t>это часть, только часть Космоса, и как таковая, зависит от него и вливается в него целиком, со всеми градациями своего микрокосма, со всеми оболочками своего духа, заимствующими материю, из которой они состоят, из различных слоев пространства. От единства своего и связи своей с Космосом никуда не уйти. И Земля тоже только частица Космоса, и люди все</w:t>
      </w:r>
      <w:r w:rsidR="00880711">
        <w:t xml:space="preserve"> — </w:t>
      </w:r>
      <w:r w:rsidR="00503321">
        <w:t>дети Вселенной. Нет ни одного движения в человеческом микрокосме, которое не затрагивало бы тех или иных сфер и не отражалось бы так или иначе на них, принося свое далекое или близкое эхо. Человек</w:t>
      </w:r>
      <w:r w:rsidR="00880711">
        <w:t xml:space="preserve"> — </w:t>
      </w:r>
      <w:r w:rsidR="00503321">
        <w:t>это частица мира, связанная с ним бесконечным числом разного вида магнитных линий объединения.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A43759">
        <w:rPr>
          <w:b/>
        </w:rPr>
        <w:t xml:space="preserve">742. </w:t>
      </w:r>
      <w:r w:rsidR="00C065BF" w:rsidRPr="00A43759">
        <w:rPr>
          <w:b/>
        </w:rPr>
        <w:t>(</w:t>
      </w:r>
      <w:r w:rsidR="00C065BF" w:rsidRPr="00C065BF">
        <w:rPr>
          <w:b/>
        </w:rPr>
        <w:t>Гуру).</w:t>
      </w:r>
      <w:r w:rsidR="00503321">
        <w:t xml:space="preserve"> Каждая новая ступень сознания неизбежно обязывает к чему-то. Эти новые обязательства поведения обуславливают успешность проходимой ступени. То, что было </w:t>
      </w:r>
      <w:r w:rsidR="00503321">
        <w:lastRenderedPageBreak/>
        <w:t>возможно и допустимо когда-то, недопустимо теперь. Преображение оболочек идет постепенно и планомерно, и возвращаться назад невозможно, не спустившись вниз на ступень иди даже больше. Поэтому задачи, выдвигаемые настоящей ступенью, требуют ясного осознания и неуклонного исполнения. Масла в лампаде остается немного, и хорошо, когда перед завершением можно сказать себе, что сделано все, что было в силах свершить.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A43759">
        <w:rPr>
          <w:b/>
        </w:rPr>
        <w:t>743. (Окт. 13).</w:t>
      </w:r>
      <w:r w:rsidR="00503321">
        <w:t xml:space="preserve"> (Со сна). За вами ......</w:t>
      </w:r>
    </w:p>
    <w:p w:rsidR="00834937" w:rsidRDefault="00503321" w:rsidP="00503321">
      <w:r>
        <w:t>Выводы благоприятные.</w:t>
      </w:r>
    </w:p>
    <w:p w:rsidR="00834937" w:rsidRDefault="00503321" w:rsidP="00503321">
      <w:r>
        <w:t>Эволюция духа</w:t>
      </w:r>
      <w:r w:rsidR="00880711">
        <w:t xml:space="preserve"> — </w:t>
      </w:r>
      <w:r>
        <w:t>это его восхождение. Восхождение</w:t>
      </w:r>
      <w:r w:rsidR="00880711">
        <w:t xml:space="preserve"> — </w:t>
      </w:r>
      <w:r>
        <w:t>это борьба, борьба с тем, что противодействует и внутри, и вовне. Каждое противодействие заряжено силой. Эту силу можно научиться от каждого противодействия отнимать и делать силой своей. Услышанные сегодня ночью слова в обычном сознании или в своем собственном раньше вызвали бы беспокойство и страх, но сейчас дали приток спокойствия, уверенности и сознания своей силы. Так все противодействующее Обращаю на пользу и Заставляю служить. Так путь, совместный со Мною, обставлен вехами побед и преодолений. Так силы свои умножаем на всем: и на том, что благоприятствует и помогает, и на том, что мешает и противодействует.</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A43759">
        <w:rPr>
          <w:b/>
        </w:rPr>
        <w:t>744.</w:t>
      </w:r>
      <w:r w:rsidR="00503321">
        <w:t xml:space="preserve"> (487). </w:t>
      </w:r>
      <w:r w:rsidR="003312B3" w:rsidRPr="003312B3">
        <w:rPr>
          <w:b/>
        </w:rPr>
        <w:t>(М.А.Й.).</w:t>
      </w:r>
      <w:r w:rsidR="00503321">
        <w:t xml:space="preserve"> В чем настоящее счастье, доступное на Земле? В явлении постоянной, прочной, уверенной победы над собою и в процессе успешного и постоянного преодоления себя. Если маленькая и твердая победа над собою дает уже радость, то что же дает ряд побед нескончаемых. Ведь каждая есть приношение и Владыке, и нам, и каждая радует. И ваша радость и наша радость о вас сливаются вместе и вас укрепляют вдвойне. Каждое правильное действие тоже радость приносит. Если все действия правильны, то путь счастья открыт.</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A43759">
        <w:rPr>
          <w:b/>
        </w:rPr>
        <w:t>745.</w:t>
      </w:r>
      <w:r w:rsidR="00503321">
        <w:t xml:space="preserve"> (488). </w:t>
      </w:r>
      <w:r w:rsidR="00C065BF" w:rsidRPr="00C065BF">
        <w:rPr>
          <w:b/>
        </w:rPr>
        <w:t>(Гуру).</w:t>
      </w:r>
      <w:r w:rsidR="00503321">
        <w:t xml:space="preserve"> Да! Это так. Мыслью среди нереальности плотной устанавливается действительность Незримого Мира. Нереальность плотного мира закончится для земного сознания со смертью тела, но действительность Незримого останется с духом и будет сопровождать его дальше. Так на Земле мыслью своей утверждаем путь свой в Надземном. Каждая мысль служит ковром, по которому ступит нога в бестелесное будущее. Как же упорно и крепко надо блюсти свою мысль, чтобы каждая Свету служила и противилась тьме. Высшая форма служения</w:t>
      </w:r>
      <w:r w:rsidR="00880711">
        <w:t xml:space="preserve"> — </w:t>
      </w:r>
      <w:r w:rsidR="00503321">
        <w:t>мыслью.</w:t>
      </w:r>
    </w:p>
    <w:p w:rsidR="00834937" w:rsidRDefault="00834937" w:rsidP="00503321"/>
    <w:p w:rsidR="00834937" w:rsidRDefault="00503321" w:rsidP="00A43759">
      <w:pPr>
        <w:pStyle w:val="Quote"/>
      </w:pPr>
      <w:r>
        <w:t>Видел во сне Матерь. Долго был с Ней. Держала меня у сердца. Не было средостения. Ощущение было очень длительным, подробности не запомнил. Но было ощущение, что очень близка была опять.</w:t>
      </w:r>
    </w:p>
    <w:p w:rsidR="00834937" w:rsidRDefault="00503321" w:rsidP="00A43759">
      <w:pPr>
        <w:pStyle w:val="Quote"/>
      </w:pPr>
      <w:r>
        <w:lastRenderedPageBreak/>
        <w:t>И еще сон: видел принявших Учение &lt;...&gt; . Утром слова устрашающие: на нас д. н. м.</w:t>
      </w:r>
    </w:p>
    <w:p w:rsidR="00834937" w:rsidRDefault="00D866C7" w:rsidP="00503321">
      <w:r w:rsidRPr="00AE7011">
        <w:rPr>
          <w:b/>
        </w:rPr>
        <w:t>19</w:t>
      </w:r>
      <w:r>
        <w:rPr>
          <w:b/>
          <w:lang w:val="en-US"/>
        </w:rPr>
        <w:t>63</w:t>
      </w:r>
      <w:r w:rsidRPr="00AE7011">
        <w:rPr>
          <w:b/>
        </w:rPr>
        <w:t xml:space="preserve"> г. </w:t>
      </w:r>
      <w:r w:rsidR="00503321" w:rsidRPr="00B66CCD">
        <w:rPr>
          <w:b/>
        </w:rPr>
        <w:t>746. (Окт. 14).</w:t>
      </w:r>
      <w:r w:rsidR="00503321">
        <w:t xml:space="preserve"> Сын Мой, забота о состоянии сна приносит плоды. Сны становятся осмысленнее и длительнее. Усилим заботу еще. Через сон двери в Мир Тонкий быть могут открыты для сознательных и стройных впечатлений. Приобщение к Незримому Миру через тонкие видения вполне достижимо и не требует усилий, нарушающих равновесие организма. Объединение миров происходит в сознании, непредвзято открытом обоим. Вода долбит камень, а настойчивость и упорство в достижении цели позволяют достигнуть ее. Нити сер[дца], дух связующие с Первозванной Моей, очень сильны. По ним поступают тонкие восприятия, поступления которых будут с течением времени усиливаться. Утверждаемая формула сближения действует. Она сокровенна и оглашению не подлежит. Это сокровенное действо духа, называемое священным. Все существо человека принимает участие в нем. Подробности</w:t>
      </w:r>
      <w:r w:rsidR="00880711">
        <w:t xml:space="preserve"> — </w:t>
      </w:r>
      <w:r w:rsidR="00503321">
        <w:t>символы объединения сердец. Реакция</w:t>
      </w:r>
      <w:r w:rsidR="00880711">
        <w:t xml:space="preserve"> — </w:t>
      </w:r>
      <w:r w:rsidR="00503321">
        <w:t>по сознанию. Порадуемся каждому знаку и каждой подробности. Звезда подтвердила чистоту источника. Радуюсь осознанию действительности, преодолевающему преграды материи. Не будем ни удивляться, ни поражаться, ни недоумевать, ибо язык Тонкого Мира своеобразен в формах своего выражения. Он выражает самую сущность явления сближения, не имеющего уже более никаких преград и отделенности. Полное слияние сознаний как-то должно себя отразить на образах мозга земного. Язык духа своеобычен. Порадуемся даваемым знакам.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66CCD">
        <w:rPr>
          <w:b/>
        </w:rPr>
        <w:t>747.</w:t>
      </w:r>
      <w:r w:rsidR="00503321">
        <w:t xml:space="preserve"> (489). </w:t>
      </w:r>
      <w:r w:rsidR="003312B3" w:rsidRPr="003312B3">
        <w:rPr>
          <w:b/>
        </w:rPr>
        <w:t>(М.А.Й.).</w:t>
      </w:r>
      <w:r w:rsidR="00503321">
        <w:t xml:space="preserve"> Учитель Хочет свое выражение и отражение Себя увидеть в ученике, а Матерь</w:t>
      </w:r>
      <w:r w:rsidR="00880711">
        <w:t xml:space="preserve"> — </w:t>
      </w:r>
      <w:r w:rsidR="00503321">
        <w:t>в сыне. Осуществление этого желания приводит к возможности воспринимать и записывать посылаемые мысли настолько полно и точно и так, как будто бы они являются выражением сущности передающего сознания. Эта степень обострения восприимчивости и близости очень редка. Только длительное соприкосновение в прошлом может дать такую возможность. К ней отнесемся сознательно, оценивая достижение по его глубине. Как же подойти еще ближе? Только путем очищения всего существа от всякого сора. Дисциплина поступков, дисциплина чувств и дисциплина мыслей</w:t>
      </w:r>
      <w:r w:rsidR="00880711">
        <w:t xml:space="preserve"> — </w:t>
      </w:r>
      <w:r w:rsidR="00503321">
        <w:t>вот методы ближайшего подхода к прямому звену Иерархии. Дисциплина духа будет серебряной уздой преодоления. Когда она достаточно утвердится, радость объединения и близости будет тогда полнострунной. Так путь приближения пролегает через себя. Когда все оболочки будут вибрировать сиянием чистых огней, разделения и отделения никакого не будет. Участятся моменты контакта, и восприятия станут еще более полными и яркими. Близости общения сердцем не ставим преград.</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B66CCD">
        <w:rPr>
          <w:b/>
        </w:rPr>
        <w:t>748.</w:t>
      </w:r>
      <w:r w:rsidR="00503321">
        <w:t xml:space="preserve"> (490). </w:t>
      </w:r>
      <w:r w:rsidR="00C065BF" w:rsidRPr="00C065BF">
        <w:rPr>
          <w:b/>
        </w:rPr>
        <w:t>(Гуру).</w:t>
      </w:r>
      <w:r w:rsidR="00503321">
        <w:t xml:space="preserve"> Неукротимый огонь духа, горящий в сердце преданного ученика, свидетельством служит неуклонного движения кверху. Сколько было позванных, сколько откликнувшихся и сколь мало продолжающих путь. Очень уж убедительна земная логика, говорящая о том, что раз позвавший ушел из поля их зрения, значит, конец и зову, и обещаниям, и будущему. Все покрывается серым пеплом обыденности, и в будущее закрыты врата. Так мыслит неготовое сознание. Когда были около, оно встрепенулось и загорелось, а стоило только уйти, как погасло. Позванных много, но ценим идущих вперед до конца, на них строим расчеты будущих построений и планов и встреч новых. Радостно нам видеть твердость и неуклонность вашего шага. Идущим привет.</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66CCD">
        <w:rPr>
          <w:b/>
        </w:rPr>
        <w:t>749. (Окт. 15).</w:t>
      </w:r>
      <w:r w:rsidR="00503321">
        <w:t xml:space="preserve"> Виденный сейчас сон следует отметить и проанализировать. Во-первых, во сне было удержано сознание, что это сон, и это ясно осознавалось. Посещенные слои астрального мира были средними. Встреча была со знакомой, но она не знала, что умерла, и не осознавала смысла окружающего, хотя и удерживала сознание, отвечая на вопросы. Второй встречный, военный, не знал, что он умер, и продолжал быть занят своими делами, невнимательно отвечая на вопросы. Летать пришлось с трудом. Временами только легко. Сперва проходил через стены легко. Потом, последний раз, завяз в стене, но все же вышел наружу здания. Картина города была устойчивой, хотя совсем не живописной. С людьми говорил по-английски. Город был нерусский. Кепка легко заменилась шляпой без осознания творческой способности воли. Другие волевые феномены не удались. Предметы Астрального Мира воле не подчинились. Встречи были довольно неинтересны. Друга догнать не удалось. Он потерялся и исчез в лабиринте комнат. Везде были люди, но мало заинтересованные в твоих вопросах и в тебе. Потом двигаться стало труднее, особенно подниматься вверх. Сон замечателен тем, что дал картину посещения астрального мира, близкого к Земле, при сохранении сознания и понимания происходящего. Так утверждение мысли перед отходом ко сну и забота о сне приносит свои результаты.</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66CCD">
        <w:rPr>
          <w:b/>
        </w:rPr>
        <w:t>750.</w:t>
      </w:r>
      <w:r w:rsidR="00503321">
        <w:t xml:space="preserve"> Будем учиться удерживать полное сознание в состоянии сна, когда выделяется тонкое тело. Таким образом сознание можно будет продолжить в Надземное и объединить в нем днем</w:t>
      </w:r>
      <w:r w:rsidR="00880711">
        <w:t xml:space="preserve"> — </w:t>
      </w:r>
      <w:r w:rsidR="00503321">
        <w:t>впечатления дневные, ночью</w:t>
      </w:r>
      <w:r w:rsidR="00880711">
        <w:t xml:space="preserve"> — </w:t>
      </w:r>
      <w:r w:rsidR="00503321">
        <w:t>тонкие. Работа требует напряжения, устремленности и чистого сознания, чтобы контакты и посещаемые слои были приемлемы. Ведь можно попасть и ниже, если не соблюдена мысль. Чем выше, тем интереснее и поучительнее. Практическое соприкосновение с Миром Незримым с целью его изучения, но не любопытства, дает многое. Можно его изучать через окно личных полетов.</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B66CCD">
        <w:rPr>
          <w:b/>
        </w:rPr>
        <w:t>751.</w:t>
      </w:r>
      <w:r w:rsidR="00503321">
        <w:t xml:space="preserve"> (491). </w:t>
      </w:r>
      <w:r w:rsidR="003312B3" w:rsidRPr="003312B3">
        <w:rPr>
          <w:b/>
        </w:rPr>
        <w:t>(М.А.Й.).</w:t>
      </w:r>
      <w:r w:rsidR="00503321">
        <w:t xml:space="preserve"> Овладеть своими оболочками</w:t>
      </w:r>
      <w:r w:rsidR="00880711">
        <w:t xml:space="preserve"> — </w:t>
      </w:r>
      <w:r w:rsidR="00503321">
        <w:t>это значит овладеть тремя мирами: земным, астральным и ментальным. Это значит стать владыкою трех. Три луча соответствуют этому овладению. Можно ли не приложить к этой великой задаче всего желания, всего устремления и всей воли? Согласованность всех оболочек, всех в них движений, всех мыслей, и чувств, и поступков требуется полная и гармоническая, и притом при полном равновесии, что трудно и сложно необычайно. Но Ведет Сам Владыка, и можно довериться Ведущей Руке. Весь микрокосм настраивается на нужной волне, чтобы никакой диссонанс ни в одной из оболочек не вторгся в общую настроенность. Также и связь с Иерархией усиливается сознательно, ибо одному не пройти. Новая ступень ознаменовывается новыми возможностями. Их не упустим слабостью, попустительствами или неразумением. Даваемые возможности не повторятся. Ступень, проходимая вновь, во много раз труднее. Силы духа соберем в устремлении к единению в духе с Ведущим.</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B66CCD">
        <w:rPr>
          <w:b/>
        </w:rPr>
        <w:t xml:space="preserve">752. </w:t>
      </w:r>
      <w:r w:rsidR="00503321">
        <w:t xml:space="preserve">(492). </w:t>
      </w:r>
      <w:r w:rsidR="00C065BF" w:rsidRPr="00C065BF">
        <w:rPr>
          <w:b/>
        </w:rPr>
        <w:t>(Гуру).</w:t>
      </w:r>
      <w:r w:rsidR="00503321">
        <w:t xml:space="preserve"> Когда ученик устремлен и огни его духа пылают, происходит объединение его сознания с Лучом Иерархии Света. И тогда радостно нам, ибо много мрака кругом и каждое возжжение самоисходящего Света особенно ценно. Конечно, границы материи прежде всего разрушаются в сознании и потом уже в приложении на практике. Огненная работа духа увлекательна необычайно, но приходится расставаться со многим, препятствующим на пути побед и преодолений. Тот, кто силы найдет расстаться со всем, что не нужно, будет успешен и победен во всем, что касается области духа.</w:t>
      </w:r>
    </w:p>
    <w:p w:rsidR="00834937" w:rsidRDefault="00503321" w:rsidP="00B66CCD">
      <w:pPr>
        <w:pStyle w:val="Quote"/>
      </w:pPr>
      <w:r>
        <w:t>Виденный сон был очень интересен тем, что я ясно осознавал, что все вижу во сне. С женщиной в фуражке &lt;...&gt; и с какой-то старухой говорил по-английски, с остальными</w:t>
      </w:r>
      <w:r w:rsidR="00880711">
        <w:t xml:space="preserve"> — </w:t>
      </w:r>
      <w:r>
        <w:t>по-русски. Разговаривал со всеми встречными. Очутился в комнате-магазине и хотел мысленно передвигать предметы, но не смог. Сон был длительный. Поднимался сперва в здании вверх (то есть летел), а потом выше здания. А потом уже летать не смог, сил не хватило. Освещение было тусклое и малокрасочное. Потом видел двигающиеся большие не то краны, не то прессы. Хотел прилечь прямо на тротуаре, потом пошел выбрать другое место. Сон видел утром в промежутках между сосредоточениями.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66CCD">
        <w:rPr>
          <w:b/>
        </w:rPr>
        <w:t>753. (Окт. 16).</w:t>
      </w:r>
      <w:r w:rsidR="00503321">
        <w:t xml:space="preserve"> (Со сна). Расчленение проводников невозможно без овладения мыслью. Приноровиться к вибрациям другого сознания при восприятии от него мысли необходимо, то есть, потушив себя, установить контакт. Я и Моё</w:t>
      </w:r>
      <w:r w:rsidR="00880711">
        <w:t xml:space="preserve"> — </w:t>
      </w:r>
      <w:r w:rsidR="00503321">
        <w:t xml:space="preserve">своего ничего нет. Мы всегда вместе в духе, как бы одно. Направляю Мои вибрации через пространство по серебряной нити в мозг через сердце. Ты не там, где </w:t>
      </w:r>
      <w:r w:rsidR="00503321">
        <w:lastRenderedPageBreak/>
        <w:t>тело, но здесь, со Мной, в Моей Башне. Плотная оболочка остается там, далеко.</w:t>
      </w:r>
    </w:p>
    <w:p w:rsidR="00834937" w:rsidRDefault="00503321" w:rsidP="00B66CCD">
      <w:pPr>
        <w:pStyle w:val="Quote"/>
      </w:pPr>
      <w:r>
        <w:t>Тревожное время.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66CCD">
        <w:rPr>
          <w:b/>
        </w:rPr>
        <w:t>754.</w:t>
      </w:r>
      <w:r w:rsidR="00503321">
        <w:t xml:space="preserve"> (493). Тревожное время. Стихии бушуют. Силы Хаоса прорывают плотины заграждения, в ослаблении которых повинны сами люди. Невозможно представить себе хаос распущенного мышления, злобу и разгул человеконенавистничества. Не было времени более сумбурного. Земля и стихии реагируют на воздействия миллионов сознаний. Сдерживаем безумие насколько возможно. Но неминуем обратный удар. Раздробляем его силу и тем Умеряем концентрированный натиск Хаоса, грозящий мировой катастрофой. Она бы уже разразилась, если бы энергии Наши ослабили свое напряжение. На страже Стоим планеты. Но, видимо, придется безумцев унять мерами иными. Не Можем в угоду безумию безумцев щадить, ставя под удар все человечество в целом. Придется безумцев унять. Крайние меры нежелательны, но иногда другого выхода не остается.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B66CCD">
        <w:rPr>
          <w:b/>
        </w:rPr>
        <w:t xml:space="preserve">755. </w:t>
      </w:r>
      <w:r w:rsidR="003312B3" w:rsidRPr="00B66CCD">
        <w:rPr>
          <w:b/>
        </w:rPr>
        <w:t>(М.</w:t>
      </w:r>
      <w:r w:rsidR="003312B3" w:rsidRPr="003312B3">
        <w:rPr>
          <w:b/>
        </w:rPr>
        <w:t>А.Й.).</w:t>
      </w:r>
      <w:r w:rsidR="00503321">
        <w:t xml:space="preserve"> Символ огненного питания духа очень своеобразен. Указует на близость сознаний и их сонастроенность. Все, что преодолевает кажущуюся внешнюю разделенность, служит объединению сознаний. Авраам «ходил перед Господом», значит, был с Ним постоянно в духе, являя пример непрерываемого предстояния. Пример очень яркий, но понятый мало, и потому отвергаемый современниками как нечто неосуществимое. Но Господь</w:t>
      </w:r>
      <w:r w:rsidR="00880711">
        <w:t xml:space="preserve"> — </w:t>
      </w:r>
      <w:r w:rsidR="00503321">
        <w:t>это Господин, то есть Владыка. И ученик, утвердивший явление предстояния перед Владыкой, в сознании своем перед Ним постоянно, то есть имеет Образ Его в своем третьем глазу. Это и есть «хождение» перед своим Владыкой. По-английски слово Господь переводится не словом Бог, но словом Lord (Лорд), то есть Господин, или Владыка. Смешение понятий и терминов породило неточность перевода, и явление предстояния сделало абстрактным и недостижимым, ибо предстоять перед Владыкой, которого знает сердце, это одно, но предстоять перед Господом, то есть, как это понималось, перед Самим Богом, непостижимым, несказуемым и недоступным для разумения Абсолютом</w:t>
      </w:r>
      <w:r w:rsidR="00880711">
        <w:t xml:space="preserve"> — </w:t>
      </w:r>
      <w:r w:rsidR="00503321">
        <w:t>это нечто совершенно другое. Так доступное было подменено недоступным и живое предстояние сделано нереальной отвлеченностью.</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B66CCD">
        <w:rPr>
          <w:b/>
        </w:rPr>
        <w:t xml:space="preserve">756. </w:t>
      </w:r>
      <w:r w:rsidR="00C065BF" w:rsidRPr="00B66CCD">
        <w:rPr>
          <w:b/>
        </w:rPr>
        <w:t>(Гуру</w:t>
      </w:r>
      <w:r w:rsidR="00C065BF" w:rsidRPr="00C065BF">
        <w:rPr>
          <w:b/>
        </w:rPr>
        <w:t>).</w:t>
      </w:r>
      <w:r w:rsidR="00503321">
        <w:t xml:space="preserve"> Можно ли для контакта с целью получения восприятий сосредоточиваться одновременно на трех звенах Иерархии? Нет, невозможно. Токи троих смешаются, и восприятие станет сумбурным. Мысль воспринимать успешно можно при сосредоточении на определенной Индивидуальности, иначе токи смешаются. В случае звеньев одной цепи это не представляет особой опасности. Но если это звенья различных цепей, опасность </w:t>
      </w:r>
      <w:r w:rsidR="00503321">
        <w:lastRenderedPageBreak/>
        <w:t>велика и именно</w:t>
      </w:r>
      <w:r w:rsidR="00880711">
        <w:t xml:space="preserve"> — </w:t>
      </w:r>
      <w:r w:rsidR="00503321">
        <w:t>различием токов, напряжение которых не выдержит устремляющиеся к контакту сознания. Поэтому при сосредоточении на желаемом для контакта звене принцип индивидуального общения должен соблюдаться неукоснительно. Обращение может быть одновременным сразу ко всем, но восприятие идет по отдельным каналам. Это следует помнить. Об опасности же иметь несколько Учителей Учение уже предупредило. Это предупреждение не относится к звеньям одной цепи, например, такой, как Гуру, Матерь, Владыка.</w:t>
      </w:r>
    </w:p>
    <w:p w:rsidR="00E82345" w:rsidRDefault="00E82345" w:rsidP="00503321">
      <w:pPr>
        <w:rPr>
          <w:lang w:val="en-US"/>
        </w:rPr>
      </w:pPr>
    </w:p>
    <w:p w:rsidR="00503321" w:rsidRDefault="00503321" w:rsidP="00E82345">
      <w:pPr>
        <w:pStyle w:val="Quote"/>
      </w:pPr>
      <w:r>
        <w:t>(Окт. 17). Был занят хождением по мукам.</w:t>
      </w:r>
    </w:p>
    <w:p w:rsidR="00834937" w:rsidRDefault="00503321" w:rsidP="00E82345">
      <w:pPr>
        <w:pStyle w:val="Quote"/>
      </w:pPr>
      <w:r>
        <w:t>(Окт. 18). Хождение по мукам с утра.</w:t>
      </w:r>
    </w:p>
    <w:p w:rsidR="00834937" w:rsidRDefault="00503321" w:rsidP="00E82345">
      <w:pPr>
        <w:pStyle w:val="Quote"/>
      </w:pPr>
      <w:r>
        <w:t>(Окт. 19). Три дня подряд пытаюсь что-либо воспринять и ничего не могу. Хочу записать, и ничего не записывается. 22-го тоже ничего.</w:t>
      </w:r>
    </w:p>
    <w:p w:rsidR="00834937" w:rsidRDefault="00D866C7" w:rsidP="00503321">
      <w:r w:rsidRPr="00AE7011">
        <w:rPr>
          <w:b/>
        </w:rPr>
        <w:t>19</w:t>
      </w:r>
      <w:r>
        <w:rPr>
          <w:b/>
          <w:lang w:val="en-US"/>
        </w:rPr>
        <w:t>63</w:t>
      </w:r>
      <w:r w:rsidRPr="00AE7011">
        <w:rPr>
          <w:b/>
        </w:rPr>
        <w:t xml:space="preserve"> г. </w:t>
      </w:r>
      <w:r w:rsidR="00503321" w:rsidRPr="00E82345">
        <w:rPr>
          <w:b/>
        </w:rPr>
        <w:t>757.</w:t>
      </w:r>
      <w:r w:rsidR="00503321">
        <w:t xml:space="preserve"> (494). </w:t>
      </w:r>
      <w:r w:rsidR="00503321" w:rsidRPr="00E82345">
        <w:rPr>
          <w:b/>
        </w:rPr>
        <w:t>(Окт. 23).</w:t>
      </w:r>
      <w:r w:rsidR="00503321">
        <w:t xml:space="preserve"> Соизмеримость во всем означает полное соответствие всех действий человека на всех планах с поставленной целью служения Свету. Каждое отклонение от нее будет несоответствием, отдаляющим от достижения поставленной перед сознанием задачи. Понять это легко, но применить в жизни трудно необычайно, ибо слишком уж много всего и внутри и снаружи, что яро мешает утвердить это соответствие. Как будто бы сама жизнь состоит из того, что препятствует соизмеримости. Подвижники прошлого знали это противодействие окружающих условий жизни обычной и потому удалялись в леса и уединение. При соприкосновении с людьми воздействие аур и магнетическая связь, возникающая при всяком контакте, действуют хотя и незримо, но сильно, нарушая ритм собственных колебаний ауры и внося диссонанс. Сейчас пространственные условия особенно усложнились, так как мысль не остается около человека, как раньше, а устремляется далеко от него. Поэтому воздействия пространственных мыслей особенно сильны, и защититься от них почти невозможно, ибо неизвестно, откуда, когда и как прилетают они. Правда, проникают в сознание такие мысли по закону созвучия, и сознания, очищенного от сора, казалось бы, не должно коснуться ничто. Но при любой чистоте сознания нельзя избежать звучания пространственной ноты тоски, тягости или радости. И хорошо, когда это радость. А если тоска и тягость мира сего, то от приятия Чаши никуда не уйти, и Испитие яда земного на известной ступени неизбежно. Надо лишь помнить, что Чаша яда испивается за мир, а тягость земная</w:t>
      </w:r>
      <w:r w:rsidR="00880711">
        <w:t xml:space="preserve"> — </w:t>
      </w:r>
      <w:r w:rsidR="00503321">
        <w:t xml:space="preserve">удел озаренных. Не может утонченное сердце не ощущать боли мира. Это плата за достижение обостренного звучания арфы духа. Волны яда земного надо встретить бесстрашно и непоколебимо, памятуя при этом, что разделяется тягость Владыки и оказывается помощь Ему и всей Иерархии Света. Служение Свету особенно нужно тогда, когда тьма наступает и тухнут огни слабых и колеблющихся духов. И тогда помощь неугасимого тьмою сердца </w:t>
      </w:r>
      <w:r w:rsidR="00503321">
        <w:lastRenderedPageBreak/>
        <w:t>особенно нужна и особенно действенна. Когда очень темно, подумаем о пространственном Служении Свету. Поистине, оно будет Великим, ибо только бесповоротно утвердившемуся в Свете Иерархии духу под силу оно.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 xml:space="preserve">758. </w:t>
      </w:r>
      <w:r w:rsidR="003312B3" w:rsidRPr="00E82345">
        <w:rPr>
          <w:b/>
        </w:rPr>
        <w:t>(</w:t>
      </w:r>
      <w:r w:rsidR="003312B3" w:rsidRPr="003312B3">
        <w:rPr>
          <w:b/>
        </w:rPr>
        <w:t>М.А.Й.).</w:t>
      </w:r>
      <w:r w:rsidR="00503321">
        <w:t xml:space="preserve"> Не оставлены и не забыты. Но напряжение Владык столь велико, что обычные занятия приходилось отставить. Сердце отметило, что нагнетение тьмы было очень значительно. Требовался особый контроль и особая зоркость, чтобы не подпасть под воздействие. В такие моменты следует особенно упорно и настойчиво устремляться к Иерархии, храня непрерываемую связь. Малейшее неуравновесие или рецидив уже преодоленных свойств может вызвать энергии уснувших кармических утверждений, и тогда всю работу начинать надо сызнова. Этим опасны периоды натиска тьмы. Волны ее откатятся обратно, а плоды многолетних достижений могут быть сметены в одно мгновение. Отметим, что натиск был выдержан успешно, хотя равновесие было на волоске. Из-за натиска и записи приостановились на пять дней. Правда, помешали и чисто внешние обстоятельства, но даже и преодоление их записывать возможности не дало благодаря вышеуказанному напряжению Тех, Кто Стоит на защите планеты.</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759.</w:t>
      </w:r>
      <w:r w:rsidR="00503321">
        <w:t xml:space="preserve"> (495). </w:t>
      </w:r>
      <w:r w:rsidR="00C065BF" w:rsidRPr="00C065BF">
        <w:rPr>
          <w:b/>
        </w:rPr>
        <w:t>(Гуру).</w:t>
      </w:r>
      <w:r w:rsidR="00503321">
        <w:t xml:space="preserve"> Конечно, и мы вовлекаемся в орбиту особого напряжения и посильно помогаем Держателям Света. Когда же такую же помощь по силам своим и разумению сознательно оказываете и вы, то это указывает на высокую ступень достижений. Слабые духи в таких случаях всецело поглощаются собственными переживаниями и ощущениями, забывая, что в бурю все руки на корабле должны помогать капитану. Иначе как же корабль оберечь от ярости разбушевавшейся стихии. Будем помнить, что в минуту нужды и Кормчий нуждается в помощи всего экипажа. Те, кто находится в Ладье Владыки, помнить должны, как следует вести себя во время бури и ураганов. А их впереди еще много.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760.</w:t>
      </w:r>
      <w:r w:rsidR="00503321">
        <w:t xml:space="preserve"> (496). </w:t>
      </w:r>
      <w:r w:rsidR="00503321" w:rsidRPr="00E82345">
        <w:rPr>
          <w:b/>
        </w:rPr>
        <w:t>(Окт. 24).</w:t>
      </w:r>
      <w:r w:rsidR="00503321">
        <w:t xml:space="preserve"> Сын Мой, то, что когда-то посеяно было в сознании, должно дать свой плод. И когда плоды эти созреют, хорошие вместе с плохими, плохие можно будет изъять. От времени до времени из памяти будут выплывать когда-то прочувствованные мысли и желания для того, чтобы получить на себя печать утверждения или отрицания. И процесс изживания прошлых нежелательных накоплений будет состоять в том, чтобы их отбрасывать за несоответствием с достигнутой ступенью. То, что не будет отброшено, останется в сознании, чтобы жить и расти; то, что будет отброшено за ненадобностью, постепенно умрет за неимением питания. Образы прошлого питаются мыслью и питанием этим живут. Одного желания освободиться от них недостаточно, ибо они очень прилипчивы и живучи. Кроме желания, нужны дозор и контроль над </w:t>
      </w:r>
      <w:r w:rsidR="00503321">
        <w:lastRenderedPageBreak/>
        <w:t>мышлением. Многие чувства вполне законны, но очищенные от грязи. Освободиться от наслоений прошлых недопустимых мыслей нелегко и непросто. Они выбирают моменты слабости, и неустойчивости, и ослабления контроля, чтобы предъявить свой счет на право существования в сознании. Но тот, кто создал мысль и допустил ее в сознание, тот создатель ее и господин. Правда, следствий своего порождения не избежать, но и следствия эти в виде возвращающихся временами мыслей можно принять или отвергнуть. Если сознание их принимает, зная их недоброкачественность, значит, они еще не изжиты и имеют над сознанием власть, данную им их породителем. Не будем смущаться ничем, что выплывает из прошлого. Все подлежит очищению и упорядочению. И хорошо, когда они возникают в сознании, чтобы там легче их было отбросить, наложив на них печать окончательного решения духа.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761.</w:t>
      </w:r>
      <w:r w:rsidR="00503321">
        <w:t xml:space="preserve"> (497). </w:t>
      </w:r>
      <w:r w:rsidR="003312B3" w:rsidRPr="003312B3">
        <w:rPr>
          <w:b/>
        </w:rPr>
        <w:t>(М.А.Й.).</w:t>
      </w:r>
      <w:r w:rsidR="00503321">
        <w:t xml:space="preserve"> Мысли о своей непригодности насылаются тьмою. Ведь им все равно, как бы и чем бы ни угасить огни сердца. Вот почему и дается пример разбойника и блудницы, чтобы знали и помнили, что не отвергнут никто. Приходящего к Нему не Отгонит Владыка, а тем более тех, кто стремится давно. Много самовозвеличивающих себя и много обольщенных, но не Владыкою шли эти люди и не вместе с Ним. Отделим подбрасываемые темными мысли от мыслей своих. С нами Владыка, и осознанием единения будем рассеивать тьму и туман, насылаемый ею.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762.</w:t>
      </w:r>
      <w:r w:rsidR="00503321">
        <w:t xml:space="preserve"> (498). </w:t>
      </w:r>
      <w:r w:rsidR="00C065BF" w:rsidRPr="00C065BF">
        <w:rPr>
          <w:b/>
        </w:rPr>
        <w:t>(Гуру).</w:t>
      </w:r>
      <w:r w:rsidR="00503321">
        <w:t xml:space="preserve"> Дойти можно лишь осознанием необходимости. Нет иного пути, как только путь к Свету. То есть пути-то есть, да ведут они в бездну. И двигаться можно лишь только вперед и лишь только вверх. Порогов будет много и больших и малых, и у каждого стражи. И стражей Порогов надо пройти. Иначе как же тогда миновать последний Порог и стражей последних? Пусть ничто и никто не остановит стремящегося. Все эти стражи</w:t>
      </w:r>
      <w:r w:rsidR="00880711">
        <w:t xml:space="preserve"> — </w:t>
      </w:r>
      <w:r w:rsidR="00503321">
        <w:t>свои собственные порождения в прошлом. «Стражи Порога, не боюсь вас»,</w:t>
      </w:r>
      <w:r w:rsidR="00880711">
        <w:t xml:space="preserve"> — </w:t>
      </w:r>
      <w:r w:rsidR="00503321">
        <w:t>говорит себе дух, устремленный к Владыке, и дальше идет, не колеблясь и не задерживаясь перед ними.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763.</w:t>
      </w:r>
      <w:r w:rsidR="00503321">
        <w:t xml:space="preserve"> (499). </w:t>
      </w:r>
      <w:r w:rsidR="00503321" w:rsidRPr="00E82345">
        <w:rPr>
          <w:b/>
        </w:rPr>
        <w:t>(Окт. 24).</w:t>
      </w:r>
      <w:r w:rsidR="00503321">
        <w:t xml:space="preserve"> Трансмутация нежелательных качеств духа по линиям направления родственных противоположностей возможна лишь только тогда, когда сила этих отрицательных качеств объявлена с достаточной силой. Сила остается силой и как таковая допускает возможность трансмутации. На этом основании и формула, что тот, кто ни холоден, ни горяч, а только лишь тепл, выбрасывается из уст Божиих, то есть из потока Эволюции за непригодностью к ней, то есть за ничтожество своих выявлений. Но ненависть может быть трансмутирована в любовь, равно как и все прочие отрицательные качества</w:t>
      </w:r>
      <w:r w:rsidR="00880711">
        <w:t xml:space="preserve"> — </w:t>
      </w:r>
      <w:r w:rsidR="00503321">
        <w:t xml:space="preserve">в свою противоположность. Поэтому не следует смущаться наличием </w:t>
      </w:r>
      <w:r w:rsidR="00503321">
        <w:lastRenderedPageBreak/>
        <w:t>неизжитых свойств, зная, что трансмутация их достижима. Противоположный полюс изживаемого свойства нетрудно представить в своем воображении во всей его мощи и красоте. И если идеальна форма его, готова и зафиксирована в сознании прочно, то и процесс, можно сказать, что начался. В своих мыслях и воображении можно рисовать себя обладающим этим желаемым качеством и утверждающим его в действии. Именно в мыслях формуются действия человеческие, и если мысли эти достаточно сильны и постоянны, то и действия, созвучные им, не замедлят. Низкие поступки вызываются низкими мыслями, грязные</w:t>
      </w:r>
      <w:r w:rsidR="00880711">
        <w:t xml:space="preserve"> — </w:t>
      </w:r>
      <w:r w:rsidR="00503321">
        <w:t>грязными и светлые</w:t>
      </w:r>
      <w:r w:rsidR="00880711">
        <w:t xml:space="preserve"> — </w:t>
      </w:r>
      <w:r w:rsidR="00503321">
        <w:t>светлыми. Кузница энергии действий порождается мыслью. Так трансмутация действий мыслью творится и мыслью доводится до конца. Можно пересмотреть в архивах накоплений мысли, не соответствующие утверждаемому идеалу, и, пересмотрев, заменить их картинами противоположного характера, создав тем ряд, или цепь, причин, которые вызовут манифестации на противоположном полюсе проявления. Было бы от чего начинать. Ничтожество тем и бессильно, что и начать-то ему не с чего. Но разбойник, ползущий на коленях сотни верст, чтобы по обету посетить святые места и искупить этим свои преступления,</w:t>
      </w:r>
      <w:r w:rsidR="00880711">
        <w:t xml:space="preserve"> — </w:t>
      </w:r>
      <w:r w:rsidR="00503321">
        <w:t>пример, достаточно убедительный. Трансмутирующей силою будет огонь духа. Только лишь направление психической энергии делает из темного Агни светлый, порождая огнь поядающий и огнь творящий. Одна и та же энергия поднимает руку убийцы и руку спасающую. Применение огненной силы, если овладение ею состоялось, в том или другом направлении будет уже зависеть исключительно от характера Агни. Братья левого пути тоже владеют огнями, но это черные огни служителей тьмы. Служители Света светлым Агни владеют. От направления психической энергии зависит ее характер и свойства. Убережемся от возжигания темных огней теневой шкалы огненных проявлений, зная, что даже если они и проявились когда-то, трансмутация их возможна всегда в светлый творящий Агни.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764.</w:t>
      </w:r>
      <w:r w:rsidR="00503321">
        <w:t xml:space="preserve"> (500). </w:t>
      </w:r>
      <w:r w:rsidR="003312B3" w:rsidRPr="003312B3">
        <w:rPr>
          <w:b/>
        </w:rPr>
        <w:t>(М.А.Й.).</w:t>
      </w:r>
      <w:r w:rsidR="00503321">
        <w:t xml:space="preserve"> Отношение к женщинам можно трансмутировать из недопустимого и нечистого в такое, когда у духа вырастают крылья и поднимается он к вершинам творческой мощи. Женщина тогда становится вдохновительницей лучших начинаний духа и ведущей его к таким достижениям, которые без нее невозможны. Обычно принято думать, что женщина дает жизнь ребенку. Но упускается при этом из вида, что творческая сила женщины далеко-далеко перешагивает через эти границы и распространяется на все сферы творческой деятельности человека. Именно вдохновительница духа на всё высшее, на подвиги, на устремление к красоте, на совершение дел необычных. Сколько их, женщин, оставшихся неизвестными, вдохновляли художников, поэтов, мыслителей и всех прочих творцов во всех областях жизни на лучшее, что дали они человечеству. И лишь грубое и низкое </w:t>
      </w:r>
      <w:r w:rsidR="00503321">
        <w:lastRenderedPageBreak/>
        <w:t>отношение к женщине толкало человека во тьму и лишало его полетов творческой мысли. Вчера удивлялись, что безнадежная и неосуществимая любовь композитора заставила его творить и создать свои лучшие произведения. Но если бы сила ее ушла и израсходовала себя на удовлетворение и обычные проявления, мощь творчества растворилась бы безвозвратно в обычности.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765.</w:t>
      </w:r>
      <w:r w:rsidR="00503321">
        <w:t xml:space="preserve"> (501). </w:t>
      </w:r>
      <w:r w:rsidR="00C065BF" w:rsidRPr="00C065BF">
        <w:rPr>
          <w:b/>
        </w:rPr>
        <w:t>(Гуру).</w:t>
      </w:r>
      <w:r w:rsidR="00503321">
        <w:t xml:space="preserve"> На плане физическом творец</w:t>
      </w:r>
      <w:r w:rsidR="00880711">
        <w:t xml:space="preserve"> — </w:t>
      </w:r>
      <w:r w:rsidR="00503321">
        <w:t>мужчина. На плане психическом творец</w:t>
      </w:r>
      <w:r w:rsidR="00880711">
        <w:t xml:space="preserve"> — </w:t>
      </w:r>
      <w:r w:rsidR="00503321">
        <w:t>женщина. На плане высшем не мужчина, но женщина психически оплодотворяет мужчину, являясь активным началом. Это взаимоотношение противоположных полов очень характерно для процесса творчества. Положительное и отрицательное Начало, активное и пассивное, необходимы для всякого творчества. Высокое понятие Начал находит свое отражение в жизни. Явление Начал завершает Лестницу Жизни и дает отражение свое вниз, по ступеням до конца. На величии Двух Начал зиждется построение Мира и также сущность всякого действия и всякого творчества. Назначение женщины очень высоко. Только крайнее невежество отводит ей функции родильной машины или, еще хуже того,</w:t>
      </w:r>
      <w:r w:rsidR="00880711">
        <w:t xml:space="preserve"> — </w:t>
      </w:r>
      <w:r w:rsidR="00503321">
        <w:t>объекта удовлетворения чувственных потребностей. Пока высокое понимание назначения женщины не войдет в сознание человека, Эпоха Матери Мира на планете не утвердится.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766.</w:t>
      </w:r>
      <w:r w:rsidR="00503321">
        <w:t xml:space="preserve"> (На днях было со сна). Светло лето.</w:t>
      </w:r>
    </w:p>
    <w:p w:rsidR="00503321" w:rsidRDefault="00503321" w:rsidP="00503321">
      <w:pPr>
        <w:rPr>
          <w:lang w:val="en-US"/>
        </w:rPr>
      </w:pPr>
      <w:r>
        <w:t>Сам знаешь, насколько трудно предопределить посылку. Это служит доказательством того, что получение (идет) не от себя. Печать необычности на процессе. Сосредоточение нужно, но не оно решает. Решает огнеприемлемость, или созвучие и способность созвучать на Мое, отстранивши свое. Свое</w:t>
      </w:r>
      <w:r w:rsidR="00880711">
        <w:t xml:space="preserve"> — </w:t>
      </w:r>
      <w:r>
        <w:t>это то, что мешает, Мое</w:t>
      </w:r>
      <w:r w:rsidR="00880711">
        <w:t xml:space="preserve"> — </w:t>
      </w:r>
      <w:r>
        <w:t>это то, что дает. Заземление очень мешает.</w:t>
      </w:r>
    </w:p>
    <w:p w:rsidR="00E82345" w:rsidRPr="00E82345" w:rsidRDefault="00E82345" w:rsidP="00503321">
      <w:pPr>
        <w:rPr>
          <w:lang w:val="en-US"/>
        </w:rPr>
      </w:pPr>
    </w:p>
    <w:p w:rsidR="00834937" w:rsidRDefault="00503321" w:rsidP="00E82345">
      <w:pPr>
        <w:pStyle w:val="Quote"/>
      </w:pPr>
      <w:r>
        <w:t>Благодаря вечернему упражнению, сны углубляются. Три дня подряд сны осмысленные. Сегодня во сне летал, проходил много раз через стены, демонстрировал это знакомому. Летал невысоко над водой. Видел удящих. Видел людей, с которыми работал.</w:t>
      </w:r>
    </w:p>
    <w:p w:rsidR="00834937" w:rsidRDefault="00D866C7" w:rsidP="00503321">
      <w:r w:rsidRPr="00AE7011">
        <w:rPr>
          <w:b/>
        </w:rPr>
        <w:t>19</w:t>
      </w:r>
      <w:r>
        <w:rPr>
          <w:b/>
          <w:lang w:val="en-US"/>
        </w:rPr>
        <w:t>63</w:t>
      </w:r>
      <w:r w:rsidRPr="00AE7011">
        <w:rPr>
          <w:b/>
        </w:rPr>
        <w:t xml:space="preserve"> г. </w:t>
      </w:r>
      <w:r w:rsidR="00503321" w:rsidRPr="00E82345">
        <w:rPr>
          <w:b/>
        </w:rPr>
        <w:t>767.</w:t>
      </w:r>
      <w:r w:rsidR="00503321">
        <w:t xml:space="preserve"> (502). </w:t>
      </w:r>
      <w:r w:rsidR="00503321" w:rsidRPr="00E82345">
        <w:rPr>
          <w:b/>
        </w:rPr>
        <w:t>(Окт. 25).</w:t>
      </w:r>
      <w:r w:rsidR="00503321">
        <w:t xml:space="preserve"> Одно заменяется другим, низшее</w:t>
      </w:r>
      <w:r w:rsidR="00880711">
        <w:t xml:space="preserve"> — </w:t>
      </w:r>
      <w:r w:rsidR="00503321">
        <w:t>высшим, тьма</w:t>
      </w:r>
      <w:r w:rsidR="00880711">
        <w:t xml:space="preserve"> — </w:t>
      </w:r>
      <w:r w:rsidR="00503321">
        <w:t>светом. Замена производится сознательно. С любимыми тараканами за пазухой приходится расставаться. Сон с насекомыми очень показателен. Сильное устремление вызывает ярое противодействие со стороны давних накоплений, как бы встающих на защиту ветхого человека внутри. Стоит потушить устремление, и противодействие тотчас же ослабеет. Стражи порогов зорко следят за тем, чтобы идущий по пути не прошел мимо них, не преодолев их силы силой растущей своей. Стражи порогов</w:t>
      </w:r>
      <w:r w:rsidR="00880711">
        <w:t xml:space="preserve"> — </w:t>
      </w:r>
      <w:r w:rsidR="00503321">
        <w:t xml:space="preserve">это порождения стихий, образы и формы стихийной материи, созданные </w:t>
      </w:r>
      <w:r w:rsidR="00503321">
        <w:lastRenderedPageBreak/>
        <w:t>мыслями и желаниями прошлого, уровень которых сознание уже переросло и которые стали поэтому задерживающим началом. Сила их велика, так как созданы силой воображения самого их породителя, но осознание растущих огней и необходимости победить эти тени прошлого во что бы то ни стало мощь духу дает победы добиться. Путь наш победен, ибо вместе идем. Темные злоделатели всеми способами стремятся усилить прельщение и магнетизм прошлых порождений, уплотняя их новыми элементами и пытаясь разжигать воображение. На каждую такую попытку можно отвечать удесятеренным ко Мне устремлением и упрочением связи со Мною. И тогда каждая попытка тьмы превратится в толчок к Свету и каждое злоухищрение</w:t>
      </w:r>
      <w:r w:rsidR="00880711">
        <w:t xml:space="preserve"> — </w:t>
      </w:r>
      <w:r w:rsidR="00503321">
        <w:t>в ступеньку приближения ко Мне. Так темных можно заставить служить Иерархии. Оставят только тогда, когда убедятся, что служат орудиями Нам и достигают результатов, прямо противоположных тем, которых хотели добиться. Борьба с тьмою требует большого опыта и навыка. Неопытные путники часто попадают в их хитро расставленные сети. Тьма велика, идите за Мною.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768.</w:t>
      </w:r>
      <w:r w:rsidR="00503321">
        <w:t xml:space="preserve"> В случае каждого ошибочного действия во сне корректив можно внести наяву, но четко, твердо и определенно указывая себе, как надо поступать во сне в будущем. Эти самоуроки и самонаставления, адресованные своему тонкому телу, дадут свои следствия, и поведение в Тонком Мире соответственно изменится. Сегодняшний сон служит тому ярким доказательством. Бодрствующее состояние служит канвою и руслом поступков тонкого тела. Как бы устилается ковер, по которому там ступает нога, или репетируется роль, исполнение которой пойдет в Мире Незримом. Но [во] все, не соответствующее достигнутой ступени сознания, вносится нужный корректив. Не следует пропускать ни одной возможности дать должное указание тонкому телу, как вести себя в том или другом случае. Оно часто действует согласно когда-то принятым решениям, и сущность этих действий</w:t>
      </w:r>
      <w:r w:rsidR="00880711">
        <w:t xml:space="preserve"> — </w:t>
      </w:r>
      <w:r w:rsidR="00503321">
        <w:t>рефлекторна. Даже в Тонком Мире рефлексы надо убить, заменив действиями сознательно-волевыми или, во всяком случае, согласными с уровнем настоящей ступени. Очищение сознания от векового сора</w:t>
      </w:r>
      <w:r w:rsidR="00880711">
        <w:t xml:space="preserve"> — </w:t>
      </w:r>
      <w:r w:rsidR="00503321">
        <w:t>задача сложная, и трудная, и двусторонняя</w:t>
      </w:r>
      <w:r w:rsidR="00880711">
        <w:t xml:space="preserve"> — </w:t>
      </w:r>
      <w:r w:rsidR="00503321">
        <w:t>в этом мире и в том, во сне и наяву, ибо сон смерти подобен, то есть жизни в Надземном.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 xml:space="preserve">769. </w:t>
      </w:r>
      <w:r w:rsidR="003312B3" w:rsidRPr="00E82345">
        <w:rPr>
          <w:b/>
        </w:rPr>
        <w:t>(М</w:t>
      </w:r>
      <w:r w:rsidR="003312B3" w:rsidRPr="003312B3">
        <w:rPr>
          <w:b/>
        </w:rPr>
        <w:t>.А.Й.).</w:t>
      </w:r>
      <w:r w:rsidR="00503321">
        <w:t xml:space="preserve"> Когда же, наконец, прекрасные намерения и чувства превратятся в суровые формы высших достижений? Только на одних чувствах, даже самых высоких, далеко не уйти, если не претворены они в жизнь и не стали ее двигателем. На столкновении с прошлым выявляется трансмутирующая сила растущих огней, но направляет их воля. Не намерения только видеть хотим, но их реальное осуществление. Учитель импульс Дает, указуя пути </w:t>
      </w:r>
      <w:r w:rsidR="00503321">
        <w:lastRenderedPageBreak/>
        <w:t>исполнения и преодоления темных препятствий. И мы помогаем, но требуем фактов.</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 xml:space="preserve">770. </w:t>
      </w:r>
      <w:r w:rsidR="00C065BF" w:rsidRPr="00E82345">
        <w:rPr>
          <w:b/>
        </w:rPr>
        <w:t>(Гуру</w:t>
      </w:r>
      <w:r w:rsidR="00C065BF" w:rsidRPr="00C065BF">
        <w:rPr>
          <w:b/>
        </w:rPr>
        <w:t>).</w:t>
      </w:r>
      <w:r w:rsidR="00503321">
        <w:t xml:space="preserve"> Вот дано новое упражнение перед сном. Результаты его очевидны. Началось с двух минут. Дошло до пяти. Но как трудно это простое и легкое, казалось бы, упражнение продлить более пяти минут. И как хочется закончить его как можно скорее. Сознание говорит, что упражнение полезно безусловно, и чем длительнее оно, тем результативнее. Но вот что-то внутри мешает, восстает и противодействует явно полезному делу. Не тьма ли? Следует очень поразмыслить над этим и, поняв сущность противодействия, все силы духа и разумения собрать, чтобы его уничтожить. Нельзя же допускать, чтобы после долгих лет подготовки и устремления что-то внутри восставало и мешало наинужнейшему.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771. (Окт. 26).</w:t>
      </w:r>
      <w:r w:rsidR="00503321">
        <w:t xml:space="preserve"> Каждое явление существует в аспекте своей двойственной природы. Но для сознания, обычного сознания, проявляется, вернее, охватывается им только один полюс, и то только частично. Но вещь в действительности существует в целом, с обоими ее полюсами. Другой полюс, являясь антитезой первого, тоже стремится к проявлению на плане видимости, и когда это происходит, он как бы стирает, или аннулирует, уявление первоутвердившегося ранее полюса. Отсюда каждое явление в конечном итоге приходит к своему логическому противоположению и заменяется им. В этом диалектика жизни. И, наблюдая ряд определенных явлений одного порядка, можно предвидеть, как в круговороте времени заменятся они своей антитезой точно так же, как день сменяется ночью, а зима</w:t>
      </w:r>
      <w:r w:rsidR="00880711">
        <w:t xml:space="preserve"> — </w:t>
      </w:r>
      <w:r w:rsidR="00503321">
        <w:t>летом, но с тою лишь разницей, что новый день или новое лето будет не тем, что уже было, но новым, на новом обороте спирали времени. Овладев явлением на одном полюсе, можно владеть им на другом, ибо на другом сила его проявления будет равна силе на первом, только в приложении, диаметрально противоположном. В мире причинности действие идет от себя, в мире следствий</w:t>
      </w:r>
      <w:r w:rsidR="00880711">
        <w:t xml:space="preserve"> — </w:t>
      </w:r>
      <w:r w:rsidR="00503321">
        <w:t>на себя. Действуют противоположные силы</w:t>
      </w:r>
      <w:r w:rsidR="00880711">
        <w:t xml:space="preserve"> — </w:t>
      </w:r>
      <w:r w:rsidR="00503321">
        <w:t>центробежная и центростремительная, но в степени равной. Закон двойственных противоположностей</w:t>
      </w:r>
      <w:r w:rsidR="00880711">
        <w:t xml:space="preserve"> — </w:t>
      </w:r>
      <w:r w:rsidR="00503321">
        <w:t>основа проявленного мира. И когда у стены плача, следует помнить, что радость идет.</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E82345">
        <w:rPr>
          <w:b/>
        </w:rPr>
        <w:t>772.</w:t>
      </w:r>
      <w:r w:rsidR="00503321">
        <w:t xml:space="preserve"> (503). </w:t>
      </w:r>
      <w:r w:rsidR="003312B3" w:rsidRPr="003312B3">
        <w:rPr>
          <w:b/>
        </w:rPr>
        <w:t>(М.А.Й.).</w:t>
      </w:r>
      <w:r w:rsidR="00503321">
        <w:t xml:space="preserve"> Часто спрашивает себя идущий, откуда столько отягощений и для чего, нельзя ли хоть немного облегчить. Нельзя, ибо короток путь в плотном теле. От него надо взять все, что может он дать для надземного пребывания. Но даже масло из семян выдавливается под прессом, то есть под давлением. Масло для светильника духа только под нагнетением получается. И когда оно получено полностью из того, что дала жизнь на Земле, отбросы идут в переработку в лаборатории природы, а масло, нужное для пламени духа, он уносит с собой.</w:t>
      </w:r>
      <w:r w:rsidR="00E82345">
        <w:rPr>
          <w:lang w:val="en-US"/>
        </w:rPr>
        <w:t xml:space="preserve"> </w:t>
      </w:r>
      <w:r w:rsidR="00503321">
        <w:t xml:space="preserve">Чем больше масла, тем жизнь в </w:t>
      </w:r>
      <w:r w:rsidR="00503321">
        <w:lastRenderedPageBreak/>
        <w:t>Надземном полнее. Хорошо, когда оно чисто, без примесей, дающих нагар и копоть.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 xml:space="preserve">773. </w:t>
      </w:r>
      <w:r w:rsidR="00C065BF" w:rsidRPr="00726B6D">
        <w:rPr>
          <w:b/>
        </w:rPr>
        <w:t>(Г</w:t>
      </w:r>
      <w:r w:rsidR="00C065BF" w:rsidRPr="00C065BF">
        <w:rPr>
          <w:b/>
        </w:rPr>
        <w:t>уру).</w:t>
      </w:r>
      <w:r w:rsidR="00503321">
        <w:t xml:space="preserve"> Вот и правильный ответ на вопрос, почему нет угла: птицы имеют гнезда, а лисицы</w:t>
      </w:r>
      <w:r w:rsidR="00880711">
        <w:t xml:space="preserve"> — </w:t>
      </w:r>
      <w:r w:rsidR="00503321">
        <w:t>норы, а сын человеческий не имеет места, где преклонить голову. Большому кораблю</w:t>
      </w:r>
      <w:r w:rsidR="00880711">
        <w:t xml:space="preserve"> — </w:t>
      </w:r>
      <w:r w:rsidR="00503321">
        <w:t>большое и плавание. Но кто хочет плавать в домашнем корыте, тому не возбраняется. Надо лишь помнить, что утрата или недостаток в одном всегда компенсируется получением в другом. И если это другое является ценностью большей, то можно ли тужить об утрате? Понимание выигрыша от потери даст силу ее переносить.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774.</w:t>
      </w:r>
      <w:r w:rsidR="00503321" w:rsidRPr="00726B6D">
        <w:t xml:space="preserve"> </w:t>
      </w:r>
      <w:r w:rsidR="00503321">
        <w:t xml:space="preserve">(504). </w:t>
      </w:r>
      <w:r w:rsidR="00503321" w:rsidRPr="00726B6D">
        <w:rPr>
          <w:b/>
        </w:rPr>
        <w:t>(Окт. 28).</w:t>
      </w:r>
      <w:r w:rsidR="00503321">
        <w:t xml:space="preserve"> Думают преуспеть сосредоточением и упражнениями. Но преуспеть можно лишь сердцем. Тогда и упражнения хороши. Положим, когда действует сердце, и действует полнострунно, не нужны упражнения. Сердце действует огнем. Самое мощное пламя</w:t>
      </w:r>
      <w:r w:rsidR="00880711">
        <w:t xml:space="preserve"> — </w:t>
      </w:r>
      <w:r w:rsidR="00503321">
        <w:t>пламя любви. По приказу оно не приходит. Чудесный огненный цветок вырастает сам. Он требует заботы, ухода и постоянного внимания, если вырос.</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 xml:space="preserve">775. </w:t>
      </w:r>
      <w:r w:rsidR="003312B3" w:rsidRPr="00726B6D">
        <w:rPr>
          <w:b/>
        </w:rPr>
        <w:t>(М.</w:t>
      </w:r>
      <w:r w:rsidR="003312B3" w:rsidRPr="003312B3">
        <w:rPr>
          <w:b/>
        </w:rPr>
        <w:t>А.Й.).</w:t>
      </w:r>
      <w:r w:rsidR="00503321">
        <w:t xml:space="preserve"> Много событий. Каждая победа врага обернется поражением. В каждом кажущемся успехе семена неудачи. В каждой крайности элементы самоуничтожения. Эволюцию человечества нельзя остановить никакими мерами. Не удушить душителям будущего ростков новой жизни. Сами себя уничтожат все, кто идет против утверждения Нового Мира.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776.</w:t>
      </w:r>
      <w:r w:rsidR="00503321">
        <w:t xml:space="preserve"> (505). </w:t>
      </w:r>
      <w:r w:rsidR="00C065BF" w:rsidRPr="00C065BF">
        <w:rPr>
          <w:b/>
        </w:rPr>
        <w:t>(Гуру).</w:t>
      </w:r>
      <w:r w:rsidR="00503321">
        <w:t xml:space="preserve"> Бывают периоды в жизни человека, когда карма ставит его в особо тесные рамки. И тогда надо смириться, ибо карму нарушить нельзя. В конечном итоге окажется, что это было наилучшим решением судьбы охранить избранное</w:t>
      </w:r>
      <w:r w:rsidR="00176DBF">
        <w:rPr>
          <w:lang w:val="en-US"/>
        </w:rPr>
        <w:t xml:space="preserve"> </w:t>
      </w:r>
      <w:r w:rsidR="00503321">
        <w:t>направление. Теряя в одном, выигрываем в другом и преуспеваем. Учитель Знает лучше, что именно нужнее всего на данный момент.</w:t>
      </w:r>
    </w:p>
    <w:p w:rsidR="00834937" w:rsidRDefault="00503321" w:rsidP="00503321">
      <w:r>
        <w:t>Когда что-то не удается или идет не так, надо бережно и спокойно переждать время.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777. (Окт. 29).</w:t>
      </w:r>
      <w:r w:rsidR="00503321">
        <w:t xml:space="preserve"> Клише первых творений было ужасно, так как природа творила стихийно, без вмешательства Высших Разумностей. Точно так же и в течении обычных явлений они складываются автоматически и идут самотеком, пока сознательная творческая воля не направит их в определенное русло. Точно так же и действие каждое идет так, как оно того хочет или как идется до тех пор, пока воля не координирует его элементы и не предопределит ясно и четко, как должно оно идти. Потому каждое действие, достойное того, должно волею вливаться в определенное русло, или определенные формы, заранее намечаемые сознанием. Так, прежде чем приступить к осуществлению определенных намерений, следует </w:t>
      </w:r>
      <w:r w:rsidR="00503321">
        <w:lastRenderedPageBreak/>
        <w:t>мысленно их оформить в виде желаемых следствий, то есть предпослать мысль осуществлению. И таким же образом привычный каждодневный прием посылок мыслей Учителя через пространство можно превратить в необычный и особенно плодоносный, если предпослать предварительно мысли о том, как он протечет и как будет обострена восприимчивость, сосредоточенность и изоляция сознания от внешних воздействий или своих собственных мешающих мыслей. Результаты не замедлят себя показать, как это было сегодня. И мысли не будут уже отклоняться, как это часто бывает, по сторонам. Так же и в жизни обычной удача будет чаще сопутствовать делам, если заранее состоялось их оформление в воображении волей. Явления жизни текут своей чередой, автоматически, стихийно до тех пор, пока в это течение не вмешивается сознательная творческая воля. Когда-то данный пример бурьяна и сада достаточен. Но ведь бурьян в Тонком Мире плодится от мыслей и уничтожается тоже мыслью. Мысли людей не четки и не оформлены. Ясная мысль вносит в жизнь свои коррективы. Тот, кто знает, чего он хочет, и мыслью владеет, владеет и действиями, и следствиями действий, творя их оформление мыслью, предпосылаемой действиям.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778.</w:t>
      </w:r>
      <w:r w:rsidR="00503321">
        <w:t xml:space="preserve"> </w:t>
      </w:r>
      <w:r w:rsidR="003312B3" w:rsidRPr="003312B3">
        <w:rPr>
          <w:b/>
        </w:rPr>
        <w:t>(М.А.Й.).</w:t>
      </w:r>
      <w:r w:rsidR="00503321">
        <w:t xml:space="preserve"> Все, творимое мыслью, не иссякает в пространстве, но плод свой дает. При постоянстве устремления все, творимое мыслью, приобретает особенно устойчивые формы. В этом процессе ритм творит чудеса. Прокладывая в пространстве трассы устремления мысли, можно намечать точные вехи будущих осуществлений. Не напрасны труды каждодневных Общений. Ведь это не что иное, как пути реализации самых смелых дерзаний. Недостижимое здесь</w:t>
      </w:r>
      <w:r w:rsidR="00880711">
        <w:t xml:space="preserve"> — </w:t>
      </w:r>
      <w:r w:rsidR="00503321">
        <w:t>там достижимо, и не осуществленное здесь</w:t>
      </w:r>
      <w:r w:rsidR="00880711">
        <w:t xml:space="preserve"> — </w:t>
      </w:r>
      <w:r w:rsidR="00503321">
        <w:t>осуществлено будет там, если оформлено достаточно в мыслях. Но мысли осуществляются всякие: и хорошие и плохие. Поэтому соблюсти мысль</w:t>
      </w:r>
      <w:r w:rsidR="00880711">
        <w:t xml:space="preserve"> — </w:t>
      </w:r>
      <w:r w:rsidR="00503321">
        <w:t>значит достичь. Можно заметить, как настойчивы и повторны в своих попытках внедриться в сознание давние, когда-то порожденные мысли, осужденные ныне, но еще вполне не изжитые. Настойчивость и упорство их пусть предупреждением служит тому, что в Мире Тонком освободиться от них будет много труднее, ибо они выявятся в ярких, детальных и живых формах, которые будут втягивать в себя сознание для сочетания с ними. Если их магнетичность не уничтожить и не парализовать сейчас, то там будет много труднее. И если сил сделать это сейчас не найти, то как же там их собрать?! Там много труднее, ибо там обостряется все до предела, равно как и прельщение мыслей, вниз яро влекущих.</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779.</w:t>
      </w:r>
      <w:r w:rsidR="00503321">
        <w:t xml:space="preserve"> (506). </w:t>
      </w:r>
      <w:r w:rsidR="00C065BF" w:rsidRPr="00C065BF">
        <w:rPr>
          <w:b/>
        </w:rPr>
        <w:t>(Гуру).</w:t>
      </w:r>
      <w:r w:rsidR="00503321">
        <w:t xml:space="preserve"> Реализация в сознании посылаемых мыслей происходит при полноте устремления. Ее не может не быть, если устремление полнострунно. Дать полноту устремления может лишь мысль и чувство, ее насыщающее. Всякую неуверенность надо </w:t>
      </w:r>
      <w:r w:rsidR="00503321">
        <w:lastRenderedPageBreak/>
        <w:t>оставить, когда имеем дело с мощью тонких энергий. Реальность незримости сильнее и ярче реальности плотного мира, ибо с телом не умирает, но продолжается в будущее, которое всецело принадлежит человеку, верящему в него. Будущее есть реальность Надземного Мира. Живущий будущим живет действительностью сущего, которая есть.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780. (Окт. 30).</w:t>
      </w:r>
      <w:r w:rsidR="00503321">
        <w:t xml:space="preserve"> Бессильны слова, если сердце замолкло. А сердце молчит почему? Утрата доверия разрыву серебряной нити подобна. Это результат наступающей тьмы. Ей надо огни потушить и снять жатву двойную.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781.</w:t>
      </w:r>
      <w:r w:rsidR="00503321">
        <w:t xml:space="preserve"> Почему же все-таки образы прошлого, казалось бы, укрощенные и забытые, от времени до времени возвращаются обратно и захватывают сознание вновь? Кружит, кружит ветер, и «возвращается ветер на круги своя». По степени их напряженности можно судить о власти их над сознанием. Они тоже имеют свой потолок и живучесть. Их породитель</w:t>
      </w:r>
      <w:r w:rsidR="00880711">
        <w:t xml:space="preserve"> — </w:t>
      </w:r>
      <w:r w:rsidR="00503321">
        <w:t>астрал. Это, конечно, испытание, показывающее, насколько в действительности изжиты отрицательные качества духа. Язвы духа</w:t>
      </w:r>
      <w:r w:rsidR="00880711">
        <w:t xml:space="preserve"> — </w:t>
      </w:r>
      <w:r w:rsidR="00503321">
        <w:t>показатель неизжитых чувств, должны быть изжиты. Степень силы врага должна быть явлена полностью, иначе как же силы собрать для его преодоления. Периодичность возврата этих явлений подчинена своим законам. Но несомненно одно: сила растущего устремления вызывает ярое сопротивление стихийных порождений. Чтобы сказать порождениям стихий «Не боюсь вас», надо собрать все силы духа, ибо порождены были в минуту больших напряжений астрала. Борьба с ними неизбежна, равно как и победа. Ибо путь вспять</w:t>
      </w:r>
      <w:r w:rsidR="00880711">
        <w:t xml:space="preserve"> — </w:t>
      </w:r>
      <w:r w:rsidR="00503321">
        <w:t>только в бездну.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782.</w:t>
      </w:r>
      <w:r w:rsidR="00503321">
        <w:t xml:space="preserve"> (507). </w:t>
      </w:r>
      <w:r w:rsidR="00503321" w:rsidRPr="00726B6D">
        <w:rPr>
          <w:b/>
        </w:rPr>
        <w:t>(Нояб. 2).</w:t>
      </w:r>
      <w:r w:rsidR="00503321">
        <w:t xml:space="preserve"> Испытание есть спутник восхождения. Пока человек продолжает идти, до тех пор сопровождают его испытания. Каждая новая ступень неизбежно влечет за собою испытание. И держит человека внизу не что-то внешнее, но тяжелые частицы неизжитых чувств, мыслей и переживаний. Они цепляются за его сознание, наполняют его и, словно руки, тянущие назад, не позволяют подниматься далее, если в духе он не освободился от них. Вот решил устремленный сделать еще один шаг приближения к Владыке, светло и верно решил. И в полном соответствии с принятым решением и его силой начинают появляться и набухать образы прошлых свершений, задерживающие его на прежнем, действительном уровне сознания и не пускающие его дальше. Стараются при этом и темненькие, раздувая огни чувств, казалось, уже изжитых. Это стражи ступени, не позволяющие подняться на нее, если не преодолена их магнетическая, втягивающая в себя, подобно воронке, сила. Непреодоленные сейчас, не будут преодолены и в Надземном. И хорошо, когда прошлое являет силу свою, чтобы мог видеть идущий опасность и </w:t>
      </w:r>
      <w:r w:rsidR="00503321">
        <w:lastRenderedPageBreak/>
        <w:t>степень врага. Они снова отступят туда, откуда пришли, и снова собрать можно будет энергии для продвижения, но уже зная врага, стерегущего на подъеме и готового стать снова преградой, если не был сейчас побежден. Все сосредоточивается в области мысли, и испытание мыслей идет, и знать должен ясно идущий, что представляет собою сущность порождений стихий, вставших преградою на пути его к Свету.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783.</w:t>
      </w:r>
      <w:r w:rsidR="00503321">
        <w:t xml:space="preserve"> (508). </w:t>
      </w:r>
      <w:r w:rsidR="00503321" w:rsidRPr="00726B6D">
        <w:rPr>
          <w:b/>
        </w:rPr>
        <w:t>(Нояб. 3).</w:t>
      </w:r>
      <w:r w:rsidR="00503321">
        <w:t xml:space="preserve"> При честности самоанализа можно видеть свои недостатки, чтобы при новой волне подъема более успешно с ними бороться. Подъемы и спады сознания неизбежны. Все дело в том, чтобы при спаде не порождать новых кармических следствий, идущих вразрез с достигнутой ступенью. Потерять достижения после многих лет упорных усилий легко, но восстановить трудно черезвычайно.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784.</w:t>
      </w:r>
      <w:r w:rsidR="00503321">
        <w:t xml:space="preserve"> (509). </w:t>
      </w:r>
      <w:r w:rsidR="00503321" w:rsidRPr="00726B6D">
        <w:rPr>
          <w:b/>
        </w:rPr>
        <w:t>(Нояб. 4).</w:t>
      </w:r>
      <w:r w:rsidR="00503321">
        <w:t xml:space="preserve"> Опыт этих дней убедил в том, что мысль сильнее очевидности плотной и что мечта может заслонить окружающее настолько, что мечтой можно жить. Все указывает на реальность мысленных образований, и если мысль столь сильна в мире земном, то какова же ее сила в Надземном. Поистине, она становится реальностью для сознания и заменяет собою утраченный мир грубой материи, вводя человека в мир реальности. Кроме того, если здесь, на Земле, устремление к Свету заменяется построением мысленных форм личного порядка, служащих удовлетворению самости, то и в Надземном, где мысль приобретает еще большую силу, вместо стремления к Владыке, мысли будут услаждать устремления самости и личные желания земного характера. Так множество утопают там в тумане личного миража, перенося в Тонкий Мир всю силу неудовлетворенных на Земле вожделений. Все это связано с личностью последнего воплощения. А так как она фактически умерла, то, вместо прекрасной действительности Надземного Мира, творческое воображение освободившегося от тела духа создает мир мысленных нагромождений, состоящий из осколков и пережитков земного существования, создающих человеку призрачный мир мысленных образований, в котором он и живет. Вывод из всего этого один: велика сила мысли, творящей и действительность сущего и призраки Майи, земной и надземной.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 xml:space="preserve">785. </w:t>
      </w:r>
      <w:r w:rsidR="003312B3" w:rsidRPr="00726B6D">
        <w:rPr>
          <w:b/>
        </w:rPr>
        <w:t>(М.А.</w:t>
      </w:r>
      <w:r w:rsidR="003312B3" w:rsidRPr="003312B3">
        <w:rPr>
          <w:b/>
        </w:rPr>
        <w:t>Й.).</w:t>
      </w:r>
      <w:r w:rsidR="00503321">
        <w:t xml:space="preserve"> Очень трудно признать, что и в мире земном жизнь сознания обуславливается мыслью и что Майя земная есть создание мышления. Но, это поняв, можно сделать еще один шаг вперед, осознав, что мысли творятся и могут твориться волею человека. Во всяком случае, мысль творит человек сам. Следовательно, тот мир, в котором он живет, внутренний мир, вольно или невольно, но им самим создается. Внешнее окружение только аккомпанемент мелодиям духа. Для оптимиста все</w:t>
      </w:r>
      <w:r w:rsidR="00880711">
        <w:t xml:space="preserve"> — </w:t>
      </w:r>
      <w:r w:rsidR="00503321">
        <w:t xml:space="preserve">причина </w:t>
      </w:r>
      <w:r w:rsidR="00503321">
        <w:lastRenderedPageBreak/>
        <w:t>радости, для пессимиста</w:t>
      </w:r>
      <w:r w:rsidR="00880711">
        <w:t xml:space="preserve"> — </w:t>
      </w:r>
      <w:r w:rsidR="00503321">
        <w:t>огорчения. Ибо мера всех вещей</w:t>
      </w:r>
      <w:r w:rsidR="00880711">
        <w:t xml:space="preserve"> — </w:t>
      </w:r>
      <w:r w:rsidR="00503321">
        <w:t>сам человек.</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786.</w:t>
      </w:r>
      <w:r w:rsidR="00503321" w:rsidRPr="00726B6D">
        <w:t xml:space="preserve"> </w:t>
      </w:r>
      <w:r w:rsidR="00503321">
        <w:t xml:space="preserve">(510). </w:t>
      </w:r>
      <w:r w:rsidR="00C065BF" w:rsidRPr="00C065BF">
        <w:rPr>
          <w:b/>
        </w:rPr>
        <w:t>(Гуру).</w:t>
      </w:r>
      <w:r w:rsidR="00503321">
        <w:t xml:space="preserve"> Сперва осознать, что сам</w:t>
      </w:r>
      <w:r w:rsidR="00880711">
        <w:t xml:space="preserve"> — </w:t>
      </w:r>
      <w:r w:rsidR="00503321">
        <w:t>владыка собственных мыслей, создатель и породитель их всех, а потом применить это знание на создание мыслей, ведущих к Владыке.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787.</w:t>
      </w:r>
      <w:r w:rsidR="00503321">
        <w:t xml:space="preserve"> (511). </w:t>
      </w:r>
      <w:r w:rsidR="00503321" w:rsidRPr="00726B6D">
        <w:rPr>
          <w:b/>
        </w:rPr>
        <w:t>(Нояб. 7).</w:t>
      </w:r>
      <w:r w:rsidR="00503321">
        <w:t xml:space="preserve"> Во время пралайи сознания следует помнить, что пульсация его касается оболочек, в которых происходит движение, в то время как высшее «Я» остается не затронутым процессом. Когда Говорю, что связь со Мною идет поверх оболочек, Имею в виду условие независимости этой связи от временных и преходящих состояний низших проводников. В них может происходить благодаря ритму спад и подъем при чередовании волн, но высшее «Я», являющееся носителем Света и связанное со Мною Лучом, поверх преходящих изменений, непрерывно и неизбежно идущих во всех оболочках, ибо человек</w:t>
      </w:r>
      <w:r w:rsidR="00880711">
        <w:t xml:space="preserve"> — </w:t>
      </w:r>
      <w:r w:rsidR="00503321">
        <w:t>это процесс.</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788.</w:t>
      </w:r>
      <w:r w:rsidR="00503321">
        <w:t xml:space="preserve"> (512). </w:t>
      </w:r>
      <w:r w:rsidR="003312B3" w:rsidRPr="003312B3">
        <w:rPr>
          <w:b/>
        </w:rPr>
        <w:t>(М.А.Й.).</w:t>
      </w:r>
      <w:r w:rsidR="00503321">
        <w:t xml:space="preserve"> Даже многого достигшие духи вынуждены каждодневно, упорно и яро утверждать себя в Свете, ибо тьма велика и целью имеет их Свет заглушить. Этого нельзя забывать. Это естественно и нормально при существующем положении планеты; светильник должен гореть постоянно, маяку света подобно во тьме.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789.</w:t>
      </w:r>
      <w:r w:rsidR="00503321">
        <w:t xml:space="preserve"> (513). </w:t>
      </w:r>
      <w:r w:rsidR="00C065BF" w:rsidRPr="00C065BF">
        <w:rPr>
          <w:b/>
        </w:rPr>
        <w:t>(Гуру).</w:t>
      </w:r>
      <w:r w:rsidR="00503321">
        <w:t xml:space="preserve"> Если для восхождения к Фокусу Единого Света ставятся какие-то условия, то и восхождение становится условным и ученичество тоже. Движение к Свету должно быть, равно как и ученичество, безусловным, то есть совершаться при всяких условиях. Условное восхождение, так же как и условное ученичество, указует на то, что дух еще не готов.</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790.</w:t>
      </w:r>
      <w:r w:rsidR="00503321">
        <w:t xml:space="preserve"> (514). </w:t>
      </w:r>
      <w:r w:rsidR="00503321" w:rsidRPr="00726B6D">
        <w:rPr>
          <w:b/>
        </w:rPr>
        <w:t>(Нояб. 8).</w:t>
      </w:r>
      <w:r w:rsidR="00503321">
        <w:t xml:space="preserve"> Как же утвердить Свет, когда в сознании большинства людей тьма? Не будет ли свет этот тьмою? Как утвердить будущее, если сознание не дозволяет? Можно ли дать достижения будущего в руки дикарей? Даже атомную энергию обращают на разрушение. Как же с открытиями еще более значительными? Задержка не в Нас. Мера достижимого</w:t>
      </w:r>
      <w:r w:rsidR="00880711">
        <w:t xml:space="preserve"> — </w:t>
      </w:r>
      <w:r w:rsidR="00503321">
        <w:t>в сознании. Поддерживаем всех, кто за Мир Новый. Переходный период тяжек.</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791.</w:t>
      </w:r>
      <w:r w:rsidR="00503321">
        <w:t xml:space="preserve"> (515). </w:t>
      </w:r>
      <w:r w:rsidR="003312B3" w:rsidRPr="003312B3">
        <w:rPr>
          <w:b/>
        </w:rPr>
        <w:t>(М.А.Й.).</w:t>
      </w:r>
      <w:r w:rsidR="00503321">
        <w:t xml:space="preserve"> Сил нет? Дадим. Тьма окружила? Развеем. Вера ослабла? Ее укрепим. Если не поддержим немногих, оставшихся верными нам, кому же поможем? Мы нужны вам, но так же и вы нам нужны. Так же и вам нужны близкие ваши, оставшиеся верными вам. Что из того, что их мало. Верность измеряется не количеством, но качеством. Прохожие пусть мимо проходят. Их за </w:t>
      </w:r>
      <w:r w:rsidR="00503321">
        <w:lastRenderedPageBreak/>
        <w:t>близких не примем. И хорошо, когда отсеивается труха. Жизнь испытует. Впереди Свет.</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792.</w:t>
      </w:r>
      <w:r w:rsidR="00503321">
        <w:t xml:space="preserve"> (516). </w:t>
      </w:r>
      <w:r w:rsidR="00C065BF" w:rsidRPr="00C065BF">
        <w:rPr>
          <w:b/>
        </w:rPr>
        <w:t>(Гуру).</w:t>
      </w:r>
      <w:r w:rsidR="00503321">
        <w:t xml:space="preserve"> Когда очень темно, станем ближе к Тому, Кто Позвал. Чем ближе, тем светлее. И, став, не будем уже отдаляться. Чем дальше отходим, тем темнее вокруг. Фокус светит слиянием сознаний. В отделенности</w:t>
      </w:r>
      <w:r w:rsidR="00880711">
        <w:t xml:space="preserve"> — </w:t>
      </w:r>
      <w:r w:rsidR="00503321">
        <w:t>смерть.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793.</w:t>
      </w:r>
      <w:r w:rsidR="00503321">
        <w:t xml:space="preserve"> (517). </w:t>
      </w:r>
      <w:r w:rsidR="00503321" w:rsidRPr="00726B6D">
        <w:rPr>
          <w:b/>
        </w:rPr>
        <w:t>(Нояб. 9).</w:t>
      </w:r>
      <w:r w:rsidR="00503321">
        <w:t xml:space="preserve"> Сто лет назад ритм жизни был совершенно другой. Выдерживают не все. То, на что раньше требовалось десятки лет, теперь совершается за два, три года. Фильма жизни пропускается через сознание во много раз быстрее. Перемены происходили и раньше, но медленнее. Ускорение усиливается. Перемены во всех областях жизни быстро следуют одна за другой. Если сознание не поспевает, оно остается в рядах сторонников старого мира, становясь сознанием, отстающим от темпа эволюции. Отстающих достаточно много. Отстающими пополняются ряды противников эволюции и сознательными служителями зла. Свойство огненного сознания, к обладанию которым неуклонно движется человечество, заключается в молниеносности происходящих в нем процессов. Мгновенное решение задач как бы озаряет мозг. И ритм убыстрившийся уже не утомляет организм. Люди Нового Мира сильно отличны от людей прошлого века, порою всю жизнь не покидавших родного села или города. Сейчас мысль облетает мир каждодневно. Радио и самолеты сблизили расстояния, уничтожая пространство. Единство времени, места и действия</w:t>
      </w:r>
      <w:r w:rsidR="00880711">
        <w:t xml:space="preserve"> — </w:t>
      </w:r>
      <w:r w:rsidR="00503321">
        <w:t>символ закостенения древнегреческих трагедий, теперь, благодаря быстроте пульса событий, становится фактором Нового Мира. Событие, сегодня случившееся на другом конце планеты, тотчас же становится достоянием масс при помощи радио, телевидения и звукозаписей. Умерший говорит и поет через репродуктор или живет на киноленте. Принцип «Все ныне и здесь» утверждается яро. Все это прообразы будущих достижений раскрывающихся огненных центров человеческого организма, когда будет человек вооружен всеми достижениями техники без единого аппарата, ибо сам явится огненным аппаратом, видящим, слышащим, летающим и знающим. Огненная эпоха идет, преображая планету и человека.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794.</w:t>
      </w:r>
      <w:r w:rsidR="00503321">
        <w:t xml:space="preserve"> (518). </w:t>
      </w:r>
      <w:r w:rsidR="003312B3" w:rsidRPr="003312B3">
        <w:rPr>
          <w:b/>
        </w:rPr>
        <w:t>(М.А.Й.).</w:t>
      </w:r>
      <w:r w:rsidR="00503321">
        <w:t xml:space="preserve"> Ты знай, что дух превыше всего и решение духа определяет направление сознания. Не оболочки и движения в них обуславливают психическую жизнь человека, но решение духа. И когда дух утверждает право свое на то или иное решение, не оболочки, но дух становится как бы над ними, ими владея. Потому никакие уклонения от пути не могут пресечь поступательного движения духа, если понять до конца, что судия в себе и верховный решатель в себе не оболочки, но дух.</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795.</w:t>
      </w:r>
      <w:r w:rsidR="00503321">
        <w:t xml:space="preserve"> (519). </w:t>
      </w:r>
      <w:r w:rsidR="00C065BF" w:rsidRPr="00C065BF">
        <w:rPr>
          <w:b/>
        </w:rPr>
        <w:t>(Гуру).</w:t>
      </w:r>
      <w:r w:rsidR="00503321">
        <w:t xml:space="preserve"> Иного решения нет, как только двигаться дальше. Прошлого нет, ибо оно уже прошло. Настоящее</w:t>
      </w:r>
      <w:r w:rsidR="00880711">
        <w:t xml:space="preserve"> — </w:t>
      </w:r>
      <w:r w:rsidR="00503321">
        <w:t>только мгновенье. И лишь будущее принадлежит нам. Будущее творится мыслью, и потому во власти оно человека. Именно область будущего</w:t>
      </w:r>
      <w:r w:rsidR="00880711">
        <w:t xml:space="preserve"> — </w:t>
      </w:r>
      <w:r w:rsidR="00503321">
        <w:t xml:space="preserve">это та сфера, где человеческий разум </w:t>
      </w:r>
      <w:r w:rsidR="0004784B">
        <w:t xml:space="preserve">— </w:t>
      </w:r>
      <w:r w:rsidR="00503321">
        <w:t>творец и вершитель. Карма плетет свои нити, но творчество духа сильнее. Освобождение от кармы только лишь в духе.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796.</w:t>
      </w:r>
      <w:r w:rsidR="00503321">
        <w:t xml:space="preserve"> (Со сна). Сын Мой, Вижу твою борьбу. Помогаю в пределах дозволенного законом. Усилить и умножить упражнение. Препятствует лунная неизжитость. Расстояния</w:t>
      </w:r>
      <w:r w:rsidR="00880711">
        <w:t xml:space="preserve"> — </w:t>
      </w:r>
      <w:r w:rsidR="00503321">
        <w:t>иллюзия трехмерного мира. Меры Тонкого Мира</w:t>
      </w:r>
      <w:r w:rsidR="00880711">
        <w:t xml:space="preserve"> — </w:t>
      </w:r>
      <w:r w:rsidR="00503321">
        <w:t>другие. Дальность и близость измеряются мыслью. Близко то, что близко в мыслях. Что близко по мысли, близко в сознании. Близка в сознании мысль</w:t>
      </w:r>
      <w:r w:rsidR="00880711">
        <w:t xml:space="preserve"> — </w:t>
      </w:r>
      <w:r w:rsidR="00503321">
        <w:t>близко и то, о чем думается, или тот, о ком думают. Я близок, если мысль сосредоточена на Мне. Но мысль должна пульсировать энергией сердца, ибо мозг</w:t>
      </w:r>
      <w:r w:rsidR="00880711">
        <w:t xml:space="preserve"> — </w:t>
      </w:r>
      <w:r w:rsidR="00503321">
        <w:t>явление плотного мира. Нельзя покорить расстояние мозгом, но можно лишь сердцем. Я с вами всегда, но если вы сердцем со Мною. Быть сердцем с Владыкой</w:t>
      </w:r>
      <w:r w:rsidR="00880711">
        <w:t xml:space="preserve"> — </w:t>
      </w:r>
      <w:r w:rsidR="00503321">
        <w:t>значит любить. Магнитная сила любви в Мире Тонком не знает препятствий, далекое делает близким. Любить будущее</w:t>
      </w:r>
      <w:r w:rsidR="00880711">
        <w:t xml:space="preserve"> — </w:t>
      </w:r>
      <w:r w:rsidR="00503321">
        <w:t>значит быть в нем, жить в нем. Любить Миры Дальние</w:t>
      </w:r>
      <w:r w:rsidR="00880711">
        <w:t xml:space="preserve"> — </w:t>
      </w:r>
      <w:r w:rsidR="00503321">
        <w:t>значит быть притянутым в их орбиту. Любить и желать близости того, что любим и стремиться к нему в Мире Тонком значит иметь. Много было непонимания.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726B6D">
        <w:rPr>
          <w:b/>
        </w:rPr>
        <w:t>797.</w:t>
      </w:r>
      <w:r w:rsidR="00503321">
        <w:t xml:space="preserve"> Скоро будет легче.</w:t>
      </w:r>
    </w:p>
    <w:p w:rsidR="00834937" w:rsidRDefault="00503321" w:rsidP="00503321">
      <w:r>
        <w:t>Когда решение является результатом собственной воли,</w:t>
      </w:r>
      <w:r w:rsidR="00880711">
        <w:t xml:space="preserve"> — </w:t>
      </w:r>
      <w:r>
        <w:t>это лучше, чем чужой.</w:t>
      </w:r>
    </w:p>
    <w:p w:rsidR="00834937" w:rsidRDefault="00503321" w:rsidP="00503321">
      <w:r>
        <w:t>Можете быть спокойны за свое будущее. Его еще нет, но будет. Должны верить верою до конца. Вера магнитна. Верою вершились великие дела во всех областях жизни.</w:t>
      </w:r>
    </w:p>
    <w:p w:rsidR="00834937" w:rsidRDefault="00503321" w:rsidP="00503321">
      <w:r>
        <w:t>Мы не Ценим слово разъясняющее, ибо чувствознание выше. Ведем путем испытаний. Вам тяжело, но тьма велика. В аспекте будущего настоящее</w:t>
      </w:r>
      <w:r w:rsidR="00880711">
        <w:t xml:space="preserve"> — </w:t>
      </w:r>
      <w:r>
        <w:t>ничто. Разделение будущего</w:t>
      </w:r>
      <w:r w:rsidR="00880711">
        <w:t xml:space="preserve"> — </w:t>
      </w:r>
      <w:r>
        <w:t>по ступеням.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 xml:space="preserve">798. </w:t>
      </w:r>
      <w:r w:rsidR="00503321">
        <w:t xml:space="preserve">(520). </w:t>
      </w:r>
      <w:r w:rsidR="00503321" w:rsidRPr="00415FA6">
        <w:rPr>
          <w:b/>
        </w:rPr>
        <w:t>(Нояб. 10).</w:t>
      </w:r>
      <w:r w:rsidR="00503321">
        <w:t xml:space="preserve"> Можно представить себе, что делается в пространстве, когда волны тьмы распространяются по планете, захватывая целые континенты. Тухнут огни светляков, и отемняются сознания множеств. И тогда сердцу особенно тяжко и особенно трудно удержать свой светильник духа от угашения. Очищение планеты от пространственной заразы не может состояться ранее срока. Но ждущие все же дождутся. Эпоха Огня устремляет из глубин Космоса на Землю Лучи Новых Энергий, и силою этих Лучей атмосфера планеты будет очищена. При этом необходима кооперация землян с сущностью пространственных энергий. Она </w:t>
      </w:r>
      <w:r w:rsidR="00503321">
        <w:lastRenderedPageBreak/>
        <w:t>выражается одним словом</w:t>
      </w:r>
      <w:r w:rsidR="00880711">
        <w:t xml:space="preserve"> — </w:t>
      </w:r>
      <w:r w:rsidR="00503321">
        <w:t>созвучие, или соответствие, то есть согласованность сознаний масс с Космопространственным моментом напряжения Новых Энергий. Низкое сознание ответит по своему, высокое</w:t>
      </w:r>
      <w:r w:rsidR="00880711">
        <w:t xml:space="preserve"> — </w:t>
      </w:r>
      <w:r w:rsidR="00503321">
        <w:t>по своему пониманию. Все дело в сознании. От готовности сознания будет зависеть приемлемость психопространственных перемен. Неприемлемость выразится во взрывах и катастрофах. Называем идущее время последней порой, ибо далее уклоняться от неизбежности огненной уж будет нельзя. Одна и та же энергия поднимает руку героя и руку убийцы. Трансформация происходит в сознании и сердце. Идущие энергии можно направить на зло и во благо, на строительство и на разрушение. Дары эволюции могут быть обращены на обновление жизни или же просыпаны в бездну. Огонь творящий и огонь поядающий становится таковым под воздействием человека.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799.</w:t>
      </w:r>
      <w:r w:rsidR="00503321">
        <w:t xml:space="preserve"> (521). </w:t>
      </w:r>
      <w:r w:rsidR="003312B3" w:rsidRPr="003312B3">
        <w:rPr>
          <w:b/>
        </w:rPr>
        <w:t>(М.А.Й.).</w:t>
      </w:r>
      <w:r w:rsidR="00503321">
        <w:t xml:space="preserve"> Если отождествлять свое высшее «Я» с тем, что происходит в оболочках, то о какой же неизменности, постоянстве или стойкости можно тогда говорить. Правда, их можно держать в суровом подчинении, но лишь при условии, если материя, их составляющая, совершенно очищена от элементов низшей шкалы, от тех грубых частичек, которые неизменно входят в состав проводников, не освободившихся от низших притяжений духов. Освобождение может быть достигнуто только путем овладения всеми проводниками, путем подчинения их своеволия воле высшего «Я». В этой борьбе за первородство духа и состоит подвиг жизни каждого ученика. Борьба неизбежна. Рабы оболочек не знают свободы. Высшая форма свободы</w:t>
      </w:r>
      <w:r w:rsidR="00880711">
        <w:t xml:space="preserve"> — </w:t>
      </w:r>
      <w:r w:rsidR="00503321">
        <w:t>это свобода духа.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 xml:space="preserve">800. </w:t>
      </w:r>
      <w:r w:rsidR="00C065BF" w:rsidRPr="00415FA6">
        <w:rPr>
          <w:b/>
        </w:rPr>
        <w:t>(</w:t>
      </w:r>
      <w:r w:rsidR="00C065BF" w:rsidRPr="00C065BF">
        <w:rPr>
          <w:b/>
        </w:rPr>
        <w:t>Гуру).</w:t>
      </w:r>
      <w:r w:rsidR="00503321">
        <w:t xml:space="preserve"> При делимости духа земное сознание может не знать, как и где действуют посланные части духа. И все же нужное действие происходит. Даже во сне доходят отрывки и воспоминания о какой-то другой, высшей, деятельности духа. Много тайн в жизни Архата, и широка орбита его активности. При установлении контакта следует помнить, что земными мерами нельзя ограничивать сфер деятельности духа. Огненное сознание не ограничено ни временем, ни пространством, ни оболочками, когда призвано к действию.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801.</w:t>
      </w:r>
      <w:r w:rsidR="00503321">
        <w:t xml:space="preserve"> (522). </w:t>
      </w:r>
      <w:r w:rsidR="00503321" w:rsidRPr="00415FA6">
        <w:rPr>
          <w:b/>
        </w:rPr>
        <w:t>(Нояб. 11).</w:t>
      </w:r>
      <w:r w:rsidR="00503321">
        <w:t xml:space="preserve"> Проникновение сознания в сферы, находящиеся за пределами обычности, зависит от устремления. Но надо все-таки знать направление и иметь хотя бы малое представление о том, к чему устремляется мысль. Слова «Имеющему прибавится, а у неимеющего отнимется и то, что имеет» приложимы и к этой области явлений. Другими словами, магнетизм мысли начинает действовать только тогда, когда рождена хотя бы маломалейшая устремленная мысль, привлекающая к себе из пространства созвучные ей элементы нарастания. Мысль в пространстве растет</w:t>
      </w:r>
      <w:r w:rsidR="00880711">
        <w:t xml:space="preserve"> — </w:t>
      </w:r>
      <w:r w:rsidR="00503321">
        <w:t xml:space="preserve">это ее свойство. Но из ничего получается </w:t>
      </w:r>
      <w:r w:rsidR="00503321">
        <w:lastRenderedPageBreak/>
        <w:t>только ничто. Мысли о Дальних Мирах будут расти, если уже зародились, но при условии, если поддерживаются устремлением. Постоянство устремления создает постоянство получения, то есть постоянный рост устремленной мысли. В мире причин рождение мысли является как бы только началом, продолжение и завершение, исчерпывающие до конца энергии устремления, происходят уже в Надземном. Подобно живому организму, мысль там вырастает до своего логического предела, чтобы затем, исчерпав себя, постепенно угаснуть, но оставив кристалл будущих выявлений, который можно уподобить семени, долже</w:t>
      </w:r>
      <w:r w:rsidR="00AE19A2">
        <w:t>нствующему когда-</w:t>
      </w:r>
      <w:r w:rsidR="00503321">
        <w:t>то дать новые всходы и новые плоды. Кристаллы мысли всех достижений сосредоточиваются в своем потенциальном виде в теле причинности Бессмертной Триады и сопровождают воплощающийся дух из жизни в жизнь. Забота о мыслях</w:t>
      </w:r>
      <w:r w:rsidR="00880711">
        <w:t xml:space="preserve"> — </w:t>
      </w:r>
      <w:r w:rsidR="00503321">
        <w:t>неотложнейшая задача каждого человека, ибо мысли не умирают в пространстве, но вечно живут, творя будущее своего создателя.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 xml:space="preserve">802. </w:t>
      </w:r>
      <w:r w:rsidR="003312B3" w:rsidRPr="00415FA6">
        <w:rPr>
          <w:b/>
        </w:rPr>
        <w:t>(М</w:t>
      </w:r>
      <w:r w:rsidR="003312B3" w:rsidRPr="003312B3">
        <w:rPr>
          <w:b/>
        </w:rPr>
        <w:t>.А.Й.).</w:t>
      </w:r>
      <w:r w:rsidR="00503321">
        <w:t xml:space="preserve"> Солнце восходит во всякую погоду и при любых условиях. Точно так же и солнечный дух продолжает движение свое по пути при всяких условиях и состояниях своих оболочек. Путник Великого Пути знает, что остановиться и прервать путь нельзя, ибо путь</w:t>
      </w:r>
      <w:r w:rsidR="00880711">
        <w:t xml:space="preserve"> — </w:t>
      </w:r>
      <w:r w:rsidR="00503321">
        <w:t>это смысл, цель и сущность жизни духа. Перед величием и бесконечностью Пути самые большие события земного существования покажутся малыми и незначительными, если на них посмотреть sub special acterni[tas]</w:t>
      </w:r>
      <w:r w:rsidR="0015387E">
        <w:rPr>
          <w:rStyle w:val="FootnoteReference"/>
        </w:rPr>
        <w:footnoteReference w:id="31"/>
      </w:r>
      <w:r w:rsidR="00503321">
        <w:t>. И даже событие, казавшееся столь важным двадцать лет тому назад, при взгляде на него ныне кажется уже утратившим свою остроту и потускневшим. Конечно, имеются в виду события жизни обычной и дела житейские. Ибо то, что от духа, то, что связано с Иерархией, от времени не только не тускнеет, но, наоборот, приобретает все более и более яркую форму и значение. Так делятся впечатления сознания на временные и на непреходящие. Одни</w:t>
      </w:r>
      <w:r w:rsidR="00880711">
        <w:t xml:space="preserve"> — </w:t>
      </w:r>
      <w:r w:rsidR="00503321">
        <w:t>чтобы быстро увянуть и замениться другими, другие</w:t>
      </w:r>
      <w:r w:rsidR="00880711">
        <w:t xml:space="preserve"> — </w:t>
      </w:r>
      <w:r w:rsidR="00503321">
        <w:t>чтобы сопутствовать долго на долгом пути в Беспредельность.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 xml:space="preserve">803. </w:t>
      </w:r>
      <w:r w:rsidR="00C065BF" w:rsidRPr="00415FA6">
        <w:rPr>
          <w:b/>
        </w:rPr>
        <w:t>(Гуру</w:t>
      </w:r>
      <w:r w:rsidR="00C065BF" w:rsidRPr="00C065BF">
        <w:rPr>
          <w:b/>
        </w:rPr>
        <w:t>).</w:t>
      </w:r>
      <w:r w:rsidR="00503321">
        <w:t xml:space="preserve"> Огненные мысли и качества духа</w:t>
      </w:r>
      <w:r w:rsidR="00880711">
        <w:t xml:space="preserve"> — </w:t>
      </w:r>
      <w:r w:rsidR="00503321">
        <w:t>сопутники верные человека на всех путях его жизни. Все мое вечно со мною</w:t>
      </w:r>
      <w:r w:rsidR="00880711">
        <w:t xml:space="preserve"> — </w:t>
      </w:r>
      <w:r w:rsidR="00503321">
        <w:t>надо лишь знать, что «мое»</w:t>
      </w:r>
      <w:r w:rsidR="00880711">
        <w:t xml:space="preserve"> — </w:t>
      </w:r>
      <w:r w:rsidR="00503321">
        <w:t>это то, что не может быть отнято от человека даже тогда, когда отнято от него всё, до тела земного включительно, до всех оболочек его. Осознав нерушимость зерна духа и нетленность его накоплений, можно спокойно идти в будущее, зная, что незыблемы основы бытия человека на Земле и в мирах.</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415FA6">
        <w:rPr>
          <w:b/>
        </w:rPr>
        <w:t>804.</w:t>
      </w:r>
      <w:r w:rsidR="00503321">
        <w:t xml:space="preserve"> (523). </w:t>
      </w:r>
      <w:r w:rsidR="00503321" w:rsidRPr="00415FA6">
        <w:rPr>
          <w:b/>
        </w:rPr>
        <w:t>(Нояб. 12).</w:t>
      </w:r>
      <w:r w:rsidR="00503321">
        <w:t xml:space="preserve"> Проходим ступень испытания мыслей. Лучше, если она пройдена здесь,</w:t>
      </w:r>
      <w:r w:rsidR="00880711">
        <w:t xml:space="preserve"> — </w:t>
      </w:r>
      <w:r w:rsidR="00503321">
        <w:t>в Мире Тонком проходить ее много труднее, так как там с мыслью бороться очень сложно, ибо мысль становится реальностью видимого бытия. Но мысль, укрощенная здесь и приведенная к повиновению, там начинает служить человеку. Внешние условия иногда сводятся к минимуму активности, чтобы ничто не заслоняло реальность мысли. Можно отметить, что мысль приобретает особую жизненность и как бы заменяет собою недостаток и скудность материального окружения. Очень характерна эта возможность восполнять плотную недостачу достаточностью мысленных образований. В мыслях все достижимо и все абсолютно возможно представить себе. И достаточно яркие образы мысли могут восполнить то, чего карма лишила фактически. Поэт и художник живут в мире образов, создаваемых их творческим воображением. Эти образы столь ярки и жизненны, что многие поколения читателей живут ими. На сцене театров можно видеть воплощение этих образов в жизни. Реальность этой области проявления творческой мысли несомненна. Можно усилить ее еще больше и заменить еще в более сильной степени внешнюю жизнь внутренней, лишь бы воображение дозволило. Фактически мыслью живут все, только у обычных людей мысли касаются обычного обихода или обычной работы, не переступая границы необычного. Но в Мире Тонком, где творчество мысли уже не связано обстоятельствами плотного мира, освобождается мысль из темницы материи низшей и</w:t>
      </w:r>
      <w:r w:rsidR="00176DBF">
        <w:rPr>
          <w:lang w:val="en-US"/>
        </w:rPr>
        <w:t xml:space="preserve"> </w:t>
      </w:r>
      <w:r w:rsidR="00503321">
        <w:t>свободно творит. И тут воображение становится решающим фактором творчества, ибо если оно не развито, то и творчество соответственно бедно. Земная жизнь позволяет собирать и накапливать материалы для будущего творчества в Надземном, и чем более развито и богато воображение, тем ярче там жизнь. О развитии воображения следует думать. И лучшей школой для его воспитания будет искусство. Эта сторона значения искусства разработана мало. Искусство питает воображение и дает ему возможность расти. Значение искусства в этом направлении неизмеримо.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805.</w:t>
      </w:r>
      <w:r w:rsidR="00503321">
        <w:t xml:space="preserve"> (524). </w:t>
      </w:r>
      <w:r w:rsidR="003312B3" w:rsidRPr="003312B3">
        <w:rPr>
          <w:b/>
        </w:rPr>
        <w:t>(М.А.Й.).</w:t>
      </w:r>
      <w:r w:rsidR="00503321">
        <w:t xml:space="preserve"> Можно мечтать, и пусть мечты будут отдушиной от тягости плотных условий. Но пусть эта мечта не будет пустым, бесполезным мечтанием, ничего не дающим и, быть может, толкающим вспять. Нет, пусть мечта будет творчески устремляющей. Пусть ведет она в будущее, пусть формует она желаемые качества духа, пусть она создает каналы в пространстве для будущих достижений, и пусть она мощно творит великое, светлое завтра. Учитесь мечтать творчески. Способность мечтать и мечтой заменять скудность физических условий тем хороша, что показывает на достигнутую уже ступень творческого воображения. Надо лишь направить его в должное русло, чтобы драгоценная энергия мысли не тратилась напрасно на мысленные образования, которые не имеют и </w:t>
      </w:r>
      <w:r w:rsidR="00503321">
        <w:lastRenderedPageBreak/>
        <w:t>не могут иметь практического применения ни теперь, ни в будущем. Манилов тоже мечтал, но эти никому не нужные, беспочвенные, нереальные, пустые мечтания не имеют ничего общего с творящей мечтою воображения, созидающего будущие формы жизни как своей, индивидуальной, так и планетной. Мечтою творили все поэты, художники, композиторы, ученые, изобретатели и землепроходцы. Жизнь планеты и человечества движима вперед творящей мечтой. И если рычаг обычных мечтаний повернуть на строительство жизни своей и окружающих, то этим путем можно начать строительство Нового Мира в любых условиях земного существования. Процесс остается прежним, только стрелка показателя ставится под углом практицизма и целеустремленности, соизмеримой с течением эволюции.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806.</w:t>
      </w:r>
      <w:r w:rsidR="00503321">
        <w:t xml:space="preserve"> (525). </w:t>
      </w:r>
      <w:r w:rsidR="00C065BF" w:rsidRPr="00C065BF">
        <w:rPr>
          <w:b/>
        </w:rPr>
        <w:t>(Гуру).</w:t>
      </w:r>
      <w:r w:rsidR="00503321">
        <w:t xml:space="preserve"> Учитель Сказал: «Все Обращаю на пользу». Так и уже развитую способность мечтать Он Обращает на Созидание. Владыки Творят Эволюцию мыслью. Если хотите, это тоже творенье мечтою, только в более конкретных и непреложных формах ее выражения. Огненной мыслью Творят Они будущее планеты и человечества. Им уподобиться можно в творчестве этом, Им подражая. Когда мечта овеяна Красотою, созвучна она Эволюции сущего. Но также и здесь требуется самоотверженность. Ведь мечта не о себе, но об Общем Благе. Такая мечта вольется в общее русло эволюционной мысли и внесет свою лепту на общее дело преображения мира. Сферы творческих мыслей, сферы творящей мечты ясносияющи. Как бы ни была бедна или убога внешняя сторона жизни, или окружающее, мечтою творить можно всегда. К этому творчеству Призывает Учитель. Он Указует и силу Дает мечтание претворить в мощь творческой мысли, горящей мечтою и движимой ею.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807.</w:t>
      </w:r>
      <w:r w:rsidR="00503321">
        <w:t xml:space="preserve"> (526). </w:t>
      </w:r>
      <w:r w:rsidR="00503321" w:rsidRPr="00415FA6">
        <w:rPr>
          <w:b/>
        </w:rPr>
        <w:t>(Нояб. 13).</w:t>
      </w:r>
      <w:r w:rsidR="00503321">
        <w:t xml:space="preserve"> Дисциплина духа есть форма выявления его энергий. Можно сравнить, как в бою ведет себя трус, собою не овладевший, и герой. Как реагирует на голод человек, его победивший, и раб своего желудка. Дисциплина духа есть лучший накопитель Агни. При ее наличии исключается трата энергии на ненужные чувства и переживания. Только подумать, сколько совершенно излишних мыслей, эмоций и чувств допускает недисциплинированное сознание. Все это совершенно напрасная трата драгоценной энергии Агни. Ведь ее с большим успехом и плодоносно можно было бы направить на нечто иное, приносящее полезные результаты. Но астрал не терпит узды. Ему хочется вибрировать на окружающее полною мерою своих накоплений. У него ведь тоже есть накопления, стремящиеся выявить себя соответственно их сущности. Их выявлять</w:t>
      </w:r>
      <w:r w:rsidR="00880711">
        <w:t xml:space="preserve"> — </w:t>
      </w:r>
      <w:r w:rsidR="00503321">
        <w:t xml:space="preserve">значит усиливать их и позволять им расти беспредельно. Он яро восстанет прежде всего против дисциплины мысли, против всякого порядка, против ритма </w:t>
      </w:r>
      <w:r w:rsidR="00503321">
        <w:lastRenderedPageBreak/>
        <w:t>каждодневного контакта с Учителем или указуемых упражнений. Даже утверждение Лика в третьем глазу вызовет его бешеное противодействие, ибо обуздывает его своеволие и распущенность. Но даже простой послух собою являл известный вид дисциплины духа. Группа людей, связанных дисциплиною, представляет собою уже не толпу обывателей, но военную часть и уже силу. Так же силу являет и человек, энергии которого собраны в монолит для действия, а не разбросаны по всем направлениям, как это бывает у мятущихся духов. Собранность, сдержанность, владение собою, самоконтроль, спокойствие и венец всех достижений</w:t>
      </w:r>
      <w:r w:rsidR="00880711">
        <w:t xml:space="preserve"> — </w:t>
      </w:r>
      <w:r w:rsidR="00503321">
        <w:t>равновесие духа</w:t>
      </w:r>
      <w:r w:rsidR="00880711">
        <w:t xml:space="preserve"> — </w:t>
      </w:r>
      <w:r w:rsidR="00503321">
        <w:t>суть достижения Архата. Стоит потрудиться над тем, что становится неотъемлемыми достижениями человека на все время, которое есть. Сколько случайных, идущих со стороны омрачений допускает недисциплинированное мышление. Когда становится очень темно и тьма наступает, серебряная узда духа на всех проявлениях ученика делается особенно нужной. Иначе через жизнь не пройти. Необузданные оболочки расстройство внесут в микрокосм человека и все, что достигнуто раньше, разрушат.</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808.</w:t>
      </w:r>
      <w:r w:rsidR="00503321">
        <w:t xml:space="preserve"> (527). </w:t>
      </w:r>
      <w:r w:rsidR="003312B3" w:rsidRPr="003312B3">
        <w:rPr>
          <w:b/>
        </w:rPr>
        <w:t>(М.А.Й.).</w:t>
      </w:r>
      <w:r w:rsidR="00503321">
        <w:t xml:space="preserve"> Когда сгущается тьма и идем по краю пропасти, надежда только на проводника, на Того, Кто Ведет. Нет надежды другой. Тогда можно положиться на Руку Ведущего. Но часто бывает, что именно в эти моменты недоумие пытается отделиться, утрачивая столь нужное доверие и веру в будущее, в то, что идущий с Ведущим дойдет. Но ведь Сказано держаться «крепко, каждую минуту, во всех делах». Сказано не напрасно, но в предвидении наступления тьмы и именно во время опасного перехода. Явление пути сопровождается многими трудностями, неожиданностями и опасностями. Ведь Владыка Предупредил: «Останешься один». Значит, надо было заранее подготовить себя к тому, что оставят все, и близкие, и далекие. Это испытание неизбежно на известной ступени. Владыка Предвидел ее. Так можно ли удивляться происходящему. Не удивляться, но знать надо, как извилисты тропы отходящих и как непомерна злоба людская и бессердечие, какими бы прекрасными словами они ни прикрывались. Через одиночество придется пройти, и не теряя равновесия духа, и не нарушая путь свой. Ведь все это</w:t>
      </w:r>
      <w:r w:rsidR="00880711">
        <w:t xml:space="preserve"> — </w:t>
      </w:r>
      <w:r w:rsidR="00503321">
        <w:t>только знаки пути. И чем более ярко явлены отступничество, неблагодарность, осуждение и поношение, тем лучше отмечен путь восхождения духа. Именно со стороны допущенных к сердцу сыплются наиболее болезненные удары. И все же надо идти, и все же</w:t>
      </w:r>
      <w:r w:rsidR="00880711">
        <w:t xml:space="preserve"> — </w:t>
      </w:r>
      <w:r w:rsidR="00503321">
        <w:t>не утрачивать веру в человека, и вновь возвращающихся после блужданий встретить, не отвергая, если только не перейдена черта предательства или оскорбления Иерархии.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809.</w:t>
      </w:r>
      <w:r w:rsidR="00503321">
        <w:t xml:space="preserve"> (528). </w:t>
      </w:r>
      <w:r w:rsidR="00C065BF" w:rsidRPr="00C065BF">
        <w:rPr>
          <w:b/>
        </w:rPr>
        <w:t>(Гуру).</w:t>
      </w:r>
      <w:r w:rsidR="00503321">
        <w:t xml:space="preserve"> У нас было много последователей, поклонников и были даже ученики, но близких много ли было? </w:t>
      </w:r>
      <w:r w:rsidR="00503321">
        <w:lastRenderedPageBreak/>
        <w:t>Многие ли были допущены к сердцу? Одиночество сопутствовало и нам в нашей жизни. Близкими тех почитаем, кто с нами идет до конца, тех, кто с нами и в жизни, и в смерти, и здесь, на Земле, и там, в Мире Надземном. Это близкие наши, а остальные прохожие, или враги, или встречные только. Даже друзья разделяются на неверных и верных. Ценим последних, ибо они становятся близкими. Настоящая близость</w:t>
      </w:r>
      <w:r w:rsidR="00880711">
        <w:t xml:space="preserve"> — </w:t>
      </w:r>
      <w:r w:rsidR="00503321">
        <w:t>поверх жизни и смерти всех оболочек, ибо пылает бессмертной любовью.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810. (Нояб. 14).</w:t>
      </w:r>
      <w:r w:rsidR="00503321">
        <w:t xml:space="preserve"> Друг Мой, мысль творит стихийные (образы) облики из вещества стихий. Назовем его стихийной материей. Порождения стихий представляют собою не что иное, как именно эти образования, или мысли, облеченные в формы. Следовательно, для получения стихийного облика необходимы два условия: мысль и то вещество, в которое облекается созданная мыслью форма. Это вещество можно считать мысленной материей, или материей мысли. Из ничего н</w:t>
      </w:r>
      <w:r w:rsidR="00AE19A2">
        <w:t>ельзя создать ничего. Надо что-</w:t>
      </w:r>
      <w:r w:rsidR="00503321">
        <w:t>то иметь, чтобы творить даже мыслью. Каждый человек, перед которым проносятся вереницы мысленных образов и даже целые потоки мысленных образований, должен понять, что они состоят из чего-то. Это что-то и будет стихийной материей, образующей мысленные формы. Стихии сами по себе инертны, и нужно прикосновение к ним мысли, порожденной сознанием, чтобы получить в них определенный рефлекс. Всё пространство наполнено этой стихийной материей, являющейся материалом для использования его мыслью. Мысль сама по себе не есть вещество стихийной материи, но энергия, воздействующая на нее. Человек, породитель сознательной мысли, является творцом стихийных образований и несет ответственность за их природу и формы. Светлое и темное сознания</w:t>
      </w:r>
      <w:r w:rsidR="00880711">
        <w:t xml:space="preserve"> — </w:t>
      </w:r>
      <w:r w:rsidR="00503321">
        <w:t>оба порождают соответственные формы, которые пребывают в пространстве, насыщая его Светом или тьмою. Эти формы, в зависимости от силы порождающего их сознания, могут быть либо краткой, либо очень большой длительности и мощи, воздействуя в свою очередь на всё окружающее и созвучные этим формам сознания. Ответственность человека за творимые им формы велика.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 xml:space="preserve">811. </w:t>
      </w:r>
      <w:r w:rsidR="003312B3" w:rsidRPr="00415FA6">
        <w:rPr>
          <w:b/>
        </w:rPr>
        <w:t>(М</w:t>
      </w:r>
      <w:r w:rsidR="003312B3" w:rsidRPr="003312B3">
        <w:rPr>
          <w:b/>
        </w:rPr>
        <w:t>.А.Й.).</w:t>
      </w:r>
      <w:r w:rsidR="00503321">
        <w:t xml:space="preserve"> Неизменяем Владыка. Постоянство и неизменность являются также необходимыми качествами и ученика. Имею в виду постоянство преданности и устремления и неизменность и твердость упорного и настойчивого следования по Пути. Слишком много колеблющихся, слишком много сомневающихся и лишенных полноты доверия к Тому, Кто Ведет. Для того и даются Основы, чтобы крепко на них утвердить сознание и никогда уже более от них не отклоняться. Колеблется всё, и среди этой всеобщей неустойчивости окружающего Основы как гранитный фундамент, на котором можно спокойно и уверенно возводить каждому утвердившемуся на Основах свой дом духа. И в моменты планетного </w:t>
      </w:r>
      <w:r w:rsidR="00503321">
        <w:lastRenderedPageBreak/>
        <w:t>смятения можно повторно и повторно утверждать себя на Основах, зная, что непоколебимы они.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 xml:space="preserve">812. </w:t>
      </w:r>
      <w:r w:rsidR="00C065BF" w:rsidRPr="00415FA6">
        <w:rPr>
          <w:b/>
        </w:rPr>
        <w:t>(</w:t>
      </w:r>
      <w:r w:rsidR="00C065BF" w:rsidRPr="00C065BF">
        <w:rPr>
          <w:b/>
        </w:rPr>
        <w:t>Гуру).</w:t>
      </w:r>
      <w:r w:rsidR="00503321">
        <w:t xml:space="preserve"> При Обращении вопросы бывают двух родов: одни прямо и непосредственно затрагивают карму вопрошающего, другие</w:t>
      </w:r>
      <w:r w:rsidR="00880711">
        <w:t xml:space="preserve"> — </w:t>
      </w:r>
      <w:r w:rsidR="00503321">
        <w:t>отвлеченнонейтральны. На первые обычно ответа не бывает, так как карму нельзя задевать. На вторые ответы даются полные и исчерпывающие, но по сознанию. Прямое вмешательство в карму недопустимо. Но когда импульс идет из глубины собственного сознания, тогда нарушения кармы не происходит и тогда дается ответ. Поэтому сетования на отсутствие прямого ответа безосновательны и показывают незнание Основ. Рано или поздно на каждый вопрос дается ответ, но лишь в форме, допускаемой условиями и правилами ученичества. В этом следует четко разбираться, чтобы освободить себя от напрасных и непродуманных огорчений. Учитель озабочен дать всё, что может, но лишь в пределах вместимости сознания и в рамках закона.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415FA6">
        <w:rPr>
          <w:b/>
        </w:rPr>
        <w:t>813. (Нояб. 16).</w:t>
      </w:r>
      <w:r w:rsidR="00503321">
        <w:t xml:space="preserve"> Колеблется все, непоколебима лишь Лестница Иерархии. Поймем это выражение широко. Ведь колебания и неустойчивость не только вовне, но и внутри. Нельзя опереться ни на что и ни на кого вне, нельзя опереться и на поток беспрерывно меняющихся мыслей и чувств внутри. Опереться можно только лишь на Ведущего. Когда после попыток найти убежище в чем-то внешнем или в чем-то внутреннем, попыток, себя не оправдавших, возвращаемся снова к прочной и неизменной опоре, которой является Иерарх, то убеждаемся, что это единственно прочная и надежная опора, которая никогда не изменит. Нужно понять, сколь преходящи все опоры земные и все состояния оболочек. Самая пылкая и страстная любовь сегодня завтра тускнеет и выцветает. Самое прочное и надежное положение и благополучие завтра оказывается неустойчивым и обманувшим надежды. Всякие надежды на нечто временное и преходящее так же непрочны, как и все, что преходит во времени. Лучше всего взять себе за правило внутренне не опираться ни на что, кроме Учителя. Но для этого придется пойти против очевидности и ее логики. Своего рода революция в сознании. Пример Иова не нов, но жизненен яро. Вера до конца непреложно приведет к цели. Разрушились царства, исчезли народы, погибли когда-то великие цивилизации, и море и пески покрыли развалины городов. Это ли не доказательство преходимости дел человеческих, какими бы устойчивыми они ни казались. Даже прейдут луна и Солнце, но не дух, вечный странник по звездам, не утешение это тем, чего не существует, но огненная действительность жизни духа, сознательно утверждающего великую формулу бытия человека, выражающуюся в двух словах: «Я есмь».</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415FA6">
        <w:rPr>
          <w:b/>
        </w:rPr>
        <w:t xml:space="preserve">814. </w:t>
      </w:r>
      <w:r w:rsidR="003312B3" w:rsidRPr="00415FA6">
        <w:rPr>
          <w:b/>
        </w:rPr>
        <w:t>(</w:t>
      </w:r>
      <w:r w:rsidR="003312B3" w:rsidRPr="003312B3">
        <w:rPr>
          <w:b/>
        </w:rPr>
        <w:t>М.А.Й.).</w:t>
      </w:r>
      <w:r w:rsidR="00503321">
        <w:t xml:space="preserve"> Среди временного и преходящего утешение в непреходящем, то есть вечном. Никакие уголки, дворцы или лачуги, по которым ютятся или прячутся люди, не спасут от действительности прозревшее сознание. Действительность неотрицаема. Обычному человеку очевидность еще может создать иллюзию защищенности и прочности его земного окружения и его длительности, но в период, когда на Земле потрясены все устои до основания, пробудившийся дух не найдет себе места, где бы смог он главу преклонить. Потому птицы имеют гнезда, а лисицы норы, но дух человеческий, устремившийся к решению жизни, приюта на Земле себе не найдет. Это плата за вторжение мысли в область несомненного. И не только от того страдали высокие духи, что их не понимали, преследовали и поносили окружающие, но также и потому, что очень трудно было выносить противоречие и разрыв между тем, что они знали, и тем, что видели вокруг. Потолок духа и плотная очевидность не согласуются с тем, какой должна была бы быть жизнь. И только будущее с его неисчерпаемыми возможностями может служить сферою выявления творческих устремлений духа. Именно в будущее устремлялись и устремляли других все великие люди и строили в нем то, чего создать не могли среди того, что их окружало. Учение зовет в будущее, ибо решение в нем.</w:t>
      </w:r>
    </w:p>
    <w:p w:rsidR="00834937" w:rsidRDefault="00834937" w:rsidP="00503321"/>
    <w:p w:rsidR="00503321" w:rsidRDefault="00D866C7" w:rsidP="00503321">
      <w:pPr>
        <w:rPr>
          <w:lang w:val="en-US"/>
        </w:rPr>
      </w:pPr>
      <w:r w:rsidRPr="00AE7011">
        <w:rPr>
          <w:b/>
        </w:rPr>
        <w:t>19</w:t>
      </w:r>
      <w:r>
        <w:rPr>
          <w:b/>
          <w:lang w:val="en-US"/>
        </w:rPr>
        <w:t>63</w:t>
      </w:r>
      <w:r w:rsidRPr="00AE7011">
        <w:rPr>
          <w:b/>
        </w:rPr>
        <w:t xml:space="preserve"> г. </w:t>
      </w:r>
      <w:r w:rsidR="00503321" w:rsidRPr="00415FA6">
        <w:rPr>
          <w:b/>
        </w:rPr>
        <w:t>815.</w:t>
      </w:r>
      <w:r w:rsidR="00503321">
        <w:t xml:space="preserve"> (529). </w:t>
      </w:r>
      <w:r w:rsidR="00C065BF" w:rsidRPr="00C065BF">
        <w:rPr>
          <w:b/>
        </w:rPr>
        <w:t>(Гуру).</w:t>
      </w:r>
      <w:r w:rsidR="00503321">
        <w:t xml:space="preserve"> Когда тяжко невыносимо, думайте о Владыке. Повторяйте избранную формулу, ритмом повторения отгоняя прибой наступающей тьмы. Тигр не от Света, надо оборониться Владыкой. В мысленных построениях о личном, земном, убежище не найти. Помните, Сказано: «Приидите ко Мне все». Формулу поймите широко, на все времена. Великое переустройство, идущее на планете, тяжко отражается на сознании потому, что разрушение старого мира происходит и в Мире Тонком, и мыслью ни на что старое, на то, что от прошлого, уже опереться нельзя. Спасение в будущем.</w:t>
      </w:r>
    </w:p>
    <w:p w:rsidR="00415FA6" w:rsidRPr="00415FA6" w:rsidRDefault="00415FA6" w:rsidP="00503321">
      <w:pPr>
        <w:rPr>
          <w:lang w:val="en-US"/>
        </w:rPr>
      </w:pPr>
    </w:p>
    <w:p w:rsidR="00834937" w:rsidRDefault="00503321" w:rsidP="00415FA6">
      <w:pPr>
        <w:pStyle w:val="Quote"/>
      </w:pPr>
      <w:r>
        <w:t>Во сне видел, что был у К.Н. на посвящении и потом должен был посетить его еще раз. Подробности не помню.</w:t>
      </w:r>
    </w:p>
    <w:p w:rsidR="00503321" w:rsidRDefault="00D866C7" w:rsidP="00503321">
      <w:r w:rsidRPr="00AE7011">
        <w:rPr>
          <w:b/>
        </w:rPr>
        <w:t>19</w:t>
      </w:r>
      <w:r>
        <w:rPr>
          <w:b/>
          <w:lang w:val="en-US"/>
        </w:rPr>
        <w:t>63</w:t>
      </w:r>
      <w:r w:rsidRPr="00AE7011">
        <w:rPr>
          <w:b/>
        </w:rPr>
        <w:t xml:space="preserve"> г. </w:t>
      </w:r>
      <w:r w:rsidR="00503321" w:rsidRPr="00415FA6">
        <w:rPr>
          <w:b/>
        </w:rPr>
        <w:t>816.</w:t>
      </w:r>
      <w:r w:rsidR="00503321">
        <w:t xml:space="preserve"> (530). </w:t>
      </w:r>
      <w:r w:rsidR="00503321" w:rsidRPr="00415FA6">
        <w:rPr>
          <w:b/>
        </w:rPr>
        <w:t>(Нояб. 17).</w:t>
      </w:r>
      <w:r w:rsidR="00503321">
        <w:t xml:space="preserve"> По упорству навязчивых мыслей, или мыслей о том, к чему лежит сердце или на чем сосредоточен особый интерес или склонность, можно судить, что мысли не есть нечто низкое, туманное или неуловимое. Нет, мысль есть энергия, конкретная и устойчивая, облекающаяся в явные, видимые внутренним зрением, формы. Художник, или архитектор, или изобретатель видит во всех подробностях те образы, на которых сосредоточено его внимание. Правда, некоторые мысли, особенно те, которые хочется уловить из пространства, иногда упорно не даются и ускользают от реализации, но тут дело совсем не в мысли, а в неумении ее уловить, отрешившись полностью от себя и потушив поток собственных мыслей. Это не всегда удается. Никакое яркое </w:t>
      </w:r>
      <w:r w:rsidR="00503321">
        <w:lastRenderedPageBreak/>
        <w:t>представление о пище голода не утолит. Это касается всех отправлений организма. Но все они могут быть подчинены до известной степени воле. Голод останется, но не будет владеть сознанием, вызывая нежелательные эмоции. Ощущения контроли</w:t>
      </w:r>
      <w:r w:rsidR="00AE19A2">
        <w:t>руются волей у разных людей по-</w:t>
      </w:r>
      <w:r w:rsidR="00503321">
        <w:t>разному. Один и дня не в состоянии прожить без пищи, другой живет несколько суток, не ощущая особых страданий. Это различие тоже касается всех отправлений организма. Регулирует ощущения мысль, направляемая волей. Состояние сознания определяет характер ощущений. Первые христиане с восторгом на лице пели гимны в моменты самых острых страданий, и даже на огне. Загипнотизированный может есть воображаемые фрукты и наслаждаться этим ощущением. Лабораторией для всех ощущений является сам человек, но не внешние условия. Конечно, огонь жжет, и раны причиняют боль, но в разгаре боя не ощущают порой даже серьезных ранений. Все это Говорится к тому, чтобы осознать, насколько относительно все ощущаемое человеком, ибо мерой вещей является сам человек.</w:t>
      </w:r>
    </w:p>
    <w:p w:rsidR="00415FA6" w:rsidRDefault="00415FA6" w:rsidP="00503321">
      <w:pPr>
        <w:rPr>
          <w:lang w:val="en-US"/>
        </w:rPr>
      </w:pPr>
    </w:p>
    <w:p w:rsidR="00834937" w:rsidRDefault="00503321" w:rsidP="00415FA6">
      <w:pPr>
        <w:pStyle w:val="Quote"/>
      </w:pPr>
      <w:r>
        <w:t>Пишется с великим трудом или же не пишется вовсе. Очень темно, и положение обстоятельств кажется безысходно унылым.</w:t>
      </w:r>
    </w:p>
    <w:p w:rsidR="00834937" w:rsidRDefault="00D866C7" w:rsidP="00503321">
      <w:r w:rsidRPr="00AE7011">
        <w:rPr>
          <w:b/>
        </w:rPr>
        <w:t>19</w:t>
      </w:r>
      <w:r>
        <w:rPr>
          <w:b/>
          <w:lang w:val="en-US"/>
        </w:rPr>
        <w:t>63</w:t>
      </w:r>
      <w:r w:rsidRPr="00AE7011">
        <w:rPr>
          <w:b/>
        </w:rPr>
        <w:t xml:space="preserve"> г. </w:t>
      </w:r>
      <w:r w:rsidR="00503321" w:rsidRPr="00415FA6">
        <w:rPr>
          <w:b/>
        </w:rPr>
        <w:t>817. (Нояб. 18).</w:t>
      </w:r>
      <w:r w:rsidR="00503321">
        <w:t xml:space="preserve"> Что же делать? Переждать терпеливо период нагнетения и отягощения обстоятельствами. Кончается все рано или поздно. Кончится и тяжкое время. Не у вас одних оно тяжко. Тяжко далеким и близким. Тяжко Владыкам. А если кто и продолжает беспечальную жизнь, не позавидуем этим утратившим чуткость к происходящему. «Душа Моя скорбит смертельно»</w:t>
      </w:r>
      <w:r w:rsidR="00880711">
        <w:t xml:space="preserve"> — </w:t>
      </w:r>
      <w:r w:rsidR="00503321">
        <w:t>тоже формула восходящего духа. И нигде не сказано, сколь длительными должны быть периоды скорби. Их не избежать, равно как и соприкосновения и пребывания «во тьме внешней», где «плач и скрежет зубовный». «В мире будете иметь скорбь», но мир Победивший Зовет к победе и Свету.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818. (Нояб. 19).</w:t>
      </w:r>
      <w:r w:rsidR="00503321">
        <w:t xml:space="preserve"> Эпоха личной торговли прошла. Не быть малым хищникам. Не быть и большим. Прошла эпоха биржевых спекуляций. Все, что еще осталось и пока процветает, осуждено окончательно и бесповоротно. Осуждено и всякое другое хищничество, включая и монополистическое. Осужден старый мир окончательно и бесповоротно. Осуждена и страна, которая служит его главной опорою. Несчастная страна. Уже можно видеть, как терпит она неудачи, как рассыпаются прахом плоды ее колоссальных усилий. И золото не помогает. И монополии начинают чувствовать, как колеблется самое основание, на котором построено их обреченное на уничтожение могущество. Будут получать удары один за другим, которые будут все время усиливаться. И вся их политика потерпит в конечном итоге великое крушение. Восстали народы, и кончилась золота власть. Победы Нового Мира будут расти и </w:t>
      </w:r>
      <w:r w:rsidR="00503321">
        <w:lastRenderedPageBreak/>
        <w:t>умножаться. Все, что от старого мира, обречено. Победно ступает Мир Новый, хотя борьба и велика, и широка, и напряжена до предела. Напряжение это сказывается на всем и на всех тягостью и нагнетениями необычными. Слишком многое надо убрать. И тьма слишком активна. Но Уберем, дабы Мир Новый утвердился повсюду, и вовне, и в сознании масс.</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819.</w:t>
      </w:r>
      <w:r w:rsidR="00503321">
        <w:t xml:space="preserve"> (531). </w:t>
      </w:r>
      <w:r w:rsidR="00503321" w:rsidRPr="00064CDD">
        <w:rPr>
          <w:b/>
        </w:rPr>
        <w:t>(Нояб. 20).</w:t>
      </w:r>
      <w:r w:rsidR="00503321">
        <w:t xml:space="preserve"> Бытие переносится в мысль. А мысль переносится в будущее. А осознание будущего</w:t>
      </w:r>
      <w:r w:rsidR="00880711">
        <w:t xml:space="preserve"> — </w:t>
      </w:r>
      <w:r w:rsidR="00503321">
        <w:t>в настоящее. Это и будет означать</w:t>
      </w:r>
      <w:r w:rsidR="00880711">
        <w:t xml:space="preserve"> — </w:t>
      </w:r>
      <w:r w:rsidR="00503321">
        <w:t>жить в будущем. Наступающая Огненная Эпоха идет под Знаменем Владык, на котором три мира соединяются обнимающим их кругом в один. Сфера объединения</w:t>
      </w:r>
      <w:r w:rsidR="00880711">
        <w:t xml:space="preserve"> — </w:t>
      </w:r>
      <w:r w:rsidR="00503321">
        <w:t>сознание человека. Это объединение является величайшим знаком Эпохи. Тогда личное сознание заменится сознанием Индивидуальности, объединяющей в своей окружности три мира: земной, астральный и огненный. Человек, утвердившийся в синтезе трех и не скованный ограничениями личного сознания, перешагнет через его границы. Все три мира будут доступны и открыты сознанию, которое сохранит память не только о пребывании в Надземном и не только будет видеть и знать все три мира, но по непрерываемой цепи индивидуального сознания, или осознания своей Индивидуальности, в которой и будет жить, удержит память о прошлых воплощениях и личностях, в которых она проявлялась. Смерти не будет, ибо Индивидуальность бессмертна. Смена оболочек будет рассматриваться столь же естественно, как и смена одежды. И соответственно переменится жизнь и внутренняя, и внешняя. Изменения произойдут прежде всего в сознании человека и отразятся на всех его построениях и творчестве. Полем встреч трех миров остается человеческое сознание, но при трансформации его в сознание сверхличное, то есть осознание своей Бессмертной перевоплощающейся Триады, в которой сосредоточена Индивидуальность человека. Личное растворится в сверхличном, и временная, и смертная оболочка станет выражением Высшего «Я». Конечно, все это будет достигнуто не сразу. Но поток эволюции направляет человечество именно к этой ступени. Поэтому перенесение сознания в будущее и жизнь в нем явятся преддверием Новой Эпохи. Именно сознание переносится в область будущих достижений, тем ускоряя и приближая наступление их. Ведь осознание есть почти уже овладение или, по крайней мере, прямой путь к нему. Надо знать, куда направляется человечество Космической Волей в своем спиральном эволюционном движении в будущее. Космическую Волю можно в данном случае рассматривать в рамках законов развития общепланетного человеческого коллектива, взятого в целом и даже в связи с человечеством Дальних Миров нашей Солнечной системы. Великое будущее суждено человеку, но вступить в него надо сознательно. Наступающая Эпоха является преддверием этого великого будущего.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820.</w:t>
      </w:r>
      <w:r w:rsidR="00503321">
        <w:t xml:space="preserve"> (532). </w:t>
      </w:r>
      <w:r w:rsidR="003312B3" w:rsidRPr="003312B3">
        <w:rPr>
          <w:b/>
        </w:rPr>
        <w:t>(М.А.Й.).</w:t>
      </w:r>
      <w:r w:rsidR="00503321">
        <w:t xml:space="preserve"> От будущего никуда не уйти, ибо вся Солнечная система в своем спиральном движении несется в это будущее в пространстве. И как бы оболочки ни затемняли знание духа, Космос во всей своей необъятности существует поверх личности малой и малых ее переживаний. Поверх личной жизни несется жизнь мира. Бессмертная, вечная жизнь уявлена даже в былинке. Сбрасывая временные формы, через которые она уявляет себя, эта жизнь никогда не умирает. И так же становится бессмертным и сознание, отождествившее себя с нею, но не с временностью облекающих ее оболочек.</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 xml:space="preserve">821. </w:t>
      </w:r>
      <w:r w:rsidR="00503321">
        <w:t xml:space="preserve">(533). </w:t>
      </w:r>
      <w:r w:rsidR="00C065BF" w:rsidRPr="00C065BF">
        <w:rPr>
          <w:b/>
        </w:rPr>
        <w:t>(Гуру).</w:t>
      </w:r>
      <w:r w:rsidR="00503321">
        <w:t xml:space="preserve"> Ничего в прошлом, ничего в настоящем, и только все</w:t>
      </w:r>
      <w:r w:rsidR="00880711">
        <w:t xml:space="preserve"> — </w:t>
      </w:r>
      <w:r w:rsidR="00503321">
        <w:t>в будущем. Настоящее целесообразно лишь постольку поскольку устремлено оно в будущее и является ступенью к нему.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822.</w:t>
      </w:r>
      <w:r w:rsidR="00503321">
        <w:t xml:space="preserve"> (534). (Вечером, на ночь). Все три мира, слитые воедино и тесно связанные и переплетенные друг с другом, существуют и сейчас. И в действительности в будущем изменятся не три мира и их соотношения, но сознание человека, которое раскроется к восприятию окружающих его и ныне скрытых для него миров во всей их чудесной и яркой действительности.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823.</w:t>
      </w:r>
      <w:r w:rsidR="00503321">
        <w:t xml:space="preserve"> (535). </w:t>
      </w:r>
      <w:r w:rsidR="00503321" w:rsidRPr="00064CDD">
        <w:rPr>
          <w:b/>
        </w:rPr>
        <w:t>(Нояб. 21).</w:t>
      </w:r>
      <w:r w:rsidR="00503321">
        <w:t xml:space="preserve"> Мираж есть реальность, но реальности он не являет. То же самое и Майя есть реальность, но не являет она собою действительности. Так же и мысль, будучи явлением вполне реальным, может в то же время выражать нечто совершенно нереальное. Таким образом, мысль служит либо выражению действительности, либо Майи. Правильно на Востоке называют Майей всю жизнь человека. И только Архат, прозревший к осознанию действительности, освобождается от ее цепей. Майя тесно связана с фактором времени. А время есть создание конечного человеческого рассудка, или земного ума. Даже понятия утра или вечера относительны и касаются лишь определенной точки планеты. Относительность времени признается наукой, особенно в сфере космических вычислений. Все такие понятия, как день, месяц, число, год, относительны и условны и действительности собой не являют. Так же понятия верха и низа, здесь и там, далеко или близко. Все слова человеческого языка относительны тоже. И все они связаны с земным рассудком и личностью человека. Был и есть один священный язык. Он вневременен, и он выражает понятия космические и вечные. К нему близок язык математических символов. В Мире Тонком, в высших слоях, говорят уже без слов. Даже на Земле порою молчание бывает красноречивее слов. Язык молчания ближе к действительности, чем произреченное слово. И мысль бессловесная сильнее облеченной в слова, а мысль без формы </w:t>
      </w:r>
      <w:r w:rsidR="00503321">
        <w:lastRenderedPageBreak/>
        <w:t>выше, чем облеченная в форму. Логика Высших Миров иная и не похожа на логику земную. Выражение «земная мудрость есть вражда против Господа» понимается как противоположение земной Майи и логики, или «мудрости», Высших Миров. Даже логика бесконечно малых и больших величин отличается от логики арифметики и противоречит аксиомам последней, а геометрия фигур на плоскостях и на кривой поверхности столь различная, что формулы первой касаются лишь плоскостей, да и то идеальных, то есть воображаемых. Так на воображениях Майи и строится внутренний мир человека, не являющий собою действительности. В высшем понимании вся проявленная жизнь</w:t>
      </w:r>
      <w:r w:rsidR="00880711">
        <w:t xml:space="preserve"> — </w:t>
      </w:r>
      <w:r w:rsidR="00503321">
        <w:t>это Майя, а человек</w:t>
      </w:r>
      <w:r w:rsidR="00880711">
        <w:t xml:space="preserve"> — </w:t>
      </w:r>
      <w:r w:rsidR="00503321">
        <w:t>свидетель только, которому и снятся эти сны. Потому и Сказано было: «Мое Царство», то есть Мир Мой, «не от мира сего». Теория относительности разрушает незыблемые дотоле основы реальности «мира сего». А вычислительные машины уже шагают впереди мозга, обгоняя его процессы. В этом призрачном мире реальна лишь Лестница Иерархии и мышление Тех, Кто Пришел в этот мир не из мира сего.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824. (Нояб. 24).</w:t>
      </w:r>
      <w:r w:rsidR="00503321">
        <w:t xml:space="preserve"> Приму на Себя решение мира и течения в нем происходящих явлений, влияющих на судьбы его. Спросите, как Допустили, как не Обереги? Но карма не всегда на стороне лучших явлений, ибо представляет собою цепь прошлых причин и неизбежных, благодаря этим причинам, следствий. Но все же не Дадим барсу прыгнуть и, применяя тактику Adversa, Обратим острие кармы против тех, кто поднял меч. Темные действуют в неистовстве умопомрачения, навлекая на себя мощную волну немедленных следствий. Следствиям будут не рады. Следствия будут противоположны ожидаемым. Охраним строящееся здание Нового Мира. Убийцам торжествовать не Дадим. Все спокойно на Шипке. Твердыня на страже планеты.</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825.</w:t>
      </w:r>
      <w:r w:rsidR="00503321">
        <w:t xml:space="preserve"> (536). </w:t>
      </w:r>
      <w:r w:rsidR="00503321" w:rsidRPr="00064CDD">
        <w:rPr>
          <w:b/>
        </w:rPr>
        <w:t>(Нояб. 25).</w:t>
      </w:r>
      <w:r w:rsidR="00503321">
        <w:t xml:space="preserve"> Может ли проявиться лучшее, когда проявляется наихудшее? Может, может, может. Все наихудшее должно выявиться для изживания и уничтожения. Нарыв должен быть вызван наружу и вскрыт, чтобы избежать отравления всего организма. Все худшее во всех уголках земного шара подлежит выявлению. То, что вышло на поверхность, дает в результате космический сор и пойдет в переработку. Ведь из Тонкого Мира продолжают еще приходить те, кто в процессе всепланетного разделения делает свой выбор последний. Уходящие силы, собираясь на полюсе тьмы, дают свой последний бой. Последний, ибо обречены. Удачи не будет ни в чем. Все кажущиеся, временные успехи будут сведены на нет силою страшных кармических обратных ударов. Неверное направление в сторону зла ведет к неизбежному падению в бездну. Ложные предпосылки зла увлекают неудержимо во зло. На ненависти, алчности, человекоубийстве уже нельзя ничего </w:t>
      </w:r>
      <w:r w:rsidR="00503321">
        <w:lastRenderedPageBreak/>
        <w:t>построить или что-то приобрести прочное и устойчивое. Все рушится, идущее против сотрудничества, кооперации и мирного сосуществования. Крайние меры тьме не помогут, как не помогли им при безумной попытке уничтожить Мою Страну два десятка лет тому назад. Обреченность зла и сил темных вызывает безумие их. Но обречены. Вызовут на себя волны могучего противодействия целых народов, строящих на стороне Нового Мира. Самоотвержение зла готово на то, чтобы погибнуть самим, но лишь бы погубить даже планету. Но не Дадим барсу прыгнуть. В орбиту идущих событий вовлечены сознания сотен миллионов людей. Много мужества надо, чтобы силы найти решительно и окончательно стать на стороне строителей Нового Мира и отбросить наследие старого мира и накопленные им в прошлом энергии тьмы. Впереди Предвижу победу Света над тьмою.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 xml:space="preserve">826. </w:t>
      </w:r>
      <w:r w:rsidR="003312B3" w:rsidRPr="00064CDD">
        <w:rPr>
          <w:b/>
        </w:rPr>
        <w:t>(</w:t>
      </w:r>
      <w:r w:rsidR="003312B3" w:rsidRPr="003312B3">
        <w:rPr>
          <w:b/>
        </w:rPr>
        <w:t>М.А.Й.).</w:t>
      </w:r>
      <w:r w:rsidR="00503321">
        <w:t xml:space="preserve"> Происходящее на планете можно уподобить грозе, когда тяжкие тучи нависают над землею и в страшном столкновении противоположных полюсов пространственного огня рождаются мощные вспышки молний и громовые раскаты потрясают Небо и Землю. Бушует вихрь. Но пройдет гроза, и станет спокойно и тихо, и снова начнет пульсировать замолкшая временно жизнь. Заблестит на солнце омытая травка, освежится очищенный воздух, запоют снова лесные пичуги, и всякая тварь оживет. Как вверху, так и внизу. После тьмы</w:t>
      </w:r>
      <w:r w:rsidR="00880711">
        <w:t xml:space="preserve"> — </w:t>
      </w:r>
      <w:r w:rsidR="00503321">
        <w:t>Свет. Жизнь.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064CDD">
        <w:rPr>
          <w:b/>
        </w:rPr>
        <w:t>827.</w:t>
      </w:r>
      <w:r w:rsidR="00503321">
        <w:t xml:space="preserve"> (537). </w:t>
      </w:r>
      <w:r w:rsidR="00C065BF" w:rsidRPr="00C065BF">
        <w:rPr>
          <w:b/>
        </w:rPr>
        <w:t>(Гуру).</w:t>
      </w:r>
      <w:r w:rsidR="00503321">
        <w:t xml:space="preserve"> На происходящее реагируют все, но каждый</w:t>
      </w:r>
      <w:r w:rsidR="00880711">
        <w:t xml:space="preserve"> — </w:t>
      </w:r>
      <w:r w:rsidR="00503321">
        <w:t>по сознанию. Никто не уйдет от общей ответственности за планету, свой земной дом. Удивляются, почему тяжко, почему невыносимо, почему радость ушла, но не понимают того, что разделяют в сознании участь планеты, хотят этого или не хотят, и несут на себе по сознанию своему тягость идущих событий. Даже отрицающие от тягости не свободны, только не отдают себе отчета, откуда она.</w:t>
      </w:r>
      <w:r w:rsidR="00064CDD">
        <w:rPr>
          <w:lang w:val="en-US"/>
        </w:rPr>
        <w:t xml:space="preserve"> </w:t>
      </w:r>
      <w:r w:rsidR="00503321">
        <w:t>Каин сказал, что не сторож он своему брату, но те, кто не Каины, ответственны все; все, все, все, в ком сердце живое живет и болеет за страдающих братьев, какого бы цвета кожи ни были они и где бы ни жили.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265808">
        <w:rPr>
          <w:b/>
        </w:rPr>
        <w:t>828.</w:t>
      </w:r>
      <w:r w:rsidR="00503321">
        <w:t xml:space="preserve"> (538). </w:t>
      </w:r>
      <w:r w:rsidR="00503321" w:rsidRPr="00265808">
        <w:rPr>
          <w:b/>
        </w:rPr>
        <w:t>(Нояб. 26).</w:t>
      </w:r>
      <w:r w:rsidR="00503321">
        <w:t xml:space="preserve"> (Со сна). Начались новые вибрации огненные</w:t>
      </w:r>
      <w:r w:rsidR="00880711">
        <w:t xml:space="preserve"> — </w:t>
      </w:r>
      <w:r w:rsidR="00503321">
        <w:t>трансмутаторы тьмы.</w:t>
      </w:r>
    </w:p>
    <w:p w:rsidR="00834937" w:rsidRDefault="00503321" w:rsidP="00503321">
      <w:r>
        <w:t>Будем по-прежнему соблюдать ритм. Утрата ритма равна потере достижений, добытых путем долголетних усилий. Трудность</w:t>
      </w:r>
      <w:r w:rsidR="00880711">
        <w:t xml:space="preserve"> — </w:t>
      </w:r>
      <w:r>
        <w:t>в условиях пространственных токов. Разновесие планетное сказывается на равновесии сознания и нарушает его. Даже близость удержать можно только с великим трудом. Переждем это время, стараясь держаться поближе, насколько возможно.</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265808">
        <w:rPr>
          <w:b/>
        </w:rPr>
        <w:t>829.</w:t>
      </w:r>
      <w:r w:rsidR="00503321">
        <w:t xml:space="preserve"> (539). </w:t>
      </w:r>
      <w:r w:rsidR="00503321" w:rsidRPr="00265808">
        <w:rPr>
          <w:b/>
        </w:rPr>
        <w:t>(Нояб. 27).</w:t>
      </w:r>
      <w:r w:rsidR="00503321">
        <w:t xml:space="preserve"> Семигранник Владык являет собою величайшую мощь на планете. Так же и путники великого Пути, объединенные Лучами Владыки, представляют собою немалую силу. Сила каждого из них в отдельности состоит из его индивидуальных достижений, или накоплений духа. Самое слово «накопление» указывает на то, что сила накапливается, но не приобретается сразу, накапливается в процессе долгих, многовековых усилий. Гора состоит из песчинок или, более точно, из молекул тех минералов, которые входят в ее состав. Так и сила духа образуется из суммы отдельных, даже маломалейших, усилий, откладывающих кристаллы огненных достижений в Чаше собирателя нетленных накоплений. Каждое, самое малое, усилие и достижение накапливает мощь. Можно горстями наносить целую гору, хотя и незаметна малая песчинка. И в любых обстоятельствах жизни, в любом состоянии или настроении можно всегда сделать или делать что-то такое, что является вкладом в Чашу, будь это хотя бы маломалейшей крупицей огненного сокровища. Можно постепенно, упорно, последовательно овладевать телом и приобретать контроль над его функциями, которые обычно не подчинены воле. Следует отметить, насколько беспомощны люди в случае даже небольших заболеваний, в то время как некоторые довольно легко излечиваются силами собственного организма. Но опыт наслаивается медленно. И вилка расхождения между человеком, который это делает, и тем, кто не делает, столь велика, что неделающему почти невозможно помочь, то есть заставить его вылечиться самостоятельно. Точно так же и во всех прочих областях достижений духа требуются опыт и практика. Но жить все же надо, какова бы ни была жизнь, то есть как бы трудна она ни была. А жить</w:t>
      </w:r>
      <w:r w:rsidR="00880711">
        <w:t xml:space="preserve"> — </w:t>
      </w:r>
      <w:r w:rsidR="00503321">
        <w:t>значит идти, и идти вперед</w:t>
      </w:r>
      <w:r w:rsidR="00880711">
        <w:t xml:space="preserve"> — </w:t>
      </w:r>
      <w:r w:rsidR="00503321">
        <w:t>значит накапливать сокровище Чаши, значит пользоваться каждой возможностью его приумножить. Говорю о путниках великого Пути, то есть о тех, кто осознал смысл и значение жизни. Из песчинок складывается целая гора, из маломалейших достижений духа в течение тысячелетий складывается его монолит, монолит духа. В делании не утомимся. Великое Делание не имеет конца.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830.</w:t>
      </w:r>
      <w:r w:rsidR="00503321">
        <w:t xml:space="preserve"> (540). </w:t>
      </w:r>
      <w:r w:rsidR="003312B3" w:rsidRPr="003312B3">
        <w:rPr>
          <w:b/>
        </w:rPr>
        <w:t>(М.А.Й.).</w:t>
      </w:r>
      <w:r w:rsidR="00503321">
        <w:t xml:space="preserve"> Безумие темных толкает их на крайние меры и мешает им учитывать следствия совершаемых преступлений. В этом просчет их и конечная гибель. И собою уже не могут владеть, ибо безумие бешенства ими владеет. Будут разоблачены. Разоблачение</w:t>
      </w:r>
      <w:r w:rsidR="00880711">
        <w:t xml:space="preserve"> — </w:t>
      </w:r>
      <w:r w:rsidR="00503321">
        <w:t>это для темных самое страшное. Сильны лишь, пока не открыты. Сокрушены будут по принципу: «Мне отмщение, и Аз воздам».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 xml:space="preserve">831. </w:t>
      </w:r>
      <w:r w:rsidR="00C065BF" w:rsidRPr="0097119D">
        <w:rPr>
          <w:b/>
        </w:rPr>
        <w:t>(</w:t>
      </w:r>
      <w:r w:rsidR="00C065BF" w:rsidRPr="00C065BF">
        <w:rPr>
          <w:b/>
        </w:rPr>
        <w:t>Гуру).</w:t>
      </w:r>
      <w:r w:rsidR="00503321">
        <w:t xml:space="preserve"> Передохнуть на Пути не воспрещается. Но даже и отдых пусть будет целеустремленным, когда путник знает, что заутро продолжится путь и что отдых служит лишь для накопления силы, чтобы двигаться дальше. Не воспрещается отдых такой.</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97119D">
        <w:rPr>
          <w:b/>
        </w:rPr>
        <w:t>832.</w:t>
      </w:r>
      <w:r w:rsidR="00503321">
        <w:t xml:space="preserve"> (541). </w:t>
      </w:r>
      <w:r w:rsidR="00503321" w:rsidRPr="0097119D">
        <w:rPr>
          <w:b/>
        </w:rPr>
        <w:t>(Нояб. 28).</w:t>
      </w:r>
      <w:r w:rsidR="00503321">
        <w:t xml:space="preserve"> Приближение и отдаление происходят в духе. Внешние обстоятельства значения не имеют. Конечно, они влияют, но если эти влияния допускаются духом. Во всех случаях решает дух. Ссылки на то, что нечто мешает во внешнем окружении, указывают лишь на неспособность или нежелание уяснить истинное положение вещей. Дух сильный может дать себе ясный отчет, что именно мешает ему стать к Нам ближе. Попытки к еще большему сближению всегда будут наталкиваться на ярое сопротивление того, что еще не изжито в себе. Чем больше усилия, тем упорнее и сопротивление. Стражи Порога сильны. Врата Света охраняются ими. Но стражи эти не что иное, как олицетворение, или воплощение, всех слабостей, недостатков и несовершенств духа. И когда делается мощное усилие приблизиться к Фокусу Света, они энергии этого усилия как бы вбирают в себя, и формы объективного выражения этих несовершенств оживают, нагнетаются силой и становятся реальным и конкретным препятствием на пути, преграждая дальнейшее продвижение. Преодолеть их можно лишь рядом повторных ритмических попыток, не прекращающихся и не останавливающихся ни перед чем. Препятствия лежат в самом себе, но не вовне. Трудно это усвоить практически, так как по неопытности кажется, что мешают только лишь внешние обстоятельства, и если бы их не было, то все шло бы успешно. Но это самообман. Искать причину задержек надо внутри, не считаясь с условиями внешнего окружения. Понимание этого будет уже ступенью преодоления, ибо без осознания сущности задержек их не преодолеть. Все усилия без этого понимания будут идти в неверном направлении и энергия растрачиваться понапрасну. Искать и понять, что задержало, будет первым шагом к победе.</w:t>
      </w:r>
    </w:p>
    <w:p w:rsidR="00834937" w:rsidRDefault="00503321" w:rsidP="0097119D">
      <w:pPr>
        <w:pStyle w:val="Quote"/>
      </w:pPr>
      <w:r>
        <w:t>Видел очень интересный сон: себя в Тонком Мире. Одевал светлую одежду, мыслью ее изменяя. Спрашивал мальчика, знает ли он, что он умерший. Многого не запомнил.</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833.</w:t>
      </w:r>
      <w:r w:rsidR="00503321">
        <w:t xml:space="preserve"> (542). </w:t>
      </w:r>
      <w:r w:rsidR="00503321" w:rsidRPr="0097119D">
        <w:rPr>
          <w:b/>
        </w:rPr>
        <w:t>(Нояб. 29).</w:t>
      </w:r>
      <w:r w:rsidR="00503321">
        <w:t xml:space="preserve"> Мечтания о прошлом бесплодны, так как в прошлом изменить ничего нельзя. Но мысль, устремленная в будущее, творит. В этом разница мыслей прошлого и мыслей будущего. Но с творчеством связана и ответственность за него. Так что мысль о будущем нуждается в строгом контроле. Будущее оформляется мыслью. Каковы мысли, таково и будущее. Не Говорю о будущем ближайшем, которое является результатом ранее порожденных причин, но о том будущем, которое создается ныне творимыми причинами. Чем отдаленнее будущее, тем пластичнее оно и тем легче поддается оформлению. Но ведь творческой будет лишь мысль, утвержденная действием, и будущее творится мыслями, примененными в жизни. Этим отличается творящая мечта от беспочвенных мечтаний. Качества духа, подлежащие утверждению, оформляются мыслью при неуклонном устремлении их приложить в </w:t>
      </w:r>
      <w:r w:rsidR="00503321">
        <w:lastRenderedPageBreak/>
        <w:t>жизни. В далекое будущее можно войти только вооруженным качествами, созвучными этому будущему. Потому главное не в преображении мира, но самого человека. Пока не преобразится человек, мир останется прежним. Именно сознание должно преобразиться, чтобы войти в Новый Мир. Иначе под видом его будет твориться все то же. Мир Новый требует нового человека и обновленного сознания при замене личного начала началом общественным, то есть коллективным.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 xml:space="preserve">834. </w:t>
      </w:r>
      <w:r w:rsidR="00C065BF" w:rsidRPr="0097119D">
        <w:rPr>
          <w:b/>
        </w:rPr>
        <w:t>(Гуру</w:t>
      </w:r>
      <w:r w:rsidR="00C065BF" w:rsidRPr="00C065BF">
        <w:rPr>
          <w:b/>
        </w:rPr>
        <w:t>).</w:t>
      </w:r>
      <w:r w:rsidR="00503321">
        <w:t xml:space="preserve"> Если пронесешь через все незатемненным Образ Владыки, достигнешь желаемого.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835.</w:t>
      </w:r>
      <w:r w:rsidR="00503321">
        <w:t xml:space="preserve"> (543). </w:t>
      </w:r>
      <w:r w:rsidR="00503321" w:rsidRPr="0097119D">
        <w:rPr>
          <w:b/>
        </w:rPr>
        <w:t>(Нояб. 30).</w:t>
      </w:r>
      <w:r w:rsidR="00503321">
        <w:t xml:space="preserve"> Явления Общего Блага и личного определяют границы достижений. Говорилось в свое время о полной Чаше Общего Блага, которая была как бы условием продвижения. Но если сознание заполняется всецело только своим личным, то движение по Пути прекращается. Нельзя сочетать несоединимое. Сфера личного блага столь ограничена, что за пределы ее можно выйти, лишь</w:t>
      </w:r>
      <w:r w:rsidR="00176DBF">
        <w:rPr>
          <w:lang w:val="en-US"/>
        </w:rPr>
        <w:t xml:space="preserve"> </w:t>
      </w:r>
      <w:r w:rsidR="00503321">
        <w:t>только освободившись от оков личности. Всякое насилие над собою результатов не даст. То, что подавлено, но не изжито, рано или поздно поднимет голову. Естественный процесс трансмутации совершается на огнях устремления. Но огонь устремления горит не всегда. Пралайи сознания надо переждать мудро и терпеливо, не допуская, чтобы впадина очередной волны опустилась бы ниже предшествовавшей. Лучшие достижения прошлого хорошо собирать в эти моменты в одно и держать их перед собою как ручательство будущих нахождений. То, что было, то будет, но усиленное явлением нарастания. Захороненное до времени семя будет расти, когда условия станут благоприятны. Нет вечного испытания. Кончится тяжкое время, и снова легко и свободно станет идти. Но переждать время надо бережно, не отягощая и не насилуя карму.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836.</w:t>
      </w:r>
      <w:r w:rsidR="00503321">
        <w:t xml:space="preserve"> (544). </w:t>
      </w:r>
      <w:r w:rsidR="003312B3" w:rsidRPr="003312B3">
        <w:rPr>
          <w:b/>
        </w:rPr>
        <w:t>(М.А.Й.).</w:t>
      </w:r>
      <w:r w:rsidR="00503321">
        <w:t xml:space="preserve"> Все закончится освобождением от тела, или смертью его. Это будет концом условий плотного окружения. Не будет ничего из того, что сейчас теснится перед сознанием и занимает его. И тогда другое, неплотное и нематериальное, встанет перед человеком и станет для него новой реальностью. А все, что сейчас, уйдет в невозвратное, как ушел день вчерашний. Плотная Майя отступит.</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97119D">
        <w:rPr>
          <w:b/>
        </w:rPr>
        <w:t>837.</w:t>
      </w:r>
      <w:r w:rsidR="00503321">
        <w:t xml:space="preserve"> (545). </w:t>
      </w:r>
      <w:r w:rsidR="00C065BF" w:rsidRPr="00C065BF">
        <w:rPr>
          <w:b/>
        </w:rPr>
        <w:t>(Гуру).</w:t>
      </w:r>
      <w:r w:rsidR="00503321">
        <w:t xml:space="preserve"> Так или иначе, хотим того или нет, но жизнь в плотном теле надо дожить до конца. Вопрос только в том, как дожить. Лучше дожить, неуклонно следуя тем основам, которые были приняты сознанием как единственно разумное объяснение сущего. Шатания уведут в сторону от тропы жизни. Узка эта тропа, и многие </w:t>
      </w:r>
      <w:r w:rsidR="00503321">
        <w:lastRenderedPageBreak/>
        <w:t>следуют другими, проторенными, дорогами, которые не ведут в жизнь.</w:t>
      </w:r>
    </w:p>
    <w:p w:rsidR="00834937" w:rsidRDefault="00503321" w:rsidP="0097119D">
      <w:pPr>
        <w:pStyle w:val="Quote"/>
      </w:pPr>
      <w:r>
        <w:t>Ночью было нападение темных.</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838.</w:t>
      </w:r>
      <w:r w:rsidR="00503321">
        <w:t xml:space="preserve"> (546). </w:t>
      </w:r>
      <w:r w:rsidR="00503321" w:rsidRPr="0097119D">
        <w:rPr>
          <w:b/>
        </w:rPr>
        <w:t>(Дек. 1).</w:t>
      </w:r>
      <w:r w:rsidR="00503321">
        <w:t xml:space="preserve"> Эволюция, будущее, бессмертие, Вечность</w:t>
      </w:r>
      <w:r w:rsidR="00880711">
        <w:t xml:space="preserve"> — </w:t>
      </w:r>
      <w:r w:rsidR="00503321">
        <w:t>в этих понятиях нет места личному,</w:t>
      </w:r>
      <w:r w:rsidR="0097119D">
        <w:rPr>
          <w:lang w:val="en-US"/>
        </w:rPr>
        <w:t xml:space="preserve"> </w:t>
      </w:r>
      <w:r w:rsidR="00503321">
        <w:t>ибо личное и личность ограничены сроком приблизительно около 70-80 лет, за пределами которых личность перестает существовать. Для того чтобы жить, сознание переносится из сферы личной в сферу сверхличную, в общечеловеческую и общепланетную. Жить интересами всего человечества или даже части его будет уже привхождением в ту область, которая не прекращается со смертью личности. Личность и личное сознание</w:t>
      </w:r>
      <w:r w:rsidR="00880711">
        <w:t xml:space="preserve"> — </w:t>
      </w:r>
      <w:r w:rsidR="00503321">
        <w:t>символы ограниченности и конечных, очень коротких, сроков. Чтобы круг сознания превратился в спираль, устремленную в будущее, ее надо устремить из настоящего вперед, за пределы настоящего и за пределы одной жизни. Если перечислить обычные дела обывательские, окажутся все они длительности очень короткой и касающимися только одной жизни и личности данной. Можно отметить, что все великие люди жили вне круга своей личности, охватывая круг больший и интересы большого радиуса. Даже отшельник, молящийся за неведомых путешествующих, уже выходил из себя, мыслью касаясь планеты. Так отхождение от себя будет условием роста духа и расширения сознания до ступени сознания сверхличного.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839.</w:t>
      </w:r>
      <w:r w:rsidR="00503321">
        <w:t xml:space="preserve"> (547). </w:t>
      </w:r>
      <w:r w:rsidR="003312B3" w:rsidRPr="003312B3">
        <w:rPr>
          <w:b/>
        </w:rPr>
        <w:t>(М.А.Й.).</w:t>
      </w:r>
      <w:r w:rsidR="00503321">
        <w:t xml:space="preserve"> Путь Света можно назвать борьбою против очевидности и мудрости мира сего. Мудрость Мира Владыки иная. Для нее очевидности не существует, но существует действительность, логика которой так далека от логики обывательской. Учение поднимает сознание над миром очевидности плотной. Но, поднявшись, надо удержаться на высоте. Но как? Это так трудно, когда все окружающее противоречит огненной действительности. Но как, как же все же дойти, вспять не возвращаясь? Непоколебимостью доверия к Тому, Кто Ведет. Доверие до конца, доверие вопреки очевидности, доверие перед лицом ярой убедительности плотных ограничений.</w:t>
      </w:r>
    </w:p>
    <w:p w:rsidR="00834937" w:rsidRDefault="00834937" w:rsidP="00503321"/>
    <w:p w:rsidR="00503321" w:rsidRDefault="00D866C7" w:rsidP="00503321">
      <w:pPr>
        <w:rPr>
          <w:lang w:val="en-US"/>
        </w:rPr>
      </w:pPr>
      <w:r w:rsidRPr="00AE7011">
        <w:rPr>
          <w:b/>
        </w:rPr>
        <w:t>19</w:t>
      </w:r>
      <w:r>
        <w:rPr>
          <w:b/>
          <w:lang w:val="en-US"/>
        </w:rPr>
        <w:t>63</w:t>
      </w:r>
      <w:r w:rsidRPr="00AE7011">
        <w:rPr>
          <w:b/>
        </w:rPr>
        <w:t xml:space="preserve"> г. </w:t>
      </w:r>
      <w:r w:rsidR="00503321" w:rsidRPr="0097119D">
        <w:rPr>
          <w:b/>
        </w:rPr>
        <w:t>840.</w:t>
      </w:r>
      <w:r w:rsidR="00503321">
        <w:t xml:space="preserve"> (548). </w:t>
      </w:r>
      <w:r w:rsidR="00C065BF" w:rsidRPr="00C065BF">
        <w:rPr>
          <w:b/>
        </w:rPr>
        <w:t>(Гуру).</w:t>
      </w:r>
      <w:r w:rsidR="00503321">
        <w:t xml:space="preserve"> Идущий дойдет</w:t>
      </w:r>
      <w:r w:rsidR="00880711">
        <w:t xml:space="preserve"> — </w:t>
      </w:r>
      <w:r w:rsidR="00503321">
        <w:t>Сказано верно. Но надо идти, не останавливаясь ни перед чем. Все задержки</w:t>
      </w:r>
      <w:r w:rsidR="00880711">
        <w:t xml:space="preserve"> — </w:t>
      </w:r>
      <w:r w:rsidR="00503321">
        <w:t>в сознании только. Эти фантомы сметаются несломимой уверенностью в то, что, кроме Пути к Владыке, нет иного Пути.</w:t>
      </w:r>
    </w:p>
    <w:p w:rsidR="0097119D" w:rsidRPr="0097119D" w:rsidRDefault="0097119D" w:rsidP="00503321">
      <w:pPr>
        <w:rPr>
          <w:lang w:val="en-US"/>
        </w:rPr>
      </w:pPr>
    </w:p>
    <w:p w:rsidR="00834937" w:rsidRDefault="00503321" w:rsidP="0097119D">
      <w:pPr>
        <w:pStyle w:val="Quote"/>
      </w:pPr>
      <w:r>
        <w:t>Видел во сне одержимого и то, что продолжалась связь с ним.</w:t>
      </w:r>
    </w:p>
    <w:p w:rsidR="00834937" w:rsidRDefault="00D866C7" w:rsidP="00503321">
      <w:r w:rsidRPr="00AE7011">
        <w:rPr>
          <w:b/>
        </w:rPr>
        <w:t>19</w:t>
      </w:r>
      <w:r>
        <w:rPr>
          <w:b/>
          <w:lang w:val="en-US"/>
        </w:rPr>
        <w:t>63</w:t>
      </w:r>
      <w:r w:rsidRPr="00AE7011">
        <w:rPr>
          <w:b/>
        </w:rPr>
        <w:t xml:space="preserve"> г. </w:t>
      </w:r>
      <w:r w:rsidR="00503321" w:rsidRPr="0097119D">
        <w:rPr>
          <w:b/>
        </w:rPr>
        <w:t>841.</w:t>
      </w:r>
      <w:r w:rsidR="00503321">
        <w:t xml:space="preserve"> (549). </w:t>
      </w:r>
      <w:r w:rsidR="00503321" w:rsidRPr="0097119D">
        <w:rPr>
          <w:b/>
        </w:rPr>
        <w:t>(Дек. 2).</w:t>
      </w:r>
      <w:r w:rsidR="00503321">
        <w:t xml:space="preserve"> Учитель Несет на Себе всю тягость несовершенства ученика. Он как бы Принимает на Себя то, что должен в себе преодолеть ученик. Все свои недостатки отдает </w:t>
      </w:r>
      <w:r w:rsidR="00503321">
        <w:lastRenderedPageBreak/>
        <w:t>идущий Ему, чтобы перелиты были они в Его Башне. Это не избавляет ученика от самодеятельности и необходимости трансмутировать все низшие качества своей природы, но пока связь существует и серебряная нить соединяет Ведущего и ведомого, по ней передаются все колебания, происходящие в микрокосме последнего. Только неопытные путники мечтают иметь как можно больше учеников, забывая о великой ответственности за каждого. Упускается также при этом из вида и то обстоятельство, что и несовершенства такого неопытного учителя передаются ученику, усугубляя ответственность поучающего. Какова яблоня, таковы и плоды. Желание просветить темное сознание похвально, но стремление учительствовать и в то же время нести в себе неизжитые язвы духа</w:t>
      </w:r>
      <w:r w:rsidR="00880711">
        <w:t xml:space="preserve"> — </w:t>
      </w:r>
      <w:r w:rsidR="00503321">
        <w:t xml:space="preserve">явления несовместимые, ибо духовная зараза легко передается друг другу. Духовным иммунитетом обладают только высокие духи, но тягость их велика. Вот почему самоявленное старшинство недопустимо. Лучше, когда одинаковы все. Тогда неизжитые качества духа и несовершенства его не отягощают ближайших так сильно и не передаются им, подавляя их сопротивление. Вопрос о самоявленных учителях очень острый, ибо много таких. На примерах темной иерархии можно видеть, как совершается падение духа под влиянием служителей тьмы. Но и светляки, не утвердившиеся в Свете, часто причиняют много вреда </w:t>
      </w:r>
      <w:r w:rsidR="00AE19A2">
        <w:t>явлением самоутвержденного учи</w:t>
      </w:r>
      <w:r w:rsidR="00503321">
        <w:t>тельствования. Формула «больший из вас да будет всем слугою» знаменательна тем, что говорит не о начальствовании и учительствовании, но о служении тем, кого больший хочет вести. За многие ошибки ведомых часто ответственен самовольщик-учитель. На Пути к Свету надо знать о явлении самовольных учителей.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842.</w:t>
      </w:r>
      <w:r w:rsidR="00503321">
        <w:t xml:space="preserve"> (550). </w:t>
      </w:r>
      <w:r w:rsidR="00503321" w:rsidRPr="0097119D">
        <w:rPr>
          <w:b/>
        </w:rPr>
        <w:t>(Дек. 3).</w:t>
      </w:r>
      <w:r w:rsidR="00503321">
        <w:t xml:space="preserve"> (Со сна). Я видел Вас. МО II, §15.</w:t>
      </w:r>
    </w:p>
    <w:p w:rsidR="00834937" w:rsidRDefault="00503321" w:rsidP="00503321">
      <w:r>
        <w:t>Очень Доволен твоим будущим.</w:t>
      </w:r>
    </w:p>
    <w:p w:rsidR="00834937" w:rsidRDefault="00503321" w:rsidP="00503321">
      <w:r>
        <w:t>Каждый отрезок Пути надо пройти достойно, чтобы не устыдиться потом ни поступками, ни мыслями. Разные переходы бывают, но все временны и имеют конец. И хорошо, если терпение длиннее очередного отрезка дороги в будущее. Ведь настоящее</w:t>
      </w:r>
      <w:r w:rsidR="00880711">
        <w:t xml:space="preserve"> — </w:t>
      </w:r>
      <w:r>
        <w:t>это только момент движения в будущее, определяющий его формы. Освобождение от власти настоящего над сознанием дает крылья. Настоящее ценно лишь тем опытом, которое оно даст для строительства будущего. Очень важно понять, что воля не властна ни над прошедшим, ни над настоящим, и только будущее пластично в ее руках. И когда настоящее рассматривается как момент, оформляющий будущее, момент сознательно устремленной активности и созидания, тогда цепи настоящего распадаются и власть его над сознанием приходит к концу. Поэтому жить в будущем</w:t>
      </w:r>
      <w:r w:rsidR="00880711">
        <w:t xml:space="preserve"> — </w:t>
      </w:r>
      <w:r>
        <w:t>значит утверждать свободу воли от Майи текущего часа и подниматься над нею в сферы, в которых куется проекция эволюции духа.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843. (Дек. 4).</w:t>
      </w:r>
      <w:r w:rsidR="00503321">
        <w:t xml:space="preserve"> Устремление сознания подобно лучу прожектора</w:t>
      </w:r>
      <w:r w:rsidR="00880711">
        <w:t xml:space="preserve"> — </w:t>
      </w:r>
      <w:r w:rsidR="00503321">
        <w:t>освещает то, на что направлен. Если освещение не ярко, надо усилить свет луча, то есть само устремление. Если предмет все же освещен еще недостаточно, сознание следует удерживать на предмете более долгое время.</w:t>
      </w:r>
    </w:p>
    <w:p w:rsidR="00834937" w:rsidRDefault="00503321" w:rsidP="0097119D">
      <w:pPr>
        <w:pStyle w:val="Quote"/>
      </w:pPr>
      <w:r>
        <w:t>Не писалось.</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844.</w:t>
      </w:r>
      <w:r w:rsidR="00503321">
        <w:t xml:space="preserve"> (551). </w:t>
      </w:r>
      <w:r w:rsidR="00503321" w:rsidRPr="0097119D">
        <w:rPr>
          <w:b/>
        </w:rPr>
        <w:t>(Дек. 5).</w:t>
      </w:r>
      <w:r w:rsidR="00503321">
        <w:t xml:space="preserve"> Когда же и где же настанет момент лицом к лицу встречи с Владыкой? Настанет для каждого, кто идет ко Мне. Но сроки встречи не от Меня зависят. Одно непреложно: идущий дойдет. Но сколько же надо преодолеть в себе мешающего и препятствующего, чтобы желанная мечта осуществилась. Мешает все, если оно не подчинено единому устремлению дойти. Даже мудрость земная мешает. Но зато помогает и способствует все, если оно становится целесообразным. Не в самом явлении дело, а в том, чтобы каждое явление, и хорошее и плохое,</w:t>
      </w:r>
      <w:r w:rsidR="00880711">
        <w:t xml:space="preserve"> — </w:t>
      </w:r>
      <w:r w:rsidR="00503321">
        <w:t>сделать ступеньками к Свету. Нет явлений противных. Если человек твердо и неуклонно идет к цели, каждый шаг и каждая пядь земли приближают к ней. Для кого-то холод и голод или болезни</w:t>
      </w:r>
      <w:r w:rsidR="00880711">
        <w:t xml:space="preserve"> — </w:t>
      </w:r>
      <w:r w:rsidR="00503321">
        <w:t>несчастье, а для кого-то</w:t>
      </w:r>
      <w:r w:rsidR="00880711">
        <w:t xml:space="preserve"> — </w:t>
      </w:r>
      <w:r w:rsidR="00503321">
        <w:t>ступени преодоления. Легче преодолевать то, что у людей считается неблагополучием, чем то, что противоположно ему. Цепи из роз или цепи из золота сбросить труднее, чем из железа. И трудности, и горе скорее приведут к цели, нежели пресловутое благополучие. Кто же захочет оторваться от Земли, когда она так хороша и когда доставляет человеку столько приятных впечатлений и переживаний. Но тех, кто шел за Мною, ввергали в темницы, преследовали, мучили и убивали, распинали душу и тело, и далека была их жизнь, полная испытаний и лишений, от того, что принято считать благополучием. Благополучие является лучшим условием для угашения огней духа. Трудно от Земли оторваться познавшему сладость Земли. Уходя, оставляем на Земле все, но если освобождение не завершено в духе, дух уносит с собою все наросты земные и все то, с чем связан желанием, устремлением или мечтою. Дух заключен, как в скорлупе, субстанцией этих материализованных наслоений и не может их отбросить, пока, подобно птенцу, не разобьет их и не выйдет наружу, за их границу, где земные притяжения уже теряют свою силу. Цепи разбейте, пока еще на Земле. Там их сбросить много труднее. Разбейте и сбросьте, пока возможно еще.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845.</w:t>
      </w:r>
      <w:r w:rsidR="00503321">
        <w:t xml:space="preserve"> (552). </w:t>
      </w:r>
      <w:r w:rsidR="003312B3" w:rsidRPr="003312B3">
        <w:rPr>
          <w:b/>
        </w:rPr>
        <w:t>(М.А.Й.).</w:t>
      </w:r>
      <w:r w:rsidR="00503321">
        <w:t xml:space="preserve"> Чую, слышу, вижу, знаю и жду, когда изменятся токи. Если бы видели весь ужас пространственный. Если бы знали, как охраняем. Если бы подозревали, от скольких опасностей обережены. Имейте терпение все переждать. Ждущий дождется.</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97119D">
        <w:rPr>
          <w:b/>
        </w:rPr>
        <w:t>846.</w:t>
      </w:r>
      <w:r w:rsidR="00503321">
        <w:t xml:space="preserve"> (553). </w:t>
      </w:r>
      <w:r w:rsidR="00C065BF" w:rsidRPr="00C065BF">
        <w:rPr>
          <w:b/>
        </w:rPr>
        <w:t>(Гуру).</w:t>
      </w:r>
      <w:r w:rsidR="00503321">
        <w:t xml:space="preserve"> Заповедана стойкость. Устремленная стойкость сознания в желании Света превыше всего того, что окружает на Земле человека. И тогда можно устоять, только тогда.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847. (Дек. 6).</w:t>
      </w:r>
      <w:r w:rsidR="00503321">
        <w:t xml:space="preserve"> Понимание явления с точки зрения всех, на чьих глазах оно происходит, дает этому пониманию полноту. Личная точка зрения ошибочна всегда хотя бы тем, что она одностороння. Но нелегко понять ощущения и зрителя, и актера, и человека у вешалки, и плотника за сценой. Да и зрителя надо понять молодого и старого, мужчину и женщину, привычного театрала и того, кто пришел впервые, и так далее и далее. Словом, сознания всех, случайно собравшихся вместе. Высшее сознание обнимает в своем понимании всех. И, понимая, Оно несет на своих плечах радость и горе всего мира. Тяжесть эта невыразима, но зато дает знание человеческой природы во всей ее сложности. Удивляются, что очень Высокие Духи видят человека насквозь, и притом мгновенно. Это происходит не только потому, что внутреннее зрение позволяет видеть ауру, но также и потому, что чувствознание находится в действии. Удивляясь, люди забывают, что даже чувствознание есть продукт долгого, долгого опыта. Заплачено за все мерою полною, и плата продолжается. Знает больше всех тот, кто больше уплатил. Знание иметь хотят многие, но платить за него не желают. И когда начинается платеж, готовы отказаться от всех приобретений. Если рассматривать каждую тягость, каждое горе, каждую неприятность как плату, получаемую за приобретаемые опыт и знание, то недовольство должно уменьшиться и со временем исчезнуть совсем. Сколько трудностей причинил даже огонь, прежде чем его обуздали. Точно так же и огни микрокосмоса человеческого причиняют немало страданий, прежде чем воля овладевает ими. Все дело в овладении явлением и подчинением его воле. Когда воля вступила в свои права и желаемое явление ей подчинилось, тогда, и только тогда можно говорить о свободе духа в данной сфере его активности. Путь Огненной Йоги заключается в овладении огненной природой человека во всей ее полноте. Огненный аппарат человека сложен необычайно, и структура его чудеснее всех чудес мира. Подчинена точным и непреложным законам. Огромная потенциальная сила заключена в нем. Возможности нарастания этой силы беспредельны. Все, что создано человеческим гением и изобретательностью, есть не что иное, как рудиментарные попытки заменить внутреннюю мощь внешними заменителями, столь же временными и непостоянными, как и все внешнее окружение человека. Когда-то разрушатся и придут в негодность все аппараты, созданные рукою человека, но огненный аппарат духа останется во всей своей мощи и нерушимой целостности на той ступени на Лестнице жизни, которой удастся достигнуть ему. Потому тот, кто знает, будет стремиться к усовершенствованию и развитию своего собственного аппарата духа более, чем аппаратов внешних, руками людей создаваемых. Все </w:t>
      </w:r>
      <w:r w:rsidR="00503321">
        <w:lastRenderedPageBreak/>
        <w:t>материальные аппараты</w:t>
      </w:r>
      <w:r w:rsidR="00880711">
        <w:t xml:space="preserve"> — </w:t>
      </w:r>
      <w:r w:rsidR="00503321">
        <w:t>лишь слабая попытка отразить во внешних формах сложность и мощь внутреннего, огненного, аппарата человеческого микрокосма.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848.</w:t>
      </w:r>
      <w:r w:rsidR="00503321">
        <w:t xml:space="preserve"> (554). </w:t>
      </w:r>
      <w:r w:rsidR="003312B3" w:rsidRPr="003312B3">
        <w:rPr>
          <w:b/>
        </w:rPr>
        <w:t>(М.А.Й.).</w:t>
      </w:r>
      <w:r w:rsidR="00503321">
        <w:t xml:space="preserve"> Секрет в том, чтобы темную полосу жизни уметь пережить достойно и с пользою. Для того, кто бесповоротно решил путь свой к Владыке, полезно без исключения все: и хорошее и плохое, и радость и горе, нужда и достаток, и день и ночь, и люди и уединение от людей. Это тоже надо понять, а главное, поверить, поверить до конца, что Рука Ведущего направляет ко благу. В этом доверии кроется огромная сила, дающая радостную возможность все пережить и внутреннее сокровище приумножить. Не забыты и не оставлены, но в постоянной Заботе Того, Кто Ведет. Это следует помнить ежеминутно.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849.</w:t>
      </w:r>
      <w:r w:rsidR="00503321">
        <w:t xml:space="preserve"> (555). </w:t>
      </w:r>
      <w:r w:rsidR="00C065BF" w:rsidRPr="00C065BF">
        <w:rPr>
          <w:b/>
        </w:rPr>
        <w:t>(Гуру).</w:t>
      </w:r>
      <w:r w:rsidR="00503321">
        <w:t xml:space="preserve"> Хочешь или не хочешь, хорошо вокруг или плохо, здоров или болен, здесь или там, но через жизнь надо идти. Так не лучше ли пройти эту жизнь так, чтобы светом своим не устыдиться и чтобы тем, кто знает, видит и слышит, радостно было следить, как твердо ступает идущий за Тем, Кто Позвал. Жить все равно надо, но лучше, взяв от жизни все, что может она дать для роста и развития духа.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850.</w:t>
      </w:r>
      <w:r w:rsidR="00503321">
        <w:t xml:space="preserve"> (556). </w:t>
      </w:r>
      <w:r w:rsidR="00503321" w:rsidRPr="0097119D">
        <w:rPr>
          <w:b/>
        </w:rPr>
        <w:t>(Дек. 7).</w:t>
      </w:r>
      <w:r w:rsidR="00503321">
        <w:t xml:space="preserve"> Мы Можем ручаться, когда мысль летит к Нам. Все живут своим, но избранники Наши</w:t>
      </w:r>
      <w:r w:rsidR="00880711">
        <w:t xml:space="preserve"> — </w:t>
      </w:r>
      <w:r w:rsidR="00503321">
        <w:t>Нашим. Жить Нашим можно при условии, если отказаться от своего, то есть личного, когда своего нет ничего. Все заняты своим, личным, но Наши</w:t>
      </w:r>
      <w:r w:rsidR="00880711">
        <w:t xml:space="preserve"> — </w:t>
      </w:r>
      <w:r w:rsidR="00503321">
        <w:t>Нашим и Делом Моим. Хорошо жить своим, пока в теле. Но когда оно умирает и не остается ничего от того, чем оно жило, как же тогда? Притяжение к мысленным нагромождениям, своим и чужим,</w:t>
      </w:r>
      <w:r w:rsidR="00880711">
        <w:t xml:space="preserve"> — </w:t>
      </w:r>
      <w:r w:rsidR="00503321">
        <w:t>по сродству, равно как и к местам. Но все это личная Майя, и все это свое. Личному нет места в Космосе, и все личное обречено смерти и забвению. Личность</w:t>
      </w:r>
      <w:r w:rsidR="00880711">
        <w:t xml:space="preserve"> — </w:t>
      </w:r>
      <w:r w:rsidR="00503321">
        <w:t xml:space="preserve">это только временный собиратель опыта и знания для пославшего ее в мир плотный, для Триады, для Индивидуальности, которая не умирает. В этом смысл и назначение личности. Сколько их было... и умерли все. Умрут те, кто есть и которые будут. Решение в том, чтобы, мудро сочетав в своем сознании временное и вечное, преходящее и непреходящее, личность и Индивидуальность, предать личность на служение Индивидуальности, Бессмертной Триаде в себе. Даже подводя итоги прошедшему дню, можно заботливо отобрать крупицы ценных нахождений и без сожаления отбросить всю временную шелуху, столь ненужную и отягощающую на пути в Беспредельность. Не так уж трудно увидеть эти ценности духа среди миража очевидности, если упорно желать их найти. Великие Духи, проходя путь земной, все Оставили после себя жемчужины истинного Знания и того опыта, который необходим для нахождения узкой тропы жизни. Мы Говорим </w:t>
      </w:r>
      <w:r w:rsidR="00503321">
        <w:lastRenderedPageBreak/>
        <w:t>о Жизни, не прерывающейся никогда, но не об обрывках разорванных существований, наглядным выражением которых является временная, земная и преходящая личность человека. Если то, что происходило в личной жизни человека десятки лет тому назад, тускнеет, забывается и перестает для него существовать, если все это не существует для окружающих, то что же сказать о миллиардах личностей, живших когда-то и ушедших с Земли. Напрасно искать смысла жизни в орбите личного «я» человека. Многие ищут, и не находят, и, не найдя, начинают отрицать всякий смысл. Ищут не там. Искать надо в зерне духа, собирателе всех накоплений, всего, что собирается в нем каждой отдельной личностью на протяжении многих существований.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851.</w:t>
      </w:r>
      <w:r w:rsidR="00503321">
        <w:t xml:space="preserve"> (557). </w:t>
      </w:r>
      <w:r w:rsidR="003312B3" w:rsidRPr="003312B3">
        <w:rPr>
          <w:b/>
        </w:rPr>
        <w:t>(М.А.Й.).</w:t>
      </w:r>
      <w:r w:rsidR="00503321">
        <w:t xml:space="preserve"> Об отпавших не будем жалеть. Не они суждены. Листья украшают сад и приятны для глаза, но, когда опадают, никто о них уже не думает. Ценны плоды и семена, зародыши будущей жизни. Друга от прохожего нелегко отличить. Нужен опыт и обостренное чувствознание. Отпадениями и предательствами отмечен Путь Духов Великих. И нам ли удивляться, что, следуя Их Путем, те же знаки встречаем и ту же вражду.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852.</w:t>
      </w:r>
      <w:r w:rsidR="00503321">
        <w:t xml:space="preserve"> (558). </w:t>
      </w:r>
      <w:r w:rsidR="00C065BF" w:rsidRPr="00C065BF">
        <w:rPr>
          <w:b/>
        </w:rPr>
        <w:t>(Гуру).</w:t>
      </w:r>
      <w:r w:rsidR="00503321">
        <w:t xml:space="preserve"> Почему столько злобы в отпавших? Ответ прост. Приближение к Свету освещает внутри все закоулки сознания и вызывает к выявлению все хорошее и все плохое, что есть в человеке, и если плохое превалирует и побеждает, то можно ли поражаться, что возросшее зло устремляется на того, кто вызывает этот процесс раскрытия истинной сущности человека. Раскрытие ликов</w:t>
      </w:r>
      <w:r w:rsidR="00880711">
        <w:t xml:space="preserve"> — </w:t>
      </w:r>
      <w:r w:rsidR="00503321">
        <w:t>процесс не из приятных... порой.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853.</w:t>
      </w:r>
      <w:r w:rsidR="00503321">
        <w:t xml:space="preserve"> (559). </w:t>
      </w:r>
      <w:r w:rsidR="00503321" w:rsidRPr="0097119D">
        <w:rPr>
          <w:b/>
        </w:rPr>
        <w:t>(Дек. 8).</w:t>
      </w:r>
      <w:r w:rsidR="00503321">
        <w:t xml:space="preserve"> Если психическая энергия находится под властью астрального начала своего или чужого микрокосма, овладение ею невозможно. Люди делятся на рабов и свободных: рабы у астрала и свободные от власти его. Все необузданные чувства порабощают. На каждое чувство надета узда. Надо знать, как владеть любым чувством. Осознание достигнутой власти над каждым знаменует победу. Только овладевающий идет, а овладевший доходит. Энергию из одной части тела можно перевести в другую, например, половую поднять вверх. Точно так же извлекается энергия, то есть огонь, и из чувств прочих и прочих эмоций и устремляется вверх, в сферы высших проводников. Восторженность</w:t>
      </w:r>
      <w:r w:rsidR="00880711">
        <w:t xml:space="preserve"> — </w:t>
      </w:r>
      <w:r w:rsidR="00503321">
        <w:t>это распущенность или разнузданность астрала, равно как и всякая легкая его возбудимость на разные воздействия. Следует сурово отличать огненность от нервной возбудимости. Это ложная огненность, например, раздражительность (раздражение). Творящий огонь превращается в поядающий пламень. Поядающий</w:t>
      </w:r>
      <w:r w:rsidR="00880711">
        <w:t xml:space="preserve"> — </w:t>
      </w:r>
      <w:r w:rsidR="00503321">
        <w:t xml:space="preserve">значит вышедший из-под контроля. Обузданный, даже обычный, огонь отепляет жилище, вырвавшийся из печи сжигает его. В жизни </w:t>
      </w:r>
      <w:r w:rsidR="00503321">
        <w:lastRenderedPageBreak/>
        <w:t>обычной несдержанных людей не уважают. Сдержанность</w:t>
      </w:r>
      <w:r w:rsidR="00880711">
        <w:t xml:space="preserve"> — </w:t>
      </w:r>
      <w:r w:rsidR="00503321">
        <w:t>сила. Сдерживается и аккумулируется психическая энергия, то есть огонь. Каждая вспышка несдержанности растрачивает его. Каждое сдерживание есть накапливание огненной мощи. Каждое обуздание эмоций</w:t>
      </w:r>
      <w:r w:rsidR="00880711">
        <w:t xml:space="preserve"> — </w:t>
      </w:r>
      <w:r w:rsidR="00503321">
        <w:t>победа. Воздаяние добром за зло есть обуздание в себе черного огня, который обычно возникает в ответ на встречную злобу, и такое воздаяние становится трансмутацией черного огня в Светлый Агни. Каждый человек</w:t>
      </w:r>
      <w:r w:rsidR="00880711">
        <w:t xml:space="preserve"> — </w:t>
      </w:r>
      <w:r w:rsidR="00503321">
        <w:t>это трансмутатор не только своих собственных огней, но и огней окружающих его людей или в огнь творящий, или в огнь поядающий.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854.</w:t>
      </w:r>
      <w:r w:rsidR="00503321">
        <w:t xml:space="preserve"> (560). «Господи, прости им, ибо не ведают, что творят»,</w:t>
      </w:r>
      <w:r w:rsidR="00880711">
        <w:t xml:space="preserve"> — </w:t>
      </w:r>
      <w:r w:rsidR="00503321">
        <w:t>это классическая формула претворения черных огней беснующихся двуногих в Светлый Агни в сердцах тех из них, кто имеет в себе хотя бы искру человекообразия.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855.</w:t>
      </w:r>
      <w:r w:rsidR="00503321">
        <w:t xml:space="preserve"> (561). </w:t>
      </w:r>
      <w:r w:rsidR="003312B3" w:rsidRPr="003312B3">
        <w:rPr>
          <w:b/>
        </w:rPr>
        <w:t>(М.А.Й.).</w:t>
      </w:r>
      <w:r w:rsidR="00503321">
        <w:t xml:space="preserve"> Личность становится полноценной, когда осознаны смысл и значение ее существования и связь с Высшей Индивидуальностью. Осмысленное или бессмысленное и бесцельное существование зависит от этого. Пока не принято перевоплощение, не выйдет человечество из замкнутого круга нелепых противоречий. Понимают, что семя несет в себе жизненную форму растения, но не понимают того же в применении к зерну духа. Откуда же способности гениального музыканта у негениальных родителей и отсутствие гениальности у потомков гения?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856.</w:t>
      </w:r>
      <w:r w:rsidR="00503321">
        <w:t xml:space="preserve"> (562). </w:t>
      </w:r>
      <w:r w:rsidR="00C065BF" w:rsidRPr="00C065BF">
        <w:rPr>
          <w:b/>
        </w:rPr>
        <w:t>(Гуру).</w:t>
      </w:r>
      <w:r w:rsidR="00503321">
        <w:t xml:space="preserve"> Когда дух человека находит в себе силы отбросить волны сторонних воздействий и устремиться всем сознанием к Учителю Света, он получает ответ и никогда не бывает отринут. Этим подтверждается древняя формула: «Приходящего ко Мне не Изгоню вон». Конечно, магнитом, привлекающим пространственные токи, служит аура и ее излучения. Наука об излучениях человека откроет окно в Беспредельность. Излучения ауры подобны приемникам родственных вибраций и отражателям несозвучных. Состояние ауры обуславливает качество приемника. Состояние ауры может контролироваться волей. Двери дома запираются от лихих людей.</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857.</w:t>
      </w:r>
      <w:r w:rsidR="00503321">
        <w:t xml:space="preserve"> (563). </w:t>
      </w:r>
      <w:r w:rsidR="00503321" w:rsidRPr="0097119D">
        <w:rPr>
          <w:b/>
        </w:rPr>
        <w:t>(Дек. 11).</w:t>
      </w:r>
      <w:r w:rsidR="00503321">
        <w:t xml:space="preserve"> Личность служит объектом притяжения к тем местам и условиям, в которых она жила. Для духа, завершившего свой путь на Земле, все ее города одинаковы, не притягивает ни один. Для обычного человека близок тот, где он был и к которому привык. Магнитная связь с местами очень сильна. Потому и меняются оболочки, чтобы отрыв был полнее; потому и памяти о прошлой жизни не сохраняется. А то так бы и жили в привычных условиях, и в привычных местах, и в том же окружении. И хорошо, когда еще при жизни обрываются связи с родными местами. Все это </w:t>
      </w:r>
      <w:r w:rsidR="00503321">
        <w:lastRenderedPageBreak/>
        <w:t>цепи на сознании. И хорошо, когда оно вследствие каких-то условий вынуждено внутренне от них оторваться и их не желать. От них остается тогда лишь то, что было когда-то в сознании, составляя цепь воспоминаний. Но и эту цепь следует обрывать, ибо в воспоминаниях прошлого</w:t>
      </w:r>
      <w:r w:rsidR="00880711">
        <w:t xml:space="preserve"> — </w:t>
      </w:r>
      <w:r w:rsidR="00503321">
        <w:t>рабство и возврат вспять, к уже пройденной ступени. В прошлом ценно лишь то, что двигало дальше, что расширяло сознание, что было от Света, но не то, что задерживало на месте и привязывало к призрачным условиям жизни. Насколько они призрачны, можно судить хотя бы по тому, что они все прошли и сметены рукой времени, и ничего не осталось от них, кроме воспоминаний. И хорошо, что прошли, ибо остановка в течении их означала бы застой сознания. Чем быстрее смена окружающего, тем лучше для продвижения сознания. Нет времени ни за что ухватиться, и остановиться на чем, и к чему привязаться, то есть связать сознание. И только тогда, когда центр тяготения перенесен в сознание, внешние условия перестают иметь доминирующее значение и</w:t>
      </w:r>
      <w:r w:rsidR="00AE19A2">
        <w:t xml:space="preserve"> жизнь духа выступает на аванс</w:t>
      </w:r>
      <w:r w:rsidR="00503321">
        <w:t>цену. Калейдоскоп внешних явлений может тогда остановиться уже без вреда для развития духа. Хорошо, когда внешняя жизнь и внешние условия таковы, что нитей связи не образуется ни с чем окружающим. Тогда отрыв от Земли при переходе в Мир Тонкий будет свободным и легким.</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858.</w:t>
      </w:r>
      <w:r w:rsidR="00503321">
        <w:t xml:space="preserve"> (564). </w:t>
      </w:r>
      <w:r w:rsidR="003312B3" w:rsidRPr="003312B3">
        <w:rPr>
          <w:b/>
        </w:rPr>
        <w:t>(М.А.Й.).</w:t>
      </w:r>
      <w:r w:rsidR="00503321">
        <w:t xml:space="preserve"> Можно давать себе задание на ночь, как вести себя во время сна. Приказ будет действовать неотменно, если дан сердцем и на четко оформленный срок. Сон поддается регулировке и упорядочению. Сумбурные и неприятные сны часто зависят от распущенности психической энергии. Ей дается направление, и эксцессы регулируются волей. Все это будет подготовкой к тонкому пребыванию. Воля</w:t>
      </w:r>
      <w:r w:rsidR="00880711">
        <w:t xml:space="preserve"> — </w:t>
      </w:r>
      <w:r w:rsidR="00503321">
        <w:t>над всем, над всеми проявлениями жизни сознания, иначе</w:t>
      </w:r>
      <w:r w:rsidR="00880711">
        <w:t xml:space="preserve"> — </w:t>
      </w:r>
      <w:r w:rsidR="00503321">
        <w:t>рабство у всего и у всех.</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 xml:space="preserve">859. </w:t>
      </w:r>
      <w:r w:rsidR="00C065BF" w:rsidRPr="0097119D">
        <w:rPr>
          <w:b/>
        </w:rPr>
        <w:t>(Гуру</w:t>
      </w:r>
      <w:r w:rsidR="00C065BF" w:rsidRPr="00C065BF">
        <w:rPr>
          <w:b/>
        </w:rPr>
        <w:t>).</w:t>
      </w:r>
      <w:r w:rsidR="00503321">
        <w:t xml:space="preserve"> Явления рабства сознания весьма разнообразны. Но и в них характерно одно: отсутствие сознательной воли. Нет ничего хуже безволия. Нет более отталкивающего явления. Безволие</w:t>
      </w:r>
      <w:r w:rsidR="00880711">
        <w:t xml:space="preserve"> — </w:t>
      </w:r>
      <w:r w:rsidR="00503321">
        <w:t>это разложение сознания, то есть прямая дорога к смерти.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860.</w:t>
      </w:r>
      <w:r w:rsidR="00503321">
        <w:t xml:space="preserve"> Вот снова Иду в мир, чтобы поднять его вместе с Собою. Мир разделен, но еще недостаточно. Граница между полюсами должна стать непроходимой. Личная точка зрения на вещи неверна, ибо усматривает личные интересы, но не Общее Благо. Хорошо безусловно лишь то, что в сущности своей эволюционно. Что против</w:t>
      </w:r>
      <w:r w:rsidR="00880711">
        <w:t xml:space="preserve"> — </w:t>
      </w:r>
      <w:r w:rsidR="00503321">
        <w:t>от тьмы. Надо усвоить сверхличную точку зрения. Они так поступают, ибо иначе нельзя. Их ошибки</w:t>
      </w:r>
      <w:r w:rsidR="00880711">
        <w:t xml:space="preserve"> — </w:t>
      </w:r>
      <w:r w:rsidR="00503321">
        <w:t>во имя нового. Не Говорю о прикрывающихся. Зла еще много, но Блага больше. («Они»</w:t>
      </w:r>
      <w:r w:rsidR="00880711">
        <w:t xml:space="preserve"> — </w:t>
      </w:r>
      <w:r w:rsidR="00503321">
        <w:t>строители Нового Мира).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861. (Дек. 12).</w:t>
      </w:r>
      <w:r w:rsidR="00503321">
        <w:t xml:space="preserve"> Ваше представление о будущем и действительность будущего, уже воплощающегося в настоящем, не совпадают. Почему? Личные мерки мешают, а также и неспособность вместить жизнь в планетном масштабе. Утверждение Нового Мира идет повсеместно в формах, соответствующих ступени проснувшегося сознания. Пока сознание не</w:t>
      </w:r>
      <w:r w:rsidR="00876458">
        <w:t xml:space="preserve"> </w:t>
      </w:r>
      <w:r w:rsidR="00503321">
        <w:t>пробудится настолько, чтобы взять свое полностью, новое входить в жизнь будет частично. Жизнь строится по сознанию. Преображение мира идет параллельно с расширением и ростом сознания. Сознания, вырвавшиеся вперед, не могут примириться с настоящим положением мира, ибо знают лучше</w:t>
      </w:r>
      <w:r w:rsidR="00880711">
        <w:t xml:space="preserve"> — </w:t>
      </w:r>
      <w:r w:rsidR="00503321">
        <w:t>чем и как должно оно быть. В этом весь драматизм их состояния и теперь, и в веках. Никогда не увидят они осуществления своего огненного идеала, ибо идут впереди времени. Вмещение вечной неудовлетворенности настоящим положением мира и стремление к будущему и его красоте и великолепию являет собою то, чем живет огненное сознание этих немногих. Царство Мое, которое не от мира сего, в мире сем утвердиться должно. Мне помощники те, кто пути пролагает в будущее и строит ступени эволюции жизни. Им Забота Моя, и Лучи из Твердыни, и Помощь Владык.</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862.</w:t>
      </w:r>
      <w:r w:rsidR="00503321">
        <w:t xml:space="preserve"> (565). </w:t>
      </w:r>
      <w:r w:rsidR="003312B3" w:rsidRPr="003312B3">
        <w:rPr>
          <w:b/>
        </w:rPr>
        <w:t>(М.А.Й.).</w:t>
      </w:r>
      <w:r w:rsidR="00503321">
        <w:t xml:space="preserve"> Строить мыслью Мир Новый труднее, нежели руками. Ведь для этого требуется осознание мощи мысли, овладение ею, и умение ее применять, и знание требований эволюции. Когда человек строит руками, он видит плоды этой работы, но когда строит мыслью и особенно то, что должно осуществиться в далеких веках, много мужества надо, чтобы не впасть в отчаяние от той пропасти, которая образуется между настоящим и будущим. В мыслях Овидия Икар поднялся на воздух много веков тому назад, но только теперь мысли его осуществились. И тем не менее заслуга его перед человечеством велика, ибо мысль его прорыла каналы в пространстве, сделавшие возможным ее воплощение в действительности. Так строится будущее мыслью.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 xml:space="preserve">863. </w:t>
      </w:r>
      <w:r w:rsidR="00C065BF" w:rsidRPr="0097119D">
        <w:rPr>
          <w:b/>
        </w:rPr>
        <w:t>(Гуру</w:t>
      </w:r>
      <w:r w:rsidR="00C065BF" w:rsidRPr="00C065BF">
        <w:rPr>
          <w:b/>
        </w:rPr>
        <w:t>).</w:t>
      </w:r>
      <w:r w:rsidR="00503321">
        <w:t xml:space="preserve"> Если на всю мою жизнь и труды мои взглянуть с точки зрения строительства будущего, смысл ее станет понятен. По слову Владыки миру даны вехи, указующие пути в будущее. Рукой и ногой человеческой был проложен огненный след в эволюцию жизни планеты и указаны шаги ближайшие и шаги дальние. Учение провозглашено, и дано свидетельство существования Владыки. Ныне миссия эта еще не понята, но близится время. Сужденное время придет, и исполнятся сроки. И ждущие все же дождутся.</w:t>
      </w:r>
    </w:p>
    <w:p w:rsidR="00834937" w:rsidRDefault="00834937" w:rsidP="00503321"/>
    <w:p w:rsidR="00834937" w:rsidRDefault="00D866C7" w:rsidP="00503321">
      <w:r w:rsidRPr="00AE7011">
        <w:rPr>
          <w:b/>
        </w:rPr>
        <w:lastRenderedPageBreak/>
        <w:t>19</w:t>
      </w:r>
      <w:r>
        <w:rPr>
          <w:b/>
          <w:lang w:val="en-US"/>
        </w:rPr>
        <w:t>63</w:t>
      </w:r>
      <w:r w:rsidRPr="00AE7011">
        <w:rPr>
          <w:b/>
        </w:rPr>
        <w:t xml:space="preserve"> г. </w:t>
      </w:r>
      <w:r w:rsidR="00503321" w:rsidRPr="0097119D">
        <w:rPr>
          <w:b/>
        </w:rPr>
        <w:t>864.</w:t>
      </w:r>
      <w:r w:rsidR="00503321">
        <w:t xml:space="preserve"> (566). </w:t>
      </w:r>
      <w:r w:rsidR="00503321" w:rsidRPr="0097119D">
        <w:rPr>
          <w:b/>
        </w:rPr>
        <w:t>(Дек. 13).</w:t>
      </w:r>
      <w:r w:rsidR="00503321">
        <w:t xml:space="preserve"> (Со сна). Горе шестому принципу, если он is mustered</w:t>
      </w:r>
      <w:r w:rsidR="0015387E">
        <w:rPr>
          <w:rStyle w:val="FootnoteReference"/>
        </w:rPr>
        <w:footnoteReference w:id="32"/>
      </w:r>
      <w:r w:rsidR="00503321">
        <w:t xml:space="preserve"> пятым. § 371, МО III.</w:t>
      </w:r>
    </w:p>
    <w:p w:rsidR="00834937" w:rsidRDefault="00503321" w:rsidP="00503321">
      <w:r>
        <w:t>Привлечение высших энергий зависит не от ума, но от сердца. Ум может быть очень развит, а сердце молчать. И от мудрых и разумных может быть скрыто то, что открыто неискушенному в земной мудрости сердцу. Вопрос в том, как открыть сердце. Ответ прост</w:t>
      </w:r>
      <w:r w:rsidR="00880711">
        <w:t xml:space="preserve"> — </w:t>
      </w:r>
      <w:r>
        <w:t>любовью. О любви сказано много, но все же мало еще понято то, что она является ключом ко всем достижениям. Чтобы достигнуть, надо полюбить то, к чему устремляется сознание, полюбить сердцем, то есть объединить сознание и сердце в едином устремлении к цели. Насильно нельзя полюбить. Но когда мысль срастается с объектом устремления так, что не может уже от него оторваться, родится любовь, и сердце, сознание и мысль являют собою одно нераздельное целое. Корабль управляется рулем, сознание, сердце и мысль</w:t>
      </w:r>
      <w:r w:rsidR="00880711">
        <w:t xml:space="preserve"> — </w:t>
      </w:r>
      <w:r>
        <w:t>волей. Их надо направить, как направляется мельничная вода на рабочее колесо мельницы. Энергии микрокосма человеческого надо направить на достижение тех возможностей, которые ставит перед человеком Учение Жизни. Все наилучшие внешние условия будут лишь только благоприятной средой для развития духа не каких-то отдельных избранных, но всего человечества в целом. Под Знамя Майтрейи призываются все. В этом задача Нового Мира. Наука откроет глаза на мир, невидимый глазу, и сблизит Незримый Мир со зримым. Новая Эпоха начнется под знаком объединения трех миров.</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865.</w:t>
      </w:r>
      <w:r w:rsidR="00503321">
        <w:t xml:space="preserve"> (567). </w:t>
      </w:r>
      <w:r w:rsidR="003312B3" w:rsidRPr="003312B3">
        <w:rPr>
          <w:b/>
        </w:rPr>
        <w:t>(М.А.Й.).</w:t>
      </w:r>
      <w:r w:rsidR="00503321">
        <w:t xml:space="preserve"> Учитель Знает, что стоит Ему каждый отступник. Знайте и вы, что стоит вам каждый, допущенный к сердцу и не оправдавший себя.</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 xml:space="preserve">866. </w:t>
      </w:r>
      <w:r w:rsidR="00C065BF" w:rsidRPr="0097119D">
        <w:rPr>
          <w:b/>
        </w:rPr>
        <w:t>(</w:t>
      </w:r>
      <w:r w:rsidR="00C065BF" w:rsidRPr="00C065BF">
        <w:rPr>
          <w:b/>
        </w:rPr>
        <w:t>Гуру).</w:t>
      </w:r>
      <w:r w:rsidR="00503321">
        <w:t xml:space="preserve"> «Векую Оставил еси мя, Владыко!!»</w:t>
      </w:r>
      <w:r w:rsidR="00880711">
        <w:t xml:space="preserve"> — </w:t>
      </w:r>
      <w:r w:rsidR="00503321">
        <w:t>тоже формула одной из ступеней, но уже близких к завершению.</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97119D">
        <w:rPr>
          <w:b/>
        </w:rPr>
        <w:t>867. (Дек. 14).</w:t>
      </w:r>
      <w:r w:rsidR="00503321">
        <w:t xml:space="preserve"> Многие ли вспомнили день памятный Гуру кончины? Так бывает всегда. Сперва помнят, а потом забывают. Предано забвению имя Носителя Света. Он тоже был срокам сужден. Сроки его не пришли стать снова миру известным и Знамя поднять. Имена многих подняты уже, но время его не пришло. Великое среди малого не замечается. Так и зерно захоронено до времени, чтобы потом прорасти, дать всходы и плод. Посев Наш не похож на обычный. Захоронены зерна надежно. Когда лето придет и благодатные ливни оросят землю, Наши зерна с невиданной силой жизнь проявят свою на благо человеку и миру.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868.</w:t>
      </w:r>
      <w:r w:rsidR="00503321">
        <w:t xml:space="preserve"> (568). </w:t>
      </w:r>
      <w:r w:rsidR="00503321" w:rsidRPr="00FE1B16">
        <w:rPr>
          <w:b/>
        </w:rPr>
        <w:t>(Дек. 15).</w:t>
      </w:r>
      <w:r w:rsidR="00503321">
        <w:t xml:space="preserve"> «Что пользы человеку, если он весь мир приобретет, а душу свою потеряет», что пользы ему, если он </w:t>
      </w:r>
      <w:r w:rsidR="00503321">
        <w:lastRenderedPageBreak/>
        <w:t>ничего не приобретет, а растеряет все, ему действительно принадлежащее. Не возбраняется иметь ничего, но при условии, если рост духа не останавливался. Также при этом условии, и только при этом, дозволено все. В противном случае: «Quod licet Jovi, non licet bovi»</w:t>
      </w:r>
      <w:r w:rsidR="0015387E">
        <w:rPr>
          <w:rStyle w:val="FootnoteReference"/>
        </w:rPr>
        <w:footnoteReference w:id="33"/>
      </w:r>
      <w:r w:rsidR="00880711">
        <w:t xml:space="preserve"> — </w:t>
      </w:r>
      <w:r w:rsidR="00503321">
        <w:t>из маленьких слабостей вырастают большие</w:t>
      </w:r>
      <w:r w:rsidR="00880711">
        <w:t xml:space="preserve"> — </w:t>
      </w:r>
      <w:r w:rsidR="00503321">
        <w:t>этим опасны они. И хорошее и дурное</w:t>
      </w:r>
      <w:r w:rsidR="00880711">
        <w:t xml:space="preserve"> — </w:t>
      </w:r>
      <w:r w:rsidR="00503321">
        <w:t>все начинается с малого, и все продолжает расти, если уже началось. Удержаться в хорошем много труднее, нежели в дурном, ибо природа человеческая более тяготеет ко злу. И когда добро покидает человека, оно неизбежно заменяется злом, которое тоже растет, но много быстрее добра. Зло притягательно. Оно втягивает сознание как бы в воронку. И не надо бороться с собой, чтобы рост его допускать. Но чтобы рост его уменьшить и прекратить вовсе, надо бороться все время. Очень легко стать наркоманом</w:t>
      </w:r>
      <w:r w:rsidR="00880711">
        <w:t xml:space="preserve"> — </w:t>
      </w:r>
      <w:r w:rsidR="00503321">
        <w:t>самая страшная слабость человеческая и самый страшный порок, но как же трудно от него освободиться. Пагубная привычка, например, пьянство, приобретается очень легко и приятно, только, приобретя ее, отбросить ее нелегко. Запойные алкоголики являют собою страшный пример падения духа, когда привычка властно владеет всем существом человека. Зло надо пресекать еще в корне, в момент его зарождения. Но всего легче рассуждать, что должен и чего не должен человек делать, зато труднее всего делать то, что должно»!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869. (Дек. 16).</w:t>
      </w:r>
      <w:r w:rsidR="00503321">
        <w:t xml:space="preserve"> (Со сна). Сын Мой, Позовем вновь.</w:t>
      </w:r>
    </w:p>
    <w:p w:rsidR="00503321" w:rsidRDefault="00503321" w:rsidP="00503321">
      <w:pPr>
        <w:rPr>
          <w:lang w:val="en-US"/>
        </w:rPr>
      </w:pPr>
      <w:r>
        <w:t>Зачеркиваем день прошлый.</w:t>
      </w:r>
    </w:p>
    <w:p w:rsidR="00FE1B16" w:rsidRPr="00FE1B16" w:rsidRDefault="00FE1B16" w:rsidP="00503321">
      <w:pPr>
        <w:rPr>
          <w:lang w:val="en-US"/>
        </w:rPr>
      </w:pPr>
    </w:p>
    <w:p w:rsidR="00834937" w:rsidRDefault="00503321" w:rsidP="00FE1B16">
      <w:pPr>
        <w:pStyle w:val="Quote"/>
      </w:pPr>
      <w:r>
        <w:t>Видел во сне Матерь. Была в белом. Были с Ней в комнате. Она затворяла окна, слегка их приоткрыв, я помогал. Она ушибла руку. Видел, что на лице ее повязка теплая, вроде компресса. Помогал сойти с окна. Искал для Нее карандаш что-то записать. Нашел, и бумагу тоже. Какие-то ставили лекарства на стол для кого-то. Еще были люди, женщины около. У стены была Ее кровать. Юра поставил ширму. Думал о своем костюме, что лучше надеть. Чувствовалось очень, сколь Она близка.</w:t>
      </w:r>
    </w:p>
    <w:p w:rsidR="00834937" w:rsidRDefault="00D866C7" w:rsidP="00503321">
      <w:r w:rsidRPr="00AE7011">
        <w:rPr>
          <w:b/>
        </w:rPr>
        <w:t>19</w:t>
      </w:r>
      <w:r>
        <w:rPr>
          <w:b/>
          <w:lang w:val="en-US"/>
        </w:rPr>
        <w:t>63</w:t>
      </w:r>
      <w:r w:rsidRPr="00AE7011">
        <w:rPr>
          <w:b/>
        </w:rPr>
        <w:t xml:space="preserve"> г. </w:t>
      </w:r>
      <w:r w:rsidR="00503321" w:rsidRPr="00FE1B16">
        <w:rPr>
          <w:b/>
        </w:rPr>
        <w:t>870.</w:t>
      </w:r>
      <w:r w:rsidR="00503321">
        <w:t xml:space="preserve"> (569). </w:t>
      </w:r>
      <w:r w:rsidR="00503321" w:rsidRPr="00FE1B16">
        <w:rPr>
          <w:b/>
        </w:rPr>
        <w:t>(Дек. 17).</w:t>
      </w:r>
      <w:r w:rsidR="00503321">
        <w:t xml:space="preserve"> Истинная Любовь бессмертна. Она переживает все оболочки. Ее обитель</w:t>
      </w:r>
      <w:r w:rsidR="00880711">
        <w:t xml:space="preserve"> — </w:t>
      </w:r>
      <w:r w:rsidR="00503321">
        <w:t xml:space="preserve">сердце, которое бьется всегда, во всех мирах и всех оболочках, и бьется, освобожденное от них. Любовь магнитна. Она привлекает к себе и привлекается к тем, кого любит. Помимо смертных, временных, отношений между людьми существуют отношения бессмертные, они определяются любовью. Любовь Иерархическая привязывает дух к Лестнице Иерархии Света и Ведущему Иерарху и к тем, кто по цепи объединяет и приближает к Нему. Растить это великое чувство можно беспредельно. Чем больше и сильнее оно, тем ближе к Фокусу Света способное сердце </w:t>
      </w:r>
      <w:r w:rsidR="00503321">
        <w:lastRenderedPageBreak/>
        <w:t>любить. Любите Меня, и удвоите силу. Любите Посланных Мною, и станете ближе ко Мне. То, чему или кому отдано сердце, с тем сердце пребудет. Любить навсегда может только зажженное сердце.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 xml:space="preserve">871. </w:t>
      </w:r>
      <w:r w:rsidR="003312B3" w:rsidRPr="00FE1B16">
        <w:rPr>
          <w:b/>
        </w:rPr>
        <w:t>(</w:t>
      </w:r>
      <w:r w:rsidR="003312B3" w:rsidRPr="003312B3">
        <w:rPr>
          <w:b/>
        </w:rPr>
        <w:t>М.А.Й.).</w:t>
      </w:r>
      <w:r w:rsidR="00503321">
        <w:t xml:space="preserve"> Я жду тебя и, ожидая обещанной встречи, видеть хочу тебя свободным от притяжений Земли. Связь между нами настолько сильна, что мерами земными не измеряется. Есть материнство земное, и есть материнство духовное. Но редко явление сочетания того и другого. Когда оно налицо, продолжается оно яро в Надземном, продолжается оно и дальше из жизни в жизнь. Оно уже больше не прерывается, ибо становится явлением надземного порядка, когда земное основание продолжается и в Незримых Мирах. Ведь миры неразрывны, один тесно объединен с другим, и при осознании этого огненная связь с близким духом не прерывается уже никогда, становясь все более и более реальной и сознательной.</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FE1B16">
        <w:rPr>
          <w:b/>
        </w:rPr>
        <w:t xml:space="preserve">872. </w:t>
      </w:r>
      <w:r w:rsidR="00C065BF" w:rsidRPr="00FE1B16">
        <w:rPr>
          <w:b/>
        </w:rPr>
        <w:t>(Гуру</w:t>
      </w:r>
      <w:r w:rsidR="00C065BF" w:rsidRPr="00C065BF">
        <w:rPr>
          <w:b/>
        </w:rPr>
        <w:t>).</w:t>
      </w:r>
      <w:r w:rsidR="00503321">
        <w:t xml:space="preserve"> Сегодня день мой, и ко дню</w:t>
      </w:r>
      <w:r w:rsidR="00880711">
        <w:t xml:space="preserve"> — </w:t>
      </w:r>
      <w:r w:rsidR="00503321">
        <w:t>знаки. Можно ли думать, что оставлены и забыты, когда даются явные знаки. К тому и даются, чтобы памятовали лучше об узах связующих. Нас мало, мало и вас, преданных нам и на Земле, и за гробом. О сознательном перенесении чувств в Мир Незримый думают мало, хотя и уносят с собою чувства земные. Дух переживает всё и уносит с собою духовные чувства. Чем выше они и утонченнее, тем длительнее их жизнь. Истая же духовность чувства не ограничена явлением времени, но поверх его. Отношения ценим, во времени не умирающие, от времени не зависящие, ибо вневременные мы.</w:t>
      </w:r>
    </w:p>
    <w:p w:rsidR="00834937" w:rsidRDefault="00503321" w:rsidP="00FE1B16">
      <w:pPr>
        <w:pStyle w:val="Quote"/>
      </w:pPr>
      <w:r>
        <w:t>Утром с закрытыми глазами видел небольшой, очень славный домик, деревянный, обитый досочками елочкой, дом красного цвета, и слова: «Вот твой домик».</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FE1B16">
        <w:rPr>
          <w:b/>
        </w:rPr>
        <w:t>873.</w:t>
      </w:r>
      <w:r w:rsidR="00503321">
        <w:t xml:space="preserve"> (570). </w:t>
      </w:r>
      <w:r w:rsidR="00503321" w:rsidRPr="00FE1B16">
        <w:rPr>
          <w:b/>
        </w:rPr>
        <w:t>(Дек. 18).</w:t>
      </w:r>
      <w:r w:rsidR="00503321">
        <w:t xml:space="preserve"> Друг Мой, при восхождении духа самое лучшее из прошлого хуже самого лучшего из настоящего, ибо горизонт зримости выше. Ценность прошлого не в этом, а в том опыте, который оно дало. Заплачено за каждый. Отношением людей огорчаться не будем. Разве можно сетовать на то, что люди раскрывают свои истинные лики и свое отношение. Хуже умиляться тем, чего нет.</w:t>
      </w:r>
    </w:p>
    <w:p w:rsidR="00834937" w:rsidRDefault="00503321" w:rsidP="00FE1B16">
      <w:pPr>
        <w:pStyle w:val="Quote"/>
      </w:pPr>
      <w:r>
        <w:t xml:space="preserve">Во сне видел темных, и </w:t>
      </w:r>
      <w:r w:rsidR="00AE19A2">
        <w:t>долго их видел, что-</w:t>
      </w:r>
      <w:r>
        <w:t>то делали. Одного столкнул вниз.</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874. (Дек. 19).</w:t>
      </w:r>
      <w:r w:rsidR="00503321">
        <w:t xml:space="preserve"> Отличительное свойство обычных эмоций</w:t>
      </w:r>
      <w:r w:rsidR="00880711">
        <w:t xml:space="preserve"> — </w:t>
      </w:r>
      <w:r w:rsidR="00503321">
        <w:t xml:space="preserve">это их неизбежная законченность во времени. Каждая, начавшись со своей отправной точки, заканчивается своей противоположностью. Отсюда столько очарований и разочарований, радостей, завершающихся печалью, симпатий, превращающихся в антипатии, и так далее. Наличие плюса или минуса, явления и его противоположности сопровождают эмоции человека, причем каждая </w:t>
      </w:r>
      <w:r w:rsidR="00503321">
        <w:lastRenderedPageBreak/>
        <w:t>обязательно имеет свою противоположность, или оборотную, другую, сторону. Зная это свойство эмоций, можно почти всегда предусмотреть их конец по началу и, прекратив проявление одного полюса, избежать противоположного. Радость от встречи с близким человеком заканчивается грустью при расставании. Если же разлуки не происходит, радость заменяется привычкой и равнодушием. Человеческие эмоции по природе своей очень неустойчивы, когда касаются движений, происходящих в астрале, ибо свойство астрала</w:t>
      </w:r>
      <w:r w:rsidR="00880711">
        <w:t xml:space="preserve"> — </w:t>
      </w:r>
      <w:r w:rsidR="00503321">
        <w:t>постоянная изменчивость движений в нем на противоположные. Опыт жизни учит тому непрестанно. Можно легко проследить, как любая эмоция, возникшая в этом проводнике, постепенно начинает угасать и заменяться новой. Можно за этим процессом в себе наблюдать как бы со стороны, не отождествляя себя, наблюдающего, с нею. Этим достигается расчленение проводников и овладение каждым.</w:t>
      </w:r>
    </w:p>
    <w:p w:rsidR="00834937" w:rsidRDefault="00834937" w:rsidP="00503321"/>
    <w:p w:rsidR="00503321" w:rsidRDefault="00D866C7" w:rsidP="00503321">
      <w:r w:rsidRPr="00AE7011">
        <w:rPr>
          <w:b/>
        </w:rPr>
        <w:t>19</w:t>
      </w:r>
      <w:r>
        <w:rPr>
          <w:b/>
          <w:lang w:val="en-US"/>
        </w:rPr>
        <w:t>63</w:t>
      </w:r>
      <w:r w:rsidRPr="00AE7011">
        <w:rPr>
          <w:b/>
        </w:rPr>
        <w:t xml:space="preserve"> г. </w:t>
      </w:r>
      <w:r w:rsidR="00503321" w:rsidRPr="00FE1B16">
        <w:rPr>
          <w:b/>
        </w:rPr>
        <w:t>875.</w:t>
      </w:r>
      <w:r w:rsidR="00503321">
        <w:t xml:space="preserve"> Прихожу к выводу, что дальнейшее преуспеяние будет зависеть исключительно только от напряжения сердца ко Мне. Надо стать еще ближе. Прошлого можно касаться с целью отобрать из него лучшее, чтобы взять дальше с собою.</w:t>
      </w:r>
    </w:p>
    <w:p w:rsidR="00834937" w:rsidRDefault="00503321" w:rsidP="00FE1B16">
      <w:pPr>
        <w:pStyle w:val="Quote"/>
      </w:pPr>
      <w:r>
        <w:t>Сегодня, 19-го, видел во сне воду, людей, я над водою, два черные силуэта, тени, почти непрозрачные, потом сквозь них стало видно.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876. (Дек. 22).</w:t>
      </w:r>
      <w:r w:rsidR="00503321">
        <w:t xml:space="preserve"> (Со сна). Страшна катастрофа не сама по себе, но те силы, которые вывела она из равновесия.</w:t>
      </w:r>
    </w:p>
    <w:p w:rsidR="00834937" w:rsidRDefault="00503321" w:rsidP="00503321">
      <w:r>
        <w:t>И еще скажу: «Не знаете ни дня, ни часа». Но когда Час придет, будете знать первыми. &lt;...&gt; Закон Близости.</w:t>
      </w:r>
    </w:p>
    <w:p w:rsidR="00834937" w:rsidRDefault="00503321" w:rsidP="00503321">
      <w:r>
        <w:t>Ночью одно, днем другое. Ночью продолжение. День</w:t>
      </w:r>
      <w:r w:rsidR="00880711">
        <w:t xml:space="preserve"> — </w:t>
      </w:r>
      <w:r>
        <w:t>сфера новых причин. Вот тебе ответ на слова.</w:t>
      </w:r>
    </w:p>
    <w:p w:rsidR="00834937" w:rsidRDefault="00503321" w:rsidP="00503321">
      <w:r>
        <w:t>Ничего не бойся, Я Охраню. Не верьте, но знайте, что скоро (Пр)Иду.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877. (Дек. 23).</w:t>
      </w:r>
      <w:r w:rsidR="00503321">
        <w:t xml:space="preserve"> Друг Мой, не всегда желания наши совпадают с получением. К тому много причин. Основная из них</w:t>
      </w:r>
      <w:r w:rsidR="00880711">
        <w:t xml:space="preserve"> — </w:t>
      </w:r>
      <w:r w:rsidR="00503321">
        <w:t>неспособность потушить активность оболочек. Они продолжают вибрировать, каждая на свой лад, не дозволяя посылкам проникнуть. Овладение оболочками служит непременным условием полноты восприятий. Как же можно воспринимать Мое, когда свое звучит яро и заглушает шепот далекий. Никакие самоуговаривания не помогают, никакие доводы не заставят замолчать своеволие оболочек, пока воля не наложит на них свою сдерживающую узду. Будем начинать издалека, приводя в состояние успокоения сперва тело, потом эмоции, потом и мысли. С мыслей начинать трудно, ибо они наиболее неуправимы. Тело поддается скорее всего. Но даже достижение полной неподвижности и покоя тела весьма нелегко и непросто. Эмоции можно успокоить, перенеся мысли на совершенно</w:t>
      </w:r>
      <w:r w:rsidR="00176DBF">
        <w:rPr>
          <w:lang w:val="en-US"/>
        </w:rPr>
        <w:t xml:space="preserve"> </w:t>
      </w:r>
      <w:r w:rsidR="00503321">
        <w:lastRenderedPageBreak/>
        <w:t>другой предмет или объект. Но труднее всего остановить мысль и позволить мыслям как бы самостоятельно проноситься перед экраном сознания, чтобы, когда это достигнуто, направить сознание на нужный объект. Очень мешает и пространственное неблагополучие. Когда антагонистические энергии мятутся в пространстве и равновесие сфер нарушено, трудно установить спокойное и гармоническое восприятие мыслей. Но рано или поздно, так или иначе, но преодолевается всё и воля торжествует победу.</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 xml:space="preserve">878. </w:t>
      </w:r>
      <w:r w:rsidR="003312B3" w:rsidRPr="00FE1B16">
        <w:rPr>
          <w:b/>
        </w:rPr>
        <w:t>(</w:t>
      </w:r>
      <w:r w:rsidR="003312B3" w:rsidRPr="003312B3">
        <w:rPr>
          <w:b/>
        </w:rPr>
        <w:t>М.А.Й.).</w:t>
      </w:r>
      <w:r w:rsidR="00503321">
        <w:t xml:space="preserve"> Когда происходит объединение близких сознаний около Фокуса Света, темные особенно активны, чтобы разрушить утверждающееся благо. Им противопоставить можно степень еще большего устремления к Свету и понимание, что темные ярые противодействия свидетельством служат, что совершается нечто хорошее. Так пусть путь Света будет отмечен злоухищрениями тьмы как свидетельство того, что путь лежит правильно.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 xml:space="preserve">879. </w:t>
      </w:r>
      <w:r w:rsidR="00C065BF" w:rsidRPr="00FE1B16">
        <w:rPr>
          <w:b/>
        </w:rPr>
        <w:t>(Гуру</w:t>
      </w:r>
      <w:r w:rsidR="00C065BF" w:rsidRPr="00C065BF">
        <w:rPr>
          <w:b/>
        </w:rPr>
        <w:t>).</w:t>
      </w:r>
      <w:r w:rsidR="00503321">
        <w:t xml:space="preserve"> Несмотря на всю убедительность очевидности плотной, быть надлежит тому, что Решили Владыки.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FE1B16">
        <w:rPr>
          <w:b/>
        </w:rPr>
        <w:t>880. (Дек. 24).</w:t>
      </w:r>
      <w:r w:rsidR="00503321">
        <w:t xml:space="preserve"> В оболочках нет памяти о прежних воплощениях, о том, что было раньше, о прежней связи со Мною. Связь эта поверх оболочек. Момент или время молчания, когда замолкает движение в оболочках, позволяет сознанию касаться того, что поверх их. Вырваться духом из кольца оболочек</w:t>
      </w:r>
      <w:r w:rsidR="00880711">
        <w:t xml:space="preserve"> — </w:t>
      </w:r>
      <w:r w:rsidR="00503321">
        <w:t>значит свободу найти и возможность коснуться своей Индивидуальности. Момент касания в плотных условиях трудно достижим. Со Мною связана Индивидуальность. Накопления прошлого в ней: Чаша</w:t>
      </w:r>
      <w:r w:rsidR="00880711">
        <w:t xml:space="preserve"> — </w:t>
      </w:r>
      <w:r w:rsidR="00503321">
        <w:t>принадлежность (или достояние) Индивидуальности. Чаша бессмертна. Накопления ее неотъемлемы, ибо не принадлежат оболочкам. Понять свойства и природу оболочек и особенности</w:t>
      </w:r>
      <w:r w:rsidR="00176DBF">
        <w:rPr>
          <w:lang w:val="en-US"/>
        </w:rPr>
        <w:t xml:space="preserve"> </w:t>
      </w:r>
      <w:r w:rsidR="00503321">
        <w:t>движений, в них происходящих, необходимо для того, чтобы, поняв, отделить в себе свое сознание и дух свой от них, то есть расчленить их в себе: сперва в своем сознании, потом фактически. И тогда можно действовать сознательно в каждой отдельно. Когда едим, или пьем, или занимаемся спортом, действуем в проводнике физическом преимущественно. Когда раздражаемся, волнуемся, плачем от обиды или огорчений и испытываем прочие приятные или неприятные эмоции,</w:t>
      </w:r>
      <w:r w:rsidR="00880711">
        <w:t xml:space="preserve"> — </w:t>
      </w:r>
      <w:r w:rsidR="00503321">
        <w:t>живем в астрале преимущественно. Когда решаем математические задачи и работает мысль,</w:t>
      </w:r>
      <w:r w:rsidR="00880711">
        <w:t xml:space="preserve"> — </w:t>
      </w:r>
      <w:r w:rsidR="00503321">
        <w:t xml:space="preserve">живем в теле ментальном преимущественно и движения в других проводниках являются подслужебными. Так в каждое мгновение своей земной жизни сознание активно в той или иной степени, полностью или частично в одной или во всех оболочках одновременно. Анализ этих процессов как бы со стороны позволяет подойти к возможности понимания и расчленения деятельности проводников. В любой момент можно дать себе отчет, в какой из оболочек происходит </w:t>
      </w:r>
      <w:r w:rsidR="00503321">
        <w:lastRenderedPageBreak/>
        <w:t>движение, отделяя себя, наблюдающего, от себя</w:t>
      </w:r>
      <w:r w:rsidR="00880711">
        <w:t xml:space="preserve"> — </w:t>
      </w:r>
      <w:r w:rsidR="00503321">
        <w:t>объекта наблюдения, объекта, в котором происходят те или другие движения. Только отойдя от них в сторону, став в стороне, можно пытаться овладеть ими. Сливаясь сознанием с каждым движением в оболочках, оболочками не овладеть. Не овладев, их не расчленить для сознательного проявления в каждой на соответствующих каждой планах существования. Осознание формулы «Я есмь» переносит сознание в сферу Бессмертной Триады, ибо ни одна из оболочек не может утверждать себя формулой этой, ибо каждая временна, конечна и смертна. Устремление к Нам исходит не от оболочек, но от Триады, ибо оболочки знать могут Владык только через высшее «Я», то есть Индивидуальность. Пусть оболочки уявляют себя как обычно, но пусть вечно «Смотрящий» наблюдает происходящее в них так, как наблюдает человек, сидящий на берегу потока, струи воды, несущейся мимо. Он наблюдает, но не входит в поток.</w:t>
      </w:r>
      <w:r w:rsidR="00FE1B16">
        <w:rPr>
          <w:lang w:val="en-US"/>
        </w:rPr>
        <w:t xml:space="preserve"> </w:t>
      </w:r>
      <w:r w:rsidR="00503321">
        <w:t>Можно даже твердить себе, когда ушибся, что больно это телу, или что тело устало. Дух не может устать, ибо дух</w:t>
      </w:r>
      <w:r w:rsidR="00880711">
        <w:t xml:space="preserve"> — </w:t>
      </w:r>
      <w:r w:rsidR="00503321">
        <w:t>не тело. Можно мыслить, что переживает, суетится, волнуется астрал, но не тот, кто говорит «Я есмь». Можно подумать о том, что если выбросить из головы все мысли и заменить их совершенно другими</w:t>
      </w:r>
      <w:r w:rsidR="00880711">
        <w:t xml:space="preserve"> — </w:t>
      </w:r>
      <w:r w:rsidR="00503321">
        <w:t>мыслями из прошлого или из будущего, мыслями юноши, старца, воина, художника, вождя, раба или владыки, то «Смотрящий» в себе остается неизменно Смотрящим, отделенным от того потока тонкой материи мысли, которая протекает через ментальное тело, ибо все это не «Я». Чтобы свободно действовать в духе, надо дух отделить от оболочек, которые его облекают, и понять, что дух</w:t>
      </w:r>
      <w:r w:rsidR="00880711">
        <w:t xml:space="preserve"> — </w:t>
      </w:r>
      <w:r w:rsidR="00503321">
        <w:t>поверх их всех. Все земные и прочие нужды</w:t>
      </w:r>
      <w:r w:rsidR="00880711">
        <w:t xml:space="preserve"> — </w:t>
      </w:r>
      <w:r w:rsidR="00503321">
        <w:t>для оболочек. Оболочки же только для того, чтобы дать духу возможность накопить опыт и знания для Бессмертной Триады. Другого смысла в их существовании нет. Само по себе, взятое в отдельности, их существование лишено всякого смысла, ибо все они обречены на полное уничтожение той формы, в которой они проявляются в человеке.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881.</w:t>
      </w:r>
      <w:r w:rsidR="00503321">
        <w:t xml:space="preserve"> (571). </w:t>
      </w:r>
      <w:r w:rsidR="003312B3" w:rsidRPr="003312B3">
        <w:rPr>
          <w:b/>
        </w:rPr>
        <w:t>(М.А.Й.).</w:t>
      </w:r>
      <w:r w:rsidR="00503321">
        <w:t xml:space="preserve"> Каждое движение в оболочках рано или поздно закончится. Они смертны, и смертно все, что в них происходит. Очень поучительно наблюдать рождение и смерть каждого движения в отдельности. Они подчинены закону полюсности. За голодом следует насыщение, за насыщением</w:t>
      </w:r>
      <w:r w:rsidR="00880711">
        <w:t xml:space="preserve"> — </w:t>
      </w:r>
      <w:r w:rsidR="00503321">
        <w:t xml:space="preserve">голод. Так сменяются ощущения. Когда говорим о качествах, то имеем в виду качества духа, то есть того начала в человеке, которое не преходит и не прекращается со смертью оболочек. Хорошо находить в себе и отмечать элементы непреходящего, не являющиеся уже временными свойствами, или атрибутами, оболочек. Когда говорим о преданности или любви к Учителю Света, имеем в виду, что качества эти переносятся из жизни в жизнь. Так, осознавши их сущность, можно накапливать в Чаше элементы непреходящего, элементы бессмертия </w:t>
      </w:r>
      <w:r w:rsidR="00503321">
        <w:lastRenderedPageBreak/>
        <w:t>и обогащать в каждом очередном воплощении Бессмертную перевоплощающуюся Индивидуальность в себе.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882.</w:t>
      </w:r>
      <w:r w:rsidR="00503321">
        <w:t xml:space="preserve"> (572). </w:t>
      </w:r>
      <w:r w:rsidR="00C065BF" w:rsidRPr="00C065BF">
        <w:rPr>
          <w:b/>
        </w:rPr>
        <w:t>(Гуру).</w:t>
      </w:r>
      <w:r w:rsidR="00503321">
        <w:t xml:space="preserve"> Те, кто продолжает дело мое, не признают интуитивно, что со смертью моего тела закончил свое существование мой дух. Служа моему делу, служат моему духу, устанавливая с ним прочные связи. Конечно, признание меня, даже посмертное, есть утверждение огненной действительности вопреки видимости плотного мира. Реальность Незримого Высшего Мира может утверждать только дух, готовый к тому, чтобы идти по Пути Света. Их немало, готовых. В каждом усмотрим воина Света.</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883.</w:t>
      </w:r>
      <w:r w:rsidR="00503321">
        <w:t xml:space="preserve"> (573). </w:t>
      </w:r>
      <w:r w:rsidR="00503321" w:rsidRPr="00C61460">
        <w:rPr>
          <w:b/>
        </w:rPr>
        <w:t>(Дек. 26).</w:t>
      </w:r>
      <w:r w:rsidR="00503321">
        <w:t xml:space="preserve"> Друг Мой, нет неизменяемых плотных условий. Каждое имеет конец. Лучше всего в каждом находить возможности для продвижения и довольствоваться тем, что дает жизнь. То, что вызывает в настоящий момент недовольство, в будущем может служить источником сожаления об утраченном. В лучших условиях худшее не вспоминается, но в худших лучшее обычно приходит на память. Но ни худшие, ни лучшие, ни какие бы то ни было, не могут служить основанием, на которое можно было бы опереться, ибо временны все: и хорошие и плохие, и приятные и отягощающие. Сердце не к ним преклонить, и не им отдавать надо сердце, но тому, что непреходяще. Найти радость в непреходящем и отдаться ему всем сознанием, всем помышлением, всею силою духа будет правильным решением жизни.</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 xml:space="preserve">884. </w:t>
      </w:r>
      <w:r w:rsidR="003312B3" w:rsidRPr="00C61460">
        <w:rPr>
          <w:b/>
        </w:rPr>
        <w:t>(М</w:t>
      </w:r>
      <w:r w:rsidR="003312B3" w:rsidRPr="003312B3">
        <w:rPr>
          <w:b/>
        </w:rPr>
        <w:t>.А.Й.).</w:t>
      </w:r>
      <w:r w:rsidR="00503321">
        <w:t xml:space="preserve"> Почему был во сне применен именно этот метод контакта? Поясню: есть ступень единения в духе, когда все препятствия плотной ограниченности исчезают и происходит полная гармонизация. Оболочки настраиваются соответственно. По ним можно судить о степени объединения. Не разделяет ничто.</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885.</w:t>
      </w:r>
      <w:r w:rsidR="00503321">
        <w:t xml:space="preserve"> (574). </w:t>
      </w:r>
      <w:r w:rsidR="00C065BF" w:rsidRPr="00C065BF">
        <w:rPr>
          <w:b/>
        </w:rPr>
        <w:t>(Гуру).</w:t>
      </w:r>
      <w:r w:rsidR="00503321">
        <w:t xml:space="preserve"> Объектом воздействия темных обычно избирается астрал. Именно в нем вызывают они нужные им движения, вовлекая сюда же и мысль. Когда подвижники чувствовали волны темных воздействий, они отгоняли их, повторяя молитву Иисусову, и, сосредоточиваясь только на ней, выбрасывали из сознания плазму астральной материи, зараженной флюидами тьмы.</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886.</w:t>
      </w:r>
      <w:r w:rsidR="00503321">
        <w:t xml:space="preserve"> (575). </w:t>
      </w:r>
      <w:r w:rsidR="00503321" w:rsidRPr="00C61460">
        <w:rPr>
          <w:b/>
        </w:rPr>
        <w:t>(Дек. 28).</w:t>
      </w:r>
      <w:r w:rsidR="00503321">
        <w:t xml:space="preserve"> Узка тропа, ведущая в жизнь, и узок вход, и узка дверь в Огненный Мир. У Порога стражи. У каждого имя. Вот страж привязанности к вещам плотного мира. Вот страж воспоминаний прошлого. Вот страж прельщений различных. Много их, и все удерживают сознание на себе. Но Магнит Мой сильнее всех стражей, если сознание удерживается на Мне. Их сила слабеет и поникает, но тогда являются они, гасители пламени духа, чтобы раздуть и усилить все притяжения к плотному миру и ко всему, что в </w:t>
      </w:r>
      <w:r w:rsidR="00503321">
        <w:lastRenderedPageBreak/>
        <w:t>оболочках мешает горению духа и высшим огням. Они возбуждают и поддерживают интерес ко всему отвлекающему от Меня, лишь бы отвлечь. Но когда отвлекут окончательно и утопят беспросветно сознание в призрачных формах прельщений, потеряют они свою сладость, и пусто и безнадежно все станет вокруг, и станет все смысла лишенным, и утратит все вдруг интерес, все, что привлекало. Сознание останется при разбитом корыте. Останутся шипы и колючки и горечь утраты о невозвратно упущенных возможностях. Тропа жизни узка, по ней не пройти с поклажей. И еще уже вход. Каждый из стражей скажет: «Прежде чем войти, отдай все мое». Если это привязанность к пище, питью и вещам,</w:t>
      </w:r>
      <w:r w:rsidR="00880711">
        <w:t xml:space="preserve"> — </w:t>
      </w:r>
      <w:r w:rsidR="00503321">
        <w:t>их отдай; если к почестям, славе, богатству,</w:t>
      </w:r>
      <w:r w:rsidR="00880711">
        <w:t xml:space="preserve"> — </w:t>
      </w:r>
      <w:r w:rsidR="00503321">
        <w:t>их отдай. Все, все отдай, что поставил ты выше преданности и любви к Владыке и Высшему Миру. В тот Мир, в который стремишься войти, войти можешь только любовью к Нему, большей, чем к миру земному. И земной можешь тоже любить, но сверхлично, поверх оболочек, ибо любовь оболочек смертна. Бессмертен дух, бессмертны атрибуты, свойства и качества духа, бессмертна и в духе любовь. Пронести через жизнь эти качества в духе, их умножить и в них возрасти поверх плотных условий будет духа победой над миром. Говорю вам: «Мужайтесь. Крепче крепкого стойте против волн материального мира, ибо Я Победил этот мир. Вам Говорю: Победил и вас Зову к победе».</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887.</w:t>
      </w:r>
      <w:r w:rsidR="00503321">
        <w:t xml:space="preserve"> (576). </w:t>
      </w:r>
      <w:r w:rsidR="003312B3" w:rsidRPr="003312B3">
        <w:rPr>
          <w:b/>
        </w:rPr>
        <w:t>(М.А.Й.).</w:t>
      </w:r>
      <w:r w:rsidR="00503321">
        <w:t xml:space="preserve"> Родные, поймите, что и победа, и поражение</w:t>
      </w:r>
      <w:r w:rsidR="00880711">
        <w:t xml:space="preserve"> — </w:t>
      </w:r>
      <w:r w:rsidR="00503321">
        <w:t>в духе. Именно в этом значении следует понимать слова о том, чтобы битву вести единым началом духа. Все внешнее ничто, если дух крепнет, если борьба переносится в область духа. Борьба с внешними явлениями подобна борьбе с ветряными мельницами. Знаете по легендам, как отрубленные головы чудовища вырастают вновь. Потому фокус приложения силы духа переносится внутрь, и борьба ведется на плане духовном. Петр взял в руки меч и хотел земными мерами защищать то, что требовало меча не стального, но огненного. И Владыка ему повелел вложить меч в ножны. Легче и проще духовное решать по-земному. Но земное остается на Земле и исчерпывается Землею, и тогда отрыва от Земли не свершить. Перенесение бытия в мысль, а мысли в сферу духа откроет узкую дверь в Беспредельность Огненного Мира, ибо дух есть Огонь.</w:t>
      </w:r>
    </w:p>
    <w:p w:rsidR="00834937" w:rsidRDefault="00834937" w:rsidP="00503321"/>
    <w:p w:rsidR="00503321" w:rsidRDefault="00D866C7" w:rsidP="00503321">
      <w:pPr>
        <w:rPr>
          <w:lang w:val="en-US"/>
        </w:rPr>
      </w:pPr>
      <w:r w:rsidRPr="00AE7011">
        <w:rPr>
          <w:b/>
        </w:rPr>
        <w:t>19</w:t>
      </w:r>
      <w:r>
        <w:rPr>
          <w:b/>
          <w:lang w:val="en-US"/>
        </w:rPr>
        <w:t>63</w:t>
      </w:r>
      <w:r w:rsidRPr="00AE7011">
        <w:rPr>
          <w:b/>
        </w:rPr>
        <w:t xml:space="preserve"> г. </w:t>
      </w:r>
      <w:r w:rsidR="00503321" w:rsidRPr="00C61460">
        <w:rPr>
          <w:b/>
        </w:rPr>
        <w:t>888.</w:t>
      </w:r>
      <w:r w:rsidR="00503321">
        <w:t xml:space="preserve"> (577). </w:t>
      </w:r>
      <w:r w:rsidR="00C065BF" w:rsidRPr="00C065BF">
        <w:rPr>
          <w:b/>
        </w:rPr>
        <w:t>(Гуру).</w:t>
      </w:r>
      <w:r w:rsidR="00503321">
        <w:t xml:space="preserve"> По жизнеописаниям Духов Великих можно проследить, как через жизнь каждого из них огненной нитью проходила линия духа. И не внешние условия оформляли их путь, но под молотом огненной воли гнулись эти условия, пролагая во внешней среде каналы для проявления духа и сочетая внешние условия с предначертанной миссией Индивидуальности. Все Они вносили в жизнь и давали людям свое, особое, новое, не вмещающееся в рамки того, что было до Них. Их можно называть </w:t>
      </w:r>
      <w:r w:rsidR="00503321">
        <w:lastRenderedPageBreak/>
        <w:t>Провозвестниками нового, ибо, воистину, всегда боролись они за утверждение Нового Мира. Эволюция сущего заключается в вечном утверждении Нового, и Носители Света на Знамени своем всегда несут этот Завет. Так же поступали и поступают и те, кто идет Именем Этих Великих.</w:t>
      </w:r>
    </w:p>
    <w:p w:rsidR="00C61460" w:rsidRPr="00C61460" w:rsidRDefault="00C61460" w:rsidP="00503321">
      <w:pPr>
        <w:rPr>
          <w:lang w:val="en-US"/>
        </w:rPr>
      </w:pPr>
    </w:p>
    <w:p w:rsidR="00834937" w:rsidRDefault="00503321" w:rsidP="00C61460">
      <w:pPr>
        <w:pStyle w:val="Quote"/>
      </w:pPr>
      <w:r>
        <w:t>Ночью защищал Нину от темных, но сил было мало и не мог наносить им ударов, хотя к ней и не допускал.</w:t>
      </w:r>
    </w:p>
    <w:p w:rsidR="00834937" w:rsidRDefault="00D866C7" w:rsidP="00503321">
      <w:r w:rsidRPr="00AE7011">
        <w:rPr>
          <w:b/>
        </w:rPr>
        <w:t>19</w:t>
      </w:r>
      <w:r>
        <w:rPr>
          <w:b/>
          <w:lang w:val="en-US"/>
        </w:rPr>
        <w:t>63</w:t>
      </w:r>
      <w:r w:rsidRPr="00AE7011">
        <w:rPr>
          <w:b/>
        </w:rPr>
        <w:t xml:space="preserve"> г. </w:t>
      </w:r>
      <w:r w:rsidR="00503321" w:rsidRPr="00C61460">
        <w:rPr>
          <w:b/>
        </w:rPr>
        <w:t>889. (Дек. 29).</w:t>
      </w:r>
      <w:r w:rsidR="00503321">
        <w:t xml:space="preserve"> Многое было бы можно сказать о явлениях Высшего Мира, но мысль занята земным. Устремление не преодолевает его притяжений, и прекращаются поступления пространственной мысли надземной. Как отличить: пралайя сознания это или отход? Отличие просто: если не прекратилась борьба за утверждение Высшего в себе</w:t>
      </w:r>
      <w:r w:rsidR="00880711">
        <w:t xml:space="preserve"> — </w:t>
      </w:r>
      <w:r w:rsidR="00503321">
        <w:t>это пралайя, если поникла</w:t>
      </w:r>
      <w:r w:rsidR="00880711">
        <w:t xml:space="preserve"> — </w:t>
      </w:r>
      <w:r w:rsidR="00503321">
        <w:t>отход.</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890.</w:t>
      </w:r>
      <w:r w:rsidR="00503321">
        <w:t xml:space="preserve"> (578). </w:t>
      </w:r>
      <w:r w:rsidR="00503321" w:rsidRPr="00C61460">
        <w:rPr>
          <w:b/>
        </w:rPr>
        <w:t>(Дек. 30).</w:t>
      </w:r>
      <w:r w:rsidR="00503321">
        <w:t xml:space="preserve"> Слушать мысли не всякий умеет. Огненное восприятие объединяет видимость и слышимость в одно. Высшее восприятие беззвучно и без формы. В форму мысль облекает низший манас. Трансформатором пространственных энергий служит сознание. Из природных материалов человек на Земле создает творения рук человеческих; точно так же из более тонкой астральной и ментальной материи создает он свои творения. Человек создал города, заводы, машины, но реки, горы, океаны создал не он. Область созданного руками человеческими растет и расширяется неуклонно. Предела этому нарастанию нет. То же происходит и в Мире Незримом. Человек, прирожденный творец, становится таковым в действительности. Творчество</w:t>
      </w:r>
      <w:r w:rsidR="00880711">
        <w:t xml:space="preserve"> — </w:t>
      </w:r>
      <w:r w:rsidR="00503321">
        <w:t>удел человека. Сейчас творит он руками и мыслью, при помощи машин и силою творческого воображения. Но придет время, когда утонченный огненный аппарат человека будет творить материально без помощи земных аппаратов. Сейчас на Земле есть вещи, созданные человеком, и вещи, созданные без его участия. Но все, что существует, создано творческой волей либо людей, либо Тех, Кто тоже когда-то были людьми. Когда творчество земное заканчивается и человек завершает свой Путь на Земле, начинается Творчество Космическое. Пределом его является сама Беспредельность. Земля</w:t>
      </w:r>
      <w:r w:rsidR="00880711">
        <w:t xml:space="preserve"> — </w:t>
      </w:r>
      <w:r w:rsidR="00503321">
        <w:t>только школа для подготовки к Космическому Творчеству. Путь долог, но зато впереди бесконечная неисчерпаемость творческих возможностей уже Надземно-Космического Масштаба. Надо понять, что задача столь велика, что требует времени и многовековых усилий. Ограничиться одной планетой нельзя, ибо ступени эволюционного развития планет даже нашей солнечной системы различны</w:t>
      </w:r>
      <w:r w:rsidR="00880711">
        <w:t xml:space="preserve"> — </w:t>
      </w:r>
      <w:r w:rsidR="00503321">
        <w:t xml:space="preserve">от низших до высших. Земля как бы в середине. На более высоких планетах творчество выше и шире и возможностей больше. Материя более утонченна и пластична, и на некоторых уже не требуется никаких машин. Все творится Огненной Волей. Мир Тонкий дает некоторое понимание того, как творит мысль, не </w:t>
      </w:r>
      <w:r w:rsidR="00503321">
        <w:lastRenderedPageBreak/>
        <w:t>связанная инертностью плотной материи. Термин «плотная материя» звучит не очень научно, но зато точно передает сущность явления. Будущее человека настолько велико и сияюще, что ради него можно примириться с тем, чтобы пройти долгий Путь эволюции жизни. Когда цель ясна и путь указан, можно идти неуклонно и твердо в великолепие будущего. Не тьма впереди, но Свет. Цена велика, но и плата несоизмерима с получением, ибо получение превышает во сто крат и больше, то есть в неизмеримое число крат.</w:t>
      </w:r>
    </w:p>
    <w:p w:rsidR="00834937" w:rsidRDefault="00834937" w:rsidP="00503321"/>
    <w:p w:rsidR="00834937" w:rsidRDefault="00D866C7" w:rsidP="00503321">
      <w:r w:rsidRPr="00AE7011">
        <w:rPr>
          <w:b/>
        </w:rPr>
        <w:t>19</w:t>
      </w:r>
      <w:r>
        <w:rPr>
          <w:b/>
          <w:lang w:val="en-US"/>
        </w:rPr>
        <w:t>63</w:t>
      </w:r>
      <w:r w:rsidRPr="00AE7011">
        <w:rPr>
          <w:b/>
        </w:rPr>
        <w:t xml:space="preserve"> г. </w:t>
      </w:r>
      <w:r w:rsidR="00503321" w:rsidRPr="00C61460">
        <w:rPr>
          <w:b/>
        </w:rPr>
        <w:t>891.</w:t>
      </w:r>
      <w:r w:rsidR="00503321">
        <w:t xml:space="preserve"> (579). </w:t>
      </w:r>
      <w:r w:rsidR="003312B3" w:rsidRPr="003312B3">
        <w:rPr>
          <w:b/>
        </w:rPr>
        <w:t>(М.А.Й.).</w:t>
      </w:r>
      <w:r w:rsidR="00503321">
        <w:t xml:space="preserve"> Шершавые условия Земли и поступления огненные являют между собою разрыв. Отсюда тоска и неудовлетворенность окружающим. Примирить земное и Надземное в существующем положении планеты невозможно. Возможно лишь только мыслью творить будущее, сближая миры. Объединение миров неизбежно. Оно нужно для того, чтобы тонкое в плотном послужило утверждением планетного равновесия, которое нарушено небывало. Каждый может внести свой вклад в это неотложное дело. Вот задача текущего дня: в мыслях сблизить миры, насыщая пространство новыми формами жизни для воплощения их в мире земном.</w:t>
      </w:r>
    </w:p>
    <w:p w:rsidR="00834937" w:rsidRDefault="00834937" w:rsidP="00503321"/>
    <w:p w:rsidR="00503321" w:rsidRDefault="00D866C7" w:rsidP="00503321">
      <w:pPr>
        <w:rPr>
          <w:lang w:val="en-US"/>
        </w:rPr>
      </w:pPr>
      <w:r w:rsidRPr="00AE7011">
        <w:rPr>
          <w:b/>
        </w:rPr>
        <w:t>19</w:t>
      </w:r>
      <w:r w:rsidRPr="008608D6">
        <w:rPr>
          <w:b/>
        </w:rPr>
        <w:t>63</w:t>
      </w:r>
      <w:r w:rsidRPr="00AE7011">
        <w:rPr>
          <w:b/>
        </w:rPr>
        <w:t xml:space="preserve"> г. </w:t>
      </w:r>
      <w:r w:rsidR="00503321" w:rsidRPr="00C61460">
        <w:rPr>
          <w:b/>
        </w:rPr>
        <w:t>892.</w:t>
      </w:r>
      <w:r w:rsidR="00503321">
        <w:t xml:space="preserve"> (580). </w:t>
      </w:r>
      <w:r w:rsidR="00C065BF" w:rsidRPr="00C065BF">
        <w:rPr>
          <w:b/>
        </w:rPr>
        <w:t>(Гуру).</w:t>
      </w:r>
      <w:r w:rsidR="00503321">
        <w:t xml:space="preserve"> Осмысленно жить и творить можно только во имя Эволюции. Цели другой у воплощенных нет на Земле. Все, кто был способен мыслить сверхлично, жили великой идеей о будущем. В будущее вкладывали все и к будущему людей устремляли, совершенно не считаясь с тем, что настоящее было столь неслыханно далеко от него. По этим знакам устремленности в будущее узнаете Служителей эволюции во всех веках и у всех народов.</w:t>
      </w:r>
    </w:p>
    <w:p w:rsidR="008608D6" w:rsidRDefault="008608D6" w:rsidP="00503321">
      <w:pPr>
        <w:rPr>
          <w:lang w:val="en-US"/>
        </w:rPr>
      </w:pPr>
    </w:p>
    <w:p w:rsidR="008608D6" w:rsidRDefault="008608D6" w:rsidP="008608D6">
      <w:pPr>
        <w:pStyle w:val="PlainText"/>
        <w:jc w:val="center"/>
        <w:rPr>
          <w:rFonts w:ascii="Arial" w:hAnsi="Arial"/>
          <w:i/>
          <w:sz w:val="28"/>
          <w:szCs w:val="28"/>
        </w:rPr>
      </w:pPr>
      <w:r>
        <w:rPr>
          <w:rFonts w:ascii="Arial" w:hAnsi="Arial"/>
          <w:i/>
          <w:sz w:val="28"/>
          <w:szCs w:val="28"/>
        </w:rPr>
        <w:t>Конец Записей 196</w:t>
      </w:r>
      <w:r>
        <w:rPr>
          <w:rFonts w:ascii="Arial" w:hAnsi="Arial"/>
          <w:i/>
          <w:sz w:val="28"/>
          <w:szCs w:val="28"/>
          <w:lang w:val="en-US"/>
        </w:rPr>
        <w:t>3</w:t>
      </w:r>
      <w:r>
        <w:rPr>
          <w:rFonts w:ascii="Arial" w:hAnsi="Arial"/>
          <w:i/>
          <w:sz w:val="28"/>
          <w:szCs w:val="28"/>
        </w:rPr>
        <w:t xml:space="preserve"> года.</w:t>
      </w:r>
    </w:p>
    <w:sectPr w:rsidR="008608D6" w:rsidSect="00786790">
      <w:pgSz w:w="11906" w:h="16838"/>
      <w:pgMar w:top="850" w:right="1335" w:bottom="850" w:left="13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677" w:rsidRDefault="000A5677" w:rsidP="00215323">
      <w:r>
        <w:separator/>
      </w:r>
    </w:p>
  </w:endnote>
  <w:endnote w:type="continuationSeparator" w:id="0">
    <w:p w:rsidR="000A5677" w:rsidRDefault="000A5677" w:rsidP="002153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677" w:rsidRDefault="000A5677" w:rsidP="00215323">
      <w:r>
        <w:separator/>
      </w:r>
    </w:p>
  </w:footnote>
  <w:footnote w:type="continuationSeparator" w:id="0">
    <w:p w:rsidR="000A5677" w:rsidRDefault="000A5677" w:rsidP="00215323">
      <w:r>
        <w:continuationSeparator/>
      </w:r>
    </w:p>
  </w:footnote>
  <w:footnote w:id="1">
    <w:p w:rsidR="00F473CA" w:rsidRDefault="00F473CA">
      <w:pPr>
        <w:pStyle w:val="FootnoteText"/>
      </w:pPr>
      <w:r>
        <w:rPr>
          <w:rStyle w:val="FootnoteReference"/>
        </w:rPr>
        <w:footnoteRef/>
      </w:r>
      <w:r>
        <w:t xml:space="preserve"> Номер по первому изданию.</w:t>
      </w:r>
    </w:p>
  </w:footnote>
  <w:footnote w:id="2">
    <w:p w:rsidR="00F473CA" w:rsidRDefault="00F473CA">
      <w:pPr>
        <w:pStyle w:val="FootnoteText"/>
      </w:pPr>
      <w:r>
        <w:rPr>
          <w:rStyle w:val="FootnoteReference"/>
        </w:rPr>
        <w:footnoteRef/>
      </w:r>
      <w:r>
        <w:t xml:space="preserve"> Арупа (</w:t>
      </w:r>
      <w:r w:rsidRPr="00AE19A2">
        <w:rPr>
          <w:rStyle w:val="a"/>
          <w:rFonts w:eastAsiaTheme="minorHAnsi"/>
        </w:rPr>
        <w:t>санскрит) — бе</w:t>
      </w:r>
      <w:r>
        <w:t>стелесное бытие.</w:t>
      </w:r>
    </w:p>
  </w:footnote>
  <w:footnote w:id="3">
    <w:p w:rsidR="00F473CA" w:rsidRDefault="00F473CA">
      <w:pPr>
        <w:pStyle w:val="FootnoteText"/>
      </w:pPr>
      <w:r>
        <w:rPr>
          <w:rStyle w:val="FootnoteReference"/>
        </w:rPr>
        <w:footnoteRef/>
      </w:r>
      <w:r>
        <w:t xml:space="preserve"> Тришна (санскрит)</w:t>
      </w:r>
      <w:r w:rsidRPr="00AE19A2">
        <w:rPr>
          <w:rStyle w:val="a"/>
          <w:rFonts w:eastAsiaTheme="minorHAnsi"/>
        </w:rPr>
        <w:t xml:space="preserve"> — </w:t>
      </w:r>
      <w:r>
        <w:t>понятие индийской философии, обозначающее тягу к жизни как фундаментальное свойство психики всех живых существ.</w:t>
      </w:r>
    </w:p>
  </w:footnote>
  <w:footnote w:id="4">
    <w:p w:rsidR="00F473CA" w:rsidRDefault="00F473CA">
      <w:pPr>
        <w:pStyle w:val="FootnoteText"/>
      </w:pPr>
      <w:r>
        <w:rPr>
          <w:rStyle w:val="FootnoteReference"/>
        </w:rPr>
        <w:footnoteRef/>
      </w:r>
      <w:r>
        <w:t xml:space="preserve"> Перцепция (лат.) </w:t>
      </w:r>
      <w:r w:rsidRPr="00AE19A2">
        <w:rPr>
          <w:rStyle w:val="a"/>
          <w:rFonts w:eastAsiaTheme="minorHAnsi"/>
        </w:rPr>
        <w:t>—</w:t>
      </w:r>
      <w:r>
        <w:t xml:space="preserve"> чувственное познание предметов окружающего мира.</w:t>
      </w:r>
    </w:p>
  </w:footnote>
  <w:footnote w:id="5">
    <w:p w:rsidR="00F473CA" w:rsidRDefault="00F473CA">
      <w:pPr>
        <w:pStyle w:val="FootnoteText"/>
      </w:pPr>
      <w:r>
        <w:rPr>
          <w:rStyle w:val="FootnoteReference"/>
        </w:rPr>
        <w:footnoteRef/>
      </w:r>
      <w:r>
        <w:t xml:space="preserve"> Nosce te ipsum (лат.) </w:t>
      </w:r>
      <w:r w:rsidRPr="00AE19A2">
        <w:rPr>
          <w:rStyle w:val="a"/>
          <w:rFonts w:eastAsiaTheme="minorHAnsi"/>
        </w:rPr>
        <w:t>—</w:t>
      </w:r>
      <w:r>
        <w:t xml:space="preserve"> Познай самого себя.</w:t>
      </w:r>
    </w:p>
  </w:footnote>
  <w:footnote w:id="6">
    <w:p w:rsidR="00F473CA" w:rsidRDefault="00F473CA">
      <w:pPr>
        <w:pStyle w:val="FootnoteText"/>
      </w:pPr>
      <w:r>
        <w:rPr>
          <w:rStyle w:val="FootnoteReference"/>
        </w:rPr>
        <w:footnoteRef/>
      </w:r>
      <w:r>
        <w:t xml:space="preserve"> Sine qua non (лат.) </w:t>
      </w:r>
      <w:r w:rsidRPr="00AE19A2">
        <w:rPr>
          <w:rStyle w:val="a"/>
          <w:rFonts w:eastAsiaTheme="minorHAnsi"/>
        </w:rPr>
        <w:t>—</w:t>
      </w:r>
      <w:r>
        <w:t xml:space="preserve"> обязательное условие; то, без чего нельзя.</w:t>
      </w:r>
    </w:p>
  </w:footnote>
  <w:footnote w:id="7">
    <w:p w:rsidR="00F473CA" w:rsidRDefault="00F473CA">
      <w:pPr>
        <w:pStyle w:val="FootnoteText"/>
      </w:pPr>
      <w:r>
        <w:rPr>
          <w:rStyle w:val="FootnoteReference"/>
        </w:rPr>
        <w:footnoteRef/>
      </w:r>
      <w:r>
        <w:t xml:space="preserve"> Девачан </w:t>
      </w:r>
      <w:r w:rsidRPr="00AE19A2">
        <w:rPr>
          <w:rStyle w:val="a"/>
          <w:rFonts w:eastAsiaTheme="minorHAnsi"/>
        </w:rPr>
        <w:t>—</w:t>
      </w:r>
      <w:r>
        <w:t xml:space="preserve"> Сфера отдыха и блаженства в Тонком Мире.</w:t>
      </w:r>
    </w:p>
  </w:footnote>
  <w:footnote w:id="8">
    <w:p w:rsidR="00F473CA" w:rsidRDefault="00F473CA">
      <w:pPr>
        <w:pStyle w:val="FootnoteText"/>
      </w:pPr>
      <w:r>
        <w:rPr>
          <w:rStyle w:val="FootnoteReference"/>
        </w:rPr>
        <w:footnoteRef/>
      </w:r>
      <w:r>
        <w:t xml:space="preserve"> Авитчи </w:t>
      </w:r>
      <w:r w:rsidRPr="00AE19A2">
        <w:rPr>
          <w:rStyle w:val="a"/>
          <w:rFonts w:eastAsiaTheme="minorHAnsi"/>
        </w:rPr>
        <w:t>—</w:t>
      </w:r>
      <w:r>
        <w:t xml:space="preserve"> Низшие слои Тонкого Мира.</w:t>
      </w:r>
    </w:p>
  </w:footnote>
  <w:footnote w:id="9">
    <w:p w:rsidR="00F473CA" w:rsidRDefault="00F473CA">
      <w:pPr>
        <w:pStyle w:val="FootnoteText"/>
      </w:pPr>
      <w:r>
        <w:rPr>
          <w:rStyle w:val="FootnoteReference"/>
        </w:rPr>
        <w:footnoteRef/>
      </w:r>
      <w:r>
        <w:t xml:space="preserve"> Свободный </w:t>
      </w:r>
      <w:r w:rsidRPr="00AE19A2">
        <w:rPr>
          <w:rStyle w:val="a"/>
          <w:rFonts w:eastAsiaTheme="minorHAnsi"/>
        </w:rPr>
        <w:t>—</w:t>
      </w:r>
      <w:r>
        <w:t xml:space="preserve"> значит обладающий мудростью (англ.).</w:t>
      </w:r>
    </w:p>
  </w:footnote>
  <w:footnote w:id="10">
    <w:p w:rsidR="00F473CA" w:rsidRDefault="00F473CA">
      <w:pPr>
        <w:pStyle w:val="FootnoteText"/>
      </w:pPr>
      <w:r>
        <w:rPr>
          <w:rStyle w:val="FootnoteReference"/>
        </w:rPr>
        <w:footnoteRef/>
      </w:r>
      <w:r>
        <w:t xml:space="preserve"> Махаманвантара </w:t>
      </w:r>
      <w:r w:rsidRPr="00AE19A2">
        <w:rPr>
          <w:rStyle w:val="a"/>
          <w:rFonts w:eastAsiaTheme="minorHAnsi"/>
        </w:rPr>
        <w:t>—</w:t>
      </w:r>
      <w:r>
        <w:t xml:space="preserve"> Период, символизирующий цикл проявления Вселенной.</w:t>
      </w:r>
    </w:p>
  </w:footnote>
  <w:footnote w:id="11">
    <w:p w:rsidR="00F473CA" w:rsidRDefault="00F473CA">
      <w:pPr>
        <w:pStyle w:val="FootnoteText"/>
      </w:pPr>
      <w:r>
        <w:rPr>
          <w:rStyle w:val="FootnoteReference"/>
        </w:rPr>
        <w:footnoteRef/>
      </w:r>
      <w:r>
        <w:t xml:space="preserve"> Паранирвана </w:t>
      </w:r>
      <w:r w:rsidRPr="00AE19A2">
        <w:rPr>
          <w:rStyle w:val="a"/>
          <w:rFonts w:eastAsiaTheme="minorHAnsi"/>
        </w:rPr>
        <w:t>—</w:t>
      </w:r>
      <w:r>
        <w:t xml:space="preserve"> Состояние, понимаемое как Абсолютное Бытие.</w:t>
      </w:r>
    </w:p>
  </w:footnote>
  <w:footnote w:id="12">
    <w:p w:rsidR="00F473CA" w:rsidRDefault="00F473CA">
      <w:pPr>
        <w:pStyle w:val="FootnoteText"/>
      </w:pPr>
      <w:r>
        <w:rPr>
          <w:rStyle w:val="FootnoteReference"/>
        </w:rPr>
        <w:footnoteRef/>
      </w:r>
      <w:r>
        <w:t xml:space="preserve"> Reduction ad absurdum (лат.) </w:t>
      </w:r>
      <w:r w:rsidRPr="00AE19A2">
        <w:rPr>
          <w:rStyle w:val="a"/>
          <w:rFonts w:eastAsiaTheme="minorHAnsi"/>
        </w:rPr>
        <w:t>—</w:t>
      </w:r>
      <w:r>
        <w:t xml:space="preserve"> доведение до абсурда.</w:t>
      </w:r>
    </w:p>
  </w:footnote>
  <w:footnote w:id="13">
    <w:p w:rsidR="00F473CA" w:rsidRDefault="00F473CA">
      <w:pPr>
        <w:pStyle w:val="FootnoteText"/>
      </w:pPr>
      <w:r>
        <w:rPr>
          <w:rStyle w:val="FootnoteReference"/>
        </w:rPr>
        <w:footnoteRef/>
      </w:r>
      <w:r>
        <w:t xml:space="preserve"> Здесь и далее </w:t>
      </w:r>
      <w:r w:rsidRPr="00AE19A2">
        <w:rPr>
          <w:rStyle w:val="a"/>
          <w:rFonts w:eastAsiaTheme="minorHAnsi"/>
        </w:rPr>
        <w:t>—</w:t>
      </w:r>
      <w:r>
        <w:t xml:space="preserve"> пропуск в рукописи.</w:t>
      </w:r>
    </w:p>
  </w:footnote>
  <w:footnote w:id="14">
    <w:p w:rsidR="00F473CA" w:rsidRDefault="00F473CA">
      <w:pPr>
        <w:pStyle w:val="FootnoteText"/>
      </w:pPr>
      <w:r>
        <w:rPr>
          <w:rStyle w:val="FootnoteReference"/>
        </w:rPr>
        <w:footnoteRef/>
      </w:r>
      <w:r>
        <w:t xml:space="preserve"> Вахана </w:t>
      </w:r>
      <w:r w:rsidRPr="00AE19A2">
        <w:rPr>
          <w:rStyle w:val="a"/>
          <w:rFonts w:eastAsiaTheme="minorHAnsi"/>
        </w:rPr>
        <w:t>—</w:t>
      </w:r>
      <w:r>
        <w:t xml:space="preserve"> в индийской мифологии </w:t>
      </w:r>
      <w:r w:rsidRPr="00AE19A2">
        <w:rPr>
          <w:rStyle w:val="a"/>
          <w:rFonts w:eastAsiaTheme="minorHAnsi"/>
        </w:rPr>
        <w:t>—</w:t>
      </w:r>
      <w:r>
        <w:t xml:space="preserve"> объект, или существо, используемое богами как средство передвижения.</w:t>
      </w:r>
    </w:p>
  </w:footnote>
  <w:footnote w:id="15">
    <w:p w:rsidR="00F473CA" w:rsidRDefault="00F473CA">
      <w:pPr>
        <w:pStyle w:val="FootnoteText"/>
      </w:pPr>
      <w:r>
        <w:rPr>
          <w:rStyle w:val="FootnoteReference"/>
        </w:rPr>
        <w:footnoteRef/>
      </w:r>
      <w:r>
        <w:t xml:space="preserve"> &lt;...&gt; </w:t>
      </w:r>
      <w:r w:rsidRPr="00AE19A2">
        <w:rPr>
          <w:rStyle w:val="a"/>
          <w:rFonts w:eastAsiaTheme="minorHAnsi"/>
        </w:rPr>
        <w:t>—</w:t>
      </w:r>
      <w:r>
        <w:t xml:space="preserve"> Здесь и далее слово неразборчиво.</w:t>
      </w:r>
    </w:p>
  </w:footnote>
  <w:footnote w:id="16">
    <w:p w:rsidR="00F473CA" w:rsidRDefault="00F473CA">
      <w:pPr>
        <w:pStyle w:val="FootnoteText"/>
      </w:pPr>
      <w:r>
        <w:rPr>
          <w:rStyle w:val="FootnoteReference"/>
        </w:rPr>
        <w:footnoteRef/>
      </w:r>
      <w:r>
        <w:t xml:space="preserve"> Дугпа </w:t>
      </w:r>
      <w:r w:rsidRPr="00AE19A2">
        <w:rPr>
          <w:rStyle w:val="a"/>
          <w:rFonts w:eastAsiaTheme="minorHAnsi"/>
        </w:rPr>
        <w:t>—</w:t>
      </w:r>
      <w:r>
        <w:t xml:space="preserve"> синоним зла, тьмы.</w:t>
      </w:r>
    </w:p>
  </w:footnote>
  <w:footnote w:id="17">
    <w:p w:rsidR="00F473CA" w:rsidRDefault="00F473CA">
      <w:pPr>
        <w:pStyle w:val="FootnoteText"/>
      </w:pPr>
      <w:r>
        <w:rPr>
          <w:rStyle w:val="FootnoteReference"/>
        </w:rPr>
        <w:footnoteRef/>
      </w:r>
      <w:r>
        <w:t xml:space="preserve"> Memento mori (лат.) </w:t>
      </w:r>
      <w:r w:rsidRPr="00AE19A2">
        <w:rPr>
          <w:rStyle w:val="a"/>
          <w:rFonts w:eastAsiaTheme="minorHAnsi"/>
        </w:rPr>
        <w:t>—</w:t>
      </w:r>
      <w:r>
        <w:t xml:space="preserve"> помни о смерти.</w:t>
      </w:r>
    </w:p>
  </w:footnote>
  <w:footnote w:id="18">
    <w:p w:rsidR="00F473CA" w:rsidRDefault="00F473CA">
      <w:pPr>
        <w:pStyle w:val="FootnoteText"/>
      </w:pPr>
      <w:r>
        <w:rPr>
          <w:rStyle w:val="FootnoteReference"/>
        </w:rPr>
        <w:footnoteRef/>
      </w:r>
      <w:r>
        <w:t xml:space="preserve"> Ольга Стефановна Кулинич, ученица Б.Н. Абрамова.</w:t>
      </w:r>
    </w:p>
  </w:footnote>
  <w:footnote w:id="19">
    <w:p w:rsidR="00F473CA" w:rsidRDefault="00F473CA">
      <w:pPr>
        <w:pStyle w:val="FootnoteText"/>
      </w:pPr>
      <w:r>
        <w:rPr>
          <w:rStyle w:val="FootnoteReference"/>
        </w:rPr>
        <w:footnoteRef/>
      </w:r>
      <w:r>
        <w:t xml:space="preserve"> В Его Башнях все застойное переливается в благодатное и...</w:t>
      </w:r>
    </w:p>
  </w:footnote>
  <w:footnote w:id="20">
    <w:p w:rsidR="00F473CA" w:rsidRDefault="00F473CA">
      <w:pPr>
        <w:pStyle w:val="FootnoteText"/>
      </w:pPr>
      <w:r>
        <w:rPr>
          <w:rStyle w:val="FootnoteReference"/>
        </w:rPr>
        <w:footnoteRef/>
      </w:r>
      <w:r>
        <w:t xml:space="preserve"> Ребенок </w:t>
      </w:r>
      <w:r w:rsidRPr="00AE19A2">
        <w:rPr>
          <w:rStyle w:val="a"/>
          <w:rFonts w:eastAsiaTheme="minorHAnsi"/>
        </w:rPr>
        <w:t>—</w:t>
      </w:r>
      <w:r>
        <w:t xml:space="preserve"> Ольга Адриановна Копецкая, юная ученица Б.Н. Абрамова.</w:t>
      </w:r>
    </w:p>
  </w:footnote>
  <w:footnote w:id="21">
    <w:p w:rsidR="00F473CA" w:rsidRDefault="00F473CA">
      <w:pPr>
        <w:pStyle w:val="FootnoteText"/>
      </w:pPr>
      <w:r>
        <w:rPr>
          <w:rStyle w:val="FootnoteReference"/>
        </w:rPr>
        <w:footnoteRef/>
      </w:r>
      <w:r>
        <w:t xml:space="preserve"> Святослав Николаевич Рерих.</w:t>
      </w:r>
    </w:p>
  </w:footnote>
  <w:footnote w:id="22">
    <w:p w:rsidR="00F473CA" w:rsidRDefault="00F473CA">
      <w:pPr>
        <w:pStyle w:val="FootnoteText"/>
      </w:pPr>
      <w:r>
        <w:rPr>
          <w:rStyle w:val="FootnoteReference"/>
        </w:rPr>
        <w:footnoteRef/>
      </w:r>
      <w:r>
        <w:t xml:space="preserve"> Владимир Ильич Ленин.</w:t>
      </w:r>
    </w:p>
  </w:footnote>
  <w:footnote w:id="23">
    <w:p w:rsidR="00F473CA" w:rsidRDefault="00F473CA">
      <w:pPr>
        <w:pStyle w:val="FootnoteText"/>
      </w:pPr>
      <w:r>
        <w:rPr>
          <w:rStyle w:val="FootnoteReference"/>
        </w:rPr>
        <w:footnoteRef/>
      </w:r>
      <w:r>
        <w:t xml:space="preserve"> Парламентские выборы в Италии прошли 28 апреля 1963 года и принесли победу Христианско-демократической партии. Это были первые выборы после конституционной реформы.</w:t>
      </w:r>
    </w:p>
  </w:footnote>
  <w:footnote w:id="24">
    <w:p w:rsidR="00F473CA" w:rsidRDefault="00F473CA">
      <w:pPr>
        <w:pStyle w:val="FootnoteText"/>
      </w:pPr>
      <w:r>
        <w:rPr>
          <w:rStyle w:val="FootnoteReference"/>
        </w:rPr>
        <w:footnoteRef/>
      </w:r>
      <w:r>
        <w:t xml:space="preserve"> Хулиан Гримау Гарсия (исп. Julin Grimau Garca; 18 февраля 1911, Мадрид </w:t>
      </w:r>
      <w:r w:rsidRPr="00AE19A2">
        <w:rPr>
          <w:rStyle w:val="a"/>
          <w:rFonts w:eastAsiaTheme="minorHAnsi"/>
        </w:rPr>
        <w:t>—</w:t>
      </w:r>
      <w:r>
        <w:t xml:space="preserve"> 20 апреля 1963, Мадрид) </w:t>
      </w:r>
      <w:r w:rsidRPr="00AE19A2">
        <w:rPr>
          <w:rStyle w:val="a"/>
          <w:rFonts w:eastAsiaTheme="minorHAnsi"/>
        </w:rPr>
        <w:t>—</w:t>
      </w:r>
      <w:r>
        <w:t xml:space="preserve"> испанский коммунист. Был приговорён к смерти за свою деятельность во время Гражданской войны и казнён франкистским режимом.</w:t>
      </w:r>
    </w:p>
  </w:footnote>
  <w:footnote w:id="25">
    <w:p w:rsidR="00F473CA" w:rsidRDefault="00F473CA">
      <w:pPr>
        <w:pStyle w:val="FootnoteText"/>
      </w:pPr>
      <w:r>
        <w:rPr>
          <w:rStyle w:val="FootnoteReference"/>
        </w:rPr>
        <w:footnoteRef/>
      </w:r>
      <w:r>
        <w:t xml:space="preserve"> Omnia mea mecum (лат.) </w:t>
      </w:r>
      <w:r w:rsidRPr="00AE19A2">
        <w:rPr>
          <w:rStyle w:val="a"/>
          <w:rFonts w:eastAsiaTheme="minorHAnsi"/>
        </w:rPr>
        <w:t>—</w:t>
      </w:r>
      <w:r>
        <w:t xml:space="preserve"> Всё своё ношу с собой.</w:t>
      </w:r>
    </w:p>
  </w:footnote>
  <w:footnote w:id="26">
    <w:p w:rsidR="00F473CA" w:rsidRDefault="00F473CA">
      <w:pPr>
        <w:pStyle w:val="FootnoteText"/>
      </w:pPr>
      <w:r>
        <w:rPr>
          <w:rStyle w:val="FootnoteReference"/>
        </w:rPr>
        <w:footnoteRef/>
      </w:r>
      <w:r>
        <w:t xml:space="preserve"> Попритчилось </w:t>
      </w:r>
      <w:r w:rsidRPr="00AE19A2">
        <w:rPr>
          <w:rStyle w:val="a"/>
          <w:rFonts w:eastAsiaTheme="minorHAnsi"/>
        </w:rPr>
        <w:t>—</w:t>
      </w:r>
      <w:r>
        <w:t xml:space="preserve"> о нечаянном или странном, необыкновенном случае.</w:t>
      </w:r>
    </w:p>
  </w:footnote>
  <w:footnote w:id="27">
    <w:p w:rsidR="00F473CA" w:rsidRDefault="00F473CA">
      <w:pPr>
        <w:pStyle w:val="FootnoteText"/>
      </w:pPr>
      <w:r>
        <w:rPr>
          <w:rStyle w:val="FootnoteReference"/>
        </w:rPr>
        <w:footnoteRef/>
      </w:r>
      <w:r>
        <w:t xml:space="preserve"> per se </w:t>
      </w:r>
      <w:r w:rsidRPr="00AE19A2">
        <w:rPr>
          <w:rStyle w:val="a"/>
          <w:rFonts w:eastAsiaTheme="minorHAnsi"/>
        </w:rPr>
        <w:t>—</w:t>
      </w:r>
      <w:r>
        <w:t xml:space="preserve"> как таковой.</w:t>
      </w:r>
    </w:p>
  </w:footnote>
  <w:footnote w:id="28">
    <w:p w:rsidR="00F473CA" w:rsidRDefault="00F473CA">
      <w:pPr>
        <w:pStyle w:val="FootnoteText"/>
      </w:pPr>
      <w:r>
        <w:rPr>
          <w:rStyle w:val="FootnoteReference"/>
        </w:rPr>
        <w:footnoteRef/>
      </w:r>
      <w:r>
        <w:t xml:space="preserve"> Нужный вам предмет тотчас возникнет перед вами.</w:t>
      </w:r>
    </w:p>
  </w:footnote>
  <w:footnote w:id="29">
    <w:p w:rsidR="00F473CA" w:rsidRDefault="00F473CA">
      <w:pPr>
        <w:pStyle w:val="FootnoteText"/>
      </w:pPr>
      <w:r>
        <w:rPr>
          <w:rStyle w:val="FootnoteReference"/>
        </w:rPr>
        <w:footnoteRef/>
      </w:r>
      <w:r>
        <w:t xml:space="preserve"> Юрий Николаевич Рерих.</w:t>
      </w:r>
    </w:p>
  </w:footnote>
  <w:footnote w:id="30">
    <w:p w:rsidR="00F473CA" w:rsidRDefault="00F473CA">
      <w:pPr>
        <w:pStyle w:val="FootnoteText"/>
      </w:pPr>
      <w:r>
        <w:rPr>
          <w:rStyle w:val="FootnoteReference"/>
        </w:rPr>
        <w:footnoteRef/>
      </w:r>
      <w:r>
        <w:t xml:space="preserve"> Semper idem (англ.). </w:t>
      </w:r>
      <w:r w:rsidRPr="00AE19A2">
        <w:rPr>
          <w:rStyle w:val="a"/>
          <w:rFonts w:eastAsiaTheme="minorHAnsi"/>
        </w:rPr>
        <w:t>—</w:t>
      </w:r>
      <w:r>
        <w:t xml:space="preserve"> Все повторяется.</w:t>
      </w:r>
    </w:p>
  </w:footnote>
  <w:footnote w:id="31">
    <w:p w:rsidR="00F473CA" w:rsidRDefault="00F473CA">
      <w:pPr>
        <w:pStyle w:val="FootnoteText"/>
      </w:pPr>
      <w:r>
        <w:rPr>
          <w:rStyle w:val="FootnoteReference"/>
        </w:rPr>
        <w:footnoteRef/>
      </w:r>
      <w:r>
        <w:t xml:space="preserve"> В аспекте Беспредельности.</w:t>
      </w:r>
    </w:p>
  </w:footnote>
  <w:footnote w:id="32">
    <w:p w:rsidR="00F473CA" w:rsidRDefault="00F473CA">
      <w:pPr>
        <w:pStyle w:val="FootnoteText"/>
      </w:pPr>
      <w:r>
        <w:rPr>
          <w:rStyle w:val="FootnoteReference"/>
        </w:rPr>
        <w:footnoteRef/>
      </w:r>
      <w:r>
        <w:t xml:space="preserve"> Mustered (англ.) </w:t>
      </w:r>
      <w:r w:rsidRPr="00AE19A2">
        <w:rPr>
          <w:rStyle w:val="a"/>
          <w:rFonts w:eastAsiaTheme="minorHAnsi"/>
        </w:rPr>
        <w:t>—</w:t>
      </w:r>
      <w:r>
        <w:t xml:space="preserve"> наполняется, подчиняется.</w:t>
      </w:r>
    </w:p>
  </w:footnote>
  <w:footnote w:id="33">
    <w:p w:rsidR="00F473CA" w:rsidRDefault="00F473CA">
      <w:pPr>
        <w:pStyle w:val="FootnoteText"/>
      </w:pPr>
      <w:r>
        <w:rPr>
          <w:rStyle w:val="FootnoteReference"/>
        </w:rPr>
        <w:footnoteRef/>
      </w:r>
      <w:r>
        <w:t xml:space="preserve"> Что дозволено Юпитеру, не дозволено быку (лат.).</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attachedTemplate r:id="rId1"/>
  <w:defaultTabStop w:val="708"/>
  <w:hyphenationZone w:val="425"/>
  <w:characterSpacingControl w:val="doNotCompress"/>
  <w:footnotePr>
    <w:footnote w:id="-1"/>
    <w:footnote w:id="0"/>
  </w:footnotePr>
  <w:endnotePr>
    <w:endnote w:id="-1"/>
    <w:endnote w:id="0"/>
  </w:endnotePr>
  <w:compat/>
  <w:rsids>
    <w:rsidRoot w:val="00050804"/>
    <w:rsid w:val="000015C2"/>
    <w:rsid w:val="000032D9"/>
    <w:rsid w:val="00014302"/>
    <w:rsid w:val="00015725"/>
    <w:rsid w:val="00026442"/>
    <w:rsid w:val="000442F7"/>
    <w:rsid w:val="00044A85"/>
    <w:rsid w:val="0004784B"/>
    <w:rsid w:val="00050804"/>
    <w:rsid w:val="00056D09"/>
    <w:rsid w:val="00057F2F"/>
    <w:rsid w:val="000637B7"/>
    <w:rsid w:val="0006433A"/>
    <w:rsid w:val="00064938"/>
    <w:rsid w:val="00064CDD"/>
    <w:rsid w:val="00076B76"/>
    <w:rsid w:val="000A5677"/>
    <w:rsid w:val="000A675F"/>
    <w:rsid w:val="000A6E46"/>
    <w:rsid w:val="000B66EF"/>
    <w:rsid w:val="000D1DFE"/>
    <w:rsid w:val="000D3077"/>
    <w:rsid w:val="00107016"/>
    <w:rsid w:val="0011083D"/>
    <w:rsid w:val="00112696"/>
    <w:rsid w:val="00112882"/>
    <w:rsid w:val="00116F6C"/>
    <w:rsid w:val="00120EEF"/>
    <w:rsid w:val="00141403"/>
    <w:rsid w:val="001428C7"/>
    <w:rsid w:val="0015299D"/>
    <w:rsid w:val="0015387E"/>
    <w:rsid w:val="00157B97"/>
    <w:rsid w:val="00176DBF"/>
    <w:rsid w:val="00182C92"/>
    <w:rsid w:val="00183CF8"/>
    <w:rsid w:val="00195118"/>
    <w:rsid w:val="001A3B11"/>
    <w:rsid w:val="001A5468"/>
    <w:rsid w:val="001C20CA"/>
    <w:rsid w:val="001F6B6C"/>
    <w:rsid w:val="00205B1F"/>
    <w:rsid w:val="00214BF1"/>
    <w:rsid w:val="00215323"/>
    <w:rsid w:val="0023408D"/>
    <w:rsid w:val="002452D5"/>
    <w:rsid w:val="002467F0"/>
    <w:rsid w:val="00250B89"/>
    <w:rsid w:val="00265808"/>
    <w:rsid w:val="002748B1"/>
    <w:rsid w:val="0027568F"/>
    <w:rsid w:val="002870A9"/>
    <w:rsid w:val="00297450"/>
    <w:rsid w:val="002A1DBC"/>
    <w:rsid w:val="002A670A"/>
    <w:rsid w:val="002B0A89"/>
    <w:rsid w:val="002C3F42"/>
    <w:rsid w:val="002C50D6"/>
    <w:rsid w:val="002E3355"/>
    <w:rsid w:val="002E76B6"/>
    <w:rsid w:val="002F003F"/>
    <w:rsid w:val="003019C1"/>
    <w:rsid w:val="00302ADC"/>
    <w:rsid w:val="00304DE6"/>
    <w:rsid w:val="00323CBB"/>
    <w:rsid w:val="0032486A"/>
    <w:rsid w:val="003312B3"/>
    <w:rsid w:val="00332F81"/>
    <w:rsid w:val="00333709"/>
    <w:rsid w:val="00381477"/>
    <w:rsid w:val="003850A7"/>
    <w:rsid w:val="003B30D5"/>
    <w:rsid w:val="003C02E9"/>
    <w:rsid w:val="003C7C70"/>
    <w:rsid w:val="003E2EE2"/>
    <w:rsid w:val="003E4C5B"/>
    <w:rsid w:val="004159E3"/>
    <w:rsid w:val="00415FA6"/>
    <w:rsid w:val="00427A76"/>
    <w:rsid w:val="00451CE0"/>
    <w:rsid w:val="004532C8"/>
    <w:rsid w:val="004557B5"/>
    <w:rsid w:val="00457359"/>
    <w:rsid w:val="00460E1A"/>
    <w:rsid w:val="00475F49"/>
    <w:rsid w:val="00485B24"/>
    <w:rsid w:val="004A12F6"/>
    <w:rsid w:val="004A6CD8"/>
    <w:rsid w:val="004B222A"/>
    <w:rsid w:val="004C7451"/>
    <w:rsid w:val="004D3E7E"/>
    <w:rsid w:val="004E3800"/>
    <w:rsid w:val="004F0F25"/>
    <w:rsid w:val="00503321"/>
    <w:rsid w:val="00503DFE"/>
    <w:rsid w:val="005115B9"/>
    <w:rsid w:val="00513089"/>
    <w:rsid w:val="00514C28"/>
    <w:rsid w:val="00543DCA"/>
    <w:rsid w:val="005705A8"/>
    <w:rsid w:val="00574731"/>
    <w:rsid w:val="0057782C"/>
    <w:rsid w:val="005809AF"/>
    <w:rsid w:val="00581C93"/>
    <w:rsid w:val="00582456"/>
    <w:rsid w:val="005855F7"/>
    <w:rsid w:val="00585A49"/>
    <w:rsid w:val="00587E9F"/>
    <w:rsid w:val="005A47E8"/>
    <w:rsid w:val="005A4FEA"/>
    <w:rsid w:val="005A6232"/>
    <w:rsid w:val="005B34DD"/>
    <w:rsid w:val="005B6A67"/>
    <w:rsid w:val="005C73ED"/>
    <w:rsid w:val="005D72DB"/>
    <w:rsid w:val="00637D09"/>
    <w:rsid w:val="00646228"/>
    <w:rsid w:val="00657A8B"/>
    <w:rsid w:val="00660E0D"/>
    <w:rsid w:val="00662359"/>
    <w:rsid w:val="00664350"/>
    <w:rsid w:val="00670B7C"/>
    <w:rsid w:val="00682A25"/>
    <w:rsid w:val="00686B45"/>
    <w:rsid w:val="00691DCA"/>
    <w:rsid w:val="0069201B"/>
    <w:rsid w:val="00692721"/>
    <w:rsid w:val="00694E37"/>
    <w:rsid w:val="00695FF8"/>
    <w:rsid w:val="006967D9"/>
    <w:rsid w:val="006A4874"/>
    <w:rsid w:val="006B306D"/>
    <w:rsid w:val="006B7642"/>
    <w:rsid w:val="006C5259"/>
    <w:rsid w:val="006C5FDF"/>
    <w:rsid w:val="006C65C2"/>
    <w:rsid w:val="006D4B52"/>
    <w:rsid w:val="006F06B0"/>
    <w:rsid w:val="006F1248"/>
    <w:rsid w:val="007021E2"/>
    <w:rsid w:val="00714C59"/>
    <w:rsid w:val="00726B6D"/>
    <w:rsid w:val="007270B5"/>
    <w:rsid w:val="007528D5"/>
    <w:rsid w:val="007574B0"/>
    <w:rsid w:val="00761785"/>
    <w:rsid w:val="0076701A"/>
    <w:rsid w:val="0077539F"/>
    <w:rsid w:val="00786790"/>
    <w:rsid w:val="007946B8"/>
    <w:rsid w:val="00795F8A"/>
    <w:rsid w:val="007B74D0"/>
    <w:rsid w:val="007C0EEC"/>
    <w:rsid w:val="007F5CC1"/>
    <w:rsid w:val="007F7E49"/>
    <w:rsid w:val="00802841"/>
    <w:rsid w:val="00817273"/>
    <w:rsid w:val="00822F91"/>
    <w:rsid w:val="00827E13"/>
    <w:rsid w:val="00834937"/>
    <w:rsid w:val="008404E4"/>
    <w:rsid w:val="008443FF"/>
    <w:rsid w:val="008509F6"/>
    <w:rsid w:val="00853622"/>
    <w:rsid w:val="00856A25"/>
    <w:rsid w:val="008608D6"/>
    <w:rsid w:val="00865BD5"/>
    <w:rsid w:val="00873743"/>
    <w:rsid w:val="00876458"/>
    <w:rsid w:val="00880711"/>
    <w:rsid w:val="008A58B2"/>
    <w:rsid w:val="008B3837"/>
    <w:rsid w:val="008C19DB"/>
    <w:rsid w:val="008C1FE6"/>
    <w:rsid w:val="008C73E6"/>
    <w:rsid w:val="008C7EEF"/>
    <w:rsid w:val="008E069C"/>
    <w:rsid w:val="008E0D7D"/>
    <w:rsid w:val="00906941"/>
    <w:rsid w:val="00907DD8"/>
    <w:rsid w:val="009228EA"/>
    <w:rsid w:val="00923E8F"/>
    <w:rsid w:val="00931B5C"/>
    <w:rsid w:val="009359F1"/>
    <w:rsid w:val="0093671F"/>
    <w:rsid w:val="00936A10"/>
    <w:rsid w:val="0097119D"/>
    <w:rsid w:val="00980DD3"/>
    <w:rsid w:val="00986447"/>
    <w:rsid w:val="009905FC"/>
    <w:rsid w:val="009A3A95"/>
    <w:rsid w:val="009D5324"/>
    <w:rsid w:val="009F4E8A"/>
    <w:rsid w:val="00A1579B"/>
    <w:rsid w:val="00A15846"/>
    <w:rsid w:val="00A167B6"/>
    <w:rsid w:val="00A21C31"/>
    <w:rsid w:val="00A32153"/>
    <w:rsid w:val="00A43759"/>
    <w:rsid w:val="00A47E5F"/>
    <w:rsid w:val="00A53BE3"/>
    <w:rsid w:val="00A9565B"/>
    <w:rsid w:val="00AA7761"/>
    <w:rsid w:val="00AB06E4"/>
    <w:rsid w:val="00AB0819"/>
    <w:rsid w:val="00AB278F"/>
    <w:rsid w:val="00AB2970"/>
    <w:rsid w:val="00AC07E7"/>
    <w:rsid w:val="00AC74DD"/>
    <w:rsid w:val="00AD20D7"/>
    <w:rsid w:val="00AE19A2"/>
    <w:rsid w:val="00AE6273"/>
    <w:rsid w:val="00AE7011"/>
    <w:rsid w:val="00B01F11"/>
    <w:rsid w:val="00B23B68"/>
    <w:rsid w:val="00B2735B"/>
    <w:rsid w:val="00B455E2"/>
    <w:rsid w:val="00B57278"/>
    <w:rsid w:val="00B66CCD"/>
    <w:rsid w:val="00B675EC"/>
    <w:rsid w:val="00B71E1C"/>
    <w:rsid w:val="00B73DEE"/>
    <w:rsid w:val="00B83B41"/>
    <w:rsid w:val="00B875E5"/>
    <w:rsid w:val="00B9418B"/>
    <w:rsid w:val="00B94951"/>
    <w:rsid w:val="00BA06A0"/>
    <w:rsid w:val="00BA0F58"/>
    <w:rsid w:val="00BA4389"/>
    <w:rsid w:val="00BA4B11"/>
    <w:rsid w:val="00BB448F"/>
    <w:rsid w:val="00BB6A5D"/>
    <w:rsid w:val="00BB7A87"/>
    <w:rsid w:val="00BC0765"/>
    <w:rsid w:val="00BC4845"/>
    <w:rsid w:val="00BD26A1"/>
    <w:rsid w:val="00BF419A"/>
    <w:rsid w:val="00BF66F5"/>
    <w:rsid w:val="00C05049"/>
    <w:rsid w:val="00C065BF"/>
    <w:rsid w:val="00C076E4"/>
    <w:rsid w:val="00C16453"/>
    <w:rsid w:val="00C27BBD"/>
    <w:rsid w:val="00C337F5"/>
    <w:rsid w:val="00C46DF5"/>
    <w:rsid w:val="00C6145E"/>
    <w:rsid w:val="00C61460"/>
    <w:rsid w:val="00C70BEE"/>
    <w:rsid w:val="00C70D73"/>
    <w:rsid w:val="00C71FD1"/>
    <w:rsid w:val="00CA1010"/>
    <w:rsid w:val="00CA4094"/>
    <w:rsid w:val="00CB16DD"/>
    <w:rsid w:val="00CB2676"/>
    <w:rsid w:val="00CB614D"/>
    <w:rsid w:val="00CE6772"/>
    <w:rsid w:val="00CF14EE"/>
    <w:rsid w:val="00D03D47"/>
    <w:rsid w:val="00D13FEB"/>
    <w:rsid w:val="00D21012"/>
    <w:rsid w:val="00D236B1"/>
    <w:rsid w:val="00D247B0"/>
    <w:rsid w:val="00D275A6"/>
    <w:rsid w:val="00D30EF3"/>
    <w:rsid w:val="00D37F2D"/>
    <w:rsid w:val="00D5774C"/>
    <w:rsid w:val="00D65160"/>
    <w:rsid w:val="00D66A14"/>
    <w:rsid w:val="00D86032"/>
    <w:rsid w:val="00D866C7"/>
    <w:rsid w:val="00D9598E"/>
    <w:rsid w:val="00DA266B"/>
    <w:rsid w:val="00DD11D7"/>
    <w:rsid w:val="00DE3815"/>
    <w:rsid w:val="00DF4E63"/>
    <w:rsid w:val="00E05CD6"/>
    <w:rsid w:val="00E130ED"/>
    <w:rsid w:val="00E328A3"/>
    <w:rsid w:val="00E367EB"/>
    <w:rsid w:val="00E373CD"/>
    <w:rsid w:val="00E455A4"/>
    <w:rsid w:val="00E50AC3"/>
    <w:rsid w:val="00E51640"/>
    <w:rsid w:val="00E53521"/>
    <w:rsid w:val="00E540B2"/>
    <w:rsid w:val="00E62977"/>
    <w:rsid w:val="00E662AD"/>
    <w:rsid w:val="00E82345"/>
    <w:rsid w:val="00E93598"/>
    <w:rsid w:val="00EA49C4"/>
    <w:rsid w:val="00EB6DFB"/>
    <w:rsid w:val="00EC1385"/>
    <w:rsid w:val="00EC37B9"/>
    <w:rsid w:val="00EC7252"/>
    <w:rsid w:val="00EF4C11"/>
    <w:rsid w:val="00F00E1A"/>
    <w:rsid w:val="00F03265"/>
    <w:rsid w:val="00F070E4"/>
    <w:rsid w:val="00F14843"/>
    <w:rsid w:val="00F17D20"/>
    <w:rsid w:val="00F2363E"/>
    <w:rsid w:val="00F473CA"/>
    <w:rsid w:val="00F714C9"/>
    <w:rsid w:val="00F82173"/>
    <w:rsid w:val="00F90247"/>
    <w:rsid w:val="00F93A1B"/>
    <w:rsid w:val="00FD0855"/>
    <w:rsid w:val="00FD0A28"/>
    <w:rsid w:val="00FD407C"/>
    <w:rsid w:val="00FE1B16"/>
    <w:rsid w:val="00FE3FC5"/>
    <w:rsid w:val="00FF5FA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50804"/>
    <w:pPr>
      <w:spacing w:after="0" w:line="240" w:lineRule="auto"/>
      <w:ind w:firstLine="567"/>
      <w:jc w:val="both"/>
    </w:pPr>
    <w:rPr>
      <w:rFonts w:ascii="Arial" w:hAnsi="Arial" w:cs="Arial"/>
      <w:noProof/>
      <w:sz w:val="28"/>
      <w:szCs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A5259"/>
    <w:rPr>
      <w:rFonts w:ascii="Consolas" w:hAnsi="Consolas"/>
      <w:sz w:val="21"/>
      <w:szCs w:val="21"/>
    </w:rPr>
  </w:style>
  <w:style w:type="character" w:customStyle="1" w:styleId="PlainTextChar">
    <w:name w:val="Plain Text Char"/>
    <w:basedOn w:val="DefaultParagraphFont"/>
    <w:link w:val="PlainText"/>
    <w:uiPriority w:val="99"/>
    <w:rsid w:val="008A5259"/>
    <w:rPr>
      <w:rFonts w:ascii="Consolas" w:hAnsi="Consolas"/>
      <w:sz w:val="21"/>
      <w:szCs w:val="21"/>
      <w:lang w:val="ru-RU"/>
    </w:rPr>
  </w:style>
  <w:style w:type="paragraph" w:styleId="FootnoteText">
    <w:name w:val="footnote text"/>
    <w:basedOn w:val="Normal"/>
    <w:link w:val="FootnoteTextChar"/>
    <w:uiPriority w:val="99"/>
    <w:semiHidden/>
    <w:unhideWhenUsed/>
    <w:rsid w:val="00215323"/>
    <w:rPr>
      <w:sz w:val="20"/>
      <w:szCs w:val="20"/>
    </w:rPr>
  </w:style>
  <w:style w:type="character" w:customStyle="1" w:styleId="FootnoteTextChar">
    <w:name w:val="Footnote Text Char"/>
    <w:basedOn w:val="DefaultParagraphFont"/>
    <w:link w:val="FootnoteText"/>
    <w:uiPriority w:val="99"/>
    <w:semiHidden/>
    <w:rsid w:val="00215323"/>
    <w:rPr>
      <w:sz w:val="20"/>
      <w:szCs w:val="20"/>
      <w:lang w:val="ru-RU"/>
    </w:rPr>
  </w:style>
  <w:style w:type="character" w:styleId="FootnoteReference">
    <w:name w:val="footnote reference"/>
    <w:basedOn w:val="DefaultParagraphFont"/>
    <w:uiPriority w:val="99"/>
    <w:semiHidden/>
    <w:unhideWhenUsed/>
    <w:rsid w:val="00215323"/>
    <w:rPr>
      <w:vertAlign w:val="superscript"/>
    </w:rPr>
  </w:style>
  <w:style w:type="character" w:customStyle="1" w:styleId="a">
    <w:name w:val="Сноска_"/>
    <w:basedOn w:val="DefaultParagraphFont"/>
    <w:link w:val="a0"/>
    <w:rsid w:val="00DE3815"/>
    <w:rPr>
      <w:rFonts w:ascii="Arial" w:eastAsia="Times New Roman" w:hAnsi="Arial" w:cs="Times New Roman"/>
      <w:sz w:val="20"/>
      <w:szCs w:val="18"/>
      <w:lang w:val="ru-RU"/>
    </w:rPr>
  </w:style>
  <w:style w:type="paragraph" w:customStyle="1" w:styleId="a0">
    <w:name w:val="Сноска"/>
    <w:basedOn w:val="Normal"/>
    <w:link w:val="a"/>
    <w:qFormat/>
    <w:rsid w:val="00DE3815"/>
    <w:pPr>
      <w:widowControl w:val="0"/>
      <w:ind w:firstLine="380"/>
    </w:pPr>
    <w:rPr>
      <w:rFonts w:eastAsia="Times New Roman" w:cs="Times New Roman"/>
      <w:sz w:val="20"/>
      <w:szCs w:val="18"/>
    </w:rPr>
  </w:style>
  <w:style w:type="paragraph" w:styleId="Quote">
    <w:name w:val="Quote"/>
    <w:basedOn w:val="Normal"/>
    <w:next w:val="Normal"/>
    <w:link w:val="QuoteChar"/>
    <w:uiPriority w:val="29"/>
    <w:qFormat/>
    <w:rsid w:val="008443FF"/>
    <w:pPr>
      <w:ind w:left="1134" w:firstLine="0"/>
    </w:pPr>
    <w:rPr>
      <w:iCs/>
    </w:rPr>
  </w:style>
  <w:style w:type="character" w:customStyle="1" w:styleId="QuoteChar">
    <w:name w:val="Quote Char"/>
    <w:basedOn w:val="DefaultParagraphFont"/>
    <w:link w:val="Quote"/>
    <w:uiPriority w:val="29"/>
    <w:rsid w:val="008443FF"/>
    <w:rPr>
      <w:rFonts w:ascii="Arial" w:hAnsi="Arial"/>
      <w:iCs/>
      <w:sz w:val="28"/>
      <w:lang w:val="ru-RU"/>
    </w:rPr>
  </w:style>
  <w:style w:type="paragraph" w:styleId="ListParagraph">
    <w:name w:val="List Paragraph"/>
    <w:basedOn w:val="Normal"/>
    <w:uiPriority w:val="34"/>
    <w:rsid w:val="00834937"/>
    <w:pPr>
      <w:ind w:left="720"/>
      <w:contextualSpacing/>
    </w:pPr>
  </w:style>
</w:styles>
</file>

<file path=word/webSettings.xml><?xml version="1.0" encoding="utf-8"?>
<w:webSettings xmlns:r="http://schemas.openxmlformats.org/officeDocument/2006/relationships" xmlns:w="http://schemas.openxmlformats.org/wordprocessingml/2006/main">
  <w:divs>
    <w:div w:id="774714779">
      <w:bodyDiv w:val="1"/>
      <w:marLeft w:val="0"/>
      <w:marRight w:val="0"/>
      <w:marTop w:val="0"/>
      <w:marBottom w:val="0"/>
      <w:divBdr>
        <w:top w:val="none" w:sz="0" w:space="0" w:color="auto"/>
        <w:left w:val="none" w:sz="0" w:space="0" w:color="auto"/>
        <w:bottom w:val="none" w:sz="0" w:space="0" w:color="auto"/>
        <w:right w:val="none" w:sz="0" w:space="0" w:color="auto"/>
      </w:divBdr>
    </w:div>
    <w:div w:id="153426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G:\www-output-dir-template\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6888C-4C6B-4187-B275-617D6026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661</TotalTime>
  <Pages>374</Pages>
  <Words>629921</Words>
  <Characters>359055</Characters>
  <Application>Microsoft Office Word</Application>
  <DocSecurity>0</DocSecurity>
  <Lines>2992</Lines>
  <Paragraphs>1974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85</cp:revision>
  <dcterms:created xsi:type="dcterms:W3CDTF">2022-03-25T09:19:00Z</dcterms:created>
  <dcterms:modified xsi:type="dcterms:W3CDTF">2022-07-27T19:24:00Z</dcterms:modified>
</cp:coreProperties>
</file>