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D6B" w:rsidRPr="00F473CA" w:rsidRDefault="00A17D6B" w:rsidP="00A17D6B">
      <w:pPr>
        <w:jc w:val="center"/>
        <w:rPr>
          <w:sz w:val="56"/>
          <w:szCs w:val="56"/>
        </w:rPr>
      </w:pPr>
      <w:r w:rsidRPr="00F473CA">
        <w:rPr>
          <w:sz w:val="56"/>
          <w:szCs w:val="56"/>
        </w:rPr>
        <w:t xml:space="preserve">Грани </w:t>
      </w:r>
      <w:r w:rsidRPr="00F473CA">
        <w:rPr>
          <w:noProof/>
          <w:sz w:val="56"/>
          <w:szCs w:val="56"/>
        </w:rPr>
        <w:t>Агни</w:t>
      </w:r>
      <w:r w:rsidRPr="00F473CA">
        <w:rPr>
          <w:sz w:val="56"/>
          <w:szCs w:val="56"/>
        </w:rPr>
        <w:t xml:space="preserve"> Йоги</w:t>
      </w:r>
    </w:p>
    <w:p w:rsidR="00A17D6B" w:rsidRPr="00F473CA" w:rsidRDefault="00A17D6B" w:rsidP="00A17D6B">
      <w:pPr>
        <w:jc w:val="center"/>
        <w:rPr>
          <w:sz w:val="40"/>
          <w:szCs w:val="40"/>
        </w:rPr>
      </w:pPr>
      <w:r w:rsidRPr="00F473CA">
        <w:rPr>
          <w:sz w:val="40"/>
          <w:szCs w:val="40"/>
        </w:rPr>
        <w:t>196</w:t>
      </w:r>
      <w:r>
        <w:rPr>
          <w:sz w:val="40"/>
          <w:szCs w:val="40"/>
        </w:rPr>
        <w:t>4</w:t>
      </w:r>
      <w:r w:rsidRPr="00F473CA">
        <w:rPr>
          <w:sz w:val="40"/>
          <w:szCs w:val="40"/>
        </w:rPr>
        <w:t xml:space="preserve"> год</w:t>
      </w:r>
    </w:p>
    <w:p w:rsidR="00A17D6B" w:rsidRPr="00F473CA" w:rsidRDefault="00A17D6B" w:rsidP="00A17D6B">
      <w:pPr>
        <w:jc w:val="center"/>
        <w:rPr>
          <w:sz w:val="32"/>
          <w:szCs w:val="32"/>
        </w:rPr>
      </w:pPr>
      <w:r w:rsidRPr="00F473CA">
        <w:rPr>
          <w:sz w:val="32"/>
          <w:szCs w:val="32"/>
        </w:rPr>
        <w:t>Издание второе, дополненное</w:t>
      </w:r>
    </w:p>
    <w:p w:rsidR="00070A84" w:rsidRPr="001A6B12" w:rsidRDefault="00070A84" w:rsidP="0040243B">
      <w:pPr>
        <w:rPr>
          <w:b/>
        </w:rPr>
      </w:pPr>
    </w:p>
    <w:p w:rsidR="001A6B12" w:rsidRPr="001A6B12" w:rsidRDefault="001A6B12" w:rsidP="0040243B">
      <w:pPr>
        <w:rPr>
          <w:b/>
        </w:rPr>
      </w:pPr>
    </w:p>
    <w:p w:rsidR="0040243B" w:rsidRDefault="00DF4588" w:rsidP="0040243B">
      <w:r w:rsidRPr="001A6B12">
        <w:rPr>
          <w:b/>
        </w:rPr>
        <w:t>1964</w:t>
      </w:r>
      <w:r>
        <w:rPr>
          <w:b/>
        </w:rPr>
        <w:t xml:space="preserve"> г. </w:t>
      </w:r>
      <w:r w:rsidR="0040243B" w:rsidRPr="008A359E">
        <w:rPr>
          <w:b/>
        </w:rPr>
        <w:t>1. (Янв. 2).</w:t>
      </w:r>
      <w:r w:rsidR="0040243B" w:rsidRPr="002A4D42">
        <w:t xml:space="preserve"> Миру поведать о том, что отрицается миром, непросто. Мир живет очевидностью. Очевидность</w:t>
      </w:r>
      <w:r w:rsidR="00D57AEE">
        <w:t xml:space="preserve"> — </w:t>
      </w:r>
      <w:r w:rsidR="0040243B" w:rsidRPr="002A4D42">
        <w:t>это результат деятельности земного ума. Следовательно, в область очевидного надо ввести явления надземного порядка. Их совершается много в жизни обычной, только ускользают они от внимания, ибо все внимание земного ума сосредоточивается на земном. Но уже среди обычных людей появляются предшественники шестой расы, наделенные более развитыми тонкими чувствами. И они, умножаясь в числе, начнут планомерное развитие шестой расы. Для слепого мир зримости плотной не существует, но для зрячего его бытие Неотрицаемо, точно так же среди слепых для Незримого Мира людей появятся зрячие духом. Когда их число значительно увеличится, их свидетельство о существовании Тонкого Мира будет уже приниматься к сведению, как ныне принимаются к сведению новые открытия науки, хотя большинство и не имеет соприкосновения с ними. Наука пойдет впереди времени и впереди понимания масс. Она подтвердит свидетельства зрячих, и Мир Тонкий получит официальное признание. Это один из путей слияния двух миров. Будут пути и другие. Один из них</w:t>
      </w:r>
      <w:r w:rsidR="00D57AEE">
        <w:t xml:space="preserve"> — </w:t>
      </w:r>
      <w:r w:rsidR="0040243B" w:rsidRPr="002A4D42">
        <w:t>через сердце. Путь сердечного познавания сущности жизни всем доступен, в ком сердце достаточно утончилось. Пионерами в этой области будут женщины. Завоевав свое равноправие, женщина займет в мире ведущее положение в области сердцеведения. Сердцем она будет знать и понимать больше и быстрее мужчины. Сколько соли нужно съесть вместе, прежде чем познать человека. Но сердце порою без всякой соли может почуять скрытую сущность другого человека, часто столь тщательно скрываемую. Путь сердца особый. Это путь будущего. Приход Новой Расы неотвратим, ибо это новая ступень человечества. Рождение новых детей нельзя предотвратить никакими законоположениями или мерами ограничения. Это один из путей утверждения Нового Мира. Наступление Нового Века неотвратимо, ибо это есть явление космического порядка, не зависящее от противодействия недоумков. Преграды Новому Миру в одном упускают из виду целый ряд других возможностей, не подчиняющихся уже воле человека. Сужден Новый Мир. Он будет. Так будет, так быть должно</w:t>
      </w:r>
      <w:r w:rsidR="00D57AEE">
        <w:t xml:space="preserve"> — </w:t>
      </w:r>
      <w:r w:rsidR="0040243B" w:rsidRPr="002A4D42">
        <w:t>это решение Эволюции. Сужденному быть надлежит.</w:t>
      </w:r>
    </w:p>
    <w:p w:rsidR="0040243B" w:rsidRDefault="0040243B" w:rsidP="0040243B"/>
    <w:p w:rsidR="0040243B" w:rsidRDefault="00DF4588" w:rsidP="0040243B">
      <w:r w:rsidRPr="001A6B12">
        <w:rPr>
          <w:b/>
        </w:rPr>
        <w:t>1964</w:t>
      </w:r>
      <w:r>
        <w:rPr>
          <w:b/>
        </w:rPr>
        <w:t xml:space="preserve"> г. </w:t>
      </w:r>
      <w:r w:rsidR="0040243B" w:rsidRPr="008A359E">
        <w:rPr>
          <w:b/>
        </w:rPr>
        <w:t xml:space="preserve">2. </w:t>
      </w:r>
      <w:r w:rsidR="008A359E" w:rsidRPr="008A359E">
        <w:rPr>
          <w:b/>
        </w:rPr>
        <w:t>(М.А.Й.).</w:t>
      </w:r>
      <w:r w:rsidR="0040243B" w:rsidRPr="002A4D42">
        <w:t xml:space="preserve"> Откуда мы черпаем свою уверенность в непреложности Огненного Будущего? Из знания Космических Законов. Не верим, но знаем. Это знание мы пронесли через жизнь, бережно оберегая его от попрания пятою неверов. Трудность в том, </w:t>
      </w:r>
      <w:r w:rsidR="0040243B" w:rsidRPr="002A4D42">
        <w:lastRenderedPageBreak/>
        <w:t>что, с одной стороны, надо оберечь сокровенное, с другой</w:t>
      </w:r>
      <w:r w:rsidR="00D57AEE">
        <w:t xml:space="preserve"> — </w:t>
      </w:r>
      <w:r w:rsidR="0040243B" w:rsidRPr="002A4D42">
        <w:t>поделиться доверенным сокровищем с другими. Сокровенное Знание, выданное неосмотрительно и недостойным, тяжким ярмом ложится на шею дающего. Значит, надо раздавать мудро. От предателей не застрахован никто, даже Высокие Духи. И это тоже следует учесть. Но придут они, наследники Сокровенного Знания, им можно раздать, не оберегаясь, но соблюдая лишь постепенность и способность сознания вмещать. Условие остается неизменным</w:t>
      </w:r>
      <w:r w:rsidR="00D57AEE">
        <w:t xml:space="preserve"> — </w:t>
      </w:r>
      <w:r w:rsidR="0040243B" w:rsidRPr="002A4D42">
        <w:t>давать по сознанию.</w:t>
      </w:r>
    </w:p>
    <w:p w:rsidR="0040243B" w:rsidRDefault="0040243B" w:rsidP="0040243B"/>
    <w:p w:rsidR="0040243B" w:rsidRPr="002A4D42" w:rsidRDefault="00DF4588" w:rsidP="0040243B">
      <w:r w:rsidRPr="001A6B12">
        <w:rPr>
          <w:b/>
        </w:rPr>
        <w:t>1964</w:t>
      </w:r>
      <w:r>
        <w:rPr>
          <w:b/>
        </w:rPr>
        <w:t xml:space="preserve"> г. </w:t>
      </w:r>
      <w:r w:rsidR="0040243B" w:rsidRPr="008A359E">
        <w:rPr>
          <w:b/>
        </w:rPr>
        <w:t xml:space="preserve">3. </w:t>
      </w:r>
      <w:r w:rsidR="008A359E" w:rsidRPr="008A359E">
        <w:rPr>
          <w:b/>
        </w:rPr>
        <w:t>(Гуру).</w:t>
      </w:r>
      <w:r w:rsidR="0040243B" w:rsidRPr="002A4D42">
        <w:t xml:space="preserve"> Конечно, степень устремления и открытость к нам сердца дает право на получение</w:t>
      </w:r>
      <w:r w:rsidR="000246E1" w:rsidRPr="001A6B12">
        <w:t xml:space="preserve"> </w:t>
      </w:r>
      <w:r w:rsidR="0040243B" w:rsidRPr="002A4D42">
        <w:t>Знания, но это не освобождает от необходимости сурового контроля над своим поведением. Слабость не извинительна ни в каких формах, ибо за слабостью стоит тень ничтожества. Учитель лишь сильных Зовет, а слабых не Приближает. Тонка граница между поступками, совершаемыми по слабости и с соизволения воли. Но различать все же надо уметь. Не по ничтожеству и слабости духа был допущен разбойник.</w:t>
      </w:r>
    </w:p>
    <w:p w:rsidR="0040243B" w:rsidRDefault="0040243B" w:rsidP="00D92BD9">
      <w:pPr>
        <w:pStyle w:val="Quote"/>
      </w:pPr>
      <w:r w:rsidRPr="002A4D42">
        <w:t>Сегодня во сне видел Гуру и Матерь. Близко не подходил. С Матерью разговаривал и ее слушал. Многое забыл.</w:t>
      </w:r>
    </w:p>
    <w:p w:rsidR="0040243B" w:rsidRDefault="0040243B" w:rsidP="0040243B"/>
    <w:p w:rsidR="0040243B" w:rsidRDefault="00DF4588" w:rsidP="0040243B">
      <w:r w:rsidRPr="001A6B12">
        <w:rPr>
          <w:b/>
        </w:rPr>
        <w:t>1964</w:t>
      </w:r>
      <w:r>
        <w:rPr>
          <w:b/>
        </w:rPr>
        <w:t xml:space="preserve"> г. </w:t>
      </w:r>
      <w:r w:rsidR="0040243B" w:rsidRPr="008A359E">
        <w:rPr>
          <w:b/>
        </w:rPr>
        <w:t>4.</w:t>
      </w:r>
      <w:r w:rsidR="0040243B" w:rsidRPr="002A4D42">
        <w:t xml:space="preserve"> (Со сна). Будет. Будет на нашей улице праздник. Будет. Будет. Будет ......</w:t>
      </w:r>
      <w:r w:rsidR="0044381C">
        <w:rPr>
          <w:rStyle w:val="FootnoteReference"/>
        </w:rPr>
        <w:footnoteReference w:id="1"/>
      </w:r>
      <w:r w:rsidR="00FB5668" w:rsidRPr="001A6B12">
        <w:t xml:space="preserve"> </w:t>
      </w:r>
      <w:r w:rsidR="0040243B" w:rsidRPr="002A4D42">
        <w:t>Будет она молниеносной. Будет вдруг всё.</w:t>
      </w:r>
    </w:p>
    <w:p w:rsidR="0040243B" w:rsidRDefault="0040243B" w:rsidP="0040243B">
      <w:r w:rsidRPr="002A4D42">
        <w:t>Приложи усилие к тому, чтобы войти в ритм работы.</w:t>
      </w:r>
    </w:p>
    <w:p w:rsidR="0040243B" w:rsidRDefault="0040243B" w:rsidP="0040243B">
      <w:r w:rsidRPr="002A4D42">
        <w:t>Нужно постоянно трудиться, чтобы мудрость не принесла вреда. (Первые слова были от Матери).</w:t>
      </w:r>
    </w:p>
    <w:p w:rsidR="0040243B" w:rsidRDefault="0040243B" w:rsidP="0040243B"/>
    <w:p w:rsidR="0040243B" w:rsidRDefault="00DF4588" w:rsidP="0040243B">
      <w:r w:rsidRPr="001A6B12">
        <w:rPr>
          <w:b/>
        </w:rPr>
        <w:t>1964</w:t>
      </w:r>
      <w:r>
        <w:rPr>
          <w:b/>
        </w:rPr>
        <w:t xml:space="preserve"> г. </w:t>
      </w:r>
      <w:r w:rsidR="0040243B" w:rsidRPr="00D92BD9">
        <w:rPr>
          <w:b/>
        </w:rPr>
        <w:t>5. (Янв. 3).</w:t>
      </w:r>
      <w:r w:rsidR="0040243B" w:rsidRPr="002A4D42">
        <w:t xml:space="preserve"> Ты, друг, решай, что для тебя наиглавнейшее, и ему отдай мысли и сердце. Погоня за болотными огоньками не приведет к цели. Каждое мгновение или приближаемся, или отдаляемся от нее. Отдаляясь, ее не достичь. Мудрость</w:t>
      </w:r>
      <w:r w:rsidR="00D57AEE">
        <w:t xml:space="preserve"> — </w:t>
      </w:r>
      <w:r w:rsidR="0040243B" w:rsidRPr="002A4D42">
        <w:t>в постоянном приближении к ней (к цели). Приближаемся мыслью. Можно добиться того, чтобы всё только сближало. Руль держится крепкой рукою. Иначе каждая встречная волна, порыв ветра будут менять направление. Время посева причин остается все меньше и меньше с каждым днем уходящим. И если закладываем зерна причин не от Света, то разумно ли ждать от них следствий хороших? Если возьмем для сравнения жизнь Гуру, увидим железную неуклонность шага, преданность несломимую, непоколебимость целеустре</w:t>
      </w:r>
      <w:r w:rsidR="0044381C">
        <w:t>мленности и жизнь сознания в бу</w:t>
      </w:r>
      <w:r w:rsidR="0040243B" w:rsidRPr="002A4D42">
        <w:t>дущем. Достойная жизнь для подражания. Масла в лампаде остается немного. Мудро прожить это время</w:t>
      </w:r>
      <w:r w:rsidR="00D57AEE">
        <w:t xml:space="preserve"> — </w:t>
      </w:r>
      <w:r w:rsidR="0040243B" w:rsidRPr="002A4D42">
        <w:t>Указ.</w:t>
      </w:r>
    </w:p>
    <w:p w:rsidR="0040243B" w:rsidRDefault="0040243B" w:rsidP="0040243B"/>
    <w:p w:rsidR="0040243B" w:rsidRDefault="00DF4588" w:rsidP="0040243B">
      <w:r w:rsidRPr="001A6B12">
        <w:rPr>
          <w:b/>
        </w:rPr>
        <w:t>1964</w:t>
      </w:r>
      <w:r>
        <w:rPr>
          <w:b/>
        </w:rPr>
        <w:t xml:space="preserve"> г. </w:t>
      </w:r>
      <w:r w:rsidR="0040243B" w:rsidRPr="007F14D2">
        <w:rPr>
          <w:b/>
        </w:rPr>
        <w:t>6.</w:t>
      </w:r>
      <w:r w:rsidR="0040243B" w:rsidRPr="002A4D42">
        <w:t xml:space="preserve"> (4)</w:t>
      </w:r>
      <w:r w:rsidR="0044381C">
        <w:rPr>
          <w:rStyle w:val="FootnoteReference"/>
        </w:rPr>
        <w:footnoteReference w:id="2"/>
      </w:r>
      <w:r w:rsidR="0040243B" w:rsidRPr="002A4D42">
        <w:t xml:space="preserve">. </w:t>
      </w:r>
      <w:r w:rsidR="0040243B" w:rsidRPr="007F14D2">
        <w:rPr>
          <w:b/>
        </w:rPr>
        <w:t>(Янв. 3).</w:t>
      </w:r>
      <w:r w:rsidR="0040243B" w:rsidRPr="002A4D42">
        <w:t xml:space="preserve"> Испытания неизбежны. Но плодоносны они лишь тогда, когда все, что они дают, используется полностью, до конца. Тогда ни поражения, ни неудачи нет и быть уже не может. Все </w:t>
      </w:r>
      <w:r w:rsidR="0040243B" w:rsidRPr="002A4D42">
        <w:lastRenderedPageBreak/>
        <w:t>Обращаю на пользу, даже неполезное явно, но при условии, если со Мною. Нераздельность со Мною в пути остается условием sine qua nоn</w:t>
      </w:r>
      <w:r w:rsidR="0044381C">
        <w:rPr>
          <w:rStyle w:val="FootnoteReference"/>
        </w:rPr>
        <w:footnoteReference w:id="3"/>
      </w:r>
      <w:r w:rsidR="0040243B" w:rsidRPr="002A4D42">
        <w:t>. И так ли уж трудно его соблюсти. Дозволено все, но со Мною. Без Меня даже самое невинное отвлечение может оказаться фатальным, ибо время сейчас особенно ядовитое. Много сил вражьих направлено на то, чтобы отвлечь оставшихся верными Мне. Всеми мерами, всеми способами, всем, чем могут, пытаются отделить от Меня, забывая, что тех, кто победе сужден, никакие временные уклонения, никакие испытания, никакие попытки сил темных не заставят оставить Меня. Мои, соберите энергии духа для победы над тьмою. Как старались они отвратить от Меня. Но вот снова вместе, снова сны, устремленья и радость единения в духе. В действительности оно не прерывалось никогда, только оболочки мешали ощущать эту огненную действительность.</w:t>
      </w:r>
    </w:p>
    <w:p w:rsidR="0040243B" w:rsidRDefault="0040243B" w:rsidP="0040243B"/>
    <w:p w:rsidR="0040243B" w:rsidRDefault="00DF4588" w:rsidP="0040243B">
      <w:r w:rsidRPr="001A6B12">
        <w:rPr>
          <w:b/>
        </w:rPr>
        <w:t>1964</w:t>
      </w:r>
      <w:r>
        <w:rPr>
          <w:b/>
        </w:rPr>
        <w:t xml:space="preserve"> г. </w:t>
      </w:r>
      <w:r w:rsidR="0040243B" w:rsidRPr="007F14D2">
        <w:rPr>
          <w:b/>
        </w:rPr>
        <w:t xml:space="preserve">7. </w:t>
      </w:r>
      <w:r w:rsidR="008A359E" w:rsidRPr="007F14D2">
        <w:rPr>
          <w:b/>
        </w:rPr>
        <w:t>(М</w:t>
      </w:r>
      <w:r w:rsidR="008A359E" w:rsidRPr="008A359E">
        <w:rPr>
          <w:b/>
        </w:rPr>
        <w:t>.А.Й.).</w:t>
      </w:r>
      <w:r w:rsidR="0040243B" w:rsidRPr="002A4D42">
        <w:t xml:space="preserve"> Уже знаете по собственному опыту, чего стоит каждый отпавший или даже временно отдаляющийся. На сердце играют они, совершая свои пируэты. И как неизменен закон</w:t>
      </w:r>
      <w:r w:rsidR="00D57AEE">
        <w:t xml:space="preserve"> — </w:t>
      </w:r>
      <w:r w:rsidR="0040243B" w:rsidRPr="002A4D42">
        <w:t>сперва попрать пятою своею доверенную святыню, потом обратиться на вас и давших. Вот почему даяние сопровождается осознанием величайшей ответственности, ибо велик не столь личный, сколько пространственный вред. Обычно забывается о том, какой взрыв в пространстве вызывает каждый отход и как по широкому кругу расползается зараза. Лучше недодать, чем передать. Лучше промолчать там, где слова могут упасть на неготовую почву.</w:t>
      </w:r>
    </w:p>
    <w:p w:rsidR="0040243B" w:rsidRDefault="0040243B" w:rsidP="0040243B"/>
    <w:p w:rsidR="0040243B" w:rsidRDefault="00DF4588" w:rsidP="0040243B">
      <w:r w:rsidRPr="001A6B12">
        <w:rPr>
          <w:b/>
        </w:rPr>
        <w:t>1964</w:t>
      </w:r>
      <w:r>
        <w:rPr>
          <w:b/>
        </w:rPr>
        <w:t xml:space="preserve"> г. </w:t>
      </w:r>
      <w:r w:rsidR="0040243B" w:rsidRPr="007F14D2">
        <w:rPr>
          <w:b/>
        </w:rPr>
        <w:t xml:space="preserve">8. </w:t>
      </w:r>
      <w:r w:rsidR="008A359E" w:rsidRPr="007F14D2">
        <w:rPr>
          <w:b/>
        </w:rPr>
        <w:t>(Гуру</w:t>
      </w:r>
      <w:r w:rsidR="008A359E" w:rsidRPr="008A359E">
        <w:rPr>
          <w:b/>
        </w:rPr>
        <w:t>).</w:t>
      </w:r>
      <w:r w:rsidR="0040243B" w:rsidRPr="002A4D42">
        <w:t xml:space="preserve"> Возрастая в понимании Доверенных Владыки, сами растете и приближаетесь к цели, указанной ими. Для роста понимания тоже нужно время. Сразу оно не приходит, ибо дается опытом жизни. Лучшей школой является жизнь, а учителем</w:t>
      </w:r>
      <w:r w:rsidR="00D57AEE">
        <w:t xml:space="preserve"> — </w:t>
      </w:r>
      <w:r w:rsidR="0040243B" w:rsidRPr="002A4D42">
        <w:t>опыт, если ведома цель и не затемнен Лик Того, Кто Позвал.</w:t>
      </w:r>
    </w:p>
    <w:p w:rsidR="0040243B" w:rsidRDefault="0040243B" w:rsidP="0040243B"/>
    <w:p w:rsidR="0040243B" w:rsidRDefault="00DF4588" w:rsidP="0040243B">
      <w:r w:rsidRPr="001A6B12">
        <w:rPr>
          <w:b/>
        </w:rPr>
        <w:t>1964</w:t>
      </w:r>
      <w:r>
        <w:rPr>
          <w:b/>
        </w:rPr>
        <w:t xml:space="preserve"> г. </w:t>
      </w:r>
      <w:r w:rsidR="0040243B" w:rsidRPr="007F14D2">
        <w:rPr>
          <w:b/>
        </w:rPr>
        <w:t>9.</w:t>
      </w:r>
      <w:r w:rsidR="0040243B" w:rsidRPr="002A4D42">
        <w:t xml:space="preserve"> (5). </w:t>
      </w:r>
      <w:r w:rsidR="0040243B" w:rsidRPr="007F14D2">
        <w:rPr>
          <w:b/>
        </w:rPr>
        <w:t>(Янв. 4).</w:t>
      </w:r>
      <w:r w:rsidR="0040243B" w:rsidRPr="002A4D42">
        <w:t xml:space="preserve"> Получаемое от Нас всегда по сознанию. Звучит пространство волнами света. Свет звучит. О значении Света Сказано мало. Каждый цвет спектра имеет свою ноту. Музыка сфер представляет собою сочетание этих звучаний. Звуковой аспект Вселенной еще мало известен. Но расцветшая роза звучит своей песней. Травы звучат и деревья, особенно когда в цвету. Так же звучит и микрокосм человеческий красотою, когда гармоничен, или диссонансом, раздирающим пространство. Мир Высший звучаньем насыщен, исходящим от всего, что наполняет его. Низшие слои, наоборот, характерны раздирающим ухо дискордом. Арфа духа звучит своей нотой. Сердце поет свою песню. Хор созвучных сердец рождает свою симфонию. Оккультное значение звука столь велико, что относится к области сокровенного знания. Мощь звука усиливается ритмом. Ритм можно понять как усилитель явления. Лучше и сильнее действие замедленное, но в ритме, чем быстрое, но </w:t>
      </w:r>
      <w:r w:rsidR="0040243B" w:rsidRPr="002A4D42">
        <w:lastRenderedPageBreak/>
        <w:t>аритмичное, ибо ритм можно усиливать до степени огненной напряженности, не разрушая аппарата человеческого организма, в то время как ускорение аритмичных действий или явлений его разрушает. Точно так же действует и звук. Луч смерти есть дискорд, вторгающийся в установившийся ритм пульсации жизни. Смертный глаз йога посылает волну энергии, врезающейся свето-звуковым дискордом в психо-физический аппарат живого существа, и своим диссонансом с установленным ритмом жизненной пульсации организма вызывает ее прекращение, то есть смерть. Смертный глаз йога не сказка. Гармония звука и цвета дает жизнь, точнее, жизнь есть результат и гармоническое воплощение в форме законов звука и цвета. Дисгармония</w:t>
      </w:r>
      <w:r w:rsidR="00D57AEE">
        <w:t xml:space="preserve"> — </w:t>
      </w:r>
      <w:r w:rsidR="0040243B" w:rsidRPr="002A4D42">
        <w:t>это разрушение, разложение и смерть. Равновесие есть гармония духа. Ритм равновесия может расти беспредельно. Мощь духа уявляется в равновесии. Равновесие, гармония и созвучие консонанса</w:t>
      </w:r>
      <w:r w:rsidR="00D57AEE">
        <w:t xml:space="preserve"> — </w:t>
      </w:r>
      <w:r w:rsidR="0040243B" w:rsidRPr="002A4D42">
        <w:t>формы выражения согласованности духа.</w:t>
      </w:r>
    </w:p>
    <w:p w:rsidR="0040243B" w:rsidRDefault="0040243B" w:rsidP="0040243B"/>
    <w:p w:rsidR="0040243B" w:rsidRDefault="00DF4588" w:rsidP="0040243B">
      <w:r w:rsidRPr="001A6B12">
        <w:rPr>
          <w:b/>
        </w:rPr>
        <w:t>1964</w:t>
      </w:r>
      <w:r>
        <w:rPr>
          <w:b/>
        </w:rPr>
        <w:t xml:space="preserve"> г. </w:t>
      </w:r>
      <w:r w:rsidR="0040243B" w:rsidRPr="00464488">
        <w:rPr>
          <w:b/>
        </w:rPr>
        <w:t xml:space="preserve">10. </w:t>
      </w:r>
      <w:r w:rsidR="008A359E" w:rsidRPr="00464488">
        <w:rPr>
          <w:b/>
        </w:rPr>
        <w:t>(М</w:t>
      </w:r>
      <w:r w:rsidR="008A359E" w:rsidRPr="008A359E">
        <w:rPr>
          <w:b/>
        </w:rPr>
        <w:t>.А.Й.).</w:t>
      </w:r>
      <w:r w:rsidR="0040243B" w:rsidRPr="002A4D42">
        <w:t xml:space="preserve"> Р[одной] мой, прими знаки новой ступени как свидетельство постоянной Заботы, Внимания и Любви Владыки. Всему свое время и сроки. Оболочки могут не знать, но диктует дух. В снах только обрывки доходят истинного существования ночью. Всего дать помнить и знать нельзя. Причина проста: сознание не выдержит сопоставления между ...... сферы земной и Надземной, где учим идущих к Владыке. Но и этому время придет, чтобы помнить и знать. Знай непреложно: кто мыслями с нами сейчас, на Земле, тот с нами и будет в Надземном. Чем в мыслях дальше от малого личного «я» и чем мысли чище, тем ближе к нам. Но когда личное «я» наполнено нами, средостения нет. Почему отделенность и разделение в мыслях, когда можно являть собою одно. Не «я» и не «вы», но «мы», слитые воедино. Но надо отойти от себя и жизни в своих оболочках, то есть самости своего малого «я», обреченного смерти. Войти в сферу Великого Сердца, с Ним слиться и стать Его частью</w:t>
      </w:r>
      <w:r w:rsidR="00D57AEE">
        <w:t xml:space="preserve"> — </w:t>
      </w:r>
      <w:r w:rsidR="0040243B" w:rsidRPr="002A4D42">
        <w:t>значит себя потерять, ибо душу свою потерявший обретает ее. «Приди в сердце мое»,</w:t>
      </w:r>
      <w:r w:rsidR="00D57AEE">
        <w:t xml:space="preserve"> — </w:t>
      </w:r>
      <w:r w:rsidR="0040243B" w:rsidRPr="002A4D42">
        <w:t>может сказать только дух, близкий очень близкому духу.</w:t>
      </w:r>
    </w:p>
    <w:p w:rsidR="0040243B" w:rsidRDefault="0040243B" w:rsidP="0040243B"/>
    <w:p w:rsidR="0040243B" w:rsidRPr="002A4D42" w:rsidRDefault="00DF4588" w:rsidP="0040243B">
      <w:r w:rsidRPr="001A6B12">
        <w:rPr>
          <w:b/>
        </w:rPr>
        <w:t>1964</w:t>
      </w:r>
      <w:r>
        <w:rPr>
          <w:b/>
        </w:rPr>
        <w:t xml:space="preserve"> г. </w:t>
      </w:r>
      <w:r w:rsidR="0040243B" w:rsidRPr="00464488">
        <w:rPr>
          <w:b/>
        </w:rPr>
        <w:t xml:space="preserve">11. </w:t>
      </w:r>
      <w:r w:rsidR="008A359E" w:rsidRPr="00464488">
        <w:rPr>
          <w:b/>
        </w:rPr>
        <w:t>(Г</w:t>
      </w:r>
      <w:r w:rsidR="008A359E" w:rsidRPr="008A359E">
        <w:rPr>
          <w:b/>
        </w:rPr>
        <w:t>уру).</w:t>
      </w:r>
      <w:r w:rsidR="0040243B" w:rsidRPr="002A4D42">
        <w:t xml:space="preserve"> Ну вот, открыты врата следующей ступени. Можно войти.</w:t>
      </w:r>
    </w:p>
    <w:p w:rsidR="0040243B" w:rsidRDefault="0040243B" w:rsidP="00464488">
      <w:pPr>
        <w:pStyle w:val="Quote"/>
      </w:pPr>
      <w:r w:rsidRPr="002A4D42">
        <w:t>После записи видел лесенку, по которой поднимались вместе с Гуру, а потом большие открываемые (по-видимому, им) Врата. Видел потом Матерь.</w:t>
      </w:r>
    </w:p>
    <w:p w:rsidR="0040243B" w:rsidRDefault="0040243B" w:rsidP="0040243B"/>
    <w:p w:rsidR="0040243B" w:rsidRDefault="00DF4588" w:rsidP="0040243B">
      <w:r w:rsidRPr="001A6B12">
        <w:rPr>
          <w:b/>
        </w:rPr>
        <w:t>1964</w:t>
      </w:r>
      <w:r>
        <w:rPr>
          <w:b/>
        </w:rPr>
        <w:t xml:space="preserve"> г. </w:t>
      </w:r>
      <w:r w:rsidR="0040243B" w:rsidRPr="00220AC9">
        <w:rPr>
          <w:b/>
        </w:rPr>
        <w:t>12.</w:t>
      </w:r>
      <w:r w:rsidR="0040243B" w:rsidRPr="002A4D42">
        <w:t xml:space="preserve"> Сын Мой, многие хотели бы обладать способностью записывать пространственные мысли, но не знают, как подойти. Следует твердо усвоить, что если один человек имеет какую-то, даже редчайшую, способность, то в потенциале эту способность имеет и всякий другой. Надо только поверить в это и начать работать в данном направлении. Все способности, которыми кто-либо владеет, </w:t>
      </w:r>
      <w:r w:rsidR="0040243B" w:rsidRPr="002A4D42">
        <w:lastRenderedPageBreak/>
        <w:t>приобретены в прошлом трудом и работой над собою. Трудно это понять, не признавая закона перевоплощений. Отринув закон, человек становится перед глухою стеной непонимания. Законов природы можно не знать или их отрицать, но незнание или отрицание на работе этих законов не отражается совершенно. Земля была и оставалась шаровидной, несмотря на все невежество и незнание людей. То же самое и во всем остальном. Беда только в том, что незнание основных законов делает людей слепыми и мешает эволюции человечества. Сколько сделано было и делается попыток просветить человечество и сколько отвергнуто знаний! Современная наука</w:t>
      </w:r>
      <w:r w:rsidR="00D57AEE">
        <w:t xml:space="preserve"> — </w:t>
      </w:r>
      <w:r w:rsidR="0040243B" w:rsidRPr="002A4D42">
        <w:t>это птица об одном крыле, ибо не может от Земли оторваться. Есть материализм истинный и материализм ложный. Первый признаёт материальность всех миров и всех проявлений, от грубых и видимых глазу, до тончайших и высших, науке еще недоступных для наблюдения. Материализм ложный ограничивает область проявления материи определенными рамками, далее которых начинается неизвестное, и потому отрицаемое яро. Например, существование тонкого тела, возможность прозрения в Невидимый Мир и так далее. Истинная наука ничего не отрицает, и истинный материализм ничем не ограничивает материальные проявления. Современная наука, быстро продвигаясь вперед, все ближе и ближе подходит к границе ныне ею отрицаемого мира, чтобы в конечном итоге его все же признать.</w:t>
      </w:r>
    </w:p>
    <w:p w:rsidR="0040243B" w:rsidRDefault="0040243B" w:rsidP="0040243B"/>
    <w:p w:rsidR="0040243B" w:rsidRPr="002A4D42" w:rsidRDefault="00DF4588" w:rsidP="0040243B">
      <w:r w:rsidRPr="001A6B12">
        <w:rPr>
          <w:b/>
        </w:rPr>
        <w:t>1964</w:t>
      </w:r>
      <w:r>
        <w:rPr>
          <w:b/>
        </w:rPr>
        <w:t xml:space="preserve"> г. </w:t>
      </w:r>
      <w:r w:rsidR="0040243B" w:rsidRPr="00220AC9">
        <w:rPr>
          <w:b/>
        </w:rPr>
        <w:t>13. (Янв. 5).</w:t>
      </w:r>
      <w:r w:rsidR="0040243B" w:rsidRPr="002A4D42">
        <w:t xml:space="preserve"> Можно учиться через окно личных полетов. Сегодняшний полет отметим как знак новой ступени. Летать было легко. Было полное осознание, что полет происходит в Тонком Мире в тонком теле. Было легко подниматься все выше и выше. По мере подъема все шире открывался горизонт видимости и красивые виды полей, холмов, небольшого селения и деревьев. Некоторые были огромной высоты. Удалось легко достичь их вершины. Вернулся к сидящим на верхушке одного из них птицам, боясь при этом, как бы не пробудиться, и желая в то же время проверить, испугаются ли пернатые тонкого тела человека в Тонком Мире. Птицы взлетели. Полетел к самому высокому дереву, продолжая прежнее движение. Устал немного, почувствовал сердцебиение и до самого верха добрался уже с усилием. Здесь ты услышал песню идущего по земле человека и слетел вниз к нему, прыгнув с дерева в воздушное пространство и полетев. Это оказался твой бывший ученик. Ты сказал, что ты его бывший учитель, и спросил, помнит ли он и узнал ли он тебя. Начали политический разговор об отношениях между вашими странами. Говорил не то, что думал днем, но хотел полного взаимопонимания и дружбы в будущем. Все виденное имело стабильные формы и было в красках.</w:t>
      </w:r>
    </w:p>
    <w:p w:rsidR="0040243B" w:rsidRDefault="0040243B" w:rsidP="00220AC9">
      <w:pPr>
        <w:pStyle w:val="Quote"/>
      </w:pPr>
      <w:r w:rsidRPr="002A4D42">
        <w:t>Сознавал ясно, что я вылетел в своем тонком теле. Опыт с птицами проделал сознательно, поднимался вверх легко. Потом во сне видел знакомую. Говорил ей, что все еще не могу представить себя стариком.</w:t>
      </w:r>
    </w:p>
    <w:p w:rsidR="0040243B" w:rsidRDefault="0040243B" w:rsidP="0040243B"/>
    <w:p w:rsidR="0040243B" w:rsidRDefault="00DF4588" w:rsidP="0040243B">
      <w:r w:rsidRPr="001A6B12">
        <w:rPr>
          <w:b/>
        </w:rPr>
        <w:t>1964</w:t>
      </w:r>
      <w:r>
        <w:rPr>
          <w:b/>
        </w:rPr>
        <w:t xml:space="preserve"> г. </w:t>
      </w:r>
      <w:r w:rsidR="0040243B" w:rsidRPr="00220AC9">
        <w:rPr>
          <w:b/>
        </w:rPr>
        <w:t>14.</w:t>
      </w:r>
      <w:r w:rsidR="0040243B" w:rsidRPr="002A4D42">
        <w:t xml:space="preserve"> Внимай безмолвному Гласу, говорящему без звука. Скудость внешнего окружения заменяется богатством (впечатлений и восприятий) Тонкого Мира. Как уже Говорил, лишение в одном означает приобретение в другом, но со Мною. Одно заменяется другим. Но не сразу. Нужно терпение, и доверие, и мысль о полезности опыта людям, после идущим. Сознание активизируется для сознательного проявления в тонком теле. Требуется дисциплина духа во всем обиходе жизни обычной, равновесие и постоянство Предстояния.</w:t>
      </w:r>
    </w:p>
    <w:p w:rsidR="0040243B" w:rsidRDefault="0040243B" w:rsidP="0040243B"/>
    <w:p w:rsidR="0040243B" w:rsidRDefault="00DF4588" w:rsidP="0040243B">
      <w:r>
        <w:rPr>
          <w:b/>
          <w:lang w:val="en-US"/>
        </w:rPr>
        <w:t>1964</w:t>
      </w:r>
      <w:r>
        <w:rPr>
          <w:b/>
        </w:rPr>
        <w:t xml:space="preserve"> г. </w:t>
      </w:r>
      <w:r w:rsidR="0040243B" w:rsidRPr="007E58DB">
        <w:rPr>
          <w:b/>
        </w:rPr>
        <w:t>15.</w:t>
      </w:r>
      <w:r w:rsidR="0040243B" w:rsidRPr="002A4D42">
        <w:t xml:space="preserve"> Нужно необычное вводить в сферу обычности так, чтобы оно не вздергивало сознание и не выводило из равновесия. Иначе плотная оболочка не выдержит напряжения. Вот почему требуется такая длительная подготовка для тонких опытов и сознательного проявления в различных своих проводниках. Думают, что всем доступно и возможно всё. Да, возможно, но лишь после соответствующей подготовки, испытаний и времени, достаточного для ассимиляции новых впечатлений и опыта. Не Собираемся разрушить организм ученика, но, наоборот, укрепить его и усилить. Потерять равновесие легко и от Земли оторваться. Но Допускаем полеты тогда, когда по земле нога твердо ступает и воля окрепла достаточно, чтобы владеть оболочками. Восторженность, нервная возбудимость и все прочие подобные неуравновесия не годятся при соприкасании с Тонким Миром. Лучше спокойная сдержанность без прыжков и скачков астрала. Психизм и Йогизм</w:t>
      </w:r>
      <w:r w:rsidR="00D57AEE">
        <w:t xml:space="preserve"> — </w:t>
      </w:r>
      <w:r w:rsidR="0040243B" w:rsidRPr="002A4D42">
        <w:t>явления диаметрально противоположные. Не пожалеем усилий на овладение собою. Каждое принесет плод свой. И если это только начало изучения Тонкого Мира, то что же потом?!</w:t>
      </w:r>
    </w:p>
    <w:p w:rsidR="0040243B" w:rsidRDefault="0040243B" w:rsidP="0040243B"/>
    <w:p w:rsidR="0040243B" w:rsidRDefault="00DF4588" w:rsidP="0040243B">
      <w:r>
        <w:rPr>
          <w:b/>
          <w:lang w:val="en-US"/>
        </w:rPr>
        <w:t>1964</w:t>
      </w:r>
      <w:r>
        <w:rPr>
          <w:b/>
        </w:rPr>
        <w:t xml:space="preserve"> г. </w:t>
      </w:r>
      <w:r w:rsidR="0040243B" w:rsidRPr="007E58DB">
        <w:rPr>
          <w:b/>
        </w:rPr>
        <w:t xml:space="preserve">16. </w:t>
      </w:r>
      <w:r w:rsidR="008A359E" w:rsidRPr="007E58DB">
        <w:rPr>
          <w:b/>
        </w:rPr>
        <w:t>(М</w:t>
      </w:r>
      <w:r w:rsidR="008A359E" w:rsidRPr="008A359E">
        <w:rPr>
          <w:b/>
        </w:rPr>
        <w:t>.А.Й.).</w:t>
      </w:r>
      <w:r w:rsidR="0040243B" w:rsidRPr="002A4D42">
        <w:t xml:space="preserve"> Объединение сознаний означает слияние их в орбите сферы Великого Сердца. Оно, Совершенное Сердце, объединяет сердца. В этом заключается сущность действия этого светоносного Магнита. В Свете Моем узрите свет свой</w:t>
      </w:r>
      <w:r w:rsidR="00D57AEE">
        <w:t xml:space="preserve"> — </w:t>
      </w:r>
      <w:r w:rsidR="0040243B" w:rsidRPr="002A4D42">
        <w:t>формула слияния созвучных сердец. Совершенное Сердце</w:t>
      </w:r>
      <w:r w:rsidR="00D57AEE">
        <w:t xml:space="preserve"> — </w:t>
      </w:r>
      <w:r w:rsidR="0040243B" w:rsidRPr="002A4D42">
        <w:t>великий Объединитель разбросанных по миру сознаний. Формула «In Him we move, and live, and have our being»</w:t>
      </w:r>
      <w:r w:rsidR="0044381C">
        <w:rPr>
          <w:rStyle w:val="FootnoteReference"/>
        </w:rPr>
        <w:footnoteReference w:id="4"/>
      </w:r>
      <w:r w:rsidR="0040243B" w:rsidRPr="002A4D42">
        <w:t xml:space="preserve"> имеет глубочайшее значение, ибо действительно живем в Свете Лучей Великого Сердца, которое питает своими энергиями легионы сознаний, устремленных к Нему. В сознательном огненном объединении с Ним</w:t>
      </w:r>
      <w:r w:rsidR="00D57AEE">
        <w:t xml:space="preserve"> — </w:t>
      </w:r>
      <w:r w:rsidR="0040243B" w:rsidRPr="002A4D42">
        <w:t>великая сила, победно противостоящая тьме.</w:t>
      </w:r>
    </w:p>
    <w:p w:rsidR="0040243B" w:rsidRDefault="0040243B" w:rsidP="0040243B"/>
    <w:p w:rsidR="0040243B" w:rsidRDefault="00DF4588" w:rsidP="0040243B">
      <w:r>
        <w:rPr>
          <w:b/>
          <w:lang w:val="en-US"/>
        </w:rPr>
        <w:t>1964</w:t>
      </w:r>
      <w:r>
        <w:rPr>
          <w:b/>
        </w:rPr>
        <w:t xml:space="preserve"> г. </w:t>
      </w:r>
      <w:r w:rsidR="0040243B" w:rsidRPr="007E58DB">
        <w:rPr>
          <w:b/>
        </w:rPr>
        <w:t>17.</w:t>
      </w:r>
      <w:r w:rsidR="0040243B" w:rsidRPr="007E58DB">
        <w:t xml:space="preserve"> </w:t>
      </w:r>
      <w:r w:rsidR="0040243B" w:rsidRPr="002A4D42">
        <w:t xml:space="preserve">(6). </w:t>
      </w:r>
      <w:r w:rsidR="008A359E" w:rsidRPr="008A359E">
        <w:rPr>
          <w:b/>
        </w:rPr>
        <w:t>(Гуру).</w:t>
      </w:r>
      <w:r w:rsidR="0040243B" w:rsidRPr="002A4D42">
        <w:t xml:space="preserve"> Даже малое движение по правильному направлению безусловно полезно. Не всегда рука может подняться на великое дело, много условий могут препятствовать. Но сделать нечто малое, но безусловно полезное можно всегда. Нет таких </w:t>
      </w:r>
      <w:r w:rsidR="0040243B" w:rsidRPr="002A4D42">
        <w:lastRenderedPageBreak/>
        <w:t>обстоятельств, когда было бы нельзя сделать такое полезное дело. Поэтому продвигаться можно всегда. И лучше, лучше продвинуться в малом, чем останавливаться и задерживаться перед большим. После малого возможно одолеть и большое, но после инертности бездействия</w:t>
      </w:r>
      <w:r w:rsidR="00D57AEE">
        <w:t xml:space="preserve"> — </w:t>
      </w:r>
      <w:r w:rsidR="0040243B" w:rsidRPr="002A4D42">
        <w:t>ничего. Качество готовности выражается в постоянстве готовности к совершению действий полезных и фактическому совершению их. Много больших людей спотыкалось на действиях малых. Это запомним, чтобы не спотыкаться самим.</w:t>
      </w:r>
    </w:p>
    <w:p w:rsidR="0040243B" w:rsidRDefault="0040243B" w:rsidP="0040243B"/>
    <w:p w:rsidR="0040243B" w:rsidRDefault="00DF4588" w:rsidP="0040243B">
      <w:r>
        <w:rPr>
          <w:b/>
          <w:lang w:val="en-US"/>
        </w:rPr>
        <w:t>1964</w:t>
      </w:r>
      <w:r>
        <w:rPr>
          <w:b/>
        </w:rPr>
        <w:t xml:space="preserve"> г. </w:t>
      </w:r>
      <w:r w:rsidR="0040243B" w:rsidRPr="007E58DB">
        <w:rPr>
          <w:b/>
        </w:rPr>
        <w:t>18.</w:t>
      </w:r>
      <w:r w:rsidR="0040243B" w:rsidRPr="007E58DB">
        <w:t xml:space="preserve"> </w:t>
      </w:r>
      <w:r w:rsidR="0040243B" w:rsidRPr="002A4D42">
        <w:t xml:space="preserve">(7). </w:t>
      </w:r>
      <w:r w:rsidR="0040243B" w:rsidRPr="007E58DB">
        <w:rPr>
          <w:b/>
        </w:rPr>
        <w:t>(Янв. 6).</w:t>
      </w:r>
      <w:r w:rsidR="0040243B" w:rsidRPr="002A4D42">
        <w:t xml:space="preserve"> Друг Мой, накопления психической энергии нужны человеку и для Тонкого Мира: без нее невозможны никакие проявления. Накапливать ее запас можно сознательно и планомерно. Каждое действие человека ее или аккумулирует, или расточает. Всякая работа есть трата энергии. ...... Но труд, отемненный, подневольный, унылый, неприятный, ненавидимый, будет тушителем огня и расточителем психической энергии, в то время как труд вдохновенный, радостный, труд с охотою, труд напряженный будет накопителем огненной силы. Такой светоносный труд аккумулирует психическую энергию лучше всяких оккультных упражнений. Об огненном значении труда сказано еще мало. Без напряженного труда невозможна Огненная Йога. Ритм напряжения сосредоточивает энергию. Труд аритмичный не является накопителем. Если сравнить ауры двух работников, одного, работающего в напряженном ритме, захваченного и увлеченного своею работой, другого, делающего свое дело с неохотою и спустя рукава, то можно поразиться свечением ауры первого и отемненностью тусклых и серых тонов второго. Труд следует понимать широко. Надо написать книгу о значении явления труда для психо-физической эволюции человека. Не зажгутся огненные центры без труда напряженного. Такой труд будет и приуготовлением для Надземного пребывания. Ленивцы и тунеядцы готовят для себя печальное будущее. Энтузиазм труда надо поддерживать всеми мерами. Слишком уж велико его оккультное значение. И в Тонком и земном мирах/е люди разделяются на добрых тружеников и обычных дезертиров труда. Трудиться можно везде, на всех планах. Безделие осуждено безусловно. Бездельник обкрадывает сам себя. Каждое мгновение можно делать нечто творчески нужное и задавать себе какую-либо работу, даже сидя спокойно и не двигая ни одним мускулом. Работа может быть не только физическая или видимая внешне. Йог, неподвижно сидящий и оказывающий помощь за десятки или сотни километров, напряженно активен. Даже отдыхая, можно сосредоточиваться на том или ином органе тела, требующем поддержки или лечения. Столько болезней, нужды и горя еще на вашей планете, что в бездействии нельзя пребывать ни мгновения. Сладкая Амрита не для учеников Владыки. Труд, постоянный и бесконечный, сознательный и огненно напряженный,</w:t>
      </w:r>
      <w:r w:rsidR="00D57AEE">
        <w:t xml:space="preserve"> — </w:t>
      </w:r>
      <w:r w:rsidR="0040243B" w:rsidRPr="002A4D42">
        <w:t xml:space="preserve">удел учеников. Отдых заключается в перемене работы и замене одних работающих центров другими. Даже во сне ученик не отдыхает, но </w:t>
      </w:r>
      <w:r w:rsidR="0040243B" w:rsidRPr="002A4D42">
        <w:lastRenderedPageBreak/>
        <w:t>либо учится, либо трудится по заданию Ведущего. Будем считать каждую минуту, проведенную в бездумной и бездельной праздности, потерей драгоценного времени и самообкрадыванием, то есть расточением огненной силы.</w:t>
      </w:r>
    </w:p>
    <w:p w:rsidR="0040243B" w:rsidRDefault="0040243B" w:rsidP="0040243B"/>
    <w:p w:rsidR="0040243B" w:rsidRDefault="00DF4588" w:rsidP="0040243B">
      <w:r>
        <w:rPr>
          <w:b/>
          <w:lang w:val="en-US"/>
        </w:rPr>
        <w:t>1964</w:t>
      </w:r>
      <w:r>
        <w:rPr>
          <w:b/>
        </w:rPr>
        <w:t xml:space="preserve"> г. </w:t>
      </w:r>
      <w:r w:rsidR="0040243B" w:rsidRPr="007E58DB">
        <w:rPr>
          <w:b/>
        </w:rPr>
        <w:t>19.</w:t>
      </w:r>
      <w:r w:rsidR="0040243B" w:rsidRPr="002A4D42">
        <w:t xml:space="preserve"> (8). </w:t>
      </w:r>
      <w:r w:rsidR="008A359E" w:rsidRPr="008A359E">
        <w:rPr>
          <w:b/>
        </w:rPr>
        <w:t>(М.А.Й.).</w:t>
      </w:r>
      <w:r w:rsidR="0040243B" w:rsidRPr="002A4D42">
        <w:t xml:space="preserve"> Чистота возжигаемых в микрокосме огней порождает пространственное созвучие по соответствию. Огни биполярны. Огни любви и огни ненависти злобной создают соответствующие их природе созвучия с определенными слоями пространства. Огонь магнетичен. Контроль над собою регулирует качество огней. Достаточно обуздать поднимающееся раздражение, как дымные и грязные вспышки низших огней мгновенно погаснут. Овладение своими огнями начинается с малого, но постепенно приводит к большим результатам. И Светлый Агни тоже нуждается в обуздании, ибо безудержное пылание изнашивает физическую оболочку. Контроль, или овладение, необходим над всеми энергиями микрокосма, как высшими, так и низшими. В этой области люди еще очень беспомощны. Человек прежде всего должен стать владыкой своей собственной мощи.</w:t>
      </w:r>
    </w:p>
    <w:p w:rsidR="0040243B" w:rsidRDefault="0040243B" w:rsidP="0040243B"/>
    <w:p w:rsidR="0040243B" w:rsidRDefault="00DF4588" w:rsidP="0040243B">
      <w:r>
        <w:rPr>
          <w:b/>
          <w:lang w:val="en-US"/>
        </w:rPr>
        <w:t>1964</w:t>
      </w:r>
      <w:r>
        <w:rPr>
          <w:b/>
        </w:rPr>
        <w:t xml:space="preserve"> г. </w:t>
      </w:r>
      <w:r w:rsidR="0040243B" w:rsidRPr="007E58DB">
        <w:rPr>
          <w:b/>
        </w:rPr>
        <w:t xml:space="preserve">20. </w:t>
      </w:r>
      <w:r w:rsidR="008A359E" w:rsidRPr="007E58DB">
        <w:rPr>
          <w:b/>
        </w:rPr>
        <w:t>(</w:t>
      </w:r>
      <w:r w:rsidR="008A359E" w:rsidRPr="008A359E">
        <w:rPr>
          <w:b/>
        </w:rPr>
        <w:t>Гуру).</w:t>
      </w:r>
      <w:r w:rsidR="0040243B" w:rsidRPr="002A4D42">
        <w:t xml:space="preserve"> Помыслим о близости вневременной, о близости родственных душ, но поверх быстротечности плотных условий. Есть знакомства земные, ограниченные временем. Но есть внеземные, то есть связи, продолжающиеся и продолжаемые сознательно поверх и за пределы земного существования. Их можно укреплять, углублять, развивать и поддерживать, проводя более длинную линию, устремленную в будущее.</w:t>
      </w:r>
    </w:p>
    <w:p w:rsidR="0040243B" w:rsidRDefault="0040243B" w:rsidP="0040243B"/>
    <w:p w:rsidR="0040243B" w:rsidRPr="002A4D42" w:rsidRDefault="00DF4588" w:rsidP="0040243B">
      <w:r>
        <w:rPr>
          <w:b/>
          <w:lang w:val="en-US"/>
        </w:rPr>
        <w:t>1964</w:t>
      </w:r>
      <w:r>
        <w:rPr>
          <w:b/>
        </w:rPr>
        <w:t xml:space="preserve"> г. </w:t>
      </w:r>
      <w:r w:rsidR="0040243B" w:rsidRPr="007E58DB">
        <w:rPr>
          <w:b/>
        </w:rPr>
        <w:t>21. (Янв. 7).</w:t>
      </w:r>
      <w:r w:rsidR="0040243B" w:rsidRPr="002A4D42">
        <w:t xml:space="preserve"> Друг Мой, когда все старания уловить пространственную мысль безрезультатны, надо терпеливо переждать задержку. Сложность незримых условий не поддается описанию.</w:t>
      </w:r>
    </w:p>
    <w:p w:rsidR="0040243B" w:rsidRPr="002A4D42" w:rsidRDefault="0040243B" w:rsidP="007E58DB">
      <w:pPr>
        <w:pStyle w:val="Quote"/>
      </w:pPr>
      <w:r w:rsidRPr="002A4D42">
        <w:t>Утром слышал слова «bona fati»</w:t>
      </w:r>
      <w:r w:rsidR="0044381C">
        <w:rPr>
          <w:rStyle w:val="FootnoteReference"/>
        </w:rPr>
        <w:footnoteReference w:id="5"/>
      </w:r>
      <w:r w:rsidRPr="002A4D42">
        <w:t>, во сне видел, что наш вагон, последний в составе, после сильного толчка оторвался от поезда и катился к станции, а поезд уходил. К нему спешили пассажиры.</w:t>
      </w:r>
    </w:p>
    <w:p w:rsidR="0040243B" w:rsidRDefault="0040243B" w:rsidP="007E58DB">
      <w:pPr>
        <w:pStyle w:val="Quote"/>
      </w:pPr>
      <w:r w:rsidRPr="002A4D42">
        <w:t>И еще видел, что &lt;...&gt;</w:t>
      </w:r>
      <w:r w:rsidR="0044381C">
        <w:rPr>
          <w:rStyle w:val="FootnoteReference"/>
        </w:rPr>
        <w:footnoteReference w:id="6"/>
      </w:r>
      <w:r w:rsidRPr="002A4D42">
        <w:t xml:space="preserve"> с Вик. шли мимо меня и разговаривали по-немецки, чтобы я их не понял. Потом с &lt;...&gt; остались в поле и собирали для Нинки цветы.</w:t>
      </w:r>
    </w:p>
    <w:p w:rsidR="0040243B" w:rsidRDefault="0040243B" w:rsidP="0040243B"/>
    <w:p w:rsidR="0040243B" w:rsidRDefault="00DF4588" w:rsidP="0040243B">
      <w:r>
        <w:rPr>
          <w:b/>
          <w:lang w:val="en-US"/>
        </w:rPr>
        <w:t>1964</w:t>
      </w:r>
      <w:r>
        <w:rPr>
          <w:b/>
        </w:rPr>
        <w:t xml:space="preserve"> г. </w:t>
      </w:r>
      <w:r w:rsidR="0040243B" w:rsidRPr="002F656A">
        <w:rPr>
          <w:b/>
        </w:rPr>
        <w:t>22. (Янв. 8).</w:t>
      </w:r>
      <w:r w:rsidR="0040243B" w:rsidRPr="002A4D42">
        <w:t xml:space="preserve"> Отметим три вида дисциплины духа: дисциплина физическая, дисциплина астральная и дисциплина ментальная. Каждая предполагает безусловный контроль над подчиненной воле оболочкой. Упражняться во всех трех видах этой дисциплины можно неустанно и с большой пользой. Самая трудная из них</w:t>
      </w:r>
      <w:r w:rsidR="00D57AEE">
        <w:t xml:space="preserve"> — </w:t>
      </w:r>
      <w:r w:rsidR="0040243B" w:rsidRPr="002A4D42">
        <w:t xml:space="preserve">это дисциплина ментальная. Она же обуславливает и все </w:t>
      </w:r>
      <w:r w:rsidR="0040243B" w:rsidRPr="002A4D42">
        <w:lastRenderedPageBreak/>
        <w:t>остальные, так как во всех случаях верховным явлением служит мысль. Ступени достигнутого контроля у людей над своими проводниками весьма разнообразны: от почти незаметных до очень высоких. Можно все земное пребывание превратить в постоянную школу утверждения дисциплины духа, то есть власти его над своими проводниками. Упражнения эти интересны тем, что могут производиться во всяких условиях. Разнообразить можно их без конца. Жесткий приказ мысли порою творит чудеса. Самопреображение тоже мыслью творится. То, что заранее оформлено мыслью, обычно осуществляется легко и свободно, если мысль была без колебаний. Флуктуация мысли разрушительна.</w:t>
      </w:r>
    </w:p>
    <w:p w:rsidR="0040243B" w:rsidRDefault="0040243B" w:rsidP="0040243B"/>
    <w:p w:rsidR="0040243B" w:rsidRDefault="00DF4588" w:rsidP="0040243B">
      <w:r>
        <w:rPr>
          <w:b/>
          <w:lang w:val="en-US"/>
        </w:rPr>
        <w:t>1964</w:t>
      </w:r>
      <w:r>
        <w:rPr>
          <w:b/>
        </w:rPr>
        <w:t xml:space="preserve"> г. </w:t>
      </w:r>
      <w:r w:rsidR="0040243B" w:rsidRPr="002F656A">
        <w:rPr>
          <w:b/>
        </w:rPr>
        <w:t>23.</w:t>
      </w:r>
      <w:r w:rsidR="0040243B" w:rsidRPr="002A4D42">
        <w:t xml:space="preserve"> (10). Советую начать ряд действий так, чтобы заканчивать их можно было после, в Надземном, уже после освобождения от тела. Например, опыт с приложением силы мысли в Надземном: опыты создания четких мыслеформ</w:t>
      </w:r>
      <w:r w:rsidR="00D57AEE">
        <w:t xml:space="preserve"> — </w:t>
      </w:r>
      <w:r w:rsidR="0040243B" w:rsidRPr="002A4D42">
        <w:t>картин, цветов, растений, деревьев и так далее. Мысленное представление себя в Мире Тонком поможет. Разнообразить условия можно бесконечно. В основание опыта положить принцип Красоты. Мысленные посылки можно посылать далеким или близким людям. Каждая мысль, касающаяся другого человека, является для него либо благословением, либо наоборот, то есть несет ему свет или тьму и воздействует на него вполне реально. Лучше уж совсем не думать о других, нежели посылать им недобрые мысли, то есть думать о них дурно. Мысленно можно возродить человека либо угасить в нем огни. Мысль может быть гробовому гвоздю подобна либо же быть благодетельной. Будем мыслить во благо. Сила мысли у разных людей различна. Сильна мысль от сердца. Мыслью можно преобразить целую страну. Россию преображают идеи. Беда в том, что идут сейчас не от сердца, но только лишь мозга участников. Насыщение пространства силою мыслей, идущих от сердца, оплодотворит сознания многих. Потому хорошо мыслить во благо.</w:t>
      </w:r>
    </w:p>
    <w:p w:rsidR="0040243B" w:rsidRDefault="0040243B" w:rsidP="0040243B"/>
    <w:p w:rsidR="0040243B" w:rsidRDefault="00DF4588" w:rsidP="0040243B">
      <w:r>
        <w:rPr>
          <w:b/>
          <w:lang w:val="en-US"/>
        </w:rPr>
        <w:t>1964</w:t>
      </w:r>
      <w:r>
        <w:rPr>
          <w:b/>
        </w:rPr>
        <w:t xml:space="preserve"> г. </w:t>
      </w:r>
      <w:r w:rsidR="0040243B" w:rsidRPr="002F656A">
        <w:rPr>
          <w:b/>
        </w:rPr>
        <w:t xml:space="preserve">24. </w:t>
      </w:r>
      <w:r w:rsidR="008A359E" w:rsidRPr="002F656A">
        <w:rPr>
          <w:b/>
        </w:rPr>
        <w:t>(</w:t>
      </w:r>
      <w:r w:rsidR="008A359E" w:rsidRPr="008A359E">
        <w:rPr>
          <w:b/>
        </w:rPr>
        <w:t>М.А.Й.).</w:t>
      </w:r>
      <w:r w:rsidR="0040243B" w:rsidRPr="002A4D42">
        <w:t xml:space="preserve"> Неужели до сих пор еще непонятно, что вы ведомы особым путем и что внешнее окружение является для вас наилучшим условием для сближения с нами. Не о них надо думать, но о нас. Каждая мысль о нас с нами сближает. Одна мысль</w:t>
      </w:r>
      <w:r w:rsidR="00D57AEE">
        <w:t xml:space="preserve"> — </w:t>
      </w:r>
      <w:r w:rsidR="0040243B" w:rsidRPr="002A4D42">
        <w:t>один шаг для сближения с нами. Сотня мыслей</w:t>
      </w:r>
      <w:r w:rsidR="00D57AEE">
        <w:t xml:space="preserve"> — </w:t>
      </w:r>
      <w:r w:rsidR="0040243B" w:rsidRPr="002A4D42">
        <w:t>сотня шагов, все мысли о нас знаменуют пребывание с нами в духе. Сейчас в духе, потом лицом к лицу. Разделить и отдалить, сблизить и объединить может только мысль, для которой пространственных и земных преград не существует. Возразите, что глазу не видно. Но ведь глазу не видно столько явных явлений, например, явление земного магнетизма, или пространственного электричества, или альфа и бета лучей и так далее. Там, где не видит глаз, сердце увидит и чует. Пусть сердце до срока заменит глаза. Верьте, что с вами и печемся о вас, и знайте, что любим.</w:t>
      </w:r>
    </w:p>
    <w:p w:rsidR="0040243B" w:rsidRDefault="0040243B" w:rsidP="0040243B"/>
    <w:p w:rsidR="0040243B" w:rsidRDefault="00DF4588" w:rsidP="0040243B">
      <w:r>
        <w:rPr>
          <w:b/>
          <w:lang w:val="en-US"/>
        </w:rPr>
        <w:lastRenderedPageBreak/>
        <w:t>1964</w:t>
      </w:r>
      <w:r>
        <w:rPr>
          <w:b/>
        </w:rPr>
        <w:t xml:space="preserve"> г. </w:t>
      </w:r>
      <w:r w:rsidR="0040243B" w:rsidRPr="002F656A">
        <w:rPr>
          <w:b/>
        </w:rPr>
        <w:t>25.</w:t>
      </w:r>
      <w:r w:rsidR="0040243B" w:rsidRPr="002A4D42">
        <w:t xml:space="preserve"> (9). </w:t>
      </w:r>
      <w:r w:rsidR="008A359E" w:rsidRPr="008A359E">
        <w:rPr>
          <w:b/>
        </w:rPr>
        <w:t>(Гуру).</w:t>
      </w:r>
      <w:r w:rsidR="0040243B" w:rsidRPr="002A4D42">
        <w:t xml:space="preserve"> Зерна начальных благих действий, целеустремленно закладываемых в сознание, непреложно дадут результаты во времени. Это следует помнить всегда, чтобы в делании не преутомиться. Можно рассматривать всю жизнь на Земле как поле посева зерен, которые дадут свои всходы в Мире Надземном. Закон причин и следствий будем понимать биполярно: причина порождается в мире активном, следствие вытекает из него в мире пассивном. Конечно, в известном смысле, и мир земной есть мир следствий того, что было раньше, но в Мире Надземном следствия проявляются соответственно на своих планах: астральном, ментальном и огненном. Не могут там проявиться следствия земного порядка, требующие материальных условий и физического тела, но тонкие проявляются непреложно и в соответствии с природою и характером порожденных причин.</w:t>
      </w:r>
    </w:p>
    <w:p w:rsidR="0040243B" w:rsidRDefault="0040243B" w:rsidP="0040243B"/>
    <w:p w:rsidR="0040243B" w:rsidRDefault="00DF4588" w:rsidP="0040243B">
      <w:r>
        <w:rPr>
          <w:b/>
          <w:lang w:val="en-US"/>
        </w:rPr>
        <w:t>1964</w:t>
      </w:r>
      <w:r>
        <w:rPr>
          <w:b/>
        </w:rPr>
        <w:t xml:space="preserve"> г. </w:t>
      </w:r>
      <w:r w:rsidR="0040243B" w:rsidRPr="002F656A">
        <w:rPr>
          <w:b/>
        </w:rPr>
        <w:t>26.</w:t>
      </w:r>
      <w:r w:rsidR="0040243B" w:rsidRPr="002A4D42">
        <w:t xml:space="preserve"> (11). </w:t>
      </w:r>
      <w:r w:rsidR="0040243B" w:rsidRPr="002F656A">
        <w:rPr>
          <w:b/>
        </w:rPr>
        <w:t>(Янв. 9).</w:t>
      </w:r>
      <w:r w:rsidR="0040243B" w:rsidRPr="002A4D42">
        <w:t xml:space="preserve"> Расстояние до Меня измеряется преданностью, любовью и устремлением. Чем они сильнее, тем расстояние короче. Это уже меры Тонкого Мира. Близко то, что созвучно сознанию. Притяжение обуславливается чувствами и страстями. Человек</w:t>
      </w:r>
      <w:r w:rsidR="00D57AEE">
        <w:t xml:space="preserve"> — </w:t>
      </w:r>
      <w:r w:rsidR="0040243B" w:rsidRPr="002A4D42">
        <w:t>магнит. Чувства и страсти магнитны. И окружает себя магнит человека тем, что притягивает к себе по соответствию и к чему притягивается сам. Состояние в высшей степени справедливо. На Земле можно мыслить годами о недостижимом, но там достижимо все, что обнимается мыслью, ибо там царит мысль и служит магнитом притяжения. Мысль о прекрасном создает прекрасное окружение, о безобразии</w:t>
      </w:r>
      <w:r w:rsidR="00D57AEE">
        <w:t xml:space="preserve"> — </w:t>
      </w:r>
      <w:r w:rsidR="0040243B" w:rsidRPr="002A4D42">
        <w:t>тьму. Здесь часто бессилен человек изменить кармические плотные условия. Там все творится, создается и изменяется мыслью. Но чистое и прекрасное или же грязное и безобразное мышление образуется и воспитывается на Земле. Школою мысли можно считать жизнь земную, творящую будущее человека в Надземном.</w:t>
      </w:r>
    </w:p>
    <w:p w:rsidR="0040243B" w:rsidRDefault="0040243B" w:rsidP="0040243B"/>
    <w:p w:rsidR="0040243B" w:rsidRDefault="00DF4588" w:rsidP="0040243B">
      <w:r>
        <w:rPr>
          <w:b/>
          <w:lang w:val="en-US"/>
        </w:rPr>
        <w:t>1964</w:t>
      </w:r>
      <w:r>
        <w:rPr>
          <w:b/>
        </w:rPr>
        <w:t xml:space="preserve"> г. </w:t>
      </w:r>
      <w:r w:rsidR="0040243B" w:rsidRPr="002F656A">
        <w:rPr>
          <w:b/>
        </w:rPr>
        <w:t>27.</w:t>
      </w:r>
      <w:r w:rsidR="0040243B" w:rsidRPr="002A4D42">
        <w:t xml:space="preserve"> (12). На Земле нельзя мыслью напилить и наколоть дров, но, чтобы это сделать, надо все же предпослать мысль и управлять мыслью каждым движением мускулов. Даже и в мире земном не уйти от основы, то есть от мысли. Только мир материальный прямому воздействию мысли обычного человека не поддается. В Мире же Тонком всем движет мысль и мысли подчиняется пластическая материя этого мира. Конечно, и это требует огненного усилия, ибо мысль есть огонь. У обычных людей и там мысль течет по руслам обычности. Но те, кто привык к явлению творческого труда, там творят. Творчество мысли получают все, но по сознанию. Стартовая площадка нужна и для полета мысли в Надземном. Отправною точкою будет мысль, принятая здесь, на Земле. Что признаёт человек и во что верит здесь, то и будет отправным пунктом для дальнейшего развития мысли. Поэтому расширение сознания здесь является очень важным условием для Надземного пребывания. Там можно продолжать и развивать, но </w:t>
      </w:r>
      <w:r w:rsidR="0040243B" w:rsidRPr="002A4D42">
        <w:lastRenderedPageBreak/>
        <w:t>только то, чему начало положено на Земле. Хочу, чтобы это начало или эти начала закладывались сознательно в течение жизни земной, чтобы было что продолжать. Можно представить себе, что будет продолжать убийца, порочник, негодяй. Посев происходит в своем собственном сознании, и последующая жатва в Надземном собирается тоже в себе и собою. Закон непреложен и справедлив, и рычаг в руках человека. Учение Наше указует пути и дает каждому возможность избрать правильное направление.</w:t>
      </w:r>
    </w:p>
    <w:p w:rsidR="0040243B" w:rsidRDefault="0040243B" w:rsidP="0040243B"/>
    <w:p w:rsidR="0040243B" w:rsidRDefault="00DF4588" w:rsidP="0040243B">
      <w:r>
        <w:rPr>
          <w:b/>
          <w:lang w:val="en-US"/>
        </w:rPr>
        <w:t>1964</w:t>
      </w:r>
      <w:r>
        <w:rPr>
          <w:b/>
        </w:rPr>
        <w:t xml:space="preserve"> г. </w:t>
      </w:r>
      <w:r w:rsidR="0040243B" w:rsidRPr="002F656A">
        <w:rPr>
          <w:b/>
        </w:rPr>
        <w:t>28.</w:t>
      </w:r>
      <w:r w:rsidR="0040243B" w:rsidRPr="002A4D42">
        <w:t xml:space="preserve"> (13). </w:t>
      </w:r>
      <w:r w:rsidR="008A359E" w:rsidRPr="008A359E">
        <w:rPr>
          <w:b/>
        </w:rPr>
        <w:t>(М.А.Й.).</w:t>
      </w:r>
      <w:r w:rsidR="0040243B" w:rsidRPr="002A4D42">
        <w:t xml:space="preserve"> Почему же твердим все о том же, но с разных сторон и под разными углами? Только для того, чтобы прочнее запечатлеть в сознании нужные положения и законы. Так уж устроен человек, что быстро забывает о том, что нужнее всего. Приходится повторять, но каждый раз расширяя явление. И будем твердить, пока не будет усвоено все. Если сам записывающий забывает первые записи, сделанные годы назад, то что же сказать о других. Повторение очень полезно, ибо укрепляет сознание. Даже вещи, хорошо известные, полезно повторять, так как сознание фиксируется на них и становится тверже. Ценим знание, примененное в жизни.</w:t>
      </w:r>
    </w:p>
    <w:p w:rsidR="0040243B" w:rsidRDefault="0040243B" w:rsidP="0040243B"/>
    <w:p w:rsidR="0040243B" w:rsidRPr="002A4D42" w:rsidRDefault="00DF4588" w:rsidP="0040243B">
      <w:r>
        <w:rPr>
          <w:b/>
          <w:lang w:val="en-US"/>
        </w:rPr>
        <w:t>1964</w:t>
      </w:r>
      <w:r>
        <w:rPr>
          <w:b/>
        </w:rPr>
        <w:t xml:space="preserve"> г. </w:t>
      </w:r>
      <w:r w:rsidR="0040243B" w:rsidRPr="002F656A">
        <w:rPr>
          <w:b/>
        </w:rPr>
        <w:t>29.</w:t>
      </w:r>
      <w:r w:rsidR="0040243B" w:rsidRPr="002A4D42">
        <w:t xml:space="preserve"> (14). </w:t>
      </w:r>
      <w:r w:rsidR="008A359E" w:rsidRPr="008A359E">
        <w:rPr>
          <w:b/>
        </w:rPr>
        <w:t>(Гуру).</w:t>
      </w:r>
      <w:r w:rsidR="0040243B" w:rsidRPr="002A4D42">
        <w:t xml:space="preserve"> Лучшим накопителем Агни будет состояние постоянной занятости. Сумевший полезно занять все свое время будет успешен в развитии духа.</w:t>
      </w:r>
    </w:p>
    <w:p w:rsidR="002F656A" w:rsidRDefault="002F656A" w:rsidP="0040243B">
      <w:pPr>
        <w:rPr>
          <w:lang w:val="en-US"/>
        </w:rPr>
      </w:pPr>
    </w:p>
    <w:p w:rsidR="0040243B" w:rsidRDefault="0040243B" w:rsidP="00B1327C">
      <w:pPr>
        <w:pStyle w:val="Quote"/>
      </w:pPr>
      <w:r w:rsidRPr="002A4D42">
        <w:t>Во сне летал в каком-то помещении и свободно проходил через стены. Почему-то проходить через потолок было труднее. Видел в это время профессора и хотел показать ему, как войду в его запертый кабинет сквозь стену.</w:t>
      </w:r>
    </w:p>
    <w:p w:rsidR="0040243B" w:rsidRDefault="00DF4588" w:rsidP="0040243B">
      <w:r>
        <w:rPr>
          <w:b/>
          <w:lang w:val="en-US"/>
        </w:rPr>
        <w:t>1964</w:t>
      </w:r>
      <w:r>
        <w:rPr>
          <w:b/>
        </w:rPr>
        <w:t xml:space="preserve"> г. </w:t>
      </w:r>
      <w:r w:rsidR="0040243B" w:rsidRPr="002F656A">
        <w:rPr>
          <w:b/>
        </w:rPr>
        <w:t>30. (Янв. 10).</w:t>
      </w:r>
      <w:r w:rsidR="0040243B" w:rsidRPr="002A4D42">
        <w:t xml:space="preserve"> Как обучит и приучит человек действовать свои оболочки, астральную и ментальную, на Земле, так будут действовать они и поступать после смерти физического тела. Очень важны при этом и сны, так как приуготовляют к условиям Тонкого Мира. Конечно, действует мысль, действует согласно тому, что принято в сознание и на что наложена печать последнего решения воли, сознательного или бессознательного. Поэтому хорошо в то или иное поведение во сне или выходы в астрал вносить свои коррективы, то есть точно и определенно, проанализировав тонкие впечатления, указать, как следовало бы поступать правильно, если замечены какие-либо ошибки. Так, например, затруднение при сегодняшней попытке во сне пройти через потолок какого-то здания следует преодолеть мысленно, представив себе себя, свободно проходящего вверх через потолки и через крышу. Тогда и в будущем эти затруднения уже не возникнут. Коррективы,</w:t>
      </w:r>
      <w:r w:rsidR="00F8547F">
        <w:rPr>
          <w:lang w:val="en-US"/>
        </w:rPr>
        <w:t xml:space="preserve"> </w:t>
      </w:r>
      <w:r w:rsidR="0040243B" w:rsidRPr="002A4D42">
        <w:t xml:space="preserve">вносимые в подобные явления, устанавливают каналы и границы будущих действий в Мире Незримом. И так уже опытом подтверждено, что прохождение через стены и запертые окна и двери стало совершенно свободным, тогда как раньше, до опыта, бывали затруднения или непреодолимые </w:t>
      </w:r>
      <w:r w:rsidR="0040243B" w:rsidRPr="002A4D42">
        <w:lastRenderedPageBreak/>
        <w:t>задержки. Были случаи, когда закрытое окно или дверь задерживали вылет и делали невозможным уклониться от преследователей. Кому-то все это покажется дикой фантазией, но и сами неверы часто во сне, преследуемые врагами, оказывались в безвыходном тупике и просыпались с тяжким чувством, как после кошмара. Сон смерти подобен. Но школой является не только жизнь, но и смерть. Надземное тоже учит развоплощенного человека тому, что он должен делать или чего не должен и в чем заключались его земные ошибки и ошибочность тонкого поведения.</w:t>
      </w:r>
    </w:p>
    <w:p w:rsidR="0040243B" w:rsidRDefault="0040243B" w:rsidP="0040243B"/>
    <w:p w:rsidR="0040243B" w:rsidRDefault="00DF4588" w:rsidP="0040243B">
      <w:r>
        <w:rPr>
          <w:b/>
          <w:lang w:val="en-US"/>
        </w:rPr>
        <w:t>1964</w:t>
      </w:r>
      <w:r>
        <w:rPr>
          <w:b/>
        </w:rPr>
        <w:t xml:space="preserve"> г. </w:t>
      </w:r>
      <w:r w:rsidR="0040243B" w:rsidRPr="00F8547F">
        <w:rPr>
          <w:b/>
        </w:rPr>
        <w:t xml:space="preserve">31. </w:t>
      </w:r>
      <w:r w:rsidR="008A359E" w:rsidRPr="00F8547F">
        <w:rPr>
          <w:b/>
        </w:rPr>
        <w:t>(</w:t>
      </w:r>
      <w:r w:rsidR="008A359E" w:rsidRPr="008A359E">
        <w:rPr>
          <w:b/>
        </w:rPr>
        <w:t>М.А.Й.).</w:t>
      </w:r>
      <w:r w:rsidR="0040243B" w:rsidRPr="002A4D42">
        <w:t xml:space="preserve"> О возможностях слияния сознаний будем говорить до тех пор, пока не наступит палория</w:t>
      </w:r>
      <w:r w:rsidR="0044381C">
        <w:rPr>
          <w:rStyle w:val="FootnoteReference"/>
        </w:rPr>
        <w:footnoteReference w:id="7"/>
      </w:r>
      <w:r w:rsidR="0040243B" w:rsidRPr="002A4D42">
        <w:t>. Ведь надо достичь фактического слияния. Тот, Кто Сказал «Я в Отце, и Отец во Мне», Говорил именно о слиянии. Без устремления к слиянию его не достичь. Прежде чем хотеть, надо знать, чего хочет дух. Когда желание утверждено ясно и определенно и создан мысленный образ уже осуществленного желания, можно тогда подходить к реализации его в действительности. Но преддверие, явленное мыслью, необходимо как ступень приближения к достижению желаемого. Пока же будем помнить, что Надземное есть сфера осуществления невозможного и достижения недостижимого.</w:t>
      </w:r>
    </w:p>
    <w:p w:rsidR="0040243B" w:rsidRDefault="0040243B" w:rsidP="0040243B"/>
    <w:p w:rsidR="0040243B" w:rsidRDefault="00DF4588" w:rsidP="0040243B">
      <w:r>
        <w:rPr>
          <w:b/>
          <w:lang w:val="en-US"/>
        </w:rPr>
        <w:t>1964</w:t>
      </w:r>
      <w:r>
        <w:rPr>
          <w:b/>
        </w:rPr>
        <w:t xml:space="preserve"> г. </w:t>
      </w:r>
      <w:r w:rsidR="0040243B" w:rsidRPr="00F8547F">
        <w:rPr>
          <w:b/>
        </w:rPr>
        <w:t>32.</w:t>
      </w:r>
      <w:r w:rsidR="0040243B" w:rsidRPr="002A4D42">
        <w:t xml:space="preserve"> (15). </w:t>
      </w:r>
      <w:r w:rsidR="008A359E" w:rsidRPr="008A359E">
        <w:rPr>
          <w:b/>
        </w:rPr>
        <w:t>(Гуру).</w:t>
      </w:r>
      <w:r w:rsidR="0040243B" w:rsidRPr="002A4D42">
        <w:t xml:space="preserve"> Чтобы легче представить себя в мире Прекрасного, будем думать о Красоте. Красоту можно утверждать во всем, и прежде всего в своих мыслях, поступках и действиях. Красота</w:t>
      </w:r>
      <w:r w:rsidR="00D57AEE">
        <w:t xml:space="preserve"> — </w:t>
      </w:r>
      <w:r w:rsidR="0040243B" w:rsidRPr="002A4D42">
        <w:t>это ключ</w:t>
      </w:r>
      <w:r w:rsidR="000246E1">
        <w:rPr>
          <w:lang w:val="en-US"/>
        </w:rPr>
        <w:t xml:space="preserve"> </w:t>
      </w:r>
      <w:r w:rsidR="0040243B" w:rsidRPr="002A4D42">
        <w:t>от высоких слоев Надземного Мира. На Земле в области творений рук человеческих Красота уявлена в Искусстве. Здесь можно искать и находить Красоту. Потому Утверждает Учитель, что «через искусство имеете Свет». Красота творений рук человеческих Свет проливает на Землю. Вот почему служение искусству является формою служения Свету. Говорится об истинном служении. Через Красоту имеете Свет. Истинное служение искусству есть утверждение Красоты на Земле.</w:t>
      </w:r>
    </w:p>
    <w:p w:rsidR="0040243B" w:rsidRDefault="0040243B" w:rsidP="0040243B"/>
    <w:p w:rsidR="0040243B" w:rsidRDefault="00DF4588" w:rsidP="0040243B">
      <w:r>
        <w:rPr>
          <w:b/>
          <w:lang w:val="en-US"/>
        </w:rPr>
        <w:t>1964</w:t>
      </w:r>
      <w:r>
        <w:rPr>
          <w:b/>
        </w:rPr>
        <w:t xml:space="preserve"> г. </w:t>
      </w:r>
      <w:r w:rsidR="0040243B" w:rsidRPr="00F8547F">
        <w:rPr>
          <w:b/>
        </w:rPr>
        <w:t>33.</w:t>
      </w:r>
      <w:r w:rsidR="0040243B" w:rsidRPr="002A4D42">
        <w:t xml:space="preserve"> (16). </w:t>
      </w:r>
      <w:r w:rsidR="0040243B" w:rsidRPr="00F8547F">
        <w:rPr>
          <w:b/>
        </w:rPr>
        <w:t>(Янв. 11).</w:t>
      </w:r>
      <w:r w:rsidR="0040243B" w:rsidRPr="002A4D42">
        <w:t xml:space="preserve"> Зовом наступающей Эпохи, ключом к ее пониманию будет кооперация всех во всем, сотрудничество полное. Даже два человека, объединенные в совместных действиях и взаимопонимании, уже сила. Согласованный коллектив, большой или малый,</w:t>
      </w:r>
      <w:r w:rsidR="00D57AEE">
        <w:t xml:space="preserve"> — </w:t>
      </w:r>
      <w:r w:rsidR="0040243B" w:rsidRPr="002A4D42">
        <w:t>сила, во много раз превосходящая сумму сил тех же людей, но взятых порознь. Именно в согласованности сила объединенных сознаний. В этом отличие гармонично согласованных групп от тех, где согласие отсутствует. Опыт всевозможных объединений на чем-то созидательном очень полезен. В объединении сила участников умножается взаимной поддержкой. Когда человечество станет одной дружной объединенной семьей, преобразится планета и жизнь.</w:t>
      </w:r>
    </w:p>
    <w:p w:rsidR="0040243B" w:rsidRDefault="0040243B" w:rsidP="0040243B"/>
    <w:p w:rsidR="0040243B" w:rsidRDefault="00DF4588" w:rsidP="0040243B">
      <w:r>
        <w:rPr>
          <w:b/>
          <w:lang w:val="en-US"/>
        </w:rPr>
        <w:lastRenderedPageBreak/>
        <w:t>1964</w:t>
      </w:r>
      <w:r>
        <w:rPr>
          <w:b/>
        </w:rPr>
        <w:t xml:space="preserve"> г. </w:t>
      </w:r>
      <w:r w:rsidR="0040243B" w:rsidRPr="00F8547F">
        <w:rPr>
          <w:b/>
        </w:rPr>
        <w:t>34.</w:t>
      </w:r>
      <w:r w:rsidR="0040243B" w:rsidRPr="002A4D42">
        <w:t xml:space="preserve"> (17). </w:t>
      </w:r>
      <w:r w:rsidR="008A359E" w:rsidRPr="008A359E">
        <w:rPr>
          <w:b/>
        </w:rPr>
        <w:t>(М.А.Й.).</w:t>
      </w:r>
      <w:r w:rsidR="0040243B" w:rsidRPr="002A4D42">
        <w:t xml:space="preserve"> Если согласованность умножает силы, то разъединение и вражда их сводит к нулю. Несогласованное объединение</w:t>
      </w:r>
      <w:r w:rsidR="00D57AEE">
        <w:t xml:space="preserve"> — </w:t>
      </w:r>
      <w:r w:rsidR="0040243B" w:rsidRPr="002A4D42">
        <w:t>это пустое место в смысле энергетическом. Пожирает разноголосица силы. Вредны и разрушительны эти явления в среде коллектива. Ссоры, и свары, и склоки</w:t>
      </w:r>
      <w:r w:rsidR="00D57AEE">
        <w:t xml:space="preserve"> — </w:t>
      </w:r>
      <w:r w:rsidR="0040243B" w:rsidRPr="002A4D42">
        <w:t>это не просто раздоры, а уничтожение производительных сил всякого объединения. Вред от них не личный, не для объединения, но общенародный и общепланетный. Война</w:t>
      </w:r>
      <w:r w:rsidR="00D57AEE">
        <w:t xml:space="preserve"> — </w:t>
      </w:r>
      <w:r w:rsidR="0040243B" w:rsidRPr="002A4D42">
        <w:t>знак величайшего разъединения. Утверждение согласованности всех и во всем</w:t>
      </w:r>
      <w:r w:rsidR="00D57AEE">
        <w:t xml:space="preserve"> — </w:t>
      </w:r>
      <w:r w:rsidR="0040243B" w:rsidRPr="002A4D42">
        <w:t>зов Нового Мира.</w:t>
      </w:r>
    </w:p>
    <w:p w:rsidR="0040243B" w:rsidRDefault="0040243B" w:rsidP="0040243B"/>
    <w:p w:rsidR="0040243B" w:rsidRDefault="00DF4588" w:rsidP="0040243B">
      <w:r>
        <w:rPr>
          <w:b/>
          <w:lang w:val="en-US"/>
        </w:rPr>
        <w:t>1964</w:t>
      </w:r>
      <w:r>
        <w:rPr>
          <w:b/>
        </w:rPr>
        <w:t xml:space="preserve"> г. </w:t>
      </w:r>
      <w:r w:rsidR="0040243B" w:rsidRPr="00F8547F">
        <w:rPr>
          <w:b/>
        </w:rPr>
        <w:t xml:space="preserve">35. </w:t>
      </w:r>
      <w:r w:rsidR="008A359E" w:rsidRPr="00F8547F">
        <w:rPr>
          <w:b/>
        </w:rPr>
        <w:t>(Гуру</w:t>
      </w:r>
      <w:r w:rsidR="008A359E" w:rsidRPr="008A359E">
        <w:rPr>
          <w:b/>
        </w:rPr>
        <w:t>).</w:t>
      </w:r>
      <w:r w:rsidR="0040243B" w:rsidRPr="002A4D42">
        <w:t xml:space="preserve"> Хорошо и полезно временами подумать о том, что Записи эти есть результат объединения сознаний. Чем оно глубже и совершеннее, тем Записи богаче содержанием. На примере этого огненного сотрудничества можно понять, что в единении заложена великая сила, являющаяся следствием согласованности. О согласованности собственного аппарата, затем о согласованности с другими, о согласованности со всем Космосом можно помыслить, чтобы понять великое значение этого слова.</w:t>
      </w:r>
    </w:p>
    <w:p w:rsidR="0040243B" w:rsidRDefault="0040243B" w:rsidP="0040243B"/>
    <w:p w:rsidR="0040243B" w:rsidRDefault="00DF4588" w:rsidP="0040243B">
      <w:r>
        <w:rPr>
          <w:b/>
          <w:lang w:val="en-US"/>
        </w:rPr>
        <w:t>1964</w:t>
      </w:r>
      <w:r>
        <w:rPr>
          <w:b/>
        </w:rPr>
        <w:t xml:space="preserve"> г. </w:t>
      </w:r>
      <w:r w:rsidR="0040243B" w:rsidRPr="00F8547F">
        <w:rPr>
          <w:b/>
        </w:rPr>
        <w:t>36.</w:t>
      </w:r>
      <w:r w:rsidR="0040243B" w:rsidRPr="002A4D42">
        <w:t xml:space="preserve"> (18). </w:t>
      </w:r>
      <w:r w:rsidR="0040243B" w:rsidRPr="00F8547F">
        <w:rPr>
          <w:b/>
        </w:rPr>
        <w:t>(Янв. 12).</w:t>
      </w:r>
      <w:r w:rsidR="0040243B" w:rsidRPr="002A4D42">
        <w:t xml:space="preserve"> (Со сна). Чем более близок к Тонкому Миру, тем счастливее.</w:t>
      </w:r>
    </w:p>
    <w:p w:rsidR="0040243B" w:rsidRDefault="0040243B" w:rsidP="0040243B">
      <w:r w:rsidRPr="002A4D42">
        <w:t xml:space="preserve">Законы Тонкого Мира иные, чем мира земного. Нет расстояний и нет времени в обычном понимании. Но в то же время есть движение, перспектива и расположение предметов по взаимосвязи друг с другом. Двигаться можно по всем направлениям, но движение и расстояние регулируются мыслью. Все ныне и здесь. «Здесь» там, где сознание, и «ныне» то, на чем сосредоточена мысль. У человека нет ничего, и в то же время он может окружить себя чем угодно и как бы сделать своим. Большое и малое, близкое и далекое относительны, то есть по принятию их в сознание. Логика бесконечно малых и больших величин отличается от логики обычной, то же происходит и с логикой мышления Тонкого Мира. Например: одежды не нужно, ее нет, одеваться в земном смысле не во что, и, однако, одеты все, голые встречаются редко. Все одеваются так, как привыкли или хотят мысленно видеть себя одетыми. Не веря, не зная и отрицая возможность пользоваться силою мысли, все же пользуются ей бессознательно. Но кто знает, подобен зрячему среди слепых или грамотному среди неграмотных. Много встреч, много связей давнишних, но только для зрячих. Все дело в сохранении сознания. Под бессмертием подразумевается незатемненная ясность сознания. Люди, находящиеся там в состоянии бессознательности, хотя они и живы, но это не будет бессмертием в нашем значении этого слова. Дух не умирает, и все же обладателей бессмертного духа можно назвать как на Земле, так и в Надземном живыми мертвецами. Это тоже логика Тонкого Мира. Дух жив, но отсутствие сознания вследствие каких бы то ни было причин делает человека порою недвижным истуканом. Люди там не едят и не пьют, однако </w:t>
      </w:r>
      <w:r w:rsidRPr="002A4D42">
        <w:lastRenderedPageBreak/>
        <w:t>яро иногда испытывают и голод, и жажду и проводят время в обжорстве и отупении. Все есть и нет ничего, ибо все творится и разрушается мыслью. Тонкое тело питается, но звуком, цветом и запахом. Обычно новопришедший растерян, и требуется время приспособиться к новым и необычным условиям. Знание, даже очень малое, очень помогает. Отрицание же лишает человека того, что им отрицается, ибо видимость по сознанию. Ощущения творятся в лаборатории человека независимо от окружения, так как и окружение обуславливается мыслями по законам магнитного притяжения. Переживания столь же разновидны, как и лица людей.</w:t>
      </w:r>
    </w:p>
    <w:p w:rsidR="0040243B" w:rsidRDefault="0040243B" w:rsidP="0040243B"/>
    <w:p w:rsidR="0040243B" w:rsidRDefault="00DF4588" w:rsidP="0040243B">
      <w:r>
        <w:rPr>
          <w:b/>
          <w:lang w:val="en-US"/>
        </w:rPr>
        <w:t>1964</w:t>
      </w:r>
      <w:r>
        <w:rPr>
          <w:b/>
        </w:rPr>
        <w:t xml:space="preserve"> г. </w:t>
      </w:r>
      <w:r w:rsidR="0040243B" w:rsidRPr="00AF188A">
        <w:rPr>
          <w:b/>
        </w:rPr>
        <w:t xml:space="preserve">37. </w:t>
      </w:r>
      <w:r w:rsidR="008A359E" w:rsidRPr="00AF188A">
        <w:rPr>
          <w:b/>
        </w:rPr>
        <w:t>(</w:t>
      </w:r>
      <w:r w:rsidR="008A359E" w:rsidRPr="008A359E">
        <w:rPr>
          <w:b/>
        </w:rPr>
        <w:t>М.А.Й.).</w:t>
      </w:r>
      <w:r w:rsidR="0040243B" w:rsidRPr="002A4D42">
        <w:t xml:space="preserve"> Мышление Высших Миров, столь отличное от обычного, создается в жизни обычной. Надо потрудиться и тут.</w:t>
      </w:r>
    </w:p>
    <w:p w:rsidR="0040243B" w:rsidRDefault="0040243B" w:rsidP="0040243B"/>
    <w:p w:rsidR="0040243B" w:rsidRDefault="00DF4588" w:rsidP="0040243B">
      <w:r>
        <w:rPr>
          <w:b/>
          <w:lang w:val="en-US"/>
        </w:rPr>
        <w:t>1964</w:t>
      </w:r>
      <w:r>
        <w:rPr>
          <w:b/>
        </w:rPr>
        <w:t xml:space="preserve"> г. </w:t>
      </w:r>
      <w:r w:rsidR="0040243B" w:rsidRPr="00AF188A">
        <w:rPr>
          <w:b/>
        </w:rPr>
        <w:t>38.</w:t>
      </w:r>
      <w:r w:rsidR="0040243B" w:rsidRPr="002A4D42">
        <w:t xml:space="preserve"> (19). </w:t>
      </w:r>
      <w:r w:rsidR="0040243B" w:rsidRPr="00AF188A">
        <w:rPr>
          <w:b/>
        </w:rPr>
        <w:t>(Янв. 13).</w:t>
      </w:r>
      <w:r w:rsidR="0040243B" w:rsidRPr="002A4D42">
        <w:t xml:space="preserve"> Напрасны усилия взять, ничего не давая взамен. Мера даяния есть мера получения. Только дающий получает. Только отдавший берет. Трудно идти, не видя и не слыша, но только веря. Baupara. Стань еще ближе, получающий. Отречение, Renunciation, от плотских вещей, то есть вмещение явлений внеплотных. Прикасание к Надземному через Меня не опасно, хотя и требует напряжения. Жутко разъединение. Тягость есть знак осознания пространственного неблагополучия и приобщения к жизни пространства. Ошибочно приписывать эту тягость себе. Радость придет. Самая трудная работа</w:t>
      </w:r>
      <w:r w:rsidR="00D57AEE">
        <w:t xml:space="preserve"> — </w:t>
      </w:r>
      <w:r w:rsidR="0040243B" w:rsidRPr="002A4D42">
        <w:t>над собою. В ладье самоотверженности можно уплыть далеко. Как же со Мной сообщаться, если не отвергнуть себя. Сфера притяжения сверхличных огней</w:t>
      </w:r>
      <w:r w:rsidR="00D57AEE">
        <w:t xml:space="preserve"> — </w:t>
      </w:r>
      <w:r w:rsidR="0040243B" w:rsidRPr="002A4D42">
        <w:t>ясносияющая. Не себя возлюбить Указую, но других, но весь мир, но зовущих и Позвавшего. Любовь, устремленная за пределы аурического яйца в сферы, лежащие вне личных интересов, расширяет излучения ауры, и последняя при этом растет, притягиваясь к различным сферам пространства и увеличивая орбиту микрокосма и сознания. Любовь к Дальним Мирам вводит сознание в их сферы. Любовь</w:t>
      </w:r>
      <w:r w:rsidR="00D57AEE">
        <w:t xml:space="preserve"> — </w:t>
      </w:r>
      <w:r w:rsidR="0040243B" w:rsidRPr="002A4D42">
        <w:t>это сила, связующая сознание с объектом ее устремлений. Магнит любви может быть устремлен к далекой звезде, приближая ее возможности. Любовь космическая Космос делает близким и дает возможность прикасания к пространственной жизни. Магнитная мощная сила любви понимается мало и яро ограничивается сферою личной, очерченной малым и кратким кругом своего проявления. Солнце и звезды, планету свою и пространство, и Огненный Мир, и Высшие Сферы, весь Космос, саму Беспредельность можно любить!</w:t>
      </w:r>
    </w:p>
    <w:p w:rsidR="0040243B" w:rsidRDefault="0040243B" w:rsidP="0040243B"/>
    <w:p w:rsidR="0040243B" w:rsidRDefault="00DF4588" w:rsidP="0040243B">
      <w:pPr>
        <w:rPr>
          <w:lang w:val="en-US"/>
        </w:rPr>
      </w:pPr>
      <w:r>
        <w:rPr>
          <w:b/>
          <w:lang w:val="en-US"/>
        </w:rPr>
        <w:t>1964</w:t>
      </w:r>
      <w:r>
        <w:rPr>
          <w:b/>
        </w:rPr>
        <w:t xml:space="preserve"> г. </w:t>
      </w:r>
      <w:r w:rsidR="0040243B" w:rsidRPr="00AF188A">
        <w:rPr>
          <w:b/>
        </w:rPr>
        <w:t xml:space="preserve">39. </w:t>
      </w:r>
      <w:r w:rsidR="008A359E" w:rsidRPr="00AF188A">
        <w:rPr>
          <w:b/>
        </w:rPr>
        <w:t>(</w:t>
      </w:r>
      <w:r w:rsidR="008A359E" w:rsidRPr="008A359E">
        <w:rPr>
          <w:b/>
        </w:rPr>
        <w:t>М.А.Й.).</w:t>
      </w:r>
      <w:r w:rsidR="0040243B" w:rsidRPr="002A4D42">
        <w:t xml:space="preserve"> Надо побыть далеко, чтобы стать еще ближе, и чем дальше, тем ближе. Так испытуется, удерживается и уявляется огненная связь между духом и духом. Не приблизиться, если не отойти. Не наши проходят и забывают, но становятся ближе свои. Когда можете сказать, что дальность близостью стала,</w:t>
      </w:r>
      <w:r w:rsidR="00D57AEE">
        <w:t xml:space="preserve"> — </w:t>
      </w:r>
      <w:r w:rsidR="0040243B" w:rsidRPr="002A4D42">
        <w:t>неразрывна и огненна связь.</w:t>
      </w:r>
    </w:p>
    <w:p w:rsidR="0040243B" w:rsidRPr="00AF188A" w:rsidRDefault="0040243B" w:rsidP="0040243B">
      <w:pPr>
        <w:rPr>
          <w:lang w:val="en-US"/>
        </w:rPr>
      </w:pPr>
    </w:p>
    <w:p w:rsidR="0040243B" w:rsidRDefault="00DF4588" w:rsidP="0040243B">
      <w:r>
        <w:rPr>
          <w:b/>
          <w:lang w:val="en-US"/>
        </w:rPr>
        <w:t>1964</w:t>
      </w:r>
      <w:r>
        <w:rPr>
          <w:b/>
        </w:rPr>
        <w:t xml:space="preserve"> г. </w:t>
      </w:r>
      <w:r w:rsidR="0040243B" w:rsidRPr="00AF188A">
        <w:rPr>
          <w:b/>
        </w:rPr>
        <w:t>40. (Янв. 13).</w:t>
      </w:r>
      <w:r w:rsidR="0040243B" w:rsidRPr="002A4D42">
        <w:t xml:space="preserve"> Во сне показывал двоим спутникам, как можно перелететь через овражек и вернуться обратно, не опустившись на той стороне. У спутников не получилось.</w:t>
      </w:r>
    </w:p>
    <w:p w:rsidR="0040243B" w:rsidRDefault="0040243B" w:rsidP="0040243B"/>
    <w:p w:rsidR="0040243B" w:rsidRDefault="00DF4588" w:rsidP="0040243B">
      <w:r>
        <w:rPr>
          <w:b/>
          <w:lang w:val="en-US"/>
        </w:rPr>
        <w:t>1964</w:t>
      </w:r>
      <w:r>
        <w:rPr>
          <w:b/>
        </w:rPr>
        <w:t xml:space="preserve"> г. </w:t>
      </w:r>
      <w:r w:rsidR="0040243B" w:rsidRPr="00AF188A">
        <w:rPr>
          <w:b/>
        </w:rPr>
        <w:t>41.</w:t>
      </w:r>
      <w:r w:rsidR="0040243B" w:rsidRPr="002A4D42">
        <w:t xml:space="preserve"> (20). Мы Стремимся вызвать, утвердить и усилить в учениках осознание, возможно полное, не временной личности в каждом, но вневременной Индивидуальности. Мы Стремимся расширить это осознание и протянуть цепь действий дальше, за пределы одной данной жизни. Всеми мерами и всеми способами Поднимаем сознание над уровнем личных переживаний в ту сферу, где личность как таковая утрачивает свое самодовлеющее значение и перестает существовать как самоцель. Подчеркиваем и Поясняем, как явления личного порядка, продолженные далее своих естественных пределов, теряют конечный смысл и значение, если отвергается Высшая Триада. Школа жизни, которую особенно напряженно и остро вынуждены проходить ученики, на каждом шагу подтверждает правильность Наших положений. Учение Наше есть наглядное, практическое руководство в школе жизни, даваемое ученикам для приложения на практике и проверки его безошибочности. Цель Наша</w:t>
      </w:r>
      <w:r w:rsidR="00D57AEE">
        <w:t xml:space="preserve"> — </w:t>
      </w:r>
      <w:r w:rsidR="0040243B" w:rsidRPr="002A4D42">
        <w:t>на самой жизни заставить понять смысл и значение Индивидуальности и то, ради чего и для чего существует личность. Когда взаимоотношение личности и Индивидуальности понято правильно, Путь Жизни найден, осознана узкая тропа, ведущая в Жизнь.</w:t>
      </w:r>
    </w:p>
    <w:p w:rsidR="0040243B" w:rsidRDefault="0040243B" w:rsidP="0040243B"/>
    <w:p w:rsidR="0040243B" w:rsidRDefault="00DF4588" w:rsidP="0040243B">
      <w:r>
        <w:rPr>
          <w:b/>
          <w:lang w:val="en-US"/>
        </w:rPr>
        <w:t>1964</w:t>
      </w:r>
      <w:r>
        <w:rPr>
          <w:b/>
        </w:rPr>
        <w:t xml:space="preserve"> г. </w:t>
      </w:r>
      <w:r w:rsidR="0040243B" w:rsidRPr="00AF188A">
        <w:rPr>
          <w:b/>
        </w:rPr>
        <w:t>42.</w:t>
      </w:r>
      <w:r w:rsidR="0040243B" w:rsidRPr="002A4D42">
        <w:t xml:space="preserve"> (21). </w:t>
      </w:r>
      <w:r w:rsidR="008A359E" w:rsidRPr="008A359E">
        <w:rPr>
          <w:b/>
        </w:rPr>
        <w:t>(М.А.Й.).</w:t>
      </w:r>
      <w:r w:rsidR="0040243B" w:rsidRPr="002A4D42">
        <w:t xml:space="preserve"> Обратили ли внимание на то, как мы перекидываем мосты в будущее поверх уявлений текущего дня. Если же и затрагиваем их, то постольку, поскольку они могут быть протянуты в будущее, не ограниченное одной жизнью. Когда читаете наши Записи и видите, как яро они приложимы к текущему дню, поймите, что в том и заключается их вневременность, приложимая как к тому, что происходит сегодня, так и к тому, что будет происходить через десять, сто или четыреста лет. В этом ценность того, что дается от духа. Так и мудрость веков не увядает и не тускнеет с годами. Среди временного, как гранитные утесы в стремящемся бурном потоке, стоят непоколебимо Основы Сокровенного Знания. Их утверждая в сознании, приобщаемся к непреходящему, то есть вечному, которое в нас и вне нас, в Беспредельности Сущего.</w:t>
      </w:r>
    </w:p>
    <w:p w:rsidR="0040243B" w:rsidRDefault="0040243B" w:rsidP="0040243B"/>
    <w:p w:rsidR="0040243B" w:rsidRDefault="00DF4588" w:rsidP="0040243B">
      <w:r>
        <w:rPr>
          <w:b/>
          <w:lang w:val="en-US"/>
        </w:rPr>
        <w:t>1964</w:t>
      </w:r>
      <w:r>
        <w:rPr>
          <w:b/>
        </w:rPr>
        <w:t xml:space="preserve"> г. </w:t>
      </w:r>
      <w:r w:rsidR="0040243B" w:rsidRPr="00AF188A">
        <w:rPr>
          <w:b/>
        </w:rPr>
        <w:t xml:space="preserve">43. </w:t>
      </w:r>
      <w:r w:rsidR="008A359E" w:rsidRPr="00AF188A">
        <w:rPr>
          <w:b/>
        </w:rPr>
        <w:t>(Гуру</w:t>
      </w:r>
      <w:r w:rsidR="008A359E" w:rsidRPr="008A359E">
        <w:rPr>
          <w:b/>
        </w:rPr>
        <w:t>).</w:t>
      </w:r>
      <w:r w:rsidR="0040243B" w:rsidRPr="002A4D42">
        <w:t xml:space="preserve"> Умозаключение правильное: устанавливая контакт с нами, прикасаетесь к Индивидуальности, которая поверх, вне и внутри той видимой физической формы, или смертного тела и личности, в нем заключенной, которые принимали за нас. Внешнее выражение лишь проводник для соприкосновения с духом внутри. При понимании этого внешняя форма уже перестает иметь доминирующее значение, и когда она умирает, связь с </w:t>
      </w:r>
      <w:r w:rsidR="0040243B" w:rsidRPr="002A4D42">
        <w:lastRenderedPageBreak/>
        <w:t>Индивидуальностью продолжает существовать во всей своей силе. Эта связь очень важна для будущего, в котором неизбежно суждена новая встреча, и не одна, и не в одной жизни, а многих. Так сознательно можно ковать свое будущее, утверждая его в настоящем.</w:t>
      </w:r>
    </w:p>
    <w:p w:rsidR="0040243B" w:rsidRDefault="0040243B" w:rsidP="0040243B"/>
    <w:p w:rsidR="0040243B" w:rsidRPr="002A4D42" w:rsidRDefault="00DF4588" w:rsidP="0040243B">
      <w:r>
        <w:rPr>
          <w:b/>
          <w:lang w:val="en-US"/>
        </w:rPr>
        <w:t>1964</w:t>
      </w:r>
      <w:r>
        <w:rPr>
          <w:b/>
        </w:rPr>
        <w:t xml:space="preserve"> г. </w:t>
      </w:r>
      <w:r w:rsidR="0040243B" w:rsidRPr="00AF188A">
        <w:rPr>
          <w:b/>
        </w:rPr>
        <w:t>44.</w:t>
      </w:r>
      <w:r w:rsidR="0040243B" w:rsidRPr="002A4D42">
        <w:t xml:space="preserve"> (22). (Вечером). Осознание безграничных возможностей человеческого аппарата дает крылья. Только подумать, что достижимо не только все то, что когда-либо и где-либо достигнуто человеком, но то, что никем и никогда достигнуто из людей еще не было. Говоря так, не Имею в виду Владык, ибо это уже эволюция Духов, завершивших свой путь на Земле или других планетах. Но даже и эти достижения в пределах возможностей человека. Все дело во времени и в том, какой путь избрал себе дух. Но полагая, что все достижимо, и зная, что все время, которое есть, в распоряжении человека и что сама Беспредельность</w:t>
      </w:r>
      <w:r w:rsidR="00D57AEE">
        <w:t xml:space="preserve"> — </w:t>
      </w:r>
      <w:r w:rsidR="0040243B" w:rsidRPr="002A4D42">
        <w:t>удел, можно стремиться и можно достичь. При этом следует помнить, что устремление в пространстве растет, и что раз начатое делание имеет тенденцию, или свойство, себя повторять, и что при частом, и особенно ритмическом, повторении заложенного в сознании делания сила его понесет человека уже сама без всяких нарочных усилий. Это особенно резко и легко выявляется, когда устремление направлено во тьму. Знаете примеры, тысячи, сотни тысяч примеров, когда, катясь по наклонной плоскости вниз, люди уже не могли бороться с мощною силою возросшего до гигантских размеров устремления. Знаете примеры картежников, наркоманов и алкоголиков, растущая сила пороков которых их в бездну влекла. Но вниз идти всегда легче, в то время как утверждение ритма устремления вверх требует больше усилий, которые нужно вложить в них, прежде чем ритм понесет, как на крыльях. Но и в области этой знаете много примеров неукротимой, могучей, непреодолимой огненной энергии духа, творившей великие дела, изменявшей судьбы народов, историю рас и преображавшей человека и делавшей из него гиганта духа. Все чудесные свойства аппарата человеческого микрокосма, уже проявленные в разных веках у различных людей, в потенциале своем имеются в скрытом виде или, частично раскрытые, у каждого человека. Все достижимо, все доступно, все осуществимо. Ведь Сказано было: вы боги.</w:t>
      </w:r>
    </w:p>
    <w:p w:rsidR="00AF188A" w:rsidRDefault="00AF188A" w:rsidP="0040243B">
      <w:pPr>
        <w:rPr>
          <w:lang w:val="en-US"/>
        </w:rPr>
      </w:pPr>
    </w:p>
    <w:p w:rsidR="0040243B" w:rsidRDefault="0040243B" w:rsidP="00AF188A">
      <w:pPr>
        <w:pStyle w:val="Quote"/>
      </w:pPr>
      <w:r w:rsidRPr="002A4D42">
        <w:t>Видел во сне много знакомых и родственных по духу людей. Все они были в разброде и говорить не хотели. Видел Николеньку и Настю. Он был дружественен, она руки не дала.</w:t>
      </w:r>
    </w:p>
    <w:p w:rsidR="0040243B" w:rsidRDefault="00DF4588" w:rsidP="0040243B">
      <w:r>
        <w:rPr>
          <w:b/>
          <w:lang w:val="en-US"/>
        </w:rPr>
        <w:t>1964</w:t>
      </w:r>
      <w:r>
        <w:rPr>
          <w:b/>
        </w:rPr>
        <w:t xml:space="preserve"> г. </w:t>
      </w:r>
      <w:r w:rsidR="0040243B" w:rsidRPr="00AF188A">
        <w:rPr>
          <w:b/>
        </w:rPr>
        <w:t>45.</w:t>
      </w:r>
      <w:r w:rsidR="0040243B" w:rsidRPr="002A4D42">
        <w:t xml:space="preserve"> (23). </w:t>
      </w:r>
      <w:r w:rsidR="0040243B" w:rsidRPr="00AF188A">
        <w:rPr>
          <w:b/>
        </w:rPr>
        <w:t>(Янв. 14).</w:t>
      </w:r>
      <w:r w:rsidR="0040243B" w:rsidRPr="002A4D42">
        <w:t xml:space="preserve"> Сроки диктуют события в мире. По ним можно судить о напряжении сроков. Действуют энергии пространственные и Лучи Дальних Миров. Свет утра пробуждает пернатых в лесу. Свет пробудителем служит. Многое на планете зависит от Новых Лучей. Лучи</w:t>
      </w:r>
      <w:r w:rsidR="00D57AEE">
        <w:t xml:space="preserve"> — </w:t>
      </w:r>
      <w:r w:rsidR="0040243B" w:rsidRPr="002A4D42">
        <w:t>пробудители спящих сердец.</w:t>
      </w:r>
    </w:p>
    <w:p w:rsidR="0040243B" w:rsidRDefault="0040243B" w:rsidP="0040243B"/>
    <w:p w:rsidR="0040243B" w:rsidRDefault="00DF4588" w:rsidP="0040243B">
      <w:r>
        <w:rPr>
          <w:b/>
          <w:lang w:val="en-US"/>
        </w:rPr>
        <w:t>1964</w:t>
      </w:r>
      <w:r>
        <w:rPr>
          <w:b/>
        </w:rPr>
        <w:t xml:space="preserve"> г. </w:t>
      </w:r>
      <w:r w:rsidR="0040243B" w:rsidRPr="009D2054">
        <w:rPr>
          <w:b/>
        </w:rPr>
        <w:t>46.</w:t>
      </w:r>
      <w:r w:rsidR="0040243B" w:rsidRPr="002A4D42">
        <w:t xml:space="preserve"> (24). Однажды очувствованное и помысленное остается в сознании навсегда. Оно облечено в форму, а мыслеформы живут. Правильно рассматривать Мир Тонкий как место, где осуществляется все, а магом и волшебником становится сам человек. Кто-то мечтает: как было бы хорошо, если бы все желания исполнялись. Тонкое состояние и тонкое пребывание является этим условием. Исполняется то, что желалось когда-то, и то, что желается сейчас. Желание</w:t>
      </w:r>
      <w:r w:rsidR="00D57AEE">
        <w:t xml:space="preserve"> — </w:t>
      </w:r>
      <w:r w:rsidR="0040243B" w:rsidRPr="002A4D42">
        <w:t>предпосылка исполнения. Отсюда вывод: надо желать осмотрительно. Желание Красоты, Общего Блага, желание Света не требует осмотрительности, или стремление быть вместе с Учителем Света, или с Доверенными Владык. Желания, крыльям подобно, к цели несут. Хорошо, когда это белые крылья. Крылья черные тоже несут, но не к Свету. Крылья черных желаний устремляют во тьму. Желания оформляются мыслью. Мысль оформляет желание. Мыслеформа, заряженная импульсом желания, готова к действию, то есть к тому, чтобы стать реальностью для человека, находящегося в тонком состоянии. Как же там, в этом Тонком Мире, отличить огненную действительность от фантомов людских нагромождений? Отрешением от личных попыток, то есть желаний, и устремлением и желанием слияния с сознанием Учителя. Тот, кто там в мыслях со Мною, тот там пребывает в Свете Моем. Но слияния нужно желать и стремиться к нему. Кто чего хочет превыше всего, тот с тем и пребудет. Света желайте превыше всего. Я</w:t>
      </w:r>
      <w:r w:rsidR="00D57AEE">
        <w:t xml:space="preserve"> — </w:t>
      </w:r>
      <w:r w:rsidR="0040243B" w:rsidRPr="002A4D42">
        <w:t>Фокус желания Света. А вы</w:t>
      </w:r>
      <w:r w:rsidR="00D57AEE">
        <w:t xml:space="preserve"> — </w:t>
      </w:r>
      <w:r w:rsidR="0040243B" w:rsidRPr="002A4D42">
        <w:t>это линзы. Стоит фокусировать сознание на Мне, и появляется пламя, дающее Свет. Сын, чтобы быть вместе с Отцом, должен к Нему устремиться и перестать быть блуждающим сыном, то есть «блудным». Притча о блудном сыне не сказка, но действительность. Сколько блуждающих духов и в этом мире, и в том. А Я Жду каждого, хотящего прийти ко Мне. Приидите ко Мне все, кто быть хочет со Мною. Пришедшим отказа не будет, если пришли навсегда. Блуждающие подходят на время</w:t>
      </w:r>
      <w:r w:rsidR="00D57AEE">
        <w:t xml:space="preserve"> — </w:t>
      </w:r>
      <w:r w:rsidR="0040243B" w:rsidRPr="002A4D42">
        <w:t>это не крепкая связь. Она порывается, и снова они уходят во тьму внешнюю, ибо без Меня</w:t>
      </w:r>
      <w:r w:rsidR="00D57AEE">
        <w:t xml:space="preserve"> — </w:t>
      </w:r>
      <w:r w:rsidR="0040243B" w:rsidRPr="002A4D42">
        <w:t>тьма. Указую стать ближе еще нашедшим Меня. Я же с вами всегда во все дни, до скончания века.</w:t>
      </w:r>
    </w:p>
    <w:p w:rsidR="0040243B" w:rsidRDefault="0040243B" w:rsidP="0040243B"/>
    <w:p w:rsidR="0040243B" w:rsidRDefault="00DF4588" w:rsidP="0040243B">
      <w:r>
        <w:rPr>
          <w:b/>
          <w:lang w:val="en-US"/>
        </w:rPr>
        <w:t>1964</w:t>
      </w:r>
      <w:r>
        <w:rPr>
          <w:b/>
        </w:rPr>
        <w:t xml:space="preserve"> г. </w:t>
      </w:r>
      <w:r w:rsidR="0040243B" w:rsidRPr="009D2054">
        <w:rPr>
          <w:b/>
        </w:rPr>
        <w:t>47.</w:t>
      </w:r>
      <w:r w:rsidR="0040243B" w:rsidRPr="002A4D42">
        <w:t xml:space="preserve"> Вот ты хочешь ближайших и прямых Указаний, забывая, что неисполнение их тяжко ложится на карму. Можно не выдержать и духом сломиться. Каждый может выдержать нагрузку лишь до своего предела. Веду на пределе. Мудро Веду.</w:t>
      </w:r>
    </w:p>
    <w:p w:rsidR="0040243B" w:rsidRDefault="0040243B" w:rsidP="0040243B"/>
    <w:p w:rsidR="0040243B" w:rsidRDefault="00DF4588" w:rsidP="0040243B">
      <w:r>
        <w:rPr>
          <w:b/>
          <w:lang w:val="en-US"/>
        </w:rPr>
        <w:t>1964</w:t>
      </w:r>
      <w:r>
        <w:rPr>
          <w:b/>
        </w:rPr>
        <w:t xml:space="preserve"> г. </w:t>
      </w:r>
      <w:r w:rsidR="0040243B" w:rsidRPr="009D2054">
        <w:rPr>
          <w:b/>
        </w:rPr>
        <w:t>48. (Янв. 15).</w:t>
      </w:r>
      <w:r w:rsidR="0040243B" w:rsidRPr="002A4D42">
        <w:t xml:space="preserve"> Мысль творит тонкие облики из вещества (стихийной материи) стихий. Стихии находятся в четырех своих состояниях, подобных земле, воде, воздуху и огню, различающихся между собою по плотности и подвижности. Всего состояний семь. Каждое в свою очередь тоже подразделяется на семь. И микрокосм человеческий включает в себя все эти состояния. Овладение каждым из них дает власть над такими же состояниями стихийной материи и </w:t>
      </w:r>
      <w:r w:rsidR="0040243B" w:rsidRPr="002A4D42">
        <w:lastRenderedPageBreak/>
        <w:t>вне его. Овладение физической оболочкой так же необходимо, как и всеми остальными. Можно пользоваться каждой возможностью, чтобы постоянно и упорно утверждать власть воли над любою из оболочек. Все чувства подлежат тренировке: у йога сознательной, у обычных людей</w:t>
      </w:r>
      <w:r w:rsidR="00D57AEE">
        <w:t xml:space="preserve"> — </w:t>
      </w:r>
      <w:r w:rsidR="0040243B" w:rsidRPr="002A4D42">
        <w:t>кармически проводимой. Музыкант, художник, радист, летчик, слепой, глухой и немой</w:t>
      </w:r>
      <w:r w:rsidR="00D57AEE">
        <w:t xml:space="preserve"> — </w:t>
      </w:r>
      <w:r w:rsidR="0040243B" w:rsidRPr="002A4D42">
        <w:t>каждый кармически тренирует и упражняет те или другие способности. Но йог делает это сознательно. Разнообразие воплощений имеет в виду всестороннее и гармоническое развитие человека. Эволюцию духа йог берет в свои руки, ускоряя тем самым ее. Когда все, что делает человек, делается хорошо и в напряжении, развитие идет ускоренно. Лентяй и лежебока</w:t>
      </w:r>
      <w:r w:rsidR="00D57AEE">
        <w:t xml:space="preserve"> — </w:t>
      </w:r>
      <w:r w:rsidR="0040243B" w:rsidRPr="002A4D42">
        <w:t>враг самому себе. Развитие способностей и качеств совершается в Беспредельности и не имеет конца. Ограничивать в своем понимании этот процесс одним воплощением нелепо. Даже чтобы заговорить, человеку потребовались миллионы лет. Весь процесс эволюции человечества следует понимать в аспекте Беспредельности. Краткость текущего часа и Вечность гармонически сочетаются в сознании того, кто знает свой путь. Йог при этом сознательно пользуется законом причин и следствий, создавая причины, приносящие желаемые следствия. Все, что когда-либо было заложено человеком его действиями как причина, даст соответствующие причине и природе ее следствие, как только это позволит комбинация окружающих условий. Безразлично, будут ли это условия плотные, тонкие или огненные. Закон причинности действует на всех планах. Но в известном смысле мир плотный является миром причин, Мир Тонкий</w:t>
      </w:r>
      <w:r w:rsidR="00D57AEE">
        <w:t xml:space="preserve"> — </w:t>
      </w:r>
      <w:r w:rsidR="0040243B" w:rsidRPr="002A4D42">
        <w:t>следствий. С другой же стороны, в другом же аспекте мир плотный в свою очередь является тоже миром следствий, хотя и порождает следствия для Тонкого Мира. Человек, владыка своей мощи,</w:t>
      </w:r>
      <w:r w:rsidR="00D57AEE">
        <w:t xml:space="preserve"> — </w:t>
      </w:r>
      <w:r w:rsidR="0040243B" w:rsidRPr="002A4D42">
        <w:t>породитель причин. Обычный человек творит их бессознательно, йог</w:t>
      </w:r>
      <w:r w:rsidR="00D57AEE">
        <w:t xml:space="preserve"> — </w:t>
      </w:r>
      <w:r w:rsidR="0040243B" w:rsidRPr="002A4D42">
        <w:t>со знанием следствий и целесообразно. Всякий нецелесообразный поступок задерживает продвижение в эволюцию, хотя и учит тому, чего не следует делать в будущем. При яром огненном устремлении на пользу, конечную пользу, обращается всё, и хорошее и плохое, но при условии, если имеется Руководитель. Каждое мгновение жизни можно обращать на пользу эволюции духа.</w:t>
      </w:r>
    </w:p>
    <w:p w:rsidR="0040243B" w:rsidRDefault="0040243B" w:rsidP="0040243B"/>
    <w:p w:rsidR="0040243B" w:rsidRDefault="00DF4588" w:rsidP="0040243B">
      <w:r>
        <w:rPr>
          <w:b/>
          <w:lang w:val="en-US"/>
        </w:rPr>
        <w:t>1964</w:t>
      </w:r>
      <w:r>
        <w:rPr>
          <w:b/>
        </w:rPr>
        <w:t xml:space="preserve"> г. </w:t>
      </w:r>
      <w:r w:rsidR="0040243B" w:rsidRPr="009D2054">
        <w:rPr>
          <w:b/>
        </w:rPr>
        <w:t>49.</w:t>
      </w:r>
      <w:r w:rsidR="0040243B" w:rsidRPr="002A4D42">
        <w:t xml:space="preserve"> (25). </w:t>
      </w:r>
      <w:r w:rsidR="008A359E" w:rsidRPr="008A359E">
        <w:rPr>
          <w:b/>
        </w:rPr>
        <w:t>(М.А.Й.).</w:t>
      </w:r>
      <w:r w:rsidR="0040243B" w:rsidRPr="002A4D42">
        <w:t xml:space="preserve"> Ритмом Обращения и ритмом Общения многого можно достичь. То, что немыслимо осуществить обычным путем, достигается ритмом. Только ритмическая связь с Руководителем может быть плодоносной. Ритм и контакт</w:t>
      </w:r>
      <w:r w:rsidR="00D57AEE">
        <w:t xml:space="preserve"> — </w:t>
      </w:r>
      <w:r w:rsidR="0040243B" w:rsidRPr="002A4D42">
        <w:t>основы преуспеяния. Пусть даже Общение не выразится в следствиях явных, видимых тут же, но все же следствия есть, приносящие ярую пользу. Это те же зерна причин, закладываемых в настоящем ради будущего, которое непреложно должно наступить. Знанию закона порадуемся. Он дает могучий рычаг в наши руки. Человек</w:t>
      </w:r>
      <w:r w:rsidR="00D57AEE">
        <w:t xml:space="preserve"> — </w:t>
      </w:r>
      <w:r w:rsidR="0040243B" w:rsidRPr="002A4D42">
        <w:t>творец своего будущего и своей кармы.</w:t>
      </w:r>
    </w:p>
    <w:p w:rsidR="0040243B" w:rsidRDefault="0040243B" w:rsidP="0040243B"/>
    <w:p w:rsidR="0040243B" w:rsidRDefault="00DF4588" w:rsidP="0040243B">
      <w:r>
        <w:rPr>
          <w:b/>
          <w:lang w:val="en-US"/>
        </w:rPr>
        <w:lastRenderedPageBreak/>
        <w:t>1964</w:t>
      </w:r>
      <w:r>
        <w:rPr>
          <w:b/>
        </w:rPr>
        <w:t xml:space="preserve"> г. </w:t>
      </w:r>
      <w:r w:rsidR="0040243B" w:rsidRPr="009D2054">
        <w:rPr>
          <w:b/>
        </w:rPr>
        <w:t>50.</w:t>
      </w:r>
      <w:r w:rsidR="0040243B" w:rsidRPr="002A4D42">
        <w:t xml:space="preserve"> (26). </w:t>
      </w:r>
      <w:r w:rsidR="008A359E" w:rsidRPr="008A359E">
        <w:rPr>
          <w:b/>
        </w:rPr>
        <w:t>(Гуру).</w:t>
      </w:r>
      <w:r w:rsidR="0040243B" w:rsidRPr="002A4D42">
        <w:t xml:space="preserve"> Учитесь у жизни, учитесь на жизни, учитесь везде и всегда. И не только учитесь, но и упражняйте себя всесторонне. Каждую минуту бездействия можно обратить в ступеньку к Свету или в зерно будущих достижений, пока вся жизнь не станет цепью жемчужных причин, идущей в сияющее будущее духа.</w:t>
      </w:r>
    </w:p>
    <w:p w:rsidR="0040243B" w:rsidRDefault="0040243B" w:rsidP="0040243B"/>
    <w:p w:rsidR="0040243B" w:rsidRPr="002A4D42" w:rsidRDefault="00DF4588" w:rsidP="0040243B">
      <w:r>
        <w:rPr>
          <w:b/>
          <w:lang w:val="en-US"/>
        </w:rPr>
        <w:t>1964</w:t>
      </w:r>
      <w:r>
        <w:rPr>
          <w:b/>
        </w:rPr>
        <w:t xml:space="preserve"> г. </w:t>
      </w:r>
      <w:r w:rsidR="0040243B" w:rsidRPr="009D2054">
        <w:rPr>
          <w:b/>
        </w:rPr>
        <w:t>51. (Янв. 16).</w:t>
      </w:r>
      <w:r w:rsidR="0040243B" w:rsidRPr="002A4D42">
        <w:t xml:space="preserve"> За всеми пределами жизни обычной начинается необычное. Необычна Близость Моя и возможность записывать мысли, посылаемые Мною. Феномены будут, когда вера трансмутируется в непреложность (знания). Духовный Отец, Отец (от) Света, Учитель Света, Отец Космический</w:t>
      </w:r>
      <w:r w:rsidR="00D57AEE">
        <w:t xml:space="preserve"> — </w:t>
      </w:r>
      <w:r w:rsidR="0040243B" w:rsidRPr="002A4D42">
        <w:t>из, или от мира необычного. Утверждение необычного</w:t>
      </w:r>
      <w:r w:rsidR="00D57AEE">
        <w:t xml:space="preserve"> — </w:t>
      </w:r>
      <w:r w:rsidR="0040243B" w:rsidRPr="002A4D42">
        <w:t>это введение в сознание жизни Тонкого Мира и соединение ее с жизнью обычной, но в гармонии, без нарушения равновесия психического аппарата и физического здоровья. В этом отличается йогизм от психизма и медиумизма. Приди в Мое Сердце, и стань его частью, и во Мне будь. Мной действуй. Когда Я Вхожу в твое сердце, ты входишь в Мое. И бьются два сердца, как сердце одно. Слияние в духе, слиянье сознаний есть слиянье сердец. Доктрина Сердца</w:t>
      </w:r>
      <w:r w:rsidR="00D57AEE">
        <w:t xml:space="preserve"> — </w:t>
      </w:r>
      <w:r w:rsidR="0040243B" w:rsidRPr="002A4D42">
        <w:t>огненная. Отдай Мне свое сердце, чтобы Мое могло биться в твоем. Это Тайна Адепта. Они молятся, они просят, они умоляют, но сын берет. Это право космического сыновства. Это область Сокровенного Знания. Право Космическое выше всех человеческих уложений. Сын Мой возлюбленный, подними свое сознание над сферами плотного мира, чтобы стало оно поверх, чтобы в сферах Моих утвердиться и чтобы, будучи в мире обычном, быть не от него, но от Моего Мира. Тебе предстоит еще столько узнать и Записей столько оставить еще. Не прилагай мерок времени к тому, что Говорю, ибо даваемые основы</w:t>
      </w:r>
      <w:r w:rsidR="00D57AEE">
        <w:t xml:space="preserve"> — </w:t>
      </w:r>
      <w:r w:rsidR="0040243B" w:rsidRPr="002A4D42">
        <w:t xml:space="preserve">вневременны. Будешь иметь всё, будешь владеть всем, собой овладеешь и всеми оболочками, (но) не во времени, но в Беспредельности. Потому и Дана Беспредельность, что во времени ограничено всё, кроме самого времени, которому нет ни конца, ни начала и которого нет в мире действительности огненной. Не временные мы, и ты не от времени, ибо прежде начала времен Я Есмь. Да! Да! Не к временному в тебе, не к личности твоей малой прилагай Мою речь, но к Триаде Бессмертной своей, высоко над нею стоящей. Немощна плоть, но дух над нею, и немощи плоти дух мощь дает. Бессильна плоть пред огнем, но Йог проходит по раскаленным угольям или их держит в руке, или идет по воде, или поднимает тело на воздух. Это дух мощь дает немощи плоти. Вот ты запись ведешь Моих мыслей. Говорю: можешь писать без конца, ибо беспредельность знания нельзя ограничить листами писаний или (заключить) замкнуть его в форму слов. Всё, всякое знание, когда-либо данное людям и запечатленное ими в какой бы то ни было форме, представляет собою лишь фрагменты Великого Знания, раскрываемого человечеству по мере его эволюционного развития и способности вмещать. Не будет конца неисчерпаемости богатств </w:t>
      </w:r>
      <w:r w:rsidR="0040243B" w:rsidRPr="002A4D42">
        <w:lastRenderedPageBreak/>
        <w:t>пространственных мыслей, посылаемых Мною. Нет конца Царству мира мыслей Моих, ибо оно</w:t>
      </w:r>
      <w:r w:rsidR="00D57AEE">
        <w:t xml:space="preserve"> — </w:t>
      </w:r>
      <w:r w:rsidR="0040243B" w:rsidRPr="002A4D42">
        <w:t>от Беспредельности сущего.</w:t>
      </w:r>
    </w:p>
    <w:p w:rsidR="0040243B" w:rsidRDefault="0040243B" w:rsidP="009D2054">
      <w:pPr>
        <w:pStyle w:val="Quote"/>
      </w:pPr>
      <w:r w:rsidRPr="002A4D42">
        <w:t>Запись сделана рано утром, раньше обычного, затемно, с закрытыми глазами.</w:t>
      </w:r>
    </w:p>
    <w:p w:rsidR="0040243B" w:rsidRDefault="0040243B" w:rsidP="0040243B"/>
    <w:p w:rsidR="0040243B" w:rsidRDefault="00DF4588" w:rsidP="0040243B">
      <w:r>
        <w:rPr>
          <w:b/>
          <w:lang w:val="en-US"/>
        </w:rPr>
        <w:t>1964</w:t>
      </w:r>
      <w:r>
        <w:rPr>
          <w:b/>
        </w:rPr>
        <w:t xml:space="preserve"> г. </w:t>
      </w:r>
      <w:r w:rsidR="0040243B" w:rsidRPr="009D2054">
        <w:rPr>
          <w:b/>
        </w:rPr>
        <w:t xml:space="preserve">52. </w:t>
      </w:r>
      <w:r w:rsidR="008A359E" w:rsidRPr="009D2054">
        <w:rPr>
          <w:b/>
        </w:rPr>
        <w:t>(</w:t>
      </w:r>
      <w:r w:rsidR="008A359E" w:rsidRPr="008A359E">
        <w:rPr>
          <w:b/>
        </w:rPr>
        <w:t>М.А.Й.).</w:t>
      </w:r>
      <w:r w:rsidR="0040243B" w:rsidRPr="002A4D42">
        <w:t xml:space="preserve"> Слияние в духе достигается через оболочки, ибо легче представить. Чем ярче представление, тем сильнее контакт. Детали</w:t>
      </w:r>
      <w:r w:rsidR="00D57AEE">
        <w:t xml:space="preserve"> — </w:t>
      </w:r>
      <w:r w:rsidR="0040243B" w:rsidRPr="002A4D42">
        <w:t>только подробности психотехники. Но рычаг</w:t>
      </w:r>
      <w:r w:rsidR="00D57AEE">
        <w:t xml:space="preserve"> — </w:t>
      </w:r>
      <w:r w:rsidR="0040243B" w:rsidRPr="002A4D42">
        <w:t>в сердце, а рукоять рычага</w:t>
      </w:r>
      <w:r w:rsidR="00D57AEE">
        <w:t xml:space="preserve"> — </w:t>
      </w:r>
      <w:r w:rsidR="0040243B" w:rsidRPr="002A4D42">
        <w:t>в мысли. Две точки священного треугольника, ты</w:t>
      </w:r>
      <w:r w:rsidR="00D57AEE">
        <w:t xml:space="preserve"> — </w:t>
      </w:r>
      <w:r w:rsidR="0040243B" w:rsidRPr="002A4D42">
        <w:t>третья. Помни: Отец, Матерь, сын.</w:t>
      </w:r>
    </w:p>
    <w:p w:rsidR="0040243B" w:rsidRDefault="0040243B" w:rsidP="0040243B"/>
    <w:p w:rsidR="0040243B" w:rsidRDefault="00DF4588" w:rsidP="0040243B">
      <w:r>
        <w:rPr>
          <w:b/>
          <w:lang w:val="en-US"/>
        </w:rPr>
        <w:t>1964</w:t>
      </w:r>
      <w:r>
        <w:rPr>
          <w:b/>
        </w:rPr>
        <w:t xml:space="preserve"> г. </w:t>
      </w:r>
      <w:r w:rsidR="0040243B" w:rsidRPr="009D2054">
        <w:rPr>
          <w:b/>
        </w:rPr>
        <w:t xml:space="preserve">53. </w:t>
      </w:r>
      <w:r w:rsidR="008A359E" w:rsidRPr="009D2054">
        <w:rPr>
          <w:b/>
        </w:rPr>
        <w:t>(Гуру</w:t>
      </w:r>
      <w:r w:rsidR="008A359E" w:rsidRPr="008A359E">
        <w:rPr>
          <w:b/>
        </w:rPr>
        <w:t>).</w:t>
      </w:r>
      <w:r w:rsidR="0040243B" w:rsidRPr="002A4D42">
        <w:t xml:space="preserve"> Но точки у дома</w:t>
      </w:r>
      <w:r w:rsidR="00D57AEE">
        <w:t xml:space="preserve"> — </w:t>
      </w:r>
      <w:r w:rsidR="0040243B" w:rsidRPr="002A4D42">
        <w:t>четыре. Это символ земной устойчивости. И четыре конца ориентиров земных. Жизнь дана на Земле и в земном теле, и по земле же и надо дойти. Четвертая точка, символ устойчивости, упора и направления.</w:t>
      </w:r>
    </w:p>
    <w:p w:rsidR="0040243B" w:rsidRDefault="0040243B" w:rsidP="0040243B"/>
    <w:p w:rsidR="0040243B" w:rsidRDefault="00DF4588" w:rsidP="0040243B">
      <w:r>
        <w:rPr>
          <w:b/>
          <w:lang w:val="en-US"/>
        </w:rPr>
        <w:t>1964</w:t>
      </w:r>
      <w:r>
        <w:rPr>
          <w:b/>
        </w:rPr>
        <w:t xml:space="preserve"> г. </w:t>
      </w:r>
      <w:r w:rsidR="0040243B" w:rsidRPr="00F1796A">
        <w:rPr>
          <w:b/>
        </w:rPr>
        <w:t>54.</w:t>
      </w:r>
      <w:r w:rsidR="0040243B" w:rsidRPr="002A4D42">
        <w:t xml:space="preserve"> (27). </w:t>
      </w:r>
      <w:r w:rsidR="0040243B" w:rsidRPr="00F1796A">
        <w:rPr>
          <w:b/>
        </w:rPr>
        <w:t>(Янв. 17).</w:t>
      </w:r>
      <w:r w:rsidR="0040243B" w:rsidRPr="002A4D42">
        <w:t xml:space="preserve"> (§ 290 и 213 Аум). Личность умирает в каждом воплощении, но накопления ее, собранные за текущую жизнь, сосредоточиваются в зерне, совершенно так же, как все растение кристаллизуется в семени. Под микроскопом форму растения в семени нельзя обнаружить, за исключением семени лотоса, ибо зерно семени относится уже к сфере невидимого, равно как и зерно духа. Конечно, имеется в виду не видимое физическому глазу. Все способности, склонности, особенности характера скрыты в зерне и раскрываются или могут быть раскрыты в каждом новом воплощении полностью или частично, в зависимости от кармических предначертаний. Многие люди знают в себе наличие тех или иных способностей, не нашедших применения в жизни. Бывают случаи, когда эти способности неожиданно вдруг проявляются уже в зрелом возрасте или даже на склоне лет. Необходимо иметь в виду, что карма преследует цель всестороннего гармонического развития Индивидуальности и потому в каждом воплощении ставит в такие условия, когда развивается и крепнет определенная способность или качество. Они должны вырасти и утвердиться, хотя бы на это потребовалось несколько воплощений. При этом растут не только положительные качества. Можно иногда проследить падение духа по ряду последовательных воплощений, когда начинают расти отрицательные качества духа. Иногда и им дают вырасти до всего своего уродства, чтобы человек нашел в себе силы их подавить и предать сожжению. Сразу, в зародыше, не всякое сознание может увидеть сорняк. Очень плодоносны процесс сознательного закладывания зерен желаемых качеств или особенностей характера и твердое знание того, что этот труд даст в будущем, далеком или близком, свои результаты. Сознательность и четкое мышление требуются во всем. Садовник сада сознания заботится о нем неустанно, если знает, что не кончается и не прерывается ничто, но все продолжается в Беспредельность.</w:t>
      </w:r>
    </w:p>
    <w:p w:rsidR="0040243B" w:rsidRDefault="0040243B" w:rsidP="0040243B"/>
    <w:p w:rsidR="0040243B" w:rsidRDefault="00DF4588" w:rsidP="0040243B">
      <w:r>
        <w:rPr>
          <w:b/>
          <w:lang w:val="en-US"/>
        </w:rPr>
        <w:lastRenderedPageBreak/>
        <w:t>1964</w:t>
      </w:r>
      <w:r>
        <w:rPr>
          <w:b/>
        </w:rPr>
        <w:t xml:space="preserve"> г. </w:t>
      </w:r>
      <w:r w:rsidR="0040243B" w:rsidRPr="00F1796A">
        <w:rPr>
          <w:b/>
        </w:rPr>
        <w:t xml:space="preserve">55. </w:t>
      </w:r>
      <w:r w:rsidR="008A359E" w:rsidRPr="00F1796A">
        <w:rPr>
          <w:b/>
        </w:rPr>
        <w:t>(</w:t>
      </w:r>
      <w:r w:rsidR="008A359E" w:rsidRPr="008A359E">
        <w:rPr>
          <w:b/>
        </w:rPr>
        <w:t>Гуру).</w:t>
      </w:r>
      <w:r w:rsidR="0040243B" w:rsidRPr="002A4D42">
        <w:t xml:space="preserve"> «Хороша мудрость с наследством, и особенно для видящих Солнце». В этих словах выражена мысль о тех накоплениях Чаши, с которыми человек приходит, вернее, возвращается на Землю. Углубляясь в жизнеописание последнего воплощения, можно отметить, как просыпался дух и проявлялись его энергии. Устремление к широкому знанию, к изучению прошлого, искание себя и раскрытие внутреннего понимания продолжалось упорно и напряженно, пока миссия жизни не стала четко и ясно определенной. Солнце видел. Этим Солнцем Был Он, Сам Владыка. И тогда наследие прошлых воплощений в сочетании со знанием и лучами Солнца Великого Сердца позволили выполнить миссию жизни, но уже в совершенно новой форме, чем это было в предшествующих воплощениях. Очень поучительно это сравнение двух или трех воплощений, чтобы понять, как действует карма и как разносторонне и разнообразно применяется накопленное сокровище психической энергии. Во всех жизнях действие ее было мощно, но формы проявления различны. Под лучами Солнца, которое видел, прошлые посевы дали обильную жатву и оставили людям богатые результаты этих трудов. Потому повторюсь: «Хороша мудрость с наследством, и особенно для видящих Солнце». Мне это Солнце светило всю жизнь и светит сейчас.</w:t>
      </w:r>
    </w:p>
    <w:p w:rsidR="0040243B" w:rsidRDefault="0040243B" w:rsidP="0040243B"/>
    <w:p w:rsidR="0040243B" w:rsidRDefault="00DF4588" w:rsidP="0040243B">
      <w:r>
        <w:rPr>
          <w:b/>
          <w:lang w:val="en-US"/>
        </w:rPr>
        <w:t>1964</w:t>
      </w:r>
      <w:r>
        <w:rPr>
          <w:b/>
        </w:rPr>
        <w:t xml:space="preserve"> г. </w:t>
      </w:r>
      <w:r w:rsidR="0040243B" w:rsidRPr="00F1796A">
        <w:rPr>
          <w:b/>
        </w:rPr>
        <w:t>56. (Янв. 18).</w:t>
      </w:r>
      <w:r w:rsidR="0040243B" w:rsidRPr="002A4D42">
        <w:t xml:space="preserve"> День Гуру вчерашний начался словами «в мае», которые по самости были отнесены к изменениям в личной жизни, в то время как имелось в виду другое, и полученное днем письмо подтвердило слышанные слова. Действительно, «в мае» будет открыт памятник Юрию. Так знаки даются, но истолкования требуют иного, чем это диктуется соображениями личного порядка. Знаки наступившего года благоприятны. Заботливо их подберите. Все они указуют на непреложность грядущего, намеченного в Плане Владык. Очевидность пусть не заслонит действительности. Осталось семь лет до срока, указанного Гуру. Все это надо учесть и приложить к происходящему. Потому и просыпаются всюду народы, освобождаясь от векового рабства. Великое время великих свершений.</w:t>
      </w:r>
    </w:p>
    <w:p w:rsidR="0040243B" w:rsidRDefault="0040243B" w:rsidP="0040243B"/>
    <w:p w:rsidR="0040243B" w:rsidRDefault="00DF4588" w:rsidP="0040243B">
      <w:r>
        <w:rPr>
          <w:b/>
          <w:lang w:val="en-US"/>
        </w:rPr>
        <w:t>1964</w:t>
      </w:r>
      <w:r>
        <w:rPr>
          <w:b/>
        </w:rPr>
        <w:t xml:space="preserve"> г. </w:t>
      </w:r>
      <w:r w:rsidR="0040243B" w:rsidRPr="00F1796A">
        <w:rPr>
          <w:b/>
        </w:rPr>
        <w:t xml:space="preserve">57. </w:t>
      </w:r>
      <w:r w:rsidR="008A359E" w:rsidRPr="00F1796A">
        <w:rPr>
          <w:b/>
        </w:rPr>
        <w:t>(Гуру</w:t>
      </w:r>
      <w:r w:rsidR="008A359E" w:rsidRPr="008A359E">
        <w:rPr>
          <w:b/>
        </w:rPr>
        <w:t>).</w:t>
      </w:r>
      <w:r w:rsidR="0040243B" w:rsidRPr="002A4D42">
        <w:t xml:space="preserve"> Полное осознание совершенной ошибки исключает повторение ее в будущем. Особые числа месяца особое значение играют в жизни некоторых людей. Мое 17-е число</w:t>
      </w:r>
      <w:r w:rsidR="00D57AEE">
        <w:t xml:space="preserve"> — </w:t>
      </w:r>
      <w:r w:rsidR="0040243B" w:rsidRPr="002A4D42">
        <w:t>тоже. Это было упущено из виду вчера, и некоторые возможности восприятия прошли мимо.</w:t>
      </w:r>
    </w:p>
    <w:p w:rsidR="0040243B" w:rsidRDefault="0040243B" w:rsidP="0040243B"/>
    <w:p w:rsidR="0040243B" w:rsidRDefault="00DF4588" w:rsidP="0040243B">
      <w:r>
        <w:rPr>
          <w:b/>
          <w:lang w:val="en-US"/>
        </w:rPr>
        <w:t>1964</w:t>
      </w:r>
      <w:r>
        <w:rPr>
          <w:b/>
        </w:rPr>
        <w:t xml:space="preserve"> г. </w:t>
      </w:r>
      <w:r w:rsidR="0040243B" w:rsidRPr="00F1796A">
        <w:rPr>
          <w:b/>
        </w:rPr>
        <w:t>58.</w:t>
      </w:r>
      <w:r w:rsidR="0040243B" w:rsidRPr="002A4D42">
        <w:t xml:space="preserve"> (28). </w:t>
      </w:r>
      <w:r w:rsidR="0040243B" w:rsidRPr="00F1796A">
        <w:rPr>
          <w:b/>
        </w:rPr>
        <w:t>(Янв. 19).</w:t>
      </w:r>
      <w:r w:rsidR="0040243B" w:rsidRPr="002A4D42">
        <w:t xml:space="preserve"> Особенностью Архата является непрерывная активность сознания, действующего в каком-либо из проводников. Нет ни спокоя, ни забвения. Открыты бесконечные возможности постоянного упражнения тех или иных способностей и обострения чувств. Это обозначает состояние постоянного </w:t>
      </w:r>
      <w:r w:rsidR="0040243B" w:rsidRPr="002A4D42">
        <w:lastRenderedPageBreak/>
        <w:t>бодрствования. Так же и вы идите силою всею, храня состояние напряженного равновесия.</w:t>
      </w:r>
    </w:p>
    <w:p w:rsidR="0040243B" w:rsidRDefault="0040243B" w:rsidP="0040243B">
      <w:r w:rsidRPr="002A4D42">
        <w:t>Спросят: почему столько слов? Ответьте: чтобы каждый из после идущих мог найти по себе, их прочитавши. Сколько надо сказать, чтобы удовлетворить бесконечное разнообразие человеческих устремлений, и не каких-то избранников, но всех, всех, всех. Вот и надо дать Записи в такой форме, чтобы от них мог почерпнуть каждый. И хорошо, когда носят они характер безличный. Итак, вся жизнь устремленного сознания может состоять в постоянном упражнении способностей и качеств, звучащих на ноту момента (сознания) и потому очень близких и желанных. Это дает упражнению в них интерес и эффективность. И каждое такое делание будет зерном для последующих достижений в далеком или близком будущем, неважно в каком, ибо в беспредельности времени даже далекое становится близким, так как времени нет. Какими бы далекими ни казались следствия, они непреложно наступят. Огненным воображением элемент времени можно убрать, прозревая будущее в настоящем, то есть утверждая действительность огненную. Когда Чую в ученике будущего Архата, Вижу огненную действительность. Вижу ее в настоящем. И тогда Говорю: Утверждаю идущего ко Мне в величии будущего, его индивидуального будущего. И если вам Сказано было «вы боги», то неужели теперь Умалю глубочайшее огненное значение этих огненных слов. Чем выше намечен полет, тем лучше. Чем сильнее размах устремления, тем больше останется даже при неудаче частичной. Когда же ускоряется лет, отпадают, оставаясь внизу, неизжитые тяжкие частицы прошлых свершений, и свободным от них дух ощущает себя. Следовательно, освобождение лежит в силе устремления, дающего крылья для огненного полета ввысь. Быстрота аннулирует силу земных притяжений. Поэтому Говорю: «Устремитесь! И стремитесь всегда. Остановка означает падение, и тогда земные притяжения снова вступают в силу». Вам Говорю: «Устремитесь!»</w:t>
      </w:r>
    </w:p>
    <w:p w:rsidR="0040243B" w:rsidRDefault="0040243B" w:rsidP="0040243B"/>
    <w:p w:rsidR="0040243B" w:rsidRDefault="00DF4588" w:rsidP="0040243B">
      <w:r>
        <w:rPr>
          <w:b/>
          <w:lang w:val="en-US"/>
        </w:rPr>
        <w:t>1964</w:t>
      </w:r>
      <w:r>
        <w:rPr>
          <w:b/>
        </w:rPr>
        <w:t xml:space="preserve"> г. </w:t>
      </w:r>
      <w:r w:rsidR="0040243B" w:rsidRPr="00F1796A">
        <w:rPr>
          <w:b/>
        </w:rPr>
        <w:t>59.</w:t>
      </w:r>
      <w:r w:rsidR="0040243B" w:rsidRPr="002A4D42">
        <w:t xml:space="preserve"> (29). </w:t>
      </w:r>
      <w:r w:rsidR="008A359E" w:rsidRPr="008A359E">
        <w:rPr>
          <w:b/>
        </w:rPr>
        <w:t>(М.А.Й.).</w:t>
      </w:r>
      <w:r w:rsidR="0040243B" w:rsidRPr="002A4D42">
        <w:t xml:space="preserve"> Моими тех называю, кто в стремлении к Свету от Земли оторвался. Радуюсь, если могу сказать «мой». Наша задача</w:t>
      </w:r>
      <w:r w:rsidR="00D57AEE">
        <w:t xml:space="preserve"> — </w:t>
      </w:r>
      <w:r w:rsidR="0040243B" w:rsidRPr="002A4D42">
        <w:t>поднять сознание от Земли к Звездам, от себя</w:t>
      </w:r>
      <w:r w:rsidR="00D57AEE">
        <w:t xml:space="preserve"> — </w:t>
      </w:r>
      <w:r w:rsidR="0040243B" w:rsidRPr="002A4D42">
        <w:t>в океан человечества, чтобы служение эволюции стало возможным. Не имеет значения, в какой форме и как совершается это служение, если оно двигает эволюцию. С эволюцией</w:t>
      </w:r>
      <w:r w:rsidR="00D57AEE">
        <w:t xml:space="preserve"> — </w:t>
      </w:r>
      <w:r w:rsidR="0040243B" w:rsidRPr="002A4D42">
        <w:t>значит, со Светом, а против</w:t>
      </w:r>
      <w:r w:rsidR="00D57AEE">
        <w:t xml:space="preserve"> — </w:t>
      </w:r>
      <w:r w:rsidR="0040243B" w:rsidRPr="002A4D42">
        <w:t>с тьмой, в какой бы форме и под каким бы прикрытием, лозунгами или словами ни происходило это противодействие эволюции, то есть Свету. Внешнее значения не имеет. Важна самая сущность действия. Сотрудничество всех и во всем означает мир на Земле. Идущие против</w:t>
      </w:r>
      <w:r w:rsidR="00D57AEE">
        <w:t xml:space="preserve"> — </w:t>
      </w:r>
      <w:r w:rsidR="0040243B" w:rsidRPr="002A4D42">
        <w:t>враги Света. Сотрудничество и кооперация</w:t>
      </w:r>
      <w:r w:rsidR="00D57AEE">
        <w:t xml:space="preserve"> — </w:t>
      </w:r>
      <w:r w:rsidR="0040243B" w:rsidRPr="002A4D42">
        <w:t>дары эволюции людям.</w:t>
      </w:r>
    </w:p>
    <w:p w:rsidR="0040243B" w:rsidRDefault="0040243B" w:rsidP="0040243B"/>
    <w:p w:rsidR="0040243B" w:rsidRDefault="00DF4588" w:rsidP="0040243B">
      <w:r>
        <w:rPr>
          <w:b/>
          <w:lang w:val="en-US"/>
        </w:rPr>
        <w:t>1964</w:t>
      </w:r>
      <w:r>
        <w:rPr>
          <w:b/>
        </w:rPr>
        <w:t xml:space="preserve"> г. </w:t>
      </w:r>
      <w:r w:rsidR="0040243B" w:rsidRPr="00F1796A">
        <w:rPr>
          <w:b/>
        </w:rPr>
        <w:t xml:space="preserve">60. </w:t>
      </w:r>
      <w:r w:rsidR="008A359E" w:rsidRPr="00F1796A">
        <w:rPr>
          <w:b/>
        </w:rPr>
        <w:t>(Гуру</w:t>
      </w:r>
      <w:r w:rsidR="008A359E" w:rsidRPr="008A359E">
        <w:rPr>
          <w:b/>
        </w:rPr>
        <w:t>).</w:t>
      </w:r>
      <w:r w:rsidR="0040243B" w:rsidRPr="002A4D42">
        <w:t xml:space="preserve"> Шире широкого надо понять происходящее в мире. Увидите мощь напряжения эволюционных течений. Их не </w:t>
      </w:r>
      <w:r w:rsidR="0040243B" w:rsidRPr="002A4D42">
        <w:lastRenderedPageBreak/>
        <w:t>остановить. Действительно, несчастною станет страна, ставшая на защиту старого мира. Ей неудача во всем. Ни золото, ни промышленная мощь не спасут. Верно сравнили: действительно, как обезьяна, зажавшая рукою яблоко в узкогорлом кувшине</w:t>
      </w:r>
      <w:r w:rsidR="00D57AEE">
        <w:t xml:space="preserve"> — </w:t>
      </w:r>
      <w:r w:rsidR="0040243B" w:rsidRPr="002A4D42">
        <w:t>и добычи не хочется выпустить из цепкой руки, и руки не может освободить, не бросив добычи. Так и страна Нового Света, ставшая страной тьмы старого мира. Ей неудача во всем, пока с тьмою идет против Нового Мира.</w:t>
      </w:r>
    </w:p>
    <w:p w:rsidR="0040243B" w:rsidRDefault="0040243B" w:rsidP="00F1796A">
      <w:pPr>
        <w:pStyle w:val="Quote"/>
      </w:pPr>
      <w:r w:rsidRPr="002A4D42">
        <w:t>§ 60 Аум</w:t>
      </w:r>
      <w:r w:rsidR="00D57AEE">
        <w:t xml:space="preserve"> — </w:t>
      </w:r>
      <w:r w:rsidRPr="002A4D42">
        <w:t>видел цифру 60.</w:t>
      </w:r>
    </w:p>
    <w:p w:rsidR="0040243B" w:rsidRDefault="0040243B" w:rsidP="0040243B"/>
    <w:p w:rsidR="0040243B" w:rsidRDefault="00DF4588" w:rsidP="0040243B">
      <w:r>
        <w:rPr>
          <w:b/>
          <w:lang w:val="en-US"/>
        </w:rPr>
        <w:t>1964</w:t>
      </w:r>
      <w:r>
        <w:rPr>
          <w:b/>
        </w:rPr>
        <w:t xml:space="preserve"> г. </w:t>
      </w:r>
      <w:r w:rsidR="0040243B" w:rsidRPr="00F1796A">
        <w:rPr>
          <w:b/>
        </w:rPr>
        <w:t>61.</w:t>
      </w:r>
      <w:r w:rsidR="0040243B" w:rsidRPr="002A4D42">
        <w:t xml:space="preserve"> (30). Внутреннее выявляется во внешнем, и особенно в мелочах. Именно на мелочах, на малых</w:t>
      </w:r>
      <w:r w:rsidR="000246E1">
        <w:rPr>
          <w:lang w:val="en-US"/>
        </w:rPr>
        <w:t xml:space="preserve"> </w:t>
      </w:r>
      <w:r w:rsidR="0040243B" w:rsidRPr="002A4D42">
        <w:t>действиях обнаруживается внутренняя сущность человека. Поэтому, если хотите себя обуздать, или перевоспитать, или очистить, обратите внимание на малые действия. В течение дня их проследив, по ним можно много и ясно увидеть из того, что подлежит исправлению. За каждым таким малым действием скрыт тот или иной изъян сознания. Эти малые, но вредные действия представляют собою рычаги, ухватившись за которые, можно выбросить из сознания вызывающую их причину. Иначе причину не ухватить и с корнем не вырвать. Преображение сознания требует много внимания и много усилий. На действиях малых в течение дня многому можно научиться и многое можно понять, отделив безусловно полезное от безусловно вредного, с тем чтобы от последнего освободиться.</w:t>
      </w:r>
    </w:p>
    <w:p w:rsidR="0040243B" w:rsidRDefault="0040243B" w:rsidP="0040243B">
      <w:r w:rsidRPr="002A4D42">
        <w:t>(31). И еще: Сколько раз Говорил, что каждое праздное слово вредно безусловно. И все же язык продолжает болтать. Как же овладеть мыслью, если не овладеть сперва языком. Оккультная сила звука велика. Она может быть, как и всякая сила, разрушительной или созидательной. Знаете примеры, когда болтливые люди заговаривали себя многословием до болезни и смерти. Знаете, что многие заговаривают себя до головной боли, сердцебиения, припадков и полной исчерпанности психической энергии. Но это крайности. И все же каждое реченное слово</w:t>
      </w:r>
      <w:r w:rsidR="00D57AEE">
        <w:t xml:space="preserve"> — </w:t>
      </w:r>
      <w:r w:rsidRPr="002A4D42">
        <w:t>или собиратель, или расточитель огненной силы. Без контроля над словом, а значит, и контроля над психической энергией, овладения ею не достичь. О словах произносимых помыслим.</w:t>
      </w:r>
    </w:p>
    <w:p w:rsidR="0040243B" w:rsidRDefault="0040243B" w:rsidP="0040243B"/>
    <w:p w:rsidR="0040243B" w:rsidRDefault="00DF4588" w:rsidP="0040243B">
      <w:r>
        <w:rPr>
          <w:b/>
          <w:lang w:val="en-US"/>
        </w:rPr>
        <w:t>1964</w:t>
      </w:r>
      <w:r>
        <w:rPr>
          <w:b/>
        </w:rPr>
        <w:t xml:space="preserve"> г. </w:t>
      </w:r>
      <w:r w:rsidR="0040243B" w:rsidRPr="00F1796A">
        <w:rPr>
          <w:b/>
        </w:rPr>
        <w:t>62.</w:t>
      </w:r>
      <w:r w:rsidR="0040243B" w:rsidRPr="002A4D42">
        <w:t xml:space="preserve"> (32). </w:t>
      </w:r>
      <w:r w:rsidR="008A359E" w:rsidRPr="008A359E">
        <w:rPr>
          <w:b/>
        </w:rPr>
        <w:t>(М.А.Й.).</w:t>
      </w:r>
      <w:r w:rsidR="0040243B" w:rsidRPr="002A4D42">
        <w:t xml:space="preserve"> Ненасытность к утверждению явления Блага всегда хороша. В ней уявляется магнитная сила, привлекающая к себе частицы Блага. Благо и благодать притекают в сознание по зову и устремлению к ним сердца. Сердце</w:t>
      </w:r>
      <w:r w:rsidR="00D57AEE">
        <w:t xml:space="preserve"> — </w:t>
      </w:r>
      <w:r w:rsidR="0040243B" w:rsidRPr="002A4D42">
        <w:t xml:space="preserve">это одноподобный магнит с энергиями Высшего Мира. Эти энергии сердца можно приводить в действие сознательно. Пословица «Сердце сердцу весть подает» выражает действие оккультного закона. Связь созвучных сердец огненной нитью прорезает пространство. По этой нити идут энергии взаимообмена. Именно на взаимности основан этот животворный и светоносный обмен. Зов и отклик и тут же обмен искрами Света. Зовется это Колесом </w:t>
      </w:r>
      <w:r w:rsidR="0040243B" w:rsidRPr="002A4D42">
        <w:lastRenderedPageBreak/>
        <w:t>сотрудничества. Люблю, люблю, люблю, и помню, помню, помню, и жду, жду, жду.</w:t>
      </w:r>
    </w:p>
    <w:p w:rsidR="0040243B" w:rsidRDefault="0040243B" w:rsidP="0040243B"/>
    <w:p w:rsidR="0040243B" w:rsidRDefault="00DF4588" w:rsidP="0040243B">
      <w:r>
        <w:rPr>
          <w:b/>
          <w:lang w:val="en-US"/>
        </w:rPr>
        <w:t>1964</w:t>
      </w:r>
      <w:r>
        <w:rPr>
          <w:b/>
        </w:rPr>
        <w:t xml:space="preserve"> г. </w:t>
      </w:r>
      <w:r w:rsidR="0040243B" w:rsidRPr="00F1796A">
        <w:rPr>
          <w:b/>
        </w:rPr>
        <w:t>63.</w:t>
      </w:r>
      <w:r w:rsidR="0040243B" w:rsidRPr="002A4D42">
        <w:t xml:space="preserve"> (33). </w:t>
      </w:r>
      <w:r w:rsidR="008A359E" w:rsidRPr="008A359E">
        <w:rPr>
          <w:b/>
        </w:rPr>
        <w:t>(Гуру).</w:t>
      </w:r>
      <w:r w:rsidR="0040243B" w:rsidRPr="002A4D42">
        <w:t xml:space="preserve"> Когда незримое борется с видимостью за свое утверждение, его нужно принять всем сознанием, всем сердцем, пока не укоренится оно прочно и непоколебимо. Видимое есть отрицание невидимого, если принимать его в аспекте обычности. Но мы за необычность. И потому к нам подход необычен. Кто дорогу нашел, тот хорошо это знает. Не будем смущаться почти неуловимою тонкостью чувствований и восприятий</w:t>
      </w:r>
      <w:r w:rsidR="00D57AEE">
        <w:t xml:space="preserve"> — </w:t>
      </w:r>
      <w:r w:rsidR="0040243B" w:rsidRPr="002A4D42">
        <w:t>в этом особенность Незримого Мира. И даже выражение «Мир Незримый» неверно, ибо он зрим, хотя и требует утонченного сердца. Утверждая наличие незримых путей, подходим и приближаемся к осознанию действительности трех миров.</w:t>
      </w:r>
    </w:p>
    <w:p w:rsidR="0040243B" w:rsidRDefault="0040243B" w:rsidP="0040243B"/>
    <w:p w:rsidR="0040243B" w:rsidRDefault="00DF4588" w:rsidP="0040243B">
      <w:r>
        <w:rPr>
          <w:b/>
          <w:lang w:val="en-US"/>
        </w:rPr>
        <w:t>1964</w:t>
      </w:r>
      <w:r>
        <w:rPr>
          <w:b/>
        </w:rPr>
        <w:t xml:space="preserve"> г. </w:t>
      </w:r>
      <w:r w:rsidR="0040243B" w:rsidRPr="00F1796A">
        <w:rPr>
          <w:b/>
        </w:rPr>
        <w:t>64.</w:t>
      </w:r>
      <w:r w:rsidR="0040243B" w:rsidRPr="002A4D42">
        <w:t xml:space="preserve"> (34). </w:t>
      </w:r>
      <w:r w:rsidR="0040243B" w:rsidRPr="00F1796A">
        <w:rPr>
          <w:b/>
        </w:rPr>
        <w:t>(Янв. 20).</w:t>
      </w:r>
      <w:r w:rsidR="0040243B" w:rsidRPr="002A4D42">
        <w:t xml:space="preserve"> Дальние Миры далеки по земному масштабу. Они близки в измерениях высших. Близость по соответствию. Каждому человеку близка его ведущая планета, знает он об этом или нет. Кому-то близки камни соседних планет. Есть и такие сознания. Устремление к Дальним Мирам их приближает. Но необходимо к ним устремиться. Устремление это отрывает дух от Земли. Надо же, наконец, понять, что мысль пребывает около объекта своего устремления. А где мысль, там и сознание. Все это становится реальностью после перехода в Мир Тонкий. Но устремление должно быть оформлено и утверждено на Земле. Начинание ведется с Земли. Земля как бы отправная точка к Далеким Мирам. Надо на что-то опереться, чтобы оттолкнуться в пространстве. Такой точкой опоры будет Земля.</w:t>
      </w:r>
      <w:r w:rsidR="00F1796A">
        <w:rPr>
          <w:lang w:val="en-US"/>
        </w:rPr>
        <w:t xml:space="preserve"> </w:t>
      </w:r>
      <w:r w:rsidR="0040243B" w:rsidRPr="002A4D42">
        <w:t>Если бы темные преуспели и взорвали планету, человечество лишилось бы своей опоры в пространстве и его эволюция была бы приостановлена до тех пор, пока не была бы приспособлена для него другая планета, на что потребовалось бы снова бесконечное количество времени. Только немногие ушли бы на высшие планеты. Камни соседних планет для эволюции непригодны. Земля</w:t>
      </w:r>
      <w:r w:rsidR="00D57AEE">
        <w:t xml:space="preserve"> — </w:t>
      </w:r>
      <w:r w:rsidR="0040243B" w:rsidRPr="002A4D42">
        <w:t>это Космический Дом человечества. Он требует заботы о нем. Невежды делают все возможное, чтобы нарушить в нем жизнь. Сейчас, благодаря мощному развитию науки и техники, имеются очень большие возможности его приукрасить, прекратить расхищение его богатств и разрушение его покровов.</w:t>
      </w:r>
    </w:p>
    <w:p w:rsidR="0040243B" w:rsidRDefault="0040243B" w:rsidP="0040243B"/>
    <w:p w:rsidR="0040243B" w:rsidRDefault="00DF4588" w:rsidP="0040243B">
      <w:r>
        <w:rPr>
          <w:b/>
          <w:lang w:val="en-US"/>
        </w:rPr>
        <w:t>1964</w:t>
      </w:r>
      <w:r>
        <w:rPr>
          <w:b/>
        </w:rPr>
        <w:t xml:space="preserve"> г. </w:t>
      </w:r>
      <w:r w:rsidR="0040243B" w:rsidRPr="00F1796A">
        <w:rPr>
          <w:b/>
        </w:rPr>
        <w:t>65.</w:t>
      </w:r>
      <w:r w:rsidR="0040243B" w:rsidRPr="002A4D42">
        <w:t xml:space="preserve"> (35). </w:t>
      </w:r>
      <w:r w:rsidR="008A359E" w:rsidRPr="008A359E">
        <w:rPr>
          <w:b/>
        </w:rPr>
        <w:t>(М.А.Й.).</w:t>
      </w:r>
      <w:r w:rsidR="0040243B" w:rsidRPr="002A4D42">
        <w:t xml:space="preserve"> Выкачивание природных ресурсов имеет предел. Потому придется озаботиться нахождением нового вида энергии. Думают много об использовании земных недр, но упускают недра пространства. Новая энергия будет извлечена из пространства, энергетические запасы которого неистощимы. Все, что имеет Земля, получено ею из пространства. Фохат, пара-Фохат, Материя Люцида, Материя Matrix</w:t>
      </w:r>
      <w:r w:rsidR="00D57AEE">
        <w:t xml:space="preserve"> — </w:t>
      </w:r>
      <w:r w:rsidR="0040243B" w:rsidRPr="002A4D42">
        <w:t xml:space="preserve">все это виды пространственных энергий, которые когда-то поступят в распоряжение человечества. Но </w:t>
      </w:r>
      <w:r w:rsidR="0040243B" w:rsidRPr="002A4D42">
        <w:lastRenderedPageBreak/>
        <w:t>аппаратом, который будет в состоянии применить и использовать их, в основном окажется микрокосм человека</w:t>
      </w:r>
      <w:r w:rsidR="00D57AEE">
        <w:t xml:space="preserve"> — </w:t>
      </w:r>
      <w:r w:rsidR="0040243B" w:rsidRPr="002A4D42">
        <w:t>проводник тончайших огненных энергий. Задача Владык вооружить человека без единого аппарата. Все возможности к этому сосредоточены в людях, в человеческом организме и его проводниках. Это область будущего знания и будущих достижений. Агни Йога дана как путь к овладению огненными энергиями Космоса. Великая Эпоха Агни Йоги уже началась. Но люди, наследники космических богатств, еще отрицают великие возможности будущего.</w:t>
      </w:r>
    </w:p>
    <w:p w:rsidR="0040243B" w:rsidRDefault="0040243B" w:rsidP="0040243B"/>
    <w:p w:rsidR="0040243B" w:rsidRDefault="00DF4588" w:rsidP="0040243B">
      <w:pPr>
        <w:rPr>
          <w:lang w:val="en-US"/>
        </w:rPr>
      </w:pPr>
      <w:r>
        <w:rPr>
          <w:b/>
          <w:lang w:val="en-US"/>
        </w:rPr>
        <w:t>1964</w:t>
      </w:r>
      <w:r>
        <w:rPr>
          <w:b/>
        </w:rPr>
        <w:t xml:space="preserve"> г. </w:t>
      </w:r>
      <w:r w:rsidR="0040243B" w:rsidRPr="00F1796A">
        <w:rPr>
          <w:b/>
        </w:rPr>
        <w:t>66.</w:t>
      </w:r>
      <w:r w:rsidR="0040243B" w:rsidRPr="002A4D42">
        <w:t xml:space="preserve"> (36). </w:t>
      </w:r>
      <w:r w:rsidR="008A359E" w:rsidRPr="008A359E">
        <w:rPr>
          <w:b/>
        </w:rPr>
        <w:t>(Гуру).</w:t>
      </w:r>
      <w:r w:rsidR="0040243B" w:rsidRPr="002A4D42">
        <w:t xml:space="preserve"> Настоящее вытекает из прошлого, а будущее из настоящего. Этим настоящее ценно. Ныне в нем может дух утверждать будущее свое, закладывая камни основания будущих построений. В будущем все достижимо, но даже само понятие вседостижимости надо заложить и утвердить в настоящем. Напрасно многие думают, что мечта нереальна. Наоборот, именно мечтою творится будущее человечества. Имеются в виду не безвольные и бесцельные мечтания и блуждания мысли, но творческая, огненная мечта, созидающая ступени эволюции жизни. Где бы ни рождалась такая пламенная мечта-мысль, в далеких горах, или кабинете ученого, или лаборатории, она творит жизнь. Жизнь мыслью творится.</w:t>
      </w:r>
    </w:p>
    <w:p w:rsidR="0040243B" w:rsidRPr="00F1796A" w:rsidRDefault="0040243B" w:rsidP="0040243B">
      <w:pPr>
        <w:rPr>
          <w:lang w:val="en-US"/>
        </w:rPr>
      </w:pPr>
    </w:p>
    <w:p w:rsidR="0040243B" w:rsidRDefault="0040243B" w:rsidP="00F1796A">
      <w:pPr>
        <w:pStyle w:val="Quote"/>
      </w:pPr>
      <w:r w:rsidRPr="002A4D42">
        <w:t>Видел сны, что брил одержимого, хотя и осознавал это. Потом проснулся, потом опять видел его и сказал: «Не надо много болтать».</w:t>
      </w:r>
    </w:p>
    <w:p w:rsidR="0040243B" w:rsidRDefault="00DF4588" w:rsidP="0040243B">
      <w:r>
        <w:rPr>
          <w:b/>
          <w:lang w:val="en-US"/>
        </w:rPr>
        <w:t>1964</w:t>
      </w:r>
      <w:r>
        <w:rPr>
          <w:b/>
        </w:rPr>
        <w:t xml:space="preserve"> г. </w:t>
      </w:r>
      <w:r w:rsidR="0040243B" w:rsidRPr="00C52C1E">
        <w:rPr>
          <w:b/>
        </w:rPr>
        <w:t>67.</w:t>
      </w:r>
      <w:r w:rsidR="0040243B" w:rsidRPr="002A4D42">
        <w:t xml:space="preserve"> (37). Утром слышал слово «неприятность». Нарушение равновесия стихий все время усиливается. Неспокойна природа. Это сильно отзывается на состоянии человеческого организма, вызывая различные расстройства. Конца пока не предвидится, так как в конечном итоге регулятор состояния равновесия планеты</w:t>
      </w:r>
      <w:r w:rsidR="00D57AEE">
        <w:t xml:space="preserve"> — </w:t>
      </w:r>
      <w:r w:rsidR="0040243B" w:rsidRPr="002A4D42">
        <w:t>сам человек. Одно неуравновесие действует на другое, планетное</w:t>
      </w:r>
      <w:r w:rsidR="00D57AEE">
        <w:t xml:space="preserve"> — </w:t>
      </w:r>
      <w:r w:rsidR="0040243B" w:rsidRPr="002A4D42">
        <w:t>на человеческое и человеческое</w:t>
      </w:r>
      <w:r w:rsidR="00D57AEE">
        <w:t xml:space="preserve"> — </w:t>
      </w:r>
      <w:r w:rsidR="0040243B" w:rsidRPr="002A4D42">
        <w:t>на планету. Получается круг безысходности. Но это на плане земном. Решение в духе. Только духом можно разрубить гордиев узел явлений. Мир и кооперация между всеми народами Земли и мир в сознании каждого, то есть равновесие, заставят стихии войти в берега и огненные энергии пространства</w:t>
      </w:r>
      <w:r w:rsidR="00D57AEE">
        <w:t xml:space="preserve"> — </w:t>
      </w:r>
      <w:r w:rsidR="0040243B" w:rsidRPr="002A4D42">
        <w:t>служить человеку во благо, то есть на созидание, а не на разрушение. О кооперации человека с природой думают мало. Мощные энергии человеческого организма, взаимодействующие с окружающим миром, отрицаются вовсе. Не будет умиротворения и равновесия в стихиях планеты, пока человек не установит его в океане сознаний всего человечества.</w:t>
      </w:r>
    </w:p>
    <w:p w:rsidR="0040243B" w:rsidRDefault="0040243B" w:rsidP="0040243B"/>
    <w:p w:rsidR="0040243B" w:rsidRDefault="00DF4588" w:rsidP="0040243B">
      <w:r>
        <w:rPr>
          <w:b/>
          <w:lang w:val="en-US"/>
        </w:rPr>
        <w:t>1964</w:t>
      </w:r>
      <w:r>
        <w:rPr>
          <w:b/>
        </w:rPr>
        <w:t xml:space="preserve"> г. </w:t>
      </w:r>
      <w:r w:rsidR="0040243B" w:rsidRPr="00C52C1E">
        <w:rPr>
          <w:b/>
        </w:rPr>
        <w:t>68.</w:t>
      </w:r>
      <w:r w:rsidR="0040243B" w:rsidRPr="002A4D42">
        <w:t xml:space="preserve"> (38). </w:t>
      </w:r>
      <w:r w:rsidR="008A359E" w:rsidRPr="008A359E">
        <w:rPr>
          <w:b/>
        </w:rPr>
        <w:t>(М.А.Й.).</w:t>
      </w:r>
      <w:r w:rsidR="0040243B" w:rsidRPr="002A4D42">
        <w:t xml:space="preserve"> Даже в мире духовном для познавания или представления нужна какая-то форма. В форму выливается и звук, и цвет, и запах, иначе их не воспринять. Мир без форм для обычного сознания недоступен, хотя многие понятия, как, например, </w:t>
      </w:r>
      <w:r w:rsidR="0040243B" w:rsidRPr="002A4D42">
        <w:lastRenderedPageBreak/>
        <w:t>любовь, мужество, преданность и другие, сами по себе лишены формы. Только когда проявляются они у живых существ в действии, кажутся они облеченными в формы, хотя в действительности наблюдаются только внешние выражения того, что невидимо и что лишено формы. Существование явлений без форм, мир без форм, Арупа</w:t>
      </w:r>
      <w:r w:rsidR="00D57AEE">
        <w:t xml:space="preserve"> — </w:t>
      </w:r>
      <w:r w:rsidR="0040243B" w:rsidRPr="002A4D42">
        <w:t>признается мыслью Востока. Понятие Арупа можно принять как синтез всех явлений определенного порядка, как бы составляющий их сущность, или душу, не в отдельных индивидуальных манифестациях, но в самой основе, взятой вне внешних ее выявлений. Нечто подобное можно найти в невидимой, скрытой от глаза и микроскопа, даже электронного, сущности семени, в котором вне или внутри видимой формы сосредоточены невидимые прошлые и будущие формы данного вида растительной или животной жизни. Сущность явления скрыта от постижения обычным умом, ибо касается великого Закона причинности. Для начала придется принять положение, что мир без формы существует как причина причин.</w:t>
      </w:r>
    </w:p>
    <w:p w:rsidR="0040243B" w:rsidRDefault="0040243B" w:rsidP="0040243B"/>
    <w:p w:rsidR="0040243B" w:rsidRDefault="00DF4588" w:rsidP="0040243B">
      <w:r>
        <w:rPr>
          <w:b/>
          <w:lang w:val="en-US"/>
        </w:rPr>
        <w:t>1964</w:t>
      </w:r>
      <w:r>
        <w:rPr>
          <w:b/>
        </w:rPr>
        <w:t xml:space="preserve"> г. </w:t>
      </w:r>
      <w:r w:rsidR="0040243B" w:rsidRPr="00C52C1E">
        <w:rPr>
          <w:b/>
        </w:rPr>
        <w:t>69.</w:t>
      </w:r>
      <w:r w:rsidR="0040243B" w:rsidRPr="002A4D42">
        <w:t xml:space="preserve"> (39). </w:t>
      </w:r>
      <w:r w:rsidR="008A359E" w:rsidRPr="008A359E">
        <w:rPr>
          <w:b/>
        </w:rPr>
        <w:t>(Гуру).</w:t>
      </w:r>
      <w:r w:rsidR="0040243B" w:rsidRPr="002A4D42">
        <w:t xml:space="preserve"> Майтрейя на Землю Несет мир согласованности. Майтрейя Идет, чтобы Установить мир на Земле. Майтрейя Управит стихиями, но надо Владыку принять, ибо только через сердца человеческие Его Свет быть может воспринят и передан в мир для распространения в нем. Можно или принять, или отвергнуть. Принятие будет означать жизнь и созидание, непринятие</w:t>
      </w:r>
      <w:r w:rsidR="00D57AEE">
        <w:t xml:space="preserve"> — </w:t>
      </w:r>
      <w:r w:rsidR="0040243B" w:rsidRPr="002A4D42">
        <w:t>разрушение и смерть. Владыка Идет.</w:t>
      </w:r>
    </w:p>
    <w:p w:rsidR="0040243B" w:rsidRDefault="0040243B" w:rsidP="0040243B"/>
    <w:p w:rsidR="0040243B" w:rsidRDefault="00DF4588" w:rsidP="00C52C1E">
      <w:r>
        <w:rPr>
          <w:b/>
          <w:lang w:val="en-US"/>
        </w:rPr>
        <w:t>1964</w:t>
      </w:r>
      <w:r>
        <w:rPr>
          <w:b/>
        </w:rPr>
        <w:t xml:space="preserve"> г. </w:t>
      </w:r>
      <w:r w:rsidR="0040243B" w:rsidRPr="00C52C1E">
        <w:rPr>
          <w:b/>
        </w:rPr>
        <w:t>70.</w:t>
      </w:r>
      <w:r w:rsidR="0040243B" w:rsidRPr="002A4D42">
        <w:t xml:space="preserve"> (40). </w:t>
      </w:r>
      <w:r w:rsidR="0040243B" w:rsidRPr="00C52C1E">
        <w:rPr>
          <w:b/>
        </w:rPr>
        <w:t>(Янв. 22).</w:t>
      </w:r>
      <w:r w:rsidR="0040243B" w:rsidRPr="002A4D42">
        <w:t xml:space="preserve"> «И[исус], Мория, Майтрейя. В Одном</w:t>
      </w:r>
      <w:r w:rsidR="00D57AEE">
        <w:t xml:space="preserve"> — </w:t>
      </w:r>
      <w:r w:rsidR="0040243B" w:rsidRPr="002A4D42">
        <w:t>три: прошедшее, настоящее, будущее. И путь в будущее через Него, ибо Он и есть Путь».</w:t>
      </w:r>
      <w:r w:rsidR="00C52C1E">
        <w:rPr>
          <w:lang w:val="en-US"/>
        </w:rPr>
        <w:t xml:space="preserve"> </w:t>
      </w:r>
      <w:r w:rsidR="0040243B" w:rsidRPr="002A4D42">
        <w:t>Так говорит себе ученик и в жизни своей поспешает, ибо и он, ученик, тоже трех имеет в себе: того, кем он был в прошлом, того, кто он есть в настоящем, и того, кем он станет в будущем. Понимание себя таким, каким станет, должен стать он в будущем, импульс и силу дает утверждать этот лик в настоящем. Ведь силы в себе надо найти преодолеть в себе ветхого человека. Упорство его, ветхого, невероятно, ибо он и есть то личное «я» человека, которое он принимает за себя. Сколько времени потребовалось на сформирование этого «я». И когда оно уже оформлено, оказывается, что это «я»</w:t>
      </w:r>
      <w:r w:rsidR="00D57AEE">
        <w:t xml:space="preserve"> — </w:t>
      </w:r>
      <w:r w:rsidR="0040243B" w:rsidRPr="002A4D42">
        <w:t>только кокон, только носитель другого, большого «Я», которое должно родиться из малого. Но кокон отбрасывается за ненадобностью, когда у бабочки вырастают крылья. Точно так же и малое «я» оказывается ненужным, когда вырастает большое. Астрал</w:t>
      </w:r>
      <w:r w:rsidR="00D57AEE">
        <w:t xml:space="preserve"> — </w:t>
      </w:r>
      <w:r w:rsidR="0040243B" w:rsidRPr="002A4D42">
        <w:t>главный носитель малого «я». Ненужной становится и эта оболочка, выполнившая свой эволюционный долг. Все это так. И все же расстаться с привычным носителем малого «я», равно как и с самим этим «я»,</w:t>
      </w:r>
      <w:r w:rsidR="00D57AEE">
        <w:t xml:space="preserve"> — </w:t>
      </w:r>
      <w:r w:rsidR="0040243B" w:rsidRPr="002A4D42">
        <w:t xml:space="preserve">трудно необычайно. Трудно пробить скорлупу своего аурического яйца и выйти из него на пространственный простор. Малому «я» там нет места. Оно служит только помехою свободе пространственной жизни. </w:t>
      </w:r>
      <w:r w:rsidR="0040243B" w:rsidRPr="002A4D42">
        <w:lastRenderedPageBreak/>
        <w:t>За примерами далеко не надо ходить. Даже чтобы сосредоточиться на Мне и начать и закончить очередную запись, надо совершенно от себя, от своего малого «я», отрешиться. Оно наполнено своим, своими личными переживаниями и мыслями, которые никому не нужны, не интересны и ограничены кругом дел личных. Мы же вошли в сферу мыслей сверхличных, касающихся каждого духа, устремленного к Свету, и потому сфера личная, сфера малая, сфера астральных эмоций власти над нами в эти минуты уже не имеет. Необходимо понять и отметить, что чем меньше и короче явление, тем более оно личное и тем более замкнутый характер имеет оно, и наоборот: длительность дел и явлений, мыслей и слов зависит от их сверхличной космопространственной природы. Можно ясно увидеть, как мысли философов, великих философов и Великих Учителей Жизни переживают века и тысячелетия, неся на себе печать вневременности, или Вечности. В личности малой и в Индивидуальности человека очень резко выражены: в первой</w:t>
      </w:r>
      <w:r w:rsidR="00D57AEE">
        <w:t xml:space="preserve"> — </w:t>
      </w:r>
      <w:r w:rsidR="0040243B" w:rsidRPr="002A4D42">
        <w:t>временность, во второй</w:t>
      </w:r>
      <w:r w:rsidR="00D57AEE">
        <w:t xml:space="preserve"> — </w:t>
      </w:r>
      <w:r w:rsidR="0040243B" w:rsidRPr="002A4D42">
        <w:t>вневременность, непреходящее, или Вечность. С этою меркою и будем подходить к пониманию человеческой сущности. Ею и будем измерять величие или ничтожество человека. Каждою личною мыслью человек умаляет себя, каждой сверхличною мыслью себя возвышает. Нет личных мыслей у Нас, нет у Посланников Наших, не должно быть их и у вас, идущих за Мною.</w:t>
      </w:r>
    </w:p>
    <w:p w:rsidR="0040243B" w:rsidRDefault="0040243B" w:rsidP="0040243B"/>
    <w:p w:rsidR="0040243B" w:rsidRDefault="00DF4588" w:rsidP="0040243B">
      <w:r>
        <w:rPr>
          <w:b/>
          <w:lang w:val="en-US"/>
        </w:rPr>
        <w:t>1964</w:t>
      </w:r>
      <w:r>
        <w:rPr>
          <w:b/>
        </w:rPr>
        <w:t xml:space="preserve"> г. </w:t>
      </w:r>
      <w:r w:rsidR="0040243B" w:rsidRPr="00C52C1E">
        <w:rPr>
          <w:b/>
        </w:rPr>
        <w:t>71.</w:t>
      </w:r>
      <w:r w:rsidR="0040243B" w:rsidRPr="002A4D42">
        <w:t xml:space="preserve"> (41). </w:t>
      </w:r>
      <w:r w:rsidR="008A359E" w:rsidRPr="008A359E">
        <w:rPr>
          <w:b/>
        </w:rPr>
        <w:t>(М.А.Й.).</w:t>
      </w:r>
      <w:r w:rsidR="0040243B" w:rsidRPr="002A4D42">
        <w:t xml:space="preserve"> Пределом слияния в духе может быть только полнота этого слияния. Что же тогда происходит? Утрата индивидуального начала? Нет, не утрата его, но расширение. Два стали одно, но большое, не слитое вместе, но обогатившееся взаимным обменом и соединением энергий. Две гармонически сочетанные ауры могут творить чудеса. Все зависит от степени напряжения объединения, или слияния. Именно не порабощение, не подавление, не одержание, но взаимообмен тончайших энергий, яро обогащающий объединившиеся сознания. Конечно, дающий дает. И имеющий больше отдает больше получающего. Но и дающий так же нуждается в том, кому он дает, как и получающий, ибо даяние в природе дающего. Каждый духовный водитель может представить себе свои чувства и свое состояние, если бы некому было давать. Поэтому нужда друг в друге взаимная. Хочу подчеркнуть значимость духовного взаимообмена энергий, именно взаимообмена. Без него</w:t>
      </w:r>
      <w:r w:rsidR="00D57AEE">
        <w:t xml:space="preserve"> — </w:t>
      </w:r>
      <w:r w:rsidR="0040243B" w:rsidRPr="002A4D42">
        <w:t>пожирание чужой силы и вампиризм. Именно принести надо свое, чтобы получить. О приносимых кувшинах недаром упоминалось. Непринесший не может получить. Имеющему дается, а у неимеющего отнимается и то, что имеет. В этом закон взаимообмена, который называется Колесом сотрудничества. При пожирании чужой энергии пожиратель пользы не получает, ибо даром полученное расточается тут же бездумно. Дырявое решето или бездонная бочка</w:t>
      </w:r>
      <w:r w:rsidR="00D57AEE">
        <w:t xml:space="preserve"> — </w:t>
      </w:r>
      <w:r w:rsidR="0040243B" w:rsidRPr="002A4D42">
        <w:t xml:space="preserve">хорошие символы для пожирателей психической энергии. Но как радостен, как вдохновляющ плодоносный взаимный обмен. Истинный </w:t>
      </w:r>
      <w:r w:rsidR="0040243B" w:rsidRPr="002A4D42">
        <w:lastRenderedPageBreak/>
        <w:t>ученик</w:t>
      </w:r>
      <w:r w:rsidR="00D57AEE">
        <w:t xml:space="preserve"> — </w:t>
      </w:r>
      <w:r w:rsidR="0040243B" w:rsidRPr="002A4D42">
        <w:t>радость Учителю, ибо приносит всегда. Приходящие и принесшие, где вы? Насытим все устремления ваши. Именем Владыки вам говорю, всех насытим и мерою полной дадим.</w:t>
      </w:r>
    </w:p>
    <w:p w:rsidR="0040243B" w:rsidRDefault="0040243B" w:rsidP="0040243B"/>
    <w:p w:rsidR="0040243B" w:rsidRDefault="00DF4588" w:rsidP="0040243B">
      <w:r>
        <w:rPr>
          <w:b/>
          <w:lang w:val="en-US"/>
        </w:rPr>
        <w:t>1964</w:t>
      </w:r>
      <w:r>
        <w:rPr>
          <w:b/>
        </w:rPr>
        <w:t xml:space="preserve"> г. </w:t>
      </w:r>
      <w:r w:rsidR="0040243B" w:rsidRPr="00C52C1E">
        <w:rPr>
          <w:b/>
        </w:rPr>
        <w:t>72.</w:t>
      </w:r>
      <w:r w:rsidR="0040243B" w:rsidRPr="002A4D42">
        <w:t xml:space="preserve"> (42). </w:t>
      </w:r>
      <w:r w:rsidR="008A359E" w:rsidRPr="008A359E">
        <w:rPr>
          <w:b/>
        </w:rPr>
        <w:t>(Гуру).</w:t>
      </w:r>
      <w:r w:rsidR="0040243B" w:rsidRPr="002A4D42">
        <w:t xml:space="preserve"> Спросят, обязательно спросят, что же мы должны принести? Ответьте: преданность, любовь и устремление. Они и будут корзинами, в которые можно будет собрать даваемое. Но люди предпочитают приносить деньги или другие ценности, полагая, что предметы и вещи, металл или камни заменят нужные качества духа. По внешним приношениям можно судить об оскудении духа. Забыли о том, что приношение совершается в духе. Так духовное заменили земным. И еще удивлялись, почему живой огонь жизни ушел из золоченых храмов. Но вот время пришло снова провозгласить примат духа и указать, что дары к храму жизни каждый должен принесть, но от духа и в сердце.</w:t>
      </w:r>
    </w:p>
    <w:p w:rsidR="0040243B" w:rsidRDefault="0040243B" w:rsidP="0040243B"/>
    <w:p w:rsidR="0040243B" w:rsidRDefault="00DF4588" w:rsidP="0040243B">
      <w:r>
        <w:rPr>
          <w:b/>
          <w:lang w:val="en-US"/>
        </w:rPr>
        <w:t>1964</w:t>
      </w:r>
      <w:r>
        <w:rPr>
          <w:b/>
        </w:rPr>
        <w:t xml:space="preserve"> г. </w:t>
      </w:r>
      <w:r w:rsidR="0040243B" w:rsidRPr="00C52C1E">
        <w:rPr>
          <w:b/>
        </w:rPr>
        <w:t>73.</w:t>
      </w:r>
      <w:r w:rsidR="0040243B" w:rsidRPr="002A4D42">
        <w:t xml:space="preserve"> (Запись сделана на днях). Торопиться нельзя, отчаиваться тоже. Все будет в свое время.</w:t>
      </w:r>
    </w:p>
    <w:p w:rsidR="0040243B" w:rsidRDefault="0040243B" w:rsidP="0040243B">
      <w:r w:rsidRPr="002A4D42">
        <w:t>Республики раньше, и теперь, и в будущем</w:t>
      </w:r>
      <w:r w:rsidR="00D57AEE">
        <w:t xml:space="preserve"> — </w:t>
      </w:r>
      <w:r w:rsidRPr="002A4D42">
        <w:t>несравнимы.</w:t>
      </w:r>
    </w:p>
    <w:p w:rsidR="0040243B" w:rsidRDefault="0040243B" w:rsidP="0040243B">
      <w:r w:rsidRPr="002A4D42">
        <w:t>Дадут (желаемое), не могут не дать (мне). Это весьма сложно. Все Подготовим, Дадим просимое. Хорошо будет. (Такие) кармические сообщения записывай отдельно и всё личное.</w:t>
      </w:r>
    </w:p>
    <w:p w:rsidR="0040243B" w:rsidRDefault="0040243B" w:rsidP="0040243B">
      <w:r w:rsidRPr="002A4D42">
        <w:t>Со всеми ощущениями тела надо делать попытки ими овладеть, прежде чем поддаваться.</w:t>
      </w:r>
    </w:p>
    <w:p w:rsidR="0040243B" w:rsidRDefault="0040243B" w:rsidP="0040243B">
      <w:r w:rsidRPr="002A4D42">
        <w:t>Пусть пишут, пишут, пишут.</w:t>
      </w:r>
    </w:p>
    <w:p w:rsidR="0040243B" w:rsidRPr="002A4D42" w:rsidRDefault="0040243B" w:rsidP="0040243B">
      <w:r w:rsidRPr="002A4D42">
        <w:t>Требуется помощь. Знай о мучениках текущего времени. Им нужна помощь в духе.</w:t>
      </w:r>
    </w:p>
    <w:p w:rsidR="0040243B" w:rsidRDefault="0040243B" w:rsidP="0040243B">
      <w:r w:rsidRPr="002A4D42">
        <w:t>Беспокойство от тьмы. Сужденного не избежать.</w:t>
      </w:r>
      <w:r w:rsidR="00C52C1E">
        <w:rPr>
          <w:lang w:val="en-US"/>
        </w:rPr>
        <w:t xml:space="preserve"> </w:t>
      </w:r>
      <w:r w:rsidRPr="002A4D42">
        <w:t>...... встряска.</w:t>
      </w:r>
    </w:p>
    <w:p w:rsidR="0040243B" w:rsidRDefault="0040243B" w:rsidP="0040243B"/>
    <w:p w:rsidR="0040243B" w:rsidRDefault="00DF4588" w:rsidP="0040243B">
      <w:r>
        <w:rPr>
          <w:b/>
          <w:lang w:val="en-US"/>
        </w:rPr>
        <w:t>1964</w:t>
      </w:r>
      <w:r>
        <w:rPr>
          <w:b/>
        </w:rPr>
        <w:t xml:space="preserve"> г. </w:t>
      </w:r>
      <w:r w:rsidR="0040243B" w:rsidRPr="00C52C1E">
        <w:rPr>
          <w:b/>
        </w:rPr>
        <w:t>74.</w:t>
      </w:r>
      <w:r w:rsidR="0040243B" w:rsidRPr="002A4D42">
        <w:t xml:space="preserve"> (43). Опыт наращивания силы сдержанностью и контролем покажет, как она растет. Каждый момент контроля есть накапливание Агни. Потом полюбите это ощущение роста. Оно дает радость. Сдержанность</w:t>
      </w:r>
      <w:r w:rsidR="00D57AEE">
        <w:t xml:space="preserve"> — </w:t>
      </w:r>
      <w:r w:rsidR="0040243B" w:rsidRPr="002A4D42">
        <w:t>(это) сила. Посмотрите кругом и увидите, как расточается Агни. Это нечто большое, что предстоит совершить. Но нужен Агни. Надо надевать изолирующий плат из тонкой материи, чтобы охранить организм от воздействий со стороны.</w:t>
      </w:r>
    </w:p>
    <w:p w:rsidR="0040243B" w:rsidRDefault="0040243B" w:rsidP="0040243B"/>
    <w:p w:rsidR="0040243B" w:rsidRDefault="00DF4588" w:rsidP="0040243B">
      <w:r>
        <w:rPr>
          <w:b/>
          <w:lang w:val="en-US"/>
        </w:rPr>
        <w:t>1964</w:t>
      </w:r>
      <w:r>
        <w:rPr>
          <w:b/>
        </w:rPr>
        <w:t xml:space="preserve"> г. </w:t>
      </w:r>
      <w:r w:rsidR="0040243B" w:rsidRPr="00C52C1E">
        <w:rPr>
          <w:b/>
        </w:rPr>
        <w:t>75.</w:t>
      </w:r>
      <w:r w:rsidR="0040243B" w:rsidRPr="002A4D42">
        <w:t xml:space="preserve"> (44). </w:t>
      </w:r>
      <w:r w:rsidR="0040243B" w:rsidRPr="00C52C1E">
        <w:rPr>
          <w:b/>
        </w:rPr>
        <w:t>(Янв. 23).</w:t>
      </w:r>
      <w:r w:rsidR="0040243B" w:rsidRPr="002A4D42">
        <w:t xml:space="preserve"> При постоянстве устремления преображение сознания идет не прерываясь, хотя и незаметно для глаза. Именно испытания перерождают его. Испытания можно рассматривать и со стороны того опыта, который они приносят. Не только проверка достигнутого, но и приобретение знания жизни. Без этого опыта нет роста, ибо накоплений не происходит. Эта сторона испытаний почему-то не оценивается достаточно, в то время как опыт способствует росту, конечно, при сознательном к нему отношении. Многие предпочитают сетовать и горевать, вместо того чтобы радоваться возможности расширения сознания. Чем опыт труднее, тем он более полезен. Если испытания принимаются в аспекте опыта </w:t>
      </w:r>
      <w:r w:rsidR="0040243B" w:rsidRPr="002A4D42">
        <w:lastRenderedPageBreak/>
        <w:t>жизни, они утрачивают свою горечь, и особенно горечь познания человека. О чем горевать, когда все пройдет и рассеется, словно мираж, как прошло все, что было когда-то, и даже, быть может, вчера. Жизнь</w:t>
      </w:r>
      <w:r w:rsidR="00D57AEE">
        <w:t xml:space="preserve"> — </w:t>
      </w:r>
      <w:r w:rsidR="0040243B" w:rsidRPr="002A4D42">
        <w:t>это вечная смена явлений, дающих духу силу расти.</w:t>
      </w:r>
    </w:p>
    <w:p w:rsidR="0040243B" w:rsidRDefault="0040243B" w:rsidP="0040243B"/>
    <w:p w:rsidR="0040243B" w:rsidRDefault="00DF4588" w:rsidP="0040243B">
      <w:r>
        <w:rPr>
          <w:b/>
          <w:lang w:val="en-US"/>
        </w:rPr>
        <w:t>1964</w:t>
      </w:r>
      <w:r>
        <w:rPr>
          <w:b/>
        </w:rPr>
        <w:t xml:space="preserve"> г. </w:t>
      </w:r>
      <w:r w:rsidR="0040243B" w:rsidRPr="0097525F">
        <w:rPr>
          <w:b/>
        </w:rPr>
        <w:t xml:space="preserve">76. </w:t>
      </w:r>
      <w:r w:rsidR="008A359E" w:rsidRPr="0097525F">
        <w:rPr>
          <w:b/>
        </w:rPr>
        <w:t>(М</w:t>
      </w:r>
      <w:r w:rsidR="008A359E" w:rsidRPr="008A359E">
        <w:rPr>
          <w:b/>
        </w:rPr>
        <w:t>.А.Й.).</w:t>
      </w:r>
      <w:r w:rsidR="0040243B" w:rsidRPr="002A4D42">
        <w:t xml:space="preserve"> Почему всё о том же? Потому, что все Тот же Владыка, и все тот же мир, все та же вечная жизнь духа, и та же Беспредельность, и все та же постоянная смена явлений, но при постоянно обновляющемся сознании. Вселенная беспредельна, и бесчисленны ее грани, и нет конца возможностям ее познавания. Рост познавания означает рост познающего. В познавании дух может расти беспредельно. Порадуемся возможности познавать и расти беспредельно.</w:t>
      </w:r>
    </w:p>
    <w:p w:rsidR="0040243B" w:rsidRDefault="0040243B" w:rsidP="0040243B"/>
    <w:p w:rsidR="0040243B" w:rsidRDefault="00DF4588" w:rsidP="0040243B">
      <w:r>
        <w:rPr>
          <w:b/>
          <w:lang w:val="en-US"/>
        </w:rPr>
        <w:t>1964</w:t>
      </w:r>
      <w:r>
        <w:rPr>
          <w:b/>
        </w:rPr>
        <w:t xml:space="preserve"> г. </w:t>
      </w:r>
      <w:r w:rsidR="0040243B" w:rsidRPr="0097525F">
        <w:rPr>
          <w:b/>
        </w:rPr>
        <w:t>77.</w:t>
      </w:r>
      <w:r w:rsidR="0040243B" w:rsidRPr="002A4D42">
        <w:t xml:space="preserve"> (45). </w:t>
      </w:r>
      <w:r w:rsidR="008A359E" w:rsidRPr="008A359E">
        <w:rPr>
          <w:b/>
        </w:rPr>
        <w:t>(Гуру).</w:t>
      </w:r>
      <w:r w:rsidR="0040243B" w:rsidRPr="002A4D42">
        <w:t xml:space="preserve"> Признание и признательность близки друг другу. Признание и справедливость должны жить в одном дворе. Кармически они плодоносны по своим следствиям. Жизнь учит обострять эти качества духа.</w:t>
      </w:r>
    </w:p>
    <w:p w:rsidR="0040243B" w:rsidRDefault="0040243B" w:rsidP="0040243B"/>
    <w:p w:rsidR="0040243B" w:rsidRDefault="00DF4588" w:rsidP="0040243B">
      <w:r>
        <w:rPr>
          <w:b/>
          <w:lang w:val="en-US"/>
        </w:rPr>
        <w:t>1964</w:t>
      </w:r>
      <w:r>
        <w:rPr>
          <w:b/>
        </w:rPr>
        <w:t xml:space="preserve"> г. </w:t>
      </w:r>
      <w:r w:rsidR="0040243B" w:rsidRPr="0097525F">
        <w:rPr>
          <w:b/>
        </w:rPr>
        <w:t>78.</w:t>
      </w:r>
      <w:r w:rsidR="0040243B" w:rsidRPr="002A4D42">
        <w:t xml:space="preserve"> ...... Принимаю участие в самых необычных</w:t>
      </w:r>
      <w:r w:rsidR="00783548">
        <w:rPr>
          <w:lang w:val="en-US"/>
        </w:rPr>
        <w:t xml:space="preserve"> </w:t>
      </w:r>
      <w:r w:rsidR="0040243B" w:rsidRPr="002A4D42">
        <w:t>делах и местах неожиданных, везде, где сознания готовы воспринимать импульсы Эволюции. Все старое подлежит замене новым, эволюционным. Жизнь и есть постоянное обновление и замена старых форм новыми. Там, где этого нет,</w:t>
      </w:r>
      <w:r w:rsidR="00D57AEE">
        <w:t xml:space="preserve"> — </w:t>
      </w:r>
      <w:r w:rsidR="0040243B" w:rsidRPr="002A4D42">
        <w:t>застой, разрушение, разложение и смерть форм. Приветствуем обновление жизни.</w:t>
      </w:r>
    </w:p>
    <w:p w:rsidR="0040243B" w:rsidRDefault="0040243B" w:rsidP="0040243B"/>
    <w:p w:rsidR="0040243B" w:rsidRDefault="00DF4588" w:rsidP="0040243B">
      <w:r>
        <w:rPr>
          <w:b/>
          <w:lang w:val="en-US"/>
        </w:rPr>
        <w:t>1964</w:t>
      </w:r>
      <w:r>
        <w:rPr>
          <w:b/>
        </w:rPr>
        <w:t xml:space="preserve"> г. </w:t>
      </w:r>
      <w:r w:rsidR="0040243B" w:rsidRPr="0097525F">
        <w:rPr>
          <w:b/>
        </w:rPr>
        <w:t>79.</w:t>
      </w:r>
      <w:r w:rsidR="0040243B" w:rsidRPr="002A4D42">
        <w:t xml:space="preserve"> (46). </w:t>
      </w:r>
      <w:r w:rsidR="0040243B" w:rsidRPr="0097525F">
        <w:rPr>
          <w:b/>
        </w:rPr>
        <w:t>(Янв. 24).</w:t>
      </w:r>
      <w:r w:rsidR="0040243B" w:rsidRPr="002A4D42">
        <w:t xml:space="preserve"> Было бы лучше, если бы люди думали не о том, что их окружает в данный момент, но о логических следствиях их душевного состояния, в котором они находятся. Есть цепь причин внешних, материальных, и цепь причин духовно-психических</w:t>
      </w:r>
      <w:r w:rsidR="00D57AEE">
        <w:t xml:space="preserve"> — </w:t>
      </w:r>
      <w:r w:rsidR="0040243B" w:rsidRPr="002A4D42">
        <w:t>каждая в своей сфере. И та и другая протянуты в будущее. Из разных металлов цепи бывают и разного качества. Есть цепи счастья, соединяющие с прекрасным будущим, и есть цепи позора и рабства, удерживающие дух в оковах тьмы. И те и другие куются рукой человеческой. Страшнее духовные цепи... Железные можно спилить. Но как снять с духа оковы, сковавшие душу? Платон их называл «поврежденные души». Кто сосчитал, сколько их? Не от них ли несчастия в мире? Так, среди самых возвышенных мыслей полезно подумать о том, как помочь тем, кто во тьме пребывает и тяжко томится без Света.</w:t>
      </w:r>
    </w:p>
    <w:p w:rsidR="0040243B" w:rsidRDefault="0040243B" w:rsidP="0040243B"/>
    <w:p w:rsidR="0040243B" w:rsidRDefault="00DF4588" w:rsidP="0040243B">
      <w:r>
        <w:rPr>
          <w:b/>
          <w:lang w:val="en-US"/>
        </w:rPr>
        <w:t>1964</w:t>
      </w:r>
      <w:r>
        <w:rPr>
          <w:b/>
        </w:rPr>
        <w:t xml:space="preserve"> г. </w:t>
      </w:r>
      <w:r w:rsidR="0040243B" w:rsidRPr="0097525F">
        <w:rPr>
          <w:b/>
        </w:rPr>
        <w:t>80.</w:t>
      </w:r>
      <w:r w:rsidR="0040243B" w:rsidRPr="002A4D42">
        <w:t xml:space="preserve"> (47). </w:t>
      </w:r>
      <w:r w:rsidR="008A359E" w:rsidRPr="008A359E">
        <w:rPr>
          <w:b/>
        </w:rPr>
        <w:t>(М.А.Й.).</w:t>
      </w:r>
      <w:r w:rsidR="0040243B" w:rsidRPr="002A4D42">
        <w:t xml:space="preserve"> Отшельники удалялись в леса и пустыни, йоги</w:t>
      </w:r>
      <w:r w:rsidR="00D57AEE">
        <w:t xml:space="preserve"> — </w:t>
      </w:r>
      <w:r w:rsidR="0040243B" w:rsidRPr="002A4D42">
        <w:t xml:space="preserve">в горы. Не потому ли, что мыслью творить и помогать миру в одиночестве легче. Свободная мысль пролететь может всюду. Свободная мысль не скована вниманием людей. Знающий порадовался, сказав: наконец-то меня забыли. Многие ли понимают свободу, которую дает одиночество. Одиночество может быть и на людях. Многие великие люди были духовно одиноки, ибо </w:t>
      </w:r>
      <w:r w:rsidR="0040243B" w:rsidRPr="002A4D42">
        <w:lastRenderedPageBreak/>
        <w:t>были окружены непониманием. Одиночество</w:t>
      </w:r>
      <w:r w:rsidR="00D57AEE">
        <w:t xml:space="preserve"> — </w:t>
      </w:r>
      <w:r w:rsidR="0040243B" w:rsidRPr="002A4D42">
        <w:t>одно из труднейших испытаний. Через него надо пройти.</w:t>
      </w:r>
    </w:p>
    <w:p w:rsidR="0040243B" w:rsidRDefault="0040243B" w:rsidP="0040243B"/>
    <w:p w:rsidR="0040243B" w:rsidRDefault="00DF4588" w:rsidP="0040243B">
      <w:r>
        <w:rPr>
          <w:b/>
          <w:lang w:val="en-US"/>
        </w:rPr>
        <w:t>1964</w:t>
      </w:r>
      <w:r>
        <w:rPr>
          <w:b/>
        </w:rPr>
        <w:t xml:space="preserve"> г. </w:t>
      </w:r>
      <w:r w:rsidR="0040243B" w:rsidRPr="00B63B61">
        <w:rPr>
          <w:b/>
        </w:rPr>
        <w:t>81.</w:t>
      </w:r>
      <w:r w:rsidR="0040243B" w:rsidRPr="002A4D42">
        <w:t xml:space="preserve"> (48). За мертвых «срам имут» не мертвые, но живые. Почему? По чувству ответственности за Землю... и за живых</w:t>
      </w:r>
      <w:r w:rsidR="00D57AEE">
        <w:t xml:space="preserve"> — </w:t>
      </w:r>
      <w:r w:rsidR="0040243B" w:rsidRPr="002A4D42">
        <w:t>тоже. Это ответственность духа, осознавшего единство свое со всем живущим под Солнцем. От ответственности не уйти. Растущее сознание ощущает тонус пространственной ноты, которая выражает синтез настроения миллиардов существ. Нет счастья в мире. Оно в духе, а дух отвергнут. Взор счастья встречается редко. Улыбку Хотим вернуть людям. Они думают избежать ответственности за обиженных, пострадавших и угнетенных, но разве можно уйти от меча пространственной справедливости? И сердце вопит, чуя зло мира. Не позавидуем утратившим чуткость. Деревянные чурбаны не чуют пространственных воплей, хотя даже столб телеграфный гудит от энергий, через него проходящих. Итак, хотят или нет, но ответственность за Мир несут все в той или иной форме, а с ней и пространственное осуждение, если того заслужили. И многие идут на Сатурн. От людского суда человекоубийцы еще могут уйти, но от меча Космической Справедливости</w:t>
      </w:r>
      <w:r w:rsidR="00D57AEE">
        <w:t xml:space="preserve"> — </w:t>
      </w:r>
      <w:r w:rsidR="0040243B" w:rsidRPr="002A4D42">
        <w:t>никогда. Скоро сказка сказывается, но не скоро дело делается, но зато делается уже до конца. Конец Черного века наступает стремительно и неумолимо. Напрасны все усилия спасти положение. Тонет корабль старого мира. Попытки продлить его агонию ничего не дадут, кроме страданий и крови. Черный век осужден.</w:t>
      </w:r>
    </w:p>
    <w:p w:rsidR="0040243B" w:rsidRDefault="0040243B" w:rsidP="0040243B"/>
    <w:p w:rsidR="0040243B" w:rsidRDefault="00DF4588" w:rsidP="0040243B">
      <w:r>
        <w:rPr>
          <w:b/>
          <w:lang w:val="en-US"/>
        </w:rPr>
        <w:t>1964</w:t>
      </w:r>
      <w:r>
        <w:rPr>
          <w:b/>
        </w:rPr>
        <w:t xml:space="preserve"> г. </w:t>
      </w:r>
      <w:r w:rsidR="0040243B" w:rsidRPr="00B63B61">
        <w:rPr>
          <w:b/>
        </w:rPr>
        <w:t>82.</w:t>
      </w:r>
      <w:r w:rsidR="0040243B" w:rsidRPr="002A4D42">
        <w:t xml:space="preserve"> (49). </w:t>
      </w:r>
      <w:r w:rsidR="0040243B" w:rsidRPr="00B63B61">
        <w:rPr>
          <w:b/>
        </w:rPr>
        <w:t>(Янв. 25).</w:t>
      </w:r>
      <w:r w:rsidR="0040243B" w:rsidRPr="002A4D42">
        <w:t xml:space="preserve"> Энергия Агни</w:t>
      </w:r>
      <w:r w:rsidR="00D57AEE">
        <w:t xml:space="preserve"> — </w:t>
      </w:r>
      <w:r w:rsidR="0040243B" w:rsidRPr="002A4D42">
        <w:t>одна, но направлена она может быть вверх или вниз, на хорошее или дурное. Сама по себе нейтральна она, окрашивает ее мысль, и мысль делает ее творящей Свет или тьму. Агни</w:t>
      </w:r>
      <w:r w:rsidR="00D57AEE">
        <w:t xml:space="preserve"> — </w:t>
      </w:r>
      <w:r w:rsidR="0040243B" w:rsidRPr="002A4D42">
        <w:t>энергия творческая. Шкала Агни идет сверху до низа, изменяясь и окрашиваясь всеми цветами спектра либо чистыми и прозрачными, либо мутными, нечистыми, дымными и смрадными, вплоть до черных огней. Черное пламя</w:t>
      </w:r>
      <w:r w:rsidR="00D57AEE">
        <w:t xml:space="preserve"> — </w:t>
      </w:r>
      <w:r w:rsidR="0040243B" w:rsidRPr="002A4D42">
        <w:t>эманация черного сердца. Все огненные проявления сопровождаются запахами столь же разнообразными, как и окраска и оттенки огней. Низшие вожделения имеют свою особую окраску, равно как и все без исключения страсти. Эманации высшего порядка имеют окраску свою, чистую, светлую, приятную глазу. Все движения человека и прочих живых существ сопровождаются световыми явлениями. Это касается и растительного мира. Сияет цветущая яблоня. Огненное основание сущего понимается мало. Чем выше организм, тем более наделен он способностью управлять своими огнями. Люди владеют огнями в разной степени</w:t>
      </w:r>
      <w:r w:rsidR="00D57AEE">
        <w:t xml:space="preserve"> — </w:t>
      </w:r>
      <w:r w:rsidR="0040243B" w:rsidRPr="002A4D42">
        <w:t xml:space="preserve">от высших ступеней почти полного овладения и до полного порабощения ими. Привычные и укоренившиеся страсти есть не что иное, как кристаллизованный в устойчивые формы Агни, вызванный к жизни самим человеком, но им овладевший и подавивший свободную волю его. Агни управляется мыслью. Но мысль при упорном повторении кристаллизуется тоже в </w:t>
      </w:r>
      <w:r w:rsidR="0040243B" w:rsidRPr="002A4D42">
        <w:lastRenderedPageBreak/>
        <w:t>устойчивые формы и тоже овладевает человеком и начинает им управлять. Овладение мыслью означает овладение силою Агни. Мыслью, которой владеет сознание, Агни можно дать любое направление и поднимать его из низших центров кверху. Даже обычное чувство любви между мужчиной и женщиной может найти свое выражение в обычных взаимоотношениях, на них и исчерпывая себя, или же может быть устремлено кверху, и тогда творческая сила Агни выразится в проявлениях на высшей шкале. В этом возвышающая, вдохновляющая, творческая сила любви. Многие великие произведения искусства были вызваны к жизни творческой силой любви, не нашедшей удовлетворения или даже взаимности. Агни, вызванный к жизни, творит тогда на плане более высоком. Неразделенное чувство или разделенное, но не удовлетворенное, творящую силу огня проявляет в творчестве высшем. Энергии низших организмов исчерпываются обычно на проявлениях низших. Цель человека овладеть своей огненной силой. Некоторые формы йогизма не согласуются с условиями семейной жизни обычного порядка. Будда имел сына, и Акбар был отцом, и Соломон имел жен, но это были Духи, овладевшие Агни и прошедшие через ступени подчинения воле всех своих оболочек. У обычных людей раздражившийся, суетливый, испугавшийся, злой, сердитый, унылый, мнительный, завистливый и так далее, далее и далее</w:t>
      </w:r>
      <w:r w:rsidR="00D57AEE">
        <w:t xml:space="preserve"> — </w:t>
      </w:r>
      <w:r w:rsidR="0040243B" w:rsidRPr="002A4D42">
        <w:t>значит, не овладевший своими огнями. Ими учиться владеть можно во всяких условиях жизни, цель овладения постоянно имея в виду. Начинается с малого и приводит к результатам большим. Мыслью регулируется огненная сила. В мире огней царствует мысль. Овладевший мыслью может контролировать все проявления Агни.</w:t>
      </w:r>
    </w:p>
    <w:p w:rsidR="0040243B" w:rsidRDefault="0040243B" w:rsidP="0040243B"/>
    <w:p w:rsidR="0040243B" w:rsidRDefault="00DF4588" w:rsidP="0040243B">
      <w:r>
        <w:rPr>
          <w:b/>
          <w:lang w:val="en-US"/>
        </w:rPr>
        <w:t>1964</w:t>
      </w:r>
      <w:r>
        <w:rPr>
          <w:b/>
        </w:rPr>
        <w:t xml:space="preserve"> г. </w:t>
      </w:r>
      <w:r w:rsidR="0040243B" w:rsidRPr="00B63B61">
        <w:rPr>
          <w:b/>
        </w:rPr>
        <w:t>83.</w:t>
      </w:r>
      <w:r w:rsidR="0040243B" w:rsidRPr="002A4D42">
        <w:t xml:space="preserve"> (50). </w:t>
      </w:r>
      <w:r w:rsidR="0040243B" w:rsidRPr="00B63B61">
        <w:rPr>
          <w:b/>
        </w:rPr>
        <w:t>(Янв. 26).</w:t>
      </w:r>
      <w:r w:rsidR="0040243B" w:rsidRPr="002A4D42">
        <w:t xml:space="preserve"> Сознание говорит о действительности, а очевидность заслоняет ее. Происходит борьба. И когда очевидность, то есть Майя, побеждает, потухают огни. Основы даются для того, чтобы их утверждать снова и снова в моменты усиления земных голосов. Ведь как бы зычно они о себе ни заявляли, земное закончится одновременно с жизнью тела. И действительность Незримого Мира станет неотрицаемо видимой. Осознанием этого можно умерить триумф суеты. Нельзя остановить и течение времени. Кронос, пожирающий своих детей, только символ пожирания временем явлений текущего момента. Только подумать, что пожирается все проявленное во времени. Значит, ни на что временное опереться нельзя. Мираж все-таки отражает действительность, а что же являют собою осколки впечатлений ушедшего дня, существовавшие только в воспринимавшем их сознании? Основы же могут служить прочным фундаментом духа. Они неизменны в веках. Приняв их в сознание, можно уверенно плыть по бурному океану жизни земной.</w:t>
      </w:r>
    </w:p>
    <w:p w:rsidR="0040243B" w:rsidRDefault="0040243B" w:rsidP="0040243B"/>
    <w:p w:rsidR="0040243B" w:rsidRDefault="00DF4588" w:rsidP="0040243B">
      <w:r>
        <w:rPr>
          <w:b/>
          <w:lang w:val="en-US"/>
        </w:rPr>
        <w:lastRenderedPageBreak/>
        <w:t>1964</w:t>
      </w:r>
      <w:r>
        <w:rPr>
          <w:b/>
        </w:rPr>
        <w:t xml:space="preserve"> г. </w:t>
      </w:r>
      <w:r w:rsidR="0040243B" w:rsidRPr="00B63B61">
        <w:rPr>
          <w:b/>
        </w:rPr>
        <w:t>84.</w:t>
      </w:r>
      <w:r w:rsidR="0040243B" w:rsidRPr="002A4D42">
        <w:t xml:space="preserve"> (51). </w:t>
      </w:r>
      <w:r w:rsidR="008A359E" w:rsidRPr="008A359E">
        <w:rPr>
          <w:b/>
        </w:rPr>
        <w:t>(М.А.Й.).</w:t>
      </w:r>
      <w:r w:rsidR="0040243B" w:rsidRPr="002A4D42">
        <w:t xml:space="preserve"> Неизменен путь солнца по небу. Так же неизменен и путь ученика, принявшего в сердце Луч Солнца Великого Сердца.</w:t>
      </w:r>
    </w:p>
    <w:p w:rsidR="0040243B" w:rsidRDefault="0040243B" w:rsidP="0040243B"/>
    <w:p w:rsidR="0040243B" w:rsidRDefault="00DF4588" w:rsidP="0040243B">
      <w:r>
        <w:rPr>
          <w:b/>
          <w:lang w:val="en-US"/>
        </w:rPr>
        <w:t>1964</w:t>
      </w:r>
      <w:r>
        <w:rPr>
          <w:b/>
        </w:rPr>
        <w:t xml:space="preserve"> г. </w:t>
      </w:r>
      <w:r w:rsidR="0040243B" w:rsidRPr="00B63B61">
        <w:rPr>
          <w:b/>
        </w:rPr>
        <w:t>85.</w:t>
      </w:r>
      <w:r w:rsidR="0040243B" w:rsidRPr="002A4D42">
        <w:t xml:space="preserve"> (52). </w:t>
      </w:r>
      <w:r w:rsidR="008A359E" w:rsidRPr="008A359E">
        <w:rPr>
          <w:b/>
        </w:rPr>
        <w:t>(Гуру).</w:t>
      </w:r>
      <w:r w:rsidR="0040243B" w:rsidRPr="002A4D42">
        <w:t xml:space="preserve"> Хороший работник работает хорошо при всяких настроениях и погоде. Хороший ученик выполняет свой долг перед собой и перед миром при всех сочетаниях внешних условий или состояниях своих оболочек.</w:t>
      </w:r>
    </w:p>
    <w:p w:rsidR="0040243B" w:rsidRDefault="0040243B" w:rsidP="0040243B"/>
    <w:p w:rsidR="0040243B" w:rsidRDefault="00DF4588" w:rsidP="0040243B">
      <w:r>
        <w:rPr>
          <w:b/>
          <w:lang w:val="en-US"/>
        </w:rPr>
        <w:t>1964</w:t>
      </w:r>
      <w:r>
        <w:rPr>
          <w:b/>
        </w:rPr>
        <w:t xml:space="preserve"> г. </w:t>
      </w:r>
      <w:r w:rsidR="0040243B" w:rsidRPr="00B63B61">
        <w:rPr>
          <w:b/>
        </w:rPr>
        <w:t>86.</w:t>
      </w:r>
      <w:r w:rsidR="0040243B" w:rsidRPr="002A4D42">
        <w:t xml:space="preserve"> (53). </w:t>
      </w:r>
      <w:r w:rsidR="0040243B" w:rsidRPr="00B63B61">
        <w:rPr>
          <w:b/>
        </w:rPr>
        <w:t>(Янв. 27).</w:t>
      </w:r>
      <w:r w:rsidR="0040243B" w:rsidRPr="002A4D42">
        <w:t xml:space="preserve"> Люди часто теряют голову, попадая в трудные условия. «Теряют голову» означает, что они теряют равновесие. Это также может происходить от шока неожиданностью, от большого горя и прочих тяжких ударов судьбы. Бывает и так, что слабые души становятся психически ненормальными. Ясность сознания во всех этих случаях нарушается в той или иной степени. Можно представить себе, что же происходит при переходе Великих Границ, когда сброшено тело и человек оказывается в совершенно неожиданных, непривычных и новых условиях. Подготовленность и размышления об условиях посмертного существования могут до некоторой степени нейтрализовать шок неожиданности. Следовательно, неожиданность надо превратить в ожиданность, непривычность условий устранить приспособляемостью и способностью быстро ориентироваться в любых обстоятельствах. Качества бесстрашия, спокойствия и равновесия, выработанные и утвержденные на Земле, очень помогут собрать свои энергии в фокус и сохранить сознание нераздробленным. Когда центр внутри осознан как нечто нерушимое и не зависящее от внешнего окружения и собраны энергии духа внутри, сознание можно удержать прочно, если только в течение земной жизни не отрицалась возможность жизни без тела. Известны случаи в области психиатрии, когда люди, потерявшие душевное равновесие, подчинялись навязчивым идеям и видели вокруг себя не то, что было, а то, что создавало для них их больное воображение. Вопреки очевидности, видимой другими, видели они фантомы, созданные их мыслью. Поэтому нетрудно представить себе, что там, где все движется мыслью, все создается или отрицается ею, и видимость</w:t>
      </w:r>
      <w:r w:rsidR="00D57AEE">
        <w:t xml:space="preserve"> — </w:t>
      </w:r>
      <w:r w:rsidR="0040243B" w:rsidRPr="002A4D42">
        <w:t xml:space="preserve">по сознанию. В случае отрицания, в случае растерянности, в случае шока неожиданностью или страхом состояние сознания видоизменяется соответственно. Своеобразие надземных условий лишает человека возможности жить ощущениями тела и выполнением его функций. Именно нужно представить себе всю необычность условий Тонкого Мира и приучить себя в мыслях к нему, чтобы не растеряться и не утратить чувства человеческого достоинства. Обезумевши от страха смерти, многие корчатся в диком пароксизме ужаса при полной утрате целостности сознания и, конечно, равновесия. Сброшено тело, а переживания остаются и сопровождают свою жертву и далее. Качества духа, воспитываемые и утверждаемые на Земле, очень нужны для жизни в Надземном. Хорошо много мыслить о пребывании человека в условиях Тонкого </w:t>
      </w:r>
      <w:r w:rsidR="0040243B" w:rsidRPr="002A4D42">
        <w:lastRenderedPageBreak/>
        <w:t>Мира, мыслить так, чтобы ясно представить себе, что там есть, и что там возможно, и что ожидает, и чего нет. Два положения надо понять: первое, это то, что omnia mea mecum porto</w:t>
      </w:r>
      <w:r w:rsidR="0044381C">
        <w:rPr>
          <w:rStyle w:val="FootnoteReference"/>
        </w:rPr>
        <w:footnoteReference w:id="8"/>
      </w:r>
      <w:r w:rsidR="0040243B" w:rsidRPr="002A4D42">
        <w:t>, второе, что человек, умирая, оставляет на Земле целый ряд вещей и условий, которые не могут продолжаться в мире внеплотном. То есть, другими словами, умирая, человек берет с собою и может взять очень многое, представляющее собою элементы внеплотные: мысли, чувства, впечатления, способности, воспоминания, песни и так далее, то есть все богатства своего внутреннего мира, все привязанности и любовь. Но не может он взять ни одного плотного предмета. Нарочно Говорю</w:t>
      </w:r>
      <w:r w:rsidR="00D57AEE">
        <w:t xml:space="preserve"> — </w:t>
      </w:r>
      <w:r w:rsidR="0040243B" w:rsidRPr="002A4D42">
        <w:t>плотного, ибо предметы внеплотные тоже тонко, но материальны, и их с собой можно брать, то есть удержать в памяти. Вот это-то различие между тем, что можно взять и чего нельзя, надо понять здесь, на Земле, пока еще в теле, чтобы тем легче было в сознании расстаться с тем, чего взять нельзя. Одеваются также и там, но следует ясно понять различие одежды земной и одеяний астрального мира. Здесь одеваются у портного, там воображением и мыслью. Мысленно нужно себя приучить к тому, чтобы свободно и без сожаления оставить все вещи земные, с которыми связаны чувством воображаемой собственности. Нет ничего своего, все временно только. Многое нужно понять и ко многому подготовиться, прежде чем спокойно и в полном сознании перейти в Мир Надземный.</w:t>
      </w:r>
    </w:p>
    <w:p w:rsidR="0040243B" w:rsidRDefault="0040243B" w:rsidP="0040243B"/>
    <w:p w:rsidR="0040243B" w:rsidRDefault="00DF4588" w:rsidP="0040243B">
      <w:r>
        <w:rPr>
          <w:b/>
          <w:lang w:val="en-US"/>
        </w:rPr>
        <w:t>1964</w:t>
      </w:r>
      <w:r>
        <w:rPr>
          <w:b/>
        </w:rPr>
        <w:t xml:space="preserve"> г. </w:t>
      </w:r>
      <w:r w:rsidR="0040243B" w:rsidRPr="00B63B61">
        <w:rPr>
          <w:b/>
        </w:rPr>
        <w:t>87.</w:t>
      </w:r>
      <w:r w:rsidR="0040243B" w:rsidRPr="002A4D42">
        <w:t xml:space="preserve"> (54). </w:t>
      </w:r>
      <w:r w:rsidR="008A359E" w:rsidRPr="008A359E">
        <w:rPr>
          <w:b/>
        </w:rPr>
        <w:t>(М.А.Й.).</w:t>
      </w:r>
      <w:r w:rsidR="0040243B" w:rsidRPr="002A4D42">
        <w:t xml:space="preserve"> На Земле человек живет в двух мирах: земном и Надземном. Часть его жизни протекает на плане земном и касается плотного мира, а часть в сфере психической уже внеземного порядка. Это поняв, можно увидеть, как два мира сливаются в его сознании в один, стирая границы. Читая интересную книгу, человек совершенно забывает об окружающем. Разве это явление плотного порядка? Или в кино? Или упиваясь прекрасной симфонией? Так, сознание есть место встречи двух миров. В этом следует тонко разбираться, чтобы знать точно, чем и как живет человек на Земле. Многие мысли, ощущения и чувствования легко можно продолжить и за пределы земной жизни. Расставаться придется с вещами материального порядка, но не психо-духовного. Анализ необходим для понимания жизни в этом мире и в том. Непонявшие пойдут туда вслепую.</w:t>
      </w:r>
    </w:p>
    <w:p w:rsidR="0040243B" w:rsidRDefault="0040243B" w:rsidP="0040243B"/>
    <w:p w:rsidR="0040243B" w:rsidRDefault="00DF4588" w:rsidP="0040243B">
      <w:r>
        <w:rPr>
          <w:b/>
          <w:lang w:val="en-US"/>
        </w:rPr>
        <w:t>1964</w:t>
      </w:r>
      <w:r>
        <w:rPr>
          <w:b/>
        </w:rPr>
        <w:t xml:space="preserve"> г. </w:t>
      </w:r>
      <w:r w:rsidR="0040243B" w:rsidRPr="00B63B61">
        <w:rPr>
          <w:b/>
        </w:rPr>
        <w:t xml:space="preserve">88. </w:t>
      </w:r>
      <w:r w:rsidR="008A359E" w:rsidRPr="00B63B61">
        <w:rPr>
          <w:b/>
        </w:rPr>
        <w:t>(Гуру</w:t>
      </w:r>
      <w:r w:rsidR="008A359E" w:rsidRPr="008A359E">
        <w:rPr>
          <w:b/>
        </w:rPr>
        <w:t>).</w:t>
      </w:r>
      <w:r w:rsidR="0040243B" w:rsidRPr="002A4D42">
        <w:t xml:space="preserve"> Полотен своих, их материальную форму, я с собой взять не мог, но в своих тонких формах они все существуют в Мире Тонком в полной целостности и сохранности. Все творения рук человеческих переносятся в Мир Тонкий и там остаются, даже после того как их материальные двойники уничтожены. Все зачинается в Мире Незримом, опускается в зримый, и снова уходит в незримое. Мир Тонкий наполнен творениями рук человеческих в виде их вневещественных двойников. Все существующее на Земле имеет своих двойников. И хорошо, когда они отвечают требованиям </w:t>
      </w:r>
      <w:r w:rsidR="0040243B" w:rsidRPr="002A4D42">
        <w:lastRenderedPageBreak/>
        <w:t>Красоты и гармонии. Мир Тонкий ими украшен. Те, кто мир плотный украсил своими делами или творениями своих рук, украшает красотою Мир Тонкий. Не будем говорить о тех, кто создает безобразие. В Тонком Мире служители Красоты продолжают творить и его украшать новыми произведениями духа, накапливая новые силы для новых свершений.</w:t>
      </w:r>
    </w:p>
    <w:p w:rsidR="0040243B" w:rsidRDefault="0040243B" w:rsidP="0040243B"/>
    <w:p w:rsidR="0040243B" w:rsidRDefault="00DF4588" w:rsidP="0040243B">
      <w:r>
        <w:rPr>
          <w:b/>
          <w:lang w:val="en-US"/>
        </w:rPr>
        <w:t>1964</w:t>
      </w:r>
      <w:r>
        <w:rPr>
          <w:b/>
        </w:rPr>
        <w:t xml:space="preserve"> г. </w:t>
      </w:r>
      <w:r w:rsidR="0040243B" w:rsidRPr="00B63B61">
        <w:rPr>
          <w:b/>
        </w:rPr>
        <w:t>89.</w:t>
      </w:r>
      <w:r w:rsidR="0040243B" w:rsidRPr="002A4D42">
        <w:t xml:space="preserve"> (55). </w:t>
      </w:r>
      <w:r w:rsidR="0040243B" w:rsidRPr="00B63B61">
        <w:rPr>
          <w:b/>
        </w:rPr>
        <w:t>(Янв. 28).</w:t>
      </w:r>
      <w:r w:rsidR="0040243B" w:rsidRPr="002A4D42">
        <w:t xml:space="preserve"> Будущее оформляется мыслью. Даже каждому обычному действию и даже движению предпосылается мысль. Конечно, говорится о действиях и движениях сознательных. Рефлекторные действия сюда не относятся. Им тоже была предпослана мысль, но не в данный момент, а в прошлом. Для Йога прошлое сожжено, и потому явление рефлекторности пресекается сознательно. Оболочки приучаются реагировать на все как бы заново, в согласии с достигнутой ступенью сознания, которой уже не соответствуют прошлые нормы поведения. Например: раньше человек требовал от себя известной линии поведения перед людьми, теперь же</w:t>
      </w:r>
      <w:r w:rsidR="00D57AEE">
        <w:t xml:space="preserve"> — </w:t>
      </w:r>
      <w:r w:rsidR="0040243B" w:rsidRPr="002A4D42">
        <w:t>перед ликом пространства. Поступая наедине, идущий ко Мне показывает знание основ. И разделяет тогда себя человек на три части: первая</w:t>
      </w:r>
      <w:r w:rsidR="00D57AEE">
        <w:t xml:space="preserve"> — </w:t>
      </w:r>
      <w:r w:rsidR="0040243B" w:rsidRPr="002A4D42">
        <w:t>это та, чем он был раньше, вторая</w:t>
      </w:r>
      <w:r w:rsidR="00D57AEE">
        <w:t xml:space="preserve"> — </w:t>
      </w:r>
      <w:r w:rsidR="0040243B" w:rsidRPr="002A4D42">
        <w:t>та, что он представляет собою в настоящий момент, и третья то, чем должен он стать в будущем. Первая</w:t>
      </w:r>
      <w:r w:rsidR="00D57AEE">
        <w:t xml:space="preserve"> — </w:t>
      </w:r>
      <w:r w:rsidR="0040243B" w:rsidRPr="002A4D42">
        <w:t>область рефлексов, вторая</w:t>
      </w:r>
      <w:r w:rsidR="00D57AEE">
        <w:t xml:space="preserve"> — </w:t>
      </w:r>
      <w:r w:rsidR="0040243B" w:rsidRPr="002A4D42">
        <w:t>сознательного контроля и третья</w:t>
      </w:r>
      <w:r w:rsidR="00D57AEE">
        <w:t xml:space="preserve"> — </w:t>
      </w:r>
      <w:r w:rsidR="0040243B" w:rsidRPr="002A4D42">
        <w:t>четкое оформление того идеала, который быть должен достигнут. Вторая и третья объединяются в том, что контроль распространяется на возможно более полное слияние оформленного идеала будущего с настоящим так, чтобы это будущее выражалось уже сейчас, в данный момент, по возможности более полно. Чем ярче, сильнее, точнее и законченнее идеал, тем легче воплощение его в настоящем. Можно даже уделять особое время процессу этого оформления; и если в этот процесс вводится ритм, неуклонный и ненарушимый, то осуществление будущего в настоящем становится уложением дня. Этим путем скорее можно достигнуть преображения ветхого человека в себе, нежели надеждой на внезапное озарение. Ведь для последнего нужны накопления, а они приобретаются именно ритмом, и притом сознательно, а не стихийно. Чтобы количество перешло в качество, нужны прошлые накопления. Йог эволюцию своего духа сознательно берет в свои руки. Тот, кто ведет себя сам, не нуждается в надсмотрщике. Учитель не надсмотрщик, но Тот, Кто Может подать лучший совет. Путь продолжается вместе. В каждой научной книге отражен опыт всех, кто работал, быть может, в течение долгих веков, по данному вопросу. И было бы весьма нецелесообразно начинать все сначала, не используя прошлых накоплений человечества. Точно так же и Учитель в нужный момент Подаст свой совет там, где потребовались бы долгие годы на получение опытного знания. Представьте себе, что было бы, если бы, вместо того чтобы воспользоваться готовой энциклопедией, каждый сам начал составлять бы свою. Учитель</w:t>
      </w:r>
      <w:r w:rsidR="00D57AEE">
        <w:t xml:space="preserve"> — </w:t>
      </w:r>
      <w:r w:rsidR="0040243B" w:rsidRPr="002A4D42">
        <w:t xml:space="preserve">это живая энциклопедия духовного знания и опытных накоплений, </w:t>
      </w:r>
      <w:r w:rsidR="0040243B" w:rsidRPr="002A4D42">
        <w:lastRenderedPageBreak/>
        <w:t>собранных в течение тысячелетий. На Указы и Помощь Его можно всегда полагаться.</w:t>
      </w:r>
    </w:p>
    <w:p w:rsidR="0040243B" w:rsidRDefault="0040243B" w:rsidP="0040243B"/>
    <w:p w:rsidR="0040243B" w:rsidRDefault="00DF4588" w:rsidP="0040243B">
      <w:r>
        <w:rPr>
          <w:b/>
          <w:lang w:val="en-US"/>
        </w:rPr>
        <w:t>1964</w:t>
      </w:r>
      <w:r>
        <w:rPr>
          <w:b/>
        </w:rPr>
        <w:t xml:space="preserve"> г. </w:t>
      </w:r>
      <w:r w:rsidR="0040243B" w:rsidRPr="00B63B61">
        <w:rPr>
          <w:b/>
        </w:rPr>
        <w:t>90.</w:t>
      </w:r>
      <w:r w:rsidR="0040243B" w:rsidRPr="002A4D42">
        <w:t xml:space="preserve"> (56). </w:t>
      </w:r>
      <w:r w:rsidR="008A359E" w:rsidRPr="008A359E">
        <w:rPr>
          <w:b/>
        </w:rPr>
        <w:t>(М.А.Й.).</w:t>
      </w:r>
      <w:r w:rsidR="0040243B" w:rsidRPr="002A4D42">
        <w:t xml:space="preserve"> Перенося себя в будущее, порываем нити, связующие нас с нашими прошлыми несовершенствами. Учитель Говорит и Настаивает на всемерном перенесении сознания в будущее. Это и значит жить в будущем. Именно надо почувствовать его живую пульсацию. Не отвлеченные представления, но живая пульсация жизни, касание огненной энергии из сфер Высшего Мира. Ведь будущее</w:t>
      </w:r>
      <w:r w:rsidR="00D57AEE">
        <w:t xml:space="preserve"> — </w:t>
      </w:r>
      <w:r w:rsidR="0040243B" w:rsidRPr="002A4D42">
        <w:t>это высшая ступень того настоящего, которое уже есть, но которое еще подлежит воплощению в видимые формы плотного мира. Порадуемся великой возможности человеческого духа утверждать это будущее в настоящем.</w:t>
      </w:r>
    </w:p>
    <w:p w:rsidR="0040243B" w:rsidRDefault="0040243B" w:rsidP="0040243B"/>
    <w:p w:rsidR="0040243B" w:rsidRDefault="00DF4588" w:rsidP="0040243B">
      <w:r>
        <w:rPr>
          <w:b/>
          <w:lang w:val="en-US"/>
        </w:rPr>
        <w:t>1964</w:t>
      </w:r>
      <w:r>
        <w:rPr>
          <w:b/>
        </w:rPr>
        <w:t xml:space="preserve"> г. </w:t>
      </w:r>
      <w:r w:rsidR="0040243B" w:rsidRPr="00B63B61">
        <w:rPr>
          <w:b/>
        </w:rPr>
        <w:t xml:space="preserve">91. </w:t>
      </w:r>
      <w:r w:rsidR="008A359E" w:rsidRPr="00B63B61">
        <w:rPr>
          <w:b/>
        </w:rPr>
        <w:t>(Гуру</w:t>
      </w:r>
      <w:r w:rsidR="008A359E" w:rsidRPr="008A359E">
        <w:rPr>
          <w:b/>
        </w:rPr>
        <w:t>).</w:t>
      </w:r>
      <w:r w:rsidR="0040243B" w:rsidRPr="002A4D42">
        <w:t xml:space="preserve"> Сила духа несокрушима ни временем, ни обстоятельствами. И когда этой силою насыщается мысль, она переживает века. Так есть мысли, преходящие быстро, как вспыхивающие и тухнущие искорки костра, но есть мысли, несущие в себе элементы вечного пламени жизни. Их формы длительны и устойчивы. Эти мысли творят. Такие мысли творят проекцию эволюции планеты. Соприкасание со сферами этих творческих мыслей вводит сознание в поток космической жизни, преображая сознание из человеческого в космическое.</w:t>
      </w:r>
    </w:p>
    <w:p w:rsidR="0040243B" w:rsidRDefault="0040243B" w:rsidP="0040243B"/>
    <w:p w:rsidR="0040243B" w:rsidRDefault="00DF4588" w:rsidP="0040243B">
      <w:r>
        <w:rPr>
          <w:b/>
          <w:lang w:val="en-US"/>
        </w:rPr>
        <w:t>1964</w:t>
      </w:r>
      <w:r>
        <w:rPr>
          <w:b/>
        </w:rPr>
        <w:t xml:space="preserve"> г. </w:t>
      </w:r>
      <w:r w:rsidR="0040243B" w:rsidRPr="00B63B61">
        <w:rPr>
          <w:b/>
        </w:rPr>
        <w:t>92.</w:t>
      </w:r>
      <w:r w:rsidR="0040243B" w:rsidRPr="002A4D42">
        <w:t xml:space="preserve"> (57). </w:t>
      </w:r>
      <w:r w:rsidR="0040243B" w:rsidRPr="00B63B61">
        <w:rPr>
          <w:b/>
        </w:rPr>
        <w:t>(Янв. 29).</w:t>
      </w:r>
      <w:r w:rsidR="0040243B" w:rsidRPr="002A4D42">
        <w:t xml:space="preserve"> Уже знаете, что яркое представление в третьем глазу предмета, живого существа или человека устанавливает с ним непосредственное соприкосновение, или связь, сильное представление</w:t>
      </w:r>
      <w:r w:rsidR="00D57AEE">
        <w:t xml:space="preserve"> — </w:t>
      </w:r>
      <w:r w:rsidR="0040243B" w:rsidRPr="002A4D42">
        <w:t>сильную, слабое</w:t>
      </w:r>
      <w:r w:rsidR="00D57AEE">
        <w:t xml:space="preserve"> — </w:t>
      </w:r>
      <w:r w:rsidR="0040243B" w:rsidRPr="002A4D42">
        <w:t xml:space="preserve">слабую. Тысячи образов разной отчетливости, длительности и устойчивости проходят через сознание в течение дня, и с каждым устанавливается соприкасание. Порождается ток, идущий сперва от породившего его сознания к порожденному образу, а потом от данного образа к сознанию. При этом через этот образ, возникший в сознании, устанавливается ток с действительным предметом, вызвавшим образ. Таким образом возникший ток может идти к предметам, весьма отдаленным, ибо для мысли расстояний не существует. Сознание этим путем связывает себя множеством токов, идущих от него к явлениям, на которых оно сосредоточивается. Как бы тысячами нитей окутывает оно себя, и каждая несет к нему впечатления, идущие от предмета или лица, на котором оно останавливается. Эти впечатления составляют пищу сознания и питают его. Можно дать себе ясный отчет, чем питается сознание, вызывающее перед собою образ ненавистного врага или соседа, и какие токи порождают образы, картины или представления подлые, низкие или безобразные. Мысли и их мыслеобразы этим путем воздействуют на сознание во зло или во благо. Каждый человек может дать себе ясный и полный отчет, под какие воздействия он себя ставит и каковы будут следствия этих воздействий. Эти токи, </w:t>
      </w:r>
      <w:r w:rsidR="0040243B" w:rsidRPr="002A4D42">
        <w:lastRenderedPageBreak/>
        <w:t>порожденные создаваемыми воображением образами, являют собою действительность Незримого Мира. Добрые или враждебные отношения к человеку создают такие же токи, или нити связи, по которым поступают в сознание вибрации, идущие от них. Засыпая или просыпаясь с мыслями о Дальних Мирах, устанавливаем с ними незримую связь. Так прорываются каналы в пространстве, по которым идут тонкие сообщения от тех фокусов, на которых сосредоточивается внимание. Отсюда становится понятным, насколько нужен и неизбежен контроль над всем тем, что происходит в сознании. Сознание, подобно радиоприемнику, может быть настроено на любой волне, и восприятия пойдут соответственно. Древнее положение, что человек дает отчет за каждую мысль, имеет под собою действительное основание. Придет время, и этот процесс можно будет проследить при помощи аппаратов, фиксирующих излучения живых организмов. Нет ничего тайного, что не могло бы стать явным, научно обоснованным и доказуемым экспериментально.</w:t>
      </w:r>
    </w:p>
    <w:p w:rsidR="0040243B" w:rsidRDefault="0040243B" w:rsidP="0040243B"/>
    <w:p w:rsidR="0040243B" w:rsidRDefault="00DF4588" w:rsidP="0040243B">
      <w:r>
        <w:rPr>
          <w:b/>
          <w:lang w:val="en-US"/>
        </w:rPr>
        <w:t>1964</w:t>
      </w:r>
      <w:r>
        <w:rPr>
          <w:b/>
        </w:rPr>
        <w:t xml:space="preserve"> г. </w:t>
      </w:r>
      <w:r w:rsidR="0040243B" w:rsidRPr="00B63B61">
        <w:rPr>
          <w:b/>
        </w:rPr>
        <w:t>93.</w:t>
      </w:r>
      <w:r w:rsidR="0040243B" w:rsidRPr="002A4D42">
        <w:t xml:space="preserve"> (58). </w:t>
      </w:r>
      <w:r w:rsidR="008A359E" w:rsidRPr="008A359E">
        <w:rPr>
          <w:b/>
        </w:rPr>
        <w:t>(М.А.Й.).</w:t>
      </w:r>
      <w:r w:rsidR="0040243B" w:rsidRPr="002A4D42">
        <w:t xml:space="preserve"> Осознанием происходящего незримого процесса общения связь с нами можно усилить. Явления все те же, но понимание их углубляется до тех пор, пока незримое не станет ощущаемым явно. Много приходится твердить и повторять, прежде чем действительность не станет очевидностью, то есть очевидной для сознания. Это дает новую силу противления своеволию проводников и будет содействовать установлению контроля над ними. Соответствие и созвучие и означает связь по пространственным проводам, или каналам с явлениями, которые близки сознанию и которые в нем утвердились. Решение в том, чтобы взять эту область жизни сознания в свои руки под полный контроль.</w:t>
      </w:r>
    </w:p>
    <w:p w:rsidR="0040243B" w:rsidRDefault="0040243B" w:rsidP="0040243B"/>
    <w:p w:rsidR="0040243B" w:rsidRDefault="00DF4588" w:rsidP="0040243B">
      <w:r>
        <w:rPr>
          <w:b/>
          <w:lang w:val="en-US"/>
        </w:rPr>
        <w:t>1964</w:t>
      </w:r>
      <w:r>
        <w:rPr>
          <w:b/>
        </w:rPr>
        <w:t xml:space="preserve"> г. </w:t>
      </w:r>
      <w:r w:rsidR="0040243B" w:rsidRPr="00B63B61">
        <w:rPr>
          <w:b/>
        </w:rPr>
        <w:t>94.</w:t>
      </w:r>
      <w:r w:rsidR="0040243B" w:rsidRPr="002A4D42">
        <w:t xml:space="preserve"> (59). </w:t>
      </w:r>
      <w:r w:rsidR="008A359E" w:rsidRPr="008A359E">
        <w:rPr>
          <w:b/>
        </w:rPr>
        <w:t>(Гуру).</w:t>
      </w:r>
      <w:r w:rsidR="0040243B" w:rsidRPr="002A4D42">
        <w:t xml:space="preserve"> И художник, и обыватель, смотря на одно и то же, видят его по-разному: один</w:t>
      </w:r>
      <w:r w:rsidR="00D57AEE">
        <w:t xml:space="preserve"> — </w:t>
      </w:r>
      <w:r w:rsidR="0040243B" w:rsidRPr="002A4D42">
        <w:t>множество тонов, оттенков и красок, другой</w:t>
      </w:r>
      <w:r w:rsidR="00D57AEE">
        <w:t xml:space="preserve"> — </w:t>
      </w:r>
      <w:r w:rsidR="0040243B" w:rsidRPr="002A4D42">
        <w:t>только явно бросающееся в глаза. Точно так же и во всем остальном: один хочет видеть всю глубину явлений, другой проходит, лишь коснувшись поверхности их. Мир один, но видеть его можно по-разному. Слепой ничего не увидит</w:t>
      </w:r>
      <w:r w:rsidR="00D57AEE">
        <w:t xml:space="preserve"> — </w:t>
      </w:r>
      <w:r w:rsidR="0040243B" w:rsidRPr="002A4D42">
        <w:t>нужен открытый глаз. Глухой не услышит. Слова «имеющий уши да услышит» кроют в себе мысль великого значения.</w:t>
      </w:r>
    </w:p>
    <w:p w:rsidR="0040243B" w:rsidRDefault="0040243B" w:rsidP="0040243B"/>
    <w:p w:rsidR="0040243B" w:rsidRDefault="00DF4588" w:rsidP="0040243B">
      <w:r>
        <w:rPr>
          <w:b/>
          <w:lang w:val="en-US"/>
        </w:rPr>
        <w:t>1964</w:t>
      </w:r>
      <w:r>
        <w:rPr>
          <w:b/>
        </w:rPr>
        <w:t xml:space="preserve"> г. </w:t>
      </w:r>
      <w:r w:rsidR="0040243B" w:rsidRPr="00B63B61">
        <w:rPr>
          <w:b/>
        </w:rPr>
        <w:t>95.</w:t>
      </w:r>
      <w:r w:rsidR="0040243B" w:rsidRPr="002A4D42">
        <w:t xml:space="preserve"> (60). </w:t>
      </w:r>
      <w:r w:rsidR="0040243B" w:rsidRPr="00B63B61">
        <w:rPr>
          <w:b/>
        </w:rPr>
        <w:t>(Янв. 30).</w:t>
      </w:r>
      <w:r w:rsidR="0040243B" w:rsidRPr="002A4D42">
        <w:t xml:space="preserve"> Вся механика определенных слоев астрального мира заключается в том, что мысль творит свои формы и эти формы становятся реальностью для творящего их духа. Это одно из многих условий существования человека в Надземном. Есть и другие. Например, существуют сферы, где их содержание представляет собою формы, не созданные творческим воображением обычного человека, точно так же, как моря, горы, леса и реки и сама Земля не созданы человеком. В этих сферах человек тоже может творить, как он творит на Земле и в условиях, созданных для него природой, украшая эти сферы. Есть и сферы такие, где </w:t>
      </w:r>
      <w:r w:rsidR="0040243B" w:rsidRPr="002A4D42">
        <w:lastRenderedPageBreak/>
        <w:t>находятся не украшатели, а обезображиватели сущего. Это низшие сферы астрала. И материя сфер этих иная, отличающаяся от сфер высших своим составом, подвижностью и светимостью. Материи сфер соответствует и материя тонких тел их обитателей точно так же, как тело земное соответствует в своем составе элементам Менделеевской шкалы. Все тела у различных людей различны по своему составу и разреженности материи. Даже плотные тела людей различаются одно от другого, как Свет отличен от тьмы. Даже состав крови по самому грубому делению распределяется на четыре группы. Групп этих больше, но более тонкие подразделения уже вне возможностей современной науки, по крайней мере, пока еще некоторое время. Ошибочно думать, что мускулы, кости и ткани у всех людей одинаковы. Мы различаем их по светотени, то есть по светимости или отемнению. Коэффициент светопреломляемости может служить показателем. Некоторые тела светятся, другие, наоборот, отемнены. Излучения физического тела</w:t>
      </w:r>
      <w:r w:rsidR="00D57AEE">
        <w:t xml:space="preserve"> — </w:t>
      </w:r>
      <w:r w:rsidR="0040243B" w:rsidRPr="002A4D42">
        <w:t>следующая ступень медицинской науки. Потом придут и к светимости тел и определят степени этой светимости. Широкая область для изучения и исследований.</w:t>
      </w:r>
    </w:p>
    <w:p w:rsidR="0040243B" w:rsidRDefault="0040243B" w:rsidP="0040243B"/>
    <w:p w:rsidR="0040243B" w:rsidRDefault="00DF4588" w:rsidP="0040243B">
      <w:r>
        <w:rPr>
          <w:b/>
          <w:lang w:val="en-US"/>
        </w:rPr>
        <w:t>1964</w:t>
      </w:r>
      <w:r>
        <w:rPr>
          <w:b/>
        </w:rPr>
        <w:t xml:space="preserve"> г. </w:t>
      </w:r>
      <w:r w:rsidR="0040243B" w:rsidRPr="00B63B61">
        <w:rPr>
          <w:b/>
        </w:rPr>
        <w:t xml:space="preserve">96. </w:t>
      </w:r>
      <w:r w:rsidR="008A359E" w:rsidRPr="00B63B61">
        <w:rPr>
          <w:b/>
        </w:rPr>
        <w:t>(М.А</w:t>
      </w:r>
      <w:r w:rsidR="008A359E" w:rsidRPr="008A359E">
        <w:rPr>
          <w:b/>
        </w:rPr>
        <w:t>.Й.).</w:t>
      </w:r>
      <w:r w:rsidR="0040243B" w:rsidRPr="002A4D42">
        <w:t xml:space="preserve"> С точки зрения Надземного Мира, вся жизнь земная отдельного человека представляется, как фильма в кино, нереальной и преходящей. Именно ее отделенность от Высшего Мира кажется особенно несостоятельной. За историческими примерами ходить не приходится далеко. Каждый человек, дав свой узор на Земле, заканчивал его смертью, то есть выходом из земной игры. С точки же зрения Высшего Мира, узор не кончается; просто из мира земного он переходит в Надземный и продолжается там. Конечность земная обуславливает продолжение надземное. Только принятие в сознание двух миров позволит понять непрерываемость жизни, ибо, подобно тому как в природе ничто не исчезает и не рождается вновь, точно так же в природе ничто не прерывается, но все продолжается в беспредельность будущего.</w:t>
      </w:r>
    </w:p>
    <w:p w:rsidR="0040243B" w:rsidRDefault="0040243B" w:rsidP="0040243B"/>
    <w:p w:rsidR="0040243B" w:rsidRPr="002A4D42" w:rsidRDefault="00DF4588" w:rsidP="0040243B">
      <w:r>
        <w:rPr>
          <w:b/>
          <w:lang w:val="en-US"/>
        </w:rPr>
        <w:t>1964</w:t>
      </w:r>
      <w:r>
        <w:rPr>
          <w:b/>
        </w:rPr>
        <w:t xml:space="preserve"> г. </w:t>
      </w:r>
      <w:r w:rsidR="0040243B" w:rsidRPr="00B63B61">
        <w:rPr>
          <w:b/>
        </w:rPr>
        <w:t xml:space="preserve">97. </w:t>
      </w:r>
      <w:r w:rsidR="008A359E" w:rsidRPr="00B63B61">
        <w:rPr>
          <w:b/>
        </w:rPr>
        <w:t>(Гуру</w:t>
      </w:r>
      <w:r w:rsidR="008A359E" w:rsidRPr="008A359E">
        <w:rPr>
          <w:b/>
        </w:rPr>
        <w:t>).</w:t>
      </w:r>
      <w:r w:rsidR="0040243B" w:rsidRPr="002A4D42">
        <w:t xml:space="preserve"> События нагнетаются бурно. Очаги их пока не у центра. Они, как клапаны, выпускающие излишнее давление пара. Много темных энергий скопилось, им тоже надо дать выход. Очищения</w:t>
      </w:r>
      <w:r w:rsidR="00783548">
        <w:rPr>
          <w:lang w:val="en-US"/>
        </w:rPr>
        <w:t xml:space="preserve"> </w:t>
      </w:r>
      <w:r w:rsidR="0040243B" w:rsidRPr="002A4D42">
        <w:t>не произойдет без этих набуханий и взрывов. Задача</w:t>
      </w:r>
      <w:r w:rsidR="00D57AEE">
        <w:t xml:space="preserve"> — </w:t>
      </w:r>
      <w:r w:rsidR="0040243B" w:rsidRPr="002A4D42">
        <w:t>не дать по детонации распространиться им дальше. Будем следить, чтобы разрядка происходила в пользу Нового Мира.</w:t>
      </w:r>
    </w:p>
    <w:p w:rsidR="0040243B" w:rsidRDefault="0040243B" w:rsidP="00B63B61">
      <w:pPr>
        <w:pStyle w:val="Quote"/>
      </w:pPr>
      <w:r w:rsidRPr="002A4D42">
        <w:t>Видел во сне Светика</w:t>
      </w:r>
      <w:r w:rsidR="0044381C">
        <w:rPr>
          <w:rStyle w:val="FootnoteReference"/>
        </w:rPr>
        <w:footnoteReference w:id="9"/>
      </w:r>
      <w:r w:rsidRPr="002A4D42">
        <w:t>, видел много людей, говорил им, что воспринимал и как, и еще много об Учении. Стул был мой рядом со Светиком. Потом он ушел в нижний этаж и остался в обычном психическом отдалении, не входя в ближайшее руководство. Потом &lt;...&gt; &lt;...&gt;, что Иерофант красотою украсил свою жизнь.</w:t>
      </w:r>
    </w:p>
    <w:p w:rsidR="0040243B" w:rsidRDefault="0040243B" w:rsidP="0040243B"/>
    <w:p w:rsidR="0040243B" w:rsidRDefault="00DF4588" w:rsidP="0040243B">
      <w:r>
        <w:rPr>
          <w:b/>
          <w:lang w:val="en-US"/>
        </w:rPr>
        <w:lastRenderedPageBreak/>
        <w:t>1964</w:t>
      </w:r>
      <w:r>
        <w:rPr>
          <w:b/>
        </w:rPr>
        <w:t xml:space="preserve"> г. </w:t>
      </w:r>
      <w:r w:rsidR="0040243B" w:rsidRPr="00B63B61">
        <w:rPr>
          <w:b/>
        </w:rPr>
        <w:t>98. (Янв. 31).</w:t>
      </w:r>
      <w:r w:rsidR="0040243B" w:rsidRPr="002A4D42">
        <w:t xml:space="preserve"> Распадение изжитых элементов старого мира происходит быстрее, чем это осознается его сторонниками и апологетами. Получается разрыв между действительностью и сознанием, которое плетется в хвосте событий, всегда отставая от бега событий. Не поспевая за эволюцией, попадают в полосу тьмы и подвергаются разложению. Потому даже временные кажущиеся успехи старого мира держатся на гнилом основании, которое разваливается в силу преобладания энергий распада. Можно проследить, как разрушается мир старый в самой основе и доходит до логической нелепости своих основоположений и самоотрицания. Так, например, жить он может только наживой, а наживаться становится не с кого, так как никто не хочет быть жертвою чужой алчности. Все это ясно как день становится всем. Не наживаясь, жить им нечем. Получается тупик. Много таких тупиков, и все безвыходны.</w:t>
      </w:r>
    </w:p>
    <w:p w:rsidR="0040243B" w:rsidRDefault="0040243B" w:rsidP="0040243B"/>
    <w:p w:rsidR="0040243B" w:rsidRDefault="00DF4588" w:rsidP="0040243B">
      <w:r>
        <w:rPr>
          <w:b/>
          <w:lang w:val="en-US"/>
        </w:rPr>
        <w:t>1964</w:t>
      </w:r>
      <w:r>
        <w:rPr>
          <w:b/>
        </w:rPr>
        <w:t xml:space="preserve"> г. </w:t>
      </w:r>
      <w:r w:rsidR="0040243B" w:rsidRPr="00B63B61">
        <w:rPr>
          <w:b/>
        </w:rPr>
        <w:t xml:space="preserve">99. </w:t>
      </w:r>
      <w:r w:rsidR="008A359E" w:rsidRPr="00B63B61">
        <w:rPr>
          <w:b/>
        </w:rPr>
        <w:t>(М.</w:t>
      </w:r>
      <w:r w:rsidR="008A359E" w:rsidRPr="008A359E">
        <w:rPr>
          <w:b/>
        </w:rPr>
        <w:t>А.Й.).</w:t>
      </w:r>
      <w:r w:rsidR="0040243B" w:rsidRPr="002A4D42">
        <w:t xml:space="preserve"> Потерпите, родные, кончается всё. И ваша изменится жизнь. Потерпите немного.</w:t>
      </w:r>
    </w:p>
    <w:p w:rsidR="0040243B" w:rsidRDefault="0040243B" w:rsidP="0040243B"/>
    <w:p w:rsidR="0040243B" w:rsidRDefault="00DF4588" w:rsidP="0040243B">
      <w:r>
        <w:rPr>
          <w:b/>
          <w:lang w:val="en-US"/>
        </w:rPr>
        <w:t>1964</w:t>
      </w:r>
      <w:r>
        <w:rPr>
          <w:b/>
        </w:rPr>
        <w:t xml:space="preserve"> г. </w:t>
      </w:r>
      <w:r w:rsidR="0040243B" w:rsidRPr="00B63B61">
        <w:rPr>
          <w:b/>
        </w:rPr>
        <w:t>100.</w:t>
      </w:r>
      <w:r w:rsidR="0040243B" w:rsidRPr="002A4D42">
        <w:t xml:space="preserve"> (61). </w:t>
      </w:r>
      <w:r w:rsidR="0040243B" w:rsidRPr="00B63B61">
        <w:rPr>
          <w:b/>
        </w:rPr>
        <w:t>(Фев. 1).</w:t>
      </w:r>
      <w:r w:rsidR="0040243B" w:rsidRPr="002A4D42">
        <w:t xml:space="preserve"> Низшее «я» никогда не будет высшим, тьма</w:t>
      </w:r>
      <w:r w:rsidR="00D57AEE">
        <w:t xml:space="preserve"> — </w:t>
      </w:r>
      <w:r w:rsidR="0040243B" w:rsidRPr="002A4D42">
        <w:t>Светом. Можно очувствовать свое</w:t>
      </w:r>
      <w:r w:rsidR="00783548">
        <w:rPr>
          <w:lang w:val="en-US"/>
        </w:rPr>
        <w:t xml:space="preserve"> </w:t>
      </w:r>
      <w:r w:rsidR="0040243B" w:rsidRPr="002A4D42">
        <w:t>сознание в сфере низшего «я» и можно</w:t>
      </w:r>
      <w:r w:rsidR="00D57AEE">
        <w:t xml:space="preserve"> — </w:t>
      </w:r>
      <w:r w:rsidR="0040243B" w:rsidRPr="002A4D42">
        <w:t>в сфере высшего. Сознание переносится и живет либо в том, либо в другом, либо попеременно. При частой перемене лампа духа начинает мигать, а это грозит перегоранием. Сравнив пребывание в том и другом, можно сделать выбор, предпочтя лучшее. Для выросшего сознания малое «я» будет прокрустовым ложем. Спотыкнуться и даже упасть может каждый, но идущий поднимется тотчас же и дальше пойдет. Всякая остановка во тьме губительна и относит назад по отношению к тем, кто идет без задержки. Зову поспешать.</w:t>
      </w:r>
    </w:p>
    <w:p w:rsidR="0040243B" w:rsidRDefault="0040243B" w:rsidP="0040243B"/>
    <w:p w:rsidR="0040243B" w:rsidRDefault="00DF4588" w:rsidP="0040243B">
      <w:r>
        <w:rPr>
          <w:b/>
          <w:lang w:val="en-US"/>
        </w:rPr>
        <w:t>1964</w:t>
      </w:r>
      <w:r>
        <w:rPr>
          <w:b/>
        </w:rPr>
        <w:t xml:space="preserve"> г. </w:t>
      </w:r>
      <w:r w:rsidR="0040243B" w:rsidRPr="00B63B61">
        <w:rPr>
          <w:b/>
        </w:rPr>
        <w:t>101.</w:t>
      </w:r>
      <w:r w:rsidR="0040243B" w:rsidRPr="002A4D42">
        <w:t xml:space="preserve"> (62). (На днях). Пространство и в нем проявленный мир и ты во Мне, этот мир познающий и через Меня. Сознание перенесено в сердце, а сердце отдано Мне. Час, отданный Мне, ритмом преображается в звено цепи счастья, протянутой в будущее. Солнце прейдет, и Луна, и многие звезды, но останется дух, перенесший сознание в сердце и Мне отдавший его. Ибо Я вечен, от Вечности, и в ней Пребываю. Вечность</w:t>
      </w:r>
      <w:r w:rsidR="00D57AEE">
        <w:t xml:space="preserve"> — </w:t>
      </w:r>
      <w:r w:rsidR="0040243B" w:rsidRPr="002A4D42">
        <w:t>это огненное горнило жизни, проявленной в миллиардах форм и никогда не перестающей быть. Форма дается духу для самопознавания. Дух познает себя через формы, в которых он проявляется. Цель жизни</w:t>
      </w:r>
      <w:r w:rsidR="00D57AEE">
        <w:t xml:space="preserve"> — </w:t>
      </w:r>
      <w:r w:rsidR="0040243B" w:rsidRPr="002A4D42">
        <w:t>познание мира и себя, познающего мир, то есть самопознание. Нас двое, но мы одно: Ведущий и ведомый, Я и ты, идущие вместе, временный и вечный в одном. Удел духа</w:t>
      </w:r>
      <w:r w:rsidR="00D57AEE">
        <w:t xml:space="preserve"> — </w:t>
      </w:r>
      <w:r w:rsidR="0040243B" w:rsidRPr="002A4D42">
        <w:t>творить из вечной материи вечно новые формы жизни, но по спирали подъема. Настоящее перед Вечностью</w:t>
      </w:r>
      <w:r w:rsidR="00D57AEE">
        <w:t xml:space="preserve"> — </w:t>
      </w:r>
      <w:r w:rsidR="0040243B" w:rsidRPr="002A4D42">
        <w:t>только мгновение. Не в нем цель и смысл, но в будущем, будущее дано человеку для осуществления его устремлений. В нем всё.</w:t>
      </w:r>
    </w:p>
    <w:p w:rsidR="0040243B" w:rsidRDefault="0040243B" w:rsidP="0040243B"/>
    <w:p w:rsidR="0040243B" w:rsidRDefault="00DF4588" w:rsidP="0040243B">
      <w:r>
        <w:rPr>
          <w:b/>
          <w:lang w:val="en-US"/>
        </w:rPr>
        <w:lastRenderedPageBreak/>
        <w:t>1964</w:t>
      </w:r>
      <w:r>
        <w:rPr>
          <w:b/>
        </w:rPr>
        <w:t xml:space="preserve"> г. </w:t>
      </w:r>
      <w:r w:rsidR="0040243B" w:rsidRPr="00B63B61">
        <w:rPr>
          <w:b/>
        </w:rPr>
        <w:t>102.</w:t>
      </w:r>
      <w:r w:rsidR="0040243B" w:rsidRPr="002A4D42">
        <w:t xml:space="preserve"> (63). </w:t>
      </w:r>
      <w:r w:rsidR="0040243B" w:rsidRPr="00B63B61">
        <w:rPr>
          <w:b/>
        </w:rPr>
        <w:t>(Фев. 2).</w:t>
      </w:r>
      <w:r w:rsidR="0040243B" w:rsidRPr="002A4D42">
        <w:t xml:space="preserve"> Если бы человек считался со своими несовершенствами и полагал, что, имея их, он не может продвигаться по пути самоулучшения, то это означало бы, что эволюция духа невозможна. Несовершенства есть у всех, и это не мешает, однако, человеку с ними бороться и, борясь, восходить. Рецидивы побеждаемых отрицательных качеств могут случаться от времени до времени, указывая на еще не изжитые свойства, но останавливаться из-за них и терять время на терзания и раскаяния</w:t>
      </w:r>
      <w:r w:rsidR="00D57AEE">
        <w:t xml:space="preserve"> — </w:t>
      </w:r>
      <w:r w:rsidR="0040243B" w:rsidRPr="002A4D42">
        <w:t>это значит лишать себя права на участие в будущем. Мало ли что с кем может случиться. Разное бывает в пути. Наша цель</w:t>
      </w:r>
      <w:r w:rsidR="00D57AEE">
        <w:t xml:space="preserve"> — </w:t>
      </w:r>
      <w:r w:rsidR="0040243B" w:rsidRPr="002A4D42">
        <w:t>идти, идти, несмотря ни на что. Низшее «я», пока полностью не подчинено, будет порою давать о себе знать, но и к этому быть надо готовым, чтобы тотчас же, как только оно вырвалось, надеть на него узду и покрепче ее натянуть. При росте сознания и силы всякое неуравновесие возрастает в своем воздействии на организм и проводники, вызывая болезни и духа, и тела. Уж лучше от всего отказаться, чем дать чему-нибудь власть служить причиной неуравновесия. Хранить равновесие следует в удаче и неудаче. Отягощения обстоятельствами, действительные или под знаком, неизбежны, если дух хочет расти, но неуравновесия не допустимы, ибо будут действовать с каждым разом сильнее, нарушая установленный ритм. Ритм нарушать нельзя ни по каким причинам, ни под какими предлогами.</w:t>
      </w:r>
    </w:p>
    <w:p w:rsidR="0040243B" w:rsidRDefault="0040243B" w:rsidP="0040243B"/>
    <w:p w:rsidR="0040243B" w:rsidRDefault="00DF4588" w:rsidP="0040243B">
      <w:r>
        <w:rPr>
          <w:b/>
          <w:lang w:val="en-US"/>
        </w:rPr>
        <w:t>1964</w:t>
      </w:r>
      <w:r>
        <w:rPr>
          <w:b/>
        </w:rPr>
        <w:t xml:space="preserve"> г. </w:t>
      </w:r>
      <w:r w:rsidR="0040243B" w:rsidRPr="00B63B61">
        <w:rPr>
          <w:b/>
        </w:rPr>
        <w:t>103.</w:t>
      </w:r>
      <w:r w:rsidR="0040243B" w:rsidRPr="002A4D42">
        <w:t xml:space="preserve"> (64). </w:t>
      </w:r>
      <w:r w:rsidR="0040243B" w:rsidRPr="00B63B61">
        <w:rPr>
          <w:b/>
        </w:rPr>
        <w:t>(Фев. 3).</w:t>
      </w:r>
      <w:r w:rsidR="0040243B" w:rsidRPr="002A4D42">
        <w:t xml:space="preserve"> ...... в тебе еще жива.</w:t>
      </w:r>
    </w:p>
    <w:p w:rsidR="0040243B" w:rsidRDefault="0040243B" w:rsidP="0040243B">
      <w:r w:rsidRPr="002A4D42">
        <w:t>Страницы за ок[еано]м пестрят заголовками о грядущих переменах</w:t>
      </w:r>
      <w:r w:rsidR="00D57AEE">
        <w:t xml:space="preserve"> — </w:t>
      </w:r>
      <w:r w:rsidRPr="002A4D42">
        <w:t>они в воздухе.</w:t>
      </w:r>
    </w:p>
    <w:p w:rsidR="0040243B" w:rsidRDefault="0040243B" w:rsidP="0040243B">
      <w:r w:rsidRPr="002A4D42">
        <w:t>Легенды есть огненная действительность настоящего, которая станет (действительностью).</w:t>
      </w:r>
    </w:p>
    <w:p w:rsidR="0040243B" w:rsidRDefault="0040243B" w:rsidP="0040243B">
      <w:r w:rsidRPr="002A4D42">
        <w:t>Лучше не иметь ничего и быть в духе свободным, чем иметь</w:t>
      </w:r>
      <w:r w:rsidR="00D57AEE">
        <w:t xml:space="preserve"> — </w:t>
      </w:r>
      <w:r w:rsidRPr="002A4D42">
        <w:t>но рабом. Лучше в холоде, голоде и нужде, но со Мною, чем в благополучии, но без Меня. Лучше со Мною, чем с собою.</w:t>
      </w:r>
    </w:p>
    <w:p w:rsidR="0040243B" w:rsidRDefault="0040243B" w:rsidP="0040243B">
      <w:r w:rsidRPr="002A4D42">
        <w:t>События явят поворот к Свету. Везде Лучи.</w:t>
      </w:r>
    </w:p>
    <w:p w:rsidR="0040243B" w:rsidRDefault="0040243B" w:rsidP="0040243B"/>
    <w:p w:rsidR="0040243B" w:rsidRDefault="00DF4588" w:rsidP="0040243B">
      <w:r>
        <w:rPr>
          <w:b/>
          <w:lang w:val="en-US"/>
        </w:rPr>
        <w:t>1964</w:t>
      </w:r>
      <w:r>
        <w:rPr>
          <w:b/>
        </w:rPr>
        <w:t xml:space="preserve"> г. </w:t>
      </w:r>
      <w:r w:rsidR="0040243B" w:rsidRPr="00B63B61">
        <w:rPr>
          <w:b/>
        </w:rPr>
        <w:t>104.</w:t>
      </w:r>
      <w:r w:rsidR="0040243B" w:rsidRPr="002A4D42">
        <w:t xml:space="preserve"> (65). Подъемы и спады сознания неизбежны. Сущее волнообразно. Земля поворачивается к волнам света Солнца всеми своими частями. Так и сознание поворачивается к волнам прибоя океана жизни</w:t>
      </w:r>
      <w:r w:rsidR="00D57AEE">
        <w:t xml:space="preserve"> — </w:t>
      </w:r>
      <w:r w:rsidR="0040243B" w:rsidRPr="002A4D42">
        <w:t xml:space="preserve">всеми своими гранями. Гранильщик драгоценных камней знает, сколько труда надо затратить, прежде чем камень дать сможет огонь. Жизнь шлифует грани сознания, чтобы вызвать огни духа. И считается то хорошо, что способствует этому наиболее эффективно. Венчает дело конец, когда подводятся итоги прожитой жизни. А пока надо примирить сознание с неизбежностью того, что шлифовка его происходит в жизни и что процесс порою бывает очень болезненен. Мало кто может сказать из духов высоких, что жизнь их текла безмятежно. Наоборот, все тяжко страдали, боролись, преодолевали и шли вперед против течения. Никакие внешние условия не дадут равновесия духа, если оно не состоялось внутри. Потеря равновесия происходит не от неблагополучия внешних </w:t>
      </w:r>
      <w:r w:rsidR="0040243B" w:rsidRPr="002A4D42">
        <w:lastRenderedPageBreak/>
        <w:t>обстоятельств, а от неблагополучия состояния сознания. Ошибочно думать, что состояние духа обуславливается тем, что происходит вовне. Центр и опора внутри, и если там нет равновесия, то ничто внешнее не сможет его дать. Во всяком случае, у Нас считается достижением, когда не внешние условия обуславливают равновесие, а когда оно сохраняется им вопреки. Устойчивость, приобретенная на Земле, поможет ее сохранить и в Мире Надземном. Но печальна участь тех, кто провел жизнь земную, не будучи тревожим ничем и утопая в благополучии. Как встретят они вихри астрального мира и как устоят?</w:t>
      </w:r>
    </w:p>
    <w:p w:rsidR="0040243B" w:rsidRDefault="0040243B" w:rsidP="0040243B"/>
    <w:p w:rsidR="0040243B" w:rsidRDefault="00DF4588" w:rsidP="0040243B">
      <w:r>
        <w:rPr>
          <w:b/>
          <w:lang w:val="en-US"/>
        </w:rPr>
        <w:t>1964</w:t>
      </w:r>
      <w:r>
        <w:rPr>
          <w:b/>
        </w:rPr>
        <w:t xml:space="preserve"> г. </w:t>
      </w:r>
      <w:r w:rsidR="0040243B" w:rsidRPr="007F1EBA">
        <w:rPr>
          <w:b/>
        </w:rPr>
        <w:t xml:space="preserve">105. </w:t>
      </w:r>
      <w:r w:rsidR="008A359E" w:rsidRPr="007F1EBA">
        <w:rPr>
          <w:b/>
        </w:rPr>
        <w:t>(М</w:t>
      </w:r>
      <w:r w:rsidR="008A359E" w:rsidRPr="008A359E">
        <w:rPr>
          <w:b/>
        </w:rPr>
        <w:t>.А.Й.).</w:t>
      </w:r>
      <w:r w:rsidR="0040243B" w:rsidRPr="002A4D42">
        <w:t xml:space="preserve"> Да, да, вот именно, верно: ...... а</w:t>
      </w:r>
      <w:r w:rsidR="0044381C">
        <w:rPr>
          <w:lang w:val="en-US"/>
        </w:rPr>
        <w:t xml:space="preserve"> </w:t>
      </w:r>
      <w:r w:rsidR="0040243B" w:rsidRPr="002A4D42">
        <w:t>Сын человеческий не имеет где преклонить главы. Разве это не убедительно? Они, осуждавшие Его, имели, а Он, все отдавший, не Имел ничего. Не будем завидовать тем, кто имеет, ибо не они станут ближе. Но и неимение неимению рознь. Многие нищие не имеют даже угла и все же далеки от Владыки. Решение в духе.</w:t>
      </w:r>
    </w:p>
    <w:p w:rsidR="0040243B" w:rsidRDefault="0040243B" w:rsidP="0040243B"/>
    <w:p w:rsidR="0040243B" w:rsidRDefault="00DF4588" w:rsidP="0040243B">
      <w:r>
        <w:rPr>
          <w:b/>
          <w:lang w:val="en-US"/>
        </w:rPr>
        <w:t>1964</w:t>
      </w:r>
      <w:r>
        <w:rPr>
          <w:b/>
        </w:rPr>
        <w:t xml:space="preserve"> г. </w:t>
      </w:r>
      <w:r w:rsidR="0040243B" w:rsidRPr="007F1EBA">
        <w:rPr>
          <w:b/>
        </w:rPr>
        <w:t>106. (Фев. 4).</w:t>
      </w:r>
      <w:r w:rsidR="0040243B" w:rsidRPr="002A4D42">
        <w:t xml:space="preserve"> Немного надо допустить сора, чтобы уши оглохли, и даже малая соринка в глазу мешает видеть. Никакие оправдания не помогут, если почему-либо нарушается ритм Общения. Как понудить понять, что ничто, происходящее в оболочках, будь это результатом внешних влияний или воздействий, идущих изнутри, не должно нарушать ритма постоянства Контакта. Мой Час остается Моим навсегда. Если позволить чему-то нарушить его сегодня, то еще легче будет допустить это завтра, а затем и вовсе прервать. И то, что потребовало долголетних усилий, труда и заботы, разрушено будет неумением и нежеланием охранить самое ценное, что может иметь человек в этом мире, где кончается все и где все преходяще, где нет ничего, на что можно было бы опереться надежно.</w:t>
      </w:r>
    </w:p>
    <w:p w:rsidR="0040243B" w:rsidRDefault="0040243B" w:rsidP="0040243B">
      <w:r w:rsidRPr="002A4D42">
        <w:t>(66). Трудно найти достаточно слов, чтобы убедить в насущной необходимости связи с Иерархом Ведущим. Не упрочившие себя этой связью сознания полагают, что может быть нечто такое, что лишает права на Общение. А Я Говорю: ничто не может полагать преграды между Учителем и учеником. Все, принимаемое за таковое,</w:t>
      </w:r>
      <w:r w:rsidR="00D57AEE">
        <w:t xml:space="preserve"> — </w:t>
      </w:r>
      <w:r w:rsidRPr="002A4D42">
        <w:t>призраки Майи, часто усиливаемые сознательным и злонамеренным вмешательством темных. Был Савл, и стал Павел, и только потому, что обратился ко Мне. И снова сделался бы Савлом, если бы от Меня отвратился. Опасно вследствие каких бы то ни было причин, внешних или внутренних, порывать или ослаблять установленный годами ритм Общения. Ведь это было бы равносильно отпаданию. А они ждут, собравшися стаей, чтобы окружить и наброситься, как только погаснут огни. Темные на страже всегда, чтобы нанести вред где только возможно. Поэтому охрана ритма требует особой заботы и внимания, и никакие усилия в этом направлении не могут оказаться излишними. Самое ценное, что имеем, будем заботливо оберегать.</w:t>
      </w:r>
    </w:p>
    <w:p w:rsidR="0040243B" w:rsidRDefault="0040243B" w:rsidP="0040243B"/>
    <w:p w:rsidR="0040243B" w:rsidRDefault="00DF4588" w:rsidP="0040243B">
      <w:r>
        <w:rPr>
          <w:b/>
          <w:lang w:val="en-US"/>
        </w:rPr>
        <w:t>1964</w:t>
      </w:r>
      <w:r>
        <w:rPr>
          <w:b/>
        </w:rPr>
        <w:t xml:space="preserve"> г. </w:t>
      </w:r>
      <w:r w:rsidR="0040243B" w:rsidRPr="007F1EBA">
        <w:rPr>
          <w:b/>
        </w:rPr>
        <w:t xml:space="preserve">107. </w:t>
      </w:r>
      <w:r w:rsidR="008A359E" w:rsidRPr="007F1EBA">
        <w:rPr>
          <w:b/>
        </w:rPr>
        <w:t>(</w:t>
      </w:r>
      <w:r w:rsidR="008A359E" w:rsidRPr="008A359E">
        <w:rPr>
          <w:b/>
        </w:rPr>
        <w:t>М.А.Й.).</w:t>
      </w:r>
      <w:r w:rsidR="0040243B" w:rsidRPr="002A4D42">
        <w:t xml:space="preserve"> Что же могу добавить к словам Владыки? Разве то, что сказанное Им в равной степени относится так же и к нам, и к постоянству общения с нами. Мы не судьи, а только смотрящие, как преломляется Свет Учителя в сознании позванных. И печалуемся, наблюдая нарушение ритма. Если бы позванные являли собою совершенство духа, то воплощение и тяжкие испытания были бы им не нужны. Но пока на Земле, испытания неизбежны. Мы же готовы помочь им продвигаться успешно. Победившему прощается всё, но подпавший под волну темных влияний несет на себе всю тягость отрыва от Света, пока снова не восстановится связь.</w:t>
      </w:r>
    </w:p>
    <w:p w:rsidR="0040243B" w:rsidRDefault="0040243B" w:rsidP="0040243B"/>
    <w:p w:rsidR="0040243B" w:rsidRDefault="00DF4588" w:rsidP="0040243B">
      <w:r>
        <w:rPr>
          <w:b/>
          <w:lang w:val="en-US"/>
        </w:rPr>
        <w:t>1964</w:t>
      </w:r>
      <w:r>
        <w:rPr>
          <w:b/>
        </w:rPr>
        <w:t xml:space="preserve"> г. </w:t>
      </w:r>
      <w:r w:rsidR="0040243B" w:rsidRPr="007F1EBA">
        <w:rPr>
          <w:b/>
        </w:rPr>
        <w:t xml:space="preserve">108. </w:t>
      </w:r>
      <w:r w:rsidR="008A359E" w:rsidRPr="007F1EBA">
        <w:rPr>
          <w:b/>
        </w:rPr>
        <w:t>(</w:t>
      </w:r>
      <w:r w:rsidR="008A359E" w:rsidRPr="008A359E">
        <w:rPr>
          <w:b/>
        </w:rPr>
        <w:t>Гуру).</w:t>
      </w:r>
      <w:r w:rsidR="0040243B" w:rsidRPr="002A4D42">
        <w:t xml:space="preserve"> Времени на подготовку к переходу в Мир Тонкий остается сравнительно мало. Не лучше ли использовать его мерою полною на приобретение достойного одеяния духа. Каждая слабость и каждый недостаток оставляет пятно на ауре. Аура же служит мостом соединения со Светом. Изъяны в ауре отражаются на полноте и гармоничности созвучия и явно препятствуют контакту. Поэтому главная забота о том, чтобы сохранить излучения ауры в должном порядке и чистоте. Для постоянства контакта требуется постоянство и устойчивость чистоты аурических излучений.</w:t>
      </w:r>
    </w:p>
    <w:p w:rsidR="0040243B" w:rsidRDefault="0040243B" w:rsidP="0040243B"/>
    <w:p w:rsidR="0040243B" w:rsidRDefault="00DF4588" w:rsidP="0040243B">
      <w:r>
        <w:rPr>
          <w:b/>
          <w:lang w:val="en-US"/>
        </w:rPr>
        <w:t>1964</w:t>
      </w:r>
      <w:r>
        <w:rPr>
          <w:b/>
        </w:rPr>
        <w:t xml:space="preserve"> г. </w:t>
      </w:r>
      <w:r w:rsidR="0040243B" w:rsidRPr="007F1EBA">
        <w:rPr>
          <w:b/>
        </w:rPr>
        <w:t>109.</w:t>
      </w:r>
      <w:r w:rsidR="0040243B" w:rsidRPr="002A4D42">
        <w:t xml:space="preserve"> (67). </w:t>
      </w:r>
      <w:r w:rsidR="0040243B" w:rsidRPr="007F1EBA">
        <w:rPr>
          <w:b/>
        </w:rPr>
        <w:t>(Фев. 5).</w:t>
      </w:r>
      <w:r w:rsidR="0040243B" w:rsidRPr="002A4D42">
        <w:t xml:space="preserve"> (Со сна). 1/2 месяца ждать. (Чего?)</w:t>
      </w:r>
    </w:p>
    <w:p w:rsidR="0040243B" w:rsidRDefault="0040243B" w:rsidP="0040243B">
      <w:r w:rsidRPr="002A4D42">
        <w:t>Думали ли вы о том, что однажды помысленное и принятое в сознание остается там до тех пор, пока не будет удалено оттуда сознательно? Этот багаж является причиною рефлекторных явлений, и он же в значительной степени обуславливает подробности внеплотного состояния. Часто человек поступает не так, как хочет, и делает то, чего не думает. Почему? Или под воздействием со стороны, или под влиянием силы рефлекса. Рефлексы мыслительные нежелательны именно по этой причине. Конечно, автоматизм действий освобождает сознание от излишнего напряжения, как, например, при игре на фортепиано или других инструментах или при привычной работе, но опасность рефлекторных действий не в этом, а в том, что явления отрицательные, угнездившиеся в сознании, там живут и воздействуют на поступки человека до тех пор, пока сознательно не вырваны с корнем. Для того и нужен контроль, чтобы не уподобиться безвольной марионетке, все движения которой зависят от воздействий со стороны. Если импульс идет из глубины сознания и противоречит моральному уровню человека, вред его от этого не уменьшается. Безразлично, под своими или чужими влияниями находится сознание, если контроль не утвержден. Такое сознание похоже на щепку в потоке</w:t>
      </w:r>
      <w:r w:rsidR="00D57AEE">
        <w:t xml:space="preserve"> — </w:t>
      </w:r>
      <w:r w:rsidRPr="002A4D42">
        <w:t>несет его по воле волн, или ладье без руля. Рефлекторность вредна именно своими следствиями. Когда человек хочет что-то делать или поступает не так, как хочет, то причина</w:t>
      </w:r>
      <w:r w:rsidR="00D57AEE">
        <w:t xml:space="preserve"> — </w:t>
      </w:r>
      <w:r w:rsidRPr="002A4D42">
        <w:t>в рефлексах, если не было нажима со стороны. Отсутствие контроля может привести даже к одержанию.</w:t>
      </w:r>
    </w:p>
    <w:p w:rsidR="0040243B" w:rsidRDefault="0040243B" w:rsidP="0040243B"/>
    <w:p w:rsidR="0040243B" w:rsidRDefault="00DF4588" w:rsidP="0040243B">
      <w:r>
        <w:rPr>
          <w:b/>
          <w:lang w:val="en-US"/>
        </w:rPr>
        <w:t>1964</w:t>
      </w:r>
      <w:r>
        <w:rPr>
          <w:b/>
        </w:rPr>
        <w:t xml:space="preserve"> г. </w:t>
      </w:r>
      <w:r w:rsidR="0040243B" w:rsidRPr="007F1EBA">
        <w:rPr>
          <w:b/>
        </w:rPr>
        <w:t>110.</w:t>
      </w:r>
      <w:r w:rsidR="0040243B" w:rsidRPr="002A4D42">
        <w:t xml:space="preserve"> (68). </w:t>
      </w:r>
      <w:r w:rsidR="008A359E" w:rsidRPr="008A359E">
        <w:rPr>
          <w:b/>
        </w:rPr>
        <w:t>(М.А.Й.).</w:t>
      </w:r>
      <w:r w:rsidR="0040243B" w:rsidRPr="002A4D42">
        <w:t xml:space="preserve"> Созвучие устанавливается наличием сходственных элементов. Чем их больше, тем глубже созвучие. Когда появляются элементы, не гармонирующие со звучащим сознанием, контакт нарушается. Поэтому для удержания связи необходимо внимательно наблюдать за тем, чтобы постороннее содержание не вторгалось в провода. Для соответствия нужны соответствующие элементы в сознании. Их можно накапливать и удерживать с полным пониманием значения этого процесса. Тогда действия, поступки и мысли могут стать целесообразными, то есть созвучными основному смыслу земного существования. В этом значение согласованности.</w:t>
      </w:r>
    </w:p>
    <w:p w:rsidR="0040243B" w:rsidRDefault="0040243B" w:rsidP="0040243B"/>
    <w:p w:rsidR="0040243B" w:rsidRDefault="00DF4588" w:rsidP="0040243B">
      <w:r>
        <w:rPr>
          <w:b/>
          <w:lang w:val="en-US"/>
        </w:rPr>
        <w:t>1964</w:t>
      </w:r>
      <w:r>
        <w:rPr>
          <w:b/>
        </w:rPr>
        <w:t xml:space="preserve"> г. </w:t>
      </w:r>
      <w:r w:rsidR="0040243B" w:rsidRPr="007F1EBA">
        <w:rPr>
          <w:b/>
        </w:rPr>
        <w:t>111.</w:t>
      </w:r>
      <w:r w:rsidR="0040243B" w:rsidRPr="002A4D42">
        <w:t xml:space="preserve"> (69). </w:t>
      </w:r>
      <w:r w:rsidR="008A359E" w:rsidRPr="008A359E">
        <w:rPr>
          <w:b/>
        </w:rPr>
        <w:t>(Гуру).</w:t>
      </w:r>
      <w:r w:rsidR="0040243B" w:rsidRPr="002A4D42">
        <w:t xml:space="preserve"> Действовать силой Учителя можно, только отвергнув себя.</w:t>
      </w:r>
    </w:p>
    <w:p w:rsidR="0040243B" w:rsidRDefault="0040243B" w:rsidP="0040243B"/>
    <w:p w:rsidR="0040243B" w:rsidRDefault="00DF4588" w:rsidP="0040243B">
      <w:r>
        <w:rPr>
          <w:b/>
          <w:lang w:val="en-US"/>
        </w:rPr>
        <w:t>1964</w:t>
      </w:r>
      <w:r>
        <w:rPr>
          <w:b/>
        </w:rPr>
        <w:t xml:space="preserve"> г. </w:t>
      </w:r>
      <w:r w:rsidR="0040243B" w:rsidRPr="007F1EBA">
        <w:rPr>
          <w:b/>
        </w:rPr>
        <w:t>112.</w:t>
      </w:r>
      <w:r w:rsidR="0040243B" w:rsidRPr="002A4D42">
        <w:t xml:space="preserve"> (70). </w:t>
      </w:r>
      <w:r w:rsidR="0040243B" w:rsidRPr="007F1EBA">
        <w:rPr>
          <w:b/>
        </w:rPr>
        <w:t>(Фев. 6).</w:t>
      </w:r>
      <w:r w:rsidR="0040243B" w:rsidRPr="002A4D42">
        <w:t xml:space="preserve"> Сын Мой, внедрить в сознание Мои слова так, чтобы стали они жизнью и явью,</w:t>
      </w:r>
      <w:r w:rsidR="00D57AEE">
        <w:t xml:space="preserve"> — </w:t>
      </w:r>
      <w:r w:rsidR="0040243B" w:rsidRPr="002A4D42">
        <w:t>задача не легкая. Дух принимает, а оболочки не могут вместить. Тогда лучше всего прибегнуть к повторению ритмом. Перед силою ритма оболочки уступят, ибо непостоянство движения в них можно заменить постоянством устремления духа. И тогда временное в себе, проявляясь по своим законам, все же вынуждено будет подчиниться вечному, материя</w:t>
      </w:r>
      <w:r w:rsidR="00D57AEE">
        <w:t xml:space="preserve"> — </w:t>
      </w:r>
      <w:r w:rsidR="0040243B" w:rsidRPr="002A4D42">
        <w:t>духу, каждодневность</w:t>
      </w:r>
      <w:r w:rsidR="00D57AEE">
        <w:t xml:space="preserve"> — </w:t>
      </w:r>
      <w:r w:rsidR="0040243B" w:rsidRPr="002A4D42">
        <w:t>непреходящему. Вечное в себе станет как бы стержнем спирали, по виткам которой течет поток временных явлений. Они постоянно сменяются с каждым витком, но стержень недвижен, и в калейдоскопической смене событий не колеблем ими, и вне их воздействий, и не может быть сдвинут со своего вечного основания. Так вечное и временное в себе войдут в гармоническое сочетание без противодействия и антагонизма. Временное будет обуславливаться вечным и получать от него свою окраску и настроенность, осмысливая жизнь глубиной своего содержания. Сознание, перенесенное только во временное и преходящее, лишено понимания смысла своего существования, в то время как, объединенное с вечным началом в себе, оно приобретает непоколебимую целеустремленность. Человек тогда знает, для чего он живет и в чем смысл того, что с ним происходит. Жестокими и бессмысленными кажутся многие испытания и трудности земной жизни, через которые приходится проходить. Но это до тех только пор, пока не осознана цель и не найдено основание, на котором дух мог бы утвердиться непоколебимо. Во всем, что происходит в жизни устремленного к Свету духа, можно найти смысл и значение, то есть понять, для чего именно Учитель Допускает данное обстоятельство. А когда найден смысл, то можно, не сетуя и не поражая себя недовольством, принять любое испытание. Надо лишь только помнить, что по плате и получение и что тягости жизни текущей превратятся в ничто, когда дух освободится от нее, сбросивши тело. Когда человек просыпается после тяжелого сна, он вдруг понимает, что все, что он видел и переживал,</w:t>
      </w:r>
      <w:r w:rsidR="00D57AEE">
        <w:t xml:space="preserve"> — </w:t>
      </w:r>
      <w:r w:rsidR="0040243B" w:rsidRPr="002A4D42">
        <w:t xml:space="preserve">только лишь сон и в </w:t>
      </w:r>
      <w:r w:rsidR="0040243B" w:rsidRPr="002A4D42">
        <w:lastRenderedPageBreak/>
        <w:t>действительности нет ничего. Нечто подобное испытывает и дух, освобожденный от тела, когда опорой его служит Вечное Основание Жизни. Воистину, тогда преходящее становится миражем, Майей земною, которая власти над ним уже не имеет.</w:t>
      </w:r>
    </w:p>
    <w:p w:rsidR="0040243B" w:rsidRDefault="0040243B" w:rsidP="0040243B"/>
    <w:p w:rsidR="0040243B" w:rsidRDefault="00DF4588" w:rsidP="0040243B">
      <w:r>
        <w:rPr>
          <w:b/>
          <w:lang w:val="en-US"/>
        </w:rPr>
        <w:t>1964</w:t>
      </w:r>
      <w:r>
        <w:rPr>
          <w:b/>
        </w:rPr>
        <w:t xml:space="preserve"> г. </w:t>
      </w:r>
      <w:r w:rsidR="0040243B" w:rsidRPr="000D6EE2">
        <w:rPr>
          <w:b/>
        </w:rPr>
        <w:t xml:space="preserve">113. </w:t>
      </w:r>
      <w:r w:rsidR="008A359E" w:rsidRPr="000D6EE2">
        <w:rPr>
          <w:b/>
        </w:rPr>
        <w:t>(М</w:t>
      </w:r>
      <w:r w:rsidR="008A359E" w:rsidRPr="008A359E">
        <w:rPr>
          <w:b/>
        </w:rPr>
        <w:t>.А.Й.).</w:t>
      </w:r>
      <w:r w:rsidR="0040243B" w:rsidRPr="002A4D42">
        <w:t xml:space="preserve"> Желать, не желая, и огненно стремиться, исключив из устремления камическое начало, будет знаком достижения ступени мудрости Архата. Трудно сочетать данную пару противоположностей, но, не постигнув искусства понимания противоположных начал, нельзя продвигаться по пути огненных нахождений. Как же тогда примирить могущество духа с немощью тела, а вечное бытие духа</w:t>
      </w:r>
      <w:r w:rsidR="00D57AEE">
        <w:t xml:space="preserve"> — </w:t>
      </w:r>
      <w:r w:rsidR="0040243B" w:rsidRPr="002A4D42">
        <w:t>с временностью его оболочек? Уравновешивание в сознании двойственных противоположностей</w:t>
      </w:r>
      <w:r w:rsidR="00D57AEE">
        <w:t xml:space="preserve"> — </w:t>
      </w:r>
      <w:r w:rsidR="0040243B" w:rsidRPr="002A4D42">
        <w:t>одно из труднейших достижений. Малое сознание находит противоречия там, где их нет, и спотыкается при решении этой задачи. Но решение</w:t>
      </w:r>
      <w:r w:rsidR="00D57AEE">
        <w:t xml:space="preserve"> — </w:t>
      </w:r>
      <w:r w:rsidR="0040243B" w:rsidRPr="002A4D42">
        <w:t>в двойственности вещи единой. И тогда противоречие превращается в понимание, которое становится выражением мудрости. Даже малые грамотеи в области запрещенного знания говорят, что для осуществления желания надо исключить элемент личной заинтересованности, ибо вибрации астрального проводника мешают действию мысли, нарушают ее мощь и ослабляют ее стройность. Многие знают по личному опыту, что (когда-то) сильные и страстные желания их осуществлялись, но осуществлялись тогда, когда было уже поздно и когда астральная сила этих желаний в них уже потухала, когда осуществляемое было уже им не нужно. Потому мудро желайте, и пусть личное, временное и преходящее будет из этих желаний исключено.</w:t>
      </w:r>
    </w:p>
    <w:p w:rsidR="0040243B" w:rsidRDefault="0040243B" w:rsidP="0040243B"/>
    <w:p w:rsidR="0040243B" w:rsidRDefault="00DF4588" w:rsidP="0040243B">
      <w:r>
        <w:rPr>
          <w:b/>
          <w:lang w:val="en-US"/>
        </w:rPr>
        <w:t>1964</w:t>
      </w:r>
      <w:r>
        <w:rPr>
          <w:b/>
        </w:rPr>
        <w:t xml:space="preserve"> г. </w:t>
      </w:r>
      <w:r w:rsidR="0040243B" w:rsidRPr="000D6EE2">
        <w:rPr>
          <w:b/>
        </w:rPr>
        <w:t>114.</w:t>
      </w:r>
      <w:r w:rsidR="0040243B" w:rsidRPr="002A4D42">
        <w:t xml:space="preserve"> (71). </w:t>
      </w:r>
      <w:r w:rsidR="008A359E" w:rsidRPr="008A359E">
        <w:rPr>
          <w:b/>
        </w:rPr>
        <w:t>(Гуру).</w:t>
      </w:r>
      <w:r w:rsidR="0040243B" w:rsidRPr="002A4D42">
        <w:t xml:space="preserve"> Нас радует постоянство и неуклонность устремлений. Ведь это дает право на продолжение их в Мире Надземном, а следовательно, и на осуществление. Ведь в Мире Надземном осуществляется все, что продолжается за пределы плотного мира. Таким образом, наша радость становится также и вашей и дает импульс вам двигаться дальше. Главное</w:t>
      </w:r>
      <w:r w:rsidR="00D57AEE">
        <w:t xml:space="preserve"> — </w:t>
      </w:r>
      <w:r w:rsidR="0040243B" w:rsidRPr="002A4D42">
        <w:t>не утомиться в делании. Окружающее равнодушие и сумерность сознаний хоть кого погасят. Нужно несломимое мужество и нечеловеческое упорство, чтобы свой свет пронести через жизнь, и притом посветить тем, кто нуждается в Свете и хочет его.</w:t>
      </w:r>
    </w:p>
    <w:p w:rsidR="0040243B" w:rsidRDefault="0040243B" w:rsidP="0040243B"/>
    <w:p w:rsidR="0040243B" w:rsidRDefault="00DF4588" w:rsidP="0040243B">
      <w:r>
        <w:rPr>
          <w:b/>
          <w:lang w:val="en-US"/>
        </w:rPr>
        <w:t>1964</w:t>
      </w:r>
      <w:r>
        <w:rPr>
          <w:b/>
        </w:rPr>
        <w:t xml:space="preserve"> г. </w:t>
      </w:r>
      <w:r w:rsidR="0040243B" w:rsidRPr="000D6EE2">
        <w:rPr>
          <w:b/>
        </w:rPr>
        <w:t>115. (Фев. 7).</w:t>
      </w:r>
      <w:r w:rsidR="0040243B" w:rsidRPr="002A4D42">
        <w:t xml:space="preserve"> Сын Мой, Учитель Выражает Себя через ученика. Чем ученик ближе, тем выражение Учителя более совершенно. Конечно, полное выражение требует того, чтобы ученик достиг ступени Учителя. Но Учитель</w:t>
      </w:r>
      <w:r w:rsidR="00D57AEE">
        <w:t xml:space="preserve"> — </w:t>
      </w:r>
      <w:r w:rsidR="0040243B" w:rsidRPr="002A4D42">
        <w:t xml:space="preserve">это огонь устремленный, и как бы быстро ни продвигался ученик, Учитель всегда Будет оказываться выше по ступеням лестницы жизни. Поэтому, как бы ни были высоки и дерзновенны устремления ученика, Учитель их все Напитает и в силах насытить до пределов вместимости тех, кто следует за Ним. Для насыщения необходим импульс устремления и соответствия. </w:t>
      </w:r>
      <w:r w:rsidR="0040243B" w:rsidRPr="002A4D42">
        <w:lastRenderedPageBreak/>
        <w:t>Учитель всегда Готов дать, но для того чтобы взять, нужно знать, чего хочет берущий. Неясность, нечеткость, неоформленность устремлений или вопроса приносит такой же ответ. Каждый может сказать: «Хочу», но чего и как не каждый кристаллизует достаточно определенно. Стройность и определенность мировоззрения ученика, утвержденная на знании Основ, являет собою хорошую отправную опору для устремления. Мало только устремиться, надо еще знать</w:t>
      </w:r>
      <w:r w:rsidR="00D57AEE">
        <w:t xml:space="preserve"> — </w:t>
      </w:r>
      <w:r w:rsidR="0040243B" w:rsidRPr="002A4D42">
        <w:t>от чего и к чему. Учение намечает огненные формы того будущего, которое суждено человеку. Без понимания направления эволюции получается не четкий и уверенный шаг в будущее, но неосмысленные блуждания. Путь, о котором так часто Упоминаем, представляет собою законченную огненную концепцию будущих ступеней развития и достижений человеческого духа. Это совсем не означает, что путь конечен. Учением указуется Беспредельность как та область, в сфере которой все достижимо и где развитию способностей человека и росту могущества его духа нет границ и пределов. В том и величие Беспредельности, что достижимо в ней всё и всё возможно. Рамки Космических Законов не суживают, но, наоборот, расширяют эти возможности, подводя под них фундамент огненной реальности. В Беспредельность можно идти, прочно вооружившись понятием вседостижимости.</w:t>
      </w:r>
    </w:p>
    <w:p w:rsidR="0040243B" w:rsidRDefault="0040243B" w:rsidP="0040243B"/>
    <w:p w:rsidR="0040243B" w:rsidRDefault="00DF4588" w:rsidP="0040243B">
      <w:r>
        <w:rPr>
          <w:b/>
          <w:lang w:val="en-US"/>
        </w:rPr>
        <w:t>1964</w:t>
      </w:r>
      <w:r>
        <w:rPr>
          <w:b/>
        </w:rPr>
        <w:t xml:space="preserve"> г. </w:t>
      </w:r>
      <w:r w:rsidR="0040243B" w:rsidRPr="000D6EE2">
        <w:rPr>
          <w:b/>
        </w:rPr>
        <w:t>116.</w:t>
      </w:r>
      <w:r w:rsidR="0040243B" w:rsidRPr="002A4D42">
        <w:t xml:space="preserve"> Спросят: но как же примирить идею могущества духа или даже всемогущества и вседостижимости с настоящим положением человечества? Ответьте: все способности и силы человеческого духа в потенциале своем беспредельны. Все можно развивать и растить. Великий художник, или философ, или герой не сразу стали такими, но выросли в процессе длительной эволюции духа и собственных трудов и усилий. Но именно они и служат ручательством того, что развивать и совершенствовать в себе можно любые способности. В будущем все даст свои всходы и свои следствия. Надо лишь только начать, хотя бы с малого, хотя бы с маломалейшего. Символ зерна примечателен тем, что из семени малого вырастает огромное дерево. Имея перед собой Беспредельность и зная способность прорастания психических зерен, можно твердо, уверенно и сознательно идти в будущее, постоянно собирая жатву с посевов своих. Поле посева</w:t>
      </w:r>
      <w:r w:rsidR="00D57AEE">
        <w:t xml:space="preserve"> — </w:t>
      </w:r>
      <w:r w:rsidR="0040243B" w:rsidRPr="002A4D42">
        <w:t>собственное сознание, а сеятель</w:t>
      </w:r>
      <w:r w:rsidR="00D57AEE">
        <w:t xml:space="preserve"> — </w:t>
      </w:r>
      <w:r w:rsidR="0040243B" w:rsidRPr="002A4D42">
        <w:t>дух, и он же и собиратель огненной жатвы.</w:t>
      </w:r>
    </w:p>
    <w:p w:rsidR="0040243B" w:rsidRDefault="0040243B" w:rsidP="0040243B"/>
    <w:p w:rsidR="0040243B" w:rsidRDefault="00DF4588" w:rsidP="0040243B">
      <w:r>
        <w:rPr>
          <w:b/>
          <w:lang w:val="en-US"/>
        </w:rPr>
        <w:t>1964</w:t>
      </w:r>
      <w:r>
        <w:rPr>
          <w:b/>
        </w:rPr>
        <w:t xml:space="preserve"> г. </w:t>
      </w:r>
      <w:r w:rsidR="0040243B" w:rsidRPr="000D6EE2">
        <w:rPr>
          <w:b/>
        </w:rPr>
        <w:t>117.</w:t>
      </w:r>
      <w:r w:rsidR="0040243B" w:rsidRPr="002A4D42">
        <w:t xml:space="preserve"> (72). </w:t>
      </w:r>
      <w:r w:rsidR="008A359E" w:rsidRPr="008A359E">
        <w:rPr>
          <w:b/>
        </w:rPr>
        <w:t>(М.А.Й.).</w:t>
      </w:r>
      <w:r w:rsidR="0040243B" w:rsidRPr="002A4D42">
        <w:t xml:space="preserve"> Не нужны ни слащавая сентиментальность, ни восторженность. Почему? Потому что в обеих себя уявляет астрал, главное свойство которого неустойчивость, изменчивость и желание нового, новых эмоций и переживаний. На пути в Беспредельность эти свойства только мешают. Знаете сами, чем заканчиваются скачки восторженности и что самые бурные проявления астральной умиленности и восхищений оборачиваются всегда своим противоположным полюсом и обрушиваются именно на того, кто в эти чувства поверил. Доверие должно основываться на </w:t>
      </w:r>
      <w:r w:rsidR="0040243B" w:rsidRPr="002A4D42">
        <w:lastRenderedPageBreak/>
        <w:t>суровом опыте прошлого и знании человеческой природы. Умиляться не будем ничем и никем, но взвесим сурово истинную ценность этих двух чувств: восторженности и сентиментального умиления. Для того, кто за доверие к ним заплатил дорогою ценой, доказательства уже не нужны, но нужны они тем, кто не знает.</w:t>
      </w:r>
    </w:p>
    <w:p w:rsidR="0040243B" w:rsidRDefault="0040243B" w:rsidP="0040243B"/>
    <w:p w:rsidR="0040243B" w:rsidRDefault="00DF4588" w:rsidP="0040243B">
      <w:r>
        <w:rPr>
          <w:b/>
          <w:lang w:val="en-US"/>
        </w:rPr>
        <w:t>1964</w:t>
      </w:r>
      <w:r>
        <w:rPr>
          <w:b/>
        </w:rPr>
        <w:t xml:space="preserve"> г. </w:t>
      </w:r>
      <w:r w:rsidR="0040243B" w:rsidRPr="000D6EE2">
        <w:rPr>
          <w:b/>
        </w:rPr>
        <w:t>118.</w:t>
      </w:r>
      <w:r w:rsidR="0040243B" w:rsidRPr="002A4D42">
        <w:t xml:space="preserve"> (73). </w:t>
      </w:r>
      <w:r w:rsidR="008A359E" w:rsidRPr="008A359E">
        <w:rPr>
          <w:b/>
        </w:rPr>
        <w:t>(Гуру).</w:t>
      </w:r>
      <w:r w:rsidR="0040243B" w:rsidRPr="002A4D42">
        <w:t xml:space="preserve"> Платим за все. Поэтому брать у жизни будем только самое добротное, самое лучшее и прочное на выносливость и длительность и лишь то, что с собой можно взять в путь далекий. Мы путники вечные, а в пути лишняя поклажа только отяготит. Все лишнее, без чего можно обойтись, отбрасывается. Те, кто не знает, хотят непременно забрать с собою все, что имеют вокруг себя в данный момент. Те, кто знает, ничего не считают своим, но лишь временным только. Так отделим в сознании своем свое на весь будущий путь и то, что в пути не годится и дано лишь на время. Мое все со мною всегда, все остальное чужое.</w:t>
      </w:r>
    </w:p>
    <w:p w:rsidR="0040243B" w:rsidRDefault="0040243B" w:rsidP="0040243B"/>
    <w:p w:rsidR="0040243B" w:rsidRDefault="00DF4588" w:rsidP="0040243B">
      <w:r>
        <w:rPr>
          <w:b/>
          <w:lang w:val="en-US"/>
        </w:rPr>
        <w:t>1964</w:t>
      </w:r>
      <w:r>
        <w:rPr>
          <w:b/>
        </w:rPr>
        <w:t xml:space="preserve"> г. </w:t>
      </w:r>
      <w:r w:rsidR="0040243B" w:rsidRPr="000D6EE2">
        <w:rPr>
          <w:b/>
        </w:rPr>
        <w:t>119. (Фев. 8).</w:t>
      </w:r>
      <w:r w:rsidR="0040243B" w:rsidRPr="002A4D42">
        <w:t xml:space="preserve"> Трудно воспринимать мысли посылаемые, если свои собственные наполняют сознание. Когда сознание становится подобным белому незаписанному листу, можно воспринимать. Условие простое, но как же непросто его соблюсти. Мало ли что может взбрести на ум или быть подброшено со стороны. Неужели всему давать место и допускать в сознание. В сознание допускается Луч, и в сознании утвержден Лик, и когда нет мыслей сторонних, восприятие идет свободно и мысли льются широко. Но надо отойти от себя. Малое «я» и его оболочка, астрал, вот они, яро препятствующие Общению. Неужели им мало того времени, которое уделяется им в течение дня! Нет, они покушаются и на самое ценное, на недолгие минуты Общения, чтобы отвоевать для себя все время, которое есть, чтобы наполнить сознание своими нескончаемыми переживаниями и мыслями только о себе. Опыт долгих лет должен был бы уже научить, что допустить своеволие и разгул этой неуемной оболочки</w:t>
      </w:r>
      <w:r w:rsidR="00D57AEE">
        <w:t xml:space="preserve"> — </w:t>
      </w:r>
      <w:r w:rsidR="0040243B" w:rsidRPr="002A4D42">
        <w:t>значит лишить себя доступа к проводу с Учителем Света. У астрала имеется одно характерное свойство</w:t>
      </w:r>
      <w:r w:rsidR="00D57AEE">
        <w:t xml:space="preserve"> — </w:t>
      </w:r>
      <w:r w:rsidR="0040243B" w:rsidRPr="002A4D42">
        <w:t>это оставлять своего обладателя при разбитом корыте всякий раз, когда сознание вовлекается в воронку его эмоций и переживаний, которым нет конца. Мантрам дается для углубления сознания, а также и для того, чтобы отгонять назойливые мысли низшего «я», мешающие сосредоточиться на Высшем. Логикой с ними бороться нельзя, ибо логика очевидности необычайно убедительна, хотя и приводит всегда к отрыву от Света. Потому тратить время на аргументацию не имеет никакого смысла. Лучше просто без всяких рассуждений отбрасывать как явно негодные, вредные и темные все мысли, идущие от самости и ее породителя</w:t>
      </w:r>
      <w:r w:rsidR="00D57AEE">
        <w:t xml:space="preserve"> — </w:t>
      </w:r>
      <w:r w:rsidR="0040243B" w:rsidRPr="002A4D42">
        <w:t xml:space="preserve">астрала. Все, что мешает Общению, все, что становится между тобою и Мной, безусловно ненужно и вредно, каким бы интересным, убедительным и привлекательным оно ни казалось. Много быть может причин, почему не даются желаемые знаки или не повторяются желаемые феномены, но доверие к </w:t>
      </w:r>
      <w:r w:rsidR="0040243B" w:rsidRPr="002A4D42">
        <w:lastRenderedPageBreak/>
        <w:t>Ведущей Руке и мудрости Учителя остается непоколебимым, все же лукавые мудрствования отбрасываются без всякого промедления. Если что-то непонятно или неясно, оно будет объяснено позднее. Если Учитель о чем-то Умалчивает,</w:t>
      </w:r>
      <w:r w:rsidR="00D57AEE">
        <w:t xml:space="preserve"> — </w:t>
      </w:r>
      <w:r w:rsidR="0040243B" w:rsidRPr="002A4D42">
        <w:t>этому имеется основание. Если Близость Учителя ставить в зависимость от совершаемых ошибок, то на что же можно надеяться? Но Близость Учителя</w:t>
      </w:r>
      <w:r w:rsidR="00D57AEE">
        <w:t xml:space="preserve"> — </w:t>
      </w:r>
      <w:r w:rsidR="0040243B" w:rsidRPr="002A4D42">
        <w:t>поверх явлений плотного мира и поверх того, что происходит в оболочках, хотя получение идет через них, если они приведены хотя бы в относительно должный порядок. Итак, оставив всякие мудрствования и памятуя, что неизменяем Владыка, можно Луч Света впустить в сознание, свободное от накипи мыслей ненужных и вредных, идущих от малого «я».</w:t>
      </w:r>
    </w:p>
    <w:p w:rsidR="0040243B" w:rsidRDefault="0040243B" w:rsidP="0040243B"/>
    <w:p w:rsidR="0040243B" w:rsidRDefault="00DF4588" w:rsidP="0040243B">
      <w:r>
        <w:rPr>
          <w:b/>
          <w:lang w:val="en-US"/>
        </w:rPr>
        <w:t>1964</w:t>
      </w:r>
      <w:r>
        <w:rPr>
          <w:b/>
        </w:rPr>
        <w:t xml:space="preserve"> г. </w:t>
      </w:r>
      <w:r w:rsidR="0040243B" w:rsidRPr="000D6EE2">
        <w:rPr>
          <w:b/>
        </w:rPr>
        <w:t>120.</w:t>
      </w:r>
      <w:r w:rsidR="0040243B" w:rsidRPr="002A4D42">
        <w:t xml:space="preserve"> (74). </w:t>
      </w:r>
      <w:r w:rsidR="008A359E" w:rsidRPr="008A359E">
        <w:rPr>
          <w:b/>
        </w:rPr>
        <w:t>(М.А.Й.).</w:t>
      </w:r>
      <w:r w:rsidR="0040243B" w:rsidRPr="002A4D42">
        <w:t xml:space="preserve"> Сказано: «Будьте как дети!» Ибо дети не мудрствуют и не рассуждают, а просто берут от матери ласку, любовь и заботу. И к чему рассуждения, когда дается тепло и забота Луча. Трудно рассудочной мыслью подходить к дарам духа и брать их, не позволяя логике очевидности вмешиваться в священное действо. Сколько стремящихся к Свету было отклонено от Пути вмешательством земного рассудка. Наш Путь</w:t>
      </w:r>
      <w:r w:rsidR="00D57AEE">
        <w:t xml:space="preserve"> — </w:t>
      </w:r>
      <w:r w:rsidR="0040243B" w:rsidRPr="002A4D42">
        <w:t>это Путь Сердца. Там, где главенствует и ведет сердце, там оно не допускает рассудок мешать. Не о Разуме говорится, но именно об ограниченности земного рассудка, иссушившего столько сердец. Это он шепчет во тьме ночи о бесполезности труда и усилий для продвижения по Пути Света. Это он подбрасывает обессиливающие мысли. Это он уверяет и убеждает в том, что смысл и цель жизни в плотном существовании и что со смертью тела кончается все, убеждает, несмотря на весь богатый опыт в противном и знание Тонкого Мира. Решение в том, чтобы просто заставить его замолчать, ибо все его доводы ложны. Стоит только представить себе момент перехода Великих Границ, чтобы понять и увидеть, как несостоятельны, ложны и обманчивы все его построения. Не рассудок, но пусть сердце ведет того, кто Высшего Света коснулся.</w:t>
      </w:r>
    </w:p>
    <w:p w:rsidR="0040243B" w:rsidRDefault="0040243B" w:rsidP="0040243B"/>
    <w:p w:rsidR="0040243B" w:rsidRDefault="00DF4588" w:rsidP="0040243B">
      <w:r>
        <w:rPr>
          <w:b/>
          <w:lang w:val="en-US"/>
        </w:rPr>
        <w:t>1964</w:t>
      </w:r>
      <w:r>
        <w:rPr>
          <w:b/>
        </w:rPr>
        <w:t xml:space="preserve"> г. </w:t>
      </w:r>
      <w:r w:rsidR="0040243B" w:rsidRPr="000D6EE2">
        <w:rPr>
          <w:b/>
        </w:rPr>
        <w:t>121.</w:t>
      </w:r>
      <w:r w:rsidR="0040243B" w:rsidRPr="002A4D42">
        <w:t xml:space="preserve"> (75). </w:t>
      </w:r>
      <w:r w:rsidR="008A359E" w:rsidRPr="008A359E">
        <w:rPr>
          <w:b/>
        </w:rPr>
        <w:t>(Гуру).</w:t>
      </w:r>
      <w:r w:rsidR="0040243B" w:rsidRPr="002A4D42">
        <w:t xml:space="preserve"> Мы шли несломимою верой к Владыке и в Высшую Мудрость. Шли сердцем, не рассуждая, но зная, что все препятствия, затруднения и колебания преодолеваются силою и стойкостью духа.</w:t>
      </w:r>
    </w:p>
    <w:p w:rsidR="0040243B" w:rsidRDefault="0040243B" w:rsidP="0040243B"/>
    <w:p w:rsidR="0040243B" w:rsidRDefault="00DF4588" w:rsidP="0040243B">
      <w:r>
        <w:rPr>
          <w:b/>
          <w:lang w:val="en-US"/>
        </w:rPr>
        <w:t>1964</w:t>
      </w:r>
      <w:r>
        <w:rPr>
          <w:b/>
        </w:rPr>
        <w:t xml:space="preserve"> г. </w:t>
      </w:r>
      <w:r w:rsidR="0040243B" w:rsidRPr="000D6EE2">
        <w:rPr>
          <w:b/>
        </w:rPr>
        <w:t>122. (Фев. 9).</w:t>
      </w:r>
      <w:r w:rsidR="0040243B" w:rsidRPr="002A4D42">
        <w:t xml:space="preserve"> (Со сна). Оценки нужны. Ускоренные оценки (состояния духа) нужны для продвижения. По оценке и получение.</w:t>
      </w:r>
    </w:p>
    <w:p w:rsidR="0040243B" w:rsidRDefault="0040243B" w:rsidP="0040243B">
      <w:r w:rsidRPr="002A4D42">
        <w:t>Она и Мильче писала.</w:t>
      </w:r>
    </w:p>
    <w:p w:rsidR="0040243B" w:rsidRDefault="0040243B" w:rsidP="0040243B">
      <w:r w:rsidRPr="002A4D42">
        <w:t>По простоте и по красоте духа Судим, то есть Оцениваем.</w:t>
      </w:r>
    </w:p>
    <w:p w:rsidR="0040243B" w:rsidRPr="002A4D42" w:rsidRDefault="0040243B" w:rsidP="0040243B">
      <w:r w:rsidRPr="002A4D42">
        <w:t>Услышите Зов, не противьтесь судьбе.</w:t>
      </w:r>
    </w:p>
    <w:p w:rsidR="0040243B" w:rsidRDefault="0040243B" w:rsidP="000D6EE2">
      <w:pPr>
        <w:pStyle w:val="Quote"/>
      </w:pPr>
      <w:r w:rsidRPr="002A4D42">
        <w:t>Видел во сне М.А.Й., сидел с Ней. Видел в Ее руках раскрытую книгу «Беспр[едельность]». Сказал Ей, что прочел 24 раза. Сказал, что надо не ждать и просить, а брать по сыновству. Она подтвердила и что-то сказала.</w:t>
      </w:r>
    </w:p>
    <w:p w:rsidR="0040243B" w:rsidRDefault="0040243B" w:rsidP="0040243B"/>
    <w:p w:rsidR="0040243B" w:rsidRDefault="00DF4588" w:rsidP="0040243B">
      <w:r>
        <w:rPr>
          <w:b/>
          <w:lang w:val="en-US"/>
        </w:rPr>
        <w:t>1964</w:t>
      </w:r>
      <w:r>
        <w:rPr>
          <w:b/>
        </w:rPr>
        <w:t xml:space="preserve"> г. </w:t>
      </w:r>
      <w:r w:rsidR="0040243B" w:rsidRPr="000D6EE2">
        <w:rPr>
          <w:b/>
        </w:rPr>
        <w:t>123.</w:t>
      </w:r>
      <w:r w:rsidR="0040243B" w:rsidRPr="002A4D42">
        <w:t xml:space="preserve"> (76). Среди массы обычных явлений теряется необычное. Но если внимание направить на необычное, оно начнет замечаться, и тогда окажется, что за обычностью стоит необычность и что обычность кажется таковой только из-за неумения и нежелания видеть. Обыкновенный глаз и глаз, тренированный на необычном, смотрят на одно и то же, но видят различно. Каждый видит то, что ищет. Вот эта-то предпосылка устремленного искания и определяет результаты. И сон, и бодрствование много кроют в себе необычного, но сознание так к ним привыкло, что ни в том, ни в другом уже ничего не находит, между тем как при внимательном отношении каждое пробуждение приносит наблюдение необычного. Виденная сегодня под утро горящая ярким, чистым и ровным пламенем свеча</w:t>
      </w:r>
      <w:r w:rsidR="00D57AEE">
        <w:t xml:space="preserve"> — </w:t>
      </w:r>
      <w:r w:rsidR="0040243B" w:rsidRPr="002A4D42">
        <w:t>символ раскрытого центра в состоянии активности. Это доказательство того, что сонное видение и встреча с М.А.Й. не случайность. Сон был четким и ясным и спокойно ровным. То, что Она хотела сказать, было воспринято плохо, но собственная мысль о двадцатикратном прочтении «Беспредельности» передана была точно, а также и слова, что надо не ждать, но брать, и брать по праву первородства. При этом было полное созвучие во взаимопонимании этой мысли. Но раскрытый § «Беспредельности» прочтен не был, и плохо был понята мысль о том, что помощи для Н. следует не выпрашивать, но требовать как должного. Во всяком случае, неуверенность оставить. Так среди дня и ночи можно накапливать впечатления необычности и тем побеждать серого дракона повседневности.</w:t>
      </w:r>
    </w:p>
    <w:p w:rsidR="0040243B" w:rsidRDefault="0040243B" w:rsidP="0040243B"/>
    <w:p w:rsidR="0040243B" w:rsidRDefault="00DF4588" w:rsidP="0040243B">
      <w:r>
        <w:rPr>
          <w:b/>
          <w:lang w:val="en-US"/>
        </w:rPr>
        <w:t>1964</w:t>
      </w:r>
      <w:r>
        <w:rPr>
          <w:b/>
        </w:rPr>
        <w:t xml:space="preserve"> г. </w:t>
      </w:r>
      <w:r w:rsidR="0040243B" w:rsidRPr="008236A4">
        <w:rPr>
          <w:b/>
        </w:rPr>
        <w:t>124.</w:t>
      </w:r>
      <w:r w:rsidR="0040243B" w:rsidRPr="002A4D42">
        <w:t xml:space="preserve"> </w:t>
      </w:r>
      <w:r w:rsidR="008A359E" w:rsidRPr="008A359E">
        <w:rPr>
          <w:b/>
        </w:rPr>
        <w:t>(М.А.Й.).</w:t>
      </w:r>
      <w:r w:rsidR="0040243B" w:rsidRPr="002A4D42">
        <w:t xml:space="preserve"> Р[одной] м[ой], близость моя постоянна, но ощущения ее и прозрения во время сна повторяются с перерывами. Поезд, ушедший и скрывшийся в тоннеле, не исчез, но появится снова на свет дня. Хорошо бы понять и усвоить неразрывность связи вопреки прерывности ее внешних проявлений. Условия тонких восприятий не допускают постоянного погружения в явления Тонкого Мира. Иначе зачем же тогда Земля и плотное тело? Но из этого вовсе не следует, что нечто прервалось. Не забыты, не покинуты, не оставлены, но в нашей заботе, любви и внимании как были, так и есть, и так и будете. Конечно, контакт можно участить и усилить, но для этого требуется соблюдение многих условий, и прежде всего</w:t>
      </w:r>
      <w:r w:rsidR="00D57AEE">
        <w:t xml:space="preserve"> — </w:t>
      </w:r>
      <w:r w:rsidR="0040243B" w:rsidRPr="002A4D42">
        <w:t>суровый над мыслью контроль и предоставление в сознании достаточного места и времени тому, чего хочет сердце. Одного лишь желания мало, требуется еще и целый ряд соответствующих мыслей и действий. Но при должной настроенности сознания и всего организма на устремлении к контакту</w:t>
      </w:r>
      <w:r w:rsidR="00D57AEE">
        <w:t xml:space="preserve"> — </w:t>
      </w:r>
      <w:r w:rsidR="0040243B" w:rsidRPr="002A4D42">
        <w:t>следствия не замедлят.</w:t>
      </w:r>
    </w:p>
    <w:p w:rsidR="0040243B" w:rsidRDefault="0040243B" w:rsidP="0040243B"/>
    <w:p w:rsidR="0040243B" w:rsidRDefault="00DF4588" w:rsidP="0040243B">
      <w:r>
        <w:rPr>
          <w:b/>
          <w:lang w:val="en-US"/>
        </w:rPr>
        <w:t>1964</w:t>
      </w:r>
      <w:r>
        <w:rPr>
          <w:b/>
        </w:rPr>
        <w:t xml:space="preserve"> г. </w:t>
      </w:r>
      <w:r w:rsidR="0040243B" w:rsidRPr="008236A4">
        <w:rPr>
          <w:b/>
        </w:rPr>
        <w:t xml:space="preserve">125. </w:t>
      </w:r>
      <w:r w:rsidR="008A359E" w:rsidRPr="008236A4">
        <w:rPr>
          <w:b/>
        </w:rPr>
        <w:t>(Гуру</w:t>
      </w:r>
      <w:r w:rsidR="008A359E" w:rsidRPr="008A359E">
        <w:rPr>
          <w:b/>
        </w:rPr>
        <w:t>).</w:t>
      </w:r>
      <w:r w:rsidR="0040243B" w:rsidRPr="002A4D42">
        <w:t xml:space="preserve"> Вот сетуете на то, что жизнь сложилась совсем не так, как ожидали. А согласились бы отдать то, что имеете вы и чего не имеют другие, и поменять «убогость» своего существования на их кажущееся благополучие? Нет, не согласились бы ни за что. Следовательно, сетования и недовольство </w:t>
      </w:r>
      <w:r w:rsidR="0040243B" w:rsidRPr="002A4D42">
        <w:lastRenderedPageBreak/>
        <w:t>безосновательны, ибо имеете то, чего нет у других и чего другие не могут иметь, если бы даже захотели и отдали все, что имеют, взамен. Честность признания</w:t>
      </w:r>
      <w:r w:rsidR="00D57AEE">
        <w:t xml:space="preserve"> — </w:t>
      </w:r>
      <w:r w:rsidR="0040243B" w:rsidRPr="002A4D42">
        <w:t>необходимейшее условие понимания своего положения. Имеете много, имеете больше того, что в состоянии осознать и вместить. И будете иметь еще больше.</w:t>
      </w:r>
    </w:p>
    <w:p w:rsidR="0040243B" w:rsidRDefault="0040243B" w:rsidP="0040243B"/>
    <w:p w:rsidR="0040243B" w:rsidRDefault="00DF4588" w:rsidP="0040243B">
      <w:r>
        <w:rPr>
          <w:b/>
          <w:lang w:val="en-US"/>
        </w:rPr>
        <w:t>1964</w:t>
      </w:r>
      <w:r>
        <w:rPr>
          <w:b/>
        </w:rPr>
        <w:t xml:space="preserve"> г. </w:t>
      </w:r>
      <w:r w:rsidR="0040243B" w:rsidRPr="008236A4">
        <w:rPr>
          <w:b/>
        </w:rPr>
        <w:t>126.</w:t>
      </w:r>
      <w:r w:rsidR="0040243B" w:rsidRPr="002A4D42">
        <w:t xml:space="preserve"> (77). </w:t>
      </w:r>
      <w:r w:rsidR="0040243B" w:rsidRPr="008236A4">
        <w:rPr>
          <w:b/>
        </w:rPr>
        <w:t>(Фев. 11).</w:t>
      </w:r>
      <w:r w:rsidR="0040243B" w:rsidRPr="002A4D42">
        <w:t xml:space="preserve"> (Со сна). Не прочно все, основанное на движениях в астральной оболочке.</w:t>
      </w:r>
    </w:p>
    <w:p w:rsidR="0040243B" w:rsidRDefault="0040243B" w:rsidP="0040243B"/>
    <w:p w:rsidR="0040243B" w:rsidRDefault="00DF4588" w:rsidP="0040243B">
      <w:r>
        <w:rPr>
          <w:b/>
          <w:lang w:val="en-US"/>
        </w:rPr>
        <w:t>1964</w:t>
      </w:r>
      <w:r>
        <w:rPr>
          <w:b/>
        </w:rPr>
        <w:t xml:space="preserve"> г. </w:t>
      </w:r>
      <w:r w:rsidR="0040243B" w:rsidRPr="008236A4">
        <w:rPr>
          <w:b/>
        </w:rPr>
        <w:t>127.</w:t>
      </w:r>
      <w:r w:rsidR="0040243B" w:rsidRPr="002A4D42">
        <w:t xml:space="preserve"> (78). </w:t>
      </w:r>
      <w:r w:rsidR="0040243B" w:rsidRPr="008236A4">
        <w:rPr>
          <w:b/>
        </w:rPr>
        <w:t>(Фев. 12).</w:t>
      </w:r>
      <w:r w:rsidR="0040243B" w:rsidRPr="002A4D42">
        <w:t xml:space="preserve"> Если на все происходящее с человеком смотреть с точки зрения даваемого жизнью опыта, то этот опыт и знание, которое опыту сопутствует, можно сознательно извлекать из жизни и накапливать их беспрерывно. Надо лишь усмотреть и понять, что именно в частности дает очередное явление жизни и чему учит. Невозможно приобретать опыт без практики, теория превращается тогда в теоретизирование и отвлеченность. Придется все же допустить, что Учитель Учит на жизни, создавая условия, наиболее благоприятные для усвоения нужного качества. Часто они не имеют ничего общего со спокоем или благополучием. Спешно надо учиться, а времени в обрез. При этом одно обстоятельство особенно трудно</w:t>
      </w:r>
      <w:r w:rsidR="00D57AEE">
        <w:t xml:space="preserve"> — </w:t>
      </w:r>
      <w:r w:rsidR="0040243B" w:rsidRPr="002A4D42">
        <w:t>это сохранить непосредственную связь с Тем, Кто Ведет. Обострившаяся чувствительность и восприимчивость заставляет слишком остро воспринимать впечатления, и опасность нарушения равновесия велика. Как среди вихрей земных хранить равновесие</w:t>
      </w:r>
      <w:r w:rsidR="00D57AEE">
        <w:t xml:space="preserve"> — </w:t>
      </w:r>
      <w:r w:rsidR="0040243B" w:rsidRPr="002A4D42">
        <w:t>вот в чем задача. Конечно, равновесие удерживается мыслью, но мыслью надо владеть, то есть уметь, если надо, ее удержать или от нее освободиться. Навязчивость мыслей житейских бывает порой очень сильна: и не думать нельзя, так как условия требуют решения, а слишком погружаться опасно, так как мысль может затянуть в себя, как в воронку, приковывая к себе сознание. Выход в том, чтобы научиться думать или не думать о чем-либо по приказу воли и тотчас же останавливать поток мыслей, если воля не хочет уделять им внимание и время. То, что дает школа жизни, следует использовать до конца и понять, что очередные обстоятельства, представляющие возможность что-то усвоить и чему-то научиться, сами по себе лишены смысла. Не в них смысл, но в том опыте, которому они учат.</w:t>
      </w:r>
    </w:p>
    <w:p w:rsidR="0040243B" w:rsidRDefault="0040243B" w:rsidP="0040243B"/>
    <w:p w:rsidR="0040243B" w:rsidRDefault="00DF4588" w:rsidP="0040243B">
      <w:r>
        <w:rPr>
          <w:b/>
          <w:lang w:val="en-US"/>
        </w:rPr>
        <w:t>1964</w:t>
      </w:r>
      <w:r>
        <w:rPr>
          <w:b/>
        </w:rPr>
        <w:t xml:space="preserve"> г. </w:t>
      </w:r>
      <w:r w:rsidR="0040243B" w:rsidRPr="008236A4">
        <w:rPr>
          <w:b/>
        </w:rPr>
        <w:t>128.</w:t>
      </w:r>
      <w:r w:rsidR="0040243B" w:rsidRPr="002A4D42">
        <w:t xml:space="preserve"> (79). </w:t>
      </w:r>
      <w:r w:rsidR="008A359E" w:rsidRPr="008A359E">
        <w:rPr>
          <w:b/>
        </w:rPr>
        <w:t>(М.А.Й.).</w:t>
      </w:r>
      <w:r w:rsidR="0040243B" w:rsidRPr="002A4D42">
        <w:t xml:space="preserve"> Аура растет в напряжении. Но это есть напряжение спокойствия, а не беспокойства, ибо в этом случае она не растет, а теряет силы.</w:t>
      </w:r>
      <w:r w:rsidR="008236A4">
        <w:rPr>
          <w:lang w:val="en-US"/>
        </w:rPr>
        <w:t xml:space="preserve"> </w:t>
      </w:r>
      <w:r w:rsidR="0040243B" w:rsidRPr="002A4D42">
        <w:t xml:space="preserve">Таким образом, следует отличать напряжения спокойствия от напряжения беспокойства и бороться с последним со всею суровостью и решительностью. Беспокойство есть отпрыск хаоса. Через него хаос вторгается в сознание и нарушает равновесие. Аура охраняется равновесием и спокойствием. Без них нельзя напрягать заградительную сеть и защищать организм от болезней. Пусть будет что будет, но равновесие должно быть удержано любою ценой. Говоря другими словами, лучше все </w:t>
      </w:r>
      <w:r w:rsidR="0040243B" w:rsidRPr="002A4D42">
        <w:lastRenderedPageBreak/>
        <w:t>потерять, но удержать равновесие, чем все приобрести, его утерявши. Нет ничего в мире плотном, за что можно было бы и стоило бы расплачиваться спокойствием.</w:t>
      </w:r>
    </w:p>
    <w:p w:rsidR="0040243B" w:rsidRDefault="0040243B" w:rsidP="0040243B"/>
    <w:p w:rsidR="0040243B" w:rsidRPr="002A4D42" w:rsidRDefault="00DF4588" w:rsidP="0040243B">
      <w:r>
        <w:rPr>
          <w:b/>
          <w:lang w:val="en-US"/>
        </w:rPr>
        <w:t>1964</w:t>
      </w:r>
      <w:r>
        <w:rPr>
          <w:b/>
        </w:rPr>
        <w:t xml:space="preserve"> г. </w:t>
      </w:r>
      <w:r w:rsidR="0040243B" w:rsidRPr="008236A4">
        <w:rPr>
          <w:b/>
        </w:rPr>
        <w:t>129.</w:t>
      </w:r>
      <w:r w:rsidR="0040243B" w:rsidRPr="002A4D42">
        <w:t xml:space="preserve"> (80). </w:t>
      </w:r>
      <w:r w:rsidR="008A359E" w:rsidRPr="008A359E">
        <w:rPr>
          <w:b/>
        </w:rPr>
        <w:t>(Гуру).</w:t>
      </w:r>
      <w:r w:rsidR="0040243B" w:rsidRPr="002A4D42">
        <w:t xml:space="preserve"> При всяком отклонении от избранного пути мы вносим тотчас же поправку. Всякое отклонение сразу же сказывается на состоянии организма. Отсюда суровая необходимость самоконтроля. То, что раньше проходило бесследно, сейчас будет болезненно отражаться на здоровье. Если у Владык каждое неуравновесие грозит катастрофой, то и у учеников оно грозит тем же, только в соответственно величине сознания меньших размерах. Потому удержание равновесия будет тем условием, без которого дальнейшее продвижение становится невозможным.</w:t>
      </w:r>
    </w:p>
    <w:p w:rsidR="008236A4" w:rsidRDefault="008236A4" w:rsidP="0040243B">
      <w:pPr>
        <w:rPr>
          <w:lang w:val="en-US"/>
        </w:rPr>
      </w:pPr>
    </w:p>
    <w:p w:rsidR="0040243B" w:rsidRDefault="0040243B" w:rsidP="008236A4">
      <w:pPr>
        <w:pStyle w:val="Quote"/>
      </w:pPr>
      <w:r w:rsidRPr="002A4D42">
        <w:t>Во сне слышал, что в соседней комнате Ленин разговаривал о государственном бюджете и что &lt;...&gt; &lt;...&gt; сократил смету комм. строит, на 30 чего-то.</w:t>
      </w:r>
    </w:p>
    <w:p w:rsidR="0040243B" w:rsidRDefault="00DF4588" w:rsidP="0040243B">
      <w:r>
        <w:rPr>
          <w:b/>
          <w:lang w:val="en-US"/>
        </w:rPr>
        <w:t>1964</w:t>
      </w:r>
      <w:r>
        <w:rPr>
          <w:b/>
        </w:rPr>
        <w:t xml:space="preserve"> г. </w:t>
      </w:r>
      <w:r w:rsidR="0040243B" w:rsidRPr="00AF5A96">
        <w:rPr>
          <w:b/>
        </w:rPr>
        <w:t>130.</w:t>
      </w:r>
      <w:r w:rsidR="0040243B" w:rsidRPr="002A4D42">
        <w:t xml:space="preserve"> (81). </w:t>
      </w:r>
      <w:r w:rsidR="0040243B" w:rsidRPr="00AF5A96">
        <w:rPr>
          <w:b/>
        </w:rPr>
        <w:t>(Фев. 14).</w:t>
      </w:r>
      <w:r w:rsidR="0040243B" w:rsidRPr="002A4D42">
        <w:t xml:space="preserve"> Правильно. Музыка хороша для приведения мыслей в гармоническое состояние, для остановки потока мыслей и для настраивания сознания на определенный лад. Каждая мелодия, мотив или симфония настраивают на свою волну. Звуки вообще очень воздействуют на нервную систему и на психику человека. Каждое слово, фраза, ряд фраз несут в себе звуковые энергии такого воздействия. О ритме речи никто не думает, а ведь в этом ритме скрыта сила влияния речи на человека. Отметили верно, что некоторые Наши слова и выражения заключают в себе особую силу. Она в известной степени зависит от звукового словосочетания. Ритм и музыка речи изучаются мало. Говорю не о поэтических произведениях, но о простой речи. Стоит этому вопросу посвятить целое исследование. Люди, сознательно скупые на слова, знают ценность каждого звука. Мало того, что произнесенное слово производит взрыв в пространстве, оно в то же самое время поглощает энергию говорящего. Конечно, пустые слова, не подкрепленные мыслью и лишенные сердечной энергии, заряда огненной силы в себе не несут, но даже и они обессиливают пустослова. О священном значении звука забыто. Великие молчальники знали, как мощно молчание может накапливать огненную силу. Само собою разумеется, что при этом требуется сознательность, или осознание значения процесса. При отсутствии осознания результаты будут ничтожны. Повторение в себе мысленно или вслух тех или иных изречений, взятых из Учения, или повторение точных мыслей Учителя вызывает прилив силы. Они как бы передают энергию того качества, которое стремятся они утвердить. Повторение в себе укрепляет их силу. Этим путем можно упрочить любое качество, требующее применения. Гимны, торжественная музыка, звуковые воззвания хороши для приведения сознания в гармоничное состояние. Звуком можно учиться пользоваться сознательно.</w:t>
      </w:r>
    </w:p>
    <w:p w:rsidR="0040243B" w:rsidRDefault="0040243B" w:rsidP="0040243B"/>
    <w:p w:rsidR="0040243B" w:rsidRDefault="00DF4588" w:rsidP="0040243B">
      <w:r>
        <w:rPr>
          <w:b/>
          <w:lang w:val="en-US"/>
        </w:rPr>
        <w:lastRenderedPageBreak/>
        <w:t>1964</w:t>
      </w:r>
      <w:r>
        <w:rPr>
          <w:b/>
        </w:rPr>
        <w:t xml:space="preserve"> г. </w:t>
      </w:r>
      <w:r w:rsidR="0040243B" w:rsidRPr="00AF5A96">
        <w:rPr>
          <w:b/>
        </w:rPr>
        <w:t>131.</w:t>
      </w:r>
      <w:r w:rsidR="0040243B" w:rsidRPr="002A4D42">
        <w:t xml:space="preserve"> (82). </w:t>
      </w:r>
      <w:r w:rsidR="008A359E" w:rsidRPr="008A359E">
        <w:rPr>
          <w:b/>
        </w:rPr>
        <w:t>(М.А.Й.).</w:t>
      </w:r>
      <w:r w:rsidR="0040243B" w:rsidRPr="002A4D42">
        <w:t xml:space="preserve"> При всех условиях контакта нужно сосредоточение. Антиподом сосредоточенности будет разбросанность мысли, или хаос. Он под многими формами может вторгаться в сознание. Музыка, повторение слов, воззваний или целых речений помогают собиранию мыслей в фокус. В этом значение многих обрядов. Именно цель их</w:t>
      </w:r>
      <w:r w:rsidR="00D57AEE">
        <w:t xml:space="preserve"> — </w:t>
      </w:r>
      <w:r w:rsidR="0040243B" w:rsidRPr="002A4D42">
        <w:t>сосредоточить сознание на определенном виде явлений и остановить блуждание мыслей. Когда сосредоточением руководит сердце, которое вкладывается в устремление, успех достигается тогда много быстрее. Для успеха в утверждении желаемого качества хорошо сосредоточиться на словах, его выражающих, их повторяя большое число раз. Лучше выбирать утверждения Первоучителя.</w:t>
      </w:r>
    </w:p>
    <w:p w:rsidR="0040243B" w:rsidRDefault="0040243B" w:rsidP="0040243B"/>
    <w:p w:rsidR="0040243B" w:rsidRDefault="00DF4588" w:rsidP="0040243B">
      <w:r>
        <w:rPr>
          <w:b/>
          <w:lang w:val="en-US"/>
        </w:rPr>
        <w:t>1964</w:t>
      </w:r>
      <w:r>
        <w:rPr>
          <w:b/>
        </w:rPr>
        <w:t xml:space="preserve"> г. </w:t>
      </w:r>
      <w:r w:rsidR="0040243B" w:rsidRPr="00AF5A96">
        <w:rPr>
          <w:b/>
        </w:rPr>
        <w:t>132.</w:t>
      </w:r>
      <w:r w:rsidR="0040243B" w:rsidRPr="002A4D42">
        <w:t xml:space="preserve"> (83). </w:t>
      </w:r>
      <w:r w:rsidR="008A359E" w:rsidRPr="008A359E">
        <w:rPr>
          <w:b/>
        </w:rPr>
        <w:t>(Гуру).</w:t>
      </w:r>
      <w:r w:rsidR="0040243B" w:rsidRPr="002A4D42">
        <w:t xml:space="preserve"> Тактика adversa не всегда проявляется только в великих делах. Когда Учитель Хочет что-либо подчеркнуть, или чему-либо научить, или какое-либо качество или способность усилить, Он часто Прибегает к этому методу. Как же иначе запечатлеть в сознании вред или разрушительность того или иного недостатка. Приходится доводить нежелательное свойство до такой силы, чтобы дальнейшее его продолжение стало совершенно недопустимым. Так именно и случилось с безудержным погружением в суету напряженных житейских забот и тревог, пока не стало ясным, что дальнейшее их усиление грозит потерею сна, спокойствия и даже здоровья. С врагами и враждебными явлениями можно бороться успешно тогда, когда вред их выявлен полностью.</w:t>
      </w:r>
    </w:p>
    <w:p w:rsidR="0040243B" w:rsidRDefault="0040243B" w:rsidP="0040243B"/>
    <w:p w:rsidR="0040243B" w:rsidRDefault="00DF4588" w:rsidP="0040243B">
      <w:r>
        <w:rPr>
          <w:b/>
          <w:lang w:val="en-US"/>
        </w:rPr>
        <w:t>1964</w:t>
      </w:r>
      <w:r>
        <w:rPr>
          <w:b/>
        </w:rPr>
        <w:t xml:space="preserve"> г. </w:t>
      </w:r>
      <w:r w:rsidR="0040243B" w:rsidRPr="00AF5A96">
        <w:rPr>
          <w:b/>
        </w:rPr>
        <w:t>133. (Фев. 14).</w:t>
      </w:r>
      <w:r w:rsidR="0040243B" w:rsidRPr="002A4D42">
        <w:t xml:space="preserve"> (Со сна). В Моей Башне места нет ничему, что не от духа.</w:t>
      </w:r>
    </w:p>
    <w:p w:rsidR="0040243B" w:rsidRDefault="0040243B" w:rsidP="0040243B">
      <w:r w:rsidRPr="002A4D42">
        <w:t>Просимое получишь, но не считай окончательным, а лишь до перемен новых. Твое место не здесь.</w:t>
      </w:r>
    </w:p>
    <w:p w:rsidR="0040243B" w:rsidRDefault="0040243B" w:rsidP="0040243B">
      <w:r w:rsidRPr="002A4D42">
        <w:t>Сын Мой, почему столько бесплодных попыток увидеть или услышать внутренним ухом, когда эти центры еще не открылись. Насильственно их заставить работать нельзя. В свое время откроются уши и глаз будет видеть. Это будет зрение и слух не астральные, но огненные. Астральным слухом пришлось пользоваться вначале, когда другим путем мысли еще не воспринимались. Потом, когда восприятие мысли стало доступным, астральный слух действовать перестал. Не надо насильственно вызывать его к действию, так как это уже прошедший этап. Ясновидение и яснослышание есть способности огненного порядка. Астральными же чувствами пользуются психисты. Восприятие мысли</w:t>
      </w:r>
      <w:r w:rsidR="00D57AEE">
        <w:t xml:space="preserve"> — </w:t>
      </w:r>
      <w:r w:rsidRPr="002A4D42">
        <w:t xml:space="preserve">явление более высокое. Мы Воспользовались астральными чувствами ровно настолько, насколько было необходимо, чтобы установить нужный Контакт. Теперь это пройденная ступень, так как Контакт установлен. Слова посылаемые можно ловить и записывать, но без всяких вымученных усилий, а просто и естественно, когда они проникают в сознание. Силы и внимание лучше обратить на то, чтобы </w:t>
      </w:r>
      <w:r w:rsidRPr="002A4D42">
        <w:lastRenderedPageBreak/>
        <w:t>утвердить должную степень торжественности, устремления и контроля над мыслью.</w:t>
      </w:r>
    </w:p>
    <w:p w:rsidR="0040243B" w:rsidRDefault="0040243B" w:rsidP="0040243B"/>
    <w:p w:rsidR="0040243B" w:rsidRDefault="00DF4588" w:rsidP="0040243B">
      <w:r>
        <w:rPr>
          <w:b/>
          <w:lang w:val="en-US"/>
        </w:rPr>
        <w:t>1964</w:t>
      </w:r>
      <w:r>
        <w:rPr>
          <w:b/>
        </w:rPr>
        <w:t xml:space="preserve"> г. </w:t>
      </w:r>
      <w:r w:rsidR="0040243B" w:rsidRPr="00251C2B">
        <w:rPr>
          <w:b/>
        </w:rPr>
        <w:t xml:space="preserve">134. </w:t>
      </w:r>
      <w:r w:rsidR="008A359E" w:rsidRPr="00251C2B">
        <w:rPr>
          <w:b/>
        </w:rPr>
        <w:t>(</w:t>
      </w:r>
      <w:r w:rsidR="008A359E" w:rsidRPr="008A359E">
        <w:rPr>
          <w:b/>
        </w:rPr>
        <w:t>М.А.Й.).</w:t>
      </w:r>
      <w:r w:rsidR="0040243B" w:rsidRPr="002A4D42">
        <w:t xml:space="preserve"> При всех сочетаниях внешних условий будущее неотвратимо. Так же неотвратимо и ваше будущее, когда придут сроки. В этом понимании и в этой готовности надо пребывать постоянно. Не будем считать ни одного жилища своим, постоянным, но временным только, чтобы аура не прирастала к местам и вещам. Постоянный наш дом, или обитель, не на Земле, но в Надземном. Мечтою о ней к дому земному себе не дадим привязаться.</w:t>
      </w:r>
    </w:p>
    <w:p w:rsidR="0040243B" w:rsidRDefault="0040243B" w:rsidP="0040243B"/>
    <w:p w:rsidR="0040243B" w:rsidRDefault="00DF4588" w:rsidP="0040243B">
      <w:pPr>
        <w:rPr>
          <w:lang w:val="en-US"/>
        </w:rPr>
      </w:pPr>
      <w:r>
        <w:rPr>
          <w:b/>
          <w:lang w:val="en-US"/>
        </w:rPr>
        <w:t>1964</w:t>
      </w:r>
      <w:r>
        <w:rPr>
          <w:b/>
        </w:rPr>
        <w:t xml:space="preserve"> г. </w:t>
      </w:r>
      <w:r w:rsidR="0040243B" w:rsidRPr="00251C2B">
        <w:rPr>
          <w:b/>
        </w:rPr>
        <w:t xml:space="preserve">135. </w:t>
      </w:r>
      <w:r w:rsidR="008A359E" w:rsidRPr="00251C2B">
        <w:rPr>
          <w:b/>
        </w:rPr>
        <w:t>(Гуру</w:t>
      </w:r>
      <w:r w:rsidR="008A359E" w:rsidRPr="008A359E">
        <w:rPr>
          <w:b/>
        </w:rPr>
        <w:t>).</w:t>
      </w:r>
      <w:r w:rsidR="0040243B" w:rsidRPr="002A4D42">
        <w:t xml:space="preserve"> Хотим видеть вас такими всегда, чтобы перед Владыкой за вас не устыдиться. Так же и вы видеть хотите позванных вами в форме, приличествующей значению зова. Ведь встретиться все же придется, и тогда каждое благое накопление станет особенно ценным. Близость и связь устанавливается элементами света, собранного в сущности нашей. Собираем и накопляем сейчас, а плоды этих трудов пожинаем позднее.</w:t>
      </w:r>
    </w:p>
    <w:p w:rsidR="0040243B" w:rsidRPr="00251C2B" w:rsidRDefault="0040243B" w:rsidP="0040243B">
      <w:pPr>
        <w:rPr>
          <w:lang w:val="en-US"/>
        </w:rPr>
      </w:pPr>
    </w:p>
    <w:p w:rsidR="0040243B" w:rsidRDefault="0040243B" w:rsidP="00251C2B">
      <w:pPr>
        <w:pStyle w:val="Quote"/>
      </w:pPr>
      <w:r w:rsidRPr="002A4D42">
        <w:t>Во сне видел Юшу</w:t>
      </w:r>
      <w:r w:rsidR="0044381C">
        <w:rPr>
          <w:rStyle w:val="FootnoteReference"/>
        </w:rPr>
        <w:footnoteReference w:id="10"/>
      </w:r>
      <w:r w:rsidRPr="002A4D42">
        <w:t xml:space="preserve"> и хорошо побеседовал с ним, а возможно, и Гуру, забыл содержание сна.</w:t>
      </w:r>
    </w:p>
    <w:p w:rsidR="0040243B" w:rsidRDefault="00DF4588" w:rsidP="0040243B">
      <w:pPr>
        <w:rPr>
          <w:lang w:val="en-US"/>
        </w:rPr>
      </w:pPr>
      <w:r>
        <w:rPr>
          <w:b/>
          <w:lang w:val="en-US"/>
        </w:rPr>
        <w:t>1964</w:t>
      </w:r>
      <w:r>
        <w:rPr>
          <w:b/>
        </w:rPr>
        <w:t xml:space="preserve"> г. </w:t>
      </w:r>
      <w:r w:rsidR="0040243B" w:rsidRPr="00251C2B">
        <w:rPr>
          <w:b/>
        </w:rPr>
        <w:t>136. (Фев. 15).</w:t>
      </w:r>
      <w:r w:rsidR="0040243B" w:rsidRPr="002A4D42">
        <w:t xml:space="preserve"> Проблема сосредоточения сознания на определенном объекте в течение определенного времени довольно сложна и трудна. Для этого требуется прежде всего спокойствие всех оболочек. Можно при напряженном движении мускулов быть совершенно спокойным и можно быть в величайшем беспокойстве. Точно так же и во всех прочих проводниках. Спокойствие может быть телесное, астральное и ментальное. При неподвижности тела внутри может бушевать буря, или полное душевное спокойствие</w:t>
      </w:r>
      <w:r w:rsidR="00D57AEE">
        <w:t xml:space="preserve"> — </w:t>
      </w:r>
      <w:r w:rsidR="0040243B" w:rsidRPr="002A4D42">
        <w:t xml:space="preserve">при ярой физической активности. Движения в оболочках бывают спокойные, хотя бы даже и очень быстрые, или беспокойные. Дело не в самом движении, а в его характере. Если в движении есть ритм, гармоничность, то даже и при большой быстроте спокойствие его не нарушается. Но если ритм нарушается, например, в движении турбины, машина может разлететься на мелкие кусочки. То же самое и с человеческим организмом. Во всем ритм, и если напряжение, то напряжение спокойствия, напряжение спокойное, но не напряжение беспокойства, то есть аритмичности. Только равновесие допускает великое напряжение, быстроту и крепость аппарата. Сосредоточение можно упражнять на спокойствии физическом, астральном и ментальном, повышая или понижая напряжение. Полная неподвижность физического тела не легко достижима. Нелегко также и приведение к молчанию астрала. Но всего труднее управлять все же мыслью. Жизнь заставляет сосредоточиваться на различных предметах и явлениях, но сколь же несовершенно такое сосредоточение. В этой области можно усовершенствоваться без конца. Каждое усилие безусловно полезно. Без овладения </w:t>
      </w:r>
      <w:r w:rsidR="0040243B" w:rsidRPr="002A4D42">
        <w:lastRenderedPageBreak/>
        <w:t>оболочками дальше известной ступени продвигаться нельзя. Но ведет мысль. С овладения ею и следует начинать. Всякое сосредоточение полезно, если объект положителен.</w:t>
      </w:r>
    </w:p>
    <w:p w:rsidR="0040243B" w:rsidRPr="00645994" w:rsidRDefault="0040243B" w:rsidP="0040243B">
      <w:pPr>
        <w:rPr>
          <w:lang w:val="en-US"/>
        </w:rPr>
      </w:pPr>
    </w:p>
    <w:p w:rsidR="0040243B" w:rsidRDefault="0040243B" w:rsidP="00645994">
      <w:pPr>
        <w:pStyle w:val="Quote"/>
      </w:pPr>
      <w:r w:rsidRPr="002A4D42">
        <w:t>Видел во сне скалу, в ней горящее синим пламенем как бы отверстие, а в нем фигуру сияющую и слова «Майтрейя Идущий». На скале несколько куполов церквей. /рисунок/.</w:t>
      </w:r>
    </w:p>
    <w:p w:rsidR="0040243B" w:rsidRDefault="00DF4588" w:rsidP="0040243B">
      <w:r>
        <w:rPr>
          <w:b/>
          <w:lang w:val="en-US"/>
        </w:rPr>
        <w:t>1964</w:t>
      </w:r>
      <w:r>
        <w:rPr>
          <w:b/>
        </w:rPr>
        <w:t xml:space="preserve"> г. </w:t>
      </w:r>
      <w:r w:rsidR="0040243B" w:rsidRPr="00645994">
        <w:rPr>
          <w:b/>
        </w:rPr>
        <w:t>137.</w:t>
      </w:r>
      <w:r w:rsidR="0040243B" w:rsidRPr="002A4D42">
        <w:t xml:space="preserve"> (84). </w:t>
      </w:r>
      <w:r w:rsidR="0040243B" w:rsidRPr="00645994">
        <w:rPr>
          <w:b/>
        </w:rPr>
        <w:t>(Фев. 16).</w:t>
      </w:r>
      <w:r w:rsidR="0040243B" w:rsidRPr="002A4D42">
        <w:t xml:space="preserve"> Мысль за мыслью будет посылаться вплоть до ......</w:t>
      </w:r>
    </w:p>
    <w:p w:rsidR="0040243B" w:rsidRDefault="0040243B" w:rsidP="0040243B">
      <w:r w:rsidRPr="002A4D42">
        <w:t>Возможность не достижение, но открытие путей к нему. Требую не загружать мысль обиходом. Нужное дается без этого. Где мысли вращаются около Меня, они расцветают, растут и двигают дальше. Мысль</w:t>
      </w:r>
      <w:r w:rsidR="00D57AEE">
        <w:t xml:space="preserve"> — </w:t>
      </w:r>
      <w:r w:rsidRPr="002A4D42">
        <w:t>не эфемерное нечто, но реальная сила. Мысль, объединенная и слитая со Мною, мощно творит. Нужны имена для Наивысших, чтобы заключить Свет в форму и тем ограничить Явление. Но именем, или названием, нельзя ограничить Того, Кто под разными формами и именами их все Включает в Себя, Возвышаясь над ними и в формах Являя лишь частицу Себя. Но через данную форму Меня можно коснуться Того, что за формою скрыто и в форму вместиться не может. Высшее выражение Света</w:t>
      </w:r>
      <w:r w:rsidR="00D57AEE">
        <w:t xml:space="preserve"> — </w:t>
      </w:r>
      <w:r w:rsidRPr="002A4D42">
        <w:t>без формы. Оболочки</w:t>
      </w:r>
      <w:r w:rsidR="00D57AEE">
        <w:t xml:space="preserve"> — </w:t>
      </w:r>
      <w:r w:rsidRPr="002A4D42">
        <w:t>ограничения. На примере плотного тела это можно понять. Уже в тонком теле дух более свободен, еще более</w:t>
      </w:r>
      <w:r w:rsidR="00D57AEE">
        <w:t xml:space="preserve"> — </w:t>
      </w:r>
      <w:r w:rsidRPr="002A4D42">
        <w:t>в теле мысли, еще более</w:t>
      </w:r>
      <w:r w:rsidR="00D57AEE">
        <w:t xml:space="preserve"> — </w:t>
      </w:r>
      <w:r w:rsidRPr="002A4D42">
        <w:t>в огненном и еще больше</w:t>
      </w:r>
      <w:r w:rsidR="00D57AEE">
        <w:t xml:space="preserve"> — </w:t>
      </w:r>
      <w:r w:rsidRPr="002A4D42">
        <w:t>в теле Света. Преображение С[пасителя]</w:t>
      </w:r>
      <w:r w:rsidR="00D57AEE">
        <w:t xml:space="preserve"> — </w:t>
      </w:r>
      <w:r w:rsidRPr="002A4D42">
        <w:t>только намек на возможности духа.</w:t>
      </w:r>
    </w:p>
    <w:p w:rsidR="0040243B" w:rsidRDefault="0040243B" w:rsidP="0040243B"/>
    <w:p w:rsidR="0040243B" w:rsidRDefault="00DF4588" w:rsidP="0040243B">
      <w:r>
        <w:rPr>
          <w:b/>
          <w:lang w:val="en-US"/>
        </w:rPr>
        <w:t>1964</w:t>
      </w:r>
      <w:r>
        <w:rPr>
          <w:b/>
        </w:rPr>
        <w:t xml:space="preserve"> г. </w:t>
      </w:r>
      <w:r w:rsidR="0040243B" w:rsidRPr="00645994">
        <w:rPr>
          <w:b/>
        </w:rPr>
        <w:t>138.</w:t>
      </w:r>
      <w:r w:rsidR="0040243B" w:rsidRPr="002A4D42">
        <w:t xml:space="preserve"> (85). </w:t>
      </w:r>
      <w:r w:rsidR="0040243B" w:rsidRPr="00645994">
        <w:rPr>
          <w:b/>
        </w:rPr>
        <w:t>(Фев. 17).</w:t>
      </w:r>
      <w:r w:rsidR="0040243B" w:rsidRPr="002A4D42">
        <w:t xml:space="preserve"> Приведение себя в возвышенное состояние не всегда удается. Причин тому много. Если бы только представить себе, чем и как наполнено пространство вокруг! И все это так или иначе влияет на психику и организм человека, вызывая неизбежную реакцию. И все же привычный труженик работает в любую погоду и во всяком настроении. Так и при ритмичном контакте сторонние воздействия умеряются в достаточной степени, чтобы не помешать привычной работе. Да! Да! Процесс Общения Называю работой, ибо он требует и напряжения, и сосредоточения внимания, и целый ряд соответствующих действий. Следует помнить, что напряжение всего организма в период Общения очень велико, и только долгие годы ритмичных усилий позволили выдерживать это напряжение без ущерба для здоровья и равновесия организма. Восприятия начались с одной короткой фразы и лишь годы спустя перешли к более длинным, чтобы стать затем полной и законченной записью, иногда в несколько страниц. Если бы это напряжение, которое сейчас переносится почти незаметно, было дано в начале, организм не выдержал бы и перегорел. Так ассимиляция напряжения требует долгого времени и постепенной подготовки всего организма. Не виден ни свет, ни огонь носителю их. Но другие чувствуют их и по-разному выражают свою реакцию и ощущения на свет и огни. Безразличным не остается никто. Отсюда вытекает сознание особой ответственности за каждое слово, мысль или действие и особая </w:t>
      </w:r>
      <w:r w:rsidR="0040243B" w:rsidRPr="002A4D42">
        <w:lastRenderedPageBreak/>
        <w:t>осторожность и осмотрительность. Лучше промолчать, чем сказать, и если сказать, то лучше меньше, чем больше, и по возможности никого не затрагивая, а выбирая направление наименьшего сопротивления. Зажженная аура действует сильно на все окружающее и окружающих. Хорошо усмотреть, где друзья и где враги, чтобы на последних энергий не тратить. Свет будет светить, но реакция на него со стороны окружающих будет различна. Каждое действие потребует осмотрительности.</w:t>
      </w:r>
    </w:p>
    <w:p w:rsidR="0040243B" w:rsidRDefault="0040243B" w:rsidP="0040243B"/>
    <w:p w:rsidR="0040243B" w:rsidRDefault="00DF4588" w:rsidP="0040243B">
      <w:r>
        <w:rPr>
          <w:b/>
          <w:lang w:val="en-US"/>
        </w:rPr>
        <w:t>1964</w:t>
      </w:r>
      <w:r>
        <w:rPr>
          <w:b/>
        </w:rPr>
        <w:t xml:space="preserve"> г. </w:t>
      </w:r>
      <w:r w:rsidR="0040243B" w:rsidRPr="00645994">
        <w:rPr>
          <w:b/>
        </w:rPr>
        <w:t>139.</w:t>
      </w:r>
      <w:r w:rsidR="0040243B" w:rsidRPr="002A4D42">
        <w:t xml:space="preserve"> (86). </w:t>
      </w:r>
      <w:r w:rsidR="008A359E" w:rsidRPr="008A359E">
        <w:rPr>
          <w:b/>
        </w:rPr>
        <w:t>(Гуру).</w:t>
      </w:r>
      <w:r w:rsidR="0040243B" w:rsidRPr="002A4D42">
        <w:t xml:space="preserve"> Итак,</w:t>
      </w:r>
      <w:r w:rsidR="00D57AEE">
        <w:t xml:space="preserve"> — </w:t>
      </w:r>
      <w:r w:rsidR="0040243B" w:rsidRPr="002A4D42">
        <w:t>о сосредоточении. Если можем сосредоточиваться недолго на малом, можем и на большом и великом. Все дело в тренировке, привычке и осознании того, что после ряда последовательных усилий результаты не могут не быть. Мало ли на чем хочется бродить мыслям. У сумасшедших они бродят без всякого контроля. Не уподобимся. Организованность и контроль над мышлением безусловно необходимы. Много вещей и вопросов, над которыми думать заставляет сама жизнь. О них можно думать, но не больше того, чем они заслуживают. Продумав вопрос до конца и приняв решение, его тотчас же следует удалить из сознания и заменить следующим. Нудное думание о беспокойных вопросах вызывается навязчивыми мыслями, власти которым над сознанием давать нельзя, ибо они обессиливают и лишают равновесия. Нужно учиться выбрасывать из сознания все мысли, присутствие которых в данный момент нежелательно. Овладение мыслью означает контроль над телом ментальным. В контроле над мыслями и сосредоточением можно упражняться постоянно.</w:t>
      </w:r>
    </w:p>
    <w:p w:rsidR="0040243B" w:rsidRDefault="0040243B" w:rsidP="0040243B"/>
    <w:p w:rsidR="0040243B" w:rsidRDefault="00DF4588" w:rsidP="0040243B">
      <w:r>
        <w:rPr>
          <w:b/>
          <w:lang w:val="en-US"/>
        </w:rPr>
        <w:t>1964</w:t>
      </w:r>
      <w:r>
        <w:rPr>
          <w:b/>
        </w:rPr>
        <w:t xml:space="preserve"> г. </w:t>
      </w:r>
      <w:r w:rsidR="0040243B" w:rsidRPr="00645994">
        <w:rPr>
          <w:b/>
        </w:rPr>
        <w:t>140.</w:t>
      </w:r>
      <w:r w:rsidR="0040243B" w:rsidRPr="002A4D42">
        <w:t xml:space="preserve"> (87). </w:t>
      </w:r>
      <w:r w:rsidR="0040243B" w:rsidRPr="00645994">
        <w:rPr>
          <w:b/>
        </w:rPr>
        <w:t>(Фев. 18).</w:t>
      </w:r>
      <w:r w:rsidR="0040243B" w:rsidRPr="002A4D42">
        <w:t xml:space="preserve"> (Со сна). Нужно еще подождать. Приму меры особые. Ты знай: в заботе Моей постоянной.</w:t>
      </w:r>
    </w:p>
    <w:p w:rsidR="0040243B" w:rsidRDefault="0040243B" w:rsidP="0040243B">
      <w:r w:rsidRPr="002A4D42">
        <w:t xml:space="preserve">Сын Мой, приближение ко Мне обязывает ко многому. Это многое выражается в целом ряде действий, поступков и мыслей, никем не предписываемых, но вытекающих само собою из понимания явления Близости. Кто-то нуждается в правилах и предписаниях, получаемых извне. Но вот наступает момент, когда нужда в них отпадает и дух ученика знает уже без всяких указаний, как поступать и в какой форме выражать поведение свое перед людьми и перед ликом пространства. И когда внешнее выражение будет находиться в полном соответствии с внутренним и поведение перед людьми и наедине станет одинаковым и достойным, тогда можно сказать, что достигнута высшая ступень понимания. Лицемеры, лгуны и обманщики не понимают, что все ухищрения их только до времени, что в рекордах пространства запечатлено все и все существует как неуничтожаемое свидетельство всех поступков человека. Много мужества надо, чтобы, не смущаясь, встретиться лицом к лицу со всем тем, что совершил человек в течение всей своей жизни. Много есть в жизни каждого, чем гордиться нельзя и что хочется скрыть от других. Чтобы избежать острого стыда и позора в момент раскрытия, когда тайное становится явным, надо постоянно вести себя так, </w:t>
      </w:r>
      <w:r w:rsidRPr="002A4D42">
        <w:lastRenderedPageBreak/>
        <w:t>чтобы светом своим не устыдиться ни перед людьми, ни перед пространством, ни перед Высшим. Тому, кто преодолел себя и победил, прошлое уже не страшно; оно ему уже не ставится в вину; жгучесть позора искуплена победой, а победителя не судят. Шелуха кармы, лишенная яда воздействия, и темные поработители власти над победителем уже не имеют. Уже не могут сказать: «Он наш, ибо поступает, как мы». При победе над собою и преодолении себя цепи позора разлетаются прахом и победитель свободно идет дальше, уже более не связанный кармой прошлых свершений. Вот почему так насущно победа нужна. Вот почему до Меня может дойти только он, победитель. Вот почему к победе Зову.</w:t>
      </w:r>
    </w:p>
    <w:p w:rsidR="0040243B" w:rsidRDefault="0040243B" w:rsidP="0040243B"/>
    <w:p w:rsidR="0040243B" w:rsidRDefault="00DF4588" w:rsidP="0040243B">
      <w:r>
        <w:rPr>
          <w:b/>
          <w:lang w:val="en-US"/>
        </w:rPr>
        <w:t>1964</w:t>
      </w:r>
      <w:r>
        <w:rPr>
          <w:b/>
        </w:rPr>
        <w:t xml:space="preserve"> г. </w:t>
      </w:r>
      <w:r w:rsidR="0040243B" w:rsidRPr="00645994">
        <w:rPr>
          <w:b/>
        </w:rPr>
        <w:t>141.</w:t>
      </w:r>
      <w:r w:rsidR="0040243B" w:rsidRPr="002A4D42">
        <w:t xml:space="preserve"> (88). </w:t>
      </w:r>
      <w:r w:rsidR="008A359E" w:rsidRPr="008A359E">
        <w:rPr>
          <w:b/>
        </w:rPr>
        <w:t>(М.А.Й.).</w:t>
      </w:r>
      <w:r w:rsidR="0040243B" w:rsidRPr="002A4D42">
        <w:t xml:space="preserve"> Почему внутренней жизни уделяется так мало внимания, когда именно она обуславливает Надземное пребывание. Коротка жизнь земная. Тонкое существование превышает ее многократно. И та внутренняя жизнь, которая в плотном теле была незаметной и скрытой, в тонком получает свое полное и не ограниченное земными условиями выражение, и тогда все тайное и скрытое становится явным и видимым окружающим. И благо тому, кто может не устыдиться светом своим. А если этот свет</w:t>
      </w:r>
      <w:r w:rsidR="00D57AEE">
        <w:t xml:space="preserve"> — </w:t>
      </w:r>
      <w:r w:rsidR="0040243B" w:rsidRPr="002A4D42">
        <w:t>тьма?! Как же тогда?</w:t>
      </w:r>
    </w:p>
    <w:p w:rsidR="0040243B" w:rsidRDefault="0040243B" w:rsidP="0040243B"/>
    <w:p w:rsidR="0040243B" w:rsidRDefault="00DF4588" w:rsidP="0040243B">
      <w:r>
        <w:rPr>
          <w:b/>
          <w:lang w:val="en-US"/>
        </w:rPr>
        <w:t>1964</w:t>
      </w:r>
      <w:r>
        <w:rPr>
          <w:b/>
        </w:rPr>
        <w:t xml:space="preserve"> г. </w:t>
      </w:r>
      <w:r w:rsidR="0040243B" w:rsidRPr="00645994">
        <w:rPr>
          <w:b/>
        </w:rPr>
        <w:t>142.</w:t>
      </w:r>
      <w:r w:rsidR="0040243B" w:rsidRPr="002A4D42">
        <w:t xml:space="preserve"> </w:t>
      </w:r>
      <w:r w:rsidR="008A359E" w:rsidRPr="008A359E">
        <w:rPr>
          <w:b/>
        </w:rPr>
        <w:t>(Гуру).</w:t>
      </w:r>
      <w:r w:rsidR="0040243B" w:rsidRPr="002A4D42">
        <w:t xml:space="preserve"> Учитель Следит за тем, чтобы внутреннее выражение ученика соответствовало внешнему. Это будет особою формой гармонии. Достоинство духа имеет основание в ней. Себя уважать может лишь тот, кто одинаково поступает и перед людьми, и наедине. Какая свобода ощущается тогда таким человеком, когда он перед людьми. И в каком рабстве находится сознание, пресмыкающееся перед кем-либо или перед чем-либо. О достоинстве духа следует думать. Это очень ценное качество и нужное очень всегда, а при переходе Великих Границ</w:t>
      </w:r>
      <w:r w:rsidR="00D57AEE">
        <w:t xml:space="preserve"> — </w:t>
      </w:r>
      <w:r w:rsidR="0040243B" w:rsidRPr="002A4D42">
        <w:t>особенно.</w:t>
      </w:r>
    </w:p>
    <w:p w:rsidR="0040243B" w:rsidRDefault="0040243B" w:rsidP="0040243B"/>
    <w:p w:rsidR="0040243B" w:rsidRPr="002A4D42" w:rsidRDefault="00DF4588" w:rsidP="0040243B">
      <w:r>
        <w:rPr>
          <w:b/>
          <w:lang w:val="en-US"/>
        </w:rPr>
        <w:t>1964</w:t>
      </w:r>
      <w:r>
        <w:rPr>
          <w:b/>
        </w:rPr>
        <w:t xml:space="preserve"> г. </w:t>
      </w:r>
      <w:r w:rsidR="0040243B" w:rsidRPr="00645994">
        <w:rPr>
          <w:b/>
        </w:rPr>
        <w:t>143.</w:t>
      </w:r>
      <w:r w:rsidR="0040243B" w:rsidRPr="002A4D42">
        <w:t xml:space="preserve"> (Со сна). Ступень ...... Каждому свое. Великих возможностей лишаетесь, если даже в величайший момент теряете равновесие духа. Лучше спокойно и сосредоточенно воспринять всё, чем, погрузившись в свои переживания и ощущения, упустить нечто важное. Равновесие всегда, везде, во всем.</w:t>
      </w:r>
    </w:p>
    <w:p w:rsidR="0040243B" w:rsidRDefault="0040243B" w:rsidP="00645994">
      <w:pPr>
        <w:pStyle w:val="Quote"/>
      </w:pPr>
      <w:r w:rsidRPr="002A4D42">
        <w:t>Перед записью этой (в 4 строчки) видел во сне Гуру. Он многим собравшимся показывал что-то вроде картины или скульптуры. Горы, лик Святогора, Юрия и еще кого-то. А я, придя в восторженное умиление, лежал в стороне и рыдал от полноты чувств и восторга, прижимая к сердцу Изображение. Когда встал и подошел к Гуру, он показал мне только краешек картины, так как собрался уже уходить и был недоволен моим опозданием и тем, что был занят своими переживаниями.</w:t>
      </w:r>
    </w:p>
    <w:p w:rsidR="0040243B" w:rsidRDefault="0040243B" w:rsidP="0040243B">
      <w:r w:rsidRPr="002A4D42">
        <w:t xml:space="preserve">Сын Мой, многогранность мироздания позволяет рассматривать его с различных точек зрения. Различные точки зрения не </w:t>
      </w:r>
      <w:r w:rsidRPr="002A4D42">
        <w:lastRenderedPageBreak/>
        <w:t>противоречия, но многообразие. Различать многообразие в единстве и видеть в этом не противоречие, а согласованность будет признаком синтетического мышления. И тогда станет понятно, что Солнце светит над добрыми и над злыми. Космическое мышление невозможно без синтеза. Личных точек зрения на вещи столько же, сколько голов, и только сверхличное мышление может быть синтетическим, чтобы затем стать мышлением космическим. О космическом сознании в мировой литературе сказано достаточно ясно, но не объяснено, что это мышление является огненным, молниеносным в своем понимании и не требующим обычного времени или длительного процесса умозаключений. Знаете примеры, когда сложнейшие математические задачи решались мгновенно и когда, для того чтобы знать, не требовалось обычной процедуры мышления. Много говорят о кибернетике. Кибернетика требует аппаратуры, сложной и дорогостоящей. Мы Говорим: самым чудеснейшим, сложным и совершенным является аппарат человеческого микрокосма, не требующий ни места, ни сложнейших установок. Наша задача</w:t>
      </w:r>
      <w:r w:rsidR="00D57AEE">
        <w:t xml:space="preserve"> — </w:t>
      </w:r>
      <w:r w:rsidRPr="002A4D42">
        <w:t>это приблизить огненные возможности психического аппарата человека и, раскрыв их, передать их на службу человечеству. Когда-то погибнут и разрушатся все аппараты и машины, но останется огненный аппарат духа, и тогда можно будет понять, что Наша задача и Наши построения основаны не на песке, но на Вечном Основании Жизни.</w:t>
      </w:r>
    </w:p>
    <w:p w:rsidR="0040243B" w:rsidRDefault="0040243B" w:rsidP="0040243B"/>
    <w:p w:rsidR="0040243B" w:rsidRDefault="00DF4588" w:rsidP="0040243B">
      <w:r>
        <w:rPr>
          <w:b/>
          <w:lang w:val="en-US"/>
        </w:rPr>
        <w:t>1964</w:t>
      </w:r>
      <w:r>
        <w:rPr>
          <w:b/>
        </w:rPr>
        <w:t xml:space="preserve"> г. </w:t>
      </w:r>
      <w:r w:rsidR="0040243B" w:rsidRPr="00645994">
        <w:rPr>
          <w:b/>
        </w:rPr>
        <w:t>144.</w:t>
      </w:r>
      <w:r w:rsidR="0040243B" w:rsidRPr="002A4D42">
        <w:t xml:space="preserve"> (89). </w:t>
      </w:r>
      <w:r w:rsidR="0040243B" w:rsidRPr="00645994">
        <w:rPr>
          <w:b/>
        </w:rPr>
        <w:t xml:space="preserve">(Фев. 19). </w:t>
      </w:r>
      <w:r w:rsidR="008A359E" w:rsidRPr="00645994">
        <w:rPr>
          <w:b/>
        </w:rPr>
        <w:t>(</w:t>
      </w:r>
      <w:r w:rsidR="008A359E" w:rsidRPr="008A359E">
        <w:rPr>
          <w:b/>
        </w:rPr>
        <w:t>М.А.Й.).</w:t>
      </w:r>
      <w:r w:rsidR="0040243B" w:rsidRPr="002A4D42">
        <w:t xml:space="preserve"> Р[одной] м[ой], качество постоянства особенно ценно потому, что при постоянстве уверены твердо мы в том, в ком качество это утвердилось напрочно. Сколько лучших устремлений потухло из-за отсутствия этого качества. Сколько погибло начатых трудов. Сколько замков воздушных в прах разлетелось. Правильно сказано, что лучшими намерениями устлан путь в бездну. Вот почему качество постоянства так ценится нами. Постоянство усиливается, укрепляется и поддерживается ритмом. Там, где введен ритм, там результаты необычны по своим следствиям и плодоносны. В ритме великая сила. Если хотите достичь своего непреложно, ритм утвердите. Записи могут служить свидетельством того, как действует сила ритма, вложенного в устремление.</w:t>
      </w:r>
    </w:p>
    <w:p w:rsidR="0040243B" w:rsidRDefault="0040243B" w:rsidP="0040243B"/>
    <w:p w:rsidR="0040243B" w:rsidRDefault="00DF4588" w:rsidP="0040243B">
      <w:r>
        <w:rPr>
          <w:b/>
          <w:lang w:val="en-US"/>
        </w:rPr>
        <w:t>1964</w:t>
      </w:r>
      <w:r>
        <w:rPr>
          <w:b/>
        </w:rPr>
        <w:t xml:space="preserve"> г. </w:t>
      </w:r>
      <w:r w:rsidR="0040243B" w:rsidRPr="00645994">
        <w:rPr>
          <w:b/>
        </w:rPr>
        <w:t>145.</w:t>
      </w:r>
      <w:r w:rsidR="0040243B" w:rsidRPr="002A4D42">
        <w:t xml:space="preserve"> (90). </w:t>
      </w:r>
      <w:r w:rsidR="008A359E" w:rsidRPr="008A359E">
        <w:rPr>
          <w:b/>
        </w:rPr>
        <w:t>(Гуру).</w:t>
      </w:r>
      <w:r w:rsidR="0040243B" w:rsidRPr="002A4D42">
        <w:t xml:space="preserve"> Считайте, что если чего не достигли сейчас, достигнете в будущем непременно. Будущее есть поле достижений самых дерзновенных мечтаний. Следует только лишь помнить, что всевмещающее лоно пространства представляет собою как бы гигантское поле, на котором растут и дают побеги зерна посева. Разные зерна бывают и разные всходы дают. Отсюда забота о каждом зерне. Жизнь</w:t>
      </w:r>
      <w:r w:rsidR="00D57AEE">
        <w:t xml:space="preserve"> — </w:t>
      </w:r>
      <w:r w:rsidR="0040243B" w:rsidRPr="002A4D42">
        <w:t>время посева. И сорняки тоже дадут свои всходы. Будем заботливо сеять, чтобы потом порадоваться будущей жатве.</w:t>
      </w:r>
    </w:p>
    <w:p w:rsidR="0040243B" w:rsidRDefault="0040243B" w:rsidP="0040243B"/>
    <w:p w:rsidR="0040243B" w:rsidRDefault="00DF4588" w:rsidP="0040243B">
      <w:r>
        <w:rPr>
          <w:b/>
          <w:lang w:val="en-US"/>
        </w:rPr>
        <w:lastRenderedPageBreak/>
        <w:t>1964</w:t>
      </w:r>
      <w:r>
        <w:rPr>
          <w:b/>
        </w:rPr>
        <w:t xml:space="preserve"> г. </w:t>
      </w:r>
      <w:r w:rsidR="0040243B" w:rsidRPr="00645994">
        <w:rPr>
          <w:b/>
        </w:rPr>
        <w:t>146.</w:t>
      </w:r>
      <w:r w:rsidR="0040243B" w:rsidRPr="002A4D42">
        <w:t xml:space="preserve"> (91). </w:t>
      </w:r>
      <w:r w:rsidR="0040243B" w:rsidRPr="00645994">
        <w:rPr>
          <w:b/>
        </w:rPr>
        <w:t>(Фев. 20).</w:t>
      </w:r>
      <w:r w:rsidR="0040243B" w:rsidRPr="002A4D42">
        <w:t xml:space="preserve"> Чтобы безошибочно определить линию своего поведения, достаточно только спросить себя, Поступил ли бы так Сам Владыка. Может Он стать мерилом всех действий. Как бы Он Поступил в том или ином случае, вот о чем можно ставить вопрос в случае недоумения. О подражании Иерарху мысль не нова, но ценность ее от этого не умаляется. Кто же другой лучшим примером может служить и идеалом, достойным подражания? В этом есть также и известная доля дерзания, так как попытка уподобиться Владыке диктуется только огнем. Это поможет также усвоить и торжественность и удержать достоинство духа во всех случаях жизни. Нужно же, наконец, найти ту опору, которая будет прочнее утеса. Ни одна мысль об Учителе Света не останется бесплодной, ибо мысль о Свете уже светоносна. Пока бьется сердце в физическом теле, пусть продолжается эта борьба за утверждение Света в себе. Это явление относится к разряду действий, безусловно полезных. Каждое усилие можно считать зерном будущих следствий. Много усилий много даст следствий. Бесконечный ряд постоянных усилий даст Свет бесконечный в конце. Но конца нет, цепь следствий идет в Беспредельность. Сознательное, планомерное вхождение в область бесконечного Света и будет путем приближения к Иерарху.</w:t>
      </w:r>
    </w:p>
    <w:p w:rsidR="0040243B" w:rsidRDefault="0040243B" w:rsidP="0040243B"/>
    <w:p w:rsidR="0040243B" w:rsidRDefault="00DF4588" w:rsidP="0040243B">
      <w:r>
        <w:rPr>
          <w:b/>
          <w:lang w:val="en-US"/>
        </w:rPr>
        <w:t>1964</w:t>
      </w:r>
      <w:r>
        <w:rPr>
          <w:b/>
        </w:rPr>
        <w:t xml:space="preserve"> г. </w:t>
      </w:r>
      <w:r w:rsidR="0040243B" w:rsidRPr="00645994">
        <w:rPr>
          <w:b/>
        </w:rPr>
        <w:t>147.</w:t>
      </w:r>
      <w:r w:rsidR="0040243B" w:rsidRPr="002A4D42">
        <w:t xml:space="preserve"> (92). </w:t>
      </w:r>
      <w:r w:rsidR="008A359E" w:rsidRPr="008A359E">
        <w:rPr>
          <w:b/>
        </w:rPr>
        <w:t>(М.А.Й.).</w:t>
      </w:r>
      <w:r w:rsidR="0040243B" w:rsidRPr="002A4D42">
        <w:t xml:space="preserve"> Если мысль о Владыке есть касание к Свету, то постоянный Образ Его в третьем глазу есть постоянное касание Света. Постоянство предстояния полно глубочайшего значения. Как же иначе можно умерить торжество суеты, то есть тьмы. Ведь суета не от Света. В ней яро выражена упорствующая живучесть Майи. Много надо усилий и много настойчивости, чтобы внутренне противостать серому чудищу повседневности. Но с мыслью о Свете можно вызвать на бой это чудовище. Не мала его сила, если оно успешно состязается со Светом. А скольких оно победило и сколько заглушило огней в своих липких объятиях. Подвиг внесения Света в сумерки повседневности считаю немалым. Ведь это значит</w:t>
      </w:r>
      <w:r w:rsidR="00D57AEE">
        <w:t xml:space="preserve"> — </w:t>
      </w:r>
      <w:r w:rsidR="0040243B" w:rsidRPr="002A4D42">
        <w:t>нести через жизнь светильник свой, свет свой</w:t>
      </w:r>
      <w:r w:rsidR="00D57AEE">
        <w:t xml:space="preserve"> — </w:t>
      </w:r>
      <w:r w:rsidR="0040243B" w:rsidRPr="002A4D42">
        <w:t>неугашенным.</w:t>
      </w:r>
    </w:p>
    <w:p w:rsidR="0040243B" w:rsidRDefault="0040243B" w:rsidP="0040243B"/>
    <w:p w:rsidR="0040243B" w:rsidRDefault="00DF4588" w:rsidP="0040243B">
      <w:pPr>
        <w:rPr>
          <w:lang w:val="en-US"/>
        </w:rPr>
      </w:pPr>
      <w:r>
        <w:rPr>
          <w:b/>
          <w:lang w:val="en-US"/>
        </w:rPr>
        <w:t>1964</w:t>
      </w:r>
      <w:r>
        <w:rPr>
          <w:b/>
        </w:rPr>
        <w:t xml:space="preserve"> г. </w:t>
      </w:r>
      <w:r w:rsidR="0040243B" w:rsidRPr="00645994">
        <w:rPr>
          <w:b/>
        </w:rPr>
        <w:t>148.</w:t>
      </w:r>
      <w:r w:rsidR="0040243B" w:rsidRPr="002A4D42">
        <w:t xml:space="preserve"> (93). </w:t>
      </w:r>
      <w:r w:rsidR="008A359E" w:rsidRPr="008A359E">
        <w:rPr>
          <w:b/>
        </w:rPr>
        <w:t>(Гуру).</w:t>
      </w:r>
      <w:r w:rsidR="0040243B" w:rsidRPr="002A4D42">
        <w:t xml:space="preserve"> Войти в цепь Служителей Света и стать ее звеном</w:t>
      </w:r>
      <w:r w:rsidR="00D57AEE">
        <w:t xml:space="preserve"> — </w:t>
      </w:r>
      <w:r w:rsidR="0040243B" w:rsidRPr="002A4D42">
        <w:t>значит войти в коллектив Братства и сделаться его членом и чувствовать постоянно за своею спиной могучую силу и поддержку этого коллектива. Конечно, это требует осознания или очувствования. Мало войти в коллектив, надо срастись с ним и сжиться, стать частью его так, чтобы связь эта сделалась органически нерасторжимой. Когда человек говорит сам от себя</w:t>
      </w:r>
      <w:r w:rsidR="00D57AEE">
        <w:t xml:space="preserve"> — </w:t>
      </w:r>
      <w:r w:rsidR="0040243B" w:rsidRPr="002A4D42">
        <w:t>это одно, когда он говорит как представитель, как посланник великой страны</w:t>
      </w:r>
      <w:r w:rsidR="00D57AEE">
        <w:t xml:space="preserve"> — </w:t>
      </w:r>
      <w:r w:rsidR="0040243B" w:rsidRPr="002A4D42">
        <w:t>это сила, за ним вся страна, миллионы людей. Точно так же и тот, кто осознал, что за спиною его стоит Братство, тот силу имеет не меньшую, но большую, чем посланник великой страны, ибо мощь Братства превышает все силы земные.</w:t>
      </w:r>
    </w:p>
    <w:p w:rsidR="0040243B" w:rsidRPr="00645994" w:rsidRDefault="0040243B" w:rsidP="0040243B">
      <w:pPr>
        <w:rPr>
          <w:lang w:val="en-US"/>
        </w:rPr>
      </w:pPr>
    </w:p>
    <w:p w:rsidR="0040243B" w:rsidRDefault="0040243B" w:rsidP="00645994">
      <w:pPr>
        <w:pStyle w:val="Quote"/>
      </w:pPr>
      <w:r w:rsidRPr="002A4D42">
        <w:lastRenderedPageBreak/>
        <w:t>Вижу сны, имеющие особое значение и смысл. Кого-то учу, что-то делаю.</w:t>
      </w:r>
    </w:p>
    <w:p w:rsidR="0040243B" w:rsidRDefault="00DF4588" w:rsidP="0040243B">
      <w:r>
        <w:rPr>
          <w:b/>
          <w:lang w:val="en-US"/>
        </w:rPr>
        <w:t>1964</w:t>
      </w:r>
      <w:r>
        <w:rPr>
          <w:b/>
        </w:rPr>
        <w:t xml:space="preserve"> г. </w:t>
      </w:r>
      <w:r w:rsidR="0040243B" w:rsidRPr="00645994">
        <w:rPr>
          <w:b/>
        </w:rPr>
        <w:t>149.</w:t>
      </w:r>
      <w:r w:rsidR="0040243B" w:rsidRPr="002A4D42">
        <w:t xml:space="preserve"> (94). </w:t>
      </w:r>
      <w:r w:rsidR="0040243B" w:rsidRPr="00645994">
        <w:rPr>
          <w:b/>
        </w:rPr>
        <w:t>(Фев. 21).</w:t>
      </w:r>
      <w:r w:rsidR="0040243B" w:rsidRPr="002A4D42">
        <w:t xml:space="preserve"> Пока шумят вихри и идет битва, в глубине сокровенной сущности микрокосма идет свой скрытый процесс оформления огненного тела. Только Ведущий по огням раскрывающихся центров Может судить о происходящем. И не знает носитель огней, насколько преуспел он в своем развитии. Не виден Свет несущему его, но зато виден Нам. Суждение о себе всегда будет ошибочным, так как судить трудно о том, чего не видит глаз и что явно не ощутимо. Одно только можно сказать: не знаете ни дня, ни часа, когда наступит момент озарения. Помните трогательное повествование о том, как на острове жили трое, не знавшие длинных молитв и славословий, и как искали они, достигшие столь многого, поучений у того, кто ничего не достиг. И воззванием их к Высшим были простые слова: «Трое нас, трое нас, помилуй нас». Они не знали степени своих достижений, и это, однако, им не мешало преуспевать в утверждении Света в себе. Потому суд о себе предоставим Ведущему. Он Видит, и Знает, и Радуется каждому усилию по правильному направлению. Приведенный рассказ служит и напоминанием о том, что преуспевать и возрастать в Свете можно и на пустынном острове. Надо лишь знать, что Свет не связан ограничениями места, и пустынность и уединение не мешают тому, чтобы этим Светом благоденствовать всей планете и всем людям. Каждая крупица Света, внесенная в ауру планеты, рассеивает тьму в соответствии с силой его вибраций и возвышает вместе с этим и саму Землю. Так же и мысль имеет не местное значение, но пространственное, и особенно теперь, когда она не остается около человека. Хочу еще и еще Подчеркнуть, что не имеет никакого значения, как и где совершается служение Свету, если оно происходит. Если люди не видят, не чуют и не знают, то пространство и видит, и слышит, и запечатлевает в рекордах своих.</w:t>
      </w:r>
    </w:p>
    <w:p w:rsidR="0040243B" w:rsidRDefault="0040243B" w:rsidP="0040243B"/>
    <w:p w:rsidR="0040243B" w:rsidRDefault="00DF4588" w:rsidP="0040243B">
      <w:r>
        <w:rPr>
          <w:b/>
          <w:lang w:val="en-US"/>
        </w:rPr>
        <w:t>1964</w:t>
      </w:r>
      <w:r>
        <w:rPr>
          <w:b/>
        </w:rPr>
        <w:t xml:space="preserve"> г. </w:t>
      </w:r>
      <w:r w:rsidR="0040243B" w:rsidRPr="00645994">
        <w:rPr>
          <w:b/>
        </w:rPr>
        <w:t>150.</w:t>
      </w:r>
      <w:r w:rsidR="0040243B" w:rsidRPr="002A4D42">
        <w:t xml:space="preserve"> (95). </w:t>
      </w:r>
      <w:r w:rsidR="008A359E" w:rsidRPr="008A359E">
        <w:rPr>
          <w:b/>
        </w:rPr>
        <w:t>(М.А.Й.).</w:t>
      </w:r>
      <w:r w:rsidR="0040243B" w:rsidRPr="002A4D42">
        <w:t xml:space="preserve"> Вот каждодневно дается свидетельство того, что мысль, устремленная к нашим высотам, не остается неоплодотворенной, а возвращается обратно, нагруженная новыми нахождениями. Не чудо ли это? Нет, не чудо, но действие великого Закона созвучия, укрепленного ритмом. Когда явления созвучия и ритма войдут в сущность человека и станут неотъемлемой и прочно укоренившейся частью его природы, то и после освобождения от тела ритм и созвучие понесут его дальше к тем, с кем созвучие утвердилось. Не кончается ничто, но все продолжается в Беспредельность, куда переносятся мосты устремления. Конец и предел для слепых, для зрячих их нет, равно как и смерти.</w:t>
      </w:r>
    </w:p>
    <w:p w:rsidR="0040243B" w:rsidRDefault="0040243B" w:rsidP="0040243B"/>
    <w:p w:rsidR="0040243B" w:rsidRPr="002A4D42" w:rsidRDefault="00DF4588" w:rsidP="0040243B">
      <w:r>
        <w:rPr>
          <w:b/>
          <w:lang w:val="en-US"/>
        </w:rPr>
        <w:t>1964</w:t>
      </w:r>
      <w:r>
        <w:rPr>
          <w:b/>
        </w:rPr>
        <w:t xml:space="preserve"> г. </w:t>
      </w:r>
      <w:r w:rsidR="0040243B" w:rsidRPr="00645994">
        <w:rPr>
          <w:b/>
        </w:rPr>
        <w:t xml:space="preserve">151. </w:t>
      </w:r>
      <w:r w:rsidR="008A359E" w:rsidRPr="00645994">
        <w:rPr>
          <w:b/>
        </w:rPr>
        <w:t>(Гуру</w:t>
      </w:r>
      <w:r w:rsidR="008A359E" w:rsidRPr="008A359E">
        <w:rPr>
          <w:b/>
        </w:rPr>
        <w:t>).</w:t>
      </w:r>
      <w:r w:rsidR="0040243B" w:rsidRPr="002A4D42">
        <w:t xml:space="preserve"> Мысль правильная: «Такого другого не будет и нет». Мысль правильна тем, что говорит о неповторяемости явлений и о том, что даваемые возможности не возвращаются вновь. И сколько новых усилий, трудов и устремлений надо вновь </w:t>
      </w:r>
      <w:r w:rsidR="0040243B" w:rsidRPr="002A4D42">
        <w:lastRenderedPageBreak/>
        <w:t>приложить, чтобы добиться желаемых сочетаний, но уже в какой-то иной форме. О неповторяемости следует думать, чтобы ценить то, что дается, и не упустить ничего. Только подумать! И встреча была, и беседы, чтобы в этой жизни уже не повториться. В будущем встреча решена, но ведь и условия, и все прочее будут уже совершенно другими. Вот и теперь дается возможность записывать мысли посылаемые. Использована ли она до конца? Можно ли будет сказать себе после: «Fecio quod potui, feciant meliora potentes»</w:t>
      </w:r>
      <w:r w:rsidR="00B27D99">
        <w:rPr>
          <w:rStyle w:val="FootnoteReference"/>
        </w:rPr>
        <w:footnoteReference w:id="11"/>
      </w:r>
      <w:r w:rsidR="0040243B" w:rsidRPr="002A4D42">
        <w:t>? Если да, то благо тому, кто скажет эти слова.</w:t>
      </w:r>
    </w:p>
    <w:p w:rsidR="0040243B" w:rsidRDefault="0040243B" w:rsidP="00645994">
      <w:pPr>
        <w:pStyle w:val="Quote"/>
      </w:pPr>
      <w:r w:rsidRPr="002A4D42">
        <w:t>Слова «Такого другого не будет и нет» относились к Гуру.</w:t>
      </w:r>
    </w:p>
    <w:p w:rsidR="0040243B" w:rsidRDefault="0040243B" w:rsidP="0040243B"/>
    <w:p w:rsidR="0040243B" w:rsidRDefault="00DF4588" w:rsidP="0040243B">
      <w:r>
        <w:rPr>
          <w:b/>
          <w:lang w:val="en-US"/>
        </w:rPr>
        <w:t>1964</w:t>
      </w:r>
      <w:r>
        <w:rPr>
          <w:b/>
        </w:rPr>
        <w:t xml:space="preserve"> г. </w:t>
      </w:r>
      <w:r w:rsidR="0040243B" w:rsidRPr="00645994">
        <w:rPr>
          <w:b/>
        </w:rPr>
        <w:t>152.</w:t>
      </w:r>
      <w:r w:rsidR="0040243B" w:rsidRPr="002A4D42">
        <w:t xml:space="preserve"> (96). </w:t>
      </w:r>
      <w:r w:rsidR="0040243B" w:rsidRPr="00645994">
        <w:rPr>
          <w:b/>
        </w:rPr>
        <w:t>(Фев. 22).</w:t>
      </w:r>
      <w:r w:rsidR="0040243B" w:rsidRPr="002A4D42">
        <w:t xml:space="preserve"> Много есть способов приведения сознания в возвышенное состояние. Одним из них является музыка и пение. С древних времен прибегали к этому методу. Звук вообще действует на нервную систему очень сильно. Звук человеческого голоса</w:t>
      </w:r>
      <w:r w:rsidR="00D57AEE">
        <w:t xml:space="preserve"> — </w:t>
      </w:r>
      <w:r w:rsidR="0040243B" w:rsidRPr="002A4D42">
        <w:t>особенно. Каждая песня, каждая мелодия, каждая симфония действуют по-разному. Многое зависит от вибрационного ключа микрокосма. Каждый знает, какие именно вещи воздействуют на него особенно сильно и как. Торжественная музыка и торжественные гимны вызывают соответствующее настроение. По склонности человека к той или иной музыке можно судить о нем самом. Мысленно вызывая из памяти тот или другой мотив, можно настраивать себя на желаемый лад. При известном углублении сосредоточения достигается иногда такое состояние, когда вызванная мелодия начинает звучать как бы сама, варьируясь на разные лады и разрастаясь, словно невидимый оркестр начинает исполнять величественную симфонию. Пространство наполнено неслышными звуками. Композитор слышит их внутренним ухом как нечто совершенно реальное. Можно погрузиться в этот мир звуков беззвучных и тем возвышать сознание, отрывая его от Земли. Разные способы существуют, чтобы парализовать или умерять земные притяжения.</w:t>
      </w:r>
    </w:p>
    <w:p w:rsidR="0040243B" w:rsidRDefault="0040243B" w:rsidP="0040243B"/>
    <w:p w:rsidR="0040243B" w:rsidRDefault="00DF4588" w:rsidP="0040243B">
      <w:r>
        <w:rPr>
          <w:b/>
          <w:lang w:val="en-US"/>
        </w:rPr>
        <w:t>1964</w:t>
      </w:r>
      <w:r>
        <w:rPr>
          <w:b/>
        </w:rPr>
        <w:t xml:space="preserve"> г. </w:t>
      </w:r>
      <w:r w:rsidR="0040243B" w:rsidRPr="00645994">
        <w:rPr>
          <w:b/>
        </w:rPr>
        <w:t>153.</w:t>
      </w:r>
      <w:r w:rsidR="0040243B" w:rsidRPr="002A4D42">
        <w:t xml:space="preserve"> (97). </w:t>
      </w:r>
      <w:r w:rsidR="008A359E" w:rsidRPr="008A359E">
        <w:rPr>
          <w:b/>
        </w:rPr>
        <w:t>(М.А.Й.).</w:t>
      </w:r>
      <w:r w:rsidR="0040243B" w:rsidRPr="002A4D42">
        <w:t xml:space="preserve"> Дом духа возводится еще при жизни в теле, с тем чтобы в него перейти, когда тело закончит свое существование. Если его нет, если дом духа отсутствует, то куда же тогда устремиться и где найти пристанище после освобождения от тела? Но тот, кто озаботился об этом заранее, спокойно устремляется туда, куда привык он летать при жизни в теле. Притяжение совершается автоматически по прорытому в пространстве каналу. Где мысль, там и дом. Дом духа строится мыслью. Это не беспочвенные мечтания, но оформление своего Надземного пребывания. Вместо того чтобы ютиться по подвалам астрального мира, лучше твердыню свою возводить поближе к Твердыне и в сферах ее.</w:t>
      </w:r>
    </w:p>
    <w:p w:rsidR="0040243B" w:rsidRDefault="0040243B" w:rsidP="0040243B"/>
    <w:p w:rsidR="0040243B" w:rsidRDefault="00DF4588" w:rsidP="0040243B">
      <w:r>
        <w:rPr>
          <w:b/>
          <w:lang w:val="en-US"/>
        </w:rPr>
        <w:lastRenderedPageBreak/>
        <w:t>1964</w:t>
      </w:r>
      <w:r>
        <w:rPr>
          <w:b/>
        </w:rPr>
        <w:t xml:space="preserve"> г. </w:t>
      </w:r>
      <w:r w:rsidR="0040243B" w:rsidRPr="00645994">
        <w:rPr>
          <w:b/>
        </w:rPr>
        <w:t xml:space="preserve">154. </w:t>
      </w:r>
      <w:r w:rsidR="008A359E" w:rsidRPr="00645994">
        <w:rPr>
          <w:b/>
        </w:rPr>
        <w:t>(Гуру</w:t>
      </w:r>
      <w:r w:rsidR="008A359E" w:rsidRPr="008A359E">
        <w:rPr>
          <w:b/>
        </w:rPr>
        <w:t>).</w:t>
      </w:r>
      <w:r w:rsidR="0040243B" w:rsidRPr="002A4D42">
        <w:t xml:space="preserve"> Пусть заботы земные в своем апогее послужат тому, чтобы от Земли оторваться. Их тщету и текучесть нетрудно увидеть, несмотря на неизбежность и необходимость уделять им и время, и труд. Пользы человеку от всех трудов его, которыми трудится он под Солнцем, очень много. И самая большая заключается в понимании бесполезности всех этих трудов и забот, если взять их, как таковые, сами по себе как цель, ради которой живут. Но смысл их не в этом, а в том, чтобы увидеть всю призрачность Майи и освободиться от ее власти над сознанием.</w:t>
      </w:r>
    </w:p>
    <w:p w:rsidR="0040243B" w:rsidRDefault="0040243B" w:rsidP="0040243B"/>
    <w:p w:rsidR="0040243B" w:rsidRDefault="00DF4588" w:rsidP="0040243B">
      <w:r>
        <w:rPr>
          <w:b/>
          <w:lang w:val="en-US"/>
        </w:rPr>
        <w:t>1964</w:t>
      </w:r>
      <w:r>
        <w:rPr>
          <w:b/>
        </w:rPr>
        <w:t xml:space="preserve"> г. </w:t>
      </w:r>
      <w:r w:rsidR="0040243B" w:rsidRPr="00645994">
        <w:rPr>
          <w:b/>
        </w:rPr>
        <w:t>155.</w:t>
      </w:r>
      <w:r w:rsidR="0040243B" w:rsidRPr="002A4D42">
        <w:t xml:space="preserve"> (98). </w:t>
      </w:r>
      <w:r w:rsidR="0040243B" w:rsidRPr="00645994">
        <w:rPr>
          <w:b/>
        </w:rPr>
        <w:t>(Фев. 23).</w:t>
      </w:r>
      <w:r w:rsidR="0040243B" w:rsidRPr="002A4D42">
        <w:t xml:space="preserve"> Нельзя избежать урочных ворот и прохождения определенных отрезков пути. А если они тяжелы и сознание протестует против отягощения, то помочь этому можно лишь пониманием, что неизбежного не избежать. Не зависит от воли идущего то, что по сторонам и что мимо проходит него. Но каков ни был бы путь, пройти его можно спокойно, без жалоб и сетований, а просто делая то, что вынуждает жизнь, и зная, что «и это пройдет». Много излишних мучений происходит от самотерзаний. К чему терзаться о том, будет что-либо или не будет, когда в том и в другом случае кончается все. Неудобства ночлега при дальнем пути слишком коротки, чтобы стоило обращать на них слишком много внимания. Забота Наша о путниках протекает о главном, а не о мелочах. По человечеству многое не понятно, и может показаться, что эта Забота недостаточна. Но неизбежность испытаний не есть отсутствие Заботы. Внутренне надо принять их неизбежность. Бесполезно думать о том, что, если были бы в другом месте, жизнь сложилась бы по-иному. Конечно, в другом месте и условия были бы другие, но полагающуюся порцию отягощения обстоятельствами все же пришлось бы переживать в той же мере, хотя и по-иному. Через намеченные Учителем испытания приходится проходить, независимо от желания идущего. И лучше всего проходить через них в равновесии духа, и лучше всего полностью брать от них то, чему они учат. Испытания пройдут, а опыт останется. А то, что тяжело, так кто же из идущих к Владыке может сказать, что путь его легок. Итак, вооружившись спокойствием и мужеством, пойдем через то, что дает нам судьба, полагая на Нас все сознание и зная, что не Замедлим в случае действительной и неотложной нужды.</w:t>
      </w:r>
    </w:p>
    <w:p w:rsidR="0040243B" w:rsidRDefault="0040243B" w:rsidP="0040243B"/>
    <w:p w:rsidR="0040243B" w:rsidRDefault="00DF4588" w:rsidP="0040243B">
      <w:r>
        <w:rPr>
          <w:b/>
          <w:lang w:val="en-US"/>
        </w:rPr>
        <w:t>1964</w:t>
      </w:r>
      <w:r>
        <w:rPr>
          <w:b/>
        </w:rPr>
        <w:t xml:space="preserve"> г. </w:t>
      </w:r>
      <w:r w:rsidR="0040243B" w:rsidRPr="00645994">
        <w:rPr>
          <w:b/>
        </w:rPr>
        <w:t>156.</w:t>
      </w:r>
      <w:r w:rsidR="0040243B" w:rsidRPr="002A4D42">
        <w:t xml:space="preserve"> (99). </w:t>
      </w:r>
      <w:r w:rsidR="008A359E" w:rsidRPr="008A359E">
        <w:rPr>
          <w:b/>
        </w:rPr>
        <w:t>(М.А.Й.).</w:t>
      </w:r>
      <w:r w:rsidR="0040243B" w:rsidRPr="002A4D42">
        <w:t xml:space="preserve"> По плате и получение. Справедлива судьба. Кто платит больше других, быть может, пребывающих в довольстве и удобствах, тот и больше получит. Трудности и лишения, с точки зрения обычности, нехороши. Но сравните двоих: одного, закаленного духом на трудностях жизни, и другого, изнеженного тепличной обстановкой. В одинаковых условиях жизни обычной первый пройдет через нее уверенно, спокойно и победно, другой</w:t>
      </w:r>
      <w:r w:rsidR="00D57AEE">
        <w:t xml:space="preserve"> — </w:t>
      </w:r>
      <w:r w:rsidR="0040243B" w:rsidRPr="002A4D42">
        <w:t xml:space="preserve">страдая и терзаясь, ибо тепличная обстановка делает человека непригодным даже к обычной жизни. Потому порадуемся трудностям, </w:t>
      </w:r>
      <w:r w:rsidR="0040243B" w:rsidRPr="002A4D42">
        <w:lastRenderedPageBreak/>
        <w:t>препятствиям, сложностям и отягощениям обстоятельствами. Иначе духом на них не возрасти и жизни не преодолеть.</w:t>
      </w:r>
    </w:p>
    <w:p w:rsidR="0040243B" w:rsidRDefault="0040243B" w:rsidP="0040243B"/>
    <w:p w:rsidR="0040243B" w:rsidRDefault="00DF4588" w:rsidP="0040243B">
      <w:r>
        <w:rPr>
          <w:b/>
          <w:lang w:val="en-US"/>
        </w:rPr>
        <w:t>1964</w:t>
      </w:r>
      <w:r>
        <w:rPr>
          <w:b/>
        </w:rPr>
        <w:t xml:space="preserve"> г. </w:t>
      </w:r>
      <w:r w:rsidR="0040243B" w:rsidRPr="00645994">
        <w:rPr>
          <w:b/>
        </w:rPr>
        <w:t>157.</w:t>
      </w:r>
      <w:r w:rsidR="0040243B" w:rsidRPr="002A4D42">
        <w:t xml:space="preserve"> (100). </w:t>
      </w:r>
      <w:r w:rsidR="008A359E" w:rsidRPr="008A359E">
        <w:rPr>
          <w:b/>
        </w:rPr>
        <w:t>(Гуру).</w:t>
      </w:r>
      <w:r w:rsidR="0040243B" w:rsidRPr="002A4D42">
        <w:t xml:space="preserve"> Когда сознание перегружено личными заботами и в них утопает, горизонт видимости сужается и перспектива действительности искажается. И тогда за деревьями можно не увидеть леса. Облако пыли текущего дня путь не заслонит будущего. Будущее есть, и даже грозовые тучи не могут его заслонить, если сознание, хотя бы до какой-то степени, переносится в это будущее. Настоящим живут только звери и низшие дикие племена. Человек же с развитым сознанием вольно или невольно живет будущим. Но ученик живет этим будущим и устремляется в него сознательно, фиксируя в нем осуществление всех своих достижений и возможностей. Плацдарм жизни переносит он в будущее и утверждается на нем прочно.</w:t>
      </w:r>
    </w:p>
    <w:p w:rsidR="0040243B" w:rsidRDefault="0040243B" w:rsidP="0040243B"/>
    <w:p w:rsidR="0040243B" w:rsidRDefault="00DF4588" w:rsidP="0040243B">
      <w:r>
        <w:rPr>
          <w:b/>
          <w:lang w:val="en-US"/>
        </w:rPr>
        <w:t>1964</w:t>
      </w:r>
      <w:r>
        <w:rPr>
          <w:b/>
        </w:rPr>
        <w:t xml:space="preserve"> г. </w:t>
      </w:r>
      <w:r w:rsidR="0040243B" w:rsidRPr="00645994">
        <w:rPr>
          <w:b/>
        </w:rPr>
        <w:t>158. (Фев. 24).</w:t>
      </w:r>
      <w:r w:rsidR="0040243B" w:rsidRPr="002A4D42">
        <w:t xml:space="preserve"> Когда сказаны все слова, остается только их применение. Что же касается того, что не понято раньше, его бережно следует отложить до момента Встречи. Лучше его отложить, чем споткнуться на нем. Обычным умом не увидеть причины и значения действий и сложности кармических переплетений. Большинство встреч из прошлого. Каждая</w:t>
      </w:r>
      <w:r w:rsidR="00D57AEE">
        <w:t xml:space="preserve"> — </w:t>
      </w:r>
      <w:r w:rsidR="0040243B" w:rsidRPr="002A4D42">
        <w:t>либо учит чему-то, либо кончает старые счеты, либо завязывает узел новых взаимоотношений. Можно считать, что карма является руководительницей связанных духов. Карма духов свободных</w:t>
      </w:r>
      <w:r w:rsidR="00D57AEE">
        <w:t xml:space="preserve"> — </w:t>
      </w:r>
      <w:r w:rsidR="0040243B" w:rsidRPr="002A4D42">
        <w:t>иная. Свобода от кармы заключается в освобождении от подчинения сознания личному началу в себе. Карма духов сверхличных обуславливается велениями Общего Блага. Чашу Общего Блага легче нести, чем свою личную.</w:t>
      </w:r>
    </w:p>
    <w:p w:rsidR="0040243B" w:rsidRDefault="0040243B" w:rsidP="0040243B"/>
    <w:p w:rsidR="0040243B" w:rsidRDefault="00DF4588" w:rsidP="0040243B">
      <w:r>
        <w:rPr>
          <w:b/>
          <w:lang w:val="en-US"/>
        </w:rPr>
        <w:t>1964</w:t>
      </w:r>
      <w:r>
        <w:rPr>
          <w:b/>
        </w:rPr>
        <w:t xml:space="preserve"> г. </w:t>
      </w:r>
      <w:r w:rsidR="0040243B" w:rsidRPr="00645994">
        <w:rPr>
          <w:b/>
        </w:rPr>
        <w:t>159.</w:t>
      </w:r>
      <w:r w:rsidR="0040243B" w:rsidRPr="002A4D42">
        <w:t xml:space="preserve"> (101). </w:t>
      </w:r>
      <w:r w:rsidR="008A359E" w:rsidRPr="008A359E">
        <w:rPr>
          <w:b/>
        </w:rPr>
        <w:t>(М.А.Й.).</w:t>
      </w:r>
      <w:r w:rsidR="0040243B" w:rsidRPr="002A4D42">
        <w:t xml:space="preserve"> Как бы ни складывалась жизнь, идти через нее все же надо. Надо идти и надо пройти. Вопрос только в том</w:t>
      </w:r>
      <w:r w:rsidR="00D57AEE">
        <w:t xml:space="preserve"> — </w:t>
      </w:r>
      <w:r w:rsidR="0040243B" w:rsidRPr="002A4D42">
        <w:t>как? Не лучше ли, приняв неизбежность, встретить ее достойно? Астрал мириться не хочет. Ему желательно вибрировать на все и переживать, теряя самообладание, сдержанность и спокойствие. Следовательно, проходить через жизнь надо спокойно, сдержанно и в равновесии полном. Другого выхода из трудностей жизни нет. Встречать волны жизни будем достойно.</w:t>
      </w:r>
    </w:p>
    <w:p w:rsidR="0040243B" w:rsidRDefault="0040243B" w:rsidP="0040243B"/>
    <w:p w:rsidR="0040243B" w:rsidRDefault="00DF4588" w:rsidP="0040243B">
      <w:r>
        <w:rPr>
          <w:b/>
          <w:lang w:val="en-US"/>
        </w:rPr>
        <w:t>1964</w:t>
      </w:r>
      <w:r>
        <w:rPr>
          <w:b/>
        </w:rPr>
        <w:t xml:space="preserve"> г. </w:t>
      </w:r>
      <w:r w:rsidR="0040243B" w:rsidRPr="00113A12">
        <w:rPr>
          <w:b/>
        </w:rPr>
        <w:t xml:space="preserve">160. </w:t>
      </w:r>
      <w:r w:rsidR="008A359E" w:rsidRPr="00113A12">
        <w:rPr>
          <w:b/>
        </w:rPr>
        <w:t>(Гуру</w:t>
      </w:r>
      <w:r w:rsidR="008A359E" w:rsidRPr="008A359E">
        <w:rPr>
          <w:b/>
        </w:rPr>
        <w:t>).</w:t>
      </w:r>
      <w:r w:rsidR="0040243B" w:rsidRPr="002A4D42">
        <w:t xml:space="preserve"> «Человек предполагает, а Бог Располагает»,</w:t>
      </w:r>
      <w:r w:rsidR="00D57AEE">
        <w:t xml:space="preserve"> — </w:t>
      </w:r>
      <w:r w:rsidR="0040243B" w:rsidRPr="002A4D42">
        <w:t>так говорит народная мудрость. Подвижность и непреложность Плана диктуют свои требования, и дух подчиняется им. Но верить и надеяться</w:t>
      </w:r>
      <w:r w:rsidR="00D57AEE">
        <w:t xml:space="preserve"> — </w:t>
      </w:r>
      <w:r w:rsidR="0040243B" w:rsidRPr="002A4D42">
        <w:t>право человека. Сужденное будет, хотя и не в предполагаемых сознанием формах и не в пределах ограниченных сознанием сроков.</w:t>
      </w:r>
    </w:p>
    <w:p w:rsidR="0040243B" w:rsidRDefault="0040243B" w:rsidP="0040243B"/>
    <w:p w:rsidR="0040243B" w:rsidRDefault="00DF4588" w:rsidP="0040243B">
      <w:r>
        <w:rPr>
          <w:b/>
          <w:lang w:val="en-US"/>
        </w:rPr>
        <w:t>1964</w:t>
      </w:r>
      <w:r>
        <w:rPr>
          <w:b/>
        </w:rPr>
        <w:t xml:space="preserve"> г. </w:t>
      </w:r>
      <w:r w:rsidR="0040243B" w:rsidRPr="00113A12">
        <w:rPr>
          <w:b/>
        </w:rPr>
        <w:t>161.</w:t>
      </w:r>
      <w:r w:rsidR="0040243B" w:rsidRPr="002A4D42">
        <w:t xml:space="preserve"> (102). </w:t>
      </w:r>
      <w:r w:rsidR="0040243B" w:rsidRPr="00113A12">
        <w:rPr>
          <w:b/>
        </w:rPr>
        <w:t>(Фев. 25).</w:t>
      </w:r>
      <w:r w:rsidR="0040243B" w:rsidRPr="002A4D42">
        <w:t xml:space="preserve"> Я, твой Владыка, Говорю: учись, учись на всем, что дает жизнь, на каждом явлении. И помни, помни, </w:t>
      </w:r>
      <w:r w:rsidR="0040243B" w:rsidRPr="002A4D42">
        <w:lastRenderedPageBreak/>
        <w:t>помни каждый урок. Трудно принять отягощение духа обстоятельствами как восхождение, но надо,</w:t>
      </w:r>
      <w:r w:rsidR="00D57AEE">
        <w:t xml:space="preserve"> — </w:t>
      </w:r>
      <w:r w:rsidR="0040243B" w:rsidRPr="002A4D42">
        <w:t>и не только принять, но и радоваться этой возможности подняться еще выше. Найди равновесие, или гармонию, между материей и духом, внешним и внутренним, огнем и землею, Мной и собой, ибо равновесие</w:t>
      </w:r>
      <w:r w:rsidR="00D57AEE">
        <w:t xml:space="preserve"> — </w:t>
      </w:r>
      <w:r w:rsidR="0040243B" w:rsidRPr="002A4D42">
        <w:t>это гармония энергий, человеческого микрокосма во взаимоотношениях его с миром, который вовне и который внутри. А центром, вокруг которого вращается все, средоточием всех проявлений, Меня утверди.</w:t>
      </w:r>
    </w:p>
    <w:p w:rsidR="0040243B" w:rsidRDefault="0040243B" w:rsidP="0040243B"/>
    <w:p w:rsidR="0040243B" w:rsidRDefault="00DF4588" w:rsidP="0040243B">
      <w:r>
        <w:rPr>
          <w:b/>
          <w:lang w:val="en-US"/>
        </w:rPr>
        <w:t>1964</w:t>
      </w:r>
      <w:r>
        <w:rPr>
          <w:b/>
        </w:rPr>
        <w:t xml:space="preserve"> г. </w:t>
      </w:r>
      <w:r w:rsidR="0040243B" w:rsidRPr="00113A12">
        <w:rPr>
          <w:b/>
        </w:rPr>
        <w:t>162.</w:t>
      </w:r>
      <w:r w:rsidR="0040243B" w:rsidRPr="002A4D42">
        <w:t xml:space="preserve"> Делай все, но спокойно; думай о чем угодно, но зная, что все это мираж проходящий и что только во Мне основание вечности жизни. Построение на этом фундаменте будет непоколебимо, ибо колеблется все. Я</w:t>
      </w:r>
      <w:r w:rsidR="00D57AEE">
        <w:t xml:space="preserve"> — </w:t>
      </w:r>
      <w:r w:rsidR="0040243B" w:rsidRPr="002A4D42">
        <w:t>Камень Вечного Основания Жизни. На нем утвердивший дом духа в доме сем не прейдет. Ставши прочно на обе ноги, то есть опираясь на два естества в себе, можно в равновесии полном идти через все, извлекая опыт и знание из текущей мимо сознания неспокойной реки жизни. Не напрасны все эти усилия удержать равновесие в самом центре нагнетения. Каждое принесет свой плод в должное время. Порадуемся трудностям и сложностям жизни</w:t>
      </w:r>
      <w:r w:rsidR="00D57AEE">
        <w:t xml:space="preserve"> — </w:t>
      </w:r>
      <w:r w:rsidR="0040243B" w:rsidRPr="002A4D42">
        <w:t>ведь это ступени, по которым поднимается дух по лестнице Света.</w:t>
      </w:r>
    </w:p>
    <w:p w:rsidR="0040243B" w:rsidRDefault="0040243B" w:rsidP="0040243B"/>
    <w:p w:rsidR="0040243B" w:rsidRDefault="00DF4588" w:rsidP="0040243B">
      <w:r>
        <w:rPr>
          <w:b/>
          <w:lang w:val="en-US"/>
        </w:rPr>
        <w:t>1964</w:t>
      </w:r>
      <w:r>
        <w:rPr>
          <w:b/>
        </w:rPr>
        <w:t xml:space="preserve"> г. </w:t>
      </w:r>
      <w:r w:rsidR="0040243B" w:rsidRPr="00113A12">
        <w:rPr>
          <w:b/>
        </w:rPr>
        <w:t>163.</w:t>
      </w:r>
      <w:r w:rsidR="0040243B" w:rsidRPr="002A4D42">
        <w:t xml:space="preserve"> (103). </w:t>
      </w:r>
      <w:r w:rsidR="008A359E" w:rsidRPr="008A359E">
        <w:rPr>
          <w:b/>
        </w:rPr>
        <w:t>(М.А.Й.).</w:t>
      </w:r>
      <w:r w:rsidR="0040243B" w:rsidRPr="002A4D42">
        <w:t xml:space="preserve"> Радость Общения, радость слияния с духом, ближайшим по лестнице Света, невыразима в словах. Она достижима, если поставить слияние это превыше всего остального, поднимаясь сознанием над суетою и сутолкой жизни. Это легко, когда все спокойно и тихо вокруг. Не в этом заслуга. Заслуга тогда, когда среди беспокойств, тревог, суеты и волнений дух силу находит в себе все же подняться над смутою жизни земной, и слиянье тогда особенно ценно, особенно прочно и полно новыми возможностями. Жду, чтобы победителя встретить сердцем, открытым навстречу Ему. Мы видим, мы знаем, мы ждем.</w:t>
      </w:r>
    </w:p>
    <w:p w:rsidR="0040243B" w:rsidRDefault="0040243B" w:rsidP="0040243B"/>
    <w:p w:rsidR="0040243B" w:rsidRDefault="00DF4588" w:rsidP="0040243B">
      <w:r>
        <w:rPr>
          <w:b/>
          <w:lang w:val="en-US"/>
        </w:rPr>
        <w:t>1964</w:t>
      </w:r>
      <w:r>
        <w:rPr>
          <w:b/>
        </w:rPr>
        <w:t xml:space="preserve"> г. </w:t>
      </w:r>
      <w:r w:rsidR="0040243B" w:rsidRPr="00113A12">
        <w:rPr>
          <w:b/>
        </w:rPr>
        <w:t>164.</w:t>
      </w:r>
      <w:r w:rsidR="0040243B" w:rsidRPr="002A4D42">
        <w:t xml:space="preserve"> (104). </w:t>
      </w:r>
      <w:r w:rsidR="008A359E" w:rsidRPr="008A359E">
        <w:rPr>
          <w:b/>
        </w:rPr>
        <w:t>(Гуру).</w:t>
      </w:r>
      <w:r w:rsidR="0040243B" w:rsidRPr="002A4D42">
        <w:t xml:space="preserve"> В духе слияние сильнее, чем встреча в физических телах, так как если нет созвучия в духе, то никакие встречи ничего дать не могут. Но если созвучие в духе состоялось, то оно заменяет встречи в плотных телах и кует будущие возможности встреч не только на плане физическом, но и в Надземном. Слияние в духе плодоносно обогащает сознание. Слияние в духе</w:t>
      </w:r>
      <w:r w:rsidR="00D57AEE">
        <w:t xml:space="preserve"> — </w:t>
      </w:r>
      <w:r w:rsidR="0040243B" w:rsidRPr="002A4D42">
        <w:t>предварительная ступень всех других встреч в дальнейшем. Мы радуемся возможностям контакта. Мы ждем, чтобы встретить тех, кто нас не забыл.</w:t>
      </w:r>
    </w:p>
    <w:p w:rsidR="0040243B" w:rsidRDefault="0040243B" w:rsidP="0040243B"/>
    <w:p w:rsidR="0040243B" w:rsidRDefault="00DF4588" w:rsidP="0040243B">
      <w:r>
        <w:rPr>
          <w:b/>
          <w:lang w:val="en-US"/>
        </w:rPr>
        <w:t>1964</w:t>
      </w:r>
      <w:r>
        <w:rPr>
          <w:b/>
        </w:rPr>
        <w:t xml:space="preserve"> г. </w:t>
      </w:r>
      <w:r w:rsidR="0040243B" w:rsidRPr="00113A12">
        <w:rPr>
          <w:b/>
        </w:rPr>
        <w:t>165.</w:t>
      </w:r>
      <w:r w:rsidR="0040243B" w:rsidRPr="002A4D42">
        <w:t xml:space="preserve"> (На днях). Тучу Рукою, Считаю, Отведу. Предостерегаю против излишнего беспокойства</w:t>
      </w:r>
      <w:r w:rsidR="00D57AEE">
        <w:t xml:space="preserve"> — </w:t>
      </w:r>
      <w:r w:rsidR="0040243B" w:rsidRPr="002A4D42">
        <w:t xml:space="preserve">ни к чему. Делай, что нужно, и спокойно жди. Сердце знает и весть передает благого </w:t>
      </w:r>
      <w:r w:rsidR="0040243B" w:rsidRPr="002A4D42">
        <w:lastRenderedPageBreak/>
        <w:t>исхода. Не Потерплю ущемления. Условия Дам необходимого минимума. Помогу.</w:t>
      </w:r>
    </w:p>
    <w:p w:rsidR="0040243B" w:rsidRDefault="0040243B" w:rsidP="0040243B"/>
    <w:p w:rsidR="0040243B" w:rsidRDefault="00DF4588" w:rsidP="0040243B">
      <w:r>
        <w:rPr>
          <w:b/>
          <w:lang w:val="en-US"/>
        </w:rPr>
        <w:t>1964</w:t>
      </w:r>
      <w:r>
        <w:rPr>
          <w:b/>
        </w:rPr>
        <w:t xml:space="preserve"> г. </w:t>
      </w:r>
      <w:r w:rsidR="0040243B" w:rsidRPr="00113A12">
        <w:rPr>
          <w:b/>
        </w:rPr>
        <w:t>166.</w:t>
      </w:r>
      <w:r w:rsidR="0040243B" w:rsidRPr="002A4D42">
        <w:t xml:space="preserve"> (На днях). Красота</w:t>
      </w:r>
      <w:r w:rsidR="00D57AEE">
        <w:t xml:space="preserve"> — </w:t>
      </w:r>
      <w:r w:rsidR="0040243B" w:rsidRPr="002A4D42">
        <w:t>это основание Нового Мира. Мой, нужно уметь сочетать небесное и земное. Пока на Земле</w:t>
      </w:r>
      <w:r w:rsidR="00D57AEE">
        <w:t xml:space="preserve"> — </w:t>
      </w:r>
      <w:r w:rsidR="0040243B" w:rsidRPr="002A4D42">
        <w:t>земное земному, но Мое</w:t>
      </w:r>
      <w:r w:rsidR="00D57AEE">
        <w:t xml:space="preserve"> — </w:t>
      </w:r>
      <w:r w:rsidR="0040243B" w:rsidRPr="002A4D42">
        <w:t>Мне. Магнит земной и магнит Моего духа действуют оба. Который сильнее? Пока живешь на Земле, перенеси все свое ко Мне. Все, что нельзя взять с собой ко Мне</w:t>
      </w:r>
      <w:r w:rsidR="00D57AEE">
        <w:t xml:space="preserve"> — </w:t>
      </w:r>
      <w:r w:rsidR="0040243B" w:rsidRPr="002A4D42">
        <w:t>не Наше. Оно нам с тобой не нужно.</w:t>
      </w:r>
    </w:p>
    <w:p w:rsidR="0040243B" w:rsidRDefault="0040243B" w:rsidP="0040243B">
      <w:r w:rsidRPr="002A4D42">
        <w:t>Приближаю осуществление желаемого.</w:t>
      </w:r>
    </w:p>
    <w:p w:rsidR="0040243B" w:rsidRDefault="0040243B" w:rsidP="0040243B"/>
    <w:p w:rsidR="0040243B" w:rsidRDefault="00DF4588" w:rsidP="0040243B">
      <w:r>
        <w:rPr>
          <w:b/>
          <w:lang w:val="en-US"/>
        </w:rPr>
        <w:t>1964</w:t>
      </w:r>
      <w:r>
        <w:rPr>
          <w:b/>
        </w:rPr>
        <w:t xml:space="preserve"> г. </w:t>
      </w:r>
      <w:r w:rsidR="0040243B" w:rsidRPr="00113A12">
        <w:rPr>
          <w:b/>
        </w:rPr>
        <w:t>167.</w:t>
      </w:r>
      <w:r w:rsidR="0040243B" w:rsidRPr="002A4D42">
        <w:t xml:space="preserve"> (105). </w:t>
      </w:r>
      <w:r w:rsidR="0040243B" w:rsidRPr="00113A12">
        <w:rPr>
          <w:b/>
        </w:rPr>
        <w:t>(Фев. 26).</w:t>
      </w:r>
      <w:r w:rsidR="0040243B" w:rsidRPr="002A4D42">
        <w:t xml:space="preserve"> Чувствуете временами себя как бы покинутыми, как бы предоставленными самим себе. Это дается для того, чтобы крепче утвердиться на своих собственных ногах. Это ощущение покинутости неизбежно при возрастании духа. Непоколебимость устремления и устойчивость испытуются в эти моменты. Спросят: когда же конец испытаниям. Ответьте: никогда. Данный ряд испытаний уйдет и заменится совершенно другими по мере усвоения прежних. Многогранность алмаза сознания требует шлифовки всех граней. А на испытании даже миры. Знаете о тяжких испытаниях Духов Великих. Но Двусторонен аспект всех явлений. Если с одной стороны испытания, то с другой</w:t>
      </w:r>
      <w:r w:rsidR="00D57AEE">
        <w:t xml:space="preserve"> — </w:t>
      </w:r>
      <w:r w:rsidR="0040243B" w:rsidRPr="002A4D42">
        <w:t>достижение и возможность следующей ступени. Кто-то мечтает о достижениях и приобретении огненных способностей и силы без тяжких трудов и работы. Это великое заблуждение. Даром ничего не дается. Плата за огненную мощь велика. Хотящий платить пусть войдет. Принятие тягостей и трудностей жизни как неизбежного условия роста духа необходимо для понимания явления пути. Это и будет тот крест, который без жалоб, сетований, недовольства и ожесточения должен взять на свои плечи и нести идущий к Владыкам. Вместо розовых сладких мечтаний</w:t>
      </w:r>
      <w:r w:rsidR="00D57AEE">
        <w:t xml:space="preserve"> — </w:t>
      </w:r>
      <w:r w:rsidR="0040243B" w:rsidRPr="002A4D42">
        <w:t>суровость подвига. Ибо несение Света, не отемненное переживаниями личного порядка, в сочетании с явлением пути и будет подвигом жизни.</w:t>
      </w:r>
    </w:p>
    <w:p w:rsidR="0040243B" w:rsidRDefault="0040243B" w:rsidP="0040243B"/>
    <w:p w:rsidR="0040243B" w:rsidRDefault="00DF4588" w:rsidP="0040243B">
      <w:r>
        <w:rPr>
          <w:b/>
          <w:lang w:val="en-US"/>
        </w:rPr>
        <w:t>1964</w:t>
      </w:r>
      <w:r>
        <w:rPr>
          <w:b/>
        </w:rPr>
        <w:t xml:space="preserve"> г. </w:t>
      </w:r>
      <w:r w:rsidR="0040243B" w:rsidRPr="00113A12">
        <w:rPr>
          <w:b/>
        </w:rPr>
        <w:t xml:space="preserve">168. </w:t>
      </w:r>
      <w:r w:rsidR="008A359E" w:rsidRPr="00113A12">
        <w:rPr>
          <w:b/>
        </w:rPr>
        <w:t>(</w:t>
      </w:r>
      <w:r w:rsidR="008A359E" w:rsidRPr="008A359E">
        <w:rPr>
          <w:b/>
        </w:rPr>
        <w:t>М.А.Й.).</w:t>
      </w:r>
      <w:r w:rsidR="0040243B" w:rsidRPr="002A4D42">
        <w:t xml:space="preserve"> «Впрочем, не так, как хочу я, но как Ты»,</w:t>
      </w:r>
      <w:r w:rsidR="00D57AEE">
        <w:t xml:space="preserve"> — </w:t>
      </w:r>
      <w:r w:rsidR="0040243B" w:rsidRPr="002A4D42">
        <w:t>это формула понимания действий Высшей Воли, дающая возможность поступать правильно. Обращение остается, но результат предоставляется решению Ведущего. Не мудро своевольно предопределять следствия Обращения. Тот, Кто Ведет, знает лучше, когда и что необходимо больше всего. От недоверия много получается неразумия. Утеря доверия равносильна порыванию связи. Не будем, как малые дети, улыбаться и плакать попеременно. Лучше с улыбкой встречать самые грозные волны и с улыбкой бесстрашно идти через жизнь.</w:t>
      </w:r>
    </w:p>
    <w:p w:rsidR="0040243B" w:rsidRDefault="0040243B" w:rsidP="0040243B"/>
    <w:p w:rsidR="0040243B" w:rsidRDefault="00DF4588" w:rsidP="0040243B">
      <w:r>
        <w:rPr>
          <w:b/>
          <w:lang w:val="en-US"/>
        </w:rPr>
        <w:t>1964</w:t>
      </w:r>
      <w:r>
        <w:rPr>
          <w:b/>
        </w:rPr>
        <w:t xml:space="preserve"> г. </w:t>
      </w:r>
      <w:r w:rsidR="0040243B" w:rsidRPr="00113A12">
        <w:rPr>
          <w:b/>
        </w:rPr>
        <w:t>169.</w:t>
      </w:r>
      <w:r w:rsidR="0040243B" w:rsidRPr="002A4D42">
        <w:t xml:space="preserve"> (106). </w:t>
      </w:r>
      <w:r w:rsidR="008A359E" w:rsidRPr="008A359E">
        <w:rPr>
          <w:b/>
        </w:rPr>
        <w:t>(Гуру).</w:t>
      </w:r>
      <w:r w:rsidR="0040243B" w:rsidRPr="002A4D42">
        <w:t xml:space="preserve"> Некоторые дикари наказывают своих деревянных божков в случае, если те им не посылают удачи. Не сходно ли поступают некоторые недоумки, ожесточаясь и отравляя </w:t>
      </w:r>
      <w:r w:rsidR="0040243B" w:rsidRPr="002A4D42">
        <w:lastRenderedPageBreak/>
        <w:t>все неудовольством и обвиняя в этом Высшие Силы, если жизнь поворачивается к ним теневой стороной. Нет ничего кощунственнее подобного отношения к Высшим. Возлагать на них ответственность за последствия своих собственных деяний по меньшей мере несправедливо. От дикаря до такого умника недалеко. Разница в том, что дикарю его поведение простительно, ибо на то он и дикарь.</w:t>
      </w:r>
    </w:p>
    <w:p w:rsidR="0040243B" w:rsidRDefault="0040243B" w:rsidP="0040243B"/>
    <w:p w:rsidR="0040243B" w:rsidRDefault="00DF4588" w:rsidP="0040243B">
      <w:r>
        <w:rPr>
          <w:b/>
          <w:lang w:val="en-US"/>
        </w:rPr>
        <w:t>1964</w:t>
      </w:r>
      <w:r>
        <w:rPr>
          <w:b/>
        </w:rPr>
        <w:t xml:space="preserve"> г. </w:t>
      </w:r>
      <w:r w:rsidR="0040243B" w:rsidRPr="00113A12">
        <w:rPr>
          <w:b/>
        </w:rPr>
        <w:t>170.</w:t>
      </w:r>
      <w:r w:rsidR="0040243B" w:rsidRPr="002A4D42">
        <w:t xml:space="preserve"> (107). Требую равновесия поверх всего. Поверх обычного</w:t>
      </w:r>
      <w:r w:rsidR="00D57AEE">
        <w:t xml:space="preserve"> — </w:t>
      </w:r>
      <w:r w:rsidR="0040243B" w:rsidRPr="002A4D42">
        <w:t>необычность. Поверх жизни земной</w:t>
      </w:r>
      <w:r w:rsidR="00D57AEE">
        <w:t xml:space="preserve"> — </w:t>
      </w:r>
      <w:r w:rsidR="0040243B" w:rsidRPr="002A4D42">
        <w:t>жизнь духа. Освободившихся от поклажи земной Жду. Не войти в сферы Света отягченным поклажею плотного мира. Каждое Общение есть момент свободы от притяжений Земли, то есть победа. Раз очувствованное повторимо. Устремляет воля. Принимаю на Себя тягость идущих ко Мне, но при условии передачи сознания Мне. Всемерная передача сознания по Иерархии создает нужные условия для иммунитета духа. Говорил: «Устремитесь». Говорю: «И отвергнув себя», то есть от себя отрешившись. Самоотрешение необходимо. Без него невозможно восприятие тонких энергий. Процесс Общения есть процесс восприятия, или приема, пространственных посылок. Идут по созвучию с устремлением. Конечно, без обуздания мысли восприятие невозможно. Будет звучать свое, но не Мое. Отметим победу над мыслью. Недостижима она без подчинения оболочек. Так, отягощение обстоятельствами, допущенное Учителем, есть благо, что приводит к победе.</w:t>
      </w:r>
    </w:p>
    <w:p w:rsidR="0040243B" w:rsidRDefault="0040243B" w:rsidP="0040243B">
      <w:r w:rsidRPr="002A4D42">
        <w:t>Получишь, получишь, получишь, и будет тебе хорошо. Новый поворот в жизни. Помогут невидимые помощники. Зорко усмотри подробности помощи и запомни. Это будет началом сотрудничества с помощниками из Тонкого Мира, хотя бы и меньшими себя по сознанию. Себя побеждающий право на помощь имеет.</w:t>
      </w:r>
    </w:p>
    <w:p w:rsidR="0040243B" w:rsidRDefault="0040243B" w:rsidP="0040243B"/>
    <w:p w:rsidR="0040243B" w:rsidRDefault="00DF4588" w:rsidP="0040243B">
      <w:r>
        <w:rPr>
          <w:b/>
          <w:lang w:val="en-US"/>
        </w:rPr>
        <w:t>1964</w:t>
      </w:r>
      <w:r>
        <w:rPr>
          <w:b/>
        </w:rPr>
        <w:t xml:space="preserve"> г. </w:t>
      </w:r>
      <w:r w:rsidR="0040243B" w:rsidRPr="00113A12">
        <w:rPr>
          <w:b/>
        </w:rPr>
        <w:t>171. (Фев. 27).</w:t>
      </w:r>
      <w:r w:rsidR="0040243B" w:rsidRPr="002A4D42">
        <w:t xml:space="preserve"> Мысль образует кристаллические отложения в той сфере, куда направлена сознательно или бессознательно, независимо от того, хорошая она или плохая. Мысль привычно-постоянная дает и отложения более устойчивые. Они облечены в форму. Желание сердечное дает этим формам особую стойкость и динамику. Мысль пульсирует сердца огнем и силой желания или чувства, вложенных в нее. Привычная мысль</w:t>
      </w:r>
      <w:r w:rsidR="00D57AEE">
        <w:t xml:space="preserve"> — </w:t>
      </w:r>
      <w:r w:rsidR="0040243B" w:rsidRPr="002A4D42">
        <w:t>верный спутник своего породителя. Мыслью привычною, мыслью ритмичною в сферах, созвучных им, создаем себе то окружение, к которому будем магнитно притянуты после освобождения от тела, когда окажемся в Мире, где все движется мыслью по закону магнитного притяжения сходственных, или родственных, элементов. Вот почему овладение мыслью и устремление ее по волею заданному направлению так важно. ...... против воли или без ее вмешательства бредет куда и как хочет, но беспрекословно подчиняется воле. Вот сейчас удалось добиться преодоления волею мысли в очень тяжких условиях ее ярого противодействия. Победу Приветствую. Каждая такая победа</w:t>
      </w:r>
      <w:r w:rsidR="00D57AEE">
        <w:t xml:space="preserve"> — </w:t>
      </w:r>
      <w:r w:rsidR="0040243B" w:rsidRPr="002A4D42">
        <w:t xml:space="preserve">Нам радость. Думаю не потому, что так думается, а </w:t>
      </w:r>
      <w:r w:rsidR="0040243B" w:rsidRPr="002A4D42">
        <w:lastRenderedPageBreak/>
        <w:t>потому, что хочу, и разрешаю себе, и соизволяю так думать. Самое нехорошее разрушение воли происходит в то время, когда что-то думается вопреки воле. И тогда не сознание мыслью, но мысль владеет сознанием. Отличаем мысль сознательно волевую от мыслей безвольных, бродячих, навязчивых мыслей, мыслей рефлексов и потому бесконтрольных. Нужна ясная, сознательная, определенная ...... четкость</w:t>
      </w:r>
      <w:r w:rsidR="00783548">
        <w:rPr>
          <w:lang w:val="en-US"/>
        </w:rPr>
        <w:t xml:space="preserve"> </w:t>
      </w:r>
      <w:r w:rsidR="0040243B" w:rsidRPr="002A4D42">
        <w:t>мышления. Сколько времени в течение дня освободится для строительства мыслью. Наша помощь готова такому мышлению, ибо есть к чему приложить. К силе добавляется сила, к воле</w:t>
      </w:r>
      <w:r w:rsidR="00D57AEE">
        <w:t xml:space="preserve"> — </w:t>
      </w:r>
      <w:r w:rsidR="0040243B" w:rsidRPr="002A4D42">
        <w:t>воля, к огню</w:t>
      </w:r>
      <w:r w:rsidR="00D57AEE">
        <w:t xml:space="preserve"> — </w:t>
      </w:r>
      <w:r w:rsidR="0040243B" w:rsidRPr="002A4D42">
        <w:t>огонь, но у неимеющего отнимается. Это тоже закон: каждое преодоление несет в себе радость, каждое поражение</w:t>
      </w:r>
      <w:r w:rsidR="00D57AEE">
        <w:t xml:space="preserve"> — </w:t>
      </w:r>
      <w:r w:rsidR="0040243B" w:rsidRPr="002A4D42">
        <w:t>скорбь и печаль. Непрерываемая цепь преодолений приводит к нескончаемой песне радости, песне духа. Потому Говорю: преодолевающему</w:t>
      </w:r>
      <w:r w:rsidR="00D57AEE">
        <w:t xml:space="preserve"> — </w:t>
      </w:r>
      <w:r w:rsidR="0040243B" w:rsidRPr="002A4D42">
        <w:t>все токи пространства. И радость Моя</w:t>
      </w:r>
      <w:r w:rsidR="00D57AEE">
        <w:t xml:space="preserve"> — </w:t>
      </w:r>
      <w:r w:rsidR="0040243B" w:rsidRPr="002A4D42">
        <w:t>восстанию духа. Общаемся сердцем и через сердце.</w:t>
      </w:r>
    </w:p>
    <w:p w:rsidR="0040243B" w:rsidRDefault="0040243B" w:rsidP="0040243B"/>
    <w:p w:rsidR="0040243B" w:rsidRDefault="00DF4588" w:rsidP="0040243B">
      <w:r>
        <w:rPr>
          <w:b/>
          <w:lang w:val="en-US"/>
        </w:rPr>
        <w:t>1964</w:t>
      </w:r>
      <w:r>
        <w:rPr>
          <w:b/>
        </w:rPr>
        <w:t xml:space="preserve"> г. </w:t>
      </w:r>
      <w:r w:rsidR="0040243B" w:rsidRPr="00113A12">
        <w:rPr>
          <w:b/>
        </w:rPr>
        <w:t>172.</w:t>
      </w:r>
      <w:r w:rsidR="0040243B" w:rsidRPr="002A4D42">
        <w:t xml:space="preserve"> (108). Достижения настоящего пусть не закроют глаза на прошлое, на те нагромождения, которые по неведению или слабости были порождены в прошлом. Встреча со стражем Порога, вооруженным порождениями прошлого, неизбежна. И много мужества потребуется, чтобы встать с ним лицом к лицу. Встать, только встать</w:t>
      </w:r>
      <w:r w:rsidR="00D57AEE">
        <w:t xml:space="preserve"> — </w:t>
      </w:r>
      <w:r w:rsidR="0040243B" w:rsidRPr="002A4D42">
        <w:t>этого мало, надо еще победить мощное воздействие концентрированных энергий этих всех порождений, то есть преодолеть накопленные отрицательные энергии ветхого человека в себе. Эта борьба полна глубокого драматизма, ибо не всякий находит силы в себе победить свои порождения, то есть себя самого, но объективированного во внешних видимых формах. Если сейчас, в теле, так трудно порою отогнать навязчивые мысли, то что же там, где они, собранные вместе, устремятся на своего породителя. Спросят: а почему не устремляются здесь. Здесь устремляются тоже и временами создают положение, до некоторой степени схожее с послесмертным. Отсюда отчаяния, самоубийства и всякие безумия. Но ведь там</w:t>
      </w:r>
      <w:r w:rsidR="00D57AEE">
        <w:t xml:space="preserve"> — </w:t>
      </w:r>
      <w:r w:rsidR="0040243B" w:rsidRPr="002A4D42">
        <w:t>Мир Незримый, где царствует мысль заложенным в мыслях огнем. Там мысленные образования и мысленные порождения имеют особую силу воздействия на духов, этим мыслям созвучных. Вот почему огонь преодоления имеет такое большое значение для Надземного пребывания. Кристаллы такого огня отлагаются в Чаше и служат цитаделью защиты. Каждое преодоление создает цепь следствий полезных. Благо тому, кто, сбросив тело, может сказать: «Вот идет страж Порога, но не имеет во мне ничего».</w:t>
      </w:r>
    </w:p>
    <w:p w:rsidR="0040243B" w:rsidRDefault="0040243B" w:rsidP="0040243B"/>
    <w:p w:rsidR="0040243B" w:rsidRDefault="00DF4588" w:rsidP="0040243B">
      <w:r>
        <w:rPr>
          <w:b/>
          <w:lang w:val="en-US"/>
        </w:rPr>
        <w:t>1964</w:t>
      </w:r>
      <w:r>
        <w:rPr>
          <w:b/>
        </w:rPr>
        <w:t xml:space="preserve"> г. </w:t>
      </w:r>
      <w:r w:rsidR="0040243B" w:rsidRPr="00113A12">
        <w:rPr>
          <w:b/>
        </w:rPr>
        <w:t>173.</w:t>
      </w:r>
      <w:r w:rsidR="0040243B" w:rsidRPr="002A4D42">
        <w:t xml:space="preserve"> (109). </w:t>
      </w:r>
      <w:r w:rsidR="008A359E" w:rsidRPr="008A359E">
        <w:rPr>
          <w:b/>
        </w:rPr>
        <w:t>(М.А.Й.).</w:t>
      </w:r>
      <w:r w:rsidR="0040243B" w:rsidRPr="002A4D42">
        <w:t xml:space="preserve"> Величию мироздания соответствует торжественность. Она сопровождает приближение к Иерархии. Она сопутствует Общению. Она создает тот мост с Царством Света, по которому входят в него. Антиподом торжественности будет суета, суетливость и сутолка жизни бессветной. Они разрушают торжественность и погружают сознание в обыденность. На </w:t>
      </w:r>
      <w:r w:rsidR="0040243B" w:rsidRPr="002A4D42">
        <w:lastRenderedPageBreak/>
        <w:t>обыденности не взлететь, обыденность крыльев лишает. Каждое соприкосновение с Иерархией и Посланниками Света идет под знаком необычности. Когда эта необычность насыщена торжественностью, созвучие становится огненным.</w:t>
      </w:r>
    </w:p>
    <w:p w:rsidR="0040243B" w:rsidRDefault="0040243B" w:rsidP="0040243B"/>
    <w:p w:rsidR="0040243B" w:rsidRDefault="00DF4588" w:rsidP="0040243B">
      <w:r>
        <w:rPr>
          <w:b/>
          <w:lang w:val="en-US"/>
        </w:rPr>
        <w:t>1964</w:t>
      </w:r>
      <w:r>
        <w:rPr>
          <w:b/>
        </w:rPr>
        <w:t xml:space="preserve"> г. </w:t>
      </w:r>
      <w:r w:rsidR="0040243B" w:rsidRPr="00113A12">
        <w:rPr>
          <w:b/>
        </w:rPr>
        <w:t xml:space="preserve">174. </w:t>
      </w:r>
      <w:r w:rsidR="008A359E" w:rsidRPr="00113A12">
        <w:rPr>
          <w:b/>
        </w:rPr>
        <w:t>(Гуру</w:t>
      </w:r>
      <w:r w:rsidR="008A359E" w:rsidRPr="008A359E">
        <w:rPr>
          <w:b/>
        </w:rPr>
        <w:t>).</w:t>
      </w:r>
      <w:r w:rsidR="0040243B" w:rsidRPr="002A4D42">
        <w:t xml:space="preserve"> Энергии духа Служителя Света, освободившегося от тела, не связанные больше ограниченными условиями плотного мира, действуют широко и свободно по очень многим направлениям. Поле деятельности очень широко. Возможности увеличены в сто крат. Не кончилось ничего. Наоборот, все возросло в своей силе и реализационной власти. Тем, кто привык к особым напряжениям и нагнетениям и свой дух закалил на Земле, не так уже трудно сгармонизироваться с напряжениями Надземного Мира. Много работы и много возможностей.</w:t>
      </w:r>
    </w:p>
    <w:p w:rsidR="0040243B" w:rsidRDefault="0040243B" w:rsidP="0040243B"/>
    <w:p w:rsidR="0040243B" w:rsidRPr="002A4D42" w:rsidRDefault="00DF4588" w:rsidP="0040243B">
      <w:r>
        <w:rPr>
          <w:b/>
          <w:lang w:val="en-US"/>
        </w:rPr>
        <w:t>1964</w:t>
      </w:r>
      <w:r>
        <w:rPr>
          <w:b/>
        </w:rPr>
        <w:t xml:space="preserve"> г. </w:t>
      </w:r>
      <w:r w:rsidR="0040243B" w:rsidRPr="00113A12">
        <w:rPr>
          <w:b/>
        </w:rPr>
        <w:t>175. (Фев. 28).</w:t>
      </w:r>
      <w:r w:rsidR="0040243B" w:rsidRPr="002A4D42">
        <w:t xml:space="preserve"> Видим мыслью, то есть, если мысль вложена в глаза. Бессмысленный взор указывает на отсутствие в нем сознания и, следовательно, понимания. Можно смотреть, не видя, или видеть, не смотря. Это относится также и к слуху, и всем</w:t>
      </w:r>
      <w:r w:rsidR="00655A0D">
        <w:rPr>
          <w:lang w:val="en-US"/>
        </w:rPr>
        <w:t xml:space="preserve"> </w:t>
      </w:r>
      <w:r w:rsidR="0040243B" w:rsidRPr="002A4D42">
        <w:t>прочим чувствам. Достаточно ...... сознание</w:t>
      </w:r>
      <w:r w:rsidR="00EE39E0">
        <w:rPr>
          <w:lang w:val="en-US"/>
        </w:rPr>
        <w:t xml:space="preserve"> </w:t>
      </w:r>
      <w:r w:rsidR="0040243B" w:rsidRPr="002A4D42">
        <w:t>из чувства, чтобы закрыть канал новых по нему поступлений. Сознание плотное, сознание тонкое, сознание огненное</w:t>
      </w:r>
      <w:r w:rsidR="00D57AEE">
        <w:t xml:space="preserve"> — </w:t>
      </w:r>
      <w:r w:rsidR="0040243B" w:rsidRPr="002A4D42">
        <w:t>на Земле возможны все три. Вне тела</w:t>
      </w:r>
      <w:r w:rsidR="00D57AEE">
        <w:t xml:space="preserve"> — </w:t>
      </w:r>
      <w:r w:rsidR="0040243B" w:rsidRPr="002A4D42">
        <w:t>два, в сферах Высших</w:t>
      </w:r>
      <w:r w:rsidR="00D57AEE">
        <w:t xml:space="preserve"> — </w:t>
      </w:r>
      <w:r w:rsidR="0040243B" w:rsidRPr="002A4D42">
        <w:t>огненное. Разделяем и три вида мыслей соответственно. Фокус сознания может переноситься методом сосредоточения. Процесс управляется волей и</w:t>
      </w:r>
      <w:r w:rsidR="00D57AEE">
        <w:t xml:space="preserve"> — </w:t>
      </w:r>
      <w:r w:rsidR="0040243B" w:rsidRPr="002A4D42">
        <w:t>легко, если она тренированна. Рассмотрим все три. Они связаны с мыслью. Но сознание</w:t>
      </w:r>
      <w:r w:rsidR="00D57AEE">
        <w:t xml:space="preserve"> — </w:t>
      </w:r>
      <w:r w:rsidR="0040243B" w:rsidRPr="002A4D42">
        <w:t>место встречи трех видов мыслей. Как и на Земле, сознание в Тонком Мире может быть занято земными мыслями под влиянием земных притяжений; или на Земле</w:t>
      </w:r>
      <w:r w:rsidR="00D57AEE">
        <w:t xml:space="preserve"> — </w:t>
      </w:r>
      <w:r w:rsidR="0040243B" w:rsidRPr="002A4D42">
        <w:t>тонкими и огненными под влиянием притяжений высших. Что притягивается и к чему? Действует однородный магнит на то, что способно созвучать ему в унисон.</w:t>
      </w:r>
    </w:p>
    <w:p w:rsidR="0040243B" w:rsidRDefault="0040243B" w:rsidP="00113A12">
      <w:pPr>
        <w:pStyle w:val="Quote"/>
      </w:pPr>
      <w:r w:rsidRPr="002A4D42">
        <w:t>Запись не закончена ввиду появившихся мыслей о том, что в ней нет ничего нового.</w:t>
      </w:r>
    </w:p>
    <w:p w:rsidR="0040243B" w:rsidRDefault="0040243B" w:rsidP="0040243B"/>
    <w:p w:rsidR="0040243B" w:rsidRDefault="00DF4588" w:rsidP="0040243B">
      <w:r>
        <w:rPr>
          <w:b/>
          <w:lang w:val="en-US"/>
        </w:rPr>
        <w:t>1964</w:t>
      </w:r>
      <w:r>
        <w:rPr>
          <w:b/>
        </w:rPr>
        <w:t xml:space="preserve"> г. </w:t>
      </w:r>
      <w:r w:rsidR="0040243B" w:rsidRPr="00113A12">
        <w:rPr>
          <w:b/>
        </w:rPr>
        <w:t xml:space="preserve">176. </w:t>
      </w:r>
      <w:r w:rsidR="008A359E" w:rsidRPr="00113A12">
        <w:rPr>
          <w:b/>
        </w:rPr>
        <w:t>(М</w:t>
      </w:r>
      <w:r w:rsidR="008A359E" w:rsidRPr="008A359E">
        <w:rPr>
          <w:b/>
        </w:rPr>
        <w:t>.А.Й.).</w:t>
      </w:r>
      <w:r w:rsidR="0040243B" w:rsidRPr="002A4D42">
        <w:t xml:space="preserve"> Много говорится о том, что надо делать, как мыслить и как поступать, но так мало делается. Происходит это от неосознания значения мыслей, слов и поступков. Каждое движение человека в любом из проводников не есть нечто оторванное от его сущности и не связанное с ним. Нет, каждое явление подобно бесконечной цепи, одно звено или даже часть звена которой мелькнуло на поверхности видимости. За каждым словом и поступком лежит бесконечная цепь мыслей. В них, в словах, и поступках, и мыслях, выявляется до какой-то степени скрытая сущность человека, корни которой уходят глубоко, глубоко. Всё полно смысла, и значения, и причинности даже бессмысленных действий.</w:t>
      </w:r>
    </w:p>
    <w:p w:rsidR="0040243B" w:rsidRDefault="0040243B" w:rsidP="0040243B"/>
    <w:p w:rsidR="0040243B" w:rsidRDefault="00DF4588" w:rsidP="0040243B">
      <w:r>
        <w:rPr>
          <w:b/>
          <w:lang w:val="en-US"/>
        </w:rPr>
        <w:lastRenderedPageBreak/>
        <w:t>1964</w:t>
      </w:r>
      <w:r>
        <w:rPr>
          <w:b/>
        </w:rPr>
        <w:t xml:space="preserve"> г. </w:t>
      </w:r>
      <w:r w:rsidR="0040243B" w:rsidRPr="009C6649">
        <w:rPr>
          <w:b/>
        </w:rPr>
        <w:t xml:space="preserve">177. </w:t>
      </w:r>
      <w:r w:rsidR="008A359E" w:rsidRPr="009C6649">
        <w:rPr>
          <w:b/>
        </w:rPr>
        <w:t>(Гуру</w:t>
      </w:r>
      <w:r w:rsidR="008A359E" w:rsidRPr="008A359E">
        <w:rPr>
          <w:b/>
        </w:rPr>
        <w:t>).</w:t>
      </w:r>
      <w:r w:rsidR="0040243B" w:rsidRPr="002A4D42">
        <w:t xml:space="preserve"> Лучше опираться не на внешнее, а на внутреннее, так как все внешнее очень непрочно и непостоянно. Но внутренняя опора должна быть достаточно утвержденной.</w:t>
      </w:r>
    </w:p>
    <w:p w:rsidR="0040243B" w:rsidRDefault="0040243B" w:rsidP="0040243B"/>
    <w:p w:rsidR="0040243B" w:rsidRDefault="00DF4588" w:rsidP="0040243B">
      <w:r>
        <w:rPr>
          <w:b/>
          <w:lang w:val="en-US"/>
        </w:rPr>
        <w:t>1964</w:t>
      </w:r>
      <w:r>
        <w:rPr>
          <w:b/>
        </w:rPr>
        <w:t xml:space="preserve"> г. </w:t>
      </w:r>
      <w:r w:rsidR="0040243B" w:rsidRPr="009C6649">
        <w:rPr>
          <w:b/>
        </w:rPr>
        <w:t>178.</w:t>
      </w:r>
      <w:r w:rsidR="0040243B" w:rsidRPr="002A4D42">
        <w:t xml:space="preserve"> (110). </w:t>
      </w:r>
      <w:r w:rsidR="0040243B" w:rsidRPr="009C6649">
        <w:rPr>
          <w:b/>
        </w:rPr>
        <w:t>(Фев. 29).</w:t>
      </w:r>
      <w:r w:rsidR="0040243B" w:rsidRPr="002A4D42">
        <w:t xml:space="preserve"> Вместе с ростом сознания и Агни растут и все качества духа, а также и недостатки, если они не искоренены. И в этом большая опасность. Когда выросшее отрицательное качество встает во весь рост перед сознанием, то может и не хватить сил на то, чтобы нейтрализовать его воздействие. Поэтому такие качества, недостатки, тенденции и свойства следует искоренять, пока они еще не выросли до недопустимых размеров. Казалось бы, вред не велик, если где-то еще шевелятся неизжитые желания, но если они не изжиты, то, значит, живые и продолжают расти. Опасность</w:t>
      </w:r>
      <w:r w:rsidR="00D57AEE">
        <w:t xml:space="preserve"> — </w:t>
      </w:r>
      <w:r w:rsidR="0040243B" w:rsidRPr="002A4D42">
        <w:t>в возможности их незаметного роста. Из них вырастают стражи Порога, порой наделенные такой силой, что дух преодолеть их уже не в состоянии. Пока не поздно, преодолевать надо здесь и сейчас, не дожидаясь их возрастания в силе. Сны помогают определить, какие именно отрицательные качества, приведенные к молчанию в бодрствующем состоянии, во сне оказываются живыми и активными, тем подтверждая, что в действительности они не изжиты, а только подавлены и начинают оживать, подобно отрубленным головам мифического чудовища, которые вырастают все снова и снова.</w:t>
      </w:r>
    </w:p>
    <w:p w:rsidR="0040243B" w:rsidRDefault="0040243B" w:rsidP="0040243B"/>
    <w:p w:rsidR="0040243B" w:rsidRDefault="00DF4588" w:rsidP="0040243B">
      <w:r>
        <w:rPr>
          <w:b/>
          <w:lang w:val="en-US"/>
        </w:rPr>
        <w:t>1964</w:t>
      </w:r>
      <w:r>
        <w:rPr>
          <w:b/>
        </w:rPr>
        <w:t xml:space="preserve"> г. </w:t>
      </w:r>
      <w:r w:rsidR="0040243B" w:rsidRPr="009C6649">
        <w:rPr>
          <w:b/>
        </w:rPr>
        <w:t>179.</w:t>
      </w:r>
      <w:r w:rsidR="0040243B" w:rsidRPr="002A4D42">
        <w:t xml:space="preserve"> (111). </w:t>
      </w:r>
      <w:r w:rsidR="008A359E" w:rsidRPr="008A359E">
        <w:rPr>
          <w:b/>
        </w:rPr>
        <w:t>(М.А.Й.).</w:t>
      </w:r>
      <w:r w:rsidR="0040243B" w:rsidRPr="002A4D42">
        <w:t xml:space="preserve"> И все же скажу, что цель данного воплощения</w:t>
      </w:r>
      <w:r w:rsidR="00D57AEE">
        <w:t xml:space="preserve"> — </w:t>
      </w:r>
      <w:r w:rsidR="0040243B" w:rsidRPr="002A4D42">
        <w:t>это дойти. Противные силы растут в своем противодействии вместе с ростом силы устремления, как бы испытуя его мощь. Именно возрасти духом надо на каждое становящееся на пути преградой противодействие. Битва происходит сейчас, и поражение недопустимо. Оно немыслимо, ибо означает падение в бездну. Временная уступка не поражение, но накопление сил для нового броска вперед.</w:t>
      </w:r>
    </w:p>
    <w:p w:rsidR="0040243B" w:rsidRDefault="0040243B" w:rsidP="0040243B"/>
    <w:p w:rsidR="0040243B" w:rsidRPr="002A4D42" w:rsidRDefault="00DF4588" w:rsidP="0040243B">
      <w:r>
        <w:rPr>
          <w:b/>
          <w:lang w:val="en-US"/>
        </w:rPr>
        <w:t>1964</w:t>
      </w:r>
      <w:r>
        <w:rPr>
          <w:b/>
        </w:rPr>
        <w:t xml:space="preserve"> г. </w:t>
      </w:r>
      <w:r w:rsidR="0040243B" w:rsidRPr="009C6649">
        <w:rPr>
          <w:b/>
        </w:rPr>
        <w:t>180.</w:t>
      </w:r>
      <w:r w:rsidR="0040243B" w:rsidRPr="002A4D42">
        <w:t xml:space="preserve"> (112). </w:t>
      </w:r>
      <w:r w:rsidR="008A359E" w:rsidRPr="008A359E">
        <w:rPr>
          <w:b/>
        </w:rPr>
        <w:t>(Гуру).</w:t>
      </w:r>
      <w:r w:rsidR="0040243B" w:rsidRPr="002A4D42">
        <w:t xml:space="preserve"> После бури солнце, после ночи день, после зимы весна. Не бывает вечного испытания. Только мужество нужно собрать, чтобы дождаться восхода.</w:t>
      </w:r>
    </w:p>
    <w:p w:rsidR="0040243B" w:rsidRPr="002A4D42" w:rsidRDefault="0040243B" w:rsidP="009C6649">
      <w:pPr>
        <w:pStyle w:val="Quote"/>
      </w:pPr>
      <w:r w:rsidRPr="002A4D42">
        <w:t>Видел сон, что Светику помогал накрывать стол и подготовлять красиво украшенное цветами помещение для приема. Помогал ему и его жене.</w:t>
      </w:r>
    </w:p>
    <w:p w:rsidR="0040243B" w:rsidRDefault="0040243B" w:rsidP="009C6649">
      <w:pPr>
        <w:pStyle w:val="Quote"/>
      </w:pPr>
      <w:r w:rsidRPr="002A4D42">
        <w:t>Видел ребенка</w:t>
      </w:r>
      <w:r w:rsidR="00B27D99">
        <w:rPr>
          <w:rStyle w:val="FootnoteReference"/>
        </w:rPr>
        <w:footnoteReference w:id="12"/>
      </w:r>
      <w:r w:rsidRPr="002A4D42">
        <w:t>, видел ее сказочку в красках, красивую, яркую, на картине. Она всем на выставке очень понравилась. Ее долго видел.</w:t>
      </w:r>
    </w:p>
    <w:p w:rsidR="0040243B" w:rsidRDefault="0040243B" w:rsidP="0040243B"/>
    <w:p w:rsidR="0040243B" w:rsidRDefault="00DF4588" w:rsidP="0040243B">
      <w:r>
        <w:rPr>
          <w:b/>
          <w:lang w:val="en-US"/>
        </w:rPr>
        <w:t>1964</w:t>
      </w:r>
      <w:r>
        <w:rPr>
          <w:b/>
        </w:rPr>
        <w:t xml:space="preserve"> г. </w:t>
      </w:r>
      <w:r w:rsidR="0040243B" w:rsidRPr="00165479">
        <w:rPr>
          <w:b/>
        </w:rPr>
        <w:t>181.</w:t>
      </w:r>
      <w:r w:rsidR="0040243B" w:rsidRPr="002A4D42">
        <w:t xml:space="preserve"> (113). </w:t>
      </w:r>
      <w:r w:rsidR="0040243B" w:rsidRPr="00165479">
        <w:rPr>
          <w:b/>
        </w:rPr>
        <w:t>(Март 1).</w:t>
      </w:r>
      <w:r w:rsidR="0040243B" w:rsidRPr="002A4D42">
        <w:t xml:space="preserve"> Наша Близость</w:t>
      </w:r>
      <w:r w:rsidR="00D57AEE">
        <w:t xml:space="preserve"> — </w:t>
      </w:r>
      <w:r w:rsidR="0040243B" w:rsidRPr="002A4D42">
        <w:t xml:space="preserve">поверх уявлений обычного мира. И нельзя, пребывая в обычности и в ней утопая, необычности Нашей касаться. Почему Говорим о любви? Любовь заключает в себе и устремление к объекту любви, и притяжение к </w:t>
      </w:r>
      <w:r w:rsidR="0040243B" w:rsidRPr="002A4D42">
        <w:lastRenderedPageBreak/>
        <w:t>нему по линиям магнитной связи, которые протягиваются ею в пространстве. Любите, если хотите быть близки к тем, кого любите. Любовь на словах не действенна. Имею в виду сильное сердечное чувство. Недаром в древних Заветах так много говорится о необходимости любви к Высшему. Любовь астральная ненадежна, ибо движение в этой оболочке в силу ее природы постоянно меняется, замещаясь своей противоположностью. Заранее можно сказать, что, как бы ни было сильно астральное чувство любви, оно заменится чувством, ему диаметрально противоположным. С одной стороны, «осанна» на одном полюсе проявления; с другой</w:t>
      </w:r>
      <w:r w:rsidR="00D57AEE">
        <w:t xml:space="preserve"> — </w:t>
      </w:r>
      <w:r w:rsidR="0040243B" w:rsidRPr="002A4D42">
        <w:t>«распни Его», на полюсе другом. Это пример очень резкого, но и очень характерного и примечательного уявления движений в астральной оболочке. Не может в ней быть постоянства, так как непостоянство</w:t>
      </w:r>
      <w:r w:rsidR="00D57AEE">
        <w:t xml:space="preserve"> — </w:t>
      </w:r>
      <w:r w:rsidR="0040243B" w:rsidRPr="002A4D42">
        <w:t>природа ее. Можно быть уверенным в своем чувстве, когда оно переносится в сердце, очищенное от воздействий астрала. Постоянное и упорное свойство астрала</w:t>
      </w:r>
      <w:r w:rsidR="00D57AEE">
        <w:t xml:space="preserve"> — </w:t>
      </w:r>
      <w:r w:rsidR="0040243B" w:rsidRPr="002A4D42">
        <w:t>это его непостоянство. Недостатки и пороки его постоянны, но формы выражения их и объекта все время меняются. Распущенность астрала требует удовлетворения безразлично</w:t>
      </w:r>
      <w:r w:rsidR="00D57AEE">
        <w:t xml:space="preserve"> — </w:t>
      </w:r>
      <w:r w:rsidR="0040243B" w:rsidRPr="002A4D42">
        <w:t>в вине, никотине, наркотиках или других попустительствах. Ему безразлично, из-за чего переживать, беспокоиться и суетиться, лишь бы переживать</w:t>
      </w:r>
      <w:r w:rsidR="00D57AEE">
        <w:t xml:space="preserve"> — </w:t>
      </w:r>
      <w:r w:rsidR="0040243B" w:rsidRPr="002A4D42">
        <w:t>причину и повод он отыщет всегда. А если их нет, то выдумает или вообразит. Много переживаний о воображаемых и несуществующих вещах. Нет ничего, но астрал яро вибрирует на созданные воображением фантомы. Он подчиняет себе и тело, и мозг. И горе человеку, попавшему в рабство к астралу.</w:t>
      </w:r>
    </w:p>
    <w:p w:rsidR="0040243B" w:rsidRDefault="0040243B" w:rsidP="0040243B"/>
    <w:p w:rsidR="0040243B" w:rsidRDefault="00DF4588" w:rsidP="0040243B">
      <w:r>
        <w:rPr>
          <w:b/>
          <w:lang w:val="en-US"/>
        </w:rPr>
        <w:t>1964</w:t>
      </w:r>
      <w:r>
        <w:rPr>
          <w:b/>
        </w:rPr>
        <w:t xml:space="preserve"> г. </w:t>
      </w:r>
      <w:r w:rsidR="0040243B" w:rsidRPr="00165479">
        <w:rPr>
          <w:b/>
        </w:rPr>
        <w:t>182.</w:t>
      </w:r>
      <w:r w:rsidR="0040243B" w:rsidRPr="002A4D42">
        <w:t xml:space="preserve"> (114). </w:t>
      </w:r>
      <w:r w:rsidR="008A359E" w:rsidRPr="008A359E">
        <w:rPr>
          <w:b/>
        </w:rPr>
        <w:t>(М.А.Й.).</w:t>
      </w:r>
      <w:r w:rsidR="0040243B" w:rsidRPr="002A4D42">
        <w:t xml:space="preserve"> Распределение на планете Высших Энергий по фокусам притяжения тоже входит в задачу Иерархии. На это имеется много помощников. Здесь с особою силой проявляется Закон магнетизма и соответствия. И много ждущих. Не видимая физическому глазу жизнь много богаче видимой. Могущие давать ценятся очень, ибо много берущих.</w:t>
      </w:r>
    </w:p>
    <w:p w:rsidR="0040243B" w:rsidRDefault="0040243B" w:rsidP="0040243B"/>
    <w:p w:rsidR="0040243B" w:rsidRDefault="00DF4588" w:rsidP="0040243B">
      <w:r>
        <w:rPr>
          <w:b/>
          <w:lang w:val="en-US"/>
        </w:rPr>
        <w:t>1964</w:t>
      </w:r>
      <w:r>
        <w:rPr>
          <w:b/>
        </w:rPr>
        <w:t xml:space="preserve"> г. </w:t>
      </w:r>
      <w:r w:rsidR="0040243B" w:rsidRPr="00165479">
        <w:rPr>
          <w:b/>
        </w:rPr>
        <w:t xml:space="preserve">183. </w:t>
      </w:r>
      <w:r w:rsidR="008A359E" w:rsidRPr="00165479">
        <w:rPr>
          <w:b/>
        </w:rPr>
        <w:t>(</w:t>
      </w:r>
      <w:r w:rsidR="008A359E" w:rsidRPr="008A359E">
        <w:rPr>
          <w:b/>
        </w:rPr>
        <w:t>Гуру).</w:t>
      </w:r>
      <w:r w:rsidR="0040243B" w:rsidRPr="002A4D42">
        <w:t xml:space="preserve"> Дадим просимое.</w:t>
      </w:r>
    </w:p>
    <w:p w:rsidR="0040243B" w:rsidRDefault="0040243B" w:rsidP="0040243B"/>
    <w:p w:rsidR="0040243B" w:rsidRDefault="00DF4588" w:rsidP="0040243B">
      <w:r>
        <w:rPr>
          <w:b/>
          <w:lang w:val="en-US"/>
        </w:rPr>
        <w:t>1964</w:t>
      </w:r>
      <w:r>
        <w:rPr>
          <w:b/>
        </w:rPr>
        <w:t xml:space="preserve"> г. </w:t>
      </w:r>
      <w:r w:rsidR="0040243B" w:rsidRPr="00165479">
        <w:rPr>
          <w:b/>
        </w:rPr>
        <w:t>184.</w:t>
      </w:r>
      <w:r w:rsidR="0040243B" w:rsidRPr="002A4D42">
        <w:t xml:space="preserve"> (115). </w:t>
      </w:r>
      <w:r w:rsidR="0040243B" w:rsidRPr="00165479">
        <w:rPr>
          <w:b/>
        </w:rPr>
        <w:t>(Март 2).</w:t>
      </w:r>
      <w:r w:rsidR="0040243B" w:rsidRPr="002A4D42">
        <w:t xml:space="preserve"> Много непонимания о Руководстве. Считают, что, подобно няньке, кто-то должен вести и опекать. Но Руководитель не нянька и забота Его</w:t>
      </w:r>
      <w:r w:rsidR="00D57AEE">
        <w:t xml:space="preserve"> — </w:t>
      </w:r>
      <w:r w:rsidR="0040243B" w:rsidRPr="002A4D42">
        <w:t>не опека. Опека учреждается над слабоумными, а нянька нужна малолетним. Руководство предполагает прежде всего самостоятельность руководимого и умение стоять на собственных ногах. Помогаем всегда, но в минуту действительной нужды. В карму не Вмешиваемся, ибо заплатить по счетам каждый должен сам. Полагать на Нас все сознание не означает возложения. Наполнение сознания явлением Учителя исключает попытки наполнения и обременения Его своими переживаниями, волнениями и беспокойствами. Первое требование Учителя</w:t>
      </w:r>
      <w:r w:rsidR="00D57AEE">
        <w:t xml:space="preserve"> — </w:t>
      </w:r>
      <w:r w:rsidR="0040243B" w:rsidRPr="002A4D42">
        <w:t xml:space="preserve">«Отвергнись от себя». Только при этом условии возможно </w:t>
      </w:r>
      <w:r w:rsidR="0040243B" w:rsidRPr="002A4D42">
        <w:lastRenderedPageBreak/>
        <w:t>полезное Общение с Учителем. Иначе не Общение, а обременение и себя, и Руководителя. Есть люди, и их много, которые всю ответственность за все неприятности, с ними происходящие, возлагают на близких или еще на кого-то. Не уподобимся. Каждое испытание надо встретить самому и единолично и выдержать его достойно. При этом не имеет никакого значения сочетание внешних обстоятельств, но имеет огромное значение внутренняя реакция на них, когда достойно и в равновесии дух встречает идущие волны. За помощью обратиться можно, но если со своей стороны сделано все, что возможно. К Руководству отнесемся бережно и сознательно. Многие лишались Руководителя от непомерных к Нему требований и стремления возложить на Него ответственность за свою тяжкую карму. Помощь оказывается всегда, но в пределах дозволенного, не нарушая Закона.</w:t>
      </w:r>
    </w:p>
    <w:p w:rsidR="0040243B" w:rsidRDefault="0040243B" w:rsidP="0040243B"/>
    <w:p w:rsidR="0040243B" w:rsidRDefault="00DF4588" w:rsidP="0040243B">
      <w:r>
        <w:rPr>
          <w:b/>
          <w:lang w:val="en-US"/>
        </w:rPr>
        <w:t>1964</w:t>
      </w:r>
      <w:r>
        <w:rPr>
          <w:b/>
        </w:rPr>
        <w:t xml:space="preserve"> г. </w:t>
      </w:r>
      <w:r w:rsidR="0040243B" w:rsidRPr="00165479">
        <w:rPr>
          <w:b/>
        </w:rPr>
        <w:t xml:space="preserve">185. </w:t>
      </w:r>
      <w:r w:rsidR="008A359E" w:rsidRPr="008A359E">
        <w:rPr>
          <w:b/>
        </w:rPr>
        <w:t>(М.А.Й.).</w:t>
      </w:r>
      <w:r w:rsidR="0040243B" w:rsidRPr="002A4D42">
        <w:t xml:space="preserve"> Потерпите, родные, эти несколько дней.</w:t>
      </w:r>
    </w:p>
    <w:p w:rsidR="0040243B" w:rsidRDefault="008A359E" w:rsidP="0040243B">
      <w:r w:rsidRPr="008A359E">
        <w:rPr>
          <w:b/>
        </w:rPr>
        <w:t>(Гуру).</w:t>
      </w:r>
      <w:r w:rsidR="0040243B" w:rsidRPr="002A4D42">
        <w:t xml:space="preserve"> Поможем.</w:t>
      </w:r>
    </w:p>
    <w:p w:rsidR="0040243B" w:rsidRDefault="0040243B" w:rsidP="0040243B"/>
    <w:p w:rsidR="0040243B" w:rsidRDefault="00DF4588" w:rsidP="0040243B">
      <w:pPr>
        <w:rPr>
          <w:lang w:val="en-US"/>
        </w:rPr>
      </w:pPr>
      <w:r>
        <w:rPr>
          <w:b/>
          <w:lang w:val="en-US"/>
        </w:rPr>
        <w:t>1964</w:t>
      </w:r>
      <w:r>
        <w:rPr>
          <w:b/>
        </w:rPr>
        <w:t xml:space="preserve"> г. </w:t>
      </w:r>
      <w:r w:rsidR="0040243B" w:rsidRPr="00165479">
        <w:rPr>
          <w:b/>
        </w:rPr>
        <w:t>186.</w:t>
      </w:r>
      <w:r w:rsidR="0040243B" w:rsidRPr="002A4D42">
        <w:t xml:space="preserve"> (116). </w:t>
      </w:r>
      <w:r w:rsidR="0040243B" w:rsidRPr="00165479">
        <w:rPr>
          <w:b/>
        </w:rPr>
        <w:t>(Март 3).</w:t>
      </w:r>
      <w:r w:rsidR="0040243B" w:rsidRPr="002A4D42">
        <w:t xml:space="preserve"> Ученик ставится в определенные условия для того, чтобы он мог извлечь именно из этих условий необходимый урок. Если они неблагоприятны, но урок, извлекаемый из них, полезен, то можно ли от них отвращаться? Лучше сосредоточить сознание на том, чтобы понять, чему они учат. А учат они в данный момент умению хранить равновесие среди напряжения, тревог и беспокойств, а также контролю над мыслью не в тишине, но в столкновении с яро звучащею суетою. Учим хранить равновесие всегда и Учим на жизни.</w:t>
      </w:r>
    </w:p>
    <w:p w:rsidR="0040243B" w:rsidRPr="00165479" w:rsidRDefault="0040243B" w:rsidP="0040243B">
      <w:pPr>
        <w:rPr>
          <w:lang w:val="en-US"/>
        </w:rPr>
      </w:pPr>
    </w:p>
    <w:p w:rsidR="0040243B" w:rsidRDefault="00DF4588" w:rsidP="0040243B">
      <w:r>
        <w:rPr>
          <w:b/>
          <w:lang w:val="en-US"/>
        </w:rPr>
        <w:t>1964</w:t>
      </w:r>
      <w:r>
        <w:rPr>
          <w:b/>
        </w:rPr>
        <w:t xml:space="preserve"> г. </w:t>
      </w:r>
      <w:r w:rsidR="0040243B" w:rsidRPr="00165479">
        <w:rPr>
          <w:b/>
        </w:rPr>
        <w:t>187.</w:t>
      </w:r>
      <w:r w:rsidR="0040243B" w:rsidRPr="002A4D42">
        <w:t xml:space="preserve"> (117). </w:t>
      </w:r>
      <w:r w:rsidR="0040243B" w:rsidRPr="00165479">
        <w:rPr>
          <w:b/>
        </w:rPr>
        <w:t>(Март 11).</w:t>
      </w:r>
      <w:r w:rsidR="0040243B" w:rsidRPr="002A4D42">
        <w:t xml:space="preserve"> Эти дни были заняты переездом на новую квартиру. Дел было очень много. Обещанная Помощь была оказана во всем, и все, что было Сказано об этом в §§73, 98, 158, 137, 172, 174, фактически подтвердилось и исполнилось в жизни.</w:t>
      </w:r>
    </w:p>
    <w:p w:rsidR="0040243B" w:rsidRDefault="0040243B" w:rsidP="0040243B"/>
    <w:p w:rsidR="0040243B" w:rsidRDefault="00DF4588" w:rsidP="0040243B">
      <w:r>
        <w:rPr>
          <w:b/>
          <w:lang w:val="en-US"/>
        </w:rPr>
        <w:t>1964</w:t>
      </w:r>
      <w:r>
        <w:rPr>
          <w:b/>
        </w:rPr>
        <w:t xml:space="preserve"> г. </w:t>
      </w:r>
      <w:r w:rsidR="0040243B" w:rsidRPr="00165479">
        <w:rPr>
          <w:b/>
        </w:rPr>
        <w:t>188.</w:t>
      </w:r>
      <w:r w:rsidR="0040243B" w:rsidRPr="002A4D42">
        <w:t xml:space="preserve"> (118). Изображение Иерарха представляет собою грануляцию Его Луча, особо воздействующего всякий раз, когда сознание сосредоточивается на нем (на Изображении). Это относится к области незримых, но явных воздействий, которые можно постепенно углублять пониманием идущего процесса. Ведь каждое соприкосновение со Светом никогда не проходит без следствий. При этом, конечно, очень важное значение имеет ритм. Многие не представляют себе того, что ритм является основою проявленного мира. И тот, кто Общение строит на ритме, не может не преуспеть. Ярое воздействие вибраций плотного мира преодолеть можно только лишь ритмом. Разрозненные усилия не помогут. Отдельные результаты будут сметаться волнами плотных воздействий. Их победить можно лишь ритмом.</w:t>
      </w:r>
    </w:p>
    <w:p w:rsidR="0040243B" w:rsidRDefault="0040243B" w:rsidP="0040243B"/>
    <w:p w:rsidR="0040243B" w:rsidRDefault="00DF4588" w:rsidP="0040243B">
      <w:r>
        <w:rPr>
          <w:b/>
          <w:lang w:val="en-US"/>
        </w:rPr>
        <w:lastRenderedPageBreak/>
        <w:t>1964</w:t>
      </w:r>
      <w:r>
        <w:rPr>
          <w:b/>
        </w:rPr>
        <w:t xml:space="preserve"> г. </w:t>
      </w:r>
      <w:r w:rsidR="0040243B" w:rsidRPr="00165479">
        <w:rPr>
          <w:b/>
        </w:rPr>
        <w:t>189.</w:t>
      </w:r>
      <w:r w:rsidR="0040243B" w:rsidRPr="002A4D42">
        <w:t xml:space="preserve"> (119). </w:t>
      </w:r>
      <w:r w:rsidR="008A359E" w:rsidRPr="008A359E">
        <w:rPr>
          <w:b/>
        </w:rPr>
        <w:t>(М.А.Й.).</w:t>
      </w:r>
      <w:r w:rsidR="0040243B" w:rsidRPr="002A4D42">
        <w:t xml:space="preserve"> Вопрос о воздействии Изображений, портретов, фотографий очень глубок. Несомненно одно: отражение в третьем глазу какого-либо лица устанавливает с ним известную связь. Эта связь устанавливается и без посредства портретов или внешних предметов, а просто лишь путем вызывания мысленного представления данного лица или предмета. Подчеркиваю, «предмета», ибо связь устанавливается со всем, что возникает в виде образа перед мысленным взором и удерживается там известное время. Действуют также и быстропреходящие представления. Но сознательное удержание в сознании, и особенно с целью их воздействия на себя или на них, усиливает их мощь. Расширяя понимание этих явлений, приходим к выводу, что воздействует каждый мысленный образ, возникший в сознании или полученный со стороны, если он созвучен с сущностью человека. Живем среди постоянных воздействий со стороны окружающих нас невидимого и видимого мира. Пройти через них невредимо можно, но сохраняя постоянную связь со своим Иерархом.</w:t>
      </w:r>
    </w:p>
    <w:p w:rsidR="0040243B" w:rsidRDefault="0040243B" w:rsidP="0040243B"/>
    <w:p w:rsidR="0040243B" w:rsidRDefault="00DF4588" w:rsidP="0040243B">
      <w:pPr>
        <w:rPr>
          <w:lang w:val="en-US"/>
        </w:rPr>
      </w:pPr>
      <w:r>
        <w:rPr>
          <w:b/>
          <w:lang w:val="en-US"/>
        </w:rPr>
        <w:t>1964</w:t>
      </w:r>
      <w:r>
        <w:rPr>
          <w:b/>
        </w:rPr>
        <w:t xml:space="preserve"> г. </w:t>
      </w:r>
      <w:r w:rsidR="0040243B" w:rsidRPr="00165479">
        <w:rPr>
          <w:b/>
        </w:rPr>
        <w:t>190.</w:t>
      </w:r>
      <w:r w:rsidR="0040243B" w:rsidRPr="002A4D42">
        <w:t xml:space="preserve"> (120). </w:t>
      </w:r>
      <w:r w:rsidR="008A359E" w:rsidRPr="008A359E">
        <w:rPr>
          <w:b/>
        </w:rPr>
        <w:t>(Гуру).</w:t>
      </w:r>
      <w:r w:rsidR="0040243B" w:rsidRPr="002A4D42">
        <w:t xml:space="preserve"> Велико значение каждой признательности, которая указывает на проникновение в действительность. Если бы знали, какою Заботою окружены, не прожигали бы ауры своей недовольством. Принесем Тому, Кто Ведет, всю полноту понимания и признательности.</w:t>
      </w:r>
    </w:p>
    <w:p w:rsidR="0040243B" w:rsidRPr="00165479" w:rsidRDefault="0040243B" w:rsidP="0040243B">
      <w:pPr>
        <w:rPr>
          <w:lang w:val="en-US"/>
        </w:rPr>
      </w:pPr>
    </w:p>
    <w:p w:rsidR="0040243B" w:rsidRDefault="0040243B" w:rsidP="00165479">
      <w:pPr>
        <w:pStyle w:val="Quote"/>
      </w:pPr>
      <w:r w:rsidRPr="002A4D42">
        <w:t>Очень трудно обживать новые стены и новое место, и очень болезненно.</w:t>
      </w:r>
    </w:p>
    <w:p w:rsidR="0040243B" w:rsidRDefault="00DF4588" w:rsidP="0040243B">
      <w:r>
        <w:rPr>
          <w:b/>
          <w:lang w:val="en-US"/>
        </w:rPr>
        <w:t>1964</w:t>
      </w:r>
      <w:r>
        <w:rPr>
          <w:b/>
        </w:rPr>
        <w:t xml:space="preserve"> г. </w:t>
      </w:r>
      <w:r w:rsidR="0040243B" w:rsidRPr="00165479">
        <w:rPr>
          <w:b/>
        </w:rPr>
        <w:t>191.</w:t>
      </w:r>
      <w:r w:rsidR="0040243B" w:rsidRPr="002A4D42">
        <w:t xml:space="preserve"> (121). </w:t>
      </w:r>
      <w:r w:rsidR="0040243B" w:rsidRPr="00165479">
        <w:rPr>
          <w:b/>
        </w:rPr>
        <w:t>(Март 12).</w:t>
      </w:r>
      <w:r w:rsidR="0040243B" w:rsidRPr="002A4D42">
        <w:t xml:space="preserve"> Ашрамом называется место, насыщенное эманациями того или тех, кто в нем живет,</w:t>
      </w:r>
      <w:r w:rsidR="00D57AEE">
        <w:t xml:space="preserve"> — </w:t>
      </w:r>
      <w:r w:rsidR="0040243B" w:rsidRPr="002A4D42">
        <w:t>накопленные элементы Света кристаллизуются в невидимые, но сильные и устойчивые формы, созвучные своему создателю и представляющие собою как бы цитадель, защищающую его от вредных внешних влияний. Поэтому обживать новое место так трудно и требует времени, пока не образуется защитное поле устойчивых образований психической энергии. Бездомное хождение или просто бездомие земное характерно тем, что дом становится как бы переносным и устанавливается в духе. Где я, там и дом, и дом этот внутри. Цитадель духа становится независимой от внешнего окружения или условий. Конечно, Ашрам установить легче. Но когда Обитель расширяется, каждый общинник дом духа несет в себе. Твердыня же Наша нужна как прибежище духу, чтобы знал идущий по лику Земли, что где-то незыблемо стоит Твердыня Света и Мощи</w:t>
      </w:r>
      <w:r w:rsidR="00D57AEE">
        <w:t xml:space="preserve"> — </w:t>
      </w:r>
      <w:r w:rsidR="0040243B" w:rsidRPr="002A4D42">
        <w:t>оплот, имеющий основание на Земле, но стены и башни которого возвышаются над Землею, и миром астральным, и всеми мирами и уходят в Мир Огненный Света. Так служит Твердыня опорою духа во всех мирах. Это Дом Отчий для тех, кто бытие в духе перенес в мысль, светоносную, огненную.</w:t>
      </w:r>
    </w:p>
    <w:p w:rsidR="0040243B" w:rsidRDefault="0040243B" w:rsidP="0040243B"/>
    <w:p w:rsidR="0040243B" w:rsidRDefault="00DF4588" w:rsidP="0040243B">
      <w:r>
        <w:rPr>
          <w:b/>
          <w:lang w:val="en-US"/>
        </w:rPr>
        <w:lastRenderedPageBreak/>
        <w:t>1964</w:t>
      </w:r>
      <w:r>
        <w:rPr>
          <w:b/>
        </w:rPr>
        <w:t xml:space="preserve"> г. </w:t>
      </w:r>
      <w:r w:rsidR="0040243B" w:rsidRPr="0085324E">
        <w:rPr>
          <w:b/>
        </w:rPr>
        <w:t>192.</w:t>
      </w:r>
      <w:r w:rsidR="0040243B" w:rsidRPr="002A4D42">
        <w:t xml:space="preserve"> (122). </w:t>
      </w:r>
      <w:r w:rsidR="008A359E" w:rsidRPr="008A359E">
        <w:rPr>
          <w:b/>
        </w:rPr>
        <w:t>(М.А.Й.).</w:t>
      </w:r>
      <w:r w:rsidR="0040243B" w:rsidRPr="002A4D42">
        <w:t xml:space="preserve"> Заботы земные, беспокойства, дела и обременяющие обстоятельства даются лишь для того, чтобы в конце концов осознать, что все они кончаются ничем и что все это лишь суета, не имеющая сама по себе никакого значения, но необходимая человеку, чтобы понять конечность земных его дел. Жили миллиарды и умерли, и пески занесли огромные, когда-то цветущие города, и моря покрыли развалины великолепных сооружений и целые страны. Но дух пережил все и продолжает все строить и строить, чтобы всему, что он строит, быть разрушену вновь. Потому, сосредоточивая смысл жизни в духе и накоплении опыта и знаний, возвышает себя человек над преходимостью внешних форм своего земного быстротечного существования и утверждает свое бытие на Камне Вечного Основания Жизни.</w:t>
      </w:r>
    </w:p>
    <w:p w:rsidR="0040243B" w:rsidRDefault="0040243B" w:rsidP="0040243B"/>
    <w:p w:rsidR="0040243B" w:rsidRDefault="00DF4588" w:rsidP="0040243B">
      <w:r>
        <w:rPr>
          <w:b/>
          <w:lang w:val="en-US"/>
        </w:rPr>
        <w:t>1964</w:t>
      </w:r>
      <w:r>
        <w:rPr>
          <w:b/>
        </w:rPr>
        <w:t xml:space="preserve"> г. </w:t>
      </w:r>
      <w:r w:rsidR="0040243B" w:rsidRPr="0085324E">
        <w:rPr>
          <w:b/>
        </w:rPr>
        <w:t>193.</w:t>
      </w:r>
      <w:r w:rsidR="0040243B" w:rsidRPr="002A4D42">
        <w:t xml:space="preserve"> (123). </w:t>
      </w:r>
      <w:r w:rsidR="008A359E" w:rsidRPr="008A359E">
        <w:rPr>
          <w:b/>
        </w:rPr>
        <w:t>(Гуру).</w:t>
      </w:r>
      <w:r w:rsidR="0040243B" w:rsidRPr="002A4D42">
        <w:t xml:space="preserve"> Удержаться сознанием на Позвавшем</w:t>
      </w:r>
      <w:r w:rsidR="00D57AEE">
        <w:t xml:space="preserve"> — </w:t>
      </w:r>
      <w:r w:rsidR="0040243B" w:rsidRPr="002A4D42">
        <w:t>тоже задача. Это особенно трудно, когда жизнь выходит из обычной колеи. Но тогда это и особенно ценно. Непрерываемость связи</w:t>
      </w:r>
      <w:r w:rsidR="00D57AEE">
        <w:t xml:space="preserve"> — </w:t>
      </w:r>
      <w:r w:rsidR="0040243B" w:rsidRPr="002A4D42">
        <w:t>достижение редкое. Приучается к ней ученик для того, чтобы она уже никогда не нарушалась ничем. Ненарушаемая здесь, продолжается она и там, и во всех мирах, и в жизни, и в смерти, которой нет.</w:t>
      </w:r>
    </w:p>
    <w:p w:rsidR="0040243B" w:rsidRDefault="0040243B" w:rsidP="0040243B"/>
    <w:p w:rsidR="0040243B" w:rsidRDefault="00DF4588" w:rsidP="0040243B">
      <w:r>
        <w:rPr>
          <w:b/>
          <w:lang w:val="en-US"/>
        </w:rPr>
        <w:t>1964</w:t>
      </w:r>
      <w:r>
        <w:rPr>
          <w:b/>
        </w:rPr>
        <w:t xml:space="preserve"> г. </w:t>
      </w:r>
      <w:r w:rsidR="0040243B" w:rsidRPr="0085324E">
        <w:rPr>
          <w:b/>
        </w:rPr>
        <w:t>194.</w:t>
      </w:r>
      <w:r w:rsidR="0040243B" w:rsidRPr="002A4D42">
        <w:t xml:space="preserve"> (124). </w:t>
      </w:r>
      <w:r w:rsidR="0040243B" w:rsidRPr="0085324E">
        <w:rPr>
          <w:b/>
        </w:rPr>
        <w:t>(Март 13).</w:t>
      </w:r>
      <w:r w:rsidR="0040243B" w:rsidRPr="002A4D42">
        <w:t xml:space="preserve"> Так всегда и бывает у обычных людей. Обращаются только в нужде, но в благополучии забывают. А когда жизнь прижмет, обращаются снова и говорят: помогите. Тот, кто с Нами всегда, в тяжелых условиях и в легких,</w:t>
      </w:r>
      <w:r w:rsidR="00D57AEE">
        <w:t xml:space="preserve"> — </w:t>
      </w:r>
      <w:r w:rsidR="0040243B" w:rsidRPr="002A4D42">
        <w:t>тому помощь Наша готова всегда. Для оказания помощи нужна некоторая сгармонизированность сознаний, некоторая приемлемость этой помощи. Раньше иногда она выражалась вопросом: «Веруешь ли?». Без наличия минимума приемлемости невозможно помочь. Говорю к тому, что при отрыве и отдалении ученика нити передачи вибраций Света теряют свою пропускную способность по силе отрыва или отдаления.</w:t>
      </w:r>
    </w:p>
    <w:p w:rsidR="0040243B" w:rsidRDefault="0040243B" w:rsidP="0040243B"/>
    <w:p w:rsidR="0040243B" w:rsidRDefault="00DF4588" w:rsidP="0040243B">
      <w:r>
        <w:rPr>
          <w:b/>
          <w:lang w:val="en-US"/>
        </w:rPr>
        <w:t>1964</w:t>
      </w:r>
      <w:r>
        <w:rPr>
          <w:b/>
        </w:rPr>
        <w:t xml:space="preserve"> г. </w:t>
      </w:r>
      <w:r w:rsidR="0040243B" w:rsidRPr="0085324E">
        <w:rPr>
          <w:b/>
        </w:rPr>
        <w:t>195. (Март 14).</w:t>
      </w:r>
      <w:r w:rsidR="0040243B" w:rsidRPr="002A4D42">
        <w:t xml:space="preserve"> Друг Мой, знаешь ли ты, что темные вновь напряжены, чтобы любыми мерами и способами отвлечь тебя от наинужнейшего. Не обязательно прельщение или что-либо подобное, но если в этом не преуспевают, выбирают любое обстоятельство, лишь бы привязать к нему сознание и мысль. Цель одна</w:t>
      </w:r>
      <w:r w:rsidR="00D57AEE">
        <w:t xml:space="preserve"> — </w:t>
      </w:r>
      <w:r w:rsidR="0040243B" w:rsidRPr="002A4D42">
        <w:t>отвлечь от Меня и наполнить сознание чем угодно, но только не Светом. Трудность борьбы в том, что участие их распознается не сразу, несмотря на весь прошлый опыт. За всем отвлекающим яро усмотрите темные ухищрения. А у них радость</w:t>
      </w:r>
      <w:r w:rsidR="00D57AEE">
        <w:t xml:space="preserve"> — </w:t>
      </w:r>
      <w:r w:rsidR="0040243B" w:rsidRPr="002A4D42">
        <w:t xml:space="preserve">удалось затуманить сознание и заставить упустить из вида их непременное и усиленное участие. Близость со Мною надо удержать любою ценой. Напряжение допустимо, даже самое сильное, но со Мною и при сохранении равновесия. Жизнь показала, как трудно отогнать навязчивые мысли, возникшие в связи с требованиями жизни. Но если они возникают в </w:t>
      </w:r>
      <w:r w:rsidR="0040243B" w:rsidRPr="002A4D42">
        <w:lastRenderedPageBreak/>
        <w:t>то время, когда осознание Моего постоянного присутствия не нарушается, то и власти и способности захватывать собою всецело они не будут иметь. В этом все дело. Все дозволяется, и допускается самое напряженное погружение в дела дня, но со Мною, при непрерываемом сохранении Лика в третьем глазу и удержании серебряной нити. Нет ничего более опасного, нежели забывать обо Мне в эти минуты, ибо тогда суета яро овладевает сознанием и начинает звучать, забивая звучание Света. Наполните сердце Владыкой так, чтобы ничему постороннему доступа уже быть не могло. Будем учиться на жизни. Иначе как же дойти?</w:t>
      </w:r>
    </w:p>
    <w:p w:rsidR="0040243B" w:rsidRDefault="0040243B" w:rsidP="0040243B"/>
    <w:p w:rsidR="0040243B" w:rsidRDefault="00DF4588" w:rsidP="0040243B">
      <w:r>
        <w:rPr>
          <w:b/>
          <w:lang w:val="en-US"/>
        </w:rPr>
        <w:t>1964</w:t>
      </w:r>
      <w:r>
        <w:rPr>
          <w:b/>
        </w:rPr>
        <w:t xml:space="preserve"> г. </w:t>
      </w:r>
      <w:r w:rsidR="0040243B" w:rsidRPr="0085324E">
        <w:rPr>
          <w:b/>
        </w:rPr>
        <w:t>196.</w:t>
      </w:r>
      <w:r w:rsidR="0040243B" w:rsidRPr="002A4D42">
        <w:t xml:space="preserve"> (125). </w:t>
      </w:r>
      <w:r w:rsidR="0040243B" w:rsidRPr="0085324E">
        <w:rPr>
          <w:b/>
        </w:rPr>
        <w:t>(Март 14).</w:t>
      </w:r>
      <w:r w:rsidR="0040243B" w:rsidRPr="002A4D42">
        <w:t xml:space="preserve"> </w:t>
      </w:r>
      <w:r w:rsidR="008A359E" w:rsidRPr="008A359E">
        <w:rPr>
          <w:b/>
        </w:rPr>
        <w:t>(М.А.Й.).</w:t>
      </w:r>
      <w:r w:rsidR="0040243B" w:rsidRPr="002A4D42">
        <w:t xml:space="preserve"> Р[одной] м[ой], мы смотрим и радуемся, когда видим, что борьба духа за освобождение от власти над ним внешних воздействий продолжается, несмотря ни на что. Сдаваться или отступать не следует ни при каких условиях. Овладение мыслью тем и трудно, что при сильном общении с нею она уже не хочет отпустить, а продолжает вибрировать около, требуя себе внимания и времени. Надо найти середину между погружением в неизбежные дела дня и умением их тотчас же отбрасывать, как только необходимое выполнено или сделано, насколько возможно. Перенос сознания от одного вида работы или забот к другому и забвение исполненных необходимо сделать привычкой. Иначе захватят они сознание так, что и не выпустят его из своих сильных объятий.</w:t>
      </w:r>
    </w:p>
    <w:p w:rsidR="0040243B" w:rsidRDefault="0040243B" w:rsidP="0040243B"/>
    <w:p w:rsidR="0040243B" w:rsidRPr="002A4D42" w:rsidRDefault="00DF4588" w:rsidP="0040243B">
      <w:r>
        <w:rPr>
          <w:b/>
          <w:lang w:val="en-US"/>
        </w:rPr>
        <w:t>1964</w:t>
      </w:r>
      <w:r>
        <w:rPr>
          <w:b/>
        </w:rPr>
        <w:t xml:space="preserve"> г. </w:t>
      </w:r>
      <w:r w:rsidR="0040243B" w:rsidRPr="0085324E">
        <w:rPr>
          <w:b/>
        </w:rPr>
        <w:t xml:space="preserve">197. </w:t>
      </w:r>
      <w:r w:rsidR="008A359E" w:rsidRPr="0085324E">
        <w:rPr>
          <w:b/>
        </w:rPr>
        <w:t>(</w:t>
      </w:r>
      <w:r w:rsidR="008A359E" w:rsidRPr="008A359E">
        <w:rPr>
          <w:b/>
        </w:rPr>
        <w:t>Гуру).</w:t>
      </w:r>
      <w:r w:rsidR="0040243B" w:rsidRPr="002A4D42">
        <w:t xml:space="preserve"> Да, это верно</w:t>
      </w:r>
      <w:r w:rsidR="00D57AEE">
        <w:t xml:space="preserve"> — </w:t>
      </w:r>
      <w:r w:rsidR="0040243B" w:rsidRPr="002A4D42">
        <w:t>в одном слове и зов, и признание, и утверждение, и близость, и право на получение. Но это слово надо найти и сказать его сердцем. И можно ли удивляться, что когда оно найдено, то и ответ не замедлит. Так утверждается сущность сердечного обращения, когда зов и отклик сливаются в одно созвучие близких сознаний.</w:t>
      </w:r>
    </w:p>
    <w:p w:rsidR="0040243B" w:rsidRDefault="0040243B" w:rsidP="0085324E">
      <w:pPr>
        <w:pStyle w:val="Quote"/>
      </w:pPr>
      <w:r w:rsidRPr="002A4D42">
        <w:t>Очень трудно сосредоточиваться, новое окружение и среда являют очень сильное сопротивление.</w:t>
      </w:r>
    </w:p>
    <w:p w:rsidR="0040243B" w:rsidRDefault="0040243B" w:rsidP="0040243B"/>
    <w:p w:rsidR="0040243B" w:rsidRDefault="00DF4588" w:rsidP="0040243B">
      <w:r>
        <w:rPr>
          <w:b/>
          <w:lang w:val="en-US"/>
        </w:rPr>
        <w:t>1964</w:t>
      </w:r>
      <w:r>
        <w:rPr>
          <w:b/>
        </w:rPr>
        <w:t xml:space="preserve"> г. </w:t>
      </w:r>
      <w:r w:rsidR="0040243B" w:rsidRPr="0085324E">
        <w:rPr>
          <w:b/>
        </w:rPr>
        <w:t>198. (Март 16).</w:t>
      </w:r>
      <w:r w:rsidR="0040243B" w:rsidRPr="002A4D42">
        <w:t xml:space="preserve"> Большая и сложная машина требует постоянного ухода и внимания. Тогда она работает безотказно. У хорошего водителя мотор всегда в порядке благодаря хорошему досмотру. Так же и сложная машина человеческого организма нуждается в постоянной заботе и присмотре. То тут, то там время от времени ощущаются перебои или неполадки. Их тотчас же следует устранять. Психическая энергия всегда в распоряжении человека. Она и применяется при нарушении работы того или иного органа. Запускать нельзя ни одной болезни. Психическая энергия лучше всех врачей и лекарств. Те и другие могут принести пользу, и к ним можно обращаться, но предварительно исчерпав свои собственные ресурсы, то есть применение психической энергии. В течение дня времени всегда найдется, чтобы послать заряд энергии в нуждающийся в ней орган или часть тела. Со временем это </w:t>
      </w:r>
      <w:r w:rsidR="0040243B" w:rsidRPr="002A4D42">
        <w:lastRenderedPageBreak/>
        <w:t>обратится в привычку, и действие энергии будет становиться все более и более эффективным. Там, где врач может не усмотреть или не достать инструмент хирурга, легко проникает огненная энергия и творит восстановление нарушенного равновесия. Концы пальцев (трех, с указательным посреди) особенно сильно способны передавать психическую энергию, правой руки</w:t>
      </w:r>
      <w:r w:rsidR="00D57AEE">
        <w:t xml:space="preserve"> — </w:t>
      </w:r>
      <w:r w:rsidR="0040243B" w:rsidRPr="002A4D42">
        <w:t>положительную, левой</w:t>
      </w:r>
      <w:r w:rsidR="00D57AEE">
        <w:t xml:space="preserve"> — </w:t>
      </w:r>
      <w:r w:rsidR="0040243B" w:rsidRPr="002A4D42">
        <w:t>отрицательную. Постоянное в этом упражнение приведет к овладению всеначальной энергией и умению применять ее не только на себе, но и на других. Аппарат человеческий сложен и нуждается в заботе о нем и присмотре.</w:t>
      </w:r>
    </w:p>
    <w:p w:rsidR="0040243B" w:rsidRDefault="0040243B" w:rsidP="0040243B"/>
    <w:p w:rsidR="0040243B" w:rsidRDefault="00DF4588" w:rsidP="0040243B">
      <w:r>
        <w:rPr>
          <w:b/>
          <w:lang w:val="en-US"/>
        </w:rPr>
        <w:t>1964</w:t>
      </w:r>
      <w:r>
        <w:rPr>
          <w:b/>
        </w:rPr>
        <w:t xml:space="preserve"> г. </w:t>
      </w:r>
      <w:r w:rsidR="0040243B" w:rsidRPr="001522EF">
        <w:rPr>
          <w:b/>
        </w:rPr>
        <w:t>199.</w:t>
      </w:r>
      <w:r w:rsidR="0040243B" w:rsidRPr="002A4D42">
        <w:t xml:space="preserve"> (126). </w:t>
      </w:r>
      <w:r w:rsidR="008A359E" w:rsidRPr="008A359E">
        <w:rPr>
          <w:b/>
        </w:rPr>
        <w:t>(М.А.Й.).</w:t>
      </w:r>
      <w:r w:rsidR="0040243B" w:rsidRPr="002A4D42">
        <w:t xml:space="preserve"> Внимай песне жизни. Она космична. Не суета на кухне, но музыка сфер звучит в ней. Каждое преодоление земных голосов к ней приближает. Она звучит в великих произведениях искусства, во вдохновении певцов и поэтов. В подвигах духа звучит эта песнь. Ухо к ней преклонивши, можно слушать ее. Нет на Земле ничего ценнее ее утонченных звучаний. Песне жизни внимай.</w:t>
      </w:r>
    </w:p>
    <w:p w:rsidR="0040243B" w:rsidRDefault="0040243B" w:rsidP="0040243B"/>
    <w:p w:rsidR="0040243B" w:rsidRDefault="00DF4588" w:rsidP="0040243B">
      <w:r>
        <w:rPr>
          <w:b/>
          <w:lang w:val="en-US"/>
        </w:rPr>
        <w:t>1964</w:t>
      </w:r>
      <w:r>
        <w:rPr>
          <w:b/>
        </w:rPr>
        <w:t xml:space="preserve"> г. </w:t>
      </w:r>
      <w:r w:rsidR="0040243B" w:rsidRPr="0006162C">
        <w:rPr>
          <w:b/>
        </w:rPr>
        <w:t>200.</w:t>
      </w:r>
      <w:r w:rsidR="0040243B" w:rsidRPr="002A4D42">
        <w:t xml:space="preserve"> (127). </w:t>
      </w:r>
      <w:r w:rsidR="008A359E" w:rsidRPr="008A359E">
        <w:rPr>
          <w:b/>
        </w:rPr>
        <w:t>(Гуру).</w:t>
      </w:r>
      <w:r w:rsidR="0040243B" w:rsidRPr="002A4D42">
        <w:t xml:space="preserve"> Триумф суеты характерен для текущего времени. Но не будем ее триумфаторами. Наша область иная. Она поверх суетливости дня. Торжественность может помочь от суеты отвратиться. Можно делать дела, но без суетливости нудной, лишающей достоинства духа. Унизительна суетливость. Ее сестры</w:t>
      </w:r>
      <w:r w:rsidR="00D57AEE">
        <w:t xml:space="preserve"> — </w:t>
      </w:r>
      <w:r w:rsidR="0040243B" w:rsidRPr="002A4D42">
        <w:t>угодливость и ничтожество. Мелкие чувства земные не годны на пути в Беспредельность.</w:t>
      </w:r>
    </w:p>
    <w:p w:rsidR="0040243B" w:rsidRDefault="0040243B" w:rsidP="0040243B"/>
    <w:p w:rsidR="0040243B" w:rsidRDefault="00DF4588" w:rsidP="0040243B">
      <w:r>
        <w:rPr>
          <w:b/>
          <w:lang w:val="en-US"/>
        </w:rPr>
        <w:t>1964</w:t>
      </w:r>
      <w:r>
        <w:rPr>
          <w:b/>
        </w:rPr>
        <w:t xml:space="preserve"> г. </w:t>
      </w:r>
      <w:r w:rsidR="0040243B" w:rsidRPr="0006162C">
        <w:rPr>
          <w:b/>
        </w:rPr>
        <w:t>201.</w:t>
      </w:r>
      <w:r w:rsidR="0040243B" w:rsidRPr="002A4D42">
        <w:t xml:space="preserve"> (128). </w:t>
      </w:r>
      <w:r w:rsidR="0040243B" w:rsidRPr="0006162C">
        <w:rPr>
          <w:b/>
        </w:rPr>
        <w:t>(Март 17).</w:t>
      </w:r>
      <w:r w:rsidR="0040243B" w:rsidRPr="002A4D42">
        <w:t xml:space="preserve"> Друг Мой, осознать цепи материального мира можно, только почувствовав всю их тягость и невозможность, даже их сбросив, освободиться от всех условий плотного мира. Пока в теле, живем в нем, в этом мире, и вынуждены нести на себе его ограничения и особенности. А чувствительность, между тем, возрастает, и обостряются чувства. Удерживать равновесие трудно необычайно, но нужно, ибо как же иначе охранить сознание. Те, кто не удерживается, отпадают и уходят туда, откуда пришли. За примерами ходить далеко не приходится. Сосчитайте ближе. Печаловаться слишком не будем. После придут. Наша забота о том, как бы не подпасть под магнитную власть настоящего. Ведь есть понимание преходимости текущего часа, а изоляции сознания от воздействий его нет. Отрешение от себя заключает в себе еще и способность отрешаться от вибраций среды окружающей. Ее сопротивление свету, горящему в сердце, настолько сильно, что порой угашает свет сердца или, вернее, закрывает его. Но знает пловец, что, хотя и далек берег, он доплывет, и волны, скрывающие его за своими гребнями, все же преградой не станут, чтобы достичь. Пловец доплывет.</w:t>
      </w:r>
    </w:p>
    <w:p w:rsidR="0040243B" w:rsidRDefault="0040243B" w:rsidP="0040243B"/>
    <w:p w:rsidR="0040243B" w:rsidRDefault="00DF4588" w:rsidP="0040243B">
      <w:r>
        <w:rPr>
          <w:b/>
          <w:lang w:val="en-US"/>
        </w:rPr>
        <w:lastRenderedPageBreak/>
        <w:t>1964</w:t>
      </w:r>
      <w:r>
        <w:rPr>
          <w:b/>
        </w:rPr>
        <w:t xml:space="preserve"> г. </w:t>
      </w:r>
      <w:r w:rsidR="0040243B" w:rsidRPr="0006162C">
        <w:rPr>
          <w:b/>
        </w:rPr>
        <w:t>202.</w:t>
      </w:r>
      <w:r w:rsidR="0040243B" w:rsidRPr="002A4D42">
        <w:t xml:space="preserve"> (129). </w:t>
      </w:r>
      <w:r w:rsidR="008A359E" w:rsidRPr="008A359E">
        <w:rPr>
          <w:b/>
        </w:rPr>
        <w:t>(Гуру).</w:t>
      </w:r>
      <w:r w:rsidR="0040243B" w:rsidRPr="002A4D42">
        <w:t xml:space="preserve"> Среди бури хранить равновесие</w:t>
      </w:r>
      <w:r w:rsidR="00D57AEE">
        <w:t xml:space="preserve"> — </w:t>
      </w:r>
      <w:r w:rsidR="0040243B" w:rsidRPr="002A4D42">
        <w:t>это ли не достижение! Если капитан потеряет присутствие духа, погибнет корабль. Плавание по бурному житейскому морю не безопасно. Разные волны встречает корабль, и разные бури бывают. Надо все встретить, и пройти через всё, и гавани далекой достигнуть. К древнему изречению «И это пройдет» добавим: «И через это надо пройти», и надо пройти через все, что дает жизнь, и пройти победителем жизни.</w:t>
      </w:r>
    </w:p>
    <w:p w:rsidR="0040243B" w:rsidRDefault="0040243B" w:rsidP="0006162C">
      <w:pPr>
        <w:pStyle w:val="Quote"/>
      </w:pPr>
      <w:r w:rsidRPr="002A4D42">
        <w:t>Сегодня 17-е, день Гуру.</w:t>
      </w:r>
    </w:p>
    <w:p w:rsidR="0040243B" w:rsidRDefault="0040243B" w:rsidP="0040243B"/>
    <w:p w:rsidR="0040243B" w:rsidRDefault="00DF4588" w:rsidP="0040243B">
      <w:r>
        <w:rPr>
          <w:b/>
          <w:lang w:val="en-US"/>
        </w:rPr>
        <w:t>1964</w:t>
      </w:r>
      <w:r>
        <w:rPr>
          <w:b/>
        </w:rPr>
        <w:t xml:space="preserve"> г. </w:t>
      </w:r>
      <w:r w:rsidR="0040243B" w:rsidRPr="0006162C">
        <w:rPr>
          <w:b/>
        </w:rPr>
        <w:t xml:space="preserve">203. </w:t>
      </w:r>
      <w:r w:rsidR="008A359E" w:rsidRPr="0006162C">
        <w:rPr>
          <w:b/>
        </w:rPr>
        <w:t>(</w:t>
      </w:r>
      <w:r w:rsidR="008A359E" w:rsidRPr="008A359E">
        <w:rPr>
          <w:b/>
        </w:rPr>
        <w:t>М.А.Й.).</w:t>
      </w:r>
      <w:r w:rsidR="0040243B" w:rsidRPr="002A4D42">
        <w:t xml:space="preserve"> Каждая попытка или усилие удержать в сознании Свет и тем удержать контакт с нами хороши тем, что укрепляют нити связи и дают возможность для новых поступлений. Не будем смущаться нагнетением обстоятельств</w:t>
      </w:r>
      <w:r w:rsidR="00D57AEE">
        <w:t xml:space="preserve"> — </w:t>
      </w:r>
      <w:r w:rsidR="0040243B" w:rsidRPr="002A4D42">
        <w:t>они нам послужат только на пользу и дадут новый опыт. А то, что все это трудно, так ведь Сам Владыка Сказал, что трудность</w:t>
      </w:r>
      <w:r w:rsidR="00D57AEE">
        <w:t xml:space="preserve"> — </w:t>
      </w:r>
      <w:r w:rsidR="0040243B" w:rsidRPr="002A4D42">
        <w:t>это возможность, а возможность</w:t>
      </w:r>
      <w:r w:rsidR="00D57AEE">
        <w:t xml:space="preserve"> — </w:t>
      </w:r>
      <w:r w:rsidR="0040243B" w:rsidRPr="002A4D42">
        <w:t>прямой путь к достижению.</w:t>
      </w:r>
    </w:p>
    <w:p w:rsidR="0040243B" w:rsidRDefault="0040243B" w:rsidP="0040243B"/>
    <w:p w:rsidR="0040243B" w:rsidRDefault="00DF4588" w:rsidP="0040243B">
      <w:r>
        <w:rPr>
          <w:b/>
          <w:lang w:val="en-US"/>
        </w:rPr>
        <w:t>1964</w:t>
      </w:r>
      <w:r>
        <w:rPr>
          <w:b/>
        </w:rPr>
        <w:t xml:space="preserve"> г. </w:t>
      </w:r>
      <w:r w:rsidR="0040243B" w:rsidRPr="0006162C">
        <w:rPr>
          <w:b/>
        </w:rPr>
        <w:t>204.</w:t>
      </w:r>
      <w:r w:rsidR="0040243B" w:rsidRPr="002A4D42">
        <w:t xml:space="preserve"> (130). </w:t>
      </w:r>
      <w:r w:rsidR="0040243B" w:rsidRPr="0006162C">
        <w:rPr>
          <w:b/>
        </w:rPr>
        <w:t>(Март 18).</w:t>
      </w:r>
      <w:r w:rsidR="0040243B" w:rsidRPr="002A4D42">
        <w:t xml:space="preserve"> Жизнь показала наглядно, как вещи и предметы непосредственного окружения при особом внимании к ним могут заслонять все, что связано с наинужнейшим. Они могут заслонить и Учителя так, что отдалят Его как бы стеною.</w:t>
      </w:r>
      <w:r w:rsidR="0006162C">
        <w:rPr>
          <w:lang w:val="en-US"/>
        </w:rPr>
        <w:t xml:space="preserve"> </w:t>
      </w:r>
      <w:r w:rsidR="0040243B" w:rsidRPr="002A4D42">
        <w:t>В этом опасность вещей, к которым прикрепляется сознание. Нельзя слишком сильно погружаться в них и привязывать к ним мысли. Но опыт пусть этот послужит предупреждением на будущее время.</w:t>
      </w:r>
    </w:p>
    <w:p w:rsidR="0040243B" w:rsidRDefault="0040243B" w:rsidP="0040243B"/>
    <w:p w:rsidR="0040243B" w:rsidRDefault="00DF4588" w:rsidP="0040243B">
      <w:r>
        <w:rPr>
          <w:b/>
          <w:lang w:val="en-US"/>
        </w:rPr>
        <w:t>1964</w:t>
      </w:r>
      <w:r>
        <w:rPr>
          <w:b/>
        </w:rPr>
        <w:t xml:space="preserve"> г. </w:t>
      </w:r>
      <w:r w:rsidR="0040243B" w:rsidRPr="0006162C">
        <w:rPr>
          <w:b/>
        </w:rPr>
        <w:t>205.</w:t>
      </w:r>
      <w:r w:rsidR="0040243B" w:rsidRPr="002A4D42">
        <w:t xml:space="preserve"> Отметим и то, что при отходе близких порываются нити связующие, и когда отошедший приближается вновь и хочет близости прежней, восстановить утраченное созвучие совсем не так просто, как это кажется. И рады бы дать то, что прежде так легко и так просто давалось, да передать-то не по чему. Оборванные струны как соединить вновь? Надо начинать сызнова оттуда, где начался обрыв. Но помочь все же надо.</w:t>
      </w:r>
    </w:p>
    <w:p w:rsidR="0040243B" w:rsidRDefault="0040243B" w:rsidP="0040243B"/>
    <w:p w:rsidR="0040243B" w:rsidRDefault="00DF4588" w:rsidP="0040243B">
      <w:r>
        <w:rPr>
          <w:b/>
          <w:lang w:val="en-US"/>
        </w:rPr>
        <w:t>1964</w:t>
      </w:r>
      <w:r>
        <w:rPr>
          <w:b/>
        </w:rPr>
        <w:t xml:space="preserve"> г. </w:t>
      </w:r>
      <w:r w:rsidR="0040243B" w:rsidRPr="0006162C">
        <w:rPr>
          <w:b/>
        </w:rPr>
        <w:t>206.</w:t>
      </w:r>
      <w:r w:rsidR="0040243B" w:rsidRPr="002A4D42">
        <w:t xml:space="preserve"> Испытание бездомием закончилось. Начинается новая ступень в усиленном ощущении Близости Нашей.</w:t>
      </w:r>
    </w:p>
    <w:p w:rsidR="0040243B" w:rsidRDefault="0040243B" w:rsidP="0040243B"/>
    <w:p w:rsidR="0040243B" w:rsidRDefault="00DF4588" w:rsidP="0040243B">
      <w:r>
        <w:rPr>
          <w:b/>
          <w:lang w:val="en-US"/>
        </w:rPr>
        <w:t>1964</w:t>
      </w:r>
      <w:r>
        <w:rPr>
          <w:b/>
        </w:rPr>
        <w:t xml:space="preserve"> г. </w:t>
      </w:r>
      <w:r w:rsidR="0040243B" w:rsidRPr="0006162C">
        <w:rPr>
          <w:b/>
        </w:rPr>
        <w:t xml:space="preserve">207. </w:t>
      </w:r>
      <w:r w:rsidR="008A359E" w:rsidRPr="0006162C">
        <w:rPr>
          <w:b/>
        </w:rPr>
        <w:t>(М</w:t>
      </w:r>
      <w:r w:rsidR="008A359E" w:rsidRPr="008A359E">
        <w:rPr>
          <w:b/>
        </w:rPr>
        <w:t>.А.Й.).</w:t>
      </w:r>
      <w:r w:rsidR="0040243B" w:rsidRPr="002A4D42">
        <w:t xml:space="preserve"> В мире земном не бывает света без тени. По тени можно судить о Свете. По теневой стороне жизни и испытаниям, которые Дает Учитель, можно судить о размерах сужденного. И когда тучи проходят, Свет особенно ярок, ибо особенно сильно начинает светить Солнце Жизни. И тогда мы радуемся возможностям еще более тесного сближения.</w:t>
      </w:r>
    </w:p>
    <w:p w:rsidR="0040243B" w:rsidRDefault="0040243B" w:rsidP="0040243B"/>
    <w:p w:rsidR="0040243B" w:rsidRPr="002A4D42" w:rsidRDefault="00DF4588" w:rsidP="0040243B">
      <w:r>
        <w:rPr>
          <w:b/>
          <w:lang w:val="en-US"/>
        </w:rPr>
        <w:t>1964</w:t>
      </w:r>
      <w:r>
        <w:rPr>
          <w:b/>
        </w:rPr>
        <w:t xml:space="preserve"> г. </w:t>
      </w:r>
      <w:r w:rsidR="0040243B" w:rsidRPr="0006162C">
        <w:rPr>
          <w:b/>
        </w:rPr>
        <w:t>208.</w:t>
      </w:r>
      <w:r w:rsidR="0040243B" w:rsidRPr="002A4D42">
        <w:t xml:space="preserve"> (131). </w:t>
      </w:r>
      <w:r w:rsidR="008A359E" w:rsidRPr="008A359E">
        <w:rPr>
          <w:b/>
        </w:rPr>
        <w:t>(Гуру).</w:t>
      </w:r>
      <w:r w:rsidR="0040243B" w:rsidRPr="002A4D42">
        <w:t xml:space="preserve"> Мы радуемся каждому успешно пройденному испытанию. Уловить в глазах портрета радость</w:t>
      </w:r>
      <w:r w:rsidR="00D57AEE">
        <w:t xml:space="preserve"> — </w:t>
      </w:r>
      <w:r w:rsidR="0040243B" w:rsidRPr="002A4D42">
        <w:t>хороший знак. Улавливается глазами сердца. Так, неотступность в движении к цели помогла преодолеть все трудности. И у Нас радость.</w:t>
      </w:r>
    </w:p>
    <w:p w:rsidR="0006162C" w:rsidRDefault="0006162C" w:rsidP="0040243B">
      <w:pPr>
        <w:rPr>
          <w:lang w:val="en-US"/>
        </w:rPr>
      </w:pPr>
    </w:p>
    <w:p w:rsidR="0040243B" w:rsidRDefault="0040243B" w:rsidP="0006162C">
      <w:pPr>
        <w:pStyle w:val="Quote"/>
      </w:pPr>
      <w:r w:rsidRPr="002A4D42">
        <w:t>Со сна уловил три слова на странном языке. Слова вроде мафа, летабат, но это неточно.</w:t>
      </w:r>
    </w:p>
    <w:p w:rsidR="0040243B" w:rsidRDefault="00DF4588" w:rsidP="0040243B">
      <w:r>
        <w:rPr>
          <w:b/>
          <w:lang w:val="en-US"/>
        </w:rPr>
        <w:t>1964</w:t>
      </w:r>
      <w:r>
        <w:rPr>
          <w:b/>
        </w:rPr>
        <w:t xml:space="preserve"> г. </w:t>
      </w:r>
      <w:r w:rsidR="0040243B" w:rsidRPr="0006162C">
        <w:rPr>
          <w:b/>
        </w:rPr>
        <w:t>209.</w:t>
      </w:r>
      <w:r w:rsidR="0040243B" w:rsidRPr="002A4D42">
        <w:t xml:space="preserve"> (132). </w:t>
      </w:r>
      <w:r w:rsidR="0040243B" w:rsidRPr="0006162C">
        <w:rPr>
          <w:b/>
        </w:rPr>
        <w:t>(Март 19).</w:t>
      </w:r>
      <w:r w:rsidR="0040243B" w:rsidRPr="002A4D42">
        <w:t xml:space="preserve"> Каждое соприкасание с людьми вносит изменения в ауру, если не приняты меры защиты. Даже очень Высокие Духи страдали, и тяжко, при близком общении. Оберечься не всегда возможно, так как в общении принимает участие сердце. И если сердце открыто, то обратная реакция неизбежна. Даже при бессознательном обращении со стороны психическая энергия утекает, особенно если раньше ауры часто соприкасались. Вопрос о взаимодействии человеческих аур очень широк и затрагивает сферы видимого и невидимого миров (мира). Лучше всего оборониться Владыкой, ибо Его аура сильнее обычных. Оберегать индивидуальность излучений необходимо, иначе могут растворяться они в чуждых духу эманациях, тем лишая его возможности идти своим собственным путем.</w:t>
      </w:r>
    </w:p>
    <w:p w:rsidR="0040243B" w:rsidRDefault="0040243B" w:rsidP="0040243B"/>
    <w:p w:rsidR="0040243B" w:rsidRDefault="00DF4588" w:rsidP="0040243B">
      <w:r>
        <w:rPr>
          <w:b/>
          <w:lang w:val="en-US"/>
        </w:rPr>
        <w:t>1964</w:t>
      </w:r>
      <w:r>
        <w:rPr>
          <w:b/>
        </w:rPr>
        <w:t xml:space="preserve"> г. </w:t>
      </w:r>
      <w:r w:rsidR="0040243B" w:rsidRPr="0006162C">
        <w:rPr>
          <w:b/>
        </w:rPr>
        <w:t>210.</w:t>
      </w:r>
      <w:r w:rsidR="0040243B" w:rsidRPr="002A4D42">
        <w:t xml:space="preserve"> (133). </w:t>
      </w:r>
      <w:r w:rsidR="008A359E" w:rsidRPr="008A359E">
        <w:rPr>
          <w:b/>
        </w:rPr>
        <w:t>(М.А.Й.).</w:t>
      </w:r>
      <w:r w:rsidR="0040243B" w:rsidRPr="002A4D42">
        <w:t xml:space="preserve"> Слияние сознаний предполагает условие полного отрешения для обращающегося от самонаполнения. Самость, эгоизм, мысли о себе</w:t>
      </w:r>
      <w:r w:rsidR="00D57AEE">
        <w:t xml:space="preserve"> — </w:t>
      </w:r>
      <w:r w:rsidR="0040243B" w:rsidRPr="002A4D42">
        <w:t>преграды, для слияния непреодолимые. Одно исключает другое даже при самых лучших намерениях. При разговорах по телефону на дальних расстояниях люди умеют очень внимательно и напряженно слушать. То же требуется и при Общении. Напряженность сосредоточенности достигается опытом.</w:t>
      </w:r>
    </w:p>
    <w:p w:rsidR="0040243B" w:rsidRDefault="0040243B" w:rsidP="0040243B"/>
    <w:p w:rsidR="0040243B" w:rsidRDefault="00DF4588" w:rsidP="0040243B">
      <w:r>
        <w:rPr>
          <w:b/>
          <w:lang w:val="en-US"/>
        </w:rPr>
        <w:t>1964</w:t>
      </w:r>
      <w:r>
        <w:rPr>
          <w:b/>
        </w:rPr>
        <w:t xml:space="preserve"> г. </w:t>
      </w:r>
      <w:r w:rsidR="0040243B" w:rsidRPr="0006162C">
        <w:rPr>
          <w:b/>
        </w:rPr>
        <w:t>211.</w:t>
      </w:r>
      <w:r w:rsidR="0040243B" w:rsidRPr="002A4D42">
        <w:t xml:space="preserve"> (134). </w:t>
      </w:r>
      <w:r w:rsidR="008A359E" w:rsidRPr="008A359E">
        <w:rPr>
          <w:b/>
        </w:rPr>
        <w:t>(Гуру).</w:t>
      </w:r>
      <w:r w:rsidR="0040243B" w:rsidRPr="002A4D42">
        <w:t xml:space="preserve"> Предположим, что настоящее будет все время полностью захватывать сознание и наполнять его собою. Что же произойдет, когда оно закончится в момент освобождения от тела? Чем же тогда будет жить человек, если, кроме настоящего, земного и плотного, ему ничего не звучало. Все хорошо в свою меру. Земному можно отдавать энергию и мысли, но только не сердце. Сердце должно оставаться свободным для высших притяжений.</w:t>
      </w:r>
    </w:p>
    <w:p w:rsidR="0040243B" w:rsidRDefault="0040243B" w:rsidP="0040243B"/>
    <w:p w:rsidR="0040243B" w:rsidRDefault="00DF4588" w:rsidP="0040243B">
      <w:r>
        <w:rPr>
          <w:b/>
          <w:lang w:val="en-US"/>
        </w:rPr>
        <w:t>1964</w:t>
      </w:r>
      <w:r>
        <w:rPr>
          <w:b/>
        </w:rPr>
        <w:t xml:space="preserve"> г. </w:t>
      </w:r>
      <w:r w:rsidR="0040243B" w:rsidRPr="0006162C">
        <w:rPr>
          <w:b/>
        </w:rPr>
        <w:t>212.</w:t>
      </w:r>
      <w:r w:rsidR="0040243B" w:rsidRPr="002A4D42">
        <w:t xml:space="preserve"> (135). </w:t>
      </w:r>
      <w:r w:rsidR="0040243B" w:rsidRPr="0006162C">
        <w:rPr>
          <w:b/>
        </w:rPr>
        <w:t>(Март 20).</w:t>
      </w:r>
      <w:r w:rsidR="0040243B" w:rsidRPr="002A4D42">
        <w:t xml:space="preserve"> Сегодня Скажу два слова: терпение и упорядочение. Терпение уявляется в том, чтобы ко всему происходящему в течение дня относиться, не позволяя недовольству, беспокойствам и огорчениям слишком влиять на сознание и омрачать его до такой степени, что нарушается равновесие. Упорядочение касается уклада всей жизни, и особенно мыслей. Обычный распорядок дня, установленный годами, остается неизменным. Его ритм не может зависеть от случайностей внешних условий, которые сегодня есть, а завтра сменяются другими. Ничто внешнее, привходящее, не должно отражаться на том, что остается неизменным даже после смерти физического тела. Тело уйдет, а ритм связи с Ведущим останется прежним, останется и обращение, и Общение, и Близость. Разве что только усилятся они в своей напряженности и видимости. Земные условия уйдут, а пластичность </w:t>
      </w:r>
      <w:r w:rsidR="0040243B" w:rsidRPr="002A4D42">
        <w:lastRenderedPageBreak/>
        <w:t>тонких позволит осуществиться мысленным построениям и сделаться им реальностью, для сознания столь же явной, сколь явно сейчас плотное окружение. Там, где все движется мыслью, господствует мысль и творит действительность Тонкого Мира.</w:t>
      </w:r>
    </w:p>
    <w:p w:rsidR="0040243B" w:rsidRDefault="0040243B" w:rsidP="0040243B"/>
    <w:p w:rsidR="0040243B" w:rsidRDefault="00DF4588" w:rsidP="0040243B">
      <w:r>
        <w:rPr>
          <w:b/>
          <w:lang w:val="en-US"/>
        </w:rPr>
        <w:t>1964</w:t>
      </w:r>
      <w:r>
        <w:rPr>
          <w:b/>
        </w:rPr>
        <w:t xml:space="preserve"> г. </w:t>
      </w:r>
      <w:r w:rsidR="0040243B" w:rsidRPr="0006162C">
        <w:rPr>
          <w:b/>
        </w:rPr>
        <w:t>213.</w:t>
      </w:r>
      <w:r w:rsidR="0040243B" w:rsidRPr="002A4D42">
        <w:t xml:space="preserve"> (136). </w:t>
      </w:r>
      <w:r w:rsidR="008A359E" w:rsidRPr="008A359E">
        <w:rPr>
          <w:b/>
        </w:rPr>
        <w:t>(М.А.Й.).</w:t>
      </w:r>
      <w:r w:rsidR="0040243B" w:rsidRPr="002A4D42">
        <w:t xml:space="preserve"> В сущности говоря, вся земная жизнь есть не что иное, как подготовка к надземному пребыванию. Когда это не понимается, то земное существование теряет свой смысл и жизнь становится лишенной цели и значения. Ведь не для того же живет на Земле человек, чтобы исчезнуть бесследно, и в мире, где не кончается ничего, но все продолжается в будущее, прекратить цепь причин и цепь следствий так, как будто бы ничего и не было. Трудно представить себе что-либо нелепее этого положения. Основная аксиома материалистической науки гласит: ничто в природе не исчезает и не рождается вновь, но переходит из одного состояния в другое. Эта аксиома принимается, пока речь идет о явлениях материального порядка. На явления духовного порядка она почему-то не распространяется. Но когда поймут, что даже мысль материальна и что вне материи во всех ее видах и степенях утонченности ничего не существует, то и эту основную аксиому приложат тогда ко всем явлениям жизни. Все дело в расширении сознания и в том, чтобы раздвинуть пределы уявления и понимания материи в</w:t>
      </w:r>
      <w:r w:rsidR="00655A0D">
        <w:rPr>
          <w:lang w:val="en-US"/>
        </w:rPr>
        <w:t xml:space="preserve"> </w:t>
      </w:r>
      <w:r w:rsidR="0040243B" w:rsidRPr="002A4D42">
        <w:t>Беспредельность. Уже понимают, что свет материален, равно как и звук. Младенческий материализм ныне является уже символом невежества, ибо наука шагнула далеко за пределы видимого мира. Электроны, нейтроны, протоны, фотоны и так далее и далее еще не предел, а лишь новые ступени понимания материи, выше которых существуют другие, еще более тонкие и еще менее доступные современной аппаратуре. В Беспредельности предела состояний различных видов материи достичь не так просто, как это кажется уму закостенелого материалиста.</w:t>
      </w:r>
    </w:p>
    <w:p w:rsidR="0040243B" w:rsidRDefault="0040243B" w:rsidP="0040243B"/>
    <w:p w:rsidR="0040243B" w:rsidRDefault="00DF4588" w:rsidP="0040243B">
      <w:r>
        <w:rPr>
          <w:b/>
          <w:lang w:val="en-US"/>
        </w:rPr>
        <w:t>1964</w:t>
      </w:r>
      <w:r>
        <w:rPr>
          <w:b/>
        </w:rPr>
        <w:t xml:space="preserve"> г. </w:t>
      </w:r>
      <w:r w:rsidR="0040243B" w:rsidRPr="0006162C">
        <w:rPr>
          <w:b/>
        </w:rPr>
        <w:t xml:space="preserve">214. </w:t>
      </w:r>
      <w:r w:rsidR="008A359E" w:rsidRPr="0006162C">
        <w:rPr>
          <w:b/>
        </w:rPr>
        <w:t>(</w:t>
      </w:r>
      <w:r w:rsidR="008A359E" w:rsidRPr="008A359E">
        <w:rPr>
          <w:b/>
        </w:rPr>
        <w:t>Гуру).</w:t>
      </w:r>
      <w:r w:rsidR="0040243B" w:rsidRPr="002A4D42">
        <w:t xml:space="preserve"> Если мы постоянно и остро будем реагировать на все явления жизни, нас лично затрагивающие, то на самое главное времени у нас уже не останется. Поэтому, встречая вибрации окружающей среды плотного мира, можно явления ее в одно ухо впускать, а в другое выпускать, не позволяя им воздействовать на внутренние слои излучений собственной ауры. Этот иммунитет от волн внешнего мира необходимо приобрести во что бы то ни стало. В противном случае волны внешних воздействий затопят сознание и дух утеряет свою индивидуализированную evolving selective capacity</w:t>
      </w:r>
      <w:r w:rsidR="00B27D99">
        <w:rPr>
          <w:rStyle w:val="FootnoteReference"/>
        </w:rPr>
        <w:footnoteReference w:id="13"/>
      </w:r>
      <w:r w:rsidR="0040243B" w:rsidRPr="002A4D42">
        <w:t>, то есть станет одним из толпы, обывателем, сознание которого утонуло в обыденности и обычности и выше видимости и очевидности подняться уже не может. Другими словами, это будет означать смерть духа.</w:t>
      </w:r>
    </w:p>
    <w:p w:rsidR="0040243B" w:rsidRDefault="0040243B" w:rsidP="0040243B"/>
    <w:p w:rsidR="0040243B" w:rsidRDefault="00DF4588" w:rsidP="0040243B">
      <w:r>
        <w:rPr>
          <w:b/>
          <w:lang w:val="en-US"/>
        </w:rPr>
        <w:lastRenderedPageBreak/>
        <w:t>1964</w:t>
      </w:r>
      <w:r>
        <w:rPr>
          <w:b/>
        </w:rPr>
        <w:t xml:space="preserve"> г. </w:t>
      </w:r>
      <w:r w:rsidR="0040243B" w:rsidRPr="0006162C">
        <w:rPr>
          <w:b/>
        </w:rPr>
        <w:t>215. (Март 21).</w:t>
      </w:r>
      <w:r w:rsidR="0040243B" w:rsidRPr="002A4D42">
        <w:t xml:space="preserve"> Вот имеете новый пример того, как коротка память людская и как могут люди отношение свое менять на совершенно противоположное, забывая, что недавно поносили тех, кого сейчас возвышают, или наоборот. Так уж сложилось мышление таких незадачливых путников Земли, что не могут идти, не петляя. Удивляться не будем, но будем знать, что на настроения таких людей, ни на слова их, ни на обещания полагаться нельзя и нельзя забывать, что очередное настроение сменится своей противоположностью. Осуждать не будем, но знать необходимо, чтобы вновь уже не попасться на приманку безответственных слов, понимая их настоящую цену. Можно с уверенностью сказать, что если бы последовать тому, что сейчас говорится, то произойдет повторение прошлого в новых вариациях, ибо астрал не может быть постоянным в своих выявлениях. Под влиянием меняющихся состояний астрала сближаются и расходятся человечки, но не уподобимся им, не знающим сегодня, кого они будут любить и возвышать завтра, чтобы послезавтра унизить их вновь.</w:t>
      </w:r>
    </w:p>
    <w:p w:rsidR="0040243B" w:rsidRDefault="0040243B" w:rsidP="0040243B"/>
    <w:p w:rsidR="0040243B" w:rsidRDefault="00DF4588" w:rsidP="0040243B">
      <w:r>
        <w:rPr>
          <w:b/>
          <w:lang w:val="en-US"/>
        </w:rPr>
        <w:t>1964</w:t>
      </w:r>
      <w:r>
        <w:rPr>
          <w:b/>
        </w:rPr>
        <w:t xml:space="preserve"> г. </w:t>
      </w:r>
      <w:r w:rsidR="0040243B" w:rsidRPr="0006162C">
        <w:rPr>
          <w:b/>
        </w:rPr>
        <w:t xml:space="preserve">216. </w:t>
      </w:r>
      <w:r w:rsidR="008A359E" w:rsidRPr="0006162C">
        <w:rPr>
          <w:b/>
        </w:rPr>
        <w:t>(М</w:t>
      </w:r>
      <w:r w:rsidR="008A359E" w:rsidRPr="008A359E">
        <w:rPr>
          <w:b/>
        </w:rPr>
        <w:t>.А.Й.).</w:t>
      </w:r>
      <w:r w:rsidR="0040243B" w:rsidRPr="002A4D42">
        <w:t xml:space="preserve"> Надо не только не осудить того, кто после отхода приближается вновь, но и не отвергнуть и даже, более того, дать по сознанию. Формула «Приходящего ко Мне не Изгоню вон» распространяется и на таких возвращенцев. Но начинать им придется не с точки прерванного пути, а оттуда, куда отнесло их шатание. Вновь проходимый отрезок пути много труднее, ибо как же догонять тех, кто за это время успел уйти далеко.</w:t>
      </w:r>
    </w:p>
    <w:p w:rsidR="0040243B" w:rsidRDefault="0040243B" w:rsidP="0040243B"/>
    <w:p w:rsidR="0040243B" w:rsidRDefault="00DF4588" w:rsidP="0040243B">
      <w:r>
        <w:rPr>
          <w:b/>
          <w:lang w:val="en-US"/>
        </w:rPr>
        <w:t>1964</w:t>
      </w:r>
      <w:r>
        <w:rPr>
          <w:b/>
        </w:rPr>
        <w:t xml:space="preserve"> г. </w:t>
      </w:r>
      <w:r w:rsidR="0040243B" w:rsidRPr="0006162C">
        <w:rPr>
          <w:b/>
        </w:rPr>
        <w:t>217.</w:t>
      </w:r>
      <w:r w:rsidR="0040243B" w:rsidRPr="002A4D42">
        <w:t xml:space="preserve"> (137). </w:t>
      </w:r>
      <w:r w:rsidR="008A359E" w:rsidRPr="008A359E">
        <w:rPr>
          <w:b/>
        </w:rPr>
        <w:t>(Гуру).</w:t>
      </w:r>
      <w:r w:rsidR="0040243B" w:rsidRPr="002A4D42">
        <w:t xml:space="preserve"> Чувство смирения следует понимать как относящееся к обузданию астрала. Воля восставшего духа нашла в себе силу смирить эту буйную, неуемную оболочку. Это и будет истинным смирением, ибо обычно под ним подразумевается нечто совершенно другое.</w:t>
      </w:r>
    </w:p>
    <w:p w:rsidR="0040243B" w:rsidRDefault="0040243B" w:rsidP="0040243B"/>
    <w:p w:rsidR="0040243B" w:rsidRDefault="00DF4588" w:rsidP="0040243B">
      <w:r>
        <w:rPr>
          <w:b/>
          <w:lang w:val="en-US"/>
        </w:rPr>
        <w:t>1964</w:t>
      </w:r>
      <w:r>
        <w:rPr>
          <w:b/>
        </w:rPr>
        <w:t xml:space="preserve"> г. </w:t>
      </w:r>
      <w:r w:rsidR="0040243B" w:rsidRPr="0006162C">
        <w:rPr>
          <w:b/>
        </w:rPr>
        <w:t>218.</w:t>
      </w:r>
      <w:r w:rsidR="0040243B" w:rsidRPr="002A4D42">
        <w:t xml:space="preserve"> (138). </w:t>
      </w:r>
      <w:r w:rsidR="0040243B" w:rsidRPr="0006162C">
        <w:rPr>
          <w:b/>
        </w:rPr>
        <w:t>(Март 22).</w:t>
      </w:r>
      <w:r w:rsidR="0040243B" w:rsidRPr="002A4D42">
        <w:t xml:space="preserve"> Мысль, облеченная в форму, становится мыслеобразом и пульсирует энергией породившего ее сознания. Порождение таких мыслей-причин во власти человека. Но как только причина оформлена и закончена, становится она следствием, уже не подвластным породившей ее воле, ибо что же может уничтожить мысль. А мысли живут, воздействуя и на своего породителя, и на окружающих людей, животных, растения и всю природу невидимого и видимого мира. Мыслеобраз, выпущенный с конвейера сознания, начинает свое независимое самодовлеющее существование. Много людей являются жертвами своих неудачных мыслей. На примерах психических неуравновесий видите крайности этого воздействия мысленных форм на сознание. Уничтожить мысль нельзя, но подавить ее силу мыслью, более сильной и упорной, возможно. Власть мыслей, кристаллизованных длительными привычками, настолько сильна, что освободиться от них многие находят совершенно невозможным. Мы Полагаем, что для растущей </w:t>
      </w:r>
      <w:r w:rsidR="0040243B" w:rsidRPr="002A4D42">
        <w:lastRenderedPageBreak/>
        <w:t>психической энергии невозможного нет, ибо именно ростом этой энергии обуславливается и растущая сила вновь создаваемых мыслеобразов, которые оказываются сильнее прежних, порожденных энергией более слабого потенциала. Победителем называем того, чья огненная мощь все время растет, преодолевая упорно и постоянно свои собственные порождения прошлого. Осознание этого дает ощущение силы и уверенности в победе. Победитель сужденный знает, что, несмотря ни на что, в конечном итоге он победит. Называем победителем того, кто не побеждаем своими порождениями.</w:t>
      </w:r>
    </w:p>
    <w:p w:rsidR="0040243B" w:rsidRDefault="0040243B" w:rsidP="0040243B"/>
    <w:p w:rsidR="0040243B" w:rsidRDefault="00DF4588" w:rsidP="0040243B">
      <w:r>
        <w:rPr>
          <w:b/>
          <w:lang w:val="en-US"/>
        </w:rPr>
        <w:t>1964</w:t>
      </w:r>
      <w:r>
        <w:rPr>
          <w:b/>
        </w:rPr>
        <w:t xml:space="preserve"> г. </w:t>
      </w:r>
      <w:r w:rsidR="0040243B" w:rsidRPr="0006162C">
        <w:rPr>
          <w:b/>
        </w:rPr>
        <w:t xml:space="preserve">219. </w:t>
      </w:r>
      <w:r w:rsidR="008A359E" w:rsidRPr="0006162C">
        <w:rPr>
          <w:b/>
        </w:rPr>
        <w:t>(М</w:t>
      </w:r>
      <w:r w:rsidR="008A359E" w:rsidRPr="008A359E">
        <w:rPr>
          <w:b/>
        </w:rPr>
        <w:t>.А.Й.).</w:t>
      </w:r>
      <w:r w:rsidR="0040243B" w:rsidRPr="002A4D42">
        <w:t xml:space="preserve"> Уже говорилось о том, что одни и те же поступки, совершаемые разными людьми или даже одним и тем же человеком, судимы по-разному. Один совершает поступок по слабости, против своей воли и невозможности бороться против него и победить; другой</w:t>
      </w:r>
      <w:r w:rsidR="00D57AEE">
        <w:t xml:space="preserve"> — </w:t>
      </w:r>
      <w:r w:rsidR="0040243B" w:rsidRPr="002A4D42">
        <w:t>потому, что его эго разрешает себе, с соизволения воли, зная, что совершение его всецело зависит от него. Так одни и те же вещи совершаются в рабстве или в свободе. Двое могут стоять на одной и той же ступени лестницы жизни: один</w:t>
      </w:r>
      <w:r w:rsidR="00D57AEE">
        <w:t xml:space="preserve"> — </w:t>
      </w:r>
      <w:r w:rsidR="0040243B" w:rsidRPr="002A4D42">
        <w:t>поднимаясь по ней, другой</w:t>
      </w:r>
      <w:r w:rsidR="00D57AEE">
        <w:t xml:space="preserve"> — </w:t>
      </w:r>
      <w:r w:rsidR="0040243B" w:rsidRPr="002A4D42">
        <w:t>опускаясь. Видимость не говорит ничего. Значение вещей, совершаемых человеком, определяется не этими вещами, но состоянием его духа. По нему и судим человек. И при этом судья</w:t>
      </w:r>
      <w:r w:rsidR="00D57AEE">
        <w:t xml:space="preserve"> — </w:t>
      </w:r>
      <w:r w:rsidR="0040243B" w:rsidRPr="002A4D42">
        <w:t>это он сам, ибо каждый имеет в себе судию.</w:t>
      </w:r>
    </w:p>
    <w:p w:rsidR="0040243B" w:rsidRDefault="0040243B" w:rsidP="0040243B"/>
    <w:p w:rsidR="0040243B" w:rsidRDefault="00DF4588" w:rsidP="0040243B">
      <w:r>
        <w:rPr>
          <w:b/>
          <w:lang w:val="en-US"/>
        </w:rPr>
        <w:t>1964</w:t>
      </w:r>
      <w:r>
        <w:rPr>
          <w:b/>
        </w:rPr>
        <w:t xml:space="preserve"> г. </w:t>
      </w:r>
      <w:r w:rsidR="0040243B" w:rsidRPr="0006162C">
        <w:rPr>
          <w:b/>
        </w:rPr>
        <w:t xml:space="preserve">220. </w:t>
      </w:r>
      <w:r w:rsidR="008A359E" w:rsidRPr="0006162C">
        <w:rPr>
          <w:b/>
        </w:rPr>
        <w:t>(Гуру</w:t>
      </w:r>
      <w:r w:rsidR="008A359E" w:rsidRPr="008A359E">
        <w:rPr>
          <w:b/>
        </w:rPr>
        <w:t>).</w:t>
      </w:r>
      <w:r w:rsidR="0040243B" w:rsidRPr="002A4D42">
        <w:t xml:space="preserve"> Ощущение легкости при совершаемых поступках происходит от сознания власти своей над ними. Это предвестники грядущих побед. Раньше, когда эти поступки владели сознанием, этого ощущения быть не могло. Но вот состоялось преодоление, которое сопровождается ощущением легкости, радости и сознания силы. Это победа.</w:t>
      </w:r>
    </w:p>
    <w:p w:rsidR="0040243B" w:rsidRDefault="0040243B" w:rsidP="0040243B"/>
    <w:p w:rsidR="0040243B" w:rsidRDefault="00DF4588" w:rsidP="0040243B">
      <w:r>
        <w:rPr>
          <w:b/>
          <w:lang w:val="en-US"/>
        </w:rPr>
        <w:t>1964</w:t>
      </w:r>
      <w:r>
        <w:rPr>
          <w:b/>
        </w:rPr>
        <w:t xml:space="preserve"> г. </w:t>
      </w:r>
      <w:r w:rsidR="0040243B" w:rsidRPr="0006162C">
        <w:rPr>
          <w:b/>
        </w:rPr>
        <w:t>221.</w:t>
      </w:r>
      <w:r w:rsidR="0040243B" w:rsidRPr="002A4D42">
        <w:t xml:space="preserve"> (139). </w:t>
      </w:r>
      <w:r w:rsidR="0040243B" w:rsidRPr="0006162C">
        <w:rPr>
          <w:b/>
        </w:rPr>
        <w:t>(Март 23).</w:t>
      </w:r>
      <w:r w:rsidR="0040243B" w:rsidRPr="002A4D42">
        <w:t xml:space="preserve"> Йоги-отшельники знают, какую власть имеет непосредственное окружение на человека. И, зная, удалялись они в неприступные горы, где в пещерах отделяли они себя от воздействия обычных условий. Чтобы их избежать, недостаточно одного только умения сосредоточиваться на самом высоком, так как воздействие идет через воздух, которым дышат, через эманации, которыми пропитаны стены домов и все вещи и даже вода и пища, через самую атмосферу, насыщенную мыслями, чувствами и эмоциями окружающих. Каждое соприкосновение оставляет след на ауре и в той или иной степени производит разрядку накапливаемой психической энергии. Плотно дыхание людей и заражено часто империлом и прочими производными тьмы. Всем, что от тьмы, пользуются темные, чтобы в свою очередь усилить это воздействие. Тьма внешняя, о которой Говорил Учитель, особенно сгущена в местах скопления людей. Вот почему в некоторых случаях уединение и изолированность абсолютно необходимы. Но иногда Учитель Ставит в такое положение, когда </w:t>
      </w:r>
      <w:r w:rsidR="0040243B" w:rsidRPr="002A4D42">
        <w:lastRenderedPageBreak/>
        <w:t>внешнему окружению приходится противопоставлять силу духа, нейтрализуя ею атмосферу среды или даже целой местности или страны. Это, конечно, по плечу только Духам Высоким. Но и малый ученик в какой-то степени порой выполняет схожие функции. Целую округу может благодетельствовать светоносная мысль. О градостоянии и хотя бы одном праведнике легенда полна глубокого значения. Надо лишь понимать, что человек</w:t>
      </w:r>
      <w:r w:rsidR="00D57AEE">
        <w:t xml:space="preserve"> — </w:t>
      </w:r>
      <w:r w:rsidR="0040243B" w:rsidRPr="002A4D42">
        <w:t>это мощная батарея тончайших и сильных энергий, взаимодействующих со всем окружающим. Когда это взаимодействие или сотрудничество становится сознательным, огненная энергия получает мощный толчок к своему развитию и росту. Власть, которая дана человеку над «всякою плотью», не красивая метафора, но огненная действительность мощи человеческого микрокосма.</w:t>
      </w:r>
    </w:p>
    <w:p w:rsidR="0040243B" w:rsidRDefault="0040243B" w:rsidP="0040243B"/>
    <w:p w:rsidR="0040243B" w:rsidRDefault="00DF4588" w:rsidP="0040243B">
      <w:r>
        <w:rPr>
          <w:b/>
          <w:lang w:val="en-US"/>
        </w:rPr>
        <w:t>1964</w:t>
      </w:r>
      <w:r>
        <w:rPr>
          <w:b/>
        </w:rPr>
        <w:t xml:space="preserve"> г. </w:t>
      </w:r>
      <w:r w:rsidR="0040243B" w:rsidRPr="0006162C">
        <w:rPr>
          <w:b/>
        </w:rPr>
        <w:t>222.</w:t>
      </w:r>
      <w:r w:rsidR="0040243B" w:rsidRPr="002A4D42">
        <w:t xml:space="preserve"> (140). </w:t>
      </w:r>
      <w:r w:rsidR="008A359E" w:rsidRPr="008A359E">
        <w:rPr>
          <w:b/>
        </w:rPr>
        <w:t>(М.А.Й.).</w:t>
      </w:r>
      <w:r w:rsidR="0040243B" w:rsidRPr="002A4D42">
        <w:t xml:space="preserve"> Да, да, да! Если вода долбит камень, то тем более мысль, постоянная и упорная, добьется желаемой цели. Только бы лишь не отступить, не потерять уверенность в возможности достижения и не преутомиться в делании. Для этого и устанавливается ритм, который, подобно мощному потоку, несет сознание к намеченному. Слабость всего временного в том, что оно преходяще и рано или поздно, но кончается всегда, в то время как дух вневременен, и те устремления, которые прочно укореняются в нем, двигают его вперед поверх временности преходящих явлений. В этом превосходство духа над преходимостью плотных условий.</w:t>
      </w:r>
    </w:p>
    <w:p w:rsidR="0040243B" w:rsidRDefault="0040243B" w:rsidP="0040243B"/>
    <w:p w:rsidR="0040243B" w:rsidRDefault="00DF4588" w:rsidP="0040243B">
      <w:r>
        <w:rPr>
          <w:b/>
          <w:lang w:val="en-US"/>
        </w:rPr>
        <w:t>1964</w:t>
      </w:r>
      <w:r>
        <w:rPr>
          <w:b/>
        </w:rPr>
        <w:t xml:space="preserve"> г. </w:t>
      </w:r>
      <w:r w:rsidR="0040243B" w:rsidRPr="0006162C">
        <w:rPr>
          <w:b/>
        </w:rPr>
        <w:t xml:space="preserve">223. </w:t>
      </w:r>
      <w:r w:rsidR="008A359E" w:rsidRPr="0006162C">
        <w:rPr>
          <w:b/>
        </w:rPr>
        <w:t>(Гуру</w:t>
      </w:r>
      <w:r w:rsidR="008A359E" w:rsidRPr="008A359E">
        <w:rPr>
          <w:b/>
        </w:rPr>
        <w:t>).</w:t>
      </w:r>
      <w:r w:rsidR="0040243B" w:rsidRPr="002A4D42">
        <w:t xml:space="preserve"> Разберем сложность создавшегося положения. Она в том, что внешние обстоятельства потребовали очень большого напряжения физических сил и захватили целиком сознание. Решение заключается в понимании, что все это лишь очередное нагнетение земной суеты, допущенной Учителем для ее полного преодоления. Томление духа необходимо, необходимо для того, чтобы в конце концов сказать вместе с Великим Позвавшим, что всё это, всё</w:t>
      </w:r>
      <w:r w:rsidR="00D57AEE">
        <w:t xml:space="preserve"> — </w:t>
      </w:r>
      <w:r w:rsidR="0040243B" w:rsidRPr="002A4D42">
        <w:t>суета.</w:t>
      </w:r>
    </w:p>
    <w:p w:rsidR="0040243B" w:rsidRDefault="0040243B" w:rsidP="0040243B"/>
    <w:p w:rsidR="0040243B" w:rsidRDefault="00DF4588" w:rsidP="0040243B">
      <w:r>
        <w:rPr>
          <w:b/>
          <w:lang w:val="en-US"/>
        </w:rPr>
        <w:t>1964</w:t>
      </w:r>
      <w:r>
        <w:rPr>
          <w:b/>
        </w:rPr>
        <w:t xml:space="preserve"> г. </w:t>
      </w:r>
      <w:r w:rsidR="0040243B" w:rsidRPr="0006162C">
        <w:rPr>
          <w:b/>
        </w:rPr>
        <w:t>224.</w:t>
      </w:r>
      <w:r w:rsidR="0040243B" w:rsidRPr="002A4D42">
        <w:t xml:space="preserve"> (141). </w:t>
      </w:r>
      <w:r w:rsidR="0040243B" w:rsidRPr="0006162C">
        <w:rPr>
          <w:b/>
        </w:rPr>
        <w:t>(Март 24).</w:t>
      </w:r>
      <w:r w:rsidR="0040243B" w:rsidRPr="002A4D42">
        <w:t xml:space="preserve"> Люди надеются на чудо, а чудес нет. Есть Закон причин и следствий. Им определяется течение планетной жизни. Когда Говорим, что Знаем, Имеем в виду знание причин, которые должны породить соответствующие им следствия. Никто не может изменить следствие, если Колесо причинности приведено в действие и кармические Законы вступили в силу. Когда Говорим о сужденном будущем, Знаем причины и условия, долженствующие выявить его утверждение. Мало сказать «Знаем», не только Знаем, но и Видим. Пространственные зерна будущих следствий покоятся в великом Космическом Вместилище Сущего и, будучи захоронены там, зреют к сужденному сроку. Зерно-причина родит результат-следствие. Действие Закона неодолимо. Зная Законы причинности, Мы Совершаем в должное время посевы Космических Зерен и к сроку ожидаем всходов, созвучных </w:t>
      </w:r>
      <w:r w:rsidR="0040243B" w:rsidRPr="002A4D42">
        <w:lastRenderedPageBreak/>
        <w:t>заложенным причинам. Две тысячи лет тому назад совершился Великий Посев: Майтрейя и Великий Приход</w:t>
      </w:r>
      <w:r w:rsidR="00D57AEE">
        <w:t xml:space="preserve"> — </w:t>
      </w:r>
      <w:r w:rsidR="0040243B" w:rsidRPr="002A4D42">
        <w:t>следствие. Посев приурочивается к Звездному Циклу, и следствие</w:t>
      </w:r>
      <w:r w:rsidR="00D57AEE">
        <w:t xml:space="preserve"> — </w:t>
      </w:r>
      <w:r w:rsidR="0040243B" w:rsidRPr="002A4D42">
        <w:t>тоже. Сочетание Посева и Жатвы с энергиями пространственных Лучей Дальних Миров вводит построения Наши в рамки непреложности. Когда Произносим: «Да будет так», Приводим в действие силу Великого Закона. Для Нас всё</w:t>
      </w:r>
      <w:r w:rsidR="00D57AEE">
        <w:t xml:space="preserve"> — </w:t>
      </w:r>
      <w:r w:rsidR="0040243B" w:rsidRPr="002A4D42">
        <w:t>только лишь следствие. Потому Утверждаю будущее как непреложность и в День Годового Праздника Говорю: Сужденному быть надлежит. Заповеданное будущее непреложно наступит, когда исполнится срок. Так Говорю, так Утверждаю в День Великого Праздника Света.</w:t>
      </w:r>
    </w:p>
    <w:p w:rsidR="0040243B" w:rsidRDefault="0040243B" w:rsidP="0040243B"/>
    <w:p w:rsidR="0040243B" w:rsidRDefault="00DF4588" w:rsidP="0040243B">
      <w:r>
        <w:rPr>
          <w:b/>
          <w:lang w:val="en-US"/>
        </w:rPr>
        <w:t>1964</w:t>
      </w:r>
      <w:r>
        <w:rPr>
          <w:b/>
        </w:rPr>
        <w:t xml:space="preserve"> г. </w:t>
      </w:r>
      <w:r w:rsidR="0040243B" w:rsidRPr="0006162C">
        <w:rPr>
          <w:b/>
        </w:rPr>
        <w:t>225.</w:t>
      </w:r>
      <w:r w:rsidR="0040243B" w:rsidRPr="002A4D42">
        <w:t xml:space="preserve"> (142). </w:t>
      </w:r>
      <w:r w:rsidR="008A359E" w:rsidRPr="008A359E">
        <w:rPr>
          <w:b/>
        </w:rPr>
        <w:t>(М.А.Й.).</w:t>
      </w:r>
      <w:r w:rsidR="0040243B" w:rsidRPr="002A4D42">
        <w:t xml:space="preserve"> Напряжение Сил Света в Дни особого значения достигает своего апогея, чтобы насытить энергиями его весь цикл наступающего года. В это время очень важно сознательно присоединиться к Иерархии и войти в орбиту ее активности. Это даст направление сознанию на весь текущий год и позволит его провести в соответствии с выполнением Великого Плана. Эволюция планеты идет в зависимости от течения циклов, великих и малых, и знание сроков позволяет Водителю Планеты распределить силы Иерархии соответственно. Так же и каждый из вас получает импульс, созвучный зову момента, чтобы внести свою долю в Чашу Общего Блага. Годовой Праздник отметим пониманием значения его для жизни планеты и эволюционного продвижения ее в будущее.</w:t>
      </w:r>
    </w:p>
    <w:p w:rsidR="0040243B" w:rsidRDefault="0040243B" w:rsidP="0040243B"/>
    <w:p w:rsidR="0040243B" w:rsidRDefault="00DF4588" w:rsidP="0040243B">
      <w:pPr>
        <w:rPr>
          <w:lang w:val="en-US"/>
        </w:rPr>
      </w:pPr>
      <w:r>
        <w:rPr>
          <w:b/>
          <w:lang w:val="en-US"/>
        </w:rPr>
        <w:t>1964</w:t>
      </w:r>
      <w:r>
        <w:rPr>
          <w:b/>
        </w:rPr>
        <w:t xml:space="preserve"> г. </w:t>
      </w:r>
      <w:r w:rsidR="0040243B" w:rsidRPr="0006162C">
        <w:rPr>
          <w:b/>
        </w:rPr>
        <w:t>226.</w:t>
      </w:r>
      <w:r w:rsidR="0040243B" w:rsidRPr="002A4D42">
        <w:t xml:space="preserve"> (143). </w:t>
      </w:r>
      <w:r w:rsidR="008A359E" w:rsidRPr="008A359E">
        <w:rPr>
          <w:b/>
        </w:rPr>
        <w:t>(Гуру).</w:t>
      </w:r>
      <w:r w:rsidR="0040243B" w:rsidRPr="002A4D42">
        <w:t xml:space="preserve"> Будем считать этот Праздник Днем единения всех сил Света, единения всех, кто идет против тьмы. Когда сознания всех обращаются к Фокусу Света, Его Лучи озаряют каждого обращающегося, и планетная сеть Света усиливается в своей мощи. Происходит очищение пространства от тьмы, и Свет-победитель утверждает силу свою на всем пространстве планеты в сердцах, обратившихся к Свету.</w:t>
      </w:r>
    </w:p>
    <w:p w:rsidR="0040243B" w:rsidRPr="0006162C" w:rsidRDefault="0040243B" w:rsidP="0040243B">
      <w:pPr>
        <w:rPr>
          <w:lang w:val="en-US"/>
        </w:rPr>
      </w:pPr>
    </w:p>
    <w:p w:rsidR="0040243B" w:rsidRDefault="0040243B" w:rsidP="0006162C">
      <w:pPr>
        <w:pStyle w:val="Quote"/>
      </w:pPr>
      <w:r w:rsidRPr="002A4D42">
        <w:t>Вчера Праздник ознаменовался тем, что у соседей радио не давало покоя в течение 8 часов, а сегодня началось с утра, что для больной Нины прямо убийственно.</w:t>
      </w:r>
    </w:p>
    <w:p w:rsidR="0040243B" w:rsidRDefault="00DF4588" w:rsidP="0040243B">
      <w:r>
        <w:rPr>
          <w:b/>
          <w:lang w:val="en-US"/>
        </w:rPr>
        <w:t>1964</w:t>
      </w:r>
      <w:r>
        <w:rPr>
          <w:b/>
        </w:rPr>
        <w:t xml:space="preserve"> г. </w:t>
      </w:r>
      <w:r w:rsidR="0040243B" w:rsidRPr="0006162C">
        <w:rPr>
          <w:b/>
        </w:rPr>
        <w:t>227. (Март 25).</w:t>
      </w:r>
      <w:r w:rsidR="0040243B" w:rsidRPr="002A4D42">
        <w:t xml:space="preserve"> Остается одно: применение психической энергии</w:t>
      </w:r>
      <w:r w:rsidR="00D57AEE">
        <w:t xml:space="preserve"> — </w:t>
      </w:r>
      <w:r w:rsidR="0040243B" w:rsidRPr="002A4D42">
        <w:t>упорное, настойчивое и ритмическое.</w:t>
      </w:r>
    </w:p>
    <w:p w:rsidR="0040243B" w:rsidRDefault="0040243B" w:rsidP="0040243B"/>
    <w:p w:rsidR="0040243B" w:rsidRDefault="00DF4588" w:rsidP="0040243B">
      <w:r>
        <w:rPr>
          <w:b/>
          <w:lang w:val="en-US"/>
        </w:rPr>
        <w:t>1964</w:t>
      </w:r>
      <w:r>
        <w:rPr>
          <w:b/>
        </w:rPr>
        <w:t xml:space="preserve"> г. </w:t>
      </w:r>
      <w:r w:rsidR="0040243B" w:rsidRPr="0006162C">
        <w:rPr>
          <w:b/>
        </w:rPr>
        <w:t>228. (Март 26).</w:t>
      </w:r>
      <w:r w:rsidR="0040243B" w:rsidRPr="002A4D42">
        <w:t xml:space="preserve"> Обратим внимание на то, что условия воспринимания пространственной мысли становятся все труднее и труднее, чтобы в конце концов научиться вести записи в самых невозможных. Напряжения Тонкого Мира острее земных. Преодолевая земные, привыкаем к напряжениям Незримых Миров. Кто же может похвастаться тем, что волею научился парализовать воздействия плотных условий? Надо научиться не видеть и не слышать происходящее вокруг, чтобы внутреннее ухо стало открытым. Конечно, и здесь главная роль принадлежит мысли, ибо </w:t>
      </w:r>
      <w:r w:rsidR="0040243B" w:rsidRPr="002A4D42">
        <w:lastRenderedPageBreak/>
        <w:t>силою мысли заглушаются или слышатся голоса Земли. Погрузившись в свои мысли, можно не слышать того, что говорит собеседник, или, внимательно слушая его, уже не воспринимать ничего (кроме) больше. Овладение всеми способностями и состояниями необходимо, для того чтобы распоряжаться огненной мощью.</w:t>
      </w:r>
    </w:p>
    <w:p w:rsidR="0040243B" w:rsidRDefault="0040243B" w:rsidP="0040243B"/>
    <w:p w:rsidR="0040243B" w:rsidRDefault="00DF4588" w:rsidP="0040243B">
      <w:r>
        <w:rPr>
          <w:b/>
          <w:lang w:val="en-US"/>
        </w:rPr>
        <w:t>1964</w:t>
      </w:r>
      <w:r>
        <w:rPr>
          <w:b/>
        </w:rPr>
        <w:t xml:space="preserve"> г. </w:t>
      </w:r>
      <w:r w:rsidR="0040243B" w:rsidRPr="0006162C">
        <w:rPr>
          <w:b/>
        </w:rPr>
        <w:t>229.</w:t>
      </w:r>
      <w:r w:rsidR="0040243B" w:rsidRPr="002A4D42">
        <w:t xml:space="preserve"> (144). </w:t>
      </w:r>
      <w:r w:rsidR="008A359E" w:rsidRPr="008A359E">
        <w:rPr>
          <w:b/>
        </w:rPr>
        <w:t>(М.А.Й.).</w:t>
      </w:r>
      <w:r w:rsidR="0040243B" w:rsidRPr="002A4D42">
        <w:t xml:space="preserve"> Кто же говорил, что потом будет легко? Наоборот, давалось предупреждение, что трудности и напряжение будут возрастать, и не для того, чтобы разрушить аппарат, но укрепить его и усилить. Ассимиляция трудностей не легка, ибо требует приложения силы. Через неизбежное пройдем бодро и спокойно, не теряя уверенности ни в Руководителе, ни в себе.</w:t>
      </w:r>
    </w:p>
    <w:p w:rsidR="0040243B" w:rsidRDefault="0040243B" w:rsidP="0040243B"/>
    <w:p w:rsidR="0040243B" w:rsidRDefault="00DF4588" w:rsidP="0040243B">
      <w:r>
        <w:rPr>
          <w:b/>
          <w:lang w:val="en-US"/>
        </w:rPr>
        <w:t>1964</w:t>
      </w:r>
      <w:r>
        <w:rPr>
          <w:b/>
        </w:rPr>
        <w:t xml:space="preserve"> г. </w:t>
      </w:r>
      <w:r w:rsidR="0040243B" w:rsidRPr="0006162C">
        <w:rPr>
          <w:b/>
        </w:rPr>
        <w:t>230.</w:t>
      </w:r>
      <w:r w:rsidR="0040243B" w:rsidRPr="002A4D42">
        <w:t xml:space="preserve"> (145). </w:t>
      </w:r>
      <w:r w:rsidR="008A359E" w:rsidRPr="008A359E">
        <w:rPr>
          <w:b/>
        </w:rPr>
        <w:t>(Гуру).</w:t>
      </w:r>
      <w:r w:rsidR="0040243B" w:rsidRPr="002A4D42">
        <w:t xml:space="preserve"> Неизбежного не избежать, лучше встретить его в равновесии и готовности к испытанию.</w:t>
      </w:r>
    </w:p>
    <w:p w:rsidR="0040243B" w:rsidRDefault="0040243B" w:rsidP="0040243B"/>
    <w:p w:rsidR="0040243B" w:rsidRDefault="00DF4588" w:rsidP="0040243B">
      <w:r>
        <w:rPr>
          <w:b/>
          <w:lang w:val="en-US"/>
        </w:rPr>
        <w:t>1964</w:t>
      </w:r>
      <w:r>
        <w:rPr>
          <w:b/>
        </w:rPr>
        <w:t xml:space="preserve"> г. </w:t>
      </w:r>
      <w:r w:rsidR="0040243B" w:rsidRPr="0006162C">
        <w:rPr>
          <w:b/>
        </w:rPr>
        <w:t>231. (Март 27).</w:t>
      </w:r>
      <w:r w:rsidR="0040243B" w:rsidRPr="002A4D42">
        <w:t xml:space="preserve"> Можно сомневаться в правильности своих восприятий, можно допускать возможность ошибок или даже вмешательство со стороны. Помнить можно и знать, что в прошлом не все шло так, как предполагалось, но одного нельзя допускать</w:t>
      </w:r>
      <w:r w:rsidR="00D57AEE">
        <w:t xml:space="preserve"> — </w:t>
      </w:r>
      <w:r w:rsidR="0040243B" w:rsidRPr="002A4D42">
        <w:t>это ставить Общение в зависимость от случайности сочетаний внешних условий и дозволять им нарушать стройность Контакта. Неизбежны изменения и колебания во внешней среде, равно как и в настроениях, и если опираться на них, то о каком же постоянстве или устойчивости связи можно тогда говорить? Сказано было, что Близость</w:t>
      </w:r>
      <w:r w:rsidR="00D57AEE">
        <w:t xml:space="preserve"> — </w:t>
      </w:r>
      <w:r w:rsidR="0040243B" w:rsidRPr="002A4D42">
        <w:t>поверх всех явлений плотного и Тонкого мира и тех изменений, которые беспрерывно в них происходят. Опираться на них</w:t>
      </w:r>
      <w:r w:rsidR="00D57AEE">
        <w:t xml:space="preserve"> — </w:t>
      </w:r>
      <w:r w:rsidR="0040243B" w:rsidRPr="002A4D42">
        <w:t>значит утерять связь. В непостоянстве внешних явлений и смены их постоянной надо найти непоколебимую устойчивость в осознании того, что неизменяем Владыка, что Близость Его поверх всего, что меняет беспрерывно и постоянно свои внешние формы и взаимоотношения. Мало ли что может произойти и происходит, не может оно вносить свои постоянные колебания в то, что покоится на Вечном Основании Жизни. Поверх жизни и смерти</w:t>
      </w:r>
      <w:r w:rsidR="00655A0D">
        <w:rPr>
          <w:lang w:val="en-US"/>
        </w:rPr>
        <w:t xml:space="preserve"> </w:t>
      </w:r>
      <w:r w:rsidR="0040243B" w:rsidRPr="002A4D42">
        <w:t>Близость Моя. Испытания не означают отрыв от Меня, а только очередную проверку сознания или же целью имеют что-то еще укрепить и упрочить. Логику очевидности невозможно переубедить, но несомненно и нерушимо одно: Общение должно утверждаться над волнами относительных явлений, поверх их, в сфере, недоступной прибою волн бурного житейского моря или ярости течений астральных.</w:t>
      </w:r>
    </w:p>
    <w:p w:rsidR="0040243B" w:rsidRDefault="0040243B" w:rsidP="0040243B"/>
    <w:p w:rsidR="0040243B" w:rsidRDefault="00DF4588" w:rsidP="0040243B">
      <w:r>
        <w:rPr>
          <w:b/>
          <w:lang w:val="en-US"/>
        </w:rPr>
        <w:t>1964</w:t>
      </w:r>
      <w:r>
        <w:rPr>
          <w:b/>
        </w:rPr>
        <w:t xml:space="preserve"> г. </w:t>
      </w:r>
      <w:r w:rsidR="0040243B" w:rsidRPr="0006162C">
        <w:rPr>
          <w:b/>
        </w:rPr>
        <w:t xml:space="preserve">232. </w:t>
      </w:r>
      <w:r w:rsidR="008A359E" w:rsidRPr="0006162C">
        <w:rPr>
          <w:b/>
        </w:rPr>
        <w:t>(М.А</w:t>
      </w:r>
      <w:r w:rsidR="008A359E" w:rsidRPr="008A359E">
        <w:rPr>
          <w:b/>
        </w:rPr>
        <w:t>.Й.).</w:t>
      </w:r>
      <w:r w:rsidR="0040243B" w:rsidRPr="002A4D42">
        <w:t xml:space="preserve"> И все же скажу, что омрачения и колебания и ослабление напряжения общения происходят от недостаточно глубокого осознания явления духовной близости, которая неотъемлема и не может быть нарушена ничем внешним. Этих колебаний не знает герой. Не знает их и тот, кто безвозвратно, </w:t>
      </w:r>
      <w:r w:rsidR="0040243B" w:rsidRPr="002A4D42">
        <w:lastRenderedPageBreak/>
        <w:t>безраздельно и безусловно отдал дух свой Владыке, отдал навсегда. Следовательно, понимание надо еще углубить. Не могут служить оправданием горькие опыты прошлого, ибо вчерашний день не похож на сегодня и Помощь оказана была не для того, чтобы ввергнуть опять в пучину безысходности и зависимости от произвола людей. А то, что было, допускалось для вящего познавания человеческой природы. Это пройденный этап: не самое познавание, но безвыходная зависимость от недобрости людской, допущенная временно Ведущим.</w:t>
      </w:r>
    </w:p>
    <w:p w:rsidR="0040243B" w:rsidRDefault="0040243B" w:rsidP="0040243B"/>
    <w:p w:rsidR="0040243B" w:rsidRPr="002A4D42" w:rsidRDefault="00DF4588" w:rsidP="0040243B">
      <w:r>
        <w:rPr>
          <w:b/>
          <w:lang w:val="en-US"/>
        </w:rPr>
        <w:t>1964</w:t>
      </w:r>
      <w:r>
        <w:rPr>
          <w:b/>
        </w:rPr>
        <w:t xml:space="preserve"> г. </w:t>
      </w:r>
      <w:r w:rsidR="0040243B" w:rsidRPr="0006162C">
        <w:rPr>
          <w:b/>
        </w:rPr>
        <w:t>233.</w:t>
      </w:r>
      <w:r w:rsidR="0040243B" w:rsidRPr="002A4D42">
        <w:t xml:space="preserve"> (146). </w:t>
      </w:r>
      <w:r w:rsidR="008A359E" w:rsidRPr="008A359E">
        <w:rPr>
          <w:b/>
        </w:rPr>
        <w:t>(Гуру).</w:t>
      </w:r>
      <w:r w:rsidR="0040243B" w:rsidRPr="002A4D42">
        <w:t xml:space="preserve"> Заканчивая цикл очередного воплощения на Земле, будем иметь в виду, что следует это время использовать возможно полнее, для того чтобы отделить самое ценное от требухи. Ценно только то, что берется с собою и дальше. Все остальное не наше и ни к чему. Так и будем делить все, что вокруг, по этим двум признакам. В этом процессе будет заключаться и отрешение от ненужного, и освобождение от неполезной поклажи. Сколько наслоений плотного мира уносят с собою в Надземное те, кто не сумел освободиться. Быть в духе свободным от всего, что имеем,</w:t>
      </w:r>
      <w:r w:rsidR="00D57AEE">
        <w:t xml:space="preserve"> — </w:t>
      </w:r>
      <w:r w:rsidR="0040243B" w:rsidRPr="002A4D42">
        <w:t>задача, которую необходимо решить без промедления.</w:t>
      </w:r>
    </w:p>
    <w:p w:rsidR="0006162C" w:rsidRDefault="0006162C" w:rsidP="0040243B">
      <w:pPr>
        <w:rPr>
          <w:lang w:val="en-US"/>
        </w:rPr>
      </w:pPr>
    </w:p>
    <w:p w:rsidR="0040243B" w:rsidRDefault="0040243B" w:rsidP="0006162C">
      <w:pPr>
        <w:pStyle w:val="Quote"/>
      </w:pPr>
      <w:r w:rsidRPr="002A4D42">
        <w:t>Видел сон, что был на разных планетах с разными числами какого-то элемента. Чем меньше было число, тем менее значительна планета и тем менее имела она право на существование. Летал в каких-то особых камерах. Знакомый умерший химик и его сын открыли какое-то вещество или способ дистилляций, имеющий огромное значение.</w:t>
      </w:r>
    </w:p>
    <w:p w:rsidR="0040243B" w:rsidRDefault="00DF4588" w:rsidP="0040243B">
      <w:r>
        <w:rPr>
          <w:b/>
          <w:lang w:val="en-US"/>
        </w:rPr>
        <w:t>1964</w:t>
      </w:r>
      <w:r>
        <w:rPr>
          <w:b/>
        </w:rPr>
        <w:t xml:space="preserve"> г. </w:t>
      </w:r>
      <w:r w:rsidR="0040243B" w:rsidRPr="00E07783">
        <w:rPr>
          <w:b/>
        </w:rPr>
        <w:t>234.</w:t>
      </w:r>
      <w:r w:rsidR="0040243B" w:rsidRPr="002A4D42">
        <w:t xml:space="preserve"> (147). </w:t>
      </w:r>
      <w:r w:rsidR="0040243B" w:rsidRPr="00E07783">
        <w:rPr>
          <w:b/>
        </w:rPr>
        <w:t>(Март 28).</w:t>
      </w:r>
      <w:r w:rsidR="0040243B" w:rsidRPr="002A4D42">
        <w:t xml:space="preserve"> Вода разрушает самые твердые породы, даже если течет по капле. Так же и воздействие психической энергии неодолимо, если применены ритм и постоянство. Волны таких воздействий могут преодолеть самые, казалось бы, трудные и невозможные преграды, разрушая их и сметая со своего пути. Невидимая и неслышимая, воздействует она мощно. Выпущенную стрелу не держат за хвост. Точно так же и заряд психической энергии, выпущенный в пространство, предоставляют самостоятельному действию, не удерживая ее в сознании, но зная, что она точно и неуклонно выполнит порученное ей задание. Главное</w:t>
      </w:r>
      <w:r w:rsidR="00D57AEE">
        <w:t xml:space="preserve"> — </w:t>
      </w:r>
      <w:r w:rsidR="0040243B" w:rsidRPr="002A4D42">
        <w:t xml:space="preserve">ей не мешать и своими сомнениями, колебаниями и неуверенностью не разрушать ее монолитного и целеустремленного действия. Каждое колебание передается ей по нити связи и мешает выполнению поручения. Эта особенность психической энергии действовать самостоятельно по линии заложенного в ней устремления должна быть осознана и учтена. Подобно тому как посланному дается то или иное поручение и указание, как его выполнить, дается психической энергии поручение или приказ, облеченный в четкую, законченную форму мысли, и посылается в пространство или определенным лицам для выполнения. Повторность ритмичного приказа усиливает его по принципу простого сложения сил. Два, три, десять и больше </w:t>
      </w:r>
      <w:r w:rsidR="0040243B" w:rsidRPr="002A4D42">
        <w:lastRenderedPageBreak/>
        <w:t>ритмичных приказаний в два, три, или десять раз усиливают следствие. Ошибочно думать, что если следствий не видно тотчас же,</w:t>
      </w:r>
      <w:r w:rsidR="00D57AEE">
        <w:t xml:space="preserve"> — </w:t>
      </w:r>
      <w:r w:rsidR="0040243B" w:rsidRPr="002A4D42">
        <w:t>они не наступят. Наступят. Они неизбежны, ибо если одиночному приказу может что-то противостать, то ритм приказа сметает любое противодействие. Ритм можно усиливать по семи дней, затем уменьшая, чтобы усиливать вновь. Обычное сознание не в силах сопротивляться воздействию ритма, так как отдельная мысль слаба, неустойчива и легко подавляется волнами повторных посылок. Конечно, эти посылки не должны быть от тьмы или насыщены какими-либо отрицательными эмоциями. Ритм, усиленный связью с Иерархией, особенно эффективен. Силы воздействия растут в применении. Потом и слова становятся излишними. Спокойная, уверенная, молчаливая мысль сильнее обычного слова.</w:t>
      </w:r>
    </w:p>
    <w:p w:rsidR="0040243B" w:rsidRDefault="0040243B" w:rsidP="0040243B"/>
    <w:p w:rsidR="0040243B" w:rsidRDefault="00DF4588" w:rsidP="0040243B">
      <w:r>
        <w:rPr>
          <w:b/>
          <w:lang w:val="en-US"/>
        </w:rPr>
        <w:t>1964</w:t>
      </w:r>
      <w:r>
        <w:rPr>
          <w:b/>
        </w:rPr>
        <w:t xml:space="preserve"> г. </w:t>
      </w:r>
      <w:r w:rsidR="0040243B" w:rsidRPr="00E07783">
        <w:rPr>
          <w:b/>
        </w:rPr>
        <w:t>235.</w:t>
      </w:r>
      <w:r w:rsidR="0040243B" w:rsidRPr="002A4D42">
        <w:t xml:space="preserve"> (148). </w:t>
      </w:r>
      <w:r w:rsidR="008A359E" w:rsidRPr="008A359E">
        <w:rPr>
          <w:b/>
        </w:rPr>
        <w:t>(М.А.Й.).</w:t>
      </w:r>
      <w:r w:rsidR="0040243B" w:rsidRPr="002A4D42">
        <w:t xml:space="preserve"> Если в мире земном люди нуждаются в каком-то оружии, то в Мире Надземном психическая энергия является оружием единственно возможным и доступным для применения теми, кто его имеет, то есть кто накопил эту энергию при жизни в физическом теле. Это обстоятельство черезвычайно важно, ибо человек, растративший свою огненную силу, возвращается в Тонкий Мир совершенно беззащитным. Правда, стражи пространственных сфер и служители Иерархии охраняют развоплощенцев, но лишь в известных пределах, обуславливаемых Законом, и по слоям. Но врага можно встретить и там, и защищаться необходимо. Темные проявляют активность и в Мире Надземном, и огненная энергия будет единственной защитой от них.</w:t>
      </w:r>
    </w:p>
    <w:p w:rsidR="0040243B" w:rsidRDefault="0040243B" w:rsidP="0040243B"/>
    <w:p w:rsidR="0040243B" w:rsidRDefault="00DF4588" w:rsidP="0040243B">
      <w:r>
        <w:rPr>
          <w:b/>
          <w:lang w:val="en-US"/>
        </w:rPr>
        <w:t>1964</w:t>
      </w:r>
      <w:r>
        <w:rPr>
          <w:b/>
        </w:rPr>
        <w:t xml:space="preserve"> г. </w:t>
      </w:r>
      <w:r w:rsidR="0040243B" w:rsidRPr="00E07783">
        <w:rPr>
          <w:b/>
        </w:rPr>
        <w:t>236.</w:t>
      </w:r>
      <w:r w:rsidR="0040243B" w:rsidRPr="002A4D42">
        <w:t xml:space="preserve"> (149). </w:t>
      </w:r>
      <w:r w:rsidR="008A359E" w:rsidRPr="008A359E">
        <w:rPr>
          <w:b/>
        </w:rPr>
        <w:t>(Гуру).</w:t>
      </w:r>
      <w:r w:rsidR="0040243B" w:rsidRPr="002A4D42">
        <w:t xml:space="preserve"> Жизнь</w:t>
      </w:r>
      <w:r w:rsidR="00D57AEE">
        <w:t xml:space="preserve"> — </w:t>
      </w:r>
      <w:r w:rsidR="0040243B" w:rsidRPr="002A4D42">
        <w:t>это есть постоянная борьба и преодоление и себя, и окружающих условий, если мешают они продвижению духа.</w:t>
      </w:r>
    </w:p>
    <w:p w:rsidR="0040243B" w:rsidRDefault="0040243B" w:rsidP="0040243B"/>
    <w:p w:rsidR="0040243B" w:rsidRDefault="00DF4588" w:rsidP="0040243B">
      <w:r>
        <w:rPr>
          <w:b/>
          <w:lang w:val="en-US"/>
        </w:rPr>
        <w:t>1964</w:t>
      </w:r>
      <w:r>
        <w:rPr>
          <w:b/>
        </w:rPr>
        <w:t xml:space="preserve"> г. </w:t>
      </w:r>
      <w:r w:rsidR="0040243B" w:rsidRPr="00E07783">
        <w:rPr>
          <w:b/>
        </w:rPr>
        <w:t>237.</w:t>
      </w:r>
      <w:r w:rsidR="0040243B" w:rsidRPr="002A4D42">
        <w:t xml:space="preserve"> (150). </w:t>
      </w:r>
      <w:r w:rsidR="0040243B" w:rsidRPr="00E07783">
        <w:rPr>
          <w:b/>
        </w:rPr>
        <w:t>(Март 29).</w:t>
      </w:r>
      <w:r w:rsidR="0040243B" w:rsidRPr="002A4D42">
        <w:t xml:space="preserve"> Сын Мой, изменение окружающей обстановки лишний раз должно подчеркнуть неизменность основ, цели и устремления. При всех условиях они остаются все те же. Точно так же неизменным остается и ритм Общения. Так среди калейдоскопа внешних явлений утверждается неизменность Пути в Беспредельность, которая включает в себя все, из которой все исходит и в которую все возвращается. Вся видимость переходит в Невидимость, туда же уходит и ушло все прошлое. Можно вспомнить прошедшую жизнь. Куда все это ушло? В прошлое. Где оно? В Невидимости всевмешающего лона пространства, в архивах природы, где запечатлены свитки прошедшего. В известном смысле оно есть, оно существует, но только не на плане плотной видимости. И доступ к прошедшему возможен. Свитки Акаши может читать сознание, перешагнувшее за грани обычности. Так среди жизни обычной возводится цитадель необычности и познавания явлений Незримого Мира. Будем помнить и знать, что за пределами зримости плотной существует и есть Беспредельность не зримого для глаза </w:t>
      </w:r>
      <w:r w:rsidR="0040243B" w:rsidRPr="002A4D42">
        <w:lastRenderedPageBreak/>
        <w:t>земного мира, но могущего быть видимым и познаваемым раскрытыми и зажженными центрами человеческого огненного аппарата духа.</w:t>
      </w:r>
    </w:p>
    <w:p w:rsidR="0040243B" w:rsidRDefault="0040243B" w:rsidP="0040243B"/>
    <w:p w:rsidR="0040243B" w:rsidRDefault="00DF4588" w:rsidP="0040243B">
      <w:r>
        <w:rPr>
          <w:b/>
          <w:lang w:val="en-US"/>
        </w:rPr>
        <w:t>1964</w:t>
      </w:r>
      <w:r>
        <w:rPr>
          <w:b/>
        </w:rPr>
        <w:t xml:space="preserve"> г. </w:t>
      </w:r>
      <w:r w:rsidR="0040243B" w:rsidRPr="00E07783">
        <w:rPr>
          <w:b/>
        </w:rPr>
        <w:t>238.</w:t>
      </w:r>
      <w:r w:rsidR="0040243B" w:rsidRPr="002A4D42">
        <w:t xml:space="preserve"> (151). </w:t>
      </w:r>
      <w:r w:rsidR="008A359E" w:rsidRPr="008A359E">
        <w:rPr>
          <w:b/>
        </w:rPr>
        <w:t>(М.А.Й.).</w:t>
      </w:r>
      <w:r w:rsidR="0040243B" w:rsidRPr="002A4D42">
        <w:t xml:space="preserve"> В области техники повышенное давление применяется для совершения процессов, которые при обычном давлении провести невозможно. Точно так же и некоторые явления духа требуют нагнетения, чтобы их можно было ускорить. Трудно понять не отвлеченно, а на жизни, на самих себе, как это нагнетение и отягощение обстоятельствами вызывает рост духа. Казалось бы, как раз наоборот. Но даже розовое масло получают под прессом. И даже паровая машина без давления пара работы не даст. Это надо понять, для того чтобы научиться радоваться нагнетениям и отягощениям, ибо без них не выработается ценная субстанция духа, нужная для продвижения и взлетов сознания. Научимся же радоваться нагружениям и отягощениям, столь нужным для восхождения духа и возжжения огненных центров. Ведь это ступень лестницы жизни.</w:t>
      </w:r>
    </w:p>
    <w:p w:rsidR="0040243B" w:rsidRDefault="0040243B" w:rsidP="0040243B"/>
    <w:p w:rsidR="0040243B" w:rsidRDefault="00DF4588" w:rsidP="0040243B">
      <w:r>
        <w:rPr>
          <w:b/>
          <w:lang w:val="en-US"/>
        </w:rPr>
        <w:t>1964</w:t>
      </w:r>
      <w:r>
        <w:rPr>
          <w:b/>
        </w:rPr>
        <w:t xml:space="preserve"> г. </w:t>
      </w:r>
      <w:r w:rsidR="0040243B" w:rsidRPr="00E07783">
        <w:rPr>
          <w:b/>
        </w:rPr>
        <w:t>239.</w:t>
      </w:r>
      <w:r w:rsidR="0040243B" w:rsidRPr="002A4D42">
        <w:t xml:space="preserve"> (152). </w:t>
      </w:r>
      <w:r w:rsidR="008A359E" w:rsidRPr="008A359E">
        <w:rPr>
          <w:b/>
        </w:rPr>
        <w:t>(Гуру).</w:t>
      </w:r>
      <w:r w:rsidR="0040243B" w:rsidRPr="002A4D42">
        <w:t xml:space="preserve"> Если себя считать несчастной, беспомощной, забитой жертвой судьбы и обстоятельств, то и двигаться дальше и восходить будет уже невозможно. Владыкою мощи своей должен постоянно осознавать себя человек, преодолевающим все препятствия и преграды, которые ставит перед ним жизнь на пути его в Беспредельность. Борьба до конца, до победы, до преодоления всех препятствий</w:t>
      </w:r>
      <w:r w:rsidR="00D57AEE">
        <w:t xml:space="preserve"> — </w:t>
      </w:r>
      <w:r w:rsidR="0040243B" w:rsidRPr="002A4D42">
        <w:t>вот путь сужденного победителя, вот путь признанного ученика, позванного и руководимого Учителем Света.</w:t>
      </w:r>
    </w:p>
    <w:p w:rsidR="0040243B" w:rsidRDefault="0040243B" w:rsidP="0040243B"/>
    <w:p w:rsidR="0040243B" w:rsidRDefault="00DF4588" w:rsidP="0040243B">
      <w:r>
        <w:rPr>
          <w:b/>
          <w:lang w:val="en-US"/>
        </w:rPr>
        <w:t>1964</w:t>
      </w:r>
      <w:r>
        <w:rPr>
          <w:b/>
        </w:rPr>
        <w:t xml:space="preserve"> г. </w:t>
      </w:r>
      <w:r w:rsidR="0040243B" w:rsidRPr="00E07783">
        <w:rPr>
          <w:b/>
        </w:rPr>
        <w:t>240.</w:t>
      </w:r>
      <w:r w:rsidR="0040243B" w:rsidRPr="002A4D42">
        <w:t xml:space="preserve"> (153). Силы противодействующие, силы враждебные сперва явят ярое сопротивление и упорство, чтобы сломить волю духа, несущего Свет, но, встретив непоколебимое упорство, настойчивость и знание своей непобедимости, вскоре отступят, чтобы измыслить новый подход для уязвления носителя Света и снова быть побежденными в новой борьбе.</w:t>
      </w:r>
    </w:p>
    <w:p w:rsidR="0040243B" w:rsidRDefault="0040243B" w:rsidP="0040243B"/>
    <w:p w:rsidR="0040243B" w:rsidRDefault="00DF4588" w:rsidP="0040243B">
      <w:r>
        <w:rPr>
          <w:b/>
          <w:lang w:val="en-US"/>
        </w:rPr>
        <w:t>1964</w:t>
      </w:r>
      <w:r>
        <w:rPr>
          <w:b/>
        </w:rPr>
        <w:t xml:space="preserve"> г. </w:t>
      </w:r>
      <w:r w:rsidR="0040243B" w:rsidRPr="00E07783">
        <w:rPr>
          <w:b/>
        </w:rPr>
        <w:t>241. (Март 30).</w:t>
      </w:r>
      <w:r w:rsidR="0040243B" w:rsidRPr="002A4D42">
        <w:t xml:space="preserve"> Гвоздь забивается повторными ударами. Одним ударом, даже очень сильным, его загнать невозможно. Чем длиннее и больше гвоздь, тем более требуется ПОВТОРНЫХ ударов. И то, чего нельзя сделать с одного раза, легко достигается повторностью. То же самое требуется и при применении психической энергии. Мысль одиночная, продуманная один, два раза, не эффективна. Ритм шагов идущих в ногу солдат может разрушить даже крепкий и устойчивый мост. Та же самая сила, но разрозненная и лишенная ритма, лишается мощи воздействия, то есть остается силой, лишенной силы. Таким образом, все дело не в самой психической энергии, а в умелом ее применении. Ритм постоянства</w:t>
      </w:r>
      <w:r w:rsidR="00D57AEE">
        <w:t xml:space="preserve"> — </w:t>
      </w:r>
      <w:r w:rsidR="0040243B" w:rsidRPr="002A4D42">
        <w:t xml:space="preserve">это страшная сила, преодолевающая инертность разрозненных </w:t>
      </w:r>
      <w:r w:rsidR="0040243B" w:rsidRPr="002A4D42">
        <w:lastRenderedPageBreak/>
        <w:t>мыслей, или усилий, или стремлений. Подумал о чем-то человек, быть может, даже усиленно, и забыл, или, если не забыл, то возвращается к мысли случайно, не вкладывая в нее упорства и настойчивости ритмичной повторности. Но</w:t>
      </w:r>
      <w:r w:rsidR="00655A0D">
        <w:rPr>
          <w:lang w:val="en-US"/>
        </w:rPr>
        <w:t xml:space="preserve"> </w:t>
      </w:r>
      <w:r w:rsidR="0040243B" w:rsidRPr="002A4D42">
        <w:t>Солнце восходит ритмично, ритмичны приливы, ритмичны смены времен года, ритмично биение сердца и движение небесных светил. На ритме зиждется жизнь Космоса, ибо ритм</w:t>
      </w:r>
      <w:r w:rsidR="00D57AEE">
        <w:t xml:space="preserve"> — </w:t>
      </w:r>
      <w:r w:rsidR="0040243B" w:rsidRPr="002A4D42">
        <w:t>это основа. Его применяя в сфере использования психической энергии, можно достичь больших результатов. Утро и вечер</w:t>
      </w:r>
      <w:r w:rsidR="00D57AEE">
        <w:t xml:space="preserve"> — </w:t>
      </w:r>
      <w:r w:rsidR="0040243B" w:rsidRPr="002A4D42">
        <w:t>хорошие периоды для утверждения ритма. Ритм может идти нарастая и убывая по семи, четырнадцати и более дней. Он может заканчиваться перерывом на определенное количество дней, с тем чтобы опять возобновиться. Надо только понять, что обычная отдельная противодействующая мысль сметается силою ритма, как сухой лист</w:t>
      </w:r>
      <w:r w:rsidR="00D57AEE">
        <w:t xml:space="preserve"> — </w:t>
      </w:r>
      <w:r w:rsidR="0040243B" w:rsidRPr="002A4D42">
        <w:t>вихрем, и уносится в пространство. Некоторые люди умеют думать довольно сильно и даже упорно, но ритмично</w:t>
      </w:r>
      <w:r w:rsidR="00D57AEE">
        <w:t xml:space="preserve"> — </w:t>
      </w:r>
      <w:r w:rsidR="0040243B" w:rsidRPr="002A4D42">
        <w:t>почти никто. Когда Говорим о воздействии Круга, Имеем в виду также и применение ритма. Преданному ученику можно доверить, сказав, что с помощью ритма может преодолеть он почти любое сопротивление или противодействие. Это уже относится к области запретного знания и распространению не подлежит. В лечении внушением или лечении мысленном на расстоянии тоже необходим ритм. При применении ритма результаты явить себя не замедлят. Хорош ритм и при самовнушении и самолечении. Очень полезно при этом наблюдать, как волнами ритма сметаются узлы противодействия. Не следует только придавать значения и останавливаться или проявлять неуверенность, если происходят временные вспышки противодействия. Воздействовать можно не только на людей, но и на окружающее, на среду, на пространство, на местность, на животных, птиц, растения и предметы. Все подчиняется ритму мощи психической энергии, особенно если объединяется она с силою Иерархии.</w:t>
      </w:r>
    </w:p>
    <w:p w:rsidR="0040243B" w:rsidRDefault="0040243B" w:rsidP="0040243B"/>
    <w:p w:rsidR="0040243B" w:rsidRDefault="00DF4588" w:rsidP="0040243B">
      <w:r>
        <w:rPr>
          <w:b/>
          <w:lang w:val="en-US"/>
        </w:rPr>
        <w:t>1964</w:t>
      </w:r>
      <w:r>
        <w:rPr>
          <w:b/>
        </w:rPr>
        <w:t xml:space="preserve"> г. </w:t>
      </w:r>
      <w:r w:rsidR="0040243B" w:rsidRPr="00E07783">
        <w:rPr>
          <w:b/>
        </w:rPr>
        <w:t>242.</w:t>
      </w:r>
      <w:r w:rsidR="0040243B" w:rsidRPr="002A4D42">
        <w:t xml:space="preserve"> (154). </w:t>
      </w:r>
      <w:r w:rsidR="008A359E" w:rsidRPr="008A359E">
        <w:rPr>
          <w:b/>
        </w:rPr>
        <w:t>(М.А.Й.).</w:t>
      </w:r>
      <w:r w:rsidR="0040243B" w:rsidRPr="002A4D42">
        <w:t xml:space="preserve"> Слюна принадлежит к области сокровенных секреций. Поэтому в нормальном состоянии она не выбрасывается из организма. Она яро насыщена психической энергией, то есть огнем в том его виде или состоянии, которое соответствует духовной высоте или низости человека. У духов высоких слюна целительна. У низких она ядовита. У раздраженного человека она отравлена. Все состояния организма тотчас же отражаются на ней и ее составе. Даже химическим анализом можно было бы установить эту разницу. Секреции человеческого организма, говоря вообще, обладают замечательными свойствами. Это область науки будущего. Самое чудеснейшее на Земле</w:t>
      </w:r>
      <w:r w:rsidR="00D57AEE">
        <w:t xml:space="preserve"> — </w:t>
      </w:r>
      <w:r w:rsidR="0040243B" w:rsidRPr="002A4D42">
        <w:t>это организм человека.</w:t>
      </w:r>
    </w:p>
    <w:p w:rsidR="0040243B" w:rsidRDefault="0040243B" w:rsidP="0040243B"/>
    <w:p w:rsidR="0040243B" w:rsidRDefault="00DF4588" w:rsidP="0040243B">
      <w:r>
        <w:rPr>
          <w:b/>
          <w:lang w:val="en-US"/>
        </w:rPr>
        <w:t>1964</w:t>
      </w:r>
      <w:r>
        <w:rPr>
          <w:b/>
        </w:rPr>
        <w:t xml:space="preserve"> г. </w:t>
      </w:r>
      <w:r w:rsidR="0040243B" w:rsidRPr="00E07783">
        <w:rPr>
          <w:b/>
        </w:rPr>
        <w:t>243.</w:t>
      </w:r>
      <w:r w:rsidR="0040243B" w:rsidRPr="002A4D42">
        <w:t xml:space="preserve"> (155). </w:t>
      </w:r>
      <w:r w:rsidR="008A359E" w:rsidRPr="008A359E">
        <w:rPr>
          <w:b/>
        </w:rPr>
        <w:t>(Гуру).</w:t>
      </w:r>
      <w:r w:rsidR="0040243B" w:rsidRPr="002A4D42">
        <w:t xml:space="preserve"> С отошедшими соприкасаемся через их облик земной, сохранившийся в памяти оставшихся. Этот облик </w:t>
      </w:r>
      <w:r w:rsidR="0040243B" w:rsidRPr="002A4D42">
        <w:lastRenderedPageBreak/>
        <w:t>служит как бы соединительным звеном с освобожденным от физического тела духом. И если даже отошедший уже воплощен вновь, это не мешает контакту, так как связь устанавливается с духом, а не с его оболочками, которые все временны. Это следует иметь в виду и не смущаться никакими соображениями. Когда Учитель Говорит, что связь с Ним</w:t>
      </w:r>
      <w:r w:rsidR="00D57AEE">
        <w:t xml:space="preserve"> — </w:t>
      </w:r>
      <w:r w:rsidR="0040243B" w:rsidRPr="002A4D42">
        <w:t>поверх всего временного и смертного, Указывает Он на сокровенную связь между духом и духом.</w:t>
      </w:r>
    </w:p>
    <w:p w:rsidR="0040243B" w:rsidRDefault="0040243B" w:rsidP="0040243B"/>
    <w:p w:rsidR="0040243B" w:rsidRDefault="00DF4588" w:rsidP="0040243B">
      <w:pPr>
        <w:rPr>
          <w:lang w:val="en-US"/>
        </w:rPr>
      </w:pPr>
      <w:r>
        <w:rPr>
          <w:b/>
          <w:lang w:val="en-US"/>
        </w:rPr>
        <w:t>1964</w:t>
      </w:r>
      <w:r>
        <w:rPr>
          <w:b/>
        </w:rPr>
        <w:t xml:space="preserve"> г. </w:t>
      </w:r>
      <w:r w:rsidR="0040243B" w:rsidRPr="00E07783">
        <w:rPr>
          <w:b/>
        </w:rPr>
        <w:t>244.</w:t>
      </w:r>
      <w:r w:rsidR="0040243B" w:rsidRPr="002A4D42">
        <w:t xml:space="preserve"> Каждое физическое явление имеет свой тонкий двойник, который легче поддается воздействию огненной энергии, чем само физическое явление, и который, в свою очередь, сильно воздействует на это последнее. Воздействие идет на тонкий двойник, ибо на плотную материю непосредственно и прямо воздействовать нельзя.</w:t>
      </w:r>
    </w:p>
    <w:p w:rsidR="0040243B" w:rsidRPr="00E07783" w:rsidRDefault="0040243B" w:rsidP="0040243B">
      <w:pPr>
        <w:rPr>
          <w:lang w:val="en-US"/>
        </w:rPr>
      </w:pPr>
    </w:p>
    <w:p w:rsidR="0040243B" w:rsidRDefault="0040243B" w:rsidP="00E07783">
      <w:pPr>
        <w:pStyle w:val="Quote"/>
      </w:pPr>
      <w:r w:rsidRPr="002A4D42">
        <w:t>Видел во сне М.А.Й., сидела за столом напротив, а я горевал, что надо расставаться. Хотел Ей прочесть Запись из Тетради о Ней, о том, как питала меня.</w:t>
      </w:r>
    </w:p>
    <w:p w:rsidR="0040243B" w:rsidRDefault="00DF4588" w:rsidP="0040243B">
      <w:r>
        <w:rPr>
          <w:b/>
          <w:lang w:val="en-US"/>
        </w:rPr>
        <w:t>1964</w:t>
      </w:r>
      <w:r>
        <w:rPr>
          <w:b/>
        </w:rPr>
        <w:t xml:space="preserve"> г. </w:t>
      </w:r>
      <w:r w:rsidR="0040243B" w:rsidRPr="00E07783">
        <w:rPr>
          <w:b/>
        </w:rPr>
        <w:t>245.</w:t>
      </w:r>
      <w:r w:rsidR="0040243B" w:rsidRPr="002A4D42">
        <w:t xml:space="preserve"> (156). </w:t>
      </w:r>
      <w:r w:rsidR="0040243B" w:rsidRPr="00E07783">
        <w:rPr>
          <w:b/>
        </w:rPr>
        <w:t>(Март 31).</w:t>
      </w:r>
      <w:r w:rsidR="0040243B" w:rsidRPr="002A4D42">
        <w:t xml:space="preserve"> Обжить новое помещение</w:t>
      </w:r>
      <w:r w:rsidR="00D57AEE">
        <w:t xml:space="preserve"> — </w:t>
      </w:r>
      <w:r w:rsidR="0040243B" w:rsidRPr="002A4D42">
        <w:t>значит наполнить его своей аурой и нейтрализовать его собственные наслоения, накопившиеся там во времени. Воздействие этих чужих наслоений первое время чувствуется обычно довольно остро, нарушая привычное течение психической энергии. Когда помещение заполнится своими собственными эманациями и время преодолеет противодействие прежних, старых, все войдет в нормальную колею и жизнь потечет так, как было это установлено ранее. При этом необходимо учесть и влияние аур новых соседей. Известная степень гармонизации требуется и с ними. Коллективное, хотя и бессознательное, влияние их тоже требуется учесть и противопоставить им силу своего. Все это создает новые условия психического окружения, подчиниться которым</w:t>
      </w:r>
      <w:r w:rsidR="00D57AEE">
        <w:t xml:space="preserve"> — </w:t>
      </w:r>
      <w:r w:rsidR="0040243B" w:rsidRPr="002A4D42">
        <w:t>значит утерять свое направление. Сохранить свои индивидуальные накопления и охранить их от поглощения чужими</w:t>
      </w:r>
      <w:r w:rsidR="00D57AEE">
        <w:t xml:space="preserve"> — </w:t>
      </w:r>
      <w:r w:rsidR="0040243B" w:rsidRPr="002A4D42">
        <w:t>задача, которую volens nolens</w:t>
      </w:r>
      <w:r w:rsidR="00B27D99">
        <w:rPr>
          <w:rStyle w:val="FootnoteReference"/>
        </w:rPr>
        <w:footnoteReference w:id="14"/>
      </w:r>
      <w:r w:rsidR="0040243B" w:rsidRPr="002A4D42">
        <w:t xml:space="preserve"> приходится решать незамедлительно и победно. Много слабых духов растворила и поглотила среда, многие утеряли путь свой.</w:t>
      </w:r>
    </w:p>
    <w:p w:rsidR="0040243B" w:rsidRDefault="0040243B" w:rsidP="0040243B"/>
    <w:p w:rsidR="0040243B" w:rsidRDefault="00DF4588" w:rsidP="0040243B">
      <w:r>
        <w:rPr>
          <w:b/>
          <w:lang w:val="en-US"/>
        </w:rPr>
        <w:t>1964</w:t>
      </w:r>
      <w:r>
        <w:rPr>
          <w:b/>
        </w:rPr>
        <w:t xml:space="preserve"> г. </w:t>
      </w:r>
      <w:r w:rsidR="0040243B" w:rsidRPr="00E07783">
        <w:rPr>
          <w:b/>
        </w:rPr>
        <w:t>246.</w:t>
      </w:r>
      <w:r w:rsidR="0040243B" w:rsidRPr="002A4D42">
        <w:t xml:space="preserve"> (157). </w:t>
      </w:r>
      <w:r w:rsidR="008A359E" w:rsidRPr="008A359E">
        <w:rPr>
          <w:b/>
        </w:rPr>
        <w:t>(М.А.Й.).</w:t>
      </w:r>
      <w:r w:rsidR="0040243B" w:rsidRPr="002A4D42">
        <w:t xml:space="preserve"> Тьма внешняя, а в ней плач и скрежет зубовный будут продолжаться до тех пор, пока Свет не сойдет на Землю и не заполнит собою сознание человечества. Новая Эпоха Огня будет свидетельницей этого преображения человечества и всей жизни планеты. Новые Огненные Энергии создадут такие условия, когда их или надо будет принять и ассимилировать, или, отвергнув, быть уничтоженными ими. Ассимиляция потребует очищения сознания и принятие сердцем новых энергий. На преображенной Земле, пронизанной Новыми Лучами, темному сознанию существовать уже будет нельзя. Новая Эпоха может наступить </w:t>
      </w:r>
      <w:r w:rsidR="0040243B" w:rsidRPr="002A4D42">
        <w:lastRenderedPageBreak/>
        <w:t>стремительно, и тогда из двоих, находящихся в поле, один может быть взят, то есть принят, и</w:t>
      </w:r>
      <w:r w:rsidR="00D57AEE">
        <w:t xml:space="preserve"> — </w:t>
      </w:r>
      <w:r w:rsidR="0040243B" w:rsidRPr="002A4D42">
        <w:t>отвергнут другой. Вместе с негодными, изжитыми формами старого мира с планеты уйдут и носители их. Преобразится вся жизнь.</w:t>
      </w:r>
    </w:p>
    <w:p w:rsidR="0040243B" w:rsidRDefault="0040243B" w:rsidP="0040243B"/>
    <w:p w:rsidR="0040243B" w:rsidRDefault="00DF4588" w:rsidP="0040243B">
      <w:r>
        <w:rPr>
          <w:b/>
          <w:lang w:val="en-US"/>
        </w:rPr>
        <w:t>1964</w:t>
      </w:r>
      <w:r>
        <w:rPr>
          <w:b/>
        </w:rPr>
        <w:t xml:space="preserve"> г. </w:t>
      </w:r>
      <w:r w:rsidR="0040243B" w:rsidRPr="00E07783">
        <w:rPr>
          <w:b/>
        </w:rPr>
        <w:t>247.</w:t>
      </w:r>
      <w:r w:rsidR="0040243B" w:rsidRPr="002A4D42">
        <w:t xml:space="preserve"> (158). </w:t>
      </w:r>
      <w:r w:rsidR="008A359E" w:rsidRPr="008A359E">
        <w:rPr>
          <w:b/>
        </w:rPr>
        <w:t>(Гуру).</w:t>
      </w:r>
      <w:r w:rsidR="0040243B" w:rsidRPr="002A4D42">
        <w:t xml:space="preserve"> Как много значительных явлений совершается в Невидимости, чтобы только уже позднее выявиться в видимых формах. Главные события в Невидимости. На поверхности</w:t>
      </w:r>
      <w:r w:rsidR="00D57AEE">
        <w:t xml:space="preserve"> — </w:t>
      </w:r>
      <w:r w:rsidR="0040243B" w:rsidRPr="002A4D42">
        <w:t>только струи внешних течений. Судить по ним о происходящем в глубинах невозможно. Действительные события скрыты от глаза поверхностного наблюдателя. И если на поверхности все более или менее спокойно, то это совсем еще не значит, что ничего не происходит и не произошло. Главные течения ускользают от взора людей, ибо идут на глубине.</w:t>
      </w:r>
    </w:p>
    <w:p w:rsidR="0040243B" w:rsidRDefault="0040243B" w:rsidP="0040243B"/>
    <w:p w:rsidR="0040243B" w:rsidRDefault="00DF4588" w:rsidP="0040243B">
      <w:r>
        <w:rPr>
          <w:b/>
          <w:lang w:val="en-US"/>
        </w:rPr>
        <w:t>1964</w:t>
      </w:r>
      <w:r>
        <w:rPr>
          <w:b/>
        </w:rPr>
        <w:t xml:space="preserve"> г. </w:t>
      </w:r>
      <w:r w:rsidR="0040243B" w:rsidRPr="00E07783">
        <w:rPr>
          <w:b/>
        </w:rPr>
        <w:t>248.</w:t>
      </w:r>
      <w:r w:rsidR="0040243B" w:rsidRPr="002A4D42">
        <w:t xml:space="preserve"> (159). </w:t>
      </w:r>
      <w:r w:rsidR="0040243B" w:rsidRPr="00E07783">
        <w:rPr>
          <w:b/>
        </w:rPr>
        <w:t>(Апр. 1).</w:t>
      </w:r>
      <w:r w:rsidR="0040243B" w:rsidRPr="002A4D42">
        <w:t xml:space="preserve"> Распределение по лучам происходит после того, как сброшен груз земных пережитков. Дух, освобожденный от тела, долго несет на себе наслоения земной жизни, от которых освобождается постепенно. В случае ученичества этот процесс идет значительно быстрее, так как еще в теле отбрасывается многое ненужное. Правильное понимание значения земных вещей и условий уже на Земле отводит им должное место, не затмевая основного смысла земного существования и дальнейшего пребывания человека в мирах. Но отпечаток плотных клише все же известное время сопровождает развоплощенного духа. Многое, конечно, зависит от подготовки сознания и от последних минут отрыва при переходе Последних Границ. В жалком положении оказываются те, кто, кроме земного существования, другого представить себе не могут. Даже малое представление или знание о возможности жизни вне тела многое облегчает и ускоряет процесс освобождения от земных пережитков. Каждая мысль о Надземном становится реальностью для развоплощенца и несет его, как на крыльях, в сужденные духу сферы. Не только как бы дается ответ за каждую мысль, но и собирается жатва с мыслей благих и ведущих. В том мире, где все движется мыслью, мысль является первенствующим фактором жизни, обуславливающим пребывание в нем человека.</w:t>
      </w:r>
    </w:p>
    <w:p w:rsidR="0040243B" w:rsidRDefault="0040243B" w:rsidP="0040243B"/>
    <w:p w:rsidR="0040243B" w:rsidRDefault="00DF4588" w:rsidP="0040243B">
      <w:r>
        <w:rPr>
          <w:b/>
          <w:lang w:val="en-US"/>
        </w:rPr>
        <w:t>1964</w:t>
      </w:r>
      <w:r>
        <w:rPr>
          <w:b/>
        </w:rPr>
        <w:t xml:space="preserve"> г. </w:t>
      </w:r>
      <w:r w:rsidR="0040243B" w:rsidRPr="00E07783">
        <w:rPr>
          <w:b/>
        </w:rPr>
        <w:t xml:space="preserve">249. </w:t>
      </w:r>
      <w:r w:rsidR="008A359E" w:rsidRPr="00E07783">
        <w:rPr>
          <w:b/>
        </w:rPr>
        <w:t>(</w:t>
      </w:r>
      <w:r w:rsidR="008A359E" w:rsidRPr="008A359E">
        <w:rPr>
          <w:b/>
        </w:rPr>
        <w:t>М.А.Й.).</w:t>
      </w:r>
      <w:r w:rsidR="0040243B" w:rsidRPr="002A4D42">
        <w:t xml:space="preserve"> Чтобы научиться вести записи во всяких условиях, необходимо пройти долгий и трудный опыт преодоления этих условий. Главное</w:t>
      </w:r>
      <w:r w:rsidR="00D57AEE">
        <w:t xml:space="preserve"> — </w:t>
      </w:r>
      <w:r w:rsidR="0040243B" w:rsidRPr="002A4D42">
        <w:t xml:space="preserve">это не останавливаться и не смущаться ни перед какими, даже самыми, казалось бы, невозможными. Их преодолевая, можно выработать в себе такую степень и силу противодействия всему мешающему, что уже никакие обстоятельства и условия, даже Тонкого Мира, не в состоянии уже будут помешать общению с созвучными духу слоями пространства. А противодействий этих будет весьма много. И за каждым при внимательности можно усмотреть мохнатые руки. Много радости у </w:t>
      </w:r>
      <w:r w:rsidR="0040243B" w:rsidRPr="002A4D42">
        <w:lastRenderedPageBreak/>
        <w:t>них, у хвостатых, когда, благодаря их стараниям, нарушается ритм Общения или Записей. Много усилий прилагают они к тому, чтобы воздействовать на всех окружающих, на кого только могут, чтобы внести разрушение или диссонанс в раз установленный ритм связи с Ведущим. Усмотрение темной руки пресекает ее активность, ибо им, темным, очень не нравится, когда ответный удар направляется прямо на них, а не на их жертвы, за спинами которых они так старательно прячутся. Много опытности надо, чтобы суметь усмотреть за спинами окружающих, через которых наносится вред, их хвостатых темных вдохновителей. Но стрела посылается им, темным, но удар наносится по ним, шепчущим злоухищренно.</w:t>
      </w:r>
    </w:p>
    <w:p w:rsidR="0040243B" w:rsidRDefault="0040243B" w:rsidP="0040243B"/>
    <w:p w:rsidR="0040243B" w:rsidRDefault="00DF4588" w:rsidP="0040243B">
      <w:r>
        <w:rPr>
          <w:b/>
          <w:lang w:val="en-US"/>
        </w:rPr>
        <w:t>1964</w:t>
      </w:r>
      <w:r>
        <w:rPr>
          <w:b/>
        </w:rPr>
        <w:t xml:space="preserve"> г. </w:t>
      </w:r>
      <w:r w:rsidR="0040243B" w:rsidRPr="00E07783">
        <w:rPr>
          <w:b/>
        </w:rPr>
        <w:t xml:space="preserve">250. </w:t>
      </w:r>
      <w:r w:rsidR="0040243B" w:rsidRPr="002A4D42">
        <w:t xml:space="preserve">(160). </w:t>
      </w:r>
      <w:r w:rsidR="008A359E" w:rsidRPr="008A359E">
        <w:rPr>
          <w:b/>
        </w:rPr>
        <w:t>(Гуру).</w:t>
      </w:r>
      <w:r w:rsidR="0040243B" w:rsidRPr="002A4D42">
        <w:t xml:space="preserve"> Каждое действие и поступок человека могут быть осмыслены только по отношению к Тонкому Миру. Только при осознании обоих миров становятся они целесообразными. Без принятия в сознание Тонкого Мира поступки людские и поведение становятся однобокими и лишенными конечного смысла. Стоит ли приобретать опыт и знания или усовершенствовать качества и способности духа, если, скажем, имея деньги, и так можно прожить весело, в благополучии и ублажая себя. Кто станет думать о том, чтобы чего-то не делать, или от чего-то воздержаться, или в чем-то усовершенствоваться, когда в его распоряжении два-три десятка лет сознательного существования и здоровья. И это в лучшем случае. Только признание двух миров и непрерывности жизни может дать в руки человека возможность осмысленного существования и поставить на путь самосовершенствования.</w:t>
      </w:r>
    </w:p>
    <w:p w:rsidR="0040243B" w:rsidRDefault="0040243B" w:rsidP="0040243B"/>
    <w:p w:rsidR="0040243B" w:rsidRDefault="00DF4588" w:rsidP="0040243B">
      <w:r>
        <w:rPr>
          <w:b/>
          <w:lang w:val="en-US"/>
        </w:rPr>
        <w:t>1964</w:t>
      </w:r>
      <w:r>
        <w:rPr>
          <w:b/>
        </w:rPr>
        <w:t xml:space="preserve"> г. </w:t>
      </w:r>
      <w:r w:rsidR="0040243B" w:rsidRPr="00E07783">
        <w:rPr>
          <w:b/>
        </w:rPr>
        <w:t>251.</w:t>
      </w:r>
      <w:r w:rsidR="0040243B" w:rsidRPr="002A4D42">
        <w:t xml:space="preserve"> (161). </w:t>
      </w:r>
      <w:r w:rsidR="0040243B" w:rsidRPr="00E07783">
        <w:rPr>
          <w:b/>
        </w:rPr>
        <w:t>(Апр. 2).</w:t>
      </w:r>
      <w:r w:rsidR="0040243B" w:rsidRPr="002A4D42">
        <w:t xml:space="preserve"> Много рассуждений о том, в каком состоянии находятся люди, перешедшие в Мир Тонкий. Любой ответ будет неверным и неудовлетворительным, ибо очувствование Тонкого Мира</w:t>
      </w:r>
      <w:r w:rsidR="00D57AEE">
        <w:t xml:space="preserve"> — </w:t>
      </w:r>
      <w:r w:rsidR="0040243B" w:rsidRPr="002A4D42">
        <w:t xml:space="preserve">по сознанию. Сознание и его содержание обуславливаются мыслями и чувствами, связанными с ними. Предположим, что человек наполнял его мыслями отрицания всякой жизни в Надземном. Но ведь там царствует мысль. Следовательно, отрицающий жизнь жизни иметь там не будет, и его существование там будет отмечено всеми признаками отсутствия жизни. Конечно, сам он не умрет, ибо зерно духа бессмертно, но своим отрицанием лишит он себя возможности ощущения жизни. Мечтает на Земле человек что-то иметь или так или иначе устроить свою жизнь. Там мысль становится единственной реальностью и силой для человека, и он может иметь все то, что дозволяет или допускает мысль: как бы волшебное царство, где осуществляется каждое желание, хорошее или плохое. Но если желания плохи и если от тьмы? Тогда тьмою окружает себя человек и погружается в низшие слои астрала, притягивая к себе и, в свою очередь, притягиваясь слоями пространства, соответствующими темным мысленным порождениям. Закон созвучия справедливо и неумолимо управляет жизнью духов, сбросивших тело, и каждый получает по устремлению. </w:t>
      </w:r>
      <w:r w:rsidR="0040243B" w:rsidRPr="002A4D42">
        <w:lastRenderedPageBreak/>
        <w:t>Развоплощенное состояние очень справедливое. От своих мыслей и порождений никуда не уйти, и каждый пожинает по мыслям. Обобщить состояния развоплощенцев невозможно, ибо сколько голов, то есть сколько умов, столько и состояний. И отрицающие, и утверждающие имеют то, что отрицают или утверждают. Но даже малое утверждение или знание условий пребывания в Мире Незримом очень облегчает это пребывание. Мысли тьмы или Света окружают мыслителя тьмой или Светом</w:t>
      </w:r>
      <w:r w:rsidR="00D57AEE">
        <w:t xml:space="preserve"> — </w:t>
      </w:r>
      <w:r w:rsidR="0040243B" w:rsidRPr="002A4D42">
        <w:t>в этом закон.</w:t>
      </w:r>
    </w:p>
    <w:p w:rsidR="0040243B" w:rsidRDefault="0040243B" w:rsidP="0040243B"/>
    <w:p w:rsidR="0040243B" w:rsidRDefault="00DF4588" w:rsidP="0040243B">
      <w:r>
        <w:rPr>
          <w:b/>
          <w:lang w:val="en-US"/>
        </w:rPr>
        <w:t>1964</w:t>
      </w:r>
      <w:r>
        <w:rPr>
          <w:b/>
        </w:rPr>
        <w:t xml:space="preserve"> г. </w:t>
      </w:r>
      <w:r w:rsidR="0040243B" w:rsidRPr="00E07783">
        <w:rPr>
          <w:b/>
        </w:rPr>
        <w:t>252.</w:t>
      </w:r>
      <w:r w:rsidR="0040243B" w:rsidRPr="002A4D42">
        <w:t xml:space="preserve"> (162). </w:t>
      </w:r>
      <w:r w:rsidR="008A359E" w:rsidRPr="008A359E">
        <w:rPr>
          <w:b/>
        </w:rPr>
        <w:t>(М.А.Й.).</w:t>
      </w:r>
      <w:r w:rsidR="0040243B" w:rsidRPr="002A4D42">
        <w:t xml:space="preserve"> При постоянстве Общения с Иерархией Света сила внутри растет незаметно, но постоянно. Рост этот не виден для глаза носителя этой огненной силы растущей, но от времени до времени видны результаты по степени того воздействия, которое оказывает эта сила на окружающих. И слова тогда приобретают особенное свойство воздействовать на людей. Конечно, это условие требует особой осмотрительности и внимания к каждому произносимому слову, ибо в словах освобождается в пространство сила, несущая в себе разрушение или созидание. Мало думают люди о значении слов, в то время как слова, словно стрелы, в пространство несут энергии тьмы или блага. Даже самый звук слова уже воздействует на нервную систему и самого говорящего, и слушателя. Правильно сказано, что «молчание</w:t>
      </w:r>
      <w:r w:rsidR="00D57AEE">
        <w:t xml:space="preserve"> — </w:t>
      </w:r>
      <w:r w:rsidR="0040243B" w:rsidRPr="002A4D42">
        <w:t>золото». Слишком уж велика ответственность за слова произносимые, и слишком мало людей, сознающих эту ответственность. Надо еще меньше говорить и еще короче. Люди страдают не от голода, но от переедания. Точно так же страдают они не от молчаливости и сдержанности, но от многословия. Пустые слова порождаются пустыми мыслями, но за каждую мысль отвечает ее породитель. Полюбим содружество с молчанием.</w:t>
      </w:r>
    </w:p>
    <w:p w:rsidR="0040243B" w:rsidRDefault="0040243B" w:rsidP="0040243B"/>
    <w:p w:rsidR="0040243B" w:rsidRDefault="00DF4588" w:rsidP="0040243B">
      <w:r>
        <w:rPr>
          <w:b/>
          <w:lang w:val="en-US"/>
        </w:rPr>
        <w:t>1964</w:t>
      </w:r>
      <w:r>
        <w:rPr>
          <w:b/>
        </w:rPr>
        <w:t xml:space="preserve"> г. </w:t>
      </w:r>
      <w:r w:rsidR="0040243B" w:rsidRPr="00E07783">
        <w:rPr>
          <w:b/>
        </w:rPr>
        <w:t>253.</w:t>
      </w:r>
      <w:r w:rsidR="0040243B" w:rsidRPr="002A4D42">
        <w:t xml:space="preserve"> (163). </w:t>
      </w:r>
      <w:r w:rsidR="008A359E" w:rsidRPr="008A359E">
        <w:rPr>
          <w:b/>
        </w:rPr>
        <w:t>(Гуру).</w:t>
      </w:r>
      <w:r w:rsidR="0040243B" w:rsidRPr="002A4D42">
        <w:t xml:space="preserve"> Иконы, священные изображения и предметы имеют значение не сами по себе, но как посредствующие звенья, соединяющие сознание с теми или тем, к кому или чему оно устремлено. Для объединения с Высшим сознанию надо на что-то опереться, за что-то ухватиться, через что-то подойти. И этим посредством служат перечисленные выше объекты. Конечно, и сами предметы эти необычны постольку, поскольку насыщены они наслоениями высших вибраций, или мыслей духовного порядка. Даже светиться могут от пересыщенных наслоений такие предметы. Нетрудно понять, что незримые наслоения храмов и кабаков совершенно различны. Все окружающее человека насыщено его эманациями, накапливающимися на вещах, предметах, домах и стенах порою в течение целых столетий. Вся планета окутана порождениями человеческой мысли. И можно ли удивляться, что люди задыхаются в удушениях, созданных их собственными стараниями и трудами.</w:t>
      </w:r>
    </w:p>
    <w:p w:rsidR="0040243B" w:rsidRDefault="0040243B" w:rsidP="0040243B"/>
    <w:p w:rsidR="0040243B" w:rsidRDefault="00DF4588" w:rsidP="0040243B">
      <w:r>
        <w:rPr>
          <w:b/>
          <w:lang w:val="en-US"/>
        </w:rPr>
        <w:lastRenderedPageBreak/>
        <w:t>1964</w:t>
      </w:r>
      <w:r>
        <w:rPr>
          <w:b/>
        </w:rPr>
        <w:t xml:space="preserve"> г. </w:t>
      </w:r>
      <w:r w:rsidR="0040243B" w:rsidRPr="00E07783">
        <w:rPr>
          <w:b/>
        </w:rPr>
        <w:t>254.</w:t>
      </w:r>
      <w:r w:rsidR="0040243B" w:rsidRPr="002A4D42">
        <w:t xml:space="preserve"> (164). </w:t>
      </w:r>
      <w:r w:rsidR="0040243B" w:rsidRPr="00E07783">
        <w:rPr>
          <w:b/>
        </w:rPr>
        <w:t>(Апр. 3).</w:t>
      </w:r>
      <w:r w:rsidR="0040243B" w:rsidRPr="002A4D42">
        <w:t xml:space="preserve"> Как уравновесить сладчайшее и горчайшее? Только в сознании. Только сознание может стать центром уравновешивания противоположностей. С одной стороны</w:t>
      </w:r>
      <w:r w:rsidR="00D57AEE">
        <w:t xml:space="preserve"> — </w:t>
      </w:r>
      <w:r w:rsidR="0040243B" w:rsidRPr="002A4D42">
        <w:t>крайности полюсов, с другой</w:t>
      </w:r>
      <w:r w:rsidR="00D57AEE">
        <w:t xml:space="preserve"> — </w:t>
      </w:r>
      <w:r w:rsidR="0040243B" w:rsidRPr="002A4D42">
        <w:t>без светотени не будет проявления. Даже фотопленка не даст изображения. Дело не в противоположностях, а в том, какая пара из них допускается в фокус сознания. Пока в мире земном, без противоположения Света и тени не может быть жизни. Есть сферы в Надземном, сферы уявления Света, где теней уже нет. Но в мире плотном такое положение невозможно. Но зато оно и дает преимущество сознательного выбора между Светом и тьмою, чтобы потом, в Мире Надземном, где разделение Света и тьмы отмечено резкою гранью, дух мог пребывать в той из них, которая соответствует сущности его природы и устремлений. Выбирать можно здесь, на Земле, там придется иметь дело только со следствиями сделанного выбора. Раньше это положение отмечалось начертанием: «Оставь надежду, входящий сюда». Теперь можно сказать: «Знай, входящий, что входишь в сферу реализации всех твоих устремлений». Вот почему устремлению придается такое решающее значение. Ведь устремление порождается мыслью, а мысль в Тонком Мире ведет. Ведет она и на Земле, только из-за плотности сферы земной трудно видеть самодовлеющее значение мысли. Но даже чтобы руку поднять, надо предпослать этому движению мысль. Преддверие, явленное мыслью, необходимо в земных условиях. Есть, правда, действия безмысленные, но даже и им предпосылается рефлекторная мысль, то есть мысль, не контролируемая волей и сознанием. В этом вся пагубность рефлекторного мышления. Лучше ошибка, но с соизволения воли, чем муть рефлекторной одури. Дозор указуется как метод борьбы с лунным наследием прошлого. Осознание ответственности за мысли</w:t>
      </w:r>
      <w:r w:rsidR="00D57AEE">
        <w:t xml:space="preserve"> — </w:t>
      </w:r>
      <w:r w:rsidR="0040243B" w:rsidRPr="002A4D42">
        <w:t>характерный признак бодрствующего сознания. Бодрствуйте духом, ибо в бодрствовании этом залог победы над мыслью.</w:t>
      </w:r>
    </w:p>
    <w:p w:rsidR="0040243B" w:rsidRDefault="0040243B" w:rsidP="0040243B"/>
    <w:p w:rsidR="0040243B" w:rsidRDefault="00DF4588" w:rsidP="0040243B">
      <w:r>
        <w:rPr>
          <w:b/>
          <w:lang w:val="en-US"/>
        </w:rPr>
        <w:t>1964</w:t>
      </w:r>
      <w:r>
        <w:rPr>
          <w:b/>
        </w:rPr>
        <w:t xml:space="preserve"> г. </w:t>
      </w:r>
      <w:r w:rsidR="0040243B" w:rsidRPr="00E07783">
        <w:rPr>
          <w:b/>
        </w:rPr>
        <w:t>255.</w:t>
      </w:r>
      <w:r w:rsidR="0040243B" w:rsidRPr="002A4D42">
        <w:t xml:space="preserve"> (165). </w:t>
      </w:r>
      <w:r w:rsidR="008A359E" w:rsidRPr="008A359E">
        <w:rPr>
          <w:b/>
        </w:rPr>
        <w:t>(М.А.Й.).</w:t>
      </w:r>
      <w:r w:rsidR="0040243B" w:rsidRPr="002A4D42">
        <w:t xml:space="preserve"> Все чувства и качества духа поддаются воспитанию и культуре. Каждое можно развивать и усовершенствовать беспредельно. Растить сад прекрасный можно в своем собственном сознании, выбирая лучшие семена для лучших цветов. После посадки им нужен уход и забота. Останавливаясь мысленно на избранном качестве, совершаем как бы поливку цветка. Не оскудеет сад политый. Забота</w:t>
      </w:r>
      <w:r w:rsidR="00D57AEE">
        <w:t xml:space="preserve"> — </w:t>
      </w:r>
      <w:r w:rsidR="0040243B" w:rsidRPr="002A4D42">
        <w:t>о саде сознания, где лучшей поливкой является мысль. Не забудем, что мысли наши</w:t>
      </w:r>
      <w:r w:rsidR="00D57AEE">
        <w:t xml:space="preserve"> — </w:t>
      </w:r>
      <w:r w:rsidR="0040243B" w:rsidRPr="002A4D42">
        <w:t>это ковер, по которому будет ступать нога идущего в сферы Надземного Мира.</w:t>
      </w:r>
    </w:p>
    <w:p w:rsidR="0040243B" w:rsidRDefault="0040243B" w:rsidP="0040243B"/>
    <w:p w:rsidR="0040243B" w:rsidRDefault="00DF4588" w:rsidP="0040243B">
      <w:r>
        <w:rPr>
          <w:b/>
          <w:lang w:val="en-US"/>
        </w:rPr>
        <w:t>1964</w:t>
      </w:r>
      <w:r>
        <w:rPr>
          <w:b/>
        </w:rPr>
        <w:t xml:space="preserve"> г. </w:t>
      </w:r>
      <w:r w:rsidR="0040243B" w:rsidRPr="00E07783">
        <w:rPr>
          <w:b/>
        </w:rPr>
        <w:t>256.</w:t>
      </w:r>
      <w:r w:rsidR="0040243B" w:rsidRPr="002A4D42">
        <w:t xml:space="preserve"> (166). </w:t>
      </w:r>
      <w:r w:rsidR="008A359E" w:rsidRPr="008A359E">
        <w:rPr>
          <w:b/>
        </w:rPr>
        <w:t>(Гуру).</w:t>
      </w:r>
      <w:r w:rsidR="0040243B" w:rsidRPr="002A4D42">
        <w:t xml:space="preserve"> Даже воину на дозоре скажем: держи оружие свое наготове и в полном порядке. Оружие воина Света</w:t>
      </w:r>
      <w:r w:rsidR="00D57AEE">
        <w:t xml:space="preserve"> — </w:t>
      </w:r>
      <w:r w:rsidR="0040243B" w:rsidRPr="002A4D42">
        <w:t xml:space="preserve">мысль. Ни к чему оружие, пользоваться которым не умеют. Умение дается опытом и приложением. В желании применять знание не </w:t>
      </w:r>
      <w:r w:rsidR="0040243B" w:rsidRPr="002A4D42">
        <w:lastRenderedPageBreak/>
        <w:t>преутомимся и не ослабнем. Упорно и каждодневно будем упражнять оружие духа, дабы не одервенела рука и зоркость не изменила.</w:t>
      </w:r>
    </w:p>
    <w:p w:rsidR="0040243B" w:rsidRDefault="0040243B" w:rsidP="0040243B"/>
    <w:p w:rsidR="0040243B" w:rsidRDefault="00DF4588" w:rsidP="0040243B">
      <w:r>
        <w:rPr>
          <w:b/>
          <w:lang w:val="en-US"/>
        </w:rPr>
        <w:t>1964</w:t>
      </w:r>
      <w:r>
        <w:rPr>
          <w:b/>
        </w:rPr>
        <w:t xml:space="preserve"> г. </w:t>
      </w:r>
      <w:r w:rsidR="0040243B" w:rsidRPr="00E07783">
        <w:rPr>
          <w:b/>
        </w:rPr>
        <w:t>257.</w:t>
      </w:r>
      <w:r w:rsidR="0040243B" w:rsidRPr="002A4D42">
        <w:t xml:space="preserve"> (167). </w:t>
      </w:r>
      <w:r w:rsidR="0040243B" w:rsidRPr="00E07783">
        <w:rPr>
          <w:b/>
        </w:rPr>
        <w:t>(Апр. 4).</w:t>
      </w:r>
      <w:r w:rsidR="0040243B" w:rsidRPr="002A4D42">
        <w:t xml:space="preserve"> Много мыслей в течение дня бороздят поверхность сознания. Все ли нужны, все ли полезны, все ли пригодны в путь дальний? Одни помогают идти, другие мешают и тяжкому грузу подобны. Но все: и те и другие</w:t>
      </w:r>
      <w:r w:rsidR="00D57AEE">
        <w:t xml:space="preserve"> — </w:t>
      </w:r>
      <w:r w:rsidR="0040243B" w:rsidRPr="002A4D42">
        <w:t>сопутствуют нам по пути. Хорошо уделять каждодневно, хотя бы немного минут, тому, чтобы делать отбор и отбрасывать то, что мешает. С поклажей тяжелой далеко не уйти. А топтаться на месте нецелесообразно, ибо жизнь идет вперед. Отстать</w:t>
      </w:r>
      <w:r w:rsidR="00D57AEE">
        <w:t xml:space="preserve"> — </w:t>
      </w:r>
      <w:r w:rsidR="0040243B" w:rsidRPr="002A4D42">
        <w:t>значит попасть под волну времени, сметающую кажущуюся устойчивость окружающего. Чтобы сохранить индивидуальность своих накоплений, надо двигаться вместе с эволюцией сущего и даже впереди ее, ибо лететь, даже впереди циклона, безопасно. Каждая крупица поклажи при быстром полете мешает. Поэтому освобождение сознания от мыслей, задерживающих эволюцию духа, будет задачей момента. Каждое мгновение можно провести с пользою. Не может быть бессмысленного и бесполезного прожигания жизни. Каждое мгновение кто-то в нужде, кому-то можно послать мысли помощи, каждое мгновение можно что-то улучшить и мысленно преобразовывать корявость окружающих условий, мысленно можно строить прекрасные замки, с тем чтобы когда-то эти мысленные построения приобрели конкретные формы. Много полезного можно творить сознательно мыслью. В нашем распоряжении все время, которое есть, и времени этого много, если освободиться от мыслей ненужных и вредных.</w:t>
      </w:r>
    </w:p>
    <w:p w:rsidR="0040243B" w:rsidRDefault="0040243B" w:rsidP="0040243B"/>
    <w:p w:rsidR="0040243B" w:rsidRDefault="00DF4588" w:rsidP="0040243B">
      <w:r>
        <w:rPr>
          <w:b/>
          <w:lang w:val="en-US"/>
        </w:rPr>
        <w:t>1964</w:t>
      </w:r>
      <w:r>
        <w:rPr>
          <w:b/>
        </w:rPr>
        <w:t xml:space="preserve"> г. </w:t>
      </w:r>
      <w:r w:rsidR="0040243B" w:rsidRPr="00E07783">
        <w:rPr>
          <w:b/>
        </w:rPr>
        <w:t>258.</w:t>
      </w:r>
      <w:r w:rsidR="0040243B" w:rsidRPr="002A4D42">
        <w:t xml:space="preserve"> (168). </w:t>
      </w:r>
      <w:r w:rsidR="008A359E" w:rsidRPr="008A359E">
        <w:rPr>
          <w:b/>
        </w:rPr>
        <w:t>(М.А.Й.).</w:t>
      </w:r>
      <w:r w:rsidR="0040243B" w:rsidRPr="002A4D42">
        <w:t xml:space="preserve"> Подняться над жизнью обычной</w:t>
      </w:r>
      <w:r w:rsidR="00D57AEE">
        <w:t xml:space="preserve"> — </w:t>
      </w:r>
      <w:r w:rsidR="0040243B" w:rsidRPr="002A4D42">
        <w:t>не значит ли это войти в сферы необычности, которые окружают человека со всех сторон, стоит только устремить внимание поверх обыденности. Жизнь сопровождается смертью, а смерть</w:t>
      </w:r>
      <w:r w:rsidR="00D57AEE">
        <w:t xml:space="preserve"> — </w:t>
      </w:r>
      <w:r w:rsidR="0040243B" w:rsidRPr="002A4D42">
        <w:t>только новая фаза жизни. В незримости сущего</w:t>
      </w:r>
      <w:r w:rsidR="00D57AEE">
        <w:t xml:space="preserve"> — </w:t>
      </w:r>
      <w:r w:rsidR="0040243B" w:rsidRPr="002A4D42">
        <w:t>главная и большая часть жизни, хотя и не видима она глазу земному, как не видима большая часть айсберга. В невидимости сущего</w:t>
      </w:r>
      <w:r w:rsidR="00D57AEE">
        <w:t xml:space="preserve"> — </w:t>
      </w:r>
      <w:r w:rsidR="0040243B" w:rsidRPr="002A4D42">
        <w:t xml:space="preserve">главное основание жизни. Даже близкое и далекое прошлое человека уходит туда же, даже вчерашний день. Так устремим взоры свои на невидимое, чтобы в видимости найти тот смысл, которого без невидимого не существует. Как же можно охватить сутки, отрицая ночь, или понять один полюс явления, отвергая другой, его обуславливающий. Непрерывность протяженности линии, идущей от одного полюса к другому и связывающей оба в одно нераздельное целое, надо духом понять, чтобы в двойственности не видимых глазу явлений не потеряться и не упустить сияющей нити действительности. Овладев пониманием явлений обоих полюсов, можно встать в точке их уравновешивания, чтобы утвердить свою власть над ними. Только охватывая явление в целом в его двойственности, можно его постигать. Постижение, </w:t>
      </w:r>
      <w:r w:rsidR="0040243B" w:rsidRPr="002A4D42">
        <w:lastRenderedPageBreak/>
        <w:t>понимание и овладение</w:t>
      </w:r>
      <w:r w:rsidR="00D57AEE">
        <w:t xml:space="preserve"> — </w:t>
      </w:r>
      <w:r w:rsidR="0040243B" w:rsidRPr="002A4D42">
        <w:t>только ступени лестницы могущества духа.</w:t>
      </w:r>
    </w:p>
    <w:p w:rsidR="0040243B" w:rsidRDefault="0040243B" w:rsidP="0040243B"/>
    <w:p w:rsidR="0040243B" w:rsidRDefault="00DF4588" w:rsidP="0040243B">
      <w:r>
        <w:rPr>
          <w:b/>
          <w:lang w:val="en-US"/>
        </w:rPr>
        <w:t>1964</w:t>
      </w:r>
      <w:r>
        <w:rPr>
          <w:b/>
        </w:rPr>
        <w:t xml:space="preserve"> г. </w:t>
      </w:r>
      <w:r w:rsidR="0040243B" w:rsidRPr="00E07783">
        <w:rPr>
          <w:b/>
        </w:rPr>
        <w:t xml:space="preserve">259. </w:t>
      </w:r>
      <w:r w:rsidR="008A359E" w:rsidRPr="00E07783">
        <w:rPr>
          <w:b/>
        </w:rPr>
        <w:t>(Гуру</w:t>
      </w:r>
      <w:r w:rsidR="008A359E" w:rsidRPr="008A359E">
        <w:rPr>
          <w:b/>
        </w:rPr>
        <w:t>).</w:t>
      </w:r>
      <w:r w:rsidR="0040243B" w:rsidRPr="002A4D42">
        <w:t xml:space="preserve"> Спросят: к чему эти Записи, когда их никто не читает и неизвестно, будут ли их читать. На это ответим, что будут. Но дело не в этом, а в том, что Записи эти оставляют в пространстве клише, которое не уничтожаемо временем и светоносность форм которого несет заряды своей энергии, насыщая ими ауру планеты. Как бы постоянно бьющий источник, из которого льются струи Света. В этом главное значение и смысл Записей. Они питают пространство и насыщают Светом своим духов созвучных. Невидим этот процесс, но явен для третьего глаза. Главные течения жизни</w:t>
      </w:r>
      <w:r w:rsidR="00D57AEE">
        <w:t xml:space="preserve"> — </w:t>
      </w:r>
      <w:r w:rsidR="0040243B" w:rsidRPr="002A4D42">
        <w:t>в невидимости.</w:t>
      </w:r>
    </w:p>
    <w:p w:rsidR="0040243B" w:rsidRDefault="0040243B" w:rsidP="0040243B"/>
    <w:p w:rsidR="0040243B" w:rsidRDefault="00DF4588" w:rsidP="0040243B">
      <w:r>
        <w:rPr>
          <w:b/>
          <w:lang w:val="en-US"/>
        </w:rPr>
        <w:t>1964</w:t>
      </w:r>
      <w:r>
        <w:rPr>
          <w:b/>
        </w:rPr>
        <w:t xml:space="preserve"> г. </w:t>
      </w:r>
      <w:r w:rsidR="0040243B" w:rsidRPr="00E07783">
        <w:rPr>
          <w:b/>
        </w:rPr>
        <w:t>260.</w:t>
      </w:r>
      <w:r w:rsidR="0040243B" w:rsidRPr="002A4D42">
        <w:t xml:space="preserve"> (169). </w:t>
      </w:r>
      <w:r w:rsidR="0040243B" w:rsidRPr="00E07783">
        <w:rPr>
          <w:b/>
        </w:rPr>
        <w:t>(Апр. 5).</w:t>
      </w:r>
      <w:r w:rsidR="0040243B" w:rsidRPr="002A4D42">
        <w:t xml:space="preserve"> Вопрос ставится так: или тьма внешняя подавит и затемнит свет духа, или свет, который внутри, победит. Если бы борьба касалась только борющегося, победить было бы не так уж трудно. Но окружающие и окружающее воздействуют яро, упорно стремясь по закону сообщающихся сосудов уравнять то, что вовне, с тем, что внутри, и заставить сознание и сердце наполниться окружающим дух мраком. Тьма внешняя деятельна, напориста и постоянно активна. Ауры окружающих создают каналы для более сильного воздействия и, если мало одной или двух серых аур, пошлют много больше. Устоять против этих влияний трудно необычайно, ибо сами по себе эти воздействия незримы. Только сердце почует всю тягость темной волны. Пространственно космические условия момента особенно благоприятствуют процессу. Но Я Победил мир и тех, кто со Мной, Призываю стоять до конца, противодействуя тьме разъяренной. Не победить нельзя, ибо побежденный предает себя тьме.</w:t>
      </w:r>
    </w:p>
    <w:p w:rsidR="0040243B" w:rsidRDefault="0040243B" w:rsidP="0040243B"/>
    <w:p w:rsidR="0040243B" w:rsidRDefault="00DF4588" w:rsidP="0040243B">
      <w:r>
        <w:rPr>
          <w:b/>
          <w:lang w:val="en-US"/>
        </w:rPr>
        <w:t>1964</w:t>
      </w:r>
      <w:r>
        <w:rPr>
          <w:b/>
        </w:rPr>
        <w:t xml:space="preserve"> г. </w:t>
      </w:r>
      <w:r w:rsidR="008241CE" w:rsidRPr="008241CE">
        <w:rPr>
          <w:b/>
        </w:rPr>
        <w:t>261.</w:t>
      </w:r>
      <w:r w:rsidR="0040243B" w:rsidRPr="002A4D42">
        <w:t xml:space="preserve"> </w:t>
      </w:r>
      <w:r w:rsidR="008A359E" w:rsidRPr="008A359E">
        <w:rPr>
          <w:b/>
        </w:rPr>
        <w:t>(М.А.Й.).</w:t>
      </w:r>
      <w:r w:rsidR="0040243B" w:rsidRPr="002A4D42">
        <w:t xml:space="preserve"> После страшного последнего напряженного натиска тьмы наступит Света победа.</w:t>
      </w:r>
    </w:p>
    <w:p w:rsidR="0040243B" w:rsidRDefault="0040243B" w:rsidP="0040243B"/>
    <w:p w:rsidR="0040243B" w:rsidRDefault="00DF4588" w:rsidP="0040243B">
      <w:r>
        <w:rPr>
          <w:b/>
          <w:lang w:val="en-US"/>
        </w:rPr>
        <w:t>1964</w:t>
      </w:r>
      <w:r>
        <w:rPr>
          <w:b/>
        </w:rPr>
        <w:t xml:space="preserve"> г. </w:t>
      </w:r>
      <w:r w:rsidR="008241CE" w:rsidRPr="008241CE">
        <w:rPr>
          <w:b/>
        </w:rPr>
        <w:t>262.</w:t>
      </w:r>
      <w:r w:rsidR="0040243B" w:rsidRPr="002A4D42">
        <w:t xml:space="preserve"> (170). </w:t>
      </w:r>
      <w:r w:rsidR="008A359E" w:rsidRPr="008A359E">
        <w:rPr>
          <w:b/>
        </w:rPr>
        <w:t>(Гуру).</w:t>
      </w:r>
      <w:r w:rsidR="0040243B" w:rsidRPr="002A4D42">
        <w:t xml:space="preserve"> Смертельно раненный тигр может быть еще очень опасен. Перед тем как подохнуть, он будет пытаться нанести последний удар. Так и мир тьмы уходящей готов даже на самоуничтожение, лишь бы нанести вред.</w:t>
      </w:r>
    </w:p>
    <w:p w:rsidR="0040243B" w:rsidRDefault="0040243B" w:rsidP="0040243B"/>
    <w:p w:rsidR="0040243B" w:rsidRDefault="00DF4588" w:rsidP="0040243B">
      <w:r>
        <w:rPr>
          <w:b/>
          <w:lang w:val="en-US"/>
        </w:rPr>
        <w:t>1964</w:t>
      </w:r>
      <w:r>
        <w:rPr>
          <w:b/>
        </w:rPr>
        <w:t xml:space="preserve"> г. </w:t>
      </w:r>
      <w:r w:rsidR="008241CE" w:rsidRPr="008241CE">
        <w:rPr>
          <w:b/>
        </w:rPr>
        <w:t>263.</w:t>
      </w:r>
      <w:r w:rsidR="0040243B" w:rsidRPr="002A4D42">
        <w:t xml:space="preserve"> (171). </w:t>
      </w:r>
      <w:r w:rsidR="008241CE" w:rsidRPr="008241CE">
        <w:rPr>
          <w:b/>
        </w:rPr>
        <w:t>(Апр. 6).</w:t>
      </w:r>
      <w:r w:rsidR="0040243B" w:rsidRPr="002A4D42">
        <w:t xml:space="preserve"> Распределение узлов Света по поверхности планеты носит не случайный, но определенно рассчитанный порядок. Сеть Света, таким образом, покрывает земную кору так, чтобы она не оставляла незащищенных мест и посылки зарядов Света, или Лучей, могли идти регулярно и ритмически. Оставить планету без защиты</w:t>
      </w:r>
      <w:r w:rsidR="00D57AEE">
        <w:t xml:space="preserve"> — </w:t>
      </w:r>
      <w:r w:rsidR="0040243B" w:rsidRPr="002A4D42">
        <w:t xml:space="preserve">значит предать ее тьме. Тьма очень активна. Не встречая сопротивления в узлах Света, которые совершенно точно могут быть названы узлами сопротивления, тьма стала бы беспрепятственно распространяться </w:t>
      </w:r>
      <w:r w:rsidR="0040243B" w:rsidRPr="002A4D42">
        <w:lastRenderedPageBreak/>
        <w:t>повсюду и затопила бы собою всю Землю. Вот почему остается еще так много оазисов, которые еще не затронуты происходящим смещением энергий. Если бы допустить смещение по всей поверхности планеты, то очень трудно было бы удержать сеть Света в ее нерушимом состоянии. Нагрузка при этом смещении на Носителей Света такова, что только в крайнем, непомерном напряжении могут выдерживать Они это тяжелое нагнетение. Можно ли удивляться, что порою так невероятно, невыносимо трудно. Сердце, принесенное во имя спасения мира, несет на себе Ношу Мира сего. И можно представить себе, какова же Ноша Владык. Темные сдвинули основания, и потому опереться на то, что раньше людям служило опорой, уже невозможно. На Земле ни в чем этой опоры уже не найти. Опора одна</w:t>
      </w:r>
      <w:r w:rsidR="00D57AEE">
        <w:t xml:space="preserve"> — </w:t>
      </w:r>
      <w:r w:rsidR="0040243B" w:rsidRPr="002A4D42">
        <w:t>Иерархия Света. Только она одна незыблема и непоколебима. Только Твердыня стоит, как скала, среди бурного океана мятущихся и выведенных из равновесия стихий.</w:t>
      </w:r>
    </w:p>
    <w:p w:rsidR="0040243B" w:rsidRDefault="0040243B" w:rsidP="0040243B"/>
    <w:p w:rsidR="0040243B" w:rsidRDefault="00DF4588" w:rsidP="0040243B">
      <w:r>
        <w:rPr>
          <w:b/>
          <w:lang w:val="en-US"/>
        </w:rPr>
        <w:t>1964</w:t>
      </w:r>
      <w:r>
        <w:rPr>
          <w:b/>
        </w:rPr>
        <w:t xml:space="preserve"> г. </w:t>
      </w:r>
      <w:r w:rsidR="008241CE" w:rsidRPr="008241CE">
        <w:rPr>
          <w:b/>
        </w:rPr>
        <w:t>264.</w:t>
      </w:r>
      <w:r w:rsidR="0040243B" w:rsidRPr="002A4D42">
        <w:t xml:space="preserve"> (172). </w:t>
      </w:r>
      <w:r w:rsidR="008A359E" w:rsidRPr="008A359E">
        <w:rPr>
          <w:b/>
        </w:rPr>
        <w:t>(М.А.Й.).</w:t>
      </w:r>
      <w:r w:rsidR="0040243B" w:rsidRPr="002A4D42">
        <w:t xml:space="preserve"> И все же надо держаться и устоять. Противодействие тьмы не может быть длительным. После нескольких попыток напряженных и судорожных усилий она все же рухнет, если борьба с нею волн Света будет достаточно устойчивой и твердой. Трагедия неустойчивого сознания в том, что оно не выдерживает до конца, и дух складывает свое оружие, признавая себя побежденным часто в тот самый момент, когда победа близка. Нет у тьмы постоянства, ибо нет основания. Устойчивость в борьбе с тьмою необходима именно потому, что спазматичны усилия тьмы. Не может она устоять перед явлением ритма. Не может она победить, если уверенность в силе Иерархии Света останется непоколебимой. Ее судорожные аритмичные попытки не выдерживают, сталкиваясь с упорством непоколебимости сердца, до конца преданного служению Иерархии Света. Конечна тьма, и в этом ее слабость. Бесконечен Свет и непобедим</w:t>
      </w:r>
      <w:r w:rsidR="00D57AEE">
        <w:t xml:space="preserve"> — </w:t>
      </w:r>
      <w:r w:rsidR="0040243B" w:rsidRPr="002A4D42">
        <w:t>и в этом его сила. Непобедим тот, кто знает конечность тьмы и нерушимую мощь Света всепобеждающего.</w:t>
      </w:r>
    </w:p>
    <w:p w:rsidR="0040243B" w:rsidRDefault="0040243B" w:rsidP="0040243B"/>
    <w:p w:rsidR="0040243B" w:rsidRDefault="00DF4588" w:rsidP="0040243B">
      <w:r>
        <w:rPr>
          <w:b/>
          <w:lang w:val="en-US"/>
        </w:rPr>
        <w:t>1964</w:t>
      </w:r>
      <w:r>
        <w:rPr>
          <w:b/>
        </w:rPr>
        <w:t xml:space="preserve"> г. </w:t>
      </w:r>
      <w:r w:rsidR="008241CE" w:rsidRPr="008241CE">
        <w:rPr>
          <w:b/>
        </w:rPr>
        <w:t>265.</w:t>
      </w:r>
      <w:r w:rsidR="0040243B" w:rsidRPr="002A4D42">
        <w:t xml:space="preserve"> (173). </w:t>
      </w:r>
      <w:r w:rsidR="008A359E" w:rsidRPr="008A359E">
        <w:rPr>
          <w:b/>
        </w:rPr>
        <w:t>(Гуру).</w:t>
      </w:r>
      <w:r w:rsidR="0040243B" w:rsidRPr="002A4D42">
        <w:t xml:space="preserve"> Стихии выведены из состояния равновесия. Силы Хаоса бушуют на всем пространстве планеты, за исключением немногих оазисов. Хаосом пользуется тьма для утверждения себя среди сил разрушения. Каждое неуравновесие стихий сопровождается активностью сил темных. Трудно положение планеты и напряжено до предела. Все силы надо собрать, чтобы удержаться и не поддаться воздействию сил тьмы и разрушения. Нехорошо в мире. Нужен великий дозор, великая осмотрительность, зоркость и осторожность. Небывалое время, ибо подходим к пределу.</w:t>
      </w:r>
    </w:p>
    <w:p w:rsidR="0040243B" w:rsidRDefault="0040243B" w:rsidP="0040243B"/>
    <w:p w:rsidR="0040243B" w:rsidRDefault="00DF4588" w:rsidP="0040243B">
      <w:r>
        <w:rPr>
          <w:b/>
          <w:lang w:val="en-US"/>
        </w:rPr>
        <w:t>1964</w:t>
      </w:r>
      <w:r>
        <w:rPr>
          <w:b/>
        </w:rPr>
        <w:t xml:space="preserve"> г. </w:t>
      </w:r>
      <w:r w:rsidR="008241CE" w:rsidRPr="008241CE">
        <w:rPr>
          <w:b/>
        </w:rPr>
        <w:t>266.</w:t>
      </w:r>
      <w:r w:rsidR="0040243B" w:rsidRPr="002A4D42">
        <w:t xml:space="preserve"> (174). </w:t>
      </w:r>
      <w:r w:rsidR="008241CE" w:rsidRPr="008241CE">
        <w:rPr>
          <w:b/>
        </w:rPr>
        <w:t>(Апр. 7).</w:t>
      </w:r>
      <w:r w:rsidR="0040243B" w:rsidRPr="002A4D42">
        <w:t xml:space="preserve"> Что будет, если сторож маяка не станет выполнять своих обязанностей? Сколько кораблей утеряют правильное направление и сколько несчастий произойдет? И кто будет ответственен за случившееся? Так и стражам Моим, стоящим на планетном дозоре светочами людям, Советую избегать </w:t>
      </w:r>
      <w:r w:rsidR="0040243B" w:rsidRPr="002A4D42">
        <w:lastRenderedPageBreak/>
        <w:t>аритмичных колебаний светильника духа, дабы основной металл не перегорел и не утеряли бы в наступившей вдруг тьме путь свой те, кому он светил. Никакие оправдания не помогут, если это случится. И чего стоит страж, оставивший стражу свою. Может ли плохое настроение и причины, его вызвавшие, служить оправданием забвению долга? Положение, что нет граду стояния хотя бы без одного праведника, имеет глубокое научное основание. Аппарат человеческого организма, приведенный в гармоничное состояние и соответствующе развитый, является мощной батареей, излучающей сильные энергии, воздействующие на окружающую его среду и поддерживающие равновесие стихийной материи. Регуляторами пространственных энергий и подземного огня можно назвать этих светочей духа, помогающих Мне удерживать равновесие планеты. Помощниками Мне по праву Могу их назвать. Конечно, велика их ответственность за выполнение Поручения. Подобно маякам в бурю, служат они человечеству, ибо функции их психического аппарата распространяются и на прямое воздействие на психику, и психическую атмосферу окружающих их людей и пространства. Нагружение велико. Это и будет Ношею Мира, которая ложится на плечи идущих со Мной. Осознаем это нагружение не как свое, но как пространственное, несомое не за себя, а за Мир во Имя Мое.</w:t>
      </w:r>
    </w:p>
    <w:p w:rsidR="0040243B" w:rsidRDefault="0040243B" w:rsidP="0040243B"/>
    <w:p w:rsidR="0040243B" w:rsidRDefault="00DF4588" w:rsidP="0040243B">
      <w:r>
        <w:rPr>
          <w:b/>
          <w:lang w:val="en-US"/>
        </w:rPr>
        <w:t>1964</w:t>
      </w:r>
      <w:r>
        <w:rPr>
          <w:b/>
        </w:rPr>
        <w:t xml:space="preserve"> г. </w:t>
      </w:r>
      <w:r w:rsidR="008241CE" w:rsidRPr="008241CE">
        <w:rPr>
          <w:b/>
        </w:rPr>
        <w:t>267.</w:t>
      </w:r>
      <w:r w:rsidR="0040243B" w:rsidRPr="002A4D42">
        <w:t xml:space="preserve"> (175). </w:t>
      </w:r>
      <w:r w:rsidR="008A359E" w:rsidRPr="008A359E">
        <w:rPr>
          <w:b/>
        </w:rPr>
        <w:t>(М.А.Й.).</w:t>
      </w:r>
      <w:r w:rsidR="0040243B" w:rsidRPr="002A4D42">
        <w:t xml:space="preserve"> Пространственное Служение осложняется и усугубляется тем, что для темных оно нетерпимо. И потому они применяют все уловки, ухищрения и старания, чтобы его прекратить. С одной стороны, битва с Хаосом и поддержание равновесия, с другой</w:t>
      </w:r>
      <w:r w:rsidR="00D57AEE">
        <w:t xml:space="preserve"> — </w:t>
      </w:r>
      <w:r w:rsidR="0040243B" w:rsidRPr="002A4D42">
        <w:t>борьба с темными злоделателями. Отсюда и ощущение тягости непомерной. Время сейчас очень сложное. Требуется неотрывное осознание Близости и связи своей с Иерархией. Поддаться нельзя ни хаосу, ни темным. Ведь дело идет не только о собственном спасении. На карту поставлено будущее. Очень темно. Каждая даже искорка Света нужна, а тем более сильный и ровно горящий духа светильник.</w:t>
      </w:r>
    </w:p>
    <w:p w:rsidR="0040243B" w:rsidRDefault="0040243B" w:rsidP="0040243B"/>
    <w:p w:rsidR="0040243B" w:rsidRDefault="00DF4588" w:rsidP="0040243B">
      <w:r>
        <w:rPr>
          <w:b/>
          <w:lang w:val="en-US"/>
        </w:rPr>
        <w:t>1964</w:t>
      </w:r>
      <w:r>
        <w:rPr>
          <w:b/>
        </w:rPr>
        <w:t xml:space="preserve"> г. </w:t>
      </w:r>
      <w:r w:rsidR="008241CE" w:rsidRPr="008241CE">
        <w:rPr>
          <w:b/>
        </w:rPr>
        <w:t>268.</w:t>
      </w:r>
      <w:r w:rsidR="0040243B" w:rsidRPr="002A4D42">
        <w:t xml:space="preserve"> (176). </w:t>
      </w:r>
      <w:r w:rsidR="008A359E" w:rsidRPr="008A359E">
        <w:rPr>
          <w:b/>
        </w:rPr>
        <w:t>(Гуру).</w:t>
      </w:r>
      <w:r w:rsidR="0040243B" w:rsidRPr="002A4D42">
        <w:t xml:space="preserve"> Устоять, устоять, устоять; и помочь, и помочь, и помочь и себе, и планете, и нам. Уже не о себе и своем спасении приходится думать, но обо всех. Так личное перерастает в пространственное и общечеловеческое и становится насущно необходимым для эволюции. Каждый внесший вклад свой в Общее Дело становится борцом за утверждение Света и спасение планеты от сил тьмы и разрушения.</w:t>
      </w:r>
    </w:p>
    <w:p w:rsidR="0040243B" w:rsidRDefault="0040243B" w:rsidP="0040243B"/>
    <w:p w:rsidR="0040243B" w:rsidRDefault="00DF4588" w:rsidP="0040243B">
      <w:r>
        <w:rPr>
          <w:b/>
          <w:lang w:val="en-US"/>
        </w:rPr>
        <w:t>1964</w:t>
      </w:r>
      <w:r>
        <w:rPr>
          <w:b/>
        </w:rPr>
        <w:t xml:space="preserve"> г. </w:t>
      </w:r>
      <w:r w:rsidR="008241CE" w:rsidRPr="008241CE">
        <w:rPr>
          <w:b/>
        </w:rPr>
        <w:t>269.</w:t>
      </w:r>
      <w:r w:rsidR="0040243B" w:rsidRPr="002A4D42">
        <w:t xml:space="preserve"> Те, кто не выполнил Моего Указания, уклонились от исполнения долга и отяготили и вашу нагрузку, бросив вас одних. Насколько было бы легче, если были бы вместе. И кармы своей не облегчили, и будущее отемнили свое. Каждый получит по делам и заслугам.</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270.</w:t>
      </w:r>
      <w:r w:rsidR="0040243B" w:rsidRPr="002A4D42">
        <w:t xml:space="preserve"> (177). </w:t>
      </w:r>
      <w:r w:rsidR="008241CE" w:rsidRPr="008241CE">
        <w:rPr>
          <w:b/>
        </w:rPr>
        <w:t>(Апр. 8).</w:t>
      </w:r>
      <w:r w:rsidR="0040243B" w:rsidRPr="002A4D42">
        <w:t xml:space="preserve"> Приносим каждодневно камни на построение Нового Мира. Чем больше и тяжелее они, тем прочнее постройка. Но здание еще не закончено, и за лесами и материалами не видно его красоты, и много отбросов и шлаков. Потребуется время, чтобы все это убрать и ввести новую жизнь в нем в русло. Не может быть в этот переходный период успокоения и тишины. Бесполезно пытаться упрочить даже какую-то видимость благополучия. Колеблется все. Только непоколебима Твердыня.</w:t>
      </w:r>
    </w:p>
    <w:p w:rsidR="0040243B" w:rsidRDefault="0040243B" w:rsidP="0040243B"/>
    <w:p w:rsidR="0040243B" w:rsidRDefault="00DF4588" w:rsidP="0040243B">
      <w:r>
        <w:rPr>
          <w:b/>
          <w:lang w:val="en-US"/>
        </w:rPr>
        <w:t>1964</w:t>
      </w:r>
      <w:r>
        <w:rPr>
          <w:b/>
        </w:rPr>
        <w:t xml:space="preserve"> г. </w:t>
      </w:r>
      <w:r w:rsidR="008241CE" w:rsidRPr="008241CE">
        <w:rPr>
          <w:b/>
        </w:rPr>
        <w:t>271.</w:t>
      </w:r>
      <w:r w:rsidR="0040243B" w:rsidRPr="002A4D42">
        <w:t xml:space="preserve"> (178). </w:t>
      </w:r>
      <w:r w:rsidR="008A359E" w:rsidRPr="008A359E">
        <w:rPr>
          <w:b/>
        </w:rPr>
        <w:t>(М.А.Й.).</w:t>
      </w:r>
      <w:r w:rsidR="0040243B" w:rsidRPr="002A4D42">
        <w:t xml:space="preserve"> Неопределенность и неустойчивость мирового положения отражается и в жизни каждого землянина той же неустойчивостью и неопределенностью. Меняется все, и никто не может быть уверенным, что завтра будет такое же, как сегодня. Во всех областях жизни можно отметить это отсутствие устойчивости. Причины ее залегают глубоко. Поколеблено все. Не скоро стихии войдут в берега и потечет жизнь нормально. Это надо понять и не удивляться, что все идет не так, как хотелось бы, даже в малом.</w:t>
      </w:r>
    </w:p>
    <w:p w:rsidR="0040243B" w:rsidRDefault="0040243B" w:rsidP="0040243B"/>
    <w:p w:rsidR="0040243B" w:rsidRDefault="00DF4588" w:rsidP="0040243B">
      <w:r>
        <w:rPr>
          <w:b/>
          <w:lang w:val="en-US"/>
        </w:rPr>
        <w:t>1964</w:t>
      </w:r>
      <w:r>
        <w:rPr>
          <w:b/>
        </w:rPr>
        <w:t xml:space="preserve"> г. </w:t>
      </w:r>
      <w:r w:rsidR="008241CE" w:rsidRPr="008241CE">
        <w:rPr>
          <w:b/>
        </w:rPr>
        <w:t>272.</w:t>
      </w:r>
      <w:r w:rsidR="0040243B" w:rsidRPr="002A4D42">
        <w:t xml:space="preserve"> (179). </w:t>
      </w:r>
      <w:r w:rsidR="008A359E" w:rsidRPr="008A359E">
        <w:rPr>
          <w:b/>
        </w:rPr>
        <w:t>(Гуру).</w:t>
      </w:r>
      <w:r w:rsidR="0040243B" w:rsidRPr="002A4D42">
        <w:t xml:space="preserve"> Человек предполагает, но располагает карма. А с кармой бороться нельзя. В известных пределах можно сделать все, что возможно, но дальше начинается область кармическая, которая воздействию воли обычной не подлежит. Следует очень резко очертить линию кармической непреложности, чтобы не тратить напрасных усилий на ее преодоление. Но все остальное поддается воздействию воли.</w:t>
      </w:r>
    </w:p>
    <w:p w:rsidR="0040243B" w:rsidRDefault="0040243B" w:rsidP="0040243B"/>
    <w:p w:rsidR="0040243B" w:rsidRDefault="00DF4588" w:rsidP="0040243B">
      <w:r>
        <w:rPr>
          <w:b/>
          <w:lang w:val="en-US"/>
        </w:rPr>
        <w:t>1964</w:t>
      </w:r>
      <w:r>
        <w:rPr>
          <w:b/>
        </w:rPr>
        <w:t xml:space="preserve"> г. </w:t>
      </w:r>
      <w:r w:rsidR="008241CE" w:rsidRPr="008241CE">
        <w:rPr>
          <w:b/>
        </w:rPr>
        <w:t>273.</w:t>
      </w:r>
      <w:r w:rsidR="0040243B" w:rsidRPr="002A4D42">
        <w:t xml:space="preserve"> (180). </w:t>
      </w:r>
      <w:r w:rsidR="008241CE" w:rsidRPr="008241CE">
        <w:rPr>
          <w:b/>
        </w:rPr>
        <w:t>(Апр. 9).</w:t>
      </w:r>
      <w:r w:rsidR="0040243B" w:rsidRPr="002A4D42">
        <w:t xml:space="preserve"> Много камней на Пути; на котором споткнемся? Спросят: зачем же камни, когда и без них нелегко. Ответьте: по гладким камням не взобраться. И хорошо, когда путь труден и тяжек. В Надземном еще напряженнее и еще труднее. Если трудностей не одолеть здесь, то как же победить их там? Каждому утруждению порадуемся, ибо каждое кроет возможность в себе. По человечеству это трудно представить, но это действительно так. Почему же тогда жизнь тех, кто следовал Моим Путем, была всегда столь отягощенной. Истинно, каждый идущий за Мною нес свой крест, но не только за себя, но и за других. Явление искупления не понимается. Оно носит не личный, но пространственный характер. Разрежается энергией сердца пространственный гнет. Не вспыхнут энергии эти без отягощения обстоятельствами. В тихом болоте плесень и разложение. Средь камней, пробивая дорогу, стремится кристально-прозрачный поток, чтобы внизу оросить долины и дать влагу жизни полям. Что же еще сказать, чтобы примирить дух с неизбежным? Разве то, что когда-то окончится все и в Высших Сферах Надземного Мира дух найдет желанную гармоничность окружения. Но не на Земле, где плач и скрежет зубовный и многое такое, на преодоление чего потребуется еще долгое время. Конечно, и на Земле можно создать относительно гармоничные условия жизни, но не сейчас, когда совершается переход из одной Юги в другую. Все </w:t>
      </w:r>
      <w:r w:rsidR="0040243B" w:rsidRPr="002A4D42">
        <w:lastRenderedPageBreak/>
        <w:t>энергии приведены в движение: одни уходят, другие их заменяют. Великое Смещение не может не отражаться на всех сторонах жизни, нарушая ее обычное и привычное течение. Для чутких организмов момент почти невыносимый по своей остроте. Но мужественно надо все пережить и претерпеть до конца. Впереди ожидает нечто такое, что примирит со всем, через что приходится проходить. Свет впереди. Во имя Его и принимаем натиск тьмы уходящей.</w:t>
      </w:r>
    </w:p>
    <w:p w:rsidR="0040243B" w:rsidRDefault="0040243B" w:rsidP="0040243B"/>
    <w:p w:rsidR="0040243B" w:rsidRDefault="00DF4588" w:rsidP="0040243B">
      <w:r>
        <w:rPr>
          <w:b/>
          <w:lang w:val="en-US"/>
        </w:rPr>
        <w:t>1964</w:t>
      </w:r>
      <w:r>
        <w:rPr>
          <w:b/>
        </w:rPr>
        <w:t xml:space="preserve"> г. </w:t>
      </w:r>
      <w:r w:rsidR="008241CE" w:rsidRPr="008241CE">
        <w:rPr>
          <w:b/>
        </w:rPr>
        <w:t>274.</w:t>
      </w:r>
      <w:r w:rsidR="0040243B" w:rsidRPr="002A4D42">
        <w:t xml:space="preserve"> </w:t>
      </w:r>
      <w:r w:rsidR="008A359E" w:rsidRPr="008A359E">
        <w:rPr>
          <w:b/>
        </w:rPr>
        <w:t>(М.А.Й.).</w:t>
      </w:r>
      <w:r w:rsidR="0040243B" w:rsidRPr="002A4D42">
        <w:t xml:space="preserve"> Как примирить сладчайшее и горчайшее? Только пониманием, что без светотени в мире земном ничего не увидеть и не научиться различать тьму от Света. Только по противоположениям научаемся ориентироваться в мире двойственности и применять свободу выбора в жизни. Свобода выбора всегда остается за человеком. Это единственная свобода, которой отнять от него никто не может. Выбирать между Светом и тьмою человек может всегда, во всех условиях жизни, каковы бы они ни были. Это его право.</w:t>
      </w:r>
    </w:p>
    <w:p w:rsidR="0040243B" w:rsidRDefault="0040243B" w:rsidP="0040243B"/>
    <w:p w:rsidR="0040243B" w:rsidRDefault="00DF4588" w:rsidP="0040243B">
      <w:r>
        <w:rPr>
          <w:b/>
          <w:lang w:val="en-US"/>
        </w:rPr>
        <w:t>1964</w:t>
      </w:r>
      <w:r>
        <w:rPr>
          <w:b/>
        </w:rPr>
        <w:t xml:space="preserve"> г. </w:t>
      </w:r>
      <w:r w:rsidR="008241CE" w:rsidRPr="008241CE">
        <w:rPr>
          <w:b/>
        </w:rPr>
        <w:t>275.</w:t>
      </w:r>
      <w:r w:rsidR="0040243B" w:rsidRPr="002A4D42">
        <w:t xml:space="preserve"> (181). </w:t>
      </w:r>
      <w:r w:rsidR="008A359E" w:rsidRPr="008A359E">
        <w:rPr>
          <w:b/>
        </w:rPr>
        <w:t>(Гуру).</w:t>
      </w:r>
      <w:r w:rsidR="0040243B" w:rsidRPr="002A4D42">
        <w:t xml:space="preserve"> Свет Высший не виден земному глазу, и потому распространение его происходит незримо. Только сердце почует радость, когда Свет коснется его, или тяжко сожмется, когда волны тьмы проносятся мимо. По ощущениям сердца можно судить о проносящихся волнах, от Света они или от тьмы. Но судьей будет сердце. Когда тяжко ему, значит, тьма наступает. Сердце верную весть подает.</w:t>
      </w:r>
    </w:p>
    <w:p w:rsidR="0040243B" w:rsidRDefault="0040243B" w:rsidP="0040243B"/>
    <w:p w:rsidR="0040243B" w:rsidRDefault="00DF4588" w:rsidP="0040243B">
      <w:r>
        <w:rPr>
          <w:b/>
          <w:lang w:val="en-US"/>
        </w:rPr>
        <w:t>1964</w:t>
      </w:r>
      <w:r>
        <w:rPr>
          <w:b/>
        </w:rPr>
        <w:t xml:space="preserve"> г. </w:t>
      </w:r>
      <w:r w:rsidR="008241CE" w:rsidRPr="008241CE">
        <w:rPr>
          <w:b/>
        </w:rPr>
        <w:t>276.</w:t>
      </w:r>
      <w:r w:rsidR="0040243B" w:rsidRPr="002A4D42">
        <w:t xml:space="preserve"> (182). </w:t>
      </w:r>
      <w:r w:rsidR="008241CE" w:rsidRPr="008241CE">
        <w:rPr>
          <w:b/>
        </w:rPr>
        <w:t>(Апр. 10).</w:t>
      </w:r>
      <w:r w:rsidR="0040243B" w:rsidRPr="002A4D42">
        <w:t xml:space="preserve"> При верном решении каждое противодействие должно вызывать прилив энергии больший, нежели сила противодействия, чтобы его преодолеть. Именно надо возрасти духом на все противодействующее настолько, чтобы добиться победы. Не честь пасть духом и поддаться силе, против идущей. Много духов, сломленных жизнью, отемняет атмосферу планеты. Наш девиз</w:t>
      </w:r>
      <w:r w:rsidR="00D57AEE">
        <w:t xml:space="preserve"> — </w:t>
      </w:r>
      <w:r w:rsidR="0040243B" w:rsidRPr="002A4D42">
        <w:t>борьба до конца и победа. Она всегда достижима при стойкости духа, ибо дух вечен и несокрушим, в то время как все противодействующее ему временно и недолговечно. Можно на собственной жизни убедиться в справедливости этого утверждения, если вспомнить, сколько трудностей и препятствий возникало в течение всего этого времени. И все они ушли в прошлое, все исчезли и заменились другими, новыми, которые так же уйдут, как ушли те. Поэтому и нужна стойкость и непоколебимость сознания, знающего твердо о преходимости текущего часа. Как бы ни было трудно или темно, знайте, что «и это пройдет». Все пройдет и прейдет, но дух пребудет вовеки. Казалось бы, мысль не нова, но сколь же трудно принятие ее в сознание и утверждение ее в жизненном применении. Сама жизнь уж устроена так, что, как говорил Гераклит, «все течет». И только Безмолвный Рекордер бесстрастно созерцает это течение жизни, стоя в стороне, но запечатлевая все.</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277.</w:t>
      </w:r>
      <w:r w:rsidR="0040243B" w:rsidRPr="002A4D42">
        <w:t xml:space="preserve"> (183). </w:t>
      </w:r>
      <w:r w:rsidR="008A359E" w:rsidRPr="008A359E">
        <w:rPr>
          <w:b/>
        </w:rPr>
        <w:t>(М.А.Й.).</w:t>
      </w:r>
      <w:r w:rsidR="0040243B" w:rsidRPr="002A4D42">
        <w:t xml:space="preserve"> Хорошо духом понять полезность каждого проходимого испытания, чтобы извлечь из него даваемый каждым урок. Если оно не понято и урок не извлечен, оно повторится снова и снова, пока урок не будет усвоен. Быстрота испытаний зависит от этого условия. Даже целые жизни даются повторно для прохождения вещей, не усвоенных раньше. Хороший ученик внимательно и напряженно стремится понять очередную задачу и извлечь из нее все, чему может она научить. Недовольства, сетования и самотерзания даваемыми жизнью испытаниями только отягощают сознание, ничего не давая взамен, а лишь углубляя и усиливая проходимое испытание. И это тоже надо понять. Противодействие карме нецелесообразно и бесполезно. Кроме ненужных мучений оно ничего не дает. Умение спокойно, с улыбкой и красиво встречать волны противных явлений дается опытом жизни.</w:t>
      </w:r>
    </w:p>
    <w:p w:rsidR="0040243B" w:rsidRDefault="0040243B" w:rsidP="0040243B"/>
    <w:p w:rsidR="0040243B" w:rsidRDefault="00DF4588" w:rsidP="0040243B">
      <w:r>
        <w:rPr>
          <w:b/>
          <w:lang w:val="en-US"/>
        </w:rPr>
        <w:t>1964</w:t>
      </w:r>
      <w:r>
        <w:rPr>
          <w:b/>
        </w:rPr>
        <w:t xml:space="preserve"> г. </w:t>
      </w:r>
      <w:r w:rsidR="008241CE" w:rsidRPr="008241CE">
        <w:rPr>
          <w:b/>
        </w:rPr>
        <w:t>278.</w:t>
      </w:r>
      <w:r w:rsidR="0040243B" w:rsidRPr="002A4D42">
        <w:t xml:space="preserve"> (184). </w:t>
      </w:r>
      <w:r w:rsidR="008A359E" w:rsidRPr="008A359E">
        <w:rPr>
          <w:b/>
        </w:rPr>
        <w:t>(Гуру).</w:t>
      </w:r>
      <w:r w:rsidR="0040243B" w:rsidRPr="002A4D42">
        <w:t xml:space="preserve"> Пустота, бессодержательность и бессмысленность жизни не в ней, а в сознании человека, равно как и жизнь, полная значения и смысла. «Человек есть мера вещей»</w:t>
      </w:r>
      <w:r w:rsidR="00D57AEE">
        <w:t xml:space="preserve"> — </w:t>
      </w:r>
      <w:r w:rsidR="0040243B" w:rsidRPr="002A4D42">
        <w:t>этого изречения не забудем. С собою и в себе каждый несет свое понимание жизни, и никуда от себя не уйти, если понимание это убого и ограничено видимостью плотного мира.</w:t>
      </w:r>
    </w:p>
    <w:p w:rsidR="0040243B" w:rsidRDefault="0040243B" w:rsidP="0040243B"/>
    <w:p w:rsidR="0040243B" w:rsidRDefault="00DF4588" w:rsidP="0040243B">
      <w:r>
        <w:rPr>
          <w:b/>
          <w:lang w:val="en-US"/>
        </w:rPr>
        <w:t>1964</w:t>
      </w:r>
      <w:r>
        <w:rPr>
          <w:b/>
        </w:rPr>
        <w:t xml:space="preserve"> г. </w:t>
      </w:r>
      <w:r w:rsidR="008241CE" w:rsidRPr="008241CE">
        <w:rPr>
          <w:b/>
        </w:rPr>
        <w:t>279.</w:t>
      </w:r>
      <w:r w:rsidR="0040243B" w:rsidRPr="002A4D42">
        <w:t xml:space="preserve"> </w:t>
      </w:r>
      <w:r w:rsidR="008241CE" w:rsidRPr="008241CE">
        <w:rPr>
          <w:b/>
        </w:rPr>
        <w:t>(Апр. 11).</w:t>
      </w:r>
      <w:r w:rsidR="0040243B" w:rsidRPr="002A4D42">
        <w:t xml:space="preserve"> Сын Мой, явление сроков предусмотрено законами эволюции. Сроки лежат за пределами человеческих возможностей. И когда срок наступает, тогда и только тогда человеческая воля может действовать или в созвучии с ним, или против. Веление сроков понимается только развитыми сознаниями, которые им созвучат и которые двигают эволюцию. Без этого созвучия нет движения вперед. Великие Духи всегда идут впереди своего времени, как бы ученый среди дикарей. Когда же дикари получают просвещение и становятся культурными, их Просветитель настолько уходит вперед, что взаимоотношение остается прежним. Это один из аспектов состояния Тех, Кто Ведет человечество. Этим же обстоятельством обусловлено и одиночество продвинувшихся и опередивших своих современников духов. Окруженные чудовищным непониманием, живут они среди множеств, неся на себе все бремя человеческого несовершенства. Многие не выдерживают и перегорают. Если бы не было Высших Миров, где дух может передохнуть от тягости плотных условий, эволюционное движение человечества было бы невозможным. Мудро устроена жизнь, создавшая необходимость перевоплощения и смены всех оболочек. И хорошо, что памяти о прошлом не остается. Трудно было бы тогда принять плотную эволюцию. Для кого-то смерть</w:t>
      </w:r>
      <w:r w:rsidR="00D57AEE">
        <w:t xml:space="preserve"> — </w:t>
      </w:r>
      <w:r w:rsidR="0040243B" w:rsidRPr="002A4D42">
        <w:t>ужас и уничтожение, а для кого-то</w:t>
      </w:r>
      <w:r w:rsidR="00D57AEE">
        <w:t xml:space="preserve"> — </w:t>
      </w:r>
      <w:r w:rsidR="0040243B" w:rsidRPr="002A4D42">
        <w:t>освобождение и радость.</w:t>
      </w:r>
    </w:p>
    <w:p w:rsidR="0040243B" w:rsidRDefault="0040243B" w:rsidP="0040243B"/>
    <w:p w:rsidR="0040243B" w:rsidRDefault="00DF4588" w:rsidP="0040243B">
      <w:r>
        <w:rPr>
          <w:b/>
          <w:lang w:val="en-US"/>
        </w:rPr>
        <w:t>1964</w:t>
      </w:r>
      <w:r>
        <w:rPr>
          <w:b/>
        </w:rPr>
        <w:t xml:space="preserve"> г. </w:t>
      </w:r>
      <w:r w:rsidR="008241CE" w:rsidRPr="008241CE">
        <w:rPr>
          <w:b/>
        </w:rPr>
        <w:t>280.</w:t>
      </w:r>
      <w:r w:rsidR="0040243B" w:rsidRPr="002A4D42">
        <w:t xml:space="preserve"> (185). </w:t>
      </w:r>
      <w:r w:rsidR="008A359E" w:rsidRPr="008A359E">
        <w:rPr>
          <w:b/>
        </w:rPr>
        <w:t>(М.А.Й.).</w:t>
      </w:r>
      <w:r w:rsidR="0040243B" w:rsidRPr="002A4D42">
        <w:t xml:space="preserve"> Разветвление каналов Света подобно сети кровеносных сосудов, имеющих центр средоточия в сердце. Великое Сердце, являясь средоточием Света, передает по каналам </w:t>
      </w:r>
      <w:r w:rsidR="0040243B" w:rsidRPr="002A4D42">
        <w:lastRenderedPageBreak/>
        <w:t>вибрации свои во все уголки земного шара. И если канал личной связи чист, вибрации Света доходят беспрепятственно. Так поддерживается и вибрирует в пространстве планетная сеть Света. Ею держится мир. Без нее, как без Солнца, жизнь духа стала бы на Земле невозможной. Поэтому забота о ней и охрана ее и содержание своих проводов в должном порядке</w:t>
      </w:r>
      <w:r w:rsidR="00D57AEE">
        <w:t xml:space="preserve"> — </w:t>
      </w:r>
      <w:r w:rsidR="0040243B" w:rsidRPr="002A4D42">
        <w:t>долг и обязанность тех, кто осознал ее смысл и значение. Без Света</w:t>
      </w:r>
      <w:r w:rsidR="00D57AEE">
        <w:t xml:space="preserve"> — </w:t>
      </w:r>
      <w:r w:rsidR="0040243B" w:rsidRPr="002A4D42">
        <w:t>тьма и отсутствие жизни, то есть смерть. Смерть духа страшнее смерти физического тела, ибо со смертью его дух не умирает, но со смертью духа для человека кончается все.</w:t>
      </w:r>
    </w:p>
    <w:p w:rsidR="0040243B" w:rsidRDefault="0040243B" w:rsidP="0040243B"/>
    <w:p w:rsidR="0040243B" w:rsidRDefault="00DF4588" w:rsidP="0040243B">
      <w:r>
        <w:rPr>
          <w:b/>
          <w:lang w:val="en-US"/>
        </w:rPr>
        <w:t>1964</w:t>
      </w:r>
      <w:r>
        <w:rPr>
          <w:b/>
        </w:rPr>
        <w:t xml:space="preserve"> г. </w:t>
      </w:r>
      <w:r w:rsidR="008241CE" w:rsidRPr="008241CE">
        <w:rPr>
          <w:b/>
        </w:rPr>
        <w:t>281.</w:t>
      </w:r>
      <w:r w:rsidR="0040243B" w:rsidRPr="002A4D42">
        <w:t xml:space="preserve"> (186). </w:t>
      </w:r>
      <w:r w:rsidR="008A359E" w:rsidRPr="008A359E">
        <w:rPr>
          <w:b/>
        </w:rPr>
        <w:t>(Гуру).</w:t>
      </w:r>
      <w:r w:rsidR="0040243B" w:rsidRPr="002A4D42">
        <w:t xml:space="preserve"> Звучит только натянутая струна. Вот почему ставится ученик в состояние особого напряжения. Состояние не из приятных, но зато восприимчивость обострена и возможен процесс утончения. Путь труден, и немногие идут им.</w:t>
      </w:r>
    </w:p>
    <w:p w:rsidR="0040243B" w:rsidRDefault="0040243B" w:rsidP="0040243B"/>
    <w:p w:rsidR="0040243B" w:rsidRDefault="00DF4588" w:rsidP="0040243B">
      <w:r>
        <w:rPr>
          <w:b/>
          <w:lang w:val="en-US"/>
        </w:rPr>
        <w:t>1964</w:t>
      </w:r>
      <w:r>
        <w:rPr>
          <w:b/>
        </w:rPr>
        <w:t xml:space="preserve"> г. </w:t>
      </w:r>
      <w:r w:rsidR="008241CE" w:rsidRPr="008241CE">
        <w:rPr>
          <w:b/>
        </w:rPr>
        <w:t>282.</w:t>
      </w:r>
      <w:r w:rsidR="0040243B" w:rsidRPr="002A4D42">
        <w:t xml:space="preserve"> (187). </w:t>
      </w:r>
      <w:r w:rsidR="008241CE" w:rsidRPr="008241CE">
        <w:rPr>
          <w:b/>
        </w:rPr>
        <w:t>(Апр. 12).</w:t>
      </w:r>
      <w:r w:rsidR="0040243B" w:rsidRPr="002A4D42">
        <w:t xml:space="preserve"> Признать в себе начало, могущее побеждать всякое сопротивление окружающей среды, будет уже достижением и первым шагом к победе. Преодолеть можно все, но при упорстве более длительном, чем длится сопротивление. Именно претерпеть длительность данного сопротивления, которое конечно по самой своей природе, необходимо. Отступить</w:t>
      </w:r>
      <w:r w:rsidR="00D57AEE">
        <w:t xml:space="preserve"> — </w:t>
      </w:r>
      <w:r w:rsidR="0040243B" w:rsidRPr="002A4D42">
        <w:t>значит признаться в своей несостоятельности. Нет ничего, что могло бы сопротивляться воздействию психической энергии, если длительность силы ее приложения не короче длительности силы сопротивляющейся. В это не надо верить, это надо просто знать, чтобы не утомиться в делании. Многие воины и силу имеют, и мужество, и знание, но часто им не хватает настойчивости, чтобы не отступить преждевременно и чтобы найти в себе стойкость выдержать до конца. И часто, когда конец уже близок, они складывают оружие, признав, что внешние обстоятельства их сильнее. Борьба ведь идет не с ними, это надо очень понять, а внутри, с собою самим, ибо тот, кто себя победил, мир побеждает. А победа над собою выражается в несломимости духа и в понимании того, что, когда волны воздействий обрушиваются на победителя, не могут они сломить его мощи, если не имеют в нем ничего. Формула «Идет князь мира сего и не имеет во Мне ничего» и означает полную победу духа над всем, что восстало и идет на него в плотном мире при яром содействии тьмы из соответствующих сфер Тонкого Мира. А внешняя кажущаяся победа тьмы никакого значения не имеет, ибо дух превыше всего и мерою духа измеряется сущность и глубина победы. Знать надо эту непреложную неизбежность победы духа над временностью внешних условий, чтобы победно и твердо к победе идти с несломимою верою в конечное торжество вечного над преходящим.</w:t>
      </w:r>
    </w:p>
    <w:p w:rsidR="0040243B" w:rsidRDefault="0040243B" w:rsidP="0040243B">
      <w:r w:rsidRPr="002A4D42">
        <w:t xml:space="preserve">Итак, борьба до конца и победа, несмотря ни на что и вопреки всему, вопреки ярой, логичной убедительности очевидности, вопреки самой неопровержимой очевидности Майи. Только так победим. Слабость будет шептать о безнадежности борьбы и невозможности </w:t>
      </w:r>
      <w:r w:rsidRPr="002A4D42">
        <w:lastRenderedPageBreak/>
        <w:t>добиться успеха, но это будут голоса оболочек, временных и преходящих. Только дух непреходящ, и то, что переносится в область духа, то в конечном итоге торжествует над преходящим, знаменуя победу.</w:t>
      </w:r>
    </w:p>
    <w:p w:rsidR="0040243B" w:rsidRDefault="0040243B" w:rsidP="0040243B"/>
    <w:p w:rsidR="0040243B" w:rsidRDefault="00DF4588" w:rsidP="0040243B">
      <w:r>
        <w:rPr>
          <w:b/>
          <w:lang w:val="en-US"/>
        </w:rPr>
        <w:t>1964</w:t>
      </w:r>
      <w:r>
        <w:rPr>
          <w:b/>
        </w:rPr>
        <w:t xml:space="preserve"> г. </w:t>
      </w:r>
      <w:r w:rsidR="008241CE" w:rsidRPr="008241CE">
        <w:rPr>
          <w:b/>
        </w:rPr>
        <w:t>283.</w:t>
      </w:r>
      <w:r w:rsidR="0040243B" w:rsidRPr="002A4D42">
        <w:t xml:space="preserve"> (188). </w:t>
      </w:r>
      <w:r w:rsidR="008A359E" w:rsidRPr="008A359E">
        <w:rPr>
          <w:b/>
        </w:rPr>
        <w:t>(М.А.Й.).</w:t>
      </w:r>
      <w:r w:rsidR="0040243B" w:rsidRPr="002A4D42">
        <w:t xml:space="preserve"> Мы видим и знаем, как терзаемы вы смутными тенями, но мы допускаем это явление, для того чтобы вызвать из глубины вашей сущности могучие силы сопротивления, дающие рост духу и приводящие к желанной победе. Как же иначе стать сильным и победить, как не в борьбе, постоянной, упорной, успешной? Как же иначе огненную силу собрать и стать обладателем огненной мощи? Не ослабеем в борьбе, не преутомимся. Будем помнить и знать, что несломим и непобедим дух, прозревший к осознанию своей силы.</w:t>
      </w:r>
    </w:p>
    <w:p w:rsidR="0040243B" w:rsidRDefault="0040243B" w:rsidP="0040243B"/>
    <w:p w:rsidR="0040243B" w:rsidRDefault="00DF4588" w:rsidP="0040243B">
      <w:r>
        <w:rPr>
          <w:b/>
          <w:lang w:val="en-US"/>
        </w:rPr>
        <w:t>1964</w:t>
      </w:r>
      <w:r>
        <w:rPr>
          <w:b/>
        </w:rPr>
        <w:t xml:space="preserve"> г. </w:t>
      </w:r>
      <w:r w:rsidR="008241CE" w:rsidRPr="008241CE">
        <w:rPr>
          <w:b/>
        </w:rPr>
        <w:t>284.</w:t>
      </w:r>
      <w:r w:rsidR="0040243B" w:rsidRPr="002A4D42">
        <w:t xml:space="preserve"> (189). </w:t>
      </w:r>
      <w:r w:rsidR="008A359E" w:rsidRPr="008A359E">
        <w:rPr>
          <w:b/>
        </w:rPr>
        <w:t>(Гуру).</w:t>
      </w:r>
      <w:r w:rsidR="0040243B" w:rsidRPr="002A4D42">
        <w:t xml:space="preserve"> Надо бодро и твердо, не дозволяя духу поникнуть, говорить себе всякий раз, когда повторные попытки тьмы стремятся сломить его силу: «Ну что же, померяемся силой опять и опять победим»,</w:t>
      </w:r>
      <w:r w:rsidR="00D57AEE">
        <w:t xml:space="preserve"> — </w:t>
      </w:r>
      <w:r w:rsidR="0040243B" w:rsidRPr="002A4D42">
        <w:t>ибо непобедим дух, когда призван и когда осознан источник этой неиссякаемой мощи. Для собирания в фокус всех сил духа можно вспомнить моменты подъема и взлетов, можно вспомнить, сколько препятствий уже одолено и сколько накоплено силы. Концентрация огненных энергий в нужный момент для приложения их в фокусе воздействия</w:t>
      </w:r>
      <w:r w:rsidR="00D57AEE">
        <w:t xml:space="preserve"> — </w:t>
      </w:r>
      <w:r w:rsidR="0040243B" w:rsidRPr="002A4D42">
        <w:t>необходимое условие для достижения желаемых результатов. Вы знаете, знают и супротивники темные ваши о напряженной борьбе двух начал, Света и тьмы, но исполнители и жертвы темных воздействий слепы и ни о чем даже и не подозревают. Вы</w:t>
      </w:r>
      <w:r w:rsidR="00D57AEE">
        <w:t xml:space="preserve"> — </w:t>
      </w:r>
      <w:r w:rsidR="0040243B" w:rsidRPr="002A4D42">
        <w:t>зрячие среди слепых. И пока зоркость не оставляет вас, борьба будет успешной. Но стоит забыть лишь на миг, что за спиной исполнителей темных и злостных внушений стоят служители тьмы разных степеней, как оружие Света выпадает из ваших рук и темные злоделатели становятся неуязвимыми. Если что-то идет или делается вам во вред, знайте крепко, всегда и неотменно, что за этим стоят темные силы и служители их, прячущиеся за послушными спинами исполнителей всех этих ухищрений. Удар надо наносить по ним, а не по исполнителям, которые часто даже и не подозревают о происходящем и о том, что они являются слепыми орудиями тьмы.</w:t>
      </w:r>
    </w:p>
    <w:p w:rsidR="0040243B" w:rsidRDefault="0040243B" w:rsidP="0040243B"/>
    <w:p w:rsidR="0040243B" w:rsidRDefault="00DF4588" w:rsidP="0040243B">
      <w:r>
        <w:rPr>
          <w:b/>
          <w:lang w:val="en-US"/>
        </w:rPr>
        <w:t>1964</w:t>
      </w:r>
      <w:r>
        <w:rPr>
          <w:b/>
        </w:rPr>
        <w:t xml:space="preserve"> г. </w:t>
      </w:r>
      <w:r w:rsidR="008241CE" w:rsidRPr="008241CE">
        <w:rPr>
          <w:b/>
        </w:rPr>
        <w:t>285.</w:t>
      </w:r>
      <w:r w:rsidR="0040243B" w:rsidRPr="002A4D42">
        <w:t xml:space="preserve"> </w:t>
      </w:r>
      <w:r w:rsidR="008241CE" w:rsidRPr="008241CE">
        <w:rPr>
          <w:b/>
        </w:rPr>
        <w:t>(Апр. 13).</w:t>
      </w:r>
      <w:r w:rsidR="0040243B" w:rsidRPr="002A4D42">
        <w:t xml:space="preserve"> Сын Мой, в Космосе постоянство ритма выражается в движении небесных тел. Оно также выражено и в пульсации центра, в сердце, которое является атрибутом каждого фокуса проявленной жизни. Понятие жизни возьмем широко</w:t>
      </w:r>
      <w:r w:rsidR="00D57AEE">
        <w:t xml:space="preserve"> — </w:t>
      </w:r>
      <w:r w:rsidR="0040243B" w:rsidRPr="002A4D42">
        <w:t>от атома до центра Вселенной. Все живет, и все пульсирует в ритме. Ритму подчиняются даже машины. Можно представить себе, что получилось бы, если бы в движении мощной турбины нарушился ритм. Ритмический труд от труда аритмичного отличается, как порядок, гармония и стройность от хаоса. Хаос и гармония</w:t>
      </w:r>
      <w:r w:rsidR="00D57AEE">
        <w:t xml:space="preserve"> — </w:t>
      </w:r>
      <w:r w:rsidR="0040243B" w:rsidRPr="002A4D42">
        <w:lastRenderedPageBreak/>
        <w:t>антиподы сущего. Когда ритм и гармония ложатся в основание дел человеческих, процветают и преуспевают дела. Продуктивность ритмического труда во много раз превышает труд аритмичный. Установленный ритм уже сам по себе без особых усилий несет своего породителя по прорытому ритмом в пространстве каналу. Эту аккумулированную ритмом силу инерции движения можно вкладывать в любое начинание, если оно достаточно длительно в своем выражении. На установление ритма требуется время, и когда оно вложено в ритм, продолжение действия идет уже без приложения особых усилий. Так же можно представить себе мощь действия ритмической мысли. Мало кто из людей применяет мощь ритма в сфере уявления мысли. Применяли бы больше и шире, если бы знали. Но не знают. Это даже и хорошо, ибо знание обязывает ко многому. Сила воздействия коллективной мысли даже случайного сборища или толпы велика. Какою же станет эта сила, если случайность будет введена в канал ритма, а сборище или толпа будут организованы и упорядочены дисциплиной? Сила дисциплины выявлена в обычном воинском соединении. Но сила эта направлена на действия обычного порядка. Но ведь стройность, дисциплину и ритм можно ввести и в область применения силы коллективной мысли тысяч и даже миллионов людей. Когда это будет понято человечеством и применено в жизни во благо, люди мыслью объединенной будут творить чудеса. Только чудеса эти будут введены в рамки действительности и закона и будут лишены элементов сверхъестественного или потустороннего. Мысль есть реальный фактор жизни, требующий знания законов ее проявления и умения пользоваться ею.</w:t>
      </w:r>
    </w:p>
    <w:p w:rsidR="0040243B" w:rsidRDefault="0040243B" w:rsidP="0040243B"/>
    <w:p w:rsidR="0040243B" w:rsidRDefault="00DF4588" w:rsidP="0040243B">
      <w:r>
        <w:rPr>
          <w:b/>
          <w:lang w:val="en-US"/>
        </w:rPr>
        <w:t>1964</w:t>
      </w:r>
      <w:r>
        <w:rPr>
          <w:b/>
        </w:rPr>
        <w:t xml:space="preserve"> г. </w:t>
      </w:r>
      <w:r w:rsidR="008241CE" w:rsidRPr="008241CE">
        <w:rPr>
          <w:b/>
        </w:rPr>
        <w:t>286.</w:t>
      </w:r>
      <w:r w:rsidR="0040243B" w:rsidRPr="002A4D42">
        <w:t xml:space="preserve"> </w:t>
      </w:r>
      <w:r w:rsidR="008A359E" w:rsidRPr="008A359E">
        <w:rPr>
          <w:b/>
        </w:rPr>
        <w:t>(М.А.Й.).</w:t>
      </w:r>
      <w:r w:rsidR="0040243B" w:rsidRPr="002A4D42">
        <w:t xml:space="preserve"> Надо дерзать еще и еще, пользуясь силой повторного ритма. Ни одно усилие не пропадает в пространстве, но наращивает свою энергию пропорционально ритмичности этих усилий. Каждое чувство есть сила. Ее можно направить на определенную цель, как мельник направляет рабочую волну на водяное колесо. И когда это действие сопровождается повторностью, а повторность выливается в ритм, результатов не может не быть. Хочу дать в руки силу уверенности в непреложности воздействия мысли, силу, утвержденную опытом и применением, укрепленную сознательным приложением ритма. Следует иметь в виду, что любое действие можно усиливать и углублять беспредельно. Кажущаяся неудача не предел, а лишь только ступень пока еще неуверенного и неумелого приложения великого закона. Сознательное неуклонное приложение ритма даст силу руке. Уверенность станет тогда непреклонной, устойчивой и крепкой, как сталь. Сила мысли растет в применении. И хорошо, когда обычные пути достижения или утверждения нужных следствий невозможны и когда сами условия жизни заставляют прибегать к силе мысли. Усилим мысль ритмом, не останавливаясь перед временными и кажущимися неудачами. Ритм накапливает энергию мысли, и достигает она тогда такой силы, что </w:t>
      </w:r>
      <w:r w:rsidR="0040243B" w:rsidRPr="002A4D42">
        <w:lastRenderedPageBreak/>
        <w:t>аритмичные и разрозненные мысли обычных людей соревноваться с нею уже не могут. Владыки Света Творят Эволюцию мыслью. Мысль и Круг</w:t>
      </w:r>
      <w:r w:rsidR="00D57AEE">
        <w:t xml:space="preserve"> — </w:t>
      </w:r>
      <w:r w:rsidR="0040243B" w:rsidRPr="002A4D42">
        <w:t>это мощная сила, сметающая со своего пути сопротивление отдельных сознаний и направляющая в определенное русло мышление целых народов и даже всего человечества.</w:t>
      </w:r>
    </w:p>
    <w:p w:rsidR="0040243B" w:rsidRDefault="0040243B" w:rsidP="0040243B"/>
    <w:p w:rsidR="0040243B" w:rsidRDefault="00DF4588" w:rsidP="0040243B">
      <w:r>
        <w:rPr>
          <w:b/>
          <w:lang w:val="en-US"/>
        </w:rPr>
        <w:t>1964</w:t>
      </w:r>
      <w:r>
        <w:rPr>
          <w:b/>
        </w:rPr>
        <w:t xml:space="preserve"> г. </w:t>
      </w:r>
      <w:r w:rsidR="008241CE" w:rsidRPr="008241CE">
        <w:rPr>
          <w:b/>
        </w:rPr>
        <w:t>287.</w:t>
      </w:r>
      <w:r w:rsidR="0040243B" w:rsidRPr="002A4D42">
        <w:t xml:space="preserve"> </w:t>
      </w:r>
      <w:r w:rsidR="008A359E" w:rsidRPr="008A359E">
        <w:rPr>
          <w:b/>
        </w:rPr>
        <w:t>(Гуру).</w:t>
      </w:r>
      <w:r w:rsidR="0040243B" w:rsidRPr="002A4D42">
        <w:t xml:space="preserve"> Если встречаете противодействие и сопротивление своим начинаниям и решениям, примените воздействие мыслью, упорной, ритмичной и твердой и продолжающейся во времени до тех пор, пока это противодействие не преодолевается. Не останавливайтесь в отчаянии на полдороге, думая, что ваши усилия напрасны, бесплодны и не дадут желаемых результатов. Нет таких препятствий, которых не могла бы преодолеть огненная психическая энергия мысли. Мысль</w:t>
      </w:r>
      <w:r w:rsidR="00D57AEE">
        <w:t xml:space="preserve"> — </w:t>
      </w:r>
      <w:r w:rsidR="0040243B" w:rsidRPr="002A4D42">
        <w:t>это высший фактор Мироздания. Ее применяя со знанием закона и силы утвержденного ритма, можно достичь того, что почитаете необходимым или целесообразным при создавшихся условиях жизни.</w:t>
      </w:r>
    </w:p>
    <w:p w:rsidR="0040243B" w:rsidRPr="002A4D42" w:rsidRDefault="0040243B" w:rsidP="0040243B"/>
    <w:p w:rsidR="0040243B" w:rsidRDefault="0040243B" w:rsidP="008241CE">
      <w:pPr>
        <w:pStyle w:val="Quote"/>
      </w:pPr>
      <w:r w:rsidRPr="002A4D42">
        <w:t>Видел во сне М.А.Й. Лечил Ее руку. Был долго с Ней. Был близко, около. Многое забыл. Кажется, видел и Гуру.</w:t>
      </w:r>
    </w:p>
    <w:p w:rsidR="0040243B" w:rsidRDefault="00DF4588" w:rsidP="0040243B">
      <w:r>
        <w:rPr>
          <w:b/>
          <w:lang w:val="en-US"/>
        </w:rPr>
        <w:t>1964</w:t>
      </w:r>
      <w:r>
        <w:rPr>
          <w:b/>
        </w:rPr>
        <w:t xml:space="preserve"> г. </w:t>
      </w:r>
      <w:r w:rsidR="008241CE" w:rsidRPr="008241CE">
        <w:rPr>
          <w:b/>
        </w:rPr>
        <w:t>288.</w:t>
      </w:r>
      <w:r w:rsidR="0040243B" w:rsidRPr="002A4D42">
        <w:t xml:space="preserve"> (190). </w:t>
      </w:r>
      <w:r w:rsidR="008241CE" w:rsidRPr="008241CE">
        <w:rPr>
          <w:b/>
        </w:rPr>
        <w:t>(Апр. 14).</w:t>
      </w:r>
      <w:r w:rsidR="0040243B" w:rsidRPr="002A4D42">
        <w:t xml:space="preserve"> Выражение «Неизменяем Учитель Света» надо понять как утверждение того, что настроения и переменчивость астрала, его неустойчивость и непостоянство не свойственны Тем, Кто давно уже перенес свое сознание в сферу Высшей Триады. Слова Semper idem</w:t>
      </w:r>
      <w:r w:rsidR="00B27D99">
        <w:rPr>
          <w:rStyle w:val="FootnoteReference"/>
        </w:rPr>
        <w:footnoteReference w:id="15"/>
      </w:r>
      <w:r w:rsidR="0040243B" w:rsidRPr="002A4D42">
        <w:t xml:space="preserve"> относятся к Ним. Им подражая, можно стремиться к тому, чтобы основное течение жизни духа шло поверх изменчивости, неустойчивости и колебаний внешних условий жизни. Эта изменчивость во все века остается свойством плотного окружения человека, но жизнь духа идет в Сферах Высших, уже не затрагиваемых переменчивостью состояний житейского моря. В высшем значении этого слова не может человек ни одного мгновения оставаться все тем же, ибо человек</w:t>
      </w:r>
      <w:r w:rsidR="00D57AEE">
        <w:t xml:space="preserve"> — </w:t>
      </w:r>
      <w:r w:rsidR="0040243B" w:rsidRPr="002A4D42">
        <w:t>это процесс и эволюция духа означает постоянное изменение и восхождение по ступеням лестницы жизни. Эти два вида изменений в оболочках и в Высшей Триаде следует различать четко, ибо происходят они на разных плоскостях сознания и в разных сферах проявлений активности человеческого микрокосма. Поэтому правильно будет сказать, что неизменяем Учитель, и правильно при этом понять, что Учитель нов в каждое мгновение. И тут, как и везде, понимание противоположений приводит к правильному решению этого вопроса.</w:t>
      </w:r>
    </w:p>
    <w:p w:rsidR="0040243B" w:rsidRDefault="0040243B" w:rsidP="0040243B"/>
    <w:p w:rsidR="0040243B" w:rsidRDefault="00DF4588" w:rsidP="0040243B">
      <w:r>
        <w:rPr>
          <w:b/>
          <w:lang w:val="en-US"/>
        </w:rPr>
        <w:t>1964</w:t>
      </w:r>
      <w:r>
        <w:rPr>
          <w:b/>
        </w:rPr>
        <w:t xml:space="preserve"> г. </w:t>
      </w:r>
      <w:r w:rsidR="008241CE" w:rsidRPr="008241CE">
        <w:rPr>
          <w:b/>
        </w:rPr>
        <w:t>289.</w:t>
      </w:r>
      <w:r w:rsidR="0040243B" w:rsidRPr="002A4D42">
        <w:t xml:space="preserve"> (191). </w:t>
      </w:r>
      <w:r w:rsidR="008A359E" w:rsidRPr="008A359E">
        <w:rPr>
          <w:b/>
        </w:rPr>
        <w:t>(М.А.Й.).</w:t>
      </w:r>
      <w:r w:rsidR="0040243B" w:rsidRPr="002A4D42">
        <w:t xml:space="preserve"> Продвигаться можно только применением даваемых Указаний, ибо как же иначе возможно практически усвоить очередной урок. И мудро ли сетовать на жизнь за то, что она дает такие чудесные возможности учиться не отвлеченно. Истинное ученичество отличается от воображаемого тем, что школой является сама жизнь, а суровость и трудность </w:t>
      </w:r>
      <w:r w:rsidR="0040243B" w:rsidRPr="002A4D42">
        <w:lastRenderedPageBreak/>
        <w:t>условий</w:t>
      </w:r>
      <w:r w:rsidR="00D57AEE">
        <w:t xml:space="preserve"> — </w:t>
      </w:r>
      <w:r w:rsidR="0040243B" w:rsidRPr="002A4D42">
        <w:t>неизбежным основанием продвижения и успеха. Именно в самых невозможных и, казалось бы, немыслимых условиях закаляется сияющий клинок духа. Победа легко не дается, но зато неотъемлемы и результаты ее. Борьба и победа</w:t>
      </w:r>
      <w:r w:rsidR="00D57AEE">
        <w:t xml:space="preserve"> — </w:t>
      </w:r>
      <w:r w:rsidR="0040243B" w:rsidRPr="002A4D42">
        <w:t>это девиз Наш.</w:t>
      </w:r>
    </w:p>
    <w:p w:rsidR="0040243B" w:rsidRDefault="0040243B" w:rsidP="0040243B"/>
    <w:p w:rsidR="0040243B" w:rsidRDefault="00DF4588" w:rsidP="0040243B">
      <w:r>
        <w:rPr>
          <w:b/>
          <w:lang w:val="en-US"/>
        </w:rPr>
        <w:t>1964</w:t>
      </w:r>
      <w:r>
        <w:rPr>
          <w:b/>
        </w:rPr>
        <w:t xml:space="preserve"> г. </w:t>
      </w:r>
      <w:r w:rsidR="008241CE" w:rsidRPr="008241CE">
        <w:rPr>
          <w:b/>
        </w:rPr>
        <w:t>290.</w:t>
      </w:r>
      <w:r w:rsidR="0040243B" w:rsidRPr="002A4D42">
        <w:t xml:space="preserve"> (192). </w:t>
      </w:r>
      <w:r w:rsidR="008A359E" w:rsidRPr="008A359E">
        <w:rPr>
          <w:b/>
        </w:rPr>
        <w:t>(М.А.Й.).</w:t>
      </w:r>
      <w:r w:rsidR="0040243B" w:rsidRPr="002A4D42">
        <w:t xml:space="preserve"> Тайна победы не в том, чтобы сломить стену внешних воздействий, а в том, чтобы удержать незатемненным сознание им вопреки и тем утвердить превосходство духа над ними. И тогда, и только тогда, рождается возможность одолеть также и самые волны этих воздействий. Главное значение при этом имеет состояние духа, победное состояние его, являющееся результатом действительного понимания того, что дух превыше всего. Только этим сознанием можно победно пройти через все, и только в этом и заключается победа над миром.</w:t>
      </w:r>
    </w:p>
    <w:p w:rsidR="0040243B" w:rsidRDefault="0040243B" w:rsidP="0040243B"/>
    <w:p w:rsidR="0040243B" w:rsidRDefault="00DF4588" w:rsidP="0040243B">
      <w:r>
        <w:rPr>
          <w:b/>
          <w:lang w:val="en-US"/>
        </w:rPr>
        <w:t>1964</w:t>
      </w:r>
      <w:r>
        <w:rPr>
          <w:b/>
        </w:rPr>
        <w:t xml:space="preserve"> г. </w:t>
      </w:r>
      <w:r w:rsidR="008241CE" w:rsidRPr="008241CE">
        <w:rPr>
          <w:b/>
        </w:rPr>
        <w:t>291.</w:t>
      </w:r>
      <w:r w:rsidR="0040243B" w:rsidRPr="002A4D42">
        <w:t xml:space="preserve"> (193). </w:t>
      </w:r>
      <w:r w:rsidR="008A359E" w:rsidRPr="008A359E">
        <w:rPr>
          <w:b/>
        </w:rPr>
        <w:t>(Гуру).</w:t>
      </w:r>
      <w:r w:rsidR="0040243B" w:rsidRPr="002A4D42">
        <w:t xml:space="preserve"> Длинные дела от дел житейских, обычных, отличаются тем, что их результаты, или следствия, очерчены радиусом дальнего действия. Это значит, что во времени они закидываются, как якоря дальнего плавания, намного вперед, далеко, далеко за пределы одной, ограниченной кратким временем, человеческой жизни. В этом весь смысл жизни, поступков и действий тех, кто действует Именем Владыки. Обычные люди действуют для себя и во имя свое, и действия их не уходят за пределы той жизни, которую они намереваются прожить на Земле. Наши действия длительны. И во всем, что мы оставили после себя, можно видеть эту их протяженность во времени дальше обычных обывательских дел. В этом уявляется также и вневременность искусства, ибо его произведения переживают века. Мы реалисты-действительники и делатели дел длинных.</w:t>
      </w:r>
    </w:p>
    <w:p w:rsidR="0040243B" w:rsidRDefault="0040243B" w:rsidP="0040243B"/>
    <w:p w:rsidR="0040243B" w:rsidRDefault="00DF4588" w:rsidP="0040243B">
      <w:r>
        <w:rPr>
          <w:b/>
          <w:lang w:val="en-US"/>
        </w:rPr>
        <w:t>1964</w:t>
      </w:r>
      <w:r>
        <w:rPr>
          <w:b/>
        </w:rPr>
        <w:t xml:space="preserve"> г. </w:t>
      </w:r>
      <w:r w:rsidR="008241CE" w:rsidRPr="008241CE">
        <w:rPr>
          <w:b/>
        </w:rPr>
        <w:t>292.</w:t>
      </w:r>
      <w:r w:rsidR="0040243B" w:rsidRPr="002A4D42">
        <w:t xml:space="preserve"> (194). </w:t>
      </w:r>
      <w:r w:rsidR="008241CE" w:rsidRPr="008241CE">
        <w:rPr>
          <w:b/>
        </w:rPr>
        <w:t>(Апр. 15).</w:t>
      </w:r>
      <w:r w:rsidR="0040243B" w:rsidRPr="002A4D42">
        <w:t xml:space="preserve"> Сын Мой, уверенность в результатах, или вера, есть основа успеха всех начинаний. Когда эта вера превращается в знание, становится она непреложной. Когда Мы Говорим, что у Нас все</w:t>
      </w:r>
      <w:r w:rsidR="00D57AEE">
        <w:t xml:space="preserve"> — </w:t>
      </w:r>
      <w:r w:rsidR="0040243B" w:rsidRPr="002A4D42">
        <w:t>одни следствия, Мы Знаем действие великого Закона. И жизнь для Нас</w:t>
      </w:r>
      <w:r w:rsidR="00D57AEE">
        <w:t xml:space="preserve"> — </w:t>
      </w:r>
      <w:r w:rsidR="0040243B" w:rsidRPr="002A4D42">
        <w:t xml:space="preserve">это поле Великого Посева причин, долженствующих дать непреложные следствия. Каковы семена, таковы и будущие всходы. В известном смысле следствия эти как бы уже перешли из будущего через настоящее в прошлое, которое Мы Видим незатемненным явлениями текущего дня. Таким образом Мы Творим эволюцию жизни. В Наших построениях нет места ничему личному, ибо личность есть символ временного и преходящего, Мы же Живем в Вечности, и Беспредельность является сферою Нашей деятельности. Положение, что не временные Мы, а беспредельные, стало для Нас уложением жизни. И Мы Хотим, чтобы те, кто стремится и думает быть с Нами, прониклись теми же мыслями, которыми Мы Живем, и стали Нашими деятельными помощниками в строении жизни планеты. Сейчас главный упор Мы Делаем на мысль. Мы Действуем мыслью. И Мы Хотим, чтобы </w:t>
      </w:r>
      <w:r w:rsidR="0040243B" w:rsidRPr="002A4D42">
        <w:lastRenderedPageBreak/>
        <w:t>идущие к Нам в сферу активности Нашей входили бы через мысль. Это самый доступный метод сближения с Нами. Мыслью легко Нас достичь, если ею устремиться и действовать ею. Мысль не знает преград плотного мира, ибо мысль</w:t>
      </w:r>
      <w:r w:rsidR="00D57AEE">
        <w:t xml:space="preserve"> — </w:t>
      </w:r>
      <w:r w:rsidR="0040243B" w:rsidRPr="002A4D42">
        <w:t>это Огонь Сущего. Когда мыслитель в человеке осознаёт значимость свою и когда он научается действовать оружием Света</w:t>
      </w:r>
      <w:r w:rsidR="00D57AEE">
        <w:t xml:space="preserve"> — </w:t>
      </w:r>
      <w:r w:rsidR="0040243B" w:rsidRPr="002A4D42">
        <w:t>мыслью, тогда ему открыты пути, которые ему уже никем и ничем не «заказаны». И тогда может он, расправив крылья духа, сказать, что у сокола крылья не связаны и пути ему не заказаны. Да, заказаны. Да, связаны, пока не осознано значение мысли и пока опыт и жизнь не показали и не научили, что истинная свобода заключается в осознании огненной мощи мысли. Мы Творим мыслью. Мы Действуем мыслью, Мы Двигаем Эволюцию мыслью.</w:t>
      </w:r>
    </w:p>
    <w:p w:rsidR="0040243B" w:rsidRDefault="0040243B" w:rsidP="0040243B"/>
    <w:p w:rsidR="0040243B" w:rsidRDefault="00DF4588" w:rsidP="0040243B">
      <w:r>
        <w:rPr>
          <w:b/>
          <w:lang w:val="en-US"/>
        </w:rPr>
        <w:t>1964</w:t>
      </w:r>
      <w:r>
        <w:rPr>
          <w:b/>
        </w:rPr>
        <w:t xml:space="preserve"> г. </w:t>
      </w:r>
      <w:r w:rsidR="008241CE" w:rsidRPr="008241CE">
        <w:rPr>
          <w:b/>
        </w:rPr>
        <w:t>293.</w:t>
      </w:r>
      <w:r w:rsidR="0040243B" w:rsidRPr="002A4D42">
        <w:t xml:space="preserve"> (195). Силу мысли можно понять только путем применения ее в жизни. Велика ее мощь. Нет тех преград и тех стен, через которые она не могла бы проникнуть. Нет того пространства, через которое она не могла бы перелететь. Нет того будущего, которого она не могла бы коснуться в своем творческом полете. Побеждаем Мы мыслью. Мысль есть основа, на которой зиждется все, ибо даже миры зачинаются мыслью. Эта основа</w:t>
      </w:r>
      <w:r w:rsidR="00D57AEE">
        <w:t xml:space="preserve"> — </w:t>
      </w:r>
      <w:r w:rsidR="0040243B" w:rsidRPr="002A4D42">
        <w:t>огненная. Сущность мысли</w:t>
      </w:r>
      <w:r w:rsidR="00D57AEE">
        <w:t xml:space="preserve"> — </w:t>
      </w:r>
      <w:r w:rsidR="0040243B" w:rsidRPr="002A4D42">
        <w:t>огонь. В огне живем, в огне пребываем, огнем творим. Так поймем первенствующее значение мысли.</w:t>
      </w:r>
    </w:p>
    <w:p w:rsidR="0040243B" w:rsidRDefault="0040243B" w:rsidP="0040243B"/>
    <w:p w:rsidR="0040243B" w:rsidRDefault="00DF4588" w:rsidP="0040243B">
      <w:r>
        <w:rPr>
          <w:b/>
          <w:lang w:val="en-US"/>
        </w:rPr>
        <w:t>1964</w:t>
      </w:r>
      <w:r>
        <w:rPr>
          <w:b/>
        </w:rPr>
        <w:t xml:space="preserve"> г. </w:t>
      </w:r>
      <w:r w:rsidR="008241CE" w:rsidRPr="008241CE">
        <w:rPr>
          <w:b/>
        </w:rPr>
        <w:t>294.</w:t>
      </w:r>
      <w:r w:rsidR="0040243B" w:rsidRPr="002A4D42">
        <w:t xml:space="preserve"> </w:t>
      </w:r>
      <w:r w:rsidR="008A359E" w:rsidRPr="008A359E">
        <w:rPr>
          <w:b/>
        </w:rPr>
        <w:t>(М.А.Й.).</w:t>
      </w:r>
      <w:r w:rsidR="0040243B" w:rsidRPr="002A4D42">
        <w:t xml:space="preserve"> Вот сам убедился на жизни, как опыт, самый тяжелый и неприятный, дает замечательные результаты, и знание, и понимание того, что иначе прошло бы мимо, не дав ничего. Можно ли сетовать на то или быть недовольным тем, что приносит возможности огненных достижений? О плате не будем жалеть. Даром ничего не дается. По плате и получение. Крепко запомним, что практическое, достигнутое опытом понимание силы мысли и умение пользоваться ею в применении есть неотъемлемое приобретение, которое можно унести с собою в Мир Тонкий и выше. И там очень пригодится это опытное знание, ибо в мире, где все движется мыслью, надо уметь и знать, как пользоваться ею. Как же иначе можно понять и усвоить даваемый Учителем урок? Мудро Учитель Ведет</w:t>
      </w:r>
      <w:r w:rsidR="00D57AEE">
        <w:t xml:space="preserve"> — </w:t>
      </w:r>
      <w:r w:rsidR="0040243B" w:rsidRPr="002A4D42">
        <w:t>это надо запомнить, чтобы больше уж никогда не уявлять недовольства на то, что путь труден и что не по силам очередная задача.</w:t>
      </w:r>
    </w:p>
    <w:p w:rsidR="0040243B" w:rsidRDefault="0040243B" w:rsidP="0040243B"/>
    <w:p w:rsidR="0040243B" w:rsidRDefault="00DF4588" w:rsidP="0040243B">
      <w:r>
        <w:rPr>
          <w:b/>
          <w:lang w:val="en-US"/>
        </w:rPr>
        <w:t>1964</w:t>
      </w:r>
      <w:r>
        <w:rPr>
          <w:b/>
        </w:rPr>
        <w:t xml:space="preserve"> г. </w:t>
      </w:r>
      <w:r w:rsidR="008241CE" w:rsidRPr="008241CE">
        <w:rPr>
          <w:b/>
        </w:rPr>
        <w:t>295.</w:t>
      </w:r>
      <w:r w:rsidR="0040243B" w:rsidRPr="002A4D42">
        <w:t xml:space="preserve"> (196). </w:t>
      </w:r>
      <w:r w:rsidR="008A359E" w:rsidRPr="008A359E">
        <w:rPr>
          <w:b/>
        </w:rPr>
        <w:t>(Гуру).</w:t>
      </w:r>
      <w:r w:rsidR="0040243B" w:rsidRPr="002A4D42">
        <w:t xml:space="preserve"> Путь ученичества есть путь достижения практического опыта и знаний на жизни каждого дня. Сказано, что жизнь</w:t>
      </w:r>
      <w:r w:rsidR="00D57AEE">
        <w:t xml:space="preserve"> — </w:t>
      </w:r>
      <w:r w:rsidR="0040243B" w:rsidRPr="002A4D42">
        <w:t>это лучшая школа, и особенно тогда, когда Учитель</w:t>
      </w:r>
      <w:r w:rsidR="00D57AEE">
        <w:t xml:space="preserve"> — </w:t>
      </w:r>
      <w:r w:rsidR="0040243B" w:rsidRPr="002A4D42">
        <w:t>Владыка. Но не сетуют воины на трудность учения и упражнений. Каждый ученик</w:t>
      </w:r>
      <w:r w:rsidR="00D57AEE">
        <w:t xml:space="preserve"> — </w:t>
      </w:r>
      <w:r w:rsidR="0040243B" w:rsidRPr="002A4D42">
        <w:t>это воин, и каждый воин Владыки</w:t>
      </w:r>
      <w:r w:rsidR="00D57AEE">
        <w:t xml:space="preserve"> — </w:t>
      </w:r>
      <w:r w:rsidR="0040243B" w:rsidRPr="002A4D42">
        <w:t>ученик. Учение не прекращается ни днем ни ночью, ни жизнью ни смертью. Чела</w:t>
      </w:r>
      <w:r w:rsidR="00D57AEE">
        <w:t xml:space="preserve"> — </w:t>
      </w:r>
      <w:r w:rsidR="0040243B" w:rsidRPr="002A4D42">
        <w:t xml:space="preserve">всегда ученик, во всех мирах, и Учитель у него один во всех мирах тоже. Непрерывную протяженность жизни надо понять, </w:t>
      </w:r>
      <w:r w:rsidR="0040243B" w:rsidRPr="002A4D42">
        <w:lastRenderedPageBreak/>
        <w:t>нелепое понимание смерти</w:t>
      </w:r>
      <w:r w:rsidR="00D57AEE">
        <w:t xml:space="preserve"> — </w:t>
      </w:r>
      <w:r w:rsidR="0040243B" w:rsidRPr="002A4D42">
        <w:t>уничтожить и осознать, что то, что не имеет начала, не может иметь и конца.</w:t>
      </w:r>
    </w:p>
    <w:p w:rsidR="0040243B" w:rsidRDefault="0040243B" w:rsidP="0040243B"/>
    <w:p w:rsidR="0040243B" w:rsidRDefault="00DF4588" w:rsidP="0040243B">
      <w:r>
        <w:rPr>
          <w:b/>
          <w:lang w:val="en-US"/>
        </w:rPr>
        <w:t>1964</w:t>
      </w:r>
      <w:r>
        <w:rPr>
          <w:b/>
        </w:rPr>
        <w:t xml:space="preserve"> г. </w:t>
      </w:r>
      <w:r w:rsidR="008241CE" w:rsidRPr="008241CE">
        <w:rPr>
          <w:b/>
        </w:rPr>
        <w:t>296.</w:t>
      </w:r>
      <w:r w:rsidR="0040243B" w:rsidRPr="002A4D42">
        <w:t xml:space="preserve"> Действовать силой Владыки</w:t>
      </w:r>
      <w:r w:rsidR="00D57AEE">
        <w:t xml:space="preserve"> — </w:t>
      </w:r>
      <w:r w:rsidR="0040243B" w:rsidRPr="002A4D42">
        <w:t>это значит войти в мир Его возможностей и осознать их Беспредельность.</w:t>
      </w:r>
    </w:p>
    <w:p w:rsidR="0040243B" w:rsidRDefault="0040243B" w:rsidP="0040243B"/>
    <w:p w:rsidR="0040243B" w:rsidRDefault="00DF4588" w:rsidP="0040243B">
      <w:r>
        <w:rPr>
          <w:b/>
          <w:lang w:val="en-US"/>
        </w:rPr>
        <w:t>1964</w:t>
      </w:r>
      <w:r>
        <w:rPr>
          <w:b/>
        </w:rPr>
        <w:t xml:space="preserve"> г. </w:t>
      </w:r>
      <w:r w:rsidR="008241CE" w:rsidRPr="008241CE">
        <w:rPr>
          <w:b/>
        </w:rPr>
        <w:t>297.</w:t>
      </w:r>
      <w:r w:rsidR="0040243B" w:rsidRPr="002A4D42">
        <w:t xml:space="preserve"> (197). </w:t>
      </w:r>
      <w:r w:rsidR="008241CE" w:rsidRPr="008241CE">
        <w:rPr>
          <w:b/>
        </w:rPr>
        <w:t>(Апр. 16).</w:t>
      </w:r>
      <w:r w:rsidR="0040243B" w:rsidRPr="002A4D42">
        <w:t xml:space="preserve"> Мысль прорывает каналы в пространстве в созвучные сферы и творит психическое окружение человека. Сразу канал не прорыть. Нужны время, усилия и повторность. Повторность усилий нужна, чтобы канал не заглох и не был снова затянут пространственными нагромождениями. По прорытому каналу мысль уже свободно течет, сравнительно легко смывая могущие возникать сопротивления. Установившееся положение необходимо охранять. Охрана каналов мысли, прорытых в пространстве,</w:t>
      </w:r>
      <w:r w:rsidR="00D57AEE">
        <w:t xml:space="preserve"> — </w:t>
      </w:r>
      <w:r w:rsidR="0040243B" w:rsidRPr="002A4D42">
        <w:t>забота мыслителя. В этом отношении огромную помощь оказывает ритм. Не оскудеет сад политый. Не зарастут каналы мысли в пространстве при соблюдении ритма. Не действенны случайные мысли, которые сегодня бороздят поверхность сознания, с тем чтобы завтра исчезнуть. Но ритмично повторная мысль силой повторности неодолимо сметает всякое сопротивление. Скажем: ритм</w:t>
      </w:r>
      <w:r w:rsidR="00D57AEE">
        <w:t xml:space="preserve"> — </w:t>
      </w:r>
      <w:r w:rsidR="0040243B" w:rsidRPr="002A4D42">
        <w:t>это сила, делающая мысль гигантом. При воздействии мыслью необходимо понять, что энергии аритмичных мыслей преодолеваются силою мысли ритмичной. Где же бороться невеждам, отрицающим значение мысли, с мыслью, которая порождается ритмом. Каналы, прорытые мыслью в пространстве, служат путями сообщения духа в Надземном после освобождения его от плотного тела. Дух всегда связан с мыслями, которые он создавал. Устремление течет по этим каналам. Творцы своей кармы сознательно мыслью творят желаемые и нужные следствия. Мощь воздействия ритмической мысли надо понять, прежде чем успешно действовать ею.</w:t>
      </w:r>
    </w:p>
    <w:p w:rsidR="0040243B" w:rsidRDefault="0040243B" w:rsidP="0040243B"/>
    <w:p w:rsidR="0040243B" w:rsidRDefault="00DF4588" w:rsidP="0040243B">
      <w:r>
        <w:rPr>
          <w:b/>
          <w:lang w:val="en-US"/>
        </w:rPr>
        <w:t>1964</w:t>
      </w:r>
      <w:r>
        <w:rPr>
          <w:b/>
        </w:rPr>
        <w:t xml:space="preserve"> г. </w:t>
      </w:r>
      <w:r w:rsidR="008241CE" w:rsidRPr="008241CE">
        <w:rPr>
          <w:b/>
        </w:rPr>
        <w:t>298.</w:t>
      </w:r>
      <w:r w:rsidR="0040243B" w:rsidRPr="002A4D42">
        <w:t xml:space="preserve"> (198). Направление главного удара в области военной стратегии имеет решающее значение для победы. Такое же направление имеется и в сфере битвы духовной. В каждый данный момент дух должен знать, где оно наиглавнейшее, куда направляются его усилия. Победа на главном направлении обеспечивает успех и на всех остальных. На главном направлении сосредоточиваются почти все силы духа, чтобы преодолеть очередное сопротивление противодействующих сил. Когда в точке удара тарана сосредоточивается вся его сила, действие его мощно. Так, зная значение ритма и силу повторности, можно уверенно действовать мыслью, сметающей на своем пути аритмичные, разрозненные, неосознанные, а потому часто слабые попытки всех противодействующих мыслей, не забывая при этом и о темных супротивниках Света, сильных и вредных, пока не раскрыты они и не поставлены под прямой удар луча мысли. Для них попасть под луч мысли</w:t>
      </w:r>
      <w:r w:rsidR="00D57AEE">
        <w:t xml:space="preserve"> — </w:t>
      </w:r>
      <w:r w:rsidR="0040243B" w:rsidRPr="002A4D42">
        <w:t xml:space="preserve">значит получать ожоги, чего они очень не любят и избегают. </w:t>
      </w:r>
      <w:r w:rsidR="0040243B" w:rsidRPr="002A4D42">
        <w:lastRenderedPageBreak/>
        <w:t>Потому так тщательно и прячутся за чужими спинами, стараясь не себя, а именно их поставить под ответный удар. Неопытный воин наносит удар по этим прикрывающим, оставляя безнаказанными главных злоделателей. Бороться с теми, за спиною которых прячутся темные, равносильно борьбе с ветряными мельницами. Бесполезна и бесплодна такая борьба, ибо главный противник остается неуязвимым.</w:t>
      </w:r>
    </w:p>
    <w:p w:rsidR="0040243B" w:rsidRDefault="0040243B" w:rsidP="0040243B"/>
    <w:p w:rsidR="0040243B" w:rsidRDefault="00DF4588" w:rsidP="0040243B">
      <w:r>
        <w:rPr>
          <w:b/>
          <w:lang w:val="en-US"/>
        </w:rPr>
        <w:t>1964</w:t>
      </w:r>
      <w:r>
        <w:rPr>
          <w:b/>
        </w:rPr>
        <w:t xml:space="preserve"> г. </w:t>
      </w:r>
      <w:r w:rsidR="008241CE" w:rsidRPr="008241CE">
        <w:rPr>
          <w:b/>
        </w:rPr>
        <w:t>299.</w:t>
      </w:r>
      <w:r w:rsidR="0040243B" w:rsidRPr="002A4D42">
        <w:t xml:space="preserve"> (199). </w:t>
      </w:r>
      <w:r w:rsidR="008A359E" w:rsidRPr="008A359E">
        <w:rPr>
          <w:b/>
        </w:rPr>
        <w:t>(М.А.Й.).</w:t>
      </w:r>
      <w:r w:rsidR="0040243B" w:rsidRPr="002A4D42">
        <w:t xml:space="preserve"> Мы поражений не знаем. Почему? Потому, что никогда не складываем оружие Света. Потому, что стоим до конца. Потому, что пути назад для нас нет. Позади для нас нет ничего. Наш путь только вперед, только с Владыкой и только к Владыке. Мы знаем, что если с Владыкой идем, то значит</w:t>
      </w:r>
      <w:r w:rsidR="00D57AEE">
        <w:t xml:space="preserve"> — </w:t>
      </w:r>
      <w:r w:rsidR="0040243B" w:rsidRPr="002A4D42">
        <w:t>к победе. Смысл и цель нашей жизни в победе. Ведь поражение означает предание себя тьме. Потому идущий с Владыкой</w:t>
      </w:r>
      <w:r w:rsidR="00D57AEE">
        <w:t xml:space="preserve"> — </w:t>
      </w:r>
      <w:r w:rsidR="0040243B" w:rsidRPr="002A4D42">
        <w:t>всегда победитель. Могут быть моменты очень тяжелой борьбы, но борьба не поражение, а к победе лишь путь. Непобедим и несокрушим дух, когда в духе, а не в теле или в его оболочках сосредоточено всё. Оболочки</w:t>
      </w:r>
      <w:r w:rsidR="00D57AEE">
        <w:t xml:space="preserve"> — </w:t>
      </w:r>
      <w:r w:rsidR="0040243B" w:rsidRPr="002A4D42">
        <w:t>только орудия духа, его инструменты. Не оболочки, но дух вечен. И в осознании вечности духа скрыта тайна победы, ибо все временное уйдет, дух же пребудет.</w:t>
      </w:r>
    </w:p>
    <w:p w:rsidR="0040243B" w:rsidRDefault="0040243B" w:rsidP="0040243B"/>
    <w:p w:rsidR="0040243B" w:rsidRDefault="00DF4588" w:rsidP="0040243B">
      <w:r>
        <w:rPr>
          <w:b/>
          <w:lang w:val="en-US"/>
        </w:rPr>
        <w:t>1964</w:t>
      </w:r>
      <w:r>
        <w:rPr>
          <w:b/>
        </w:rPr>
        <w:t xml:space="preserve"> г. </w:t>
      </w:r>
      <w:r w:rsidR="008241CE" w:rsidRPr="008241CE">
        <w:rPr>
          <w:b/>
        </w:rPr>
        <w:t>300.</w:t>
      </w:r>
      <w:r w:rsidR="0040243B" w:rsidRPr="002A4D42">
        <w:t xml:space="preserve"> (200). </w:t>
      </w:r>
      <w:r w:rsidR="008A359E" w:rsidRPr="008A359E">
        <w:rPr>
          <w:b/>
        </w:rPr>
        <w:t>(Гуру).</w:t>
      </w:r>
      <w:r w:rsidR="0040243B" w:rsidRPr="002A4D42">
        <w:t xml:space="preserve"> Когда сознание становится фокусом восприятия Света, тотчас же делается оно целью для темных воздействий и темных попыток и злоухищрений разного рода. Помнить об этом следует постоянно, ибо, пока Свет в сердце горит, темные не успокоятся ни на мгновенье. Отсюда неизбежность постоянного и неусыпного дозора и памятование постоянное о том, что враги Света на страже всегда, чтобы как-то и через кого-то, но вред нанести. Уничтожить вас не дадим, но всяких злоумышлений, уловок и мелких подвохов не избежать. Только недреманный дозор может охранить, ибо темные очень не любят попадать под луч Света. Луч может заставить стоять в отдалении приспешников тьмы, но надо, чтобы луч этот был и чтобы Свет его был не колеблем ничем.</w:t>
      </w:r>
    </w:p>
    <w:p w:rsidR="0040243B" w:rsidRDefault="0040243B" w:rsidP="0040243B"/>
    <w:p w:rsidR="0040243B" w:rsidRDefault="00DF4588" w:rsidP="0040243B">
      <w:r>
        <w:rPr>
          <w:b/>
          <w:lang w:val="en-US"/>
        </w:rPr>
        <w:t>1964</w:t>
      </w:r>
      <w:r>
        <w:rPr>
          <w:b/>
        </w:rPr>
        <w:t xml:space="preserve"> г. </w:t>
      </w:r>
      <w:r w:rsidR="008241CE" w:rsidRPr="008241CE">
        <w:rPr>
          <w:b/>
        </w:rPr>
        <w:t>301.</w:t>
      </w:r>
      <w:r w:rsidR="0040243B" w:rsidRPr="002A4D42">
        <w:t xml:space="preserve"> (201). </w:t>
      </w:r>
      <w:r w:rsidR="008241CE" w:rsidRPr="008241CE">
        <w:rPr>
          <w:b/>
        </w:rPr>
        <w:t>(Апр. 17).</w:t>
      </w:r>
      <w:r w:rsidR="0040243B" w:rsidRPr="002A4D42">
        <w:t xml:space="preserve"> Много чутких духов погибает из-за того, что сил не хватает противостать воздействиям, идущим со всех сторон. Сопротивление среды</w:t>
      </w:r>
      <w:r w:rsidR="00D57AEE">
        <w:t xml:space="preserve"> — </w:t>
      </w:r>
      <w:r w:rsidR="0040243B" w:rsidRPr="002A4D42">
        <w:t>это сила, с которой приходится считаться каждому носителю Света. Или она побеждает и делает человека одним из толпы, или он</w:t>
      </w:r>
      <w:r w:rsidR="00D57AEE">
        <w:t xml:space="preserve"> — </w:t>
      </w:r>
      <w:r w:rsidR="0040243B" w:rsidRPr="002A4D42">
        <w:t>победитель. Если бы представить себе тонкое окружение этой среды, можно было бы увидеть окаменевших гигантов традиций, суеверий, обычаев, привычек и многие наслоения мыслей и чувств бесчисленных поколений. Этим особенно опасны старые города. Не подпасть под власть этих нагромождений возможно лишь при яром устремлении к Иерархии Света. Сильны и наслоения настоящего, и недавние нагромождения мыслей живущих людей. Все это давит на сознание и стремится его утопить в своих эманациях. Иерархия</w:t>
      </w:r>
      <w:r w:rsidR="00D57AEE">
        <w:t xml:space="preserve"> — </w:t>
      </w:r>
      <w:r w:rsidR="0040243B" w:rsidRPr="002A4D42">
        <w:t xml:space="preserve">якорь </w:t>
      </w:r>
      <w:r w:rsidR="0040243B" w:rsidRPr="002A4D42">
        <w:lastRenderedPageBreak/>
        <w:t>спасения от поглощения внешнею тьмою. Надо притянуться к нему изо всех сил и, притянувшись, крепко держаться. Пространственное неблагополучие очень усложняет задачу. Планета больна, и судороги планетного организма действуют на состояние духа, вызывая неуравновесия, бороться с которыми нелегко. Трудное время. Темное время. Уходящая тьма пытается задушить каждую искорку Света.</w:t>
      </w:r>
    </w:p>
    <w:p w:rsidR="0040243B" w:rsidRDefault="0040243B" w:rsidP="0040243B"/>
    <w:p w:rsidR="0040243B" w:rsidRDefault="00DF4588" w:rsidP="0040243B">
      <w:r>
        <w:rPr>
          <w:b/>
          <w:lang w:val="en-US"/>
        </w:rPr>
        <w:t>1964</w:t>
      </w:r>
      <w:r>
        <w:rPr>
          <w:b/>
        </w:rPr>
        <w:t xml:space="preserve"> г. </w:t>
      </w:r>
      <w:r w:rsidR="008241CE" w:rsidRPr="008241CE">
        <w:rPr>
          <w:b/>
        </w:rPr>
        <w:t>302.</w:t>
      </w:r>
      <w:r w:rsidR="0040243B" w:rsidRPr="002A4D42">
        <w:t xml:space="preserve"> (202). </w:t>
      </w:r>
      <w:r w:rsidR="008A359E" w:rsidRPr="008A359E">
        <w:rPr>
          <w:b/>
        </w:rPr>
        <w:t>(Гуру).</w:t>
      </w:r>
      <w:r w:rsidR="0040243B" w:rsidRPr="002A4D42">
        <w:t xml:space="preserve"> Карма создает каждому человеку такие условия, которые резко или слабо, но всегда отличаются от условий людей, даже рядом живущих. Физическая теснота не служит препятствием для бесконечного разнообразия кармы. Каждый несет свое, и каждый платит по мере. Попытка изменить карму не дает никаких результатов, скорее наоборот, усугубляет те нежелательные условия, которых хочется избежать. Выход из нежелательных условий надо искать в другом направлении, преодолевая их силу влиять на состояние сознания и зависимость духа от них. Самих условий, кармически неотвратимых, не избежать, но степень их воздействия на сознание можно умерить и даже полностью нейтрализовать, и в этом, и только в этом, будет заключаться победа над кармой. Вырабатывается иммунитет духа от внешних воздействий, когда наступающая тьма не имеет внутри ничего, за что она могла бы ухватиться или через что просочиться, чтобы подавить дух.</w:t>
      </w:r>
    </w:p>
    <w:p w:rsidR="0040243B" w:rsidRDefault="0040243B" w:rsidP="0040243B"/>
    <w:p w:rsidR="0040243B" w:rsidRDefault="00DF4588" w:rsidP="0040243B">
      <w:r>
        <w:rPr>
          <w:b/>
          <w:lang w:val="en-US"/>
        </w:rPr>
        <w:t>1964</w:t>
      </w:r>
      <w:r>
        <w:rPr>
          <w:b/>
        </w:rPr>
        <w:t xml:space="preserve"> г. </w:t>
      </w:r>
      <w:r w:rsidR="008241CE" w:rsidRPr="008241CE">
        <w:rPr>
          <w:b/>
        </w:rPr>
        <w:t>303.</w:t>
      </w:r>
      <w:r w:rsidR="0040243B" w:rsidRPr="002A4D42">
        <w:t xml:space="preserve"> </w:t>
      </w:r>
      <w:r w:rsidR="008A359E" w:rsidRPr="008A359E">
        <w:rPr>
          <w:b/>
        </w:rPr>
        <w:t>(М.А.Й.).</w:t>
      </w:r>
      <w:r w:rsidR="0040243B" w:rsidRPr="002A4D42">
        <w:t xml:space="preserve"> Преодолеем и это, и когда преодолеем, «и это пройдет». Все пройдет, все минует, все канет в Лету. Останется только Смотрящий.</w:t>
      </w:r>
    </w:p>
    <w:p w:rsidR="0040243B" w:rsidRDefault="0040243B" w:rsidP="0040243B"/>
    <w:p w:rsidR="0040243B" w:rsidRDefault="00DF4588" w:rsidP="0040243B">
      <w:r>
        <w:rPr>
          <w:b/>
          <w:lang w:val="en-US"/>
        </w:rPr>
        <w:t>1964</w:t>
      </w:r>
      <w:r>
        <w:rPr>
          <w:b/>
        </w:rPr>
        <w:t xml:space="preserve"> г. </w:t>
      </w:r>
      <w:r w:rsidR="008241CE" w:rsidRPr="008241CE">
        <w:rPr>
          <w:b/>
        </w:rPr>
        <w:t>304.</w:t>
      </w:r>
      <w:r w:rsidR="0040243B" w:rsidRPr="002A4D42">
        <w:t xml:space="preserve"> </w:t>
      </w:r>
      <w:r w:rsidR="008241CE" w:rsidRPr="008241CE">
        <w:rPr>
          <w:b/>
        </w:rPr>
        <w:t>(Апр. 18).</w:t>
      </w:r>
      <w:r w:rsidR="0040243B" w:rsidRPr="002A4D42">
        <w:t xml:space="preserve"> При внушении отсутствие твердой уверенности в результатах равносильно полной неудаче эксперимента. Откуда же взять эту непреложную убежденность в том, что результата не может не быть? Знание одной техники, психотехники процесса, еще недостаточно. Уверенность дается опытом и упражнениями. Если на десять случаев один удачен вполне, это уже показывает, что при соблюдении известных условий внушение будет удачным. Сила укрепляется в действии. Даже мускулы атрофируются, если им нет работы. При внушении создается ясная и четкая картина конечного результата того, ради чего оно производится. Всякая мысль о невозможности отбрасывается. Сознание не загромождается обдумыванием того, как, какими путями будет осуществлена цель или достигнут окончательный результат. Подробности выполнения возлагаются на пространство, в сферу которого внедряется ясная и четкая картина того, что должно быть осуществлено. Колебания, неуверенность, сомнения и все мысли и чувства, являющиеся противоположением поставленной цели, исключаются совершенно. Иначе получается построение одной рукой и тут же разрушение построенного другою. </w:t>
      </w:r>
      <w:r w:rsidR="0040243B" w:rsidRPr="002A4D42">
        <w:lastRenderedPageBreak/>
        <w:t>Непоколебимая уверенность в желаемом результате должна неизменно сопутствовать процессу внушения или самовнушения. Люди находятся под постоянным воздействием друг друга. Каждое соприкосновение представляет собою контакт энергий соприкоснувшихся организмов, причем более сильный воздействует на более слабый. Этот взаимообмен энергий обычно происходит совершенно бессознательно для его участников, и только лишь по последующим ощущениям радости, омрачения, силы, слабости и многим другим можно определить результаты контакта. Действует закон сообщающихся сосудов. Высокие духи обычно теряют много энергии на эти соприкосновения с окружающими и, если не оберечься и не защититься, то можно получить весьма неполезные излучения. Есть люди берущие, и есть люди дающие. Есть даже вампиры</w:t>
      </w:r>
      <w:r w:rsidR="00D57AEE">
        <w:t xml:space="preserve"> — </w:t>
      </w:r>
      <w:r w:rsidR="0040243B" w:rsidRPr="002A4D42">
        <w:t>пожиратели чужой энергии. При частых контактах с людьми надо быть очень осмотрительными. В этом отношении молчаливость и сдержанность служат надежными охранителями. Не дремлет дозор охраняемой башни. Тогда не проникнуть врагу. А врагов очень много, и живых, и развоплощенных. Последние обычно действуют через живых, а живые обычно даже и не подозревают, что являются каналами</w:t>
      </w:r>
      <w:r w:rsidR="00D57AEE">
        <w:t xml:space="preserve"> — </w:t>
      </w:r>
      <w:r w:rsidR="0040243B" w:rsidRPr="002A4D42">
        <w:t>посредниками для подобных воздействий. Нужно быть вооруженным и готовым на все случаи жизни.</w:t>
      </w:r>
    </w:p>
    <w:p w:rsidR="0040243B" w:rsidRDefault="0040243B" w:rsidP="0040243B"/>
    <w:p w:rsidR="0040243B" w:rsidRDefault="00DF4588" w:rsidP="0040243B">
      <w:r>
        <w:rPr>
          <w:b/>
          <w:lang w:val="en-US"/>
        </w:rPr>
        <w:t>1964</w:t>
      </w:r>
      <w:r>
        <w:rPr>
          <w:b/>
        </w:rPr>
        <w:t xml:space="preserve"> г. </w:t>
      </w:r>
      <w:r w:rsidR="008241CE" w:rsidRPr="008241CE">
        <w:rPr>
          <w:b/>
        </w:rPr>
        <w:t>305.</w:t>
      </w:r>
      <w:r w:rsidR="0040243B" w:rsidRPr="002A4D42">
        <w:t xml:space="preserve"> (203). </w:t>
      </w:r>
      <w:r w:rsidR="008241CE" w:rsidRPr="008241CE">
        <w:rPr>
          <w:b/>
        </w:rPr>
        <w:t>(Апр. 18).</w:t>
      </w:r>
      <w:r w:rsidR="0040243B" w:rsidRPr="002A4D42">
        <w:t xml:space="preserve"> </w:t>
      </w:r>
      <w:r w:rsidR="008A359E" w:rsidRPr="008A359E">
        <w:rPr>
          <w:b/>
        </w:rPr>
        <w:t>(М.А.Й.).</w:t>
      </w:r>
      <w:r w:rsidR="0040243B" w:rsidRPr="002A4D42">
        <w:t xml:space="preserve"> Дом Духа возводится как несокрушимая Твердыня среди неустойчивости, временности и преходимости внешних условий плотного мира. Именно надо понять, что только внутри, в духе существует нечто, не поддающееся непостоянству окружающего. Это и есть цитадель духа. Даже фильма прожитой жизни, проходящая перед сознанием и вызванная из памяти, показывает, что есть тот, кто смотрит эту фильму, и есть то, на что смотрит Смотрящий. Нельзя отождествить смотримое и Смотрящего. Фильма не может смотреть сама себя. Необходимо это разделение и отделение одного от другого. Когда оно происходит сознательно, тогда может Смотрящий строить Дом Духа вне пределов преходящего мира. Можно упорно, настойчиво и постоянно собирать элементы непреходящего, нужные для построения Дома Духа, тщательно их отбирая и отбрасывая преходящую ветошь. Все, что можно взять с собою во все миры, независимо от того, в какой оболочке пребывает дух, и сохранить в своей Высшей Триаде, и будет тем материалом, который пригоден постройке. Из него и строится Дом Духа.</w:t>
      </w:r>
    </w:p>
    <w:p w:rsidR="0040243B" w:rsidRDefault="0040243B" w:rsidP="0040243B"/>
    <w:p w:rsidR="0040243B" w:rsidRDefault="00DF4588" w:rsidP="0040243B">
      <w:r>
        <w:rPr>
          <w:b/>
          <w:lang w:val="en-US"/>
        </w:rPr>
        <w:t>1964</w:t>
      </w:r>
      <w:r>
        <w:rPr>
          <w:b/>
        </w:rPr>
        <w:t xml:space="preserve"> г. </w:t>
      </w:r>
      <w:r w:rsidR="008241CE" w:rsidRPr="008241CE">
        <w:rPr>
          <w:b/>
        </w:rPr>
        <w:t>306.</w:t>
      </w:r>
      <w:r w:rsidR="0040243B" w:rsidRPr="002A4D42">
        <w:t xml:space="preserve"> (204). </w:t>
      </w:r>
      <w:r w:rsidR="008A359E" w:rsidRPr="008A359E">
        <w:rPr>
          <w:b/>
        </w:rPr>
        <w:t>(Гуру).</w:t>
      </w:r>
      <w:r w:rsidR="0040243B" w:rsidRPr="002A4D42">
        <w:t xml:space="preserve"> Сохранение сознания после смерти физического тела зависит от тех накоплений, которые может удержать человек, когда мир материальный перестает быть для него очевидностью. Конечно, имеются в виду накопления нематериального порядка. Все они различны по своему характеру и достоинству, но подчиняются в своей активности Закону созвучия. Созвучие с окружающим в Мире Надземном осуществляется тем, что </w:t>
      </w:r>
      <w:r w:rsidR="0040243B" w:rsidRPr="002A4D42">
        <w:lastRenderedPageBreak/>
        <w:t>имеется в нас, что накопили. Можно войти в жизнь чудесных возможностей, но можно оказаться перед глухою стеной. Если нет накоплений, то нечем и созвучать. Дух умереть не может, но сознание может отсутствовать. Забота о должных накоплениях сознания есть обязанность прозревшего к жизни в Незримых Мирах духа.</w:t>
      </w:r>
    </w:p>
    <w:p w:rsidR="0040243B" w:rsidRDefault="0040243B" w:rsidP="0040243B"/>
    <w:p w:rsidR="0040243B" w:rsidRDefault="00DF4588" w:rsidP="0040243B">
      <w:r>
        <w:rPr>
          <w:b/>
          <w:lang w:val="en-US"/>
        </w:rPr>
        <w:t>1964</w:t>
      </w:r>
      <w:r>
        <w:rPr>
          <w:b/>
        </w:rPr>
        <w:t xml:space="preserve"> г. </w:t>
      </w:r>
      <w:r w:rsidR="008241CE" w:rsidRPr="008241CE">
        <w:rPr>
          <w:b/>
        </w:rPr>
        <w:t>307.</w:t>
      </w:r>
      <w:r w:rsidR="0040243B" w:rsidRPr="002A4D42">
        <w:t xml:space="preserve"> </w:t>
      </w:r>
      <w:r w:rsidR="008241CE" w:rsidRPr="008241CE">
        <w:rPr>
          <w:b/>
        </w:rPr>
        <w:t>(Апр. 19).</w:t>
      </w:r>
      <w:r w:rsidR="0040243B" w:rsidRPr="002A4D42">
        <w:t xml:space="preserve"> Моменты Общения как столбы телеграфа, поддерживающие провод. По проводам идет ток. Провод держится на столбах. Столбы нужны, нужен и провод. Пространственный провод находится в действии постоянном. Забота</w:t>
      </w:r>
      <w:r w:rsidR="00D57AEE">
        <w:t xml:space="preserve"> — </w:t>
      </w:r>
      <w:r w:rsidR="0040243B" w:rsidRPr="002A4D42">
        <w:t>о том, чтобы и провод, и столбы были в должном состоянии. Мало кто отдает себе отчет в том, насколько необходимо пространственное Общение. Невидимо оно и беззвучно, ибо неслышима мысль. Огненные действия высшего порядка происходят незримо и без звука. Тайна молчания немногим понятна. Когда тишина начинает беззвучно звучать, совершается мистерия жизни. Самые значительные события в жизни духа происходят наедине. И тогда стоим лицом к лицу. Ради этого только и дается плотное воплощение. Невидимое в видимом, и невидимым обуславливается всё. Кончается видимое, и открывается беспредельность богатств Невидимого Мира. Признавать только видимое</w:t>
      </w:r>
      <w:r w:rsidR="00D57AEE">
        <w:t xml:space="preserve"> — </w:t>
      </w:r>
      <w:r w:rsidR="0040243B" w:rsidRPr="002A4D42">
        <w:t>значит лишать существование смысла, ибо все видимое конечно и обречено на разрушение, когда завершается цикл. Сознание может перешагнуть за пределы видимого мира</w:t>
      </w:r>
      <w:r w:rsidR="00D57AEE">
        <w:t xml:space="preserve"> — </w:t>
      </w:r>
      <w:r w:rsidR="0040243B" w:rsidRPr="002A4D42">
        <w:t>это будет утверждением бессмертия духа. Тело может прожить только определенное время, которое в особых случаях может быть продлено. Но даже и тогда жизнь в теле ограничена сроком, то есть временна. Перенося центр тяжести сознательного существования в область мысли, сознания и духа, выходим за пределы телесных ограничений. Жить духом и в духе</w:t>
      </w:r>
      <w:r w:rsidR="00D57AEE">
        <w:t xml:space="preserve"> — </w:t>
      </w:r>
      <w:r w:rsidR="0040243B" w:rsidRPr="002A4D42">
        <w:t>значит готовить себе возможность непрерываемого сознания, то есть утверждать бессмертное в смертном.</w:t>
      </w:r>
    </w:p>
    <w:p w:rsidR="0040243B" w:rsidRDefault="0040243B" w:rsidP="0040243B"/>
    <w:p w:rsidR="0040243B" w:rsidRDefault="00DF4588" w:rsidP="0040243B">
      <w:r>
        <w:rPr>
          <w:b/>
          <w:lang w:val="en-US"/>
        </w:rPr>
        <w:t>1964</w:t>
      </w:r>
      <w:r>
        <w:rPr>
          <w:b/>
        </w:rPr>
        <w:t xml:space="preserve"> г. </w:t>
      </w:r>
      <w:r w:rsidR="008241CE" w:rsidRPr="008241CE">
        <w:rPr>
          <w:b/>
        </w:rPr>
        <w:t>308.</w:t>
      </w:r>
      <w:r w:rsidR="0040243B" w:rsidRPr="002A4D42">
        <w:t xml:space="preserve"> (205). </w:t>
      </w:r>
      <w:r w:rsidR="008241CE" w:rsidRPr="008241CE">
        <w:rPr>
          <w:b/>
        </w:rPr>
        <w:t>(Апр. 19).</w:t>
      </w:r>
      <w:r w:rsidR="0040243B" w:rsidRPr="002A4D42">
        <w:t xml:space="preserve"> </w:t>
      </w:r>
      <w:r w:rsidR="008A359E" w:rsidRPr="008A359E">
        <w:rPr>
          <w:b/>
        </w:rPr>
        <w:t>(М.А.Й.).</w:t>
      </w:r>
      <w:r w:rsidR="0040243B" w:rsidRPr="002A4D42">
        <w:t xml:space="preserve"> Скорость передачи мысли неисчислима. Мысль всегда достигает объекта своего устремления. Результат ощущается далеко не всегда тотчас же, но, несмотря на это, следствия воздействия мысли, осознанные или неосознанные, неизбежны. Мало придается значения неосознанным следствиям мысли, но, тем не менее, действия эти весьма существенны. Область подсознательного весьма широка. Она мощно влияет на всю сознательную жизнь человека. Откуда же тогда настроения, радостные или подавленные состояния духа, предчувствия и прочие тонкие ощущения. Богатства пространственной жизни только частично касаются сознания, которое подобно искорке в океане беспредельного Света, но искорка</w:t>
      </w:r>
      <w:r w:rsidR="00D57AEE">
        <w:t xml:space="preserve"> — </w:t>
      </w:r>
      <w:r w:rsidR="0040243B" w:rsidRPr="002A4D42">
        <w:t>часть океана. Осознание себя частью целого дает возможность войти в соприкосновение с ним.</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309.</w:t>
      </w:r>
      <w:r w:rsidR="0040243B" w:rsidRPr="002A4D42">
        <w:t xml:space="preserve"> (206). </w:t>
      </w:r>
      <w:r w:rsidR="008A359E" w:rsidRPr="008A359E">
        <w:rPr>
          <w:b/>
        </w:rPr>
        <w:t>(Гуру).</w:t>
      </w:r>
      <w:r w:rsidR="0040243B" w:rsidRPr="002A4D42">
        <w:t xml:space="preserve"> Если вода долбит камень, то повторная мысль творит чудеса. Надо лишь проявить достаточно настойчивости и упорства. Многие отступают, не выдержав до конца. Но тот, кто знает, продолжает упорство до тех пор, пока мысль не вольется в видимые и слышимые формы, то есть не объективируется в условиях плотного мира.</w:t>
      </w:r>
    </w:p>
    <w:p w:rsidR="0040243B" w:rsidRDefault="0040243B" w:rsidP="0040243B"/>
    <w:p w:rsidR="0040243B" w:rsidRDefault="00DF4588" w:rsidP="0040243B">
      <w:r>
        <w:rPr>
          <w:b/>
          <w:lang w:val="en-US"/>
        </w:rPr>
        <w:t>1964</w:t>
      </w:r>
      <w:r>
        <w:rPr>
          <w:b/>
        </w:rPr>
        <w:t xml:space="preserve"> г. </w:t>
      </w:r>
      <w:r w:rsidR="008241CE" w:rsidRPr="008241CE">
        <w:rPr>
          <w:b/>
        </w:rPr>
        <w:t>310.</w:t>
      </w:r>
      <w:r w:rsidR="0040243B" w:rsidRPr="002A4D42">
        <w:t xml:space="preserve"> (207). </w:t>
      </w:r>
      <w:r w:rsidR="008241CE" w:rsidRPr="008241CE">
        <w:rPr>
          <w:b/>
        </w:rPr>
        <w:t>(Апр. 20).</w:t>
      </w:r>
      <w:r w:rsidR="0040243B" w:rsidRPr="002A4D42">
        <w:t xml:space="preserve"> Поговорим об Основах. Они неизменны в веках. Никакие перемены, происходящие на планете, не могут на них повлиять. Люди могут о них забывать, теряя из вида то, на чем зиждется все их существование, но на самих основах это не отражается никак. И сам человек</w:t>
      </w:r>
      <w:r w:rsidR="00D57AEE">
        <w:t xml:space="preserve"> — </w:t>
      </w:r>
      <w:r w:rsidR="0040243B" w:rsidRPr="002A4D42">
        <w:t>это только гость на Земле, или временный путник. Земля</w:t>
      </w:r>
      <w:r w:rsidR="00D57AEE">
        <w:t xml:space="preserve"> — </w:t>
      </w:r>
      <w:r w:rsidR="0040243B" w:rsidRPr="002A4D42">
        <w:t>не цель его странствий. Когда-то она прекратит свое существование как небесное тело, но человечество продолжит свое на других планетах. Каждая живущая в плотном мире форма рано или поздно разрушается и заменяется новой, но то, что дает форме жизнь и ее одушевляет, продолжает существовать, заменяя старую форму новой. Материя вечна, вечна и жизнь, но формы выражения этой жизни меняются постоянно. Если сосредоточивать значение жизни на ее внешней форме, с внешней формой умрет и то, за что цепляется сознание. Сознание пребудет с тем, с чем оно себя отождествляет или связывает. Основы вечны и непоколебимы. Если сознание опирается на них и сливается с ними, оно протягивает нить своего существования в Беспредельность. Не может быть иного решения смысла бытия человека на Земле и в мирах. Живем в Вечности и для Вечности. Земная жизнь только сон проходящий, но полный глубокого значения, ибо подготавливает дух к существованию в различных мирах, давая ему возможность собирать плоды опыта и знания во всех. Ради этого опыта и живем, но не ради чего-либо другого. Кроме опыта, даваемого жизнью, в будущее ничего с собой не возьмем. Это тоже надо понять и почувствовать сердцем. Нет ничего вокруг нас, что принадлежало бы нам. Иллюзия собственности</w:t>
      </w:r>
      <w:r w:rsidR="00D57AEE">
        <w:t xml:space="preserve"> — </w:t>
      </w:r>
      <w:r w:rsidR="0040243B" w:rsidRPr="002A4D42">
        <w:t>самая обманчивая из всех. Она создает вокруг человека несуществующий мир собственности и вещей, которыми, как ему кажется, он владеет. Как же может владеть чем-нибудь человек, если с собою взять дальше не может ничего из того, что он считает своим. Только понимание временности обладания вещами даст им их настоящий смысл. Все временно, и со всем придется расстаться одновременно с телом. Даже тело и то не наше; только оно немного длительнее им носимой одежды, да и то не всегда. Когда вещи, которые вокруг, приобретают свой действительный смысл, меняется жизнь человека. Останавливаясь в гостинице на ночлег, не думает путник привязывать сознание к случайностям остановки. Так и в жизни земной, зная, что все только на время, не будет дух горевать слишком сильно, если что-то творится не так, как хотел бы. И хорошее и плохое, и приятное и неприятное, и тяжелое и легкое</w:t>
      </w:r>
      <w:r w:rsidR="00D57AEE">
        <w:t xml:space="preserve"> — </w:t>
      </w:r>
      <w:r w:rsidR="0040243B" w:rsidRPr="002A4D42">
        <w:t>все преходяще, и все это не наше. Правильно сказал поэт, что «пуста златая чаша, и что напиток в ней</w:t>
      </w:r>
      <w:r w:rsidR="00D57AEE">
        <w:t xml:space="preserve"> </w:t>
      </w:r>
      <w:r w:rsidR="00D57AEE">
        <w:lastRenderedPageBreak/>
        <w:t xml:space="preserve">— </w:t>
      </w:r>
      <w:r w:rsidR="0040243B" w:rsidRPr="002A4D42">
        <w:t>мечта, и что она не наша». Все наше не здесь, не во внешнем, но внутри нас, даже Царствие Божие. Чаша жизни Майи пуста.</w:t>
      </w:r>
    </w:p>
    <w:p w:rsidR="0040243B" w:rsidRDefault="0040243B" w:rsidP="0040243B"/>
    <w:p w:rsidR="0040243B" w:rsidRDefault="00DF4588" w:rsidP="0040243B">
      <w:r>
        <w:rPr>
          <w:b/>
          <w:lang w:val="en-US"/>
        </w:rPr>
        <w:t>1964</w:t>
      </w:r>
      <w:r>
        <w:rPr>
          <w:b/>
        </w:rPr>
        <w:t xml:space="preserve"> г. </w:t>
      </w:r>
      <w:r w:rsidR="008241CE" w:rsidRPr="008241CE">
        <w:rPr>
          <w:b/>
        </w:rPr>
        <w:t>311.</w:t>
      </w:r>
      <w:r w:rsidR="0040243B" w:rsidRPr="002A4D42">
        <w:t xml:space="preserve"> (208). </w:t>
      </w:r>
      <w:r w:rsidR="008A359E" w:rsidRPr="008A359E">
        <w:rPr>
          <w:b/>
        </w:rPr>
        <w:t>(М.А.Й.).</w:t>
      </w:r>
      <w:r w:rsidR="0040243B" w:rsidRPr="002A4D42">
        <w:t xml:space="preserve"> Когда ум понимает истину, а сердце не принимает ее для претворения в жизни, надо еще подождать и дать сердцу возможность принять ее без насилия. Насилие над собою недопустимо. Вмещение не есть насилие. Когда сознание расширилось настолько, чтобы принять истину, свободно внедряется она в сердце. И тогда сердце являет ее на делах каждого дня. Идущий доходит. Идущий постоянно расширяет свое сознание, раздвигая границы вместимости. Не беда, если еще не усвоено что-то, оно обязательно усвоено будет, если идущий идет.</w:t>
      </w:r>
    </w:p>
    <w:p w:rsidR="0040243B" w:rsidRDefault="0040243B" w:rsidP="0040243B"/>
    <w:p w:rsidR="0040243B" w:rsidRDefault="00DF4588" w:rsidP="0040243B">
      <w:r>
        <w:rPr>
          <w:b/>
          <w:lang w:val="en-US"/>
        </w:rPr>
        <w:t>1964</w:t>
      </w:r>
      <w:r>
        <w:rPr>
          <w:b/>
        </w:rPr>
        <w:t xml:space="preserve"> г. </w:t>
      </w:r>
      <w:r w:rsidR="008241CE" w:rsidRPr="008241CE">
        <w:rPr>
          <w:b/>
        </w:rPr>
        <w:t>312.</w:t>
      </w:r>
      <w:r w:rsidR="0040243B" w:rsidRPr="002A4D42">
        <w:t xml:space="preserve"> </w:t>
      </w:r>
      <w:r w:rsidR="008A359E" w:rsidRPr="008A359E">
        <w:rPr>
          <w:b/>
        </w:rPr>
        <w:t>(Гуру).</w:t>
      </w:r>
      <w:r w:rsidR="0040243B" w:rsidRPr="002A4D42">
        <w:t xml:space="preserve"> Если спросите, где же все обещанное, о чем говорили, отвечу: скрыто оно до времени,</w:t>
      </w:r>
      <w:r w:rsidR="008241CE">
        <w:rPr>
          <w:lang w:val="en-US"/>
        </w:rPr>
        <w:t xml:space="preserve"> </w:t>
      </w:r>
      <w:r w:rsidR="0040243B" w:rsidRPr="002A4D42">
        <w:t>подобно поезду, вошедшему в тоннель. Так и считайте, что все, о чем услышали от нас, все осуществится во времени, когда придут сроки. Не может не осуществиться, ибо Сам Владыка Сказал о сужденном. Не ваша это мечта и не наша, но веление сроков. Так и будем жить в ожидании сужденного будущего. И будем ждать до конца. Ждущие дождутся, и хотящие увидеть увидят. Но надо хотеть и надо уметь ждать. Не в унынии, не в отемнении, не отчаянии, не в забвении, но в непрерываемом бодрствовании духа идет ожидание это. Но ждите нежданно, ибо не ведаете ни дня, ни часа. Ждущий дождется.</w:t>
      </w:r>
    </w:p>
    <w:p w:rsidR="0040243B" w:rsidRDefault="0040243B" w:rsidP="0040243B"/>
    <w:p w:rsidR="0040243B" w:rsidRDefault="00DF4588" w:rsidP="0040243B">
      <w:r>
        <w:rPr>
          <w:b/>
          <w:lang w:val="en-US"/>
        </w:rPr>
        <w:t>1964</w:t>
      </w:r>
      <w:r>
        <w:rPr>
          <w:b/>
        </w:rPr>
        <w:t xml:space="preserve"> г. </w:t>
      </w:r>
      <w:r w:rsidR="008241CE" w:rsidRPr="008241CE">
        <w:rPr>
          <w:b/>
        </w:rPr>
        <w:t>313.</w:t>
      </w:r>
      <w:r w:rsidR="0040243B" w:rsidRPr="002A4D42">
        <w:t xml:space="preserve"> (209). </w:t>
      </w:r>
      <w:r w:rsidR="008241CE" w:rsidRPr="008241CE">
        <w:rPr>
          <w:b/>
        </w:rPr>
        <w:t>(Апр. 21).</w:t>
      </w:r>
      <w:r w:rsidR="0040243B" w:rsidRPr="002A4D42">
        <w:t xml:space="preserve"> Сын Мой, Миры Дальние далеки по-земному. Там, где нет расстояний, то есть в Высших Мирах, дальность и близость обуславливаются созвучием. Близко то, что близко сознанию и его устремлениям. Тот, кто думал о Дальних Мирах на Земле, будет иметь близко их от себя и жить будет в сферах их притяжений. Некоторые планеты даются как цель для устремления духа, ибо жизнь на них воплощена в более высокие формы, чем на Земле. Многие люди имеют перед собой идеал лучшей жизни. Не может он воплотиться еще на Земле, ибо условия ее еще недостаточно хороши. Но, например, на Венере условия для этого являются уже подходящими. Сосредоточивая мысли свои на этой планете, устанавливаем с нею магнитную связь и по прорытым каналам в пространстве вступаем в фокус ее притяжения, когда сброшена физическая оболочка и человек ставится в зависимость от высших притяжений, если основа для них заложена была в нем при жизни на Земле. Землю можно назвать отправной точкой для высших или низших притяжений в течение послесмертного существования. Притяжение</w:t>
      </w:r>
      <w:r w:rsidR="00D57AEE">
        <w:t xml:space="preserve"> — </w:t>
      </w:r>
      <w:r w:rsidR="0040243B" w:rsidRPr="002A4D42">
        <w:t>по устремлению. Искусство значительно тем, что возносит человека в Высшие Сферы, основная нота которых</w:t>
      </w:r>
      <w:r w:rsidR="00D57AEE">
        <w:t xml:space="preserve"> — </w:t>
      </w:r>
      <w:r w:rsidR="0040243B" w:rsidRPr="002A4D42">
        <w:t>красота. Есть явления в жизни положительные безусловно, например, Красота. Ею звучат сферы Далеких Миров, ею насыщены сознания их обитателей. Приобщиться к Красоте и служить ей</w:t>
      </w:r>
      <w:r w:rsidR="00D57AEE">
        <w:t xml:space="preserve"> — </w:t>
      </w:r>
      <w:r w:rsidR="0040243B" w:rsidRPr="002A4D42">
        <w:t xml:space="preserve">значит войти в сферы высших притяжений. Звезды влияют на </w:t>
      </w:r>
      <w:r w:rsidR="0040243B" w:rsidRPr="002A4D42">
        <w:lastRenderedPageBreak/>
        <w:t>человека. Пространство пронизано вибрациями звездных лучей разного свойства. Микрокосм человеческий реагирует на них по созвучию, установленному в течение предшествующих долгих существований. Когда Говорим о созвучии, Имеем в виду волевое и сознательное установление созвучия с помощью мысли с определенной планетой для утверждения с нею каналов сближения. Микрокосм человека</w:t>
      </w:r>
      <w:r w:rsidR="00D57AEE">
        <w:t xml:space="preserve"> — </w:t>
      </w:r>
      <w:r w:rsidR="0040243B" w:rsidRPr="002A4D42">
        <w:t>это многострунная арфа, способная звучать своими струнами на лучи дальних звезд. Гороскоп человека, или его звездная карта, представляет собою карту или схему тональности его сущности, способной в определенном ключе реагировать на воздействие звездных лучей. Лунатик являет собою яркий пример мощного воздействия на него этого небесного тела. Незнание и неумение определить и отметить влияние других звезд еще не достаточная причина к тому, чтобы его отрицать. Но даже физический облик человека определяется его звездной картой. Астрология, астрофизика</w:t>
      </w:r>
      <w:r w:rsidR="00D57AEE">
        <w:t xml:space="preserve"> — </w:t>
      </w:r>
      <w:r w:rsidR="0040243B" w:rsidRPr="002A4D42">
        <w:t>это науки будущего, когда аппараты позволят научно и безошибочно устанавливать характер и свойства звездных лучей и степень воздействия их на человека. Будущее разрешит этот вопрос окончательно и исчерпывающе.</w:t>
      </w:r>
    </w:p>
    <w:p w:rsidR="0040243B" w:rsidRDefault="0040243B" w:rsidP="0040243B"/>
    <w:p w:rsidR="0040243B" w:rsidRDefault="00DF4588" w:rsidP="0040243B">
      <w:r>
        <w:rPr>
          <w:b/>
          <w:lang w:val="en-US"/>
        </w:rPr>
        <w:t>1964</w:t>
      </w:r>
      <w:r>
        <w:rPr>
          <w:b/>
        </w:rPr>
        <w:t xml:space="preserve"> г. </w:t>
      </w:r>
      <w:r w:rsidR="008241CE" w:rsidRPr="008241CE">
        <w:rPr>
          <w:b/>
        </w:rPr>
        <w:t>314.</w:t>
      </w:r>
      <w:r w:rsidR="0040243B" w:rsidRPr="002A4D42">
        <w:t xml:space="preserve"> </w:t>
      </w:r>
      <w:r w:rsidR="008A359E" w:rsidRPr="008A359E">
        <w:rPr>
          <w:b/>
        </w:rPr>
        <w:t>(М.А.Й.).</w:t>
      </w:r>
      <w:r w:rsidR="0040243B" w:rsidRPr="002A4D42">
        <w:t xml:space="preserve"> Идущий корабль разные волны встречает. Кажется глазу земному, что движутся волны, что несутся они. Но это только обман зрения, иллюзия. Вздымается водная поверхность последовательно за каждой волной, но вода остается на месте, а не бежит вместе с волнами. Точно так же и сознание человека стремится вперед во времени, события же, которые происходят вокруг него и которые он встречает, волнам подобно, остаются на месте, уходя как бы в прошлое, ибо сознание, идущее вперед, подобно кораблю, не остается на месте. Это важно понять, потому что тогда станет совершенно очевидным факт, что прошлое никуда не уходит, а остается на месте во всей совокупности своих проявлений, стоит только сознанию вернуться к пройденному им этапу в пространстве. Прошлое существует всегда, существует в пространстве. Разница лишь в том, что в настоящем можно изменить будущее и оформить его волей, в то время как в прошлом изменить ничего уже невозможно. Но два положения остаются незыблемыми: первое</w:t>
      </w:r>
      <w:r w:rsidR="00D57AEE">
        <w:t xml:space="preserve"> — </w:t>
      </w:r>
      <w:r w:rsidR="0040243B" w:rsidRPr="002A4D42">
        <w:t>это то, что прошлое неизменяемо и не подлежит воздействию воли, второе</w:t>
      </w:r>
      <w:r w:rsidR="00D57AEE">
        <w:t xml:space="preserve"> — </w:t>
      </w:r>
      <w:r w:rsidR="0040243B" w:rsidRPr="002A4D42">
        <w:t>это то, что будущее пластично в руках человека.</w:t>
      </w:r>
    </w:p>
    <w:p w:rsidR="0040243B" w:rsidRDefault="0040243B" w:rsidP="0040243B"/>
    <w:p w:rsidR="0040243B" w:rsidRDefault="00DF4588" w:rsidP="0040243B">
      <w:r>
        <w:rPr>
          <w:b/>
          <w:lang w:val="en-US"/>
        </w:rPr>
        <w:t>1964</w:t>
      </w:r>
      <w:r>
        <w:rPr>
          <w:b/>
        </w:rPr>
        <w:t xml:space="preserve"> г. </w:t>
      </w:r>
      <w:r w:rsidR="008241CE" w:rsidRPr="008241CE">
        <w:rPr>
          <w:b/>
        </w:rPr>
        <w:t>315.</w:t>
      </w:r>
      <w:r w:rsidR="0040243B" w:rsidRPr="002A4D42">
        <w:t xml:space="preserve"> </w:t>
      </w:r>
      <w:r w:rsidR="008A359E" w:rsidRPr="008A359E">
        <w:rPr>
          <w:b/>
        </w:rPr>
        <w:t>(Гуру).</w:t>
      </w:r>
      <w:r w:rsidR="0040243B" w:rsidRPr="002A4D42">
        <w:t xml:space="preserve"> Карма</w:t>
      </w:r>
      <w:r w:rsidR="00D57AEE">
        <w:t xml:space="preserve"> — </w:t>
      </w:r>
      <w:r w:rsidR="0040243B" w:rsidRPr="002A4D42">
        <w:t>это закон причин и следствий, текущих по определенному руслу. Творческая мощь человеческого духа замечательна тем, что может создавать новые причины независимо от уже бывших и тем изменять направление кармы, беря действие и течение закона в свои руки и порождая ряд новых причин.</w:t>
      </w:r>
    </w:p>
    <w:p w:rsidR="0040243B" w:rsidRDefault="0040243B" w:rsidP="0040243B"/>
    <w:p w:rsidR="0040243B" w:rsidRDefault="00DF4588" w:rsidP="0040243B">
      <w:r>
        <w:rPr>
          <w:b/>
          <w:lang w:val="en-US"/>
        </w:rPr>
        <w:t>1964</w:t>
      </w:r>
      <w:r>
        <w:rPr>
          <w:b/>
        </w:rPr>
        <w:t xml:space="preserve"> г. </w:t>
      </w:r>
      <w:r w:rsidR="008241CE" w:rsidRPr="008241CE">
        <w:rPr>
          <w:b/>
        </w:rPr>
        <w:t>316.</w:t>
      </w:r>
      <w:r w:rsidR="0040243B" w:rsidRPr="002A4D42">
        <w:t xml:space="preserve"> </w:t>
      </w:r>
      <w:r w:rsidR="008241CE" w:rsidRPr="008241CE">
        <w:rPr>
          <w:b/>
        </w:rPr>
        <w:t>(Апр. 22).</w:t>
      </w:r>
      <w:r w:rsidR="0040243B" w:rsidRPr="002A4D42">
        <w:t xml:space="preserve"> Ритмическое самолечение сильнее обычного во столько раз, сколько раз оно повторяется. Это относится </w:t>
      </w:r>
      <w:r w:rsidR="0040243B" w:rsidRPr="002A4D42">
        <w:lastRenderedPageBreak/>
        <w:t>также и к самовнушению. Болезнь выталкивается из организма силой повторности. Лечение повторяется до тех пор, пока заболевание не прекратилось. Временные заболевания легче поддаются воздействию, чем хронические, то есть запущенные. Лучше всего болезнь захватить в самом начале, пока она еще не укоренилась. Власть над телом и его органами приобретается опытом. Никакие отвлеченные знания не помогут. Вера, или уверенность в своих силах, укрепляется опытом. Воздействия мыслью не могут не иметь своих следствий. Упорная болезнь требует упорного, то есть ритмического, лечения. Лечение мыслью же</w:t>
      </w:r>
      <w:r w:rsidR="00D57AEE">
        <w:t xml:space="preserve"> — </w:t>
      </w:r>
      <w:r w:rsidR="0040243B" w:rsidRPr="002A4D42">
        <w:t>в особенности. Сила мысли уявляется в ритме. Мысль, повторенная дважды, сильнее неповторенной в два раза, повторенная десять</w:t>
      </w:r>
      <w:r w:rsidR="00D57AEE">
        <w:t xml:space="preserve"> — </w:t>
      </w:r>
      <w:r w:rsidR="0040243B" w:rsidRPr="002A4D42">
        <w:t>в десять раз, сто</w:t>
      </w:r>
      <w:r w:rsidR="00D57AEE">
        <w:t xml:space="preserve"> — </w:t>
      </w:r>
      <w:r w:rsidR="0040243B" w:rsidRPr="002A4D42">
        <w:t>в сто.</w:t>
      </w:r>
      <w:r w:rsidR="002003B0">
        <w:rPr>
          <w:lang w:val="en-US"/>
        </w:rPr>
        <w:t xml:space="preserve"> </w:t>
      </w:r>
      <w:r w:rsidR="0040243B" w:rsidRPr="002A4D42">
        <w:t>Для усиления действия нужны перерывы, как нужны эти перерывы при забивании молотком гвоздя. Одним ударом гвоздь в дерево не вогнать. Надо понять силу повторности в сочетании с ритмом. При посылках повторной мысли и при перерывах не следует мысль удерживать около себя. Ее надо как бы отпустить от себя, предоставив ей свободу самостоятельного действия, но от времени до времени усиливая ее повторными добавочными посылками. Мысль, заряженная определенным заданием, будучи отпущена в пространство, действует в нем по заложенному в ней направлению, действует самостоятельно, если ей не мешать мыслями сомнения, колебания, неуверенности или если не удерживать ее около себя. Не полетит привязанная стрела к цели. Освобождение сознания полностью от посылаемой мысли есть непременное условие успешного ее действия. При повторной посылке мысли в промежутках между повторением сознание не должно удерживать ее около себя, а как бы освобождаться от нее в эти моменты перерыва, чтобы не мешать ее самостоятельному действию. Посылающий говорит себе: «Посылаю», и в то же самое время держит мысль, как птицу за хвост. В действии мыслью тоже нужно отрешение от себя, тогда будет она эффективна.</w:t>
      </w:r>
    </w:p>
    <w:p w:rsidR="0040243B" w:rsidRDefault="0040243B" w:rsidP="0040243B"/>
    <w:p w:rsidR="0040243B" w:rsidRDefault="00DF4588" w:rsidP="0040243B">
      <w:r>
        <w:rPr>
          <w:b/>
          <w:lang w:val="en-US"/>
        </w:rPr>
        <w:t>1964</w:t>
      </w:r>
      <w:r>
        <w:rPr>
          <w:b/>
        </w:rPr>
        <w:t xml:space="preserve"> г. </w:t>
      </w:r>
      <w:r w:rsidR="008241CE" w:rsidRPr="008241CE">
        <w:rPr>
          <w:b/>
        </w:rPr>
        <w:t>317.</w:t>
      </w:r>
      <w:r w:rsidR="0040243B" w:rsidRPr="002A4D42">
        <w:t xml:space="preserve"> </w:t>
      </w:r>
      <w:r w:rsidR="008A359E" w:rsidRPr="008A359E">
        <w:rPr>
          <w:b/>
        </w:rPr>
        <w:t>(М.А.Й.).</w:t>
      </w:r>
      <w:r w:rsidR="0040243B" w:rsidRPr="002A4D42">
        <w:t xml:space="preserve"> Сущность нереальности внешнего мира надо понять. Конечно, взрыв атомной бомбы реален. И все же в этой реальности заключается нечто, отодвигающее во времени данное явление в прошлое. В потоке событий, великих и малых, в Беспредельность уносится всё, даже камни. В этом сущность преходящего. Но дух пребывает вовеки</w:t>
      </w:r>
      <w:r w:rsidR="00D57AEE">
        <w:t xml:space="preserve"> — </w:t>
      </w:r>
      <w:r w:rsidR="0040243B" w:rsidRPr="002A4D42">
        <w:t>в этом сущность непреходящего. Сознание может колебаться между двумя полюсами жизни: жизни вечной и жизни временной, тяготея к которому-нибудь из двух. Выбор зависит от духа и свободной воли его.</w:t>
      </w:r>
    </w:p>
    <w:p w:rsidR="0040243B" w:rsidRDefault="0040243B" w:rsidP="0040243B"/>
    <w:p w:rsidR="0040243B" w:rsidRDefault="00DF4588" w:rsidP="0040243B">
      <w:r>
        <w:rPr>
          <w:b/>
          <w:lang w:val="en-US"/>
        </w:rPr>
        <w:t>1964</w:t>
      </w:r>
      <w:r>
        <w:rPr>
          <w:b/>
        </w:rPr>
        <w:t xml:space="preserve"> г. </w:t>
      </w:r>
      <w:r w:rsidR="008241CE" w:rsidRPr="008241CE">
        <w:rPr>
          <w:b/>
        </w:rPr>
        <w:t>318.</w:t>
      </w:r>
      <w:r w:rsidR="0040243B" w:rsidRPr="002A4D42">
        <w:t xml:space="preserve"> (210). </w:t>
      </w:r>
      <w:r w:rsidR="008A359E" w:rsidRPr="008A359E">
        <w:rPr>
          <w:b/>
        </w:rPr>
        <w:t>(Гуру).</w:t>
      </w:r>
      <w:r w:rsidR="0040243B" w:rsidRPr="002A4D42">
        <w:t xml:space="preserve"> Следствия всех каждодневных усилий в устремлении к Свету скажутся мощно в последний момент отрыва духа от Земли, в момент освобождения от тела, то есть физической смерти. Только тогда сила накопленных мыслей даст быстроту </w:t>
      </w:r>
      <w:r w:rsidR="0040243B" w:rsidRPr="002A4D42">
        <w:lastRenderedPageBreak/>
        <w:t>полета в Высшие Сферы, минуя притяжение низших слоев и преодолевая всё, что мешает ему подниматься.</w:t>
      </w:r>
    </w:p>
    <w:p w:rsidR="0040243B" w:rsidRDefault="0040243B" w:rsidP="0040243B"/>
    <w:p w:rsidR="0040243B" w:rsidRDefault="00DF4588" w:rsidP="0040243B">
      <w:r>
        <w:rPr>
          <w:b/>
          <w:lang w:val="en-US"/>
        </w:rPr>
        <w:t>1964</w:t>
      </w:r>
      <w:r>
        <w:rPr>
          <w:b/>
        </w:rPr>
        <w:t xml:space="preserve"> г. </w:t>
      </w:r>
      <w:r w:rsidR="008241CE" w:rsidRPr="008241CE">
        <w:rPr>
          <w:b/>
        </w:rPr>
        <w:t>319.</w:t>
      </w:r>
      <w:r w:rsidR="0040243B" w:rsidRPr="002A4D42">
        <w:t xml:space="preserve"> (211). </w:t>
      </w:r>
      <w:r w:rsidR="008241CE" w:rsidRPr="008241CE">
        <w:rPr>
          <w:b/>
        </w:rPr>
        <w:t>(Апр. 23).</w:t>
      </w:r>
      <w:r w:rsidR="0040243B" w:rsidRPr="002A4D42">
        <w:t xml:space="preserve"> Елка</w:t>
      </w:r>
      <w:r w:rsidR="00D57AEE">
        <w:t xml:space="preserve"> — </w:t>
      </w:r>
      <w:r w:rsidR="0040243B" w:rsidRPr="002A4D42">
        <w:t>символ равновесия, одинакова и зимою и летом. Так же и путник великого Пути должен учиться одинаковым быть во всяких условиях своей жизни. Нельзя ставить вечное в зависимость от временного и непреходящее</w:t>
      </w:r>
      <w:r w:rsidR="00D57AEE">
        <w:t xml:space="preserve"> — </w:t>
      </w:r>
      <w:r w:rsidR="0040243B" w:rsidRPr="002A4D42">
        <w:t>от преходящего. Нельзя полагать Близость Нашу на чашу весов личных неуравновесий и случайных сочетаний внешних обстоятельств. Во тьме внешней плач и скрежет зубовный. Если от внешнего непостоянства и изменчивости будет зависеть внутреннее состояние духа, то равновесия никогда не достичь. Когда тьма внешняя наступает на несущего Свет, можно ли Свет отдавать в зависимость тьме. Свет непоколебим вихрями внешних условий. Только при таком положении можно удержать светильник в руках. Иначе потушат его ветры, бушующие в сферах плотного мира.</w:t>
      </w:r>
    </w:p>
    <w:p w:rsidR="0040243B" w:rsidRDefault="0040243B" w:rsidP="0040243B"/>
    <w:p w:rsidR="0040243B" w:rsidRDefault="00DF4588" w:rsidP="0040243B">
      <w:r>
        <w:rPr>
          <w:b/>
          <w:lang w:val="en-US"/>
        </w:rPr>
        <w:t>1964</w:t>
      </w:r>
      <w:r>
        <w:rPr>
          <w:b/>
        </w:rPr>
        <w:t xml:space="preserve"> г. </w:t>
      </w:r>
      <w:r w:rsidR="008241CE" w:rsidRPr="008241CE">
        <w:rPr>
          <w:b/>
        </w:rPr>
        <w:t>320.</w:t>
      </w:r>
      <w:r w:rsidR="0040243B" w:rsidRPr="002A4D42">
        <w:t xml:space="preserve"> (212). </w:t>
      </w:r>
      <w:r w:rsidR="008A359E" w:rsidRPr="008A359E">
        <w:rPr>
          <w:b/>
        </w:rPr>
        <w:t>(М.А.Й.).</w:t>
      </w:r>
      <w:r w:rsidR="0040243B" w:rsidRPr="002A4D42">
        <w:t xml:space="preserve"> Испытания определяются устремлениями духа. Чем они сильнее и огненнее, тем труднее и испытания. Утверждая то или иное устремление в духе, вызывает на себя человек волну испытаний, победа над которыми приводит к достижению целей, поставленных устремлением. Устремление</w:t>
      </w:r>
      <w:r w:rsidR="00D57AEE">
        <w:t xml:space="preserve"> — </w:t>
      </w:r>
      <w:r w:rsidR="0040243B" w:rsidRPr="002A4D42">
        <w:t>причина, испытание</w:t>
      </w:r>
      <w:r w:rsidR="00D57AEE">
        <w:t xml:space="preserve"> — </w:t>
      </w:r>
      <w:r w:rsidR="0040243B" w:rsidRPr="002A4D42">
        <w:t>следствие. Можно замахнуться на большие дела, только следует помнить при этом, что испытания неизбежны как единственный путь к утверждению и достижению поставленной цели. Отказаться от испытаний</w:t>
      </w:r>
      <w:r w:rsidR="00D57AEE">
        <w:t xml:space="preserve"> — </w:t>
      </w:r>
      <w:r w:rsidR="0040243B" w:rsidRPr="002A4D42">
        <w:t>значит пресечь путь свой или убрать ступени в лестнице восхождения.</w:t>
      </w:r>
    </w:p>
    <w:p w:rsidR="0040243B" w:rsidRDefault="0040243B" w:rsidP="0040243B"/>
    <w:p w:rsidR="0040243B" w:rsidRDefault="00DF4588" w:rsidP="0040243B">
      <w:r>
        <w:rPr>
          <w:b/>
          <w:lang w:val="en-US"/>
        </w:rPr>
        <w:t>1964</w:t>
      </w:r>
      <w:r>
        <w:rPr>
          <w:b/>
        </w:rPr>
        <w:t xml:space="preserve"> г. </w:t>
      </w:r>
      <w:r w:rsidR="008241CE" w:rsidRPr="008241CE">
        <w:rPr>
          <w:b/>
        </w:rPr>
        <w:t>321.</w:t>
      </w:r>
      <w:r w:rsidR="0040243B" w:rsidRPr="002A4D42">
        <w:t xml:space="preserve"> (213). </w:t>
      </w:r>
      <w:r w:rsidR="008A359E" w:rsidRPr="008A359E">
        <w:rPr>
          <w:b/>
        </w:rPr>
        <w:t>(Гуру).</w:t>
      </w:r>
      <w:r w:rsidR="0040243B" w:rsidRPr="002A4D42">
        <w:t xml:space="preserve"> Когда становится невыносимо, можно представить себе, что кто-то был в положении еще более худшем и тяжком и все же достойно пронес через жизнь свой светильник. Кто-то томился в темнице, кого-то преследовали и гнали, кого-то умучили и убили. Но все они, великие, Свет свой пронесли через все неумаленным. Куда же еще за примерами дальше ходить, когда все прошлое дает яркие свидетельства поношения Света, жестокости и гонений тех, кто его приносил людям.</w:t>
      </w:r>
    </w:p>
    <w:p w:rsidR="0040243B" w:rsidRDefault="0040243B" w:rsidP="0040243B"/>
    <w:p w:rsidR="0040243B" w:rsidRDefault="00DF4588" w:rsidP="0040243B">
      <w:r>
        <w:rPr>
          <w:b/>
          <w:lang w:val="en-US"/>
        </w:rPr>
        <w:t>1964</w:t>
      </w:r>
      <w:r>
        <w:rPr>
          <w:b/>
        </w:rPr>
        <w:t xml:space="preserve"> г. </w:t>
      </w:r>
      <w:r w:rsidR="008241CE" w:rsidRPr="008241CE">
        <w:rPr>
          <w:b/>
        </w:rPr>
        <w:t>322.</w:t>
      </w:r>
      <w:r w:rsidR="0040243B" w:rsidRPr="002A4D42">
        <w:t xml:space="preserve"> (214). </w:t>
      </w:r>
      <w:r w:rsidR="008241CE" w:rsidRPr="008241CE">
        <w:rPr>
          <w:b/>
        </w:rPr>
        <w:t>(Апр. 24).</w:t>
      </w:r>
      <w:r w:rsidR="0040243B" w:rsidRPr="002A4D42">
        <w:t xml:space="preserve"> Идущие по пути имеют свои недостатки и несовершенства. Каждый имеет, иначе не шли бы. Если бы считали они недостатки и проступки свои слишком тяжелыми и не дающими им права на то, чтобы идти к совершенству, не было бы идущих. Не идущий вперед погружается во тьму. Только два преступления пресекают путь: это предательство и оскорбление Иерархии. Все остальное не может служить препятствием или предлогом к тому, чтобы оборвать продвижение. Как же быть с недостатками, слабостями и пороками, которые мешают и, временно будто бы побежденные, снова поднимают голову. Даже смертельно раненный зверь делает последний прыжок. И кто же может сказать, </w:t>
      </w:r>
      <w:r w:rsidR="0040243B" w:rsidRPr="002A4D42">
        <w:lastRenderedPageBreak/>
        <w:t>где он, последний. Но, сделав прыжок, один, или два, или несколько, зверь подыхает. Таким образом, можно отметить два рода проступков: одни повторяются, уменьшаясь в силе, ослабевая и идя к полному прекращению, другие, наоборот, с каждым разом усиливаясь. При анализе каждого прежде всего надо понять, что это: затухание свойства или его разрастание. Если затухание, то можно порадоваться, что идет изживание негодного качества; если рост, то надо прекратить питание, то есть не давать нехорошему качеству пищи ни мыслью, ни словом, ни делом, но главное</w:t>
      </w:r>
      <w:r w:rsidR="00D57AEE">
        <w:t xml:space="preserve"> — </w:t>
      </w:r>
      <w:r w:rsidR="0040243B" w:rsidRPr="002A4D42">
        <w:t>мыслью. Мысленно не питаясь, умрет. Одно только недопустимо</w:t>
      </w:r>
      <w:r w:rsidR="00D57AEE">
        <w:t xml:space="preserve"> — </w:t>
      </w:r>
      <w:r w:rsidR="0040243B" w:rsidRPr="002A4D42">
        <w:t>это считать себя настолько плохим, чтобы прервать путь. От любой тропинки зла можно повернуть к добру. И судьею быть не может никто. Судья лишь один: Тот, Кто Ведет и Кто Знает. Ответственность</w:t>
      </w:r>
      <w:r w:rsidR="00D57AEE">
        <w:t xml:space="preserve"> — </w:t>
      </w:r>
      <w:r w:rsidR="0040243B" w:rsidRPr="002A4D42">
        <w:t>только перед Ним, но не перед осудителями добровольными. В каждом проступке изливается накопленная раньше энергия, и становится свободным тогда человек от давления прошлого. Тогда он сильнее, чем до. Использовать можно эти моменты для собирания сил, чтобы двинуться вновь. Упав, поднимись, чтобы снова идти.</w:t>
      </w:r>
    </w:p>
    <w:p w:rsidR="0040243B" w:rsidRDefault="0040243B" w:rsidP="0040243B"/>
    <w:p w:rsidR="0040243B" w:rsidRDefault="00DF4588" w:rsidP="0040243B">
      <w:r>
        <w:rPr>
          <w:b/>
          <w:lang w:val="en-US"/>
        </w:rPr>
        <w:t>1964</w:t>
      </w:r>
      <w:r>
        <w:rPr>
          <w:b/>
        </w:rPr>
        <w:t xml:space="preserve"> г. </w:t>
      </w:r>
      <w:r w:rsidR="008241CE" w:rsidRPr="008241CE">
        <w:rPr>
          <w:b/>
        </w:rPr>
        <w:t>323.</w:t>
      </w:r>
      <w:r w:rsidR="0040243B" w:rsidRPr="002A4D42">
        <w:t xml:space="preserve"> (215). </w:t>
      </w:r>
      <w:r w:rsidR="008241CE" w:rsidRPr="008241CE">
        <w:rPr>
          <w:b/>
        </w:rPr>
        <w:t>(Апр. 25).</w:t>
      </w:r>
      <w:r w:rsidR="0040243B" w:rsidRPr="002A4D42">
        <w:t xml:space="preserve"> Мы Придаем особое значение качеству равновесия, потому что без него не продвижение, но скачки аритмичные. При аритмичности всякий раз теряется много энергии на то, чтобы восстановить инерцию движения. Отсюда символ Сизифа, катящего камни. На то, что можно было совершить в одночасье, требуется масса повторных и почти бесплодных усилий. Каждое отступление вспять ставит в такое положение, когда все надо начинать сначала в точке прерванного пути. Иной раз даже целая жизнь заканчивается в той самой точке, откуда она началась, то есть спираль стала плоской. Очень печальное явление.</w:t>
      </w:r>
    </w:p>
    <w:p w:rsidR="0040243B" w:rsidRDefault="0040243B" w:rsidP="0040243B"/>
    <w:p w:rsidR="0040243B" w:rsidRDefault="00DF4588" w:rsidP="0040243B">
      <w:r>
        <w:rPr>
          <w:b/>
          <w:lang w:val="en-US"/>
        </w:rPr>
        <w:t>1964</w:t>
      </w:r>
      <w:r>
        <w:rPr>
          <w:b/>
        </w:rPr>
        <w:t xml:space="preserve"> г. </w:t>
      </w:r>
      <w:r w:rsidR="008241CE" w:rsidRPr="008241CE">
        <w:rPr>
          <w:b/>
        </w:rPr>
        <w:t>324.</w:t>
      </w:r>
      <w:r w:rsidR="0040243B" w:rsidRPr="002A4D42">
        <w:t xml:space="preserve"> </w:t>
      </w:r>
      <w:r w:rsidR="008241CE" w:rsidRPr="008241CE">
        <w:rPr>
          <w:b/>
        </w:rPr>
        <w:t>(Апр. 26).</w:t>
      </w:r>
      <w:r w:rsidR="0040243B" w:rsidRPr="002A4D42">
        <w:t xml:space="preserve"> При сонастроенности дающего и воспринимающего получается консонанс, или гармония, при несоответствии</w:t>
      </w:r>
      <w:r w:rsidR="00D57AEE">
        <w:t xml:space="preserve"> — </w:t>
      </w:r>
      <w:r w:rsidR="0040243B" w:rsidRPr="002A4D42">
        <w:t>диссонанс и разрушение. Поэтому основная забота</w:t>
      </w:r>
      <w:r w:rsidR="00D57AEE">
        <w:t xml:space="preserve"> — </w:t>
      </w:r>
      <w:r w:rsidR="0040243B" w:rsidRPr="002A4D42">
        <w:t>о созвучии и о том, чтобы поднять сознание до уровня дающего. Нельзя требовать, чтобы дающий опустился до уровня получающего. Снисхождение не в этом, а в сосредоточении Луча Света на получающем. От получающего же требуется соответствующая настроенность приемника сознания на созвучной волне. Ошибочно думать, что омрачение, раздражение, жалобы, сетования или недовольство и прочие отрицательные состояния сознания дадут или могут дать какое-то созвучие. Дающий не может давать на подобной волне. Для получения необходимо привести свое сознание в гармоническое настроение и уже потом только пытаться воспринимать посылаемое. Закон соответствия непреложен. Восприятие строится на созвучии сердец и сознаний.</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325.</w:t>
      </w:r>
      <w:r w:rsidR="0040243B" w:rsidRPr="002A4D42">
        <w:t xml:space="preserve"> </w:t>
      </w:r>
      <w:r w:rsidR="008241CE" w:rsidRPr="008241CE">
        <w:rPr>
          <w:b/>
        </w:rPr>
        <w:t>(Апр. 27).</w:t>
      </w:r>
      <w:r w:rsidR="0040243B" w:rsidRPr="002A4D42">
        <w:t xml:space="preserve"> Как же определить границу между действительностью и «fools paradise»</w:t>
      </w:r>
      <w:r w:rsidR="00A75720">
        <w:rPr>
          <w:rStyle w:val="FootnoteReference"/>
        </w:rPr>
        <w:footnoteReference w:id="16"/>
      </w:r>
      <w:r w:rsidR="0040243B" w:rsidRPr="002A4D42">
        <w:t xml:space="preserve"> между надеждой и беспочвенными мечтаниями, между верою и уверенностью в том, чего нет; между фактом и фантазией? Сколько раз случалось, что построения оказывались ошибочными и результаты</w:t>
      </w:r>
      <w:r w:rsidR="00D57AEE">
        <w:t xml:space="preserve"> — </w:t>
      </w:r>
      <w:r w:rsidR="0040243B" w:rsidRPr="002A4D42">
        <w:t>противоположными ожидаемым. Сколько раз были попытки усмотреть Мою Руку там, где ее не было. Различение действительности от очевидности дается суровым и тяжким опытом жизни. Если это не так, то почему же так тяжко страдали все, кто утверждал жизнь духа вопреки кажущейся обычности? Почему надо было им всем страдать, хотя могли бы прожить жизнь в благополучии? Почему Будда, царевич, Оставил всё и Предпочел путь суровой и трудной жизни? Это уже было выбором добровольным. Карма не ставила его в условия неизбежности. Путь трудный Выбрал Он сам. Только недомыслие понуждает бороться против кармы, когда ставит она дух на тропу испытаний и трудностей. Когда так поступает обыватель, это понятно, но когда</w:t>
      </w:r>
      <w:r w:rsidR="00D57AEE">
        <w:t xml:space="preserve"> — </w:t>
      </w:r>
      <w:r w:rsidR="0040243B" w:rsidRPr="002A4D42">
        <w:t>ученик, тогда можно только пожалеть о слепоте заблуждения. Никто из желающих легкой и покойной жизни до Нас не дойдет. Иногда и Нашим людям дается внешне спокойная жизнь, но только как передышка перед жизнью еще более трудной и перед испытаниями еще более тяжкими. Тот, кто боится трудностей и испытаний, тот не дойдет. Смирение перед Волей Учителя будет началом истинной мудрости. Это не мудрость земная. Логикой очевидности ее нельзя обосновать. Мудрость земная</w:t>
      </w:r>
      <w:r w:rsidR="00D57AEE">
        <w:t xml:space="preserve"> — </w:t>
      </w:r>
      <w:r w:rsidR="0040243B" w:rsidRPr="002A4D42">
        <w:t>вражда против мудрости духа. Хотящий дойти земное должен оставить.</w:t>
      </w:r>
    </w:p>
    <w:p w:rsidR="0040243B" w:rsidRDefault="0040243B" w:rsidP="0040243B"/>
    <w:p w:rsidR="0040243B" w:rsidRDefault="00DF4588" w:rsidP="0040243B">
      <w:r>
        <w:rPr>
          <w:b/>
          <w:lang w:val="en-US"/>
        </w:rPr>
        <w:t>1964</w:t>
      </w:r>
      <w:r>
        <w:rPr>
          <w:b/>
        </w:rPr>
        <w:t xml:space="preserve"> г. </w:t>
      </w:r>
      <w:r w:rsidR="008241CE" w:rsidRPr="008241CE">
        <w:rPr>
          <w:b/>
        </w:rPr>
        <w:t>326.</w:t>
      </w:r>
      <w:r w:rsidR="0040243B" w:rsidRPr="002A4D42">
        <w:t xml:space="preserve"> </w:t>
      </w:r>
      <w:r w:rsidR="008A359E" w:rsidRPr="008A359E">
        <w:rPr>
          <w:b/>
        </w:rPr>
        <w:t>(М.А.Й.).</w:t>
      </w:r>
      <w:r w:rsidR="0040243B" w:rsidRPr="002A4D42">
        <w:t xml:space="preserve"> Если навязывать нам свое, свои мысли, переживания и ощущения, свои недовольства, жалобы и неуравновесия и при обращении к нам сосуд свой наполнить только ими, то как же тогда до сознания «наше» дойдет, наши мысли, и наполнит его, когда оно уже и без того переполнено своим? Итак, положение остается неизменяемым: или свое, или наше, или свое, или Владыкино. Символичный сон ищущего в своей голове и находящего там насекомых очень характерен для сознания, наполненного своими вредными мыслями. Но выбор свободен всегда, чтобы избрать или свое, или наше.</w:t>
      </w:r>
    </w:p>
    <w:p w:rsidR="0040243B" w:rsidRDefault="0040243B" w:rsidP="0040243B"/>
    <w:p w:rsidR="0040243B" w:rsidRDefault="00DF4588" w:rsidP="0040243B">
      <w:r>
        <w:rPr>
          <w:b/>
          <w:lang w:val="en-US"/>
        </w:rPr>
        <w:t>1964</w:t>
      </w:r>
      <w:r>
        <w:rPr>
          <w:b/>
        </w:rPr>
        <w:t xml:space="preserve"> г. </w:t>
      </w:r>
      <w:r w:rsidR="008241CE" w:rsidRPr="008241CE">
        <w:rPr>
          <w:b/>
        </w:rPr>
        <w:t>327.</w:t>
      </w:r>
      <w:r w:rsidR="0040243B" w:rsidRPr="002A4D42">
        <w:t xml:space="preserve"> </w:t>
      </w:r>
      <w:r w:rsidR="008A359E" w:rsidRPr="008A359E">
        <w:rPr>
          <w:b/>
        </w:rPr>
        <w:t>(Гуру).</w:t>
      </w:r>
      <w:r w:rsidR="0040243B" w:rsidRPr="002A4D42">
        <w:t xml:space="preserve"> Что же сказать? Вольному воля. Воля свободна. Но при выборе все же надо подумать о следствиях и хорошо приложить более длинные мерки, отмеряющие будущие следствия за пределы данного воплощения. Многое станет яснее тогда, и нельзя уже будет отговориться незнанием и в этом найти самооправдание. Каждое отклонение от пути Света погружает во тьму, а тьма властно потребует своего в момент смертельной, последней борьбы между Высшей и низшей дуадой. Но тогда уже </w:t>
      </w:r>
      <w:r w:rsidR="0040243B" w:rsidRPr="002A4D42">
        <w:lastRenderedPageBreak/>
        <w:t>будет поздно думать о следствиях, ибо придется их встретить лицом к лицу и заплатить по счетам.</w:t>
      </w:r>
    </w:p>
    <w:p w:rsidR="0040243B" w:rsidRDefault="0040243B" w:rsidP="0040243B"/>
    <w:p w:rsidR="0040243B" w:rsidRDefault="00DF4588" w:rsidP="0040243B">
      <w:r>
        <w:rPr>
          <w:b/>
          <w:lang w:val="en-US"/>
        </w:rPr>
        <w:t>1964</w:t>
      </w:r>
      <w:r>
        <w:rPr>
          <w:b/>
        </w:rPr>
        <w:t xml:space="preserve"> г. </w:t>
      </w:r>
      <w:r w:rsidR="008241CE" w:rsidRPr="008241CE">
        <w:rPr>
          <w:b/>
        </w:rPr>
        <w:t>328.</w:t>
      </w:r>
      <w:r w:rsidR="0040243B" w:rsidRPr="002A4D42">
        <w:t xml:space="preserve"> С логикой очевидности обычными рассуждениями бороться нельзя. Ее надо просто отбросить со всеми ее доказательствами. Взамен же последних взять только Основы, и Образ Ведущий в сердце внедрить, и в третьем глазу Его Лик поставить. Все же остальное без рассуждений, сомнений и доказательств просто выбросить из сознания. Бороться с логикой очевидности</w:t>
      </w:r>
      <w:r w:rsidR="00D57AEE">
        <w:t xml:space="preserve"> — </w:t>
      </w:r>
      <w:r w:rsidR="0040243B" w:rsidRPr="002A4D42">
        <w:t>это бороться с ветряными мельницами. Стоит ли силы тратить на них, на бесплодную эту борьбу, без пользы пожирающую силы.</w:t>
      </w:r>
    </w:p>
    <w:p w:rsidR="0040243B" w:rsidRDefault="0040243B" w:rsidP="0040243B"/>
    <w:p w:rsidR="0040243B" w:rsidRDefault="00DF4588" w:rsidP="0040243B">
      <w:r>
        <w:rPr>
          <w:b/>
          <w:lang w:val="en-US"/>
        </w:rPr>
        <w:t>1964</w:t>
      </w:r>
      <w:r>
        <w:rPr>
          <w:b/>
        </w:rPr>
        <w:t xml:space="preserve"> г. </w:t>
      </w:r>
      <w:r w:rsidR="008241CE" w:rsidRPr="008241CE">
        <w:rPr>
          <w:b/>
        </w:rPr>
        <w:t>329.</w:t>
      </w:r>
      <w:r w:rsidR="0040243B" w:rsidRPr="002A4D42">
        <w:t xml:space="preserve"> (216). </w:t>
      </w:r>
      <w:r w:rsidR="008241CE" w:rsidRPr="008241CE">
        <w:rPr>
          <w:b/>
        </w:rPr>
        <w:t>(Апр. 28).</w:t>
      </w:r>
      <w:r w:rsidR="0040243B" w:rsidRPr="002A4D42">
        <w:t xml:space="preserve"> Сын блудный</w:t>
      </w:r>
      <w:r w:rsidR="00D57AEE">
        <w:t xml:space="preserve"> — </w:t>
      </w:r>
      <w:r w:rsidR="0040243B" w:rsidRPr="002A4D42">
        <w:t>не сказка, а действительность, повествующая о духе человека, блуждающего во тьме внешней и оторвавшегося от Отчего Дома. Сколько их, так блуждающих. Блуждание начинается с отделения мышления от Отца. Даже коснувшиеся Учения подвержены этим отрывам. Хорошо, когда достигнута та ступень, когда никакие отрывы и блуждания уже не могут заставить забыть о Родине духа и когда оторвавшийся все же возвращается к Источнику Света, не забывая о Нем даже во время блужданий. Не может сознание, коснувшееся Света, о Свете забыть и предаться тьме безвозвратно. Хорошо, когда кто-то и во тьме не забывает Учителя. Тот, кто коснулся Основ, знает уже непреложно, что никакое погружение в Майю не может понудить его позабыть о мире действительно сущего и о том, что трудно всецело отдаться снам земной жизни, понимая всю их эфемерность. Ведь ничего из земного нельзя удержать дольше определенного каждому явлению, вещи или предмету срока. А знать о конечности плотских вещей</w:t>
      </w:r>
      <w:r w:rsidR="00D57AEE">
        <w:t xml:space="preserve"> — </w:t>
      </w:r>
      <w:r w:rsidR="0040243B" w:rsidRPr="002A4D42">
        <w:t>это значит уже прозреть в действительность. Примечательно то, что видимое, осязаемое и ощущаемое явно и очевидно</w:t>
      </w:r>
      <w:r w:rsidR="00D57AEE">
        <w:t xml:space="preserve"> — </w:t>
      </w:r>
      <w:r w:rsidR="0040243B" w:rsidRPr="002A4D42">
        <w:t>временно, непостоянно и преходяще, а невидимое, неслышимое</w:t>
      </w:r>
      <w:r w:rsidR="00D57AEE">
        <w:t xml:space="preserve"> — </w:t>
      </w:r>
      <w:r w:rsidR="0040243B" w:rsidRPr="002A4D42">
        <w:t>постоянно и вечно. Потому мудрость и называет земную жизнь снами Майи, великой иллюзией преходящего. Светочи человечества говорили людям о вечном и звали их к познанию вечной жизни. Они Учили тому, как собирать в сознании элементы непреходящего и достигать бессмертия духа. Бессмертие заключается в сознании, в осознании вечных основ Бытия и замены преходящего вечным. Можно отметить, как элемент времени теряет свое обычное значение в Учении Жизни всех времен и народов и как то, что было Сказано в веках, имеет и поныне неумирающий смысл и силу воздействовать на ищущий истину ум. Сказано было: Солнце прейдет и луна, но не прейдет ни одна йота из Закона, пока не исполнится все. Так в далеких веках была проведена огненная черта между временным и непреходящим и Указан человечеству Путь.</w:t>
      </w:r>
    </w:p>
    <w:p w:rsidR="0040243B" w:rsidRDefault="0040243B" w:rsidP="0040243B"/>
    <w:p w:rsidR="0040243B" w:rsidRDefault="00DF4588" w:rsidP="0040243B">
      <w:r>
        <w:rPr>
          <w:b/>
          <w:lang w:val="en-US"/>
        </w:rPr>
        <w:t>1964</w:t>
      </w:r>
      <w:r>
        <w:rPr>
          <w:b/>
        </w:rPr>
        <w:t xml:space="preserve"> г. </w:t>
      </w:r>
      <w:r w:rsidR="008241CE" w:rsidRPr="008241CE">
        <w:rPr>
          <w:b/>
        </w:rPr>
        <w:t>330.</w:t>
      </w:r>
      <w:r w:rsidR="0040243B" w:rsidRPr="002A4D42">
        <w:t xml:space="preserve"> (217). </w:t>
      </w:r>
      <w:r w:rsidR="008A359E" w:rsidRPr="008A359E">
        <w:rPr>
          <w:b/>
        </w:rPr>
        <w:t>(М.А.Й.).</w:t>
      </w:r>
      <w:r w:rsidR="0040243B" w:rsidRPr="002A4D42">
        <w:t xml:space="preserve"> Сознавать, погружаясь во тьму, значимость отрыва от Света уже будет победой над тьмой, ибо этого </w:t>
      </w:r>
      <w:r w:rsidR="0040243B" w:rsidRPr="002A4D42">
        <w:lastRenderedPageBreak/>
        <w:t>осознания лишены темные. Тем знание и полезно, что не позволяет познавшему, даже в объятиях Майи, забывать об Учителе Света. «Благо тому, кто и во тьме сохраняет понятие Учителя». Недаром Сказаны были эти слова. И сколько бы сын ни блуждал и от Пути ни отвлекался, вернется скиталец к Отцу.</w:t>
      </w:r>
    </w:p>
    <w:p w:rsidR="0040243B" w:rsidRDefault="0040243B" w:rsidP="0040243B"/>
    <w:p w:rsidR="0040243B" w:rsidRDefault="00DF4588" w:rsidP="0040243B">
      <w:r>
        <w:rPr>
          <w:b/>
          <w:lang w:val="en-US"/>
        </w:rPr>
        <w:t>1964</w:t>
      </w:r>
      <w:r>
        <w:rPr>
          <w:b/>
        </w:rPr>
        <w:t xml:space="preserve"> г. </w:t>
      </w:r>
      <w:r w:rsidR="008241CE" w:rsidRPr="008241CE">
        <w:rPr>
          <w:b/>
        </w:rPr>
        <w:t>331.</w:t>
      </w:r>
      <w:r w:rsidR="0040243B" w:rsidRPr="002A4D42">
        <w:t xml:space="preserve"> (218). </w:t>
      </w:r>
      <w:r w:rsidR="008A359E" w:rsidRPr="008A359E">
        <w:rPr>
          <w:b/>
        </w:rPr>
        <w:t>(Гуру).</w:t>
      </w:r>
      <w:r w:rsidR="0040243B" w:rsidRPr="002A4D42">
        <w:t xml:space="preserve"> Понимание ошибочности своего поведения</w:t>
      </w:r>
      <w:r w:rsidR="00D57AEE">
        <w:t xml:space="preserve"> — </w:t>
      </w:r>
      <w:r w:rsidR="0040243B" w:rsidRPr="002A4D42">
        <w:t>это первый шаг к исправлению. Все поправимо, если не прейдены две указанных черты</w:t>
      </w:r>
      <w:r w:rsidR="00D57AEE">
        <w:t xml:space="preserve"> — </w:t>
      </w:r>
      <w:r w:rsidR="0040243B" w:rsidRPr="002A4D42">
        <w:t>предательство и оскорбление Иерархии. Но неизбежна борьба. Без борьбы нет победы, и без преодоления</w:t>
      </w:r>
      <w:r w:rsidR="00D57AEE">
        <w:t xml:space="preserve"> — </w:t>
      </w:r>
      <w:r w:rsidR="0040243B" w:rsidRPr="002A4D42">
        <w:t>достижений.</w:t>
      </w:r>
    </w:p>
    <w:p w:rsidR="0040243B" w:rsidRDefault="0040243B" w:rsidP="0040243B"/>
    <w:p w:rsidR="0040243B" w:rsidRDefault="00DF4588" w:rsidP="0040243B">
      <w:r>
        <w:rPr>
          <w:b/>
          <w:lang w:val="en-US"/>
        </w:rPr>
        <w:t>1964</w:t>
      </w:r>
      <w:r>
        <w:rPr>
          <w:b/>
        </w:rPr>
        <w:t xml:space="preserve"> г. </w:t>
      </w:r>
      <w:r w:rsidR="008241CE" w:rsidRPr="008241CE">
        <w:rPr>
          <w:b/>
        </w:rPr>
        <w:t>332.</w:t>
      </w:r>
      <w:r w:rsidR="0040243B" w:rsidRPr="002A4D42">
        <w:t xml:space="preserve"> (219). </w:t>
      </w:r>
      <w:r w:rsidR="008241CE" w:rsidRPr="008241CE">
        <w:rPr>
          <w:b/>
        </w:rPr>
        <w:t>(Апр. 29).</w:t>
      </w:r>
      <w:r w:rsidR="0040243B" w:rsidRPr="002A4D42">
        <w:t xml:space="preserve"> Страдание</w:t>
      </w:r>
      <w:r w:rsidR="00D57AEE">
        <w:t xml:space="preserve"> — </w:t>
      </w:r>
      <w:r w:rsidR="0040243B" w:rsidRPr="002A4D42">
        <w:t>удел сердца, отданного Владыке во имя спасения мира. Спросят: почему страдания необходимы? И много будут противиться. Но неизбежны страдания, ибо они утончают сердце и одаряют его великим качеством чуткости и понимания. Только много страдавшее сердце поймет и чужое горе, и чужое страдание. Не будет страдавшее сердце ни жестоким, ни бесчувственным. Страдание есть плата за утончение сердца. Самое тяжкое страдание</w:t>
      </w:r>
      <w:r w:rsidR="00D57AEE">
        <w:t xml:space="preserve"> — </w:t>
      </w:r>
      <w:r w:rsidR="0040243B" w:rsidRPr="002A4D42">
        <w:t>не за себя, но за любимых и близких, когда страдают они. Но и через это тоже надо пройти. Нужно вместить в себя всю боль мира, чтобы раскалить сердце и сделать его пылающим горнилом огня. Каждое страдание создает особую субстанцию, дающую отложения огненных кристаллов в Чаше. Истинно накопившими Сокровище и приумножившими его можно назвать много страдавших людей. Трудно примирить сознание с неизбежностью страдания. Даже ребенка трудно примирить с первой испытанной болью, хотя взрослые знают, что боль эта лучше всего учит опыту жизни и запоминается лучше всего урок, усвоенный через посредство боли. Как в большом, так и в малом.</w:t>
      </w:r>
      <w:r w:rsidR="002003B0">
        <w:rPr>
          <w:lang w:val="en-US"/>
        </w:rPr>
        <w:t xml:space="preserve"> </w:t>
      </w:r>
      <w:r w:rsidR="0040243B" w:rsidRPr="002A4D42">
        <w:t>Боль многому учит и многому научает. Неужели недомыслие полагает, что Учителю доставляет удовольствие видеть, как мучаются те, кто идет за Ним? Но страдание</w:t>
      </w:r>
      <w:r w:rsidR="00D57AEE">
        <w:t xml:space="preserve"> — </w:t>
      </w:r>
      <w:r w:rsidR="0040243B" w:rsidRPr="002A4D42">
        <w:t>Великий Учитель. Высшая форма страдания</w:t>
      </w:r>
      <w:r w:rsidR="00D57AEE">
        <w:t xml:space="preserve"> — </w:t>
      </w:r>
      <w:r w:rsidR="0040243B" w:rsidRPr="002A4D42">
        <w:t>Жертва, приносимая духом во имя спасения мира. Великая Жертва требует и великих страданий. История человечества запечатлела жертвы Духов Великих, отдавших сердце свое на служение миру. Служение это Мы Называем Великим.</w:t>
      </w:r>
    </w:p>
    <w:p w:rsidR="0040243B" w:rsidRDefault="0040243B" w:rsidP="0040243B"/>
    <w:p w:rsidR="0040243B" w:rsidRDefault="00DF4588" w:rsidP="0040243B">
      <w:r>
        <w:rPr>
          <w:b/>
          <w:lang w:val="en-US"/>
        </w:rPr>
        <w:t>1964</w:t>
      </w:r>
      <w:r>
        <w:rPr>
          <w:b/>
        </w:rPr>
        <w:t xml:space="preserve"> г. </w:t>
      </w:r>
      <w:r w:rsidR="008241CE" w:rsidRPr="008241CE">
        <w:rPr>
          <w:b/>
        </w:rPr>
        <w:t>333.</w:t>
      </w:r>
      <w:r w:rsidR="0040243B" w:rsidRPr="002A4D42">
        <w:t xml:space="preserve"> (220). </w:t>
      </w:r>
      <w:r w:rsidR="008A359E" w:rsidRPr="008A359E">
        <w:rPr>
          <w:b/>
        </w:rPr>
        <w:t>(М.А.Й.).</w:t>
      </w:r>
      <w:r w:rsidR="0040243B" w:rsidRPr="002A4D42">
        <w:t xml:space="preserve"> Каждое страдание приносит опыт. Результат опыта выливается в Записи. Следовательно, страдания есть плата за возможность сделать новую Запись и оставить ее на пользу тем, кто пойдет после. Не для себя, но других заполняются страницы тетради новыми Записями, и за каждую заплачено полной ценой. Оценят их те, кто следовать будет тем же путем. Только идти им будет много уже легче по дороге, проложенной раньше для них. Разнообразие опытов нужно для созвучия с многообразием сознаний, ищущих Света. Мысль, что страдания нужны не для себя, но для </w:t>
      </w:r>
      <w:r w:rsidR="0040243B" w:rsidRPr="002A4D42">
        <w:lastRenderedPageBreak/>
        <w:t>других, во имя спасения ближних, придает им не личное, но общечеловеческое и планетно-пространственное значение. Личная жизнь порою подобна существованию мореплавателя, заброшенного кораблекрушением на необитаемый остров. Но как только осознано пространственное значение сердца, отданного на служение миру, личное заменяется общечеловеческим и становится пространственно-космическим. Великая Жертва измеряется этою мерой. Почтим великие страдания Ее пониманием Ее космопространственного смысла, значения, размера и размаха, то есть огромной протяженности во времени.</w:t>
      </w:r>
    </w:p>
    <w:p w:rsidR="0040243B" w:rsidRDefault="0040243B" w:rsidP="0040243B"/>
    <w:p w:rsidR="0040243B" w:rsidRDefault="00DF4588" w:rsidP="0040243B">
      <w:r>
        <w:rPr>
          <w:b/>
          <w:lang w:val="en-US"/>
        </w:rPr>
        <w:t>1964</w:t>
      </w:r>
      <w:r>
        <w:rPr>
          <w:b/>
        </w:rPr>
        <w:t xml:space="preserve"> г. </w:t>
      </w:r>
      <w:r w:rsidR="008241CE" w:rsidRPr="008241CE">
        <w:rPr>
          <w:b/>
        </w:rPr>
        <w:t>334.</w:t>
      </w:r>
      <w:r w:rsidR="0040243B" w:rsidRPr="002A4D42">
        <w:t xml:space="preserve"> </w:t>
      </w:r>
      <w:r w:rsidR="008A359E" w:rsidRPr="008A359E">
        <w:rPr>
          <w:b/>
        </w:rPr>
        <w:t>(Гуру).</w:t>
      </w:r>
      <w:r w:rsidR="0040243B" w:rsidRPr="002A4D42">
        <w:t xml:space="preserve"> Джины строят храмы. Поймем это утверждение широко, ибо храм сердца тоже помогают строить они. Когда отшельнику досаждают бесы с целью причинить страдание, будем помнить, что, не ведая того, стараются они и помогают духу, избравшему подвиг, созидать твердыню сердца. Много стараний и усилий прилагают темные, чтобы затруднить, затемнить и омрачить путь идущего к Свету, но по недомыслию своему не понимают, что только укрепляют твердыню сердца восставшего духа, черпающего силы свои от каждого противодействия тьмы. Так пусть и бесы послужат горящему сердцу умножить огни и ускорить свой путь.</w:t>
      </w:r>
    </w:p>
    <w:p w:rsidR="0040243B" w:rsidRDefault="0040243B" w:rsidP="0040243B"/>
    <w:p w:rsidR="0040243B" w:rsidRDefault="00DF4588" w:rsidP="0040243B">
      <w:r>
        <w:rPr>
          <w:b/>
          <w:lang w:val="en-US"/>
        </w:rPr>
        <w:t>1964</w:t>
      </w:r>
      <w:r>
        <w:rPr>
          <w:b/>
        </w:rPr>
        <w:t xml:space="preserve"> г. </w:t>
      </w:r>
      <w:r w:rsidR="008241CE" w:rsidRPr="008241CE">
        <w:rPr>
          <w:b/>
        </w:rPr>
        <w:t>335.</w:t>
      </w:r>
      <w:r w:rsidR="0040243B" w:rsidRPr="002A4D42">
        <w:t xml:space="preserve"> (221). </w:t>
      </w:r>
      <w:r w:rsidR="008241CE" w:rsidRPr="008241CE">
        <w:rPr>
          <w:b/>
        </w:rPr>
        <w:t>(Апр. 30).</w:t>
      </w:r>
      <w:r w:rsidR="0040243B" w:rsidRPr="002A4D42">
        <w:t xml:space="preserve"> Если спросят, в чем состоит пространственное Служение, ответьте: в погашении окружающего несовершенства излучениями своей ауры. Когда аура осветлилась и сердце горит, эманации эти концентрически расходятся в сферу вокруг человека, подобно тому как вибрации, исходящие от источника света, внесенного во тьму, ее разгоняют. Но надо, чтобы аура была светлой и чтобы сердце горело. И не требуется никаких действий и никаких слов</w:t>
      </w:r>
      <w:r w:rsidR="00D57AEE">
        <w:t xml:space="preserve"> — </w:t>
      </w:r>
      <w:r w:rsidR="0040243B" w:rsidRPr="002A4D42">
        <w:t xml:space="preserve">свет сердца светит в пространстве, и тьма не может его ни объять, ни потушить. Это будет подвигом пространственного Служения. Невидим он глазу земному и молчалив. Он требует великого мужества и огромной стойкости, ибо динамо сердца, дающего свет, должно действовать постоянно и беспрерывно. Отдача своих излучений на погашение тьмы нелегка и порою болезненна очень. Знаете, как остро реагирует сердце на каждое соприкосновение с тьмою. Когда волны тьмы идут через пространство, сердце их встретить должно своими огнями, которые яро стремятся погасить эти волны. Много мужества надо, чтобы не ослабеть, не преутомиться и выдержать натиск. Светить Светом, не угашаемым противодействующими энергиями тьмы, нелегко и непросто. Закон сообщающихся сосудов требует постоянного поступления излучений горящего сердца. Нести Ношу Мира может лишь стойкое сердце. Да, да, это и есть Ноша Мира, когда карбункул пылающего сердца сияет во тьме. Говорили, что вера без дел мертва. Но Великое Делание отличается от дел, видимых глазу, тем, что совершается в тишине и молчании и внешне его усмотреть невозможно. Подвиг Великой Жертвы заключался в том, что был </w:t>
      </w:r>
      <w:r w:rsidR="0040243B" w:rsidRPr="002A4D42">
        <w:lastRenderedPageBreak/>
        <w:t>Свет, и «тьма Его не объяша». Противостояние тьме всеми огнями сердца есть огненный Путь Пламенной Йоги.</w:t>
      </w:r>
    </w:p>
    <w:p w:rsidR="0040243B" w:rsidRDefault="0040243B" w:rsidP="0040243B"/>
    <w:p w:rsidR="0040243B" w:rsidRDefault="00DF4588" w:rsidP="0040243B">
      <w:r>
        <w:rPr>
          <w:b/>
          <w:lang w:val="en-US"/>
        </w:rPr>
        <w:t>1964</w:t>
      </w:r>
      <w:r>
        <w:rPr>
          <w:b/>
        </w:rPr>
        <w:t xml:space="preserve"> г. </w:t>
      </w:r>
      <w:r w:rsidR="008241CE" w:rsidRPr="008241CE">
        <w:rPr>
          <w:b/>
        </w:rPr>
        <w:t>336.</w:t>
      </w:r>
      <w:r w:rsidR="0040243B" w:rsidRPr="002A4D42">
        <w:t xml:space="preserve"> (222). </w:t>
      </w:r>
      <w:r w:rsidR="008A359E" w:rsidRPr="008A359E">
        <w:rPr>
          <w:b/>
        </w:rPr>
        <w:t>(М.А.Й.).</w:t>
      </w:r>
      <w:r w:rsidR="0040243B" w:rsidRPr="002A4D42">
        <w:t xml:space="preserve"> Светить своей аурой может каждое сердце добра. Не надо для этого никаких оккультных знаний или упражнений. Надо просто мыслить во благо. Есть сердца светлые и сердца темные, сердца добра и сердца зла. Первые дают пространству и людям энергии блага, вторые</w:t>
      </w:r>
      <w:r w:rsidR="00D57AEE">
        <w:t xml:space="preserve"> — </w:t>
      </w:r>
      <w:r w:rsidR="0040243B" w:rsidRPr="002A4D42">
        <w:t>злобы и тьмы. Первые</w:t>
      </w:r>
      <w:r w:rsidR="00D57AEE">
        <w:t xml:space="preserve"> — </w:t>
      </w:r>
      <w:r w:rsidR="0040243B" w:rsidRPr="002A4D42">
        <w:t>благодетели человечества, вторые</w:t>
      </w:r>
      <w:r w:rsidR="00D57AEE">
        <w:t xml:space="preserve"> — </w:t>
      </w:r>
      <w:r w:rsidR="0040243B" w:rsidRPr="002A4D42">
        <w:t>разрушители жизни и омрачители сущего. Светить</w:t>
      </w:r>
      <w:r w:rsidR="00D57AEE">
        <w:t xml:space="preserve"> — </w:t>
      </w:r>
      <w:r w:rsidR="0040243B" w:rsidRPr="002A4D42">
        <w:t>это свойство доброго сердца. По огням сердца определяется ступень человека на лестнице жизни. Хор светом горящих сердец</w:t>
      </w:r>
      <w:r w:rsidR="00D57AEE">
        <w:t xml:space="preserve"> — </w:t>
      </w:r>
      <w:r w:rsidR="0040243B" w:rsidRPr="002A4D42">
        <w:t>великая сила. Даже два объединенных сердца могут творить то, что не под силу ста разъединенным. Можно приветствовать каждое доброе единение. Когда-то объединятся сердца всех народов Земли в одно всепланетное сердце. И не будет тогда ни на Земле, ни в пространстве ничего, чего оно не смогло бы преодолеть или чего не смогло бы оно совершить. Единение</w:t>
      </w:r>
      <w:r w:rsidR="00D57AEE">
        <w:t xml:space="preserve"> — </w:t>
      </w:r>
      <w:r w:rsidR="0040243B" w:rsidRPr="002A4D42">
        <w:t>великая сила.</w:t>
      </w:r>
    </w:p>
    <w:p w:rsidR="0040243B" w:rsidRDefault="0040243B" w:rsidP="0040243B"/>
    <w:p w:rsidR="0040243B" w:rsidRDefault="00DF4588" w:rsidP="0040243B">
      <w:r>
        <w:rPr>
          <w:b/>
          <w:lang w:val="en-US"/>
        </w:rPr>
        <w:t>1964</w:t>
      </w:r>
      <w:r>
        <w:rPr>
          <w:b/>
        </w:rPr>
        <w:t xml:space="preserve"> г. </w:t>
      </w:r>
      <w:r w:rsidR="008241CE" w:rsidRPr="008241CE">
        <w:rPr>
          <w:b/>
        </w:rPr>
        <w:t>337.</w:t>
      </w:r>
      <w:r w:rsidR="0040243B" w:rsidRPr="002A4D42">
        <w:t xml:space="preserve"> </w:t>
      </w:r>
      <w:r w:rsidR="008A359E" w:rsidRPr="008A359E">
        <w:rPr>
          <w:b/>
        </w:rPr>
        <w:t>(Гуру).</w:t>
      </w:r>
      <w:r w:rsidR="0040243B" w:rsidRPr="002A4D42">
        <w:t xml:space="preserve"> Мигающие лампы быстро перегорают. Мигание происходит от прерывания тока. Когда пространственный провод с Иерархией Света в порядке, лампа не будет мигать. Фокус Иерархии вибрирует постоянно излучаемыми энергиями Света. И если провод в порядке, поступления по нему идут непрерывно. Таким образом, все зависит от провода и состояния ауры, ибо Свет доходит через нее.</w:t>
      </w:r>
    </w:p>
    <w:p w:rsidR="0040243B" w:rsidRDefault="0040243B" w:rsidP="0040243B"/>
    <w:p w:rsidR="0040243B" w:rsidRDefault="00DF4588" w:rsidP="0040243B">
      <w:r>
        <w:rPr>
          <w:b/>
          <w:lang w:val="en-US"/>
        </w:rPr>
        <w:t>1964</w:t>
      </w:r>
      <w:r>
        <w:rPr>
          <w:b/>
        </w:rPr>
        <w:t xml:space="preserve"> г. </w:t>
      </w:r>
      <w:r w:rsidR="008241CE" w:rsidRPr="008241CE">
        <w:rPr>
          <w:b/>
        </w:rPr>
        <w:t>338.</w:t>
      </w:r>
      <w:r w:rsidR="0040243B" w:rsidRPr="002A4D42">
        <w:t xml:space="preserve"> (223). </w:t>
      </w:r>
      <w:r w:rsidR="008241CE" w:rsidRPr="008241CE">
        <w:rPr>
          <w:b/>
        </w:rPr>
        <w:t>(Май 1).</w:t>
      </w:r>
      <w:r w:rsidR="0040243B" w:rsidRPr="002A4D42">
        <w:t xml:space="preserve"> Безличное раздавание даров духа выше личного, ибо все, основанное на личных чувствах, непрочно. Тот, кто молится за неведомых и незнаемых, ближе к познанию сущего, чем тот, кто печется о близких. Личность</w:t>
      </w:r>
      <w:r w:rsidR="00D57AEE">
        <w:t xml:space="preserve"> — </w:t>
      </w:r>
      <w:r w:rsidR="0040243B" w:rsidRPr="002A4D42">
        <w:t>это символ временного и преходящего, ограниченного краткостью одного воплощения. Пробить скорлупу своей ауры</w:t>
      </w:r>
      <w:r w:rsidR="00D57AEE">
        <w:t xml:space="preserve"> — </w:t>
      </w:r>
      <w:r w:rsidR="0040243B" w:rsidRPr="002A4D42">
        <w:t>это значит вырваться из круга личности сперва на планетный простор, а потом на космический. Индивидуальность, заключенная в личности, пребывает в ней, как в темнице, связанная личным сознанием, в то время как в действительности должно быть наоборот, то есть личность должна заключаться в Индивидуальности как ее часть, данная ей для того, чтобы собрать плоды опыта и знания в данном воплощении для Бессмертной перевоплощающейся Триады</w:t>
      </w:r>
      <w:r w:rsidR="00D57AEE">
        <w:t xml:space="preserve"> — </w:t>
      </w:r>
      <w:r w:rsidR="0040243B" w:rsidRPr="002A4D42">
        <w:t>носительницы Индивидуальности. Отсюда</w:t>
      </w:r>
      <w:r w:rsidR="00D57AEE">
        <w:t xml:space="preserve"> — </w:t>
      </w:r>
      <w:r w:rsidR="0040243B" w:rsidRPr="002A4D42">
        <w:t>два вида людей: одни живут своей личностью и для нее, другие</w:t>
      </w:r>
      <w:r w:rsidR="00D57AEE">
        <w:t xml:space="preserve"> — </w:t>
      </w:r>
      <w:r w:rsidR="0040243B" w:rsidRPr="002A4D42">
        <w:t xml:space="preserve">для Индивидуальности. Это собиратели на ниве земной жизни, знающие, что временное существование дается человеку для Вечности, чтобы войти в нее со всеми накоплениями духа, собранными за многие жизни. Смысл временной жизни тогда в данном теле приобретает особое, глубокое значение, и человек становится тогда путником Великого Пути. «Не </w:t>
      </w:r>
      <w:r w:rsidR="0040243B" w:rsidRPr="002A4D42">
        <w:lastRenderedPageBreak/>
        <w:t>временные мы, но беспредельные»</w:t>
      </w:r>
      <w:r w:rsidR="00D57AEE">
        <w:t xml:space="preserve"> — </w:t>
      </w:r>
      <w:r w:rsidR="0040243B" w:rsidRPr="002A4D42">
        <w:t>так говорит мудрость тысячелетий.</w:t>
      </w:r>
    </w:p>
    <w:p w:rsidR="0040243B" w:rsidRDefault="0040243B" w:rsidP="0040243B"/>
    <w:p w:rsidR="0040243B" w:rsidRDefault="00DF4588" w:rsidP="0040243B">
      <w:r>
        <w:rPr>
          <w:b/>
          <w:lang w:val="en-US"/>
        </w:rPr>
        <w:t>1964</w:t>
      </w:r>
      <w:r>
        <w:rPr>
          <w:b/>
        </w:rPr>
        <w:t xml:space="preserve"> г. </w:t>
      </w:r>
      <w:r w:rsidR="008241CE" w:rsidRPr="008241CE">
        <w:rPr>
          <w:b/>
        </w:rPr>
        <w:t>339.</w:t>
      </w:r>
      <w:r w:rsidR="0040243B" w:rsidRPr="002A4D42">
        <w:t xml:space="preserve"> (224). В ритм Космической жизни войти нелегко. Личное тогда растворяется в сверхличном, а сверхличное</w:t>
      </w:r>
      <w:r w:rsidR="00D57AEE">
        <w:t xml:space="preserve"> — </w:t>
      </w:r>
      <w:r w:rsidR="0040243B" w:rsidRPr="002A4D42">
        <w:t>это и есть выражение сущности Бессмертной Триады, разбившей оковы личного, малого «я» человека. На примере Великой Жертвы видите, как сияла Триада всеми огнями накоплений долгих веков и как в бренном человеческом теле страдал и томился Великий Дух, стремившийся дать людям крупицы Великого Знания. Ничего не Имел своего и ничего не Считал своим. И все Отдал людям, даже тело свое. Ушел, чтобы снова прийти и собрать жатву с Великого Посева. Посев Космических зерен тысячелетней и более давности принесет непреложно свои всходы: Великая Жертва, Великий Посев и Великая Жатва. Цикл времени диктует пространству свои непреложные сроки.</w:t>
      </w:r>
    </w:p>
    <w:p w:rsidR="0040243B" w:rsidRDefault="0040243B" w:rsidP="0040243B"/>
    <w:p w:rsidR="0040243B" w:rsidRDefault="00DF4588" w:rsidP="0040243B">
      <w:r>
        <w:rPr>
          <w:b/>
          <w:lang w:val="en-US"/>
        </w:rPr>
        <w:t>1964</w:t>
      </w:r>
      <w:r>
        <w:rPr>
          <w:b/>
        </w:rPr>
        <w:t xml:space="preserve"> г. </w:t>
      </w:r>
      <w:r w:rsidR="008241CE" w:rsidRPr="008241CE">
        <w:rPr>
          <w:b/>
        </w:rPr>
        <w:t>340.</w:t>
      </w:r>
      <w:r w:rsidR="0040243B" w:rsidRPr="002A4D42">
        <w:t xml:space="preserve"> (225). </w:t>
      </w:r>
      <w:r w:rsidR="008A359E" w:rsidRPr="008A359E">
        <w:rPr>
          <w:b/>
        </w:rPr>
        <w:t>(М.А.Й.).</w:t>
      </w:r>
      <w:r w:rsidR="0040243B" w:rsidRPr="002A4D42">
        <w:t xml:space="preserve"> Есть два вида поступков, вернее, проступков человеческих: одни совершаются по воле человека, другие</w:t>
      </w:r>
      <w:r w:rsidR="00D57AEE">
        <w:t xml:space="preserve"> — </w:t>
      </w:r>
      <w:r w:rsidR="0040243B" w:rsidRPr="002A4D42">
        <w:t>против нее или помимо. Вторые осуждены безусловно, ибо разрушают волю</w:t>
      </w:r>
      <w:r w:rsidR="00D57AEE">
        <w:t xml:space="preserve"> — </w:t>
      </w:r>
      <w:r w:rsidR="0040243B" w:rsidRPr="002A4D42">
        <w:t>огненное сокровище человека, в то время как проступки, допускаемые с соизволения воли, могут в любой момент быть пресечены этой же волей, ибо тогда человек не является безвольным рабом того, что он совершает. Это различие между волевыми и безвольными действиями следует точно усвоить, чтобы не допускать ни одного действия совершаться против или вопреки воле. Безвольный человек</w:t>
      </w:r>
      <w:r w:rsidR="00D57AEE">
        <w:t xml:space="preserve"> — </w:t>
      </w:r>
      <w:r w:rsidR="0040243B" w:rsidRPr="002A4D42">
        <w:t>это ничто. Отпускать бразды правления воли в своем микрокосме</w:t>
      </w:r>
      <w:r w:rsidR="00D57AEE">
        <w:t xml:space="preserve"> — </w:t>
      </w:r>
      <w:r w:rsidR="0040243B" w:rsidRPr="002A4D42">
        <w:t>это значит отдать себя во власть случайностям жизни и всевозможным влияниям и воздействиям, идущим отовсюду, а главное, из низших слоев Тонкого Мира. Воля должна охранять микрокосм человека, как страж верный. Воля на недреманном дозоре должна пребывать и никогда, ни при каких обстоятельствах не выпускать руля из своих рук при плавании по бурному житейскому морю.</w:t>
      </w:r>
    </w:p>
    <w:p w:rsidR="0040243B" w:rsidRDefault="0040243B" w:rsidP="0040243B"/>
    <w:p w:rsidR="0040243B" w:rsidRDefault="00DF4588" w:rsidP="0040243B">
      <w:r>
        <w:rPr>
          <w:b/>
          <w:lang w:val="en-US"/>
        </w:rPr>
        <w:t>1964</w:t>
      </w:r>
      <w:r>
        <w:rPr>
          <w:b/>
        </w:rPr>
        <w:t xml:space="preserve"> г. </w:t>
      </w:r>
      <w:r w:rsidR="008241CE" w:rsidRPr="008241CE">
        <w:rPr>
          <w:b/>
        </w:rPr>
        <w:t>341.</w:t>
      </w:r>
      <w:r w:rsidR="0040243B" w:rsidRPr="002A4D42">
        <w:t xml:space="preserve"> (226). </w:t>
      </w:r>
      <w:r w:rsidR="008A359E" w:rsidRPr="008A359E">
        <w:rPr>
          <w:b/>
        </w:rPr>
        <w:t>(Гуру).</w:t>
      </w:r>
      <w:r w:rsidR="0040243B" w:rsidRPr="002A4D42">
        <w:t xml:space="preserve"> Решение правильное: печать собственной воли накладывается на все свои действия. Нет действий безвольных. Лунное наследие уявляется в безволии действий. Лунное наследие проявляется в медиумизме, когда воля своя отдается во власть неизвестных влияний. Медиумизм</w:t>
      </w:r>
      <w:r w:rsidR="00D57AEE">
        <w:t xml:space="preserve"> — </w:t>
      </w:r>
      <w:r w:rsidR="0040243B" w:rsidRPr="002A4D42">
        <w:t>высшая степень разрушительного безволия. Делайте все, что считаете нужным, но по воле своей. Сильную волю можно всегда обратить на добро, но на что обратить можно жалкое безволие: не годится оно никуда и ни на что. Тепленькие, то есть безвольные, будут извергнуты из жизни за непригодностью. Как Сказано: «Извергну тебя из уст Моих, ибо не был ты ни холоден, ни горяч, а только тепел».</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342.</w:t>
      </w:r>
      <w:r w:rsidR="0040243B" w:rsidRPr="002A4D42">
        <w:t xml:space="preserve"> </w:t>
      </w:r>
      <w:r w:rsidR="008241CE" w:rsidRPr="008241CE">
        <w:rPr>
          <w:b/>
        </w:rPr>
        <w:t>(Май 3).</w:t>
      </w:r>
      <w:r w:rsidR="0040243B" w:rsidRPr="002A4D42">
        <w:t xml:space="preserve"> Мы Полагаем нецелесообразным при встречах случайных делиться тем, что относится к области сокровенных знаний. Опыт прошлого показал, что даже при длительном соприкасании и ритмической совместной работе и изучении не получалось желательных следствий и что среди немногих устоявших оказалось много прохожих и отошедших туда, откуда пришли. Все же лучше недодать, чем передать, ибо случайная встреча не может создать тех условий, которые естественно возникают при длительном общении. Умиления и восторги очень малого стоят. Среди особенно восторгающихся особенно часты чувства, прямо противоположные этим восторгам. Принцип «Распни его» и «Осанна» повторяется на более низкой шкале и в меньшем масштабе, но сущность явления остается неизменной. Как Сказано: «И вознесут, и унизят». Зная свойства природы человеческой и особенность аритмичных качаний неустановившегося сознания, будем весьма осмотрительны в выдаче того, что относится к области сокровенного знания и что по доверию было дано тем, Кто Ведет.</w:t>
      </w:r>
    </w:p>
    <w:p w:rsidR="0040243B" w:rsidRDefault="0040243B" w:rsidP="0040243B"/>
    <w:p w:rsidR="0040243B" w:rsidRDefault="00DF4588" w:rsidP="0040243B">
      <w:r>
        <w:rPr>
          <w:b/>
          <w:lang w:val="en-US"/>
        </w:rPr>
        <w:t>1964</w:t>
      </w:r>
      <w:r>
        <w:rPr>
          <w:b/>
        </w:rPr>
        <w:t xml:space="preserve"> г. </w:t>
      </w:r>
      <w:r w:rsidR="008241CE" w:rsidRPr="008241CE">
        <w:rPr>
          <w:b/>
        </w:rPr>
        <w:t>343.</w:t>
      </w:r>
      <w:r w:rsidR="0040243B" w:rsidRPr="002A4D42">
        <w:t xml:space="preserve"> (227). </w:t>
      </w:r>
      <w:r w:rsidR="008A359E" w:rsidRPr="008A359E">
        <w:rPr>
          <w:b/>
        </w:rPr>
        <w:t>(М.А.Й.).</w:t>
      </w:r>
      <w:r w:rsidR="0040243B" w:rsidRPr="002A4D42">
        <w:t xml:space="preserve"> Можно ли приходить в отчаяние от каждой волны наступающей тьмы. Помните твердо, что каким бы сильным ни казался натиск тьмы, иссякнет скоро сила его, если противостояние тьме достаточно упорно и длительно. Именно не претерпевший до конца терпит поражение от темных воздействий. Конечен всякий приступ сил темных, но дух бесконечен, и дух нерушим, и твердая вера в Учителя Света поможет претерпеть первые сильные нападения темных. Истинно, тьма</w:t>
      </w:r>
      <w:r w:rsidR="00D57AEE">
        <w:t xml:space="preserve"> — </w:t>
      </w:r>
      <w:r w:rsidR="0040243B" w:rsidRPr="002A4D42">
        <w:t>бык картонный. Никогда, встречаясь со Светом, не может она победить, если светильник в руках несущего Свет не угаснет. Значит, забота о том, чтобы Свет охранить. Неотвратимо погружение во тьму и темных победа, если погаснет светильник.</w:t>
      </w:r>
    </w:p>
    <w:p w:rsidR="0040243B" w:rsidRDefault="0040243B" w:rsidP="0040243B"/>
    <w:p w:rsidR="0040243B" w:rsidRDefault="00DF4588" w:rsidP="0040243B">
      <w:r>
        <w:rPr>
          <w:b/>
          <w:lang w:val="en-US"/>
        </w:rPr>
        <w:t>1964</w:t>
      </w:r>
      <w:r>
        <w:rPr>
          <w:b/>
        </w:rPr>
        <w:t xml:space="preserve"> г. </w:t>
      </w:r>
      <w:r w:rsidR="008241CE" w:rsidRPr="008241CE">
        <w:rPr>
          <w:b/>
        </w:rPr>
        <w:t>344.</w:t>
      </w:r>
      <w:r w:rsidR="0040243B" w:rsidRPr="002A4D42">
        <w:t xml:space="preserve"> (228). </w:t>
      </w:r>
      <w:r w:rsidR="008A359E" w:rsidRPr="008A359E">
        <w:rPr>
          <w:b/>
        </w:rPr>
        <w:t>(Гуру).</w:t>
      </w:r>
      <w:r w:rsidR="0040243B" w:rsidRPr="002A4D42">
        <w:t xml:space="preserve"> Мера даяния лучше всего определяется вопросами. Есть вопросы, должны быть и ответы. Нет вопросов, нет и ответов. Давать без вопросов</w:t>
      </w:r>
      <w:r w:rsidR="00D57AEE">
        <w:t xml:space="preserve"> — </w:t>
      </w:r>
      <w:r w:rsidR="0040243B" w:rsidRPr="002A4D42">
        <w:t>это значит лить воду в непринесенные</w:t>
      </w:r>
      <w:r w:rsidR="00486E75">
        <w:rPr>
          <w:lang w:val="en-US"/>
        </w:rPr>
        <w:t xml:space="preserve"> </w:t>
      </w:r>
      <w:r w:rsidR="0040243B" w:rsidRPr="002A4D42">
        <w:t>кувшины. Отсутствие вопросов означает отсутствие готовности вместить. Разговоры на темы Учения бесполезны, если не определяются они кристаллизованным устремлением. Принесший должен получить. И лучшим индикатором принесенного будут вопросы.</w:t>
      </w:r>
    </w:p>
    <w:p w:rsidR="0040243B" w:rsidRDefault="0040243B" w:rsidP="0040243B"/>
    <w:p w:rsidR="0040243B" w:rsidRDefault="00DF4588" w:rsidP="0040243B">
      <w:r>
        <w:rPr>
          <w:b/>
          <w:lang w:val="en-US"/>
        </w:rPr>
        <w:t>1964</w:t>
      </w:r>
      <w:r>
        <w:rPr>
          <w:b/>
        </w:rPr>
        <w:t xml:space="preserve"> г. </w:t>
      </w:r>
      <w:r w:rsidR="008241CE" w:rsidRPr="008241CE">
        <w:rPr>
          <w:b/>
        </w:rPr>
        <w:t>345.</w:t>
      </w:r>
      <w:r w:rsidR="0040243B" w:rsidRPr="002A4D42">
        <w:t xml:space="preserve"> (229). </w:t>
      </w:r>
      <w:r w:rsidR="008241CE" w:rsidRPr="008241CE">
        <w:rPr>
          <w:b/>
        </w:rPr>
        <w:t>(Май 4).</w:t>
      </w:r>
      <w:r w:rsidR="0040243B" w:rsidRPr="002A4D42">
        <w:t xml:space="preserve"> Сколько раз случалось, что ожидаемые следствия не наступали, хотя им и предпосылались нужные мысли. Почему? Если бы исполнялись все желания человеческие, мир был бы разрушен до основания. И хорошо, что многое не исполняется. Поверх всего</w:t>
      </w:r>
      <w:r w:rsidR="00D57AEE">
        <w:t xml:space="preserve"> — </w:t>
      </w:r>
      <w:r w:rsidR="0040243B" w:rsidRPr="002A4D42">
        <w:t xml:space="preserve">Карма и Владыки ее, следящие неусыпно за тем, чтобы Законы ее не нарушались. Механика процесса заключается в том, что человек свою карму несет в своей ауре, магнитно притягивая к себе нужные карме условия и </w:t>
      </w:r>
      <w:r w:rsidR="0040243B" w:rsidRPr="002A4D42">
        <w:lastRenderedPageBreak/>
        <w:t>отталкивая противопоказанные. На примере горбуна, урода, от рождения больного или здорового человека, красивого или отталкивающего лица можно видеть, как осуществляется карма в некоторых из своих аспектов. Это касается не только внешнего, но и всего внутреннего облика человека, касается его положения в жизни, близких, родных и знакомых, бедности или богатства и всех тех условий, в которых он родится. Все, что окружает человека, есть лишь одни следствия. Случайностей не бывает. Нельзя сетовать на следствия собственной волей порожденных причин. Даже такое, казалось бы, возвышенное явление, как стремление к Свету, тотчас же вызывает ярые следствия со стороны противодействующих сил и темных поработителей. И встает из глубины человеческой сущности для неотложного отживания все, что накоплено там в течение тысячелетий, и становится жизнь устремленного духа трудной необычайно, если велико его устремление к Свету. Чем быстрее летит самолет, тем сильнее сопротивление воздуха, и решение только лишь в том, чтобы как можно выше подняться в разреженные слои атмосферы. Но тогда замедлять ход или задерживаться уже нельзя, ибо остановка означает падение и катастрофу. Законы устремления к Свету надо понять. И не сетовать очень, если сопротивление низших слоев, которые приходится преодолевать, все время усиливается. Только подъем духа кверху, в более высокие сферы, может уменьшить сопротивление окружающей среды, но тогда необходимо усилить и быстроту продвижения, ибо там крылья удержат стремящийся дух лишь при ускорившейся быстроте полета. Вот почему сознание следует поднимать все выше и выше над той средой, в которой живет человечество. Когда Зову в Мир Мой, Хочу облегчить условия восхождения. Закон роста духа изменить не Могу, но дать совет и указать выход не будет нарушением кармы.</w:t>
      </w:r>
    </w:p>
    <w:p w:rsidR="0040243B" w:rsidRDefault="0040243B" w:rsidP="0040243B"/>
    <w:p w:rsidR="0040243B" w:rsidRDefault="00DF4588" w:rsidP="0040243B">
      <w:r>
        <w:rPr>
          <w:b/>
          <w:lang w:val="en-US"/>
        </w:rPr>
        <w:t>1964</w:t>
      </w:r>
      <w:r>
        <w:rPr>
          <w:b/>
        </w:rPr>
        <w:t xml:space="preserve"> г. </w:t>
      </w:r>
      <w:r w:rsidR="008241CE" w:rsidRPr="008241CE">
        <w:rPr>
          <w:b/>
        </w:rPr>
        <w:t>346.</w:t>
      </w:r>
      <w:r w:rsidR="0040243B" w:rsidRPr="002A4D42">
        <w:t xml:space="preserve"> </w:t>
      </w:r>
      <w:r w:rsidR="008A359E" w:rsidRPr="008A359E">
        <w:rPr>
          <w:b/>
        </w:rPr>
        <w:t>(М.А.Й.).</w:t>
      </w:r>
      <w:r w:rsidR="0040243B" w:rsidRPr="002A4D42">
        <w:t xml:space="preserve"> Сопротивление среды продвижению духа нужно только для того, чтобы его преодолевать</w:t>
      </w:r>
      <w:r w:rsidR="00D57AEE">
        <w:t xml:space="preserve"> — </w:t>
      </w:r>
      <w:r w:rsidR="0040243B" w:rsidRPr="002A4D42">
        <w:t>в этом его цель и назначение. На этом закаляется дух и растет его сила. Других путей роста не знаем. Чтобы подчинить материю воле, надо ее закалить и укрепить. Но даже меч закаляется в жаре и холоде и под тяжкими ударами молота. Не омрачаться, не огорчаться, не приходить в отчаяние надо, когда восстают и ополчаются на вас противодействующие силы, но радоваться, что дается тем самым возможность их преодолеть и умножить на них свою силу. Много понимания нужно, когда устремлен путь к Владыке.</w:t>
      </w:r>
    </w:p>
    <w:p w:rsidR="0040243B" w:rsidRDefault="0040243B" w:rsidP="0040243B"/>
    <w:p w:rsidR="0040243B" w:rsidRDefault="00DF4588" w:rsidP="0040243B">
      <w:r>
        <w:rPr>
          <w:b/>
          <w:lang w:val="en-US"/>
        </w:rPr>
        <w:t>1964</w:t>
      </w:r>
      <w:r>
        <w:rPr>
          <w:b/>
        </w:rPr>
        <w:t xml:space="preserve"> г. </w:t>
      </w:r>
      <w:r w:rsidR="008241CE" w:rsidRPr="008241CE">
        <w:rPr>
          <w:b/>
        </w:rPr>
        <w:t>347.</w:t>
      </w:r>
      <w:r w:rsidR="0040243B" w:rsidRPr="002A4D42">
        <w:t xml:space="preserve"> (230). Горб, наследие кармы, уничтожить нельзя, но устремление к Свету можно пронести неугасимым через всю жизнь даже и в теле горбатом. Это и будет победой над кармой. Таким образом, победа заключается не в уничтожении внешних кармических следствий, которые неуничтожаемы, но в преодолении того, что мешает внутри, и это будет победою над собою. И только тогда, когда эта победа достигнута и завершена в духе, внешние </w:t>
      </w:r>
      <w:r w:rsidR="0040243B" w:rsidRPr="002A4D42">
        <w:lastRenderedPageBreak/>
        <w:t>кармические условия теряют свою власть над сознанием.</w:t>
      </w:r>
      <w:r w:rsidR="002003B0">
        <w:rPr>
          <w:lang w:val="en-US"/>
        </w:rPr>
        <w:t xml:space="preserve"> </w:t>
      </w:r>
      <w:r w:rsidR="0040243B" w:rsidRPr="002A4D42">
        <w:t>Ничто не властно над духом, который себя победил. И когда это достигнуто, то обычно уходят те внешние обстоятельства, которые казались неодолимыми. Конечно, горб не уйдет, но люди и обстоятельства уходят или изменяются в корне. Так острие воли духа направляется не вовне, но внутрь, ибо только тот все побеждает, кто самого себя сумеет победить.</w:t>
      </w:r>
    </w:p>
    <w:p w:rsidR="0040243B" w:rsidRDefault="0040243B" w:rsidP="0040243B"/>
    <w:p w:rsidR="0040243B" w:rsidRDefault="00DF4588" w:rsidP="0040243B">
      <w:r>
        <w:rPr>
          <w:b/>
          <w:lang w:val="en-US"/>
        </w:rPr>
        <w:t>1964</w:t>
      </w:r>
      <w:r>
        <w:rPr>
          <w:b/>
        </w:rPr>
        <w:t xml:space="preserve"> г. </w:t>
      </w:r>
      <w:r w:rsidR="008241CE" w:rsidRPr="008241CE">
        <w:rPr>
          <w:b/>
        </w:rPr>
        <w:t>348.</w:t>
      </w:r>
      <w:r w:rsidR="0040243B" w:rsidRPr="002A4D42">
        <w:t xml:space="preserve"> (231). </w:t>
      </w:r>
      <w:r w:rsidR="008241CE" w:rsidRPr="008241CE">
        <w:rPr>
          <w:b/>
        </w:rPr>
        <w:t>(Май 5).</w:t>
      </w:r>
      <w:r w:rsidR="0040243B" w:rsidRPr="002A4D42">
        <w:t xml:space="preserve"> Все вещи земные со временем приходят в негодность. Это постоянное напоминание о том, что непрочно все, видимое глазу, и предельно. Усмотреть в этой вечной рушимости форм окружающих нерушимость и вечность основ будет достижением Адепта. Не может видящий и видимое быть одним и тем же. Они разделимы и разъединены. Усмотреть и отделить Смотрящего от того, на что он смотрит, будет достижением Адепта. Перенести сознание свое из того, что видит Смотрящий, в сущность Смотрящего и слиться с Ним воедино будет достижением высших ступеней Сокровенного Знания. Хорошо каждодневно уделять хотя бы несколько минут сознательному отделению того, Кто Смотрит, от того, на что устремлен взор. Хорошо встать в стороне в эти минуты от всего видимого глазу, чтобы тем резче отделить эти два начала в себе. Когда сознание захвачено всецело потоком жизни плотного мира, ускользает вечное от постижения, чтобы в конечном итоге оставить человека при разбитом корыте. Даже в кино, зная, что нет ничего, кроме игры свето-тени, все же переживаем талантливое исполнение артистами своих ролей. Тем более в жизни обычной переживаем то, что она нам дает, хотя и знаем, что все это только игра на жизненной сцене. Понимание, что жизнь</w:t>
      </w:r>
      <w:r w:rsidR="00D57AEE">
        <w:t xml:space="preserve"> — </w:t>
      </w:r>
      <w:r w:rsidR="0040243B" w:rsidRPr="002A4D42">
        <w:t>это только игра, уже приближает человека к решению самого главного вопроса его земного существования, а именно приближает его к раскрытию себя самого, своей сущности, непреходящей и нерушимой во времени. Тело стареет и тело болеет, но дух нерушим, не знает старости горящее сердце. Жить в духе</w:t>
      </w:r>
      <w:r w:rsidR="00D57AEE">
        <w:t xml:space="preserve"> — </w:t>
      </w:r>
      <w:r w:rsidR="0040243B" w:rsidRPr="002A4D42">
        <w:t>значит жить вне времени и его разрушительного влияния на все преходящие формы. Пусть каждая смерть, разрушение и преходимость того, что существует вовне, лишь утверждением служит нерушимости и вечности духа, не преходящего в веках.</w:t>
      </w:r>
    </w:p>
    <w:p w:rsidR="0040243B" w:rsidRDefault="0040243B" w:rsidP="0040243B"/>
    <w:p w:rsidR="0040243B" w:rsidRDefault="00DF4588" w:rsidP="0040243B">
      <w:r>
        <w:rPr>
          <w:b/>
          <w:lang w:val="en-US"/>
        </w:rPr>
        <w:t>1964</w:t>
      </w:r>
      <w:r>
        <w:rPr>
          <w:b/>
        </w:rPr>
        <w:t xml:space="preserve"> г. </w:t>
      </w:r>
      <w:r w:rsidR="008241CE" w:rsidRPr="008241CE">
        <w:rPr>
          <w:b/>
        </w:rPr>
        <w:t>349.</w:t>
      </w:r>
      <w:r w:rsidR="0040243B" w:rsidRPr="002A4D42">
        <w:t xml:space="preserve"> (232). </w:t>
      </w:r>
      <w:r w:rsidR="008A359E" w:rsidRPr="008A359E">
        <w:rPr>
          <w:b/>
        </w:rPr>
        <w:t>(М.А.Й.).</w:t>
      </w:r>
      <w:r w:rsidR="0040243B" w:rsidRPr="002A4D42">
        <w:t xml:space="preserve"> Во всем, отрицающем сущность непреходящего, можно найти элементы противоположения, утверждающие то, что отрицается данным явлением при обычном к нему подходе. Умение усмотреть лик Вечности в преходящих вещах и явлениях внешнего мира является следствием больших накоплений. Так собираются элементы бессмертия в Чаше</w:t>
      </w:r>
      <w:r w:rsidR="00D57AEE">
        <w:t xml:space="preserve"> — </w:t>
      </w:r>
      <w:r w:rsidR="0040243B" w:rsidRPr="002A4D42">
        <w:t xml:space="preserve">сознательно, упорно и устремленно, и, добавим еще, постоянно. Следует резко разграничивать то, что можно взять с собою в путь дальний, от того, что нельзя, и отдать первому сердце и мысли. Даже можно представить себе себя самого через много веков, идущим по </w:t>
      </w:r>
      <w:r w:rsidR="0040243B" w:rsidRPr="002A4D42">
        <w:lastRenderedPageBreak/>
        <w:t>тропе в Беспредельность и увидеть, что того, что окружает в данный момент, не будет. Будет все совершенно другое, но на это другое будет смотреть Тот же, Кто Смотрит сейчас на то, что вокруг.</w:t>
      </w:r>
    </w:p>
    <w:p w:rsidR="0040243B" w:rsidRDefault="0040243B" w:rsidP="0040243B"/>
    <w:p w:rsidR="0040243B" w:rsidRDefault="00DF4588" w:rsidP="0040243B">
      <w:r>
        <w:rPr>
          <w:b/>
          <w:lang w:val="en-US"/>
        </w:rPr>
        <w:t>1964</w:t>
      </w:r>
      <w:r>
        <w:rPr>
          <w:b/>
        </w:rPr>
        <w:t xml:space="preserve"> г. </w:t>
      </w:r>
      <w:r w:rsidR="008241CE" w:rsidRPr="008241CE">
        <w:rPr>
          <w:b/>
        </w:rPr>
        <w:t>350.</w:t>
      </w:r>
      <w:r w:rsidR="0040243B" w:rsidRPr="002A4D42">
        <w:t xml:space="preserve"> (233). </w:t>
      </w:r>
      <w:r w:rsidR="008A359E" w:rsidRPr="008A359E">
        <w:rPr>
          <w:b/>
        </w:rPr>
        <w:t>(Гуру).</w:t>
      </w:r>
      <w:r w:rsidR="0040243B" w:rsidRPr="002A4D42">
        <w:t xml:space="preserve"> Качества духа переносятся им с собою из жизни в жизнь. Они сопутствуют ему всюду и проявляются там, где создаются условия, благоприятные для их проявления. Это неотъемлемое достояние человека. Потому первая забота</w:t>
      </w:r>
      <w:r w:rsidR="00D57AEE">
        <w:t xml:space="preserve"> — </w:t>
      </w:r>
      <w:r w:rsidR="0040243B" w:rsidRPr="002A4D42">
        <w:t>это об углублении качеств, если они хороши. Стоит ли накапливать и с собою носить заведомо негодные вещи. Хорошо, когда человек может сознательно сказать: «Omnia mea mecum porto» и когда это «omnia» хорошо и добротно.</w:t>
      </w:r>
    </w:p>
    <w:p w:rsidR="0040243B" w:rsidRDefault="0040243B" w:rsidP="0040243B"/>
    <w:p w:rsidR="0040243B" w:rsidRDefault="00DF4588" w:rsidP="0040243B">
      <w:r>
        <w:rPr>
          <w:b/>
          <w:lang w:val="en-US"/>
        </w:rPr>
        <w:t>1964</w:t>
      </w:r>
      <w:r>
        <w:rPr>
          <w:b/>
        </w:rPr>
        <w:t xml:space="preserve"> г. </w:t>
      </w:r>
      <w:r w:rsidR="008241CE" w:rsidRPr="008241CE">
        <w:rPr>
          <w:b/>
        </w:rPr>
        <w:t>351.</w:t>
      </w:r>
      <w:r w:rsidR="0040243B" w:rsidRPr="002A4D42">
        <w:t xml:space="preserve"> </w:t>
      </w:r>
      <w:r w:rsidR="008241CE" w:rsidRPr="008241CE">
        <w:rPr>
          <w:b/>
        </w:rPr>
        <w:t>(Май 6).</w:t>
      </w:r>
      <w:r w:rsidR="0040243B" w:rsidRPr="002A4D42">
        <w:t xml:space="preserve"> Луч блага, Луч улыбки, Луч, посылающий радость, Луч покоя, Луч крепости, Луч смелости, Луч знания</w:t>
      </w:r>
      <w:r w:rsidR="00D57AEE">
        <w:t xml:space="preserve"> — </w:t>
      </w:r>
      <w:r w:rsidR="0040243B" w:rsidRPr="002A4D42">
        <w:t>семь Лучей в одном. Сосредоточиваясь на свойстве каждого, можно усиливать именно это свойство. Напряженность и воздействие свойства усиливаются при осознании и при устремлении воспринять желаемое свойство. Таким образом, в Луче посылаются определенные качества, сила воздействия которых возрастает при их осознании. А осознание</w:t>
      </w:r>
      <w:r w:rsidR="00D57AEE">
        <w:t xml:space="preserve"> — </w:t>
      </w:r>
      <w:r w:rsidR="0040243B" w:rsidRPr="002A4D42">
        <w:t>это ступень к овладению. Многое в жизни мешает погрузиться в осознание свойства Лучей, посылаемых из Башни Владыкой. Но когда мешающее отстранено, посылаемое доходит беспрепятственно. Обычно думают, что это мешающее заключается вовне в виде обстоятельств и условий различных. Но это неверно. Все, что мешает, находится внутри, ибо Лучу ничто внешнее помешать не может и нет таких преград, через которые он не смог бы проникнуть. Проницаемость</w:t>
      </w:r>
      <w:r w:rsidR="00D57AEE">
        <w:t xml:space="preserve"> — </w:t>
      </w:r>
      <w:r w:rsidR="0040243B" w:rsidRPr="002A4D42">
        <w:t>это особое свойство Луча. Полагая, что препятствие заключается в чем-то внешнем, получающий лишает себя возможности находиться под постоянным воздействием Луча. Это одно из величайших обольщений Майи. Нет таких условий, нет таких положений, нет таких обстоятельств во внешнем или тонком окружении человека, которые могли бы задержать Луч, если сознание открыто ему и сердце удерживает Образ Владыки. Так же и Лик в третьем глазу есть таран, разбивающий все и всякие противодействия внешнего и тонкого окружения, препятствующие проникновению луча в сознание. Большую ошибку допускает идущий к Владыке, считая, что воссоединиться с Лучом и быть в его Свете мешает ему нечто внешнее, а не внутреннее состояние его сознания. Луч с вами всегда, но и сердце Лучу должно быть открыто всегда. Сознание может быть настроено навстречу Лучу или навстречу чему-либо другому. На что обращено сознание, то оно и воспринимает. «Окно, во тьму открытое, приносит ночные голоса». В этом уявляется закон созвучия. Радость осознать, что Луч всегда над нами, но головы надо поднять кверху, чтобы увидеть его.</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352.</w:t>
      </w:r>
      <w:r w:rsidR="0040243B" w:rsidRPr="002A4D42">
        <w:t xml:space="preserve"> (234). </w:t>
      </w:r>
      <w:r w:rsidR="008A359E" w:rsidRPr="008A359E">
        <w:rPr>
          <w:b/>
        </w:rPr>
        <w:t>(М.А.Й.).</w:t>
      </w:r>
      <w:r w:rsidR="0040243B" w:rsidRPr="002A4D42">
        <w:t xml:space="preserve"> Победителем называем того, кто идет вперед, несмотря на все то, что мешает ему во внешних условиях, и несмотря на все то, что мешает ему внутри себя, на все его слабости, недостатки и несовершенства. Идти при наличии высоких качеств духа куда легче и проще, чем все же идти, их не имея. В этом уявляется великое свойство дерзания. И как же иначе можно утвердить те или иные качества духа, если не начать их утверждать, ими еще не обладая. Скажут: трудно. Скажите: все легкое и легко достижимое не сравнимо с тем, что достигается с трудом, в преодолении и борениях духа. Не имеющий качеств, но их утверждающий в борьбе, выше того, кто имеет, и, имея, почил в осознании своих достижений. Луч посылается борющемуся духу.</w:t>
      </w:r>
    </w:p>
    <w:p w:rsidR="0040243B" w:rsidRDefault="0040243B" w:rsidP="0040243B"/>
    <w:p w:rsidR="0040243B" w:rsidRDefault="00DF4588" w:rsidP="0040243B">
      <w:r>
        <w:rPr>
          <w:b/>
          <w:lang w:val="en-US"/>
        </w:rPr>
        <w:t>1964</w:t>
      </w:r>
      <w:r>
        <w:rPr>
          <w:b/>
        </w:rPr>
        <w:t xml:space="preserve"> г. </w:t>
      </w:r>
      <w:r w:rsidR="008241CE" w:rsidRPr="008241CE">
        <w:rPr>
          <w:b/>
        </w:rPr>
        <w:t>353.</w:t>
      </w:r>
      <w:r w:rsidR="0040243B" w:rsidRPr="002A4D42">
        <w:t xml:space="preserve"> </w:t>
      </w:r>
      <w:r w:rsidR="008A359E" w:rsidRPr="008A359E">
        <w:rPr>
          <w:b/>
        </w:rPr>
        <w:t>(Гуру).</w:t>
      </w:r>
      <w:r w:rsidR="0040243B" w:rsidRPr="002A4D42">
        <w:t xml:space="preserve"> Проступок, совершенный с соизволения воли, быть может исправлен тою же волей и ею же пресечена возможность его повторения в будущем. Но проступок, совершенный по слабости воли или безволию, осужден бесповоротно. Отсюда</w:t>
      </w:r>
      <w:r w:rsidR="00D57AEE">
        <w:t xml:space="preserve"> — </w:t>
      </w:r>
      <w:r w:rsidR="0040243B" w:rsidRPr="002A4D42">
        <w:t>необходимость проступков последнего всегда не допускать. Отсюда и несостоятельность раскаяния в подобных деяниях. Когда слабовольное ничтожество раскаивается в чем-то, сопровождая это самоедством терзаний, происходит нечто весьма неубедительное, но зато разрушительное необычайно. Воля, направленная вниз, может быть обращена вверх, к Свету, но куда и на что может быть обращено явленное безволие?</w:t>
      </w:r>
    </w:p>
    <w:p w:rsidR="0040243B" w:rsidRDefault="0040243B" w:rsidP="0040243B"/>
    <w:p w:rsidR="0040243B" w:rsidRDefault="00DF4588" w:rsidP="0040243B">
      <w:r>
        <w:rPr>
          <w:b/>
          <w:lang w:val="en-US"/>
        </w:rPr>
        <w:t>1964</w:t>
      </w:r>
      <w:r>
        <w:rPr>
          <w:b/>
        </w:rPr>
        <w:t xml:space="preserve"> г. </w:t>
      </w:r>
      <w:r w:rsidR="008241CE" w:rsidRPr="008241CE">
        <w:rPr>
          <w:b/>
        </w:rPr>
        <w:t>354.</w:t>
      </w:r>
      <w:r w:rsidR="0040243B" w:rsidRPr="002A4D42">
        <w:t xml:space="preserve"> (235). </w:t>
      </w:r>
      <w:r w:rsidR="008241CE" w:rsidRPr="008241CE">
        <w:rPr>
          <w:b/>
        </w:rPr>
        <w:t>(Май 7).</w:t>
      </w:r>
      <w:r w:rsidR="0040243B" w:rsidRPr="002A4D42">
        <w:t xml:space="preserve"> Итак, сперва устанавливается такое положение, когда все действия, и хорошие и плохие, совершаются только с соизволения воли и подчиняются ей. Затем, когда все подчинено воле и она распоряжается каждым действием, все, что считается плохим и не соответствует ступени, достигнутой духом, с помощью той же воли искореняется по мере расширения сознания и несоответствия тех или иных явлений с требованиями новой ступени. Надо понять, что воля</w:t>
      </w:r>
      <w:r w:rsidR="00D57AEE">
        <w:t xml:space="preserve"> — </w:t>
      </w:r>
      <w:r w:rsidR="0040243B" w:rsidRPr="002A4D42">
        <w:t>это огненное достояние человека, приобретенное им в процессе длительной эволюции духа, и что огненное сокровище следует растить сознательно и планомерно. Волей Создателей творятся миры, и какова же мощь этой огненной воли, если целые системы миров приводятся в движение ею. Эволюция воли в процессе своего развития не имеет предела. Мощь воли может расти беспредельно. На малых функциях тела можно начать упражнять свою волю, постепенно и последовательно подчиняя ей различные функции организма. Если контроль этот труден, то помогать организму устранять зачатки различных заболеваний и бороться с его неуравновесиями можно всегда, научая волю распоряжаться, а тело</w:t>
      </w:r>
      <w:r w:rsidR="00D57AEE">
        <w:t xml:space="preserve"> — </w:t>
      </w:r>
      <w:r w:rsidR="0040243B" w:rsidRPr="002A4D42">
        <w:t xml:space="preserve">подчиняться ей без обычного противодействия. Этим путем возможно укрепить и улучшить здоровье, упорно сопротивляясь и борясь с каждым заболеванием. Панацеей от всех болезней будет, конечно, психическая энергия. Но работать она не начнет, если не призвана к работе сознательно. </w:t>
      </w:r>
      <w:r w:rsidR="0040243B" w:rsidRPr="002A4D42">
        <w:lastRenderedPageBreak/>
        <w:t>Энергия эта двулика</w:t>
      </w:r>
      <w:r w:rsidR="00D57AEE">
        <w:t xml:space="preserve"> — </w:t>
      </w:r>
      <w:r w:rsidR="0040243B" w:rsidRPr="002A4D42">
        <w:t>созидательна и разрушительна, в зависимости от того направления, которое дается ей волей. Когда человек в бешенстве злобы катается по земле и бьет сам себя исступленно, в этом проявляется та же сила психической энергии, как и в том случае, когда во время кораблекрушения среди обезумевших от ужаса пассажиров, капитан спокойно и бесстрашно распоряжается спасением людей. Энергия та же, но применение ее разное. И в случае капитана ею всецело владеет воля. Воля</w:t>
      </w:r>
      <w:r w:rsidR="00D57AEE">
        <w:t xml:space="preserve"> — </w:t>
      </w:r>
      <w:r w:rsidR="0040243B" w:rsidRPr="002A4D42">
        <w:t>это огненный атрибут человека. Люди, лишенные воли, не люди, но жалкие ничтожества, способные стать жертвою темных воздействий, со всеми вытекающими отсюда следствиями. Одержание есть тоже следствие безволия. Потому Говорю: волю свою укрепляйте и не совершайте ни одного поступка ей вопреки, но делайте все лишь только тогда, когда это разрешается волей.</w:t>
      </w:r>
    </w:p>
    <w:p w:rsidR="0040243B" w:rsidRDefault="0040243B" w:rsidP="0040243B"/>
    <w:p w:rsidR="0040243B" w:rsidRDefault="00DF4588" w:rsidP="0040243B">
      <w:r>
        <w:rPr>
          <w:b/>
          <w:lang w:val="en-US"/>
        </w:rPr>
        <w:t>1964</w:t>
      </w:r>
      <w:r>
        <w:rPr>
          <w:b/>
        </w:rPr>
        <w:t xml:space="preserve"> г. </w:t>
      </w:r>
      <w:r w:rsidR="008241CE" w:rsidRPr="008241CE">
        <w:rPr>
          <w:b/>
        </w:rPr>
        <w:t>355.</w:t>
      </w:r>
      <w:r w:rsidR="0040243B" w:rsidRPr="002A4D42">
        <w:t xml:space="preserve"> </w:t>
      </w:r>
      <w:r w:rsidR="008A359E" w:rsidRPr="008A359E">
        <w:rPr>
          <w:b/>
        </w:rPr>
        <w:t>(М.А.Й.).</w:t>
      </w:r>
      <w:r w:rsidR="0040243B" w:rsidRPr="002A4D42">
        <w:t xml:space="preserve"> Быть не побеждаемым своими накоплениями совсем не значит стать совершенным, а значит только лишь то, что не сила накопленных в прошлом энергий действует на волю и побеждает ее, а, наоборот, воля контролирует и регулирует их воздействия и распоряжается ими по своему усмотрению. Тогда не страшны никакие накопления, которые не соответствуют ступени возросшего духа. Точно так же, как на корабле: стоит капитану выпустить управление из рук, и судно становится игрушкой стихий. Даже в сильную бурю, когда, скажем, парусное судно несется на штормовых парусах устремленно и быстро, оно так же быстро и погибнет, если кормчий выпустит румпель из рук или штурвал. «Когда серебряная узда духа сверкает на всех чувствах ученика», тогда огненная воля ученика вступает в правление.</w:t>
      </w:r>
    </w:p>
    <w:p w:rsidR="0040243B" w:rsidRDefault="0040243B" w:rsidP="0040243B"/>
    <w:p w:rsidR="0040243B" w:rsidRDefault="00DF4588" w:rsidP="0040243B">
      <w:r>
        <w:rPr>
          <w:b/>
          <w:lang w:val="en-US"/>
        </w:rPr>
        <w:t>1964</w:t>
      </w:r>
      <w:r>
        <w:rPr>
          <w:b/>
        </w:rPr>
        <w:t xml:space="preserve"> г. </w:t>
      </w:r>
      <w:r w:rsidR="008241CE" w:rsidRPr="008241CE">
        <w:rPr>
          <w:b/>
        </w:rPr>
        <w:t>356.</w:t>
      </w:r>
      <w:r w:rsidR="0040243B" w:rsidRPr="002A4D42">
        <w:t xml:space="preserve"> </w:t>
      </w:r>
      <w:r w:rsidR="008A359E" w:rsidRPr="008A359E">
        <w:rPr>
          <w:b/>
        </w:rPr>
        <w:t>(Гуру).</w:t>
      </w:r>
      <w:r w:rsidR="0040243B" w:rsidRPr="002A4D42">
        <w:t xml:space="preserve"> С одной стороны</w:t>
      </w:r>
      <w:r w:rsidR="00D57AEE">
        <w:t xml:space="preserve"> — </w:t>
      </w:r>
      <w:r w:rsidR="0040243B" w:rsidRPr="002A4D42">
        <w:t>земная суета, ее пустота и бессодержательность, с другой</w:t>
      </w:r>
      <w:r w:rsidR="00D57AEE">
        <w:t xml:space="preserve"> — </w:t>
      </w:r>
      <w:r w:rsidR="0040243B" w:rsidRPr="002A4D42">
        <w:t>путь в Беспредельность. Как примирить? Aurea media</w:t>
      </w:r>
      <w:r w:rsidR="00A75720">
        <w:rPr>
          <w:rStyle w:val="FootnoteReference"/>
        </w:rPr>
        <w:footnoteReference w:id="17"/>
      </w:r>
      <w:r w:rsidR="00D57AEE">
        <w:t xml:space="preserve"> — </w:t>
      </w:r>
      <w:r w:rsidR="0040243B" w:rsidRPr="002A4D42">
        <w:t>в понимании того, что без Земли не дойти, что дойти можно лишь по земле и земное пребывание дается как ступень неизбежности. Следовательно, и из уроков земной жизни можно и должно извлечь то, чему они учат, а суету и бессодержательность ее можно заменить осознанием той цели, ради которой дается земное воплощение и к которой оно неуклонно приближает дух, если эта цель наполняет жизнь своим смыслом.</w:t>
      </w:r>
    </w:p>
    <w:p w:rsidR="0040243B" w:rsidRDefault="0040243B" w:rsidP="0040243B"/>
    <w:p w:rsidR="0040243B" w:rsidRDefault="00DF4588" w:rsidP="0040243B">
      <w:r>
        <w:rPr>
          <w:b/>
          <w:lang w:val="en-US"/>
        </w:rPr>
        <w:t>1964</w:t>
      </w:r>
      <w:r>
        <w:rPr>
          <w:b/>
        </w:rPr>
        <w:t xml:space="preserve"> г. </w:t>
      </w:r>
      <w:r w:rsidR="008241CE" w:rsidRPr="008241CE">
        <w:rPr>
          <w:b/>
        </w:rPr>
        <w:t>357.</w:t>
      </w:r>
      <w:r w:rsidR="0040243B" w:rsidRPr="002A4D42">
        <w:t xml:space="preserve"> (236). </w:t>
      </w:r>
      <w:r w:rsidR="008241CE" w:rsidRPr="008241CE">
        <w:rPr>
          <w:b/>
        </w:rPr>
        <w:t>(Май 8).</w:t>
      </w:r>
      <w:r w:rsidR="0040243B" w:rsidRPr="002A4D42">
        <w:t xml:space="preserve"> Много доверия нужно, чтобы пройти через все, что становится преградою на пути. Без доверия нет продвижения. Ведь надо довериться Ведущему, даже порой вопреки очевидности плотной. А это уже поверх рассуждений обычности и поверх логики плотного мира. Ведь есть еще логика огненная, которая заставляет идущего на подвиг жертвовать собой вопреки своим личным интересам и даже привязанности к жизни. Вот эта логика и делается уложением дня человека, отдавшего свое сердце </w:t>
      </w:r>
      <w:r w:rsidR="0040243B" w:rsidRPr="002A4D42">
        <w:lastRenderedPageBreak/>
        <w:t>Владыке. На ней же и основано доверие вопреки очевидности. Решатель</w:t>
      </w:r>
      <w:r w:rsidR="00D57AEE">
        <w:t xml:space="preserve"> — </w:t>
      </w:r>
      <w:r w:rsidR="0040243B" w:rsidRPr="002A4D42">
        <w:t>сердце, но не мозг. Куриная очевидность, то есть очевидность внешнего окружения на данный момент, слишком уж далека от огненной действительности. Но сердце прозревшее ею живет, действительностью реального мира.</w:t>
      </w:r>
    </w:p>
    <w:p w:rsidR="0040243B" w:rsidRDefault="0040243B" w:rsidP="0040243B"/>
    <w:p w:rsidR="0040243B" w:rsidRDefault="00DF4588" w:rsidP="0040243B">
      <w:r>
        <w:rPr>
          <w:b/>
          <w:lang w:val="en-US"/>
        </w:rPr>
        <w:t>1964</w:t>
      </w:r>
      <w:r>
        <w:rPr>
          <w:b/>
        </w:rPr>
        <w:t xml:space="preserve"> г. </w:t>
      </w:r>
      <w:r w:rsidR="008241CE" w:rsidRPr="008241CE">
        <w:rPr>
          <w:b/>
        </w:rPr>
        <w:t>358.</w:t>
      </w:r>
      <w:r w:rsidR="0040243B" w:rsidRPr="002A4D42">
        <w:t xml:space="preserve"> (237). Лучшие люди преследовались всегда. Таково прошлое человечества. Преследовались со стороны плотного и Тонкого Мира. И внешнее, и тонкое окружение ополчалось на них. Слабые не выдерживали, но сильные даже на кострах и в темницах уявляли несломимость духа и силы в себе находили все претерпеть до конца. Неважно, что именно ополчалось на них, но очень важно было устоять против тьмы, ибо именно тьма во всех видах и под всеми покровами и служители тьмы были той силой, которая шла против них. Нельзя необдуманно обвинять Высших в этой активности воинствующей тьмы и нельзя сетовать, если высокая Защита кажется недостаточной. Как же иначе определить силу духа, как не на противодействии тьмы. Неустойчивость и слабость осуждены. Тот, кто взял в руки светильник духа, должен выявить полностью, до конца, пригодность свою или непригодность. На словах далеко не уйти. Ценность слов пусть покажут дела. Проверка нужна хотя бы для того, чтобы знать предел своих собственных сил.</w:t>
      </w:r>
    </w:p>
    <w:p w:rsidR="0040243B" w:rsidRDefault="0040243B" w:rsidP="0040243B"/>
    <w:p w:rsidR="0040243B" w:rsidRDefault="00DF4588" w:rsidP="0040243B">
      <w:r>
        <w:rPr>
          <w:b/>
          <w:lang w:val="en-US"/>
        </w:rPr>
        <w:t>1964</w:t>
      </w:r>
      <w:r>
        <w:rPr>
          <w:b/>
        </w:rPr>
        <w:t xml:space="preserve"> г. </w:t>
      </w:r>
      <w:r w:rsidR="008241CE" w:rsidRPr="008241CE">
        <w:rPr>
          <w:b/>
        </w:rPr>
        <w:t>359.</w:t>
      </w:r>
      <w:r w:rsidR="0040243B" w:rsidRPr="002A4D42">
        <w:t xml:space="preserve"> </w:t>
      </w:r>
      <w:r w:rsidR="008241CE" w:rsidRPr="008241CE">
        <w:rPr>
          <w:b/>
        </w:rPr>
        <w:t>(Май 10).</w:t>
      </w:r>
      <w:r w:rsidR="0040243B" w:rsidRPr="002A4D42">
        <w:t xml:space="preserve"> Это верно: обычно ведет надежда, вернее, устремляет надежда, так как вести могут только дела. И когда надежда сопровождается делами, правилен путь. Надежда на будущее не осуществляется почти никогда, так как будущее редко вливается в формы, создаваемые личными устремлениями. Разве правители погибших империй знали, что, начиная войну, они приведут себя к гибели. Но мудрый, творя дела Света, не предрешает исхода и не стремится воспользоваться результатами, ибо творит их безлично, для Общего Блага. Не нашедшие</w:t>
      </w:r>
      <w:r w:rsidR="00D57AEE">
        <w:t xml:space="preserve"> — </w:t>
      </w:r>
      <w:r w:rsidR="0040243B" w:rsidRPr="002A4D42">
        <w:t>это те, кто творит во имя личного блага. «Рай дурака»</w:t>
      </w:r>
      <w:r w:rsidR="00D57AEE">
        <w:t xml:space="preserve"> — </w:t>
      </w:r>
      <w:r w:rsidR="0040243B" w:rsidRPr="002A4D42">
        <w:t>это очень меткое определение тех условий, в которых мысленно живет восторженное сознание, не понимающее действительности и убаюкивающее себя розовыми мечтаниями, беспочвенными и нереальными. Нужно сурово знать жизнь, не обольщаясь пустыми надеждами. Огненность и восторженность нервной возбудимости явления прямо противоположные. Апостолы шли, надеясь на скорый Приход Учителя, но надежду свою они утверждали делами, а многие из них запечатлели смертью. Надежда без дел</w:t>
      </w:r>
      <w:r w:rsidR="00D57AEE">
        <w:t xml:space="preserve"> — </w:t>
      </w:r>
      <w:r w:rsidR="0040243B" w:rsidRPr="002A4D42">
        <w:t>несостоятельна и обречена на угасание.</w:t>
      </w:r>
    </w:p>
    <w:p w:rsidR="0040243B" w:rsidRDefault="0040243B" w:rsidP="0040243B"/>
    <w:p w:rsidR="0040243B" w:rsidRDefault="00DF4588" w:rsidP="0040243B">
      <w:r>
        <w:rPr>
          <w:b/>
          <w:lang w:val="en-US"/>
        </w:rPr>
        <w:t>1964</w:t>
      </w:r>
      <w:r>
        <w:rPr>
          <w:b/>
        </w:rPr>
        <w:t xml:space="preserve"> г. </w:t>
      </w:r>
      <w:r w:rsidR="008241CE" w:rsidRPr="008241CE">
        <w:rPr>
          <w:b/>
        </w:rPr>
        <w:t>360.</w:t>
      </w:r>
      <w:r w:rsidR="0040243B" w:rsidRPr="002A4D42">
        <w:t xml:space="preserve"> </w:t>
      </w:r>
      <w:r w:rsidR="008A359E" w:rsidRPr="008A359E">
        <w:rPr>
          <w:b/>
        </w:rPr>
        <w:t>(М.А.Й.).</w:t>
      </w:r>
      <w:r w:rsidR="0040243B" w:rsidRPr="002A4D42">
        <w:t xml:space="preserve"> Придется все положения Учения пересмотреть заново, чтобы понять их настоящий смысл. Да, в указанную Страну Придет. Но как? Кто увидит и, увидев, поймет? Невидимо-видимый быть просто усмотрен не может. Показания сердца так далеки от очевидности зримой. И так же во всем </w:t>
      </w:r>
      <w:r w:rsidR="0040243B" w:rsidRPr="002A4D42">
        <w:lastRenderedPageBreak/>
        <w:t>остальном. Гурии Магомета, видоизмененные необходимостью, принимают различные формы, лишь бы сдвинуть сознание с мертвой точки. И если что-то неосуществленное помогло продвигаться, то разумно ли сетовать на то, что несбывшаяся надежда все же помогла пройти какой-то отрезок трудного пути.</w:t>
      </w:r>
    </w:p>
    <w:p w:rsidR="0040243B" w:rsidRDefault="0040243B" w:rsidP="0040243B"/>
    <w:p w:rsidR="0040243B" w:rsidRDefault="00DF4588" w:rsidP="0040243B">
      <w:r>
        <w:rPr>
          <w:b/>
          <w:lang w:val="en-US"/>
        </w:rPr>
        <w:t>1964</w:t>
      </w:r>
      <w:r>
        <w:rPr>
          <w:b/>
        </w:rPr>
        <w:t xml:space="preserve"> г. </w:t>
      </w:r>
      <w:r w:rsidR="008241CE" w:rsidRPr="008241CE">
        <w:rPr>
          <w:b/>
        </w:rPr>
        <w:t>361.</w:t>
      </w:r>
      <w:r w:rsidR="0040243B" w:rsidRPr="002A4D42">
        <w:t xml:space="preserve"> </w:t>
      </w:r>
      <w:r w:rsidR="008241CE" w:rsidRPr="008241CE">
        <w:rPr>
          <w:b/>
        </w:rPr>
        <w:t>(Май 11).</w:t>
      </w:r>
      <w:r w:rsidR="0040243B" w:rsidRPr="002A4D42">
        <w:t xml:space="preserve"> (Со сна). В сумерках ежедневных забот, суеты и хлопот умирают лучшие возможности духа.</w:t>
      </w:r>
    </w:p>
    <w:p w:rsidR="0040243B" w:rsidRDefault="0040243B" w:rsidP="0040243B">
      <w:r w:rsidRPr="002A4D42">
        <w:t>Что бы человек ни делал, свое хорошее и свое плохое вкладывает он в то, что творит.</w:t>
      </w:r>
    </w:p>
    <w:p w:rsidR="0040243B" w:rsidRDefault="0040243B" w:rsidP="0040243B">
      <w:r w:rsidRPr="002A4D42">
        <w:t>Расстояние между будущим и настоящим постоянно пожирается временем, и каким бы отдаленным ни было будущее, время его пожрет. Кронос пожирает своих детей, то есть все то, что создается во времени природой и человеком. Весь Космос и все, что в нем, когда-то будет поглощено в этом неизбежном процессе, чтобы замениться новыми формами выражения никогда не умирающей жизни, в лоне которой никогда не умирающий дух облекается ими и их созерцает вокруг. Это можно назвать круговоротом Эволюций, ибо процесс цикличен, имея конец и начало. Эта цикличность проявляется во всем, от биения сердца атома и человека до биения пульса нашего или Центрального Солнца. Кончается все, и не кончается ничего, продолжаясь лишь в Беспредельность в спирально-циклическом круговращении. Планеты вращаются вокруг Солнца, а вся система мчится в пространстве к далекой звезде, совершая кругообразно-спиральное движение. Прямолинейное движение существует только в воображении человека, даже луч света не прям. Отсюда</w:t>
      </w:r>
      <w:r w:rsidR="00D57AEE">
        <w:t xml:space="preserve"> — </w:t>
      </w:r>
      <w:r w:rsidRPr="002A4D42">
        <w:t>круговращение и спираль. Спираль духа не повторяет ни одного витка, ибо идет или вверх, или вниз. Плоская спираль означает остановку, застой, смерть. Много тайн в Космосе, и самая величайшая из них</w:t>
      </w:r>
      <w:r w:rsidR="00D57AEE">
        <w:t xml:space="preserve"> — </w:t>
      </w:r>
      <w:r w:rsidRPr="002A4D42">
        <w:t>Тайна человеческого духа. Эволюция духа ведет его к постижению своей Тайны. Постигшие ее, прозревшие в эту Тайну</w:t>
      </w:r>
      <w:r w:rsidR="00D57AEE">
        <w:t xml:space="preserve"> — </w:t>
      </w:r>
      <w:r w:rsidRPr="002A4D42">
        <w:t>это Планетные Духи, завершившие человеческую эволюцию и начавшие Эволюцию Космическую, нет которой конца. Она возможна, и она достижима для каждого человека, ибо дух человека</w:t>
      </w:r>
      <w:r w:rsidR="00D57AEE">
        <w:t xml:space="preserve"> — </w:t>
      </w:r>
      <w:r w:rsidRPr="002A4D42">
        <w:t>от Вечности и в вечном живет, хотя этого и не осознавая. Все, что есть на Земле и в мирах, живет в Вечности и идет в Беспредельность в устремленном потоке мировой жизни.</w:t>
      </w:r>
    </w:p>
    <w:p w:rsidR="0040243B" w:rsidRDefault="0040243B" w:rsidP="0040243B"/>
    <w:p w:rsidR="0040243B" w:rsidRDefault="00DF4588" w:rsidP="0040243B">
      <w:r>
        <w:rPr>
          <w:b/>
          <w:lang w:val="en-US"/>
        </w:rPr>
        <w:t>1964</w:t>
      </w:r>
      <w:r>
        <w:rPr>
          <w:b/>
        </w:rPr>
        <w:t xml:space="preserve"> г. </w:t>
      </w:r>
      <w:r w:rsidR="008241CE" w:rsidRPr="008241CE">
        <w:rPr>
          <w:b/>
        </w:rPr>
        <w:t>362.</w:t>
      </w:r>
      <w:r w:rsidR="0040243B" w:rsidRPr="002A4D42">
        <w:t xml:space="preserve"> (238). </w:t>
      </w:r>
      <w:r w:rsidR="008241CE" w:rsidRPr="008241CE">
        <w:rPr>
          <w:b/>
        </w:rPr>
        <w:t>(Май 12).</w:t>
      </w:r>
      <w:r w:rsidR="0040243B" w:rsidRPr="002A4D42">
        <w:t xml:space="preserve"> Изменения, происходящие во всем, что окружает человека, то есть движение, есть не что иное, как аспект Вечности, вечного движения всего во всем. Нет пустоты, нет и недвижности, или покоя. Таким образом, Вечность уявляется во временном в вечном движении. Самая сущность, или природа, материи, состоит в постоянном движении частиц, ее составляющих. Без этого движения материя существовать и проявляться не может. Но все проявленное облечено в материю того или иного состава и утонченности, или плотности, и вне материи нет и не может быть </w:t>
      </w:r>
      <w:r w:rsidR="0040243B" w:rsidRPr="002A4D42">
        <w:lastRenderedPageBreak/>
        <w:t>никаких проявлений. Делят явления на духовные и материальные, упуская из вида, что самые высокие и тончайшие духовные проявления, видимые высочайшим духовным зрением, тоже в сущности своей материальны, хотя эта материальность настолько тонка, что превосходит самые высокие вибрации материи во всех ее видах, известные современной науке. Планетные Духи имеют тела из тончайшей материи Света, невидимые глазу земному. Даже мысль облекается в форму невидимой материи. Даже мир вне форм насыщен вибрациями Материи Matrix. Ведь для того чтобы облечь в форму самую высокую идею, нужно что-то, составляющее содержание этой формы, то есть то, из чего она строится, то есть нужна материя. Невидимое не значит не существующее. И самые тонкие современные аппараты многого, очень многого еще не улавливают. Младенческий материализм ограничивал материю теми ее видами, которые были известны науке, ныне же необходимо уже допустить чисто научно, что материя беспредельна в возможностях своего проявления и шкалой периодической системы Менделеева с ее открытыми и не открытыми еще элементами ограничиваема быть уже больше не может. При этом следует иметь в виду, что движение, то есть энергию, как это делали раньше, от материи отделить невозможно, ибо движение есть свойства, или самая сущность материи. Тайна материи</w:t>
      </w:r>
      <w:r w:rsidR="00D57AEE">
        <w:t xml:space="preserve"> — </w:t>
      </w:r>
      <w:r w:rsidR="0040243B" w:rsidRPr="002A4D42">
        <w:t>одна из самых сокровеннейших и глубочайших, и она еще очень далека от разрешения ее наукой. Тайна человеческого духа и тайна материи соприкасаются, ибо обе поднимаются к сияющим вершинам несказуемого Света. Допуская спиральное проявление материи Менделеевской шкалы на плоскостях более высоких, можно представить себе, что те же элементы, повторяясь периодически по рядам, могут существовать, видоизменяясь спирально на плоскостях проявления, совершенно недоступных современной науке с ее еще несовершенными аппаратами, приборами, инструментами и самой методикой научного исследования. Подобное допущение уже будет шагом вперед в области постижения Тайны материи.</w:t>
      </w:r>
    </w:p>
    <w:p w:rsidR="0040243B" w:rsidRDefault="0040243B" w:rsidP="0040243B"/>
    <w:p w:rsidR="0040243B" w:rsidRDefault="00DF4588" w:rsidP="0040243B">
      <w:r>
        <w:rPr>
          <w:b/>
          <w:lang w:val="en-US"/>
        </w:rPr>
        <w:t>1964</w:t>
      </w:r>
      <w:r>
        <w:rPr>
          <w:b/>
        </w:rPr>
        <w:t xml:space="preserve"> г. </w:t>
      </w:r>
      <w:r w:rsidR="008241CE" w:rsidRPr="008241CE">
        <w:rPr>
          <w:b/>
        </w:rPr>
        <w:t>363.</w:t>
      </w:r>
      <w:r w:rsidR="0040243B" w:rsidRPr="002A4D42">
        <w:t xml:space="preserve"> (239). </w:t>
      </w:r>
      <w:r w:rsidR="008241CE" w:rsidRPr="008241CE">
        <w:rPr>
          <w:b/>
        </w:rPr>
        <w:t>(Май 14).</w:t>
      </w:r>
      <w:r w:rsidR="0040243B" w:rsidRPr="002A4D42">
        <w:t xml:space="preserve"> Жить очевидностью</w:t>
      </w:r>
      <w:r w:rsidR="00D57AEE">
        <w:t xml:space="preserve"> — </w:t>
      </w:r>
      <w:r w:rsidR="0040243B" w:rsidRPr="002A4D42">
        <w:t>быть значит слепым. Но как же видеть действительность, если дух еще к ней не прозрел? Качеством доверия к Ведущему. А если нет и доверия? Без доверия нет продвижения. Получается замкнутый круг безвыходности. Его надо разрушить. Как? Стать надо крепко на что-то, на чем-то укрепиться, ибо действовать можно только тогда, когда крепкая под ногами опора, или основание. Таким образом, основы, на которых крепко утвердилось сознание, и будут опорой в борьбе против очевидности</w:t>
      </w:r>
      <w:r w:rsidR="00D57AEE">
        <w:t xml:space="preserve"> — </w:t>
      </w:r>
      <w:r w:rsidR="0040243B" w:rsidRPr="002A4D42">
        <w:t>основы, знание этих основ. Так, знание разрушит фантомы Майи и даст основание. И в самом деле, можно ли опираться на очевидность и строить на ней, если все кончается смертью, а вместе с нею и завершением всех начинаний, если только они не от Общего Блага. Итак, прежде всего</w:t>
      </w:r>
      <w:r w:rsidR="00D57AEE">
        <w:t xml:space="preserve"> — </w:t>
      </w:r>
      <w:r w:rsidR="0040243B" w:rsidRPr="002A4D42">
        <w:t>признание основ. Бессмертие духа</w:t>
      </w:r>
      <w:r w:rsidR="00D57AEE">
        <w:t xml:space="preserve"> — </w:t>
      </w:r>
      <w:r w:rsidR="0040243B" w:rsidRPr="002A4D42">
        <w:t xml:space="preserve">основа его продвижения в будущее. Признание </w:t>
      </w:r>
      <w:r w:rsidR="0040243B" w:rsidRPr="002A4D42">
        <w:lastRenderedPageBreak/>
        <w:t>этого положения разрушает одну из самых ядовитых иллюзий Майи. Признание неотвратимости будущего как поля жатвы причин, посеянных в настоящем и прошлом, и Беспредельности, в которой живем, дышим и двигаемся. Затем</w:t>
      </w:r>
      <w:r w:rsidR="00D57AEE">
        <w:t xml:space="preserve"> — </w:t>
      </w:r>
      <w:r w:rsidR="0040243B" w:rsidRPr="002A4D42">
        <w:t>признание множества форм проявления духа и смены их постоянной. Этим путем, утверждая основы одну за другой, подводится прочный фундамент знания под ту жизнь, которой живет человек на Земле, и осмысливается цель земного существования. Эволюция духа становится фактором действительности, а пребывание в теле</w:t>
      </w:r>
      <w:r w:rsidR="00D57AEE">
        <w:t xml:space="preserve"> — </w:t>
      </w:r>
      <w:r w:rsidR="0040243B" w:rsidRPr="002A4D42">
        <w:t>возможностью подниматься по ступеням лестницы жизни.</w:t>
      </w:r>
    </w:p>
    <w:p w:rsidR="0040243B" w:rsidRDefault="0040243B" w:rsidP="0040243B"/>
    <w:p w:rsidR="0040243B" w:rsidRDefault="00DF4588" w:rsidP="0040243B">
      <w:r>
        <w:rPr>
          <w:b/>
          <w:lang w:val="en-US"/>
        </w:rPr>
        <w:t>1964</w:t>
      </w:r>
      <w:r>
        <w:rPr>
          <w:b/>
        </w:rPr>
        <w:t xml:space="preserve"> г. </w:t>
      </w:r>
      <w:r w:rsidR="008241CE" w:rsidRPr="008241CE">
        <w:rPr>
          <w:b/>
        </w:rPr>
        <w:t>364.</w:t>
      </w:r>
      <w:r w:rsidR="0040243B" w:rsidRPr="002A4D42">
        <w:t xml:space="preserve"> (240). «Разодрание Завесы» не происходит в одури благополучия. Благополучие и спокой есть та преграда, которая убивает возможность зрения духа. Она делает человека слепым. И чтобы прозревающий не ослеп, обременяется дух обстоятельствами. И становится тогда каждое обременение ступенями лестницы восхождения, ведущей в жизнь. Не будем сетовать на эти обременения, ибо в них</w:t>
      </w:r>
      <w:r w:rsidR="00D57AEE">
        <w:t xml:space="preserve"> — </w:t>
      </w:r>
      <w:r w:rsidR="0040243B" w:rsidRPr="002A4D42">
        <w:t>возможность подъема.</w:t>
      </w:r>
    </w:p>
    <w:p w:rsidR="0040243B" w:rsidRDefault="0040243B" w:rsidP="0040243B"/>
    <w:p w:rsidR="0040243B" w:rsidRDefault="00DF4588" w:rsidP="0040243B">
      <w:r>
        <w:rPr>
          <w:b/>
          <w:lang w:val="en-US"/>
        </w:rPr>
        <w:t>1964</w:t>
      </w:r>
      <w:r>
        <w:rPr>
          <w:b/>
        </w:rPr>
        <w:t xml:space="preserve"> г. </w:t>
      </w:r>
      <w:r w:rsidR="008241CE" w:rsidRPr="008241CE">
        <w:rPr>
          <w:b/>
        </w:rPr>
        <w:t>365.</w:t>
      </w:r>
      <w:r w:rsidR="0040243B" w:rsidRPr="002A4D42">
        <w:t xml:space="preserve"> (241). </w:t>
      </w:r>
      <w:r w:rsidR="008241CE" w:rsidRPr="008241CE">
        <w:rPr>
          <w:b/>
        </w:rPr>
        <w:t>(Май 15).</w:t>
      </w:r>
      <w:r w:rsidR="0040243B" w:rsidRPr="002A4D42">
        <w:t xml:space="preserve"> Пространственная жизнь в своих проявлениях разграничена по сферам. Каждой сфере соответствуют существа, ее населяющие. Население каждой весьма разнообразно, но тональность их созвучна настроенности сферы. Сферы разделяются, в свою очередь, по слоям. В основе деления лежит цифра семь. Живя на Земле, человек, тем не менее, прочно связан с определенными сферами в согласии с теми элементами, которые преобладают в его сущности. Связь эта устанавливается по сродству того, что есть в человеке, с тем, чем пульсирует та или иная сфера. Сферы пребывания после освобождения от тела, скажем, композитора или поэта, различны. Один будет жить в мире беззвучных симфоний, другой в мире прекрасных образов. Обе сферы близки друг другу по природе, ибо относятся к области искусства. Основным ключом пребывания в Высших Сферах является красота, в низших</w:t>
      </w:r>
      <w:r w:rsidR="00D57AEE">
        <w:t xml:space="preserve"> — </w:t>
      </w:r>
      <w:r w:rsidR="0040243B" w:rsidRPr="002A4D42">
        <w:t xml:space="preserve">безобразие. Закон соответствия неотвратимо вовлекает развоплощенных духов в сферы, созвучные сущности каждого и тем элементам, которые накоплены человеком в течение его земной жизни. Внутренняя жизнь человека строится так, что он живет преимущественно теми или другими чувствами и мыслями, и эти чувства и мысли накапливают в нем элементы, им соответствующие, и приучают его оболочки вибрировать именно на них, а не на что-либо другое. Так происходит накапливание определенных элементов в сущности человека, которые становятся неотъемлемой частью его ауры. И притяжение к родственным сферам идет через излучения ауры. Никто не может пожать то, чего не сеял, и очутиться в сферах, с которыми у него нет внутреннего сродства. Многие люди, имеющие высокие устремления и желания, но живущие, как свиньи, осуждают себя на соответствующее пребывание в слоях, созвучных фактическому их поведению на </w:t>
      </w:r>
      <w:r w:rsidR="0040243B" w:rsidRPr="002A4D42">
        <w:lastRenderedPageBreak/>
        <w:t>Земле. Прекрасные слова, даже самые высокие, не спасут от низших слоев, если слова не утверждены делами. Не по словам, но по делам пространственное пребывание и по мыслям и чувствам, осуществленным в действии.</w:t>
      </w:r>
    </w:p>
    <w:p w:rsidR="0040243B" w:rsidRDefault="0040243B" w:rsidP="0040243B"/>
    <w:p w:rsidR="0040243B" w:rsidRDefault="00DF4588" w:rsidP="0040243B">
      <w:r>
        <w:rPr>
          <w:b/>
          <w:lang w:val="en-US"/>
        </w:rPr>
        <w:t>1964</w:t>
      </w:r>
      <w:r>
        <w:rPr>
          <w:b/>
        </w:rPr>
        <w:t xml:space="preserve"> г. </w:t>
      </w:r>
      <w:r w:rsidR="008241CE" w:rsidRPr="008241CE">
        <w:rPr>
          <w:b/>
        </w:rPr>
        <w:t>366.</w:t>
      </w:r>
      <w:r w:rsidR="0040243B" w:rsidRPr="002A4D42">
        <w:t xml:space="preserve"> (242). </w:t>
      </w:r>
      <w:r w:rsidR="008241CE" w:rsidRPr="008241CE">
        <w:rPr>
          <w:b/>
        </w:rPr>
        <w:t>(Май 17).</w:t>
      </w:r>
      <w:r w:rsidR="0040243B" w:rsidRPr="002A4D42">
        <w:t xml:space="preserve"> Было бы очень печально, если бы из-за невозможности вместить смуту мира и тягость его прервался бы сознательный путь духа и погрузился бы он во тьму неосмысленного существования. По счастью, это почти невозможно, как невозможно одеть взрослого человека в пеленки младенца. Дух, мыслить привыкший, уже никогда не удовлетворится сумерками обывательского существования и не забудет, что, как бы ни было оно покойно и счастливо, окончится оно смертью тела и переходом в Мир Тонкий со всеми возможностями внеплотного пребывания. Смерть знающего отличается от смерти незнающего. А знание разве можно отнять? «Но во многом знании многие печали. И кто умножает познание, умножает скорбь». Так было Сказано тысячелетия тому назад. И с тех пор сущность познания и его следствия не изменились. Это</w:t>
      </w:r>
      <w:r w:rsidR="00D57AEE">
        <w:t xml:space="preserve"> — </w:t>
      </w:r>
      <w:r w:rsidR="0040243B" w:rsidRPr="002A4D42">
        <w:t>плата за знание. А скорбь, или тягость мира сего, есть Испитие чаши яда земного</w:t>
      </w:r>
      <w:r w:rsidR="00D57AEE">
        <w:t xml:space="preserve"> — </w:t>
      </w:r>
      <w:r w:rsidR="0040243B" w:rsidRPr="002A4D42">
        <w:t>это удел Тех, Кто Знает. Так Они и зовутся</w:t>
      </w:r>
      <w:r w:rsidR="00D57AEE">
        <w:t xml:space="preserve"> — </w:t>
      </w:r>
      <w:r w:rsidR="0040243B" w:rsidRPr="002A4D42">
        <w:t>Искупителями. Отказаться от доли своей</w:t>
      </w:r>
      <w:r w:rsidR="00D57AEE">
        <w:t xml:space="preserve"> — </w:t>
      </w:r>
      <w:r w:rsidR="0040243B" w:rsidRPr="002A4D42">
        <w:t>значит отказаться от эволюции духа, ибо даже Держатели Мира несут на себе Ношу Мира сего. Надо понять, что знание требует мужества, а Великое Знание</w:t>
      </w:r>
      <w:r w:rsidR="00D57AEE">
        <w:t xml:space="preserve"> — </w:t>
      </w:r>
      <w:r w:rsidR="0040243B" w:rsidRPr="002A4D42">
        <w:t>мужества несказуемого. И только готовность отдать все свое и себя самого на служение Общему Благу бесповоротно и до конца, которого нет, может уравновесить это мужество духа. Потому Повторяю: «В мире будете иметь скорбь, но мужайтесь, ибо Я Победил мир».</w:t>
      </w:r>
    </w:p>
    <w:p w:rsidR="0040243B" w:rsidRDefault="0040243B" w:rsidP="0040243B"/>
    <w:p w:rsidR="0040243B" w:rsidRDefault="00DF4588" w:rsidP="0040243B">
      <w:r>
        <w:rPr>
          <w:b/>
          <w:lang w:val="en-US"/>
        </w:rPr>
        <w:t>1964</w:t>
      </w:r>
      <w:r>
        <w:rPr>
          <w:b/>
        </w:rPr>
        <w:t xml:space="preserve"> г. </w:t>
      </w:r>
      <w:r w:rsidR="008241CE" w:rsidRPr="008241CE">
        <w:rPr>
          <w:b/>
        </w:rPr>
        <w:t>367.</w:t>
      </w:r>
      <w:r w:rsidR="0040243B" w:rsidRPr="002A4D42">
        <w:t xml:space="preserve"> (243). </w:t>
      </w:r>
      <w:r w:rsidR="008A359E" w:rsidRPr="008A359E">
        <w:rPr>
          <w:b/>
        </w:rPr>
        <w:t>(Гуру).</w:t>
      </w:r>
      <w:r w:rsidR="0040243B" w:rsidRPr="002A4D42">
        <w:t xml:space="preserve"> Как же можно не выдержать чего-то, если силы духа неисчерпаемы? Слабость плоти совсем не означает слабости духа. Слабости тела не будем бояться, но устрашимся каждой слабости духа, ибо если дух ослабел, то чем же и как же ему можно помочь? Но ведь сила или слабость тела опирается на его здоровье, то есть зависит от него, но сила духа</w:t>
      </w:r>
      <w:r w:rsidR="00D57AEE">
        <w:t xml:space="preserve"> — </w:t>
      </w:r>
      <w:r w:rsidR="0040243B" w:rsidRPr="002A4D42">
        <w:t>ни от чего внешнего и может проявляться ему вопреки. В этом и будет победа духа над плотным миром, или миром плоти, чтобы дух силу свою, несокрушимость свою и непобедимость Землею смог утверждать независимо от плотных условий. Как бы ни были реальны они и какими бы неодолимыми они ни казались, все они волнам бегущим подобны, чтобы мимо пройти и замениться другими, тоже бегущими мимо. Дух же пребывает вовеки, каково бы ни было то, что в данный момент проносится мимо, чтобы вновь замениться другим.</w:t>
      </w:r>
    </w:p>
    <w:p w:rsidR="0040243B" w:rsidRDefault="0040243B" w:rsidP="0040243B"/>
    <w:p w:rsidR="0040243B" w:rsidRDefault="00DF4588" w:rsidP="0040243B">
      <w:r>
        <w:rPr>
          <w:b/>
          <w:lang w:val="en-US"/>
        </w:rPr>
        <w:t>1964</w:t>
      </w:r>
      <w:r>
        <w:rPr>
          <w:b/>
        </w:rPr>
        <w:t xml:space="preserve"> г. </w:t>
      </w:r>
      <w:r w:rsidR="008241CE" w:rsidRPr="008241CE">
        <w:rPr>
          <w:b/>
        </w:rPr>
        <w:t>368.</w:t>
      </w:r>
      <w:r w:rsidR="0040243B" w:rsidRPr="002A4D42">
        <w:t xml:space="preserve"> (244). </w:t>
      </w:r>
      <w:r w:rsidR="008A359E" w:rsidRPr="008A359E">
        <w:rPr>
          <w:b/>
        </w:rPr>
        <w:t>(М.А.Й.).</w:t>
      </w:r>
      <w:r w:rsidR="0040243B" w:rsidRPr="002A4D42">
        <w:t xml:space="preserve"> Если бы любовь Учителя к ученику измерялась колебаниями настроений последнего, то о какой неизменяемости Учителя Света можно было бы говорить? Но, к счастью, неизменяем Учитель, и постоянна Его любовь, и состояния </w:t>
      </w:r>
      <w:r w:rsidR="0040243B" w:rsidRPr="002A4D42">
        <w:lastRenderedPageBreak/>
        <w:t>духа ученика на нее не влияют. Учитель Может огорчаться и печаловаться зигзагами духа идущих за Ним, даже временно отдаляться, но Его любовь неизменна, и двери Отчего Дома открыты всегда для путника духа.</w:t>
      </w:r>
    </w:p>
    <w:p w:rsidR="0040243B" w:rsidRDefault="0040243B" w:rsidP="0040243B"/>
    <w:p w:rsidR="0040243B" w:rsidRDefault="00DF4588" w:rsidP="0040243B">
      <w:r>
        <w:rPr>
          <w:b/>
          <w:lang w:val="en-US"/>
        </w:rPr>
        <w:t>1964</w:t>
      </w:r>
      <w:r>
        <w:rPr>
          <w:b/>
        </w:rPr>
        <w:t xml:space="preserve"> г. </w:t>
      </w:r>
      <w:r w:rsidR="008241CE" w:rsidRPr="008241CE">
        <w:rPr>
          <w:b/>
        </w:rPr>
        <w:t>369.</w:t>
      </w:r>
      <w:r w:rsidR="0040243B" w:rsidRPr="002A4D42">
        <w:t xml:space="preserve"> (245). </w:t>
      </w:r>
      <w:r w:rsidR="008241CE" w:rsidRPr="008241CE">
        <w:rPr>
          <w:b/>
        </w:rPr>
        <w:t>(Май 18).</w:t>
      </w:r>
      <w:r w:rsidR="0040243B" w:rsidRPr="002A4D42">
        <w:t xml:space="preserve"> Друг Мой, жизнь вносит свои коррективы в каждое утверждение, раскрывая действительное значение каждого устремления. Говорят, что ад устлан лучшими намерениями. Конечно, это намерения, не осуществленные в применении к жизни. Одна сторона в человеке стремится</w:t>
      </w:r>
      <w:r w:rsidR="00486E75">
        <w:rPr>
          <w:lang w:val="en-US"/>
        </w:rPr>
        <w:t xml:space="preserve"> </w:t>
      </w:r>
      <w:r w:rsidR="0040243B" w:rsidRPr="002A4D42">
        <w:t>подняться выше, другая упорно сопротивляется этому устремлению. Происходит борьба, и часто лучшие намерения нейтрализуются низшею природой человека. А идти все-таки нужно, ибо отстать от эволюции</w:t>
      </w:r>
      <w:r w:rsidR="00D57AEE">
        <w:t xml:space="preserve"> — </w:t>
      </w:r>
      <w:r w:rsidR="0040243B" w:rsidRPr="002A4D42">
        <w:t>значит погибнуть. Эволюция же совершенно не считается с формой, уничтожая непригодные миллиардами. Но и пригодные тоже уничтожаются смертью, оставляя духо-монаду, выявляющуюся в форме, бессмертной, хотя и не осознающей своего бессмертия; мотыльки-однодневки служат ярким примером того, как природа безжалостно уничтожает формы проявленной жизни. Как в большом, так и в малом, разница в том, что день жизни человека длится несколько десятков лет. Все живущее на Земле подлежит уничтожению, чтобы постоянно возрождаться в новых и еще более совершенных формах. Но есть формы и инволюцирующие. В последышах когда-то великих рас и народов можно видеть это вырождение формы. Но основное течение эволюционного потока стремится вперед. Так же и дух человека из жизни в жизнь либо восходит, либо идет вниз. Дух, сознательно примкнувший к эволюции, сам направляет себя к совершенствованию и вступает в поток Космической жизни, нет которой конца.</w:t>
      </w:r>
    </w:p>
    <w:p w:rsidR="0040243B" w:rsidRPr="002A4D42" w:rsidRDefault="0040243B" w:rsidP="0040243B">
      <w:r w:rsidRPr="002A4D42">
        <w:t>Записан ответ на письмо: Вы просили Вам что-то сказать. Но сейчас Ваше положение таково, что слова уже не помогут</w:t>
      </w:r>
      <w:r w:rsidR="00D57AEE">
        <w:t xml:space="preserve"> — </w:t>
      </w:r>
      <w:r w:rsidRPr="002A4D42">
        <w:t>нужно нечто большее, нежели только слова. Это «больше» не из слов почерпнуть можно, а только лишь из себя, из своей глубины. Назовем это стойкостью духа. Это качество яро необходимо, когда даже самая почва колеблется под ногами и душевное неуравновесие искажает действительность. И тогда можно опереться только на неотрицаемое, только на основы. Они неизменны. От них никуда не уйти. На них держится мир и, опираясь на них, можно стойкость явить несломимую. Потому Говорю, потому Повторяю: укрепляйте, утверждайте Основы в себе до рисунка в мозгу, чтобы даже самая ярая очевидность их не смогла</w:t>
      </w:r>
      <w:r w:rsidR="008530A9">
        <w:rPr>
          <w:lang w:val="en-US"/>
        </w:rPr>
        <w:t xml:space="preserve"> </w:t>
      </w:r>
      <w:r w:rsidRPr="002A4D42">
        <w:t>исказить, или затемнить, или заставить о них позабыть.</w:t>
      </w:r>
    </w:p>
    <w:p w:rsidR="002003B0" w:rsidRDefault="002003B0" w:rsidP="0040243B">
      <w:pPr>
        <w:rPr>
          <w:lang w:val="en-US"/>
        </w:rPr>
      </w:pPr>
    </w:p>
    <w:p w:rsidR="0040243B" w:rsidRDefault="0040243B" w:rsidP="002003B0">
      <w:pPr>
        <w:pStyle w:val="Quote"/>
      </w:pPr>
      <w:r w:rsidRPr="002A4D42">
        <w:t>Вчера видел во сне Матерь и говорил Ей о содержании своих записей.</w:t>
      </w:r>
    </w:p>
    <w:p w:rsidR="0040243B" w:rsidRDefault="00DF4588" w:rsidP="0040243B">
      <w:r>
        <w:rPr>
          <w:b/>
          <w:lang w:val="en-US"/>
        </w:rPr>
        <w:t>1964</w:t>
      </w:r>
      <w:r>
        <w:rPr>
          <w:b/>
        </w:rPr>
        <w:t xml:space="preserve"> г. </w:t>
      </w:r>
      <w:r w:rsidR="008241CE" w:rsidRPr="008241CE">
        <w:rPr>
          <w:b/>
        </w:rPr>
        <w:t>370.</w:t>
      </w:r>
      <w:r w:rsidR="0040243B" w:rsidRPr="002A4D42">
        <w:t xml:space="preserve"> </w:t>
      </w:r>
      <w:r w:rsidR="008241CE" w:rsidRPr="008241CE">
        <w:rPr>
          <w:b/>
        </w:rPr>
        <w:t>(Май 20).</w:t>
      </w:r>
      <w:r w:rsidR="0040243B" w:rsidRPr="002A4D42">
        <w:t xml:space="preserve"> Мы Делаем все, чтобы дать правильное направление энергиям духа, остальное зависит от вас. Не следует только принимать тесные условия за наказание или отторжение. Они</w:t>
      </w:r>
      <w:r w:rsidR="00D57AEE">
        <w:t xml:space="preserve"> </w:t>
      </w:r>
      <w:r w:rsidR="00D57AEE">
        <w:lastRenderedPageBreak/>
        <w:t xml:space="preserve">— </w:t>
      </w:r>
      <w:r w:rsidR="0040243B" w:rsidRPr="002A4D42">
        <w:t>ни то ни другое, они даются для выработки в организме и характере того, чего не хватает и что надо развить и укрепить. Но «тяжкий млат, дробя стекло, кует булат», и все слабое, неустойчивое и непригодное должно отойти. Муку тоже отсеивают от сора и вредных примесей. Так происходит естественный отбор духов, пригодных для эволюции, от не могущих идти. Ведь сейчас идет смена рас и отделяются «овцы от козлищ». Нужно ли объяснять, что в это особое время невозможно мыслить об обычном благополучии или испорченных условиях жизни. Только суровое отрешение от прошлого и полное устремление в будущее дадут правильное решение. Бессильны слова там, где требуется их применение. Устремляют дела, то есть слова, примененные в жизни. Противодействие темным тоже входит в программу обучения, ибо тьма охраняет свое и бешено восстает против каждого усилия внести Свет туда, где темно. Но Земля потонула в сумерках, и потому противодействие тьмы велико. Удивляетесь, почему все идет против. Да просто потому, что разгул тьмы течет по всем каналам, доступным ее воздействию. Много одержимых, и много их жертв, и зараза распространяется по широкому кругу. Устоять можно лишь Иерархией, обратив к Ней все сознание, все устремления и все энергии духа. Иначе тьма победит и затопит сознание мраком. Делайте все, но со Мною, око ко Мне обратив.</w:t>
      </w:r>
    </w:p>
    <w:p w:rsidR="0040243B" w:rsidRDefault="0040243B" w:rsidP="0040243B"/>
    <w:p w:rsidR="0040243B" w:rsidRDefault="00DF4588" w:rsidP="0040243B">
      <w:r>
        <w:rPr>
          <w:b/>
          <w:lang w:val="en-US"/>
        </w:rPr>
        <w:t>1964</w:t>
      </w:r>
      <w:r>
        <w:rPr>
          <w:b/>
        </w:rPr>
        <w:t xml:space="preserve"> г. </w:t>
      </w:r>
      <w:r w:rsidR="008241CE" w:rsidRPr="008241CE">
        <w:rPr>
          <w:b/>
        </w:rPr>
        <w:t>371.</w:t>
      </w:r>
      <w:r w:rsidR="0040243B" w:rsidRPr="002A4D42">
        <w:t xml:space="preserve"> </w:t>
      </w:r>
      <w:r w:rsidR="008A359E" w:rsidRPr="008A359E">
        <w:rPr>
          <w:b/>
        </w:rPr>
        <w:t>(М.А.Й.).</w:t>
      </w:r>
      <w:r w:rsidR="0040243B" w:rsidRPr="002A4D42">
        <w:t xml:space="preserve"> Советы Учителя всегда ко времени. В этом их ценность. Но они требуют неукоснительного выполнения. Иначе уподобляются они богатству, лежащему втуне. Совет срочный прост</w:t>
      </w:r>
      <w:r w:rsidR="00D57AEE">
        <w:t xml:space="preserve"> — </w:t>
      </w:r>
      <w:r w:rsidR="0040243B" w:rsidRPr="002A4D42">
        <w:t>быть постоянно в духе с Владыкой. Но почему же не выполняется это простое указание. Что же мешает? Этот день посвятим следованию Указу Владыки. И если благоприятные результаты окажутся налицо, это даст новые силы удвоить возможности сближения. Если бы видели, кто и что окружает отделившееся от Владыки сознание, истинно бы ужаснулись. А вы делайте все с Именем на устах Владыки. Нет ничего, чего нельзя было бы делать совместно, разве что нечто плохое. Пусть все старания тьмы Близость лишь укрепляют и приближают к Нему, вас Позвавшему к Свету. Пусть каждая новая попытка темных вызывает в сознании Образ Владыки и с новою силой устремляет к Нему. Так заставите темных послужить иерархии Света. При усилении натиска тьмы усильте стремленье к Владыке и, преодолевая преграды пространства и времени, яро желайте понять и почуять, что близок Владыка, что с вами всегда, что бессильны усилия темных, если Образ сияющий крепко внедрен в устремленное сердце.</w:t>
      </w:r>
    </w:p>
    <w:p w:rsidR="0040243B" w:rsidRDefault="0040243B" w:rsidP="0040243B"/>
    <w:p w:rsidR="0040243B" w:rsidRDefault="00DF4588" w:rsidP="0040243B">
      <w:r>
        <w:rPr>
          <w:b/>
          <w:lang w:val="en-US"/>
        </w:rPr>
        <w:t>1964</w:t>
      </w:r>
      <w:r>
        <w:rPr>
          <w:b/>
        </w:rPr>
        <w:t xml:space="preserve"> г. </w:t>
      </w:r>
      <w:r w:rsidR="008241CE" w:rsidRPr="008241CE">
        <w:rPr>
          <w:b/>
        </w:rPr>
        <w:t>372.</w:t>
      </w:r>
      <w:r w:rsidR="0040243B" w:rsidRPr="002A4D42">
        <w:t xml:space="preserve"> </w:t>
      </w:r>
      <w:r w:rsidR="008A359E" w:rsidRPr="008A359E">
        <w:rPr>
          <w:b/>
        </w:rPr>
        <w:t>(Гуру).</w:t>
      </w:r>
      <w:r w:rsidR="0040243B" w:rsidRPr="002A4D42">
        <w:t xml:space="preserve"> Удивляетесь, откуда стойкость у нас, и непреклонность, и несломимое устремление к Свету, и постоянство во всем, что касается Дела Владыки. От постоянного осознания Близости и неотъемлемости ее никакими внешними условиями. Быть вместе всегда в сознании можно во всяких условиях жизни, и нет </w:t>
      </w:r>
      <w:r w:rsidR="0040243B" w:rsidRPr="002A4D42">
        <w:lastRenderedPageBreak/>
        <w:t>таковых, чтобы могли помешать быть с Ним нераздельно. Понимание этого даст ту силу, которой недостает, если позабыть о Владыке хотя бы на время, ибо в эти моменты забывчивости о наинужнейшем может приблизиться тьма и отравить сознание своим ядом. Стойкость и несломимость духа возможны лишь при постоянном осознании Близости.</w:t>
      </w:r>
    </w:p>
    <w:p w:rsidR="0040243B" w:rsidRDefault="0040243B" w:rsidP="0040243B"/>
    <w:p w:rsidR="0040243B" w:rsidRDefault="00DF4588" w:rsidP="0040243B">
      <w:r>
        <w:rPr>
          <w:b/>
          <w:lang w:val="en-US"/>
        </w:rPr>
        <w:t>1964</w:t>
      </w:r>
      <w:r>
        <w:rPr>
          <w:b/>
        </w:rPr>
        <w:t xml:space="preserve"> г. </w:t>
      </w:r>
      <w:r w:rsidR="008241CE" w:rsidRPr="008241CE">
        <w:rPr>
          <w:b/>
        </w:rPr>
        <w:t>373.</w:t>
      </w:r>
      <w:r w:rsidR="0040243B" w:rsidRPr="002A4D42">
        <w:t xml:space="preserve"> (246). </w:t>
      </w:r>
      <w:r w:rsidR="008241CE" w:rsidRPr="008241CE">
        <w:rPr>
          <w:b/>
        </w:rPr>
        <w:t>(Май 21).</w:t>
      </w:r>
      <w:r w:rsidR="0040243B" w:rsidRPr="002A4D42">
        <w:t xml:space="preserve"> Близость. Я с вами. Я с вами всегда, поверх всего: и хорошего и плохого</w:t>
      </w:r>
      <w:r w:rsidR="00D57AEE">
        <w:t xml:space="preserve"> — </w:t>
      </w:r>
      <w:r w:rsidR="0040243B" w:rsidRPr="002A4D42">
        <w:t>поверх всяких и каких бы то ни было обстоятельств. Нет времени, нет расстояний, разделяющих нас. Близости в духе ничто не может мешать, если она состоялась. Нет вещей, нет ничего отделяющего. И что может преградой служить Близости этой, если она не зависит ни от чего, что вовне. Зачем ставить меж нас что бы то ни было, даже если это только лишь мысленные образы. Их тоже надо убрать, если они отдаляют. Даже тело мешает, ибо оно от Земли, от праха земли. Оболочки мешают, ибо временны все. Только дух вневременен, и связь вневременна и поверх оболочек. Ее осознать будет победой над плотью. И когда убрано все, что мешает и что отделяет Меня от сознания, тогда Близость становится явной. И тогда можно творить Моей силой и действовать ею. Сознание тогда пребывает в Лучах, посылаемых Мною, ибо ничто не мешает наполняться их Светом. Сколько испытаний и сколько трудностей, и только лишь для того, чтобы осознать Мою Близость. Поверх всех трудностей и всех испытаний даются они, чтобы приблизить ко Мне. Но они отдаляют негодных. Пусть все мешающее только сближает и служит постоянным напоминанием Моего постоянного Присутствия и стимулом служит подойти еще ближе. Пусть энергии противодействия волею будут обращены на обратное, на сближение со Мною, и будет использована сила их противоположного полюса. И тогда чем хуже, тем лучше, то есть тем ближе ко Мне. Итак, как только что-либо отягчающее, неприятное, причиняющее боль, страдания или беспокойства появляются вновь, Лик надо ярко представить перед собою и Его так держать во все время идущих волн мрака. Разобьются тогда о Луч Света все противодействующие энергии и все, что стремится отдалить от Меня. И тогда дух возжелает сам испытаний и</w:t>
      </w:r>
      <w:r w:rsidR="00D57AEE">
        <w:t xml:space="preserve"> — </w:t>
      </w:r>
      <w:r w:rsidR="0040243B" w:rsidRPr="002A4D42">
        <w:t>самых тяжелых, ибо будут они только сближать, хотя прежде только лишь отдаляли. И тогда близка будет победа над всем, что вовне, и над всем, что внутри, что мешает сливаться со Мной воедино.</w:t>
      </w:r>
    </w:p>
    <w:p w:rsidR="0040243B" w:rsidRDefault="0040243B" w:rsidP="0040243B"/>
    <w:p w:rsidR="0040243B" w:rsidRDefault="00DF4588" w:rsidP="0040243B">
      <w:r>
        <w:rPr>
          <w:b/>
          <w:lang w:val="en-US"/>
        </w:rPr>
        <w:t>1964</w:t>
      </w:r>
      <w:r>
        <w:rPr>
          <w:b/>
        </w:rPr>
        <w:t xml:space="preserve"> г. </w:t>
      </w:r>
      <w:r w:rsidR="008241CE" w:rsidRPr="008241CE">
        <w:rPr>
          <w:b/>
        </w:rPr>
        <w:t>374.</w:t>
      </w:r>
      <w:r w:rsidR="0040243B" w:rsidRPr="002A4D42">
        <w:t xml:space="preserve"> (247). </w:t>
      </w:r>
      <w:r w:rsidR="008A359E" w:rsidRPr="008A359E">
        <w:rPr>
          <w:b/>
        </w:rPr>
        <w:t>(М.А.Й.).</w:t>
      </w:r>
      <w:r w:rsidR="0040243B" w:rsidRPr="002A4D42">
        <w:t xml:space="preserve"> Слияние</w:t>
      </w:r>
      <w:r w:rsidR="00D57AEE">
        <w:t xml:space="preserve"> — </w:t>
      </w:r>
      <w:r w:rsidR="0040243B" w:rsidRPr="002A4D42">
        <w:t xml:space="preserve">в духе. Слияние в духе возможно всегда, ибо зависит оно от состояния духа, но не от чего-либо, находящегося вне его. Следовательно, состояние духа превыше состояний всех прочих, то есть здоровья, болезни, избытка, нужды и людей или каких-либо иных внешних условий. Готовимся жизнью к тому, чтобы все земное оставить здесь, на Земле. Готовимся жизнью к тому, чтобы перейти в мир иной, где все </w:t>
      </w:r>
      <w:r w:rsidR="0040243B" w:rsidRPr="002A4D42">
        <w:lastRenderedPageBreak/>
        <w:t>движется мыслью и где царствует мысль. И если сейчас не утвердим понимание это в сознании и сердце, то там утверждать будет поздно, ибо там уже действовать надо силою знания и опыта, приобретенного здесь, на Земле. Начало здесь, но продолжение там, продолжение начатого. И обязательно надо начать, чтобы продолжить. Многие начинают, но начинания эти все ни к чему, ибо касаются только земного и длительности только земной. Тот, кто сознательно хочет войти в Надземное Царство, должен сейчас начинать и утверждать линию духа. Мысль не умирает, если устремлена она за пределы земного существования. Мысль ограничена своей протяженностью во времени. Но если она устремлена в Беспредельность сущего и за пределы краткого земного воплощения, она поведет и в мирах. Туда, где ничто не кончается и где дух может продолжить свою сознательную жизнь в условиях внеплотного существования.</w:t>
      </w:r>
    </w:p>
    <w:p w:rsidR="0040243B" w:rsidRDefault="0040243B" w:rsidP="0040243B"/>
    <w:p w:rsidR="0040243B" w:rsidRDefault="00DF4588" w:rsidP="0040243B">
      <w:r>
        <w:rPr>
          <w:b/>
          <w:lang w:val="en-US"/>
        </w:rPr>
        <w:t>1964</w:t>
      </w:r>
      <w:r>
        <w:rPr>
          <w:b/>
        </w:rPr>
        <w:t xml:space="preserve"> г. </w:t>
      </w:r>
      <w:r w:rsidR="008241CE" w:rsidRPr="008241CE">
        <w:rPr>
          <w:b/>
        </w:rPr>
        <w:t>375.</w:t>
      </w:r>
      <w:r w:rsidR="0040243B" w:rsidRPr="002A4D42">
        <w:t xml:space="preserve"> </w:t>
      </w:r>
      <w:r w:rsidR="008A359E" w:rsidRPr="008A359E">
        <w:rPr>
          <w:b/>
        </w:rPr>
        <w:t>(Гуру).</w:t>
      </w:r>
      <w:r w:rsidR="0040243B" w:rsidRPr="002A4D42">
        <w:t xml:space="preserve"> Мы бережем позванных, хотя они этого и не осознают. Жизнь очень сложна. В законах кармы нелегко разобраться. Поэтому лучше всего идти, крепко положившись на Ведущего. Вихри земные слепят глаза, и тогда крепко держите Ведущую Руку. Но бывают моменты, когда надо притянуться изо всех сил и держаться всей силой. Доверие тоже нужно. Без него не пройти через тьму.</w:t>
      </w:r>
    </w:p>
    <w:p w:rsidR="0040243B" w:rsidRDefault="0040243B" w:rsidP="0040243B"/>
    <w:p w:rsidR="0040243B" w:rsidRDefault="00DF4588" w:rsidP="0040243B">
      <w:r>
        <w:rPr>
          <w:b/>
          <w:lang w:val="en-US"/>
        </w:rPr>
        <w:t>1964</w:t>
      </w:r>
      <w:r>
        <w:rPr>
          <w:b/>
        </w:rPr>
        <w:t xml:space="preserve"> г. </w:t>
      </w:r>
      <w:r w:rsidR="008241CE" w:rsidRPr="008241CE">
        <w:rPr>
          <w:b/>
        </w:rPr>
        <w:t>376.</w:t>
      </w:r>
      <w:r w:rsidR="0040243B" w:rsidRPr="002A4D42">
        <w:t xml:space="preserve"> </w:t>
      </w:r>
      <w:r w:rsidR="008241CE" w:rsidRPr="008241CE">
        <w:rPr>
          <w:b/>
        </w:rPr>
        <w:t>(Май 22).</w:t>
      </w:r>
      <w:r w:rsidR="0040243B" w:rsidRPr="002A4D42">
        <w:t xml:space="preserve"> Сын Мой, когда при обращении ко Мне за помощью просимое становится между нами, оно разделяет нас и препятствует объединению, приносящему исполнение желаемого. Сперва объединение сознаний в одно, а затем уже обращение, или борьба с врагами или препятствиями, или устранение нежелательных обстоятельств. Если же препятствующие голоса становятся промеж нас и нас разделяют или даже Меня отдаляют, зов о помощи не приносит ожидаемых результатов. Сперва объединение в духе, полное, исключающее всё, что может стать между, а потом уже действие viribus unitis</w:t>
      </w:r>
      <w:r w:rsidR="00A75720">
        <w:rPr>
          <w:rStyle w:val="FootnoteReference"/>
        </w:rPr>
        <w:footnoteReference w:id="18"/>
      </w:r>
      <w:r w:rsidR="0040243B" w:rsidRPr="002A4D42">
        <w:t>, или действие силой Моею и Моим Лучом. Никто и ничто не сильны против нас, когда вместе, в единении, ничем не разделяемые. Вот Я далеко, и сколь же трудно представить, что нет расстояния, что в духе Я около, близь. Но, преодолев иллюзию плотного разделения и поняв, что дух вне времени и расстояний, можно почуять и ощутить огненную действительность внеплотного мира.</w:t>
      </w:r>
    </w:p>
    <w:p w:rsidR="0040243B" w:rsidRDefault="0040243B" w:rsidP="0040243B"/>
    <w:p w:rsidR="0040243B" w:rsidRDefault="00DF4588" w:rsidP="0040243B">
      <w:r>
        <w:rPr>
          <w:b/>
          <w:lang w:val="en-US"/>
        </w:rPr>
        <w:t>1964</w:t>
      </w:r>
      <w:r>
        <w:rPr>
          <w:b/>
        </w:rPr>
        <w:t xml:space="preserve"> г. </w:t>
      </w:r>
      <w:r w:rsidR="008241CE" w:rsidRPr="008241CE">
        <w:rPr>
          <w:b/>
        </w:rPr>
        <w:t>377.</w:t>
      </w:r>
      <w:r w:rsidR="0040243B" w:rsidRPr="002A4D42">
        <w:t xml:space="preserve"> (248). </w:t>
      </w:r>
      <w:r w:rsidR="008241CE" w:rsidRPr="008241CE">
        <w:rPr>
          <w:b/>
        </w:rPr>
        <w:t>(Май 23).</w:t>
      </w:r>
      <w:r w:rsidR="0040243B" w:rsidRPr="002A4D42">
        <w:t xml:space="preserve"> Итак, Лик, в сердце внедренный, становится ближе близкого, ибо становится между духом и телом, между духом и астралом, между духом и чувством и мыслью. Сердце</w:t>
      </w:r>
      <w:r w:rsidR="00D57AEE">
        <w:t xml:space="preserve"> — </w:t>
      </w:r>
      <w:r w:rsidR="0040243B" w:rsidRPr="002A4D42">
        <w:t xml:space="preserve">вечное достояние духа, оно бьется всегда, в нем Лик пребывает, отделяющий дух от всего, что временно его облекает и служит ему одеяньем. Тело умрет, будет сброшено тонкое тело и все оболочки, </w:t>
      </w:r>
      <w:r w:rsidR="0040243B" w:rsidRPr="002A4D42">
        <w:lastRenderedPageBreak/>
        <w:t>но Лик останется с духом, в сердце, внедрившем Его. Сердце бьется всегда. Даже при выходе в теле астральном можно яро ощущать усиленное биение это. То же и во всех оболочках, вплоть до несменяемого огненного тела. Когда Лик так внедрен, что стал Он близкого ближе, пребудет всегда он в сердце, внедрившем Его, пребудет во всех мирах, во всех оболочках, во всех состояниях духа как светоч, ведущий его в высочайшие сферы и охраняющий его по пути. Но надо поставить Лик Света ближе всего, прежде всего, превыше всего. Надо твердить себе постоянно, что с телом в конечном итоге придется все же расстаться, но Лик останется с духом, ибо с ним пребывает всегда, во всех мирах. Эту неотделимость в сердце внедренного Лика от всего, что временно дух облекает как оболочки, и от всего, что вокруг него происходит, на каких бы планах существования он ни проявлялся, должен дух утвердить в себе навсегда, утвердить огненно, неизгладимо и пронести Лик, так утвержденный, через всю жизнь земную со всеми ее испытаниями и через все промежуточные миры: астральный, и тонкий, и ментальный, вплоть до Огненного Мира, когда слияние станет совершенным и ничто внешнее уже не сможет нарушить его. Так, Лик пусть войдет в сердце, «как камень, вточенный горной водою в расселину», чтобы вечное Присутствие стало пищей и жизнью.</w:t>
      </w:r>
    </w:p>
    <w:p w:rsidR="0040243B" w:rsidRDefault="0040243B" w:rsidP="0040243B"/>
    <w:p w:rsidR="0040243B" w:rsidRDefault="00DF4588" w:rsidP="0040243B">
      <w:r>
        <w:rPr>
          <w:b/>
          <w:lang w:val="en-US"/>
        </w:rPr>
        <w:t>1964</w:t>
      </w:r>
      <w:r>
        <w:rPr>
          <w:b/>
        </w:rPr>
        <w:t xml:space="preserve"> г. </w:t>
      </w:r>
      <w:r w:rsidR="008241CE" w:rsidRPr="008241CE">
        <w:rPr>
          <w:b/>
        </w:rPr>
        <w:t>378.</w:t>
      </w:r>
      <w:r w:rsidR="0040243B" w:rsidRPr="002A4D42">
        <w:t xml:space="preserve"> (249). </w:t>
      </w:r>
      <w:r w:rsidR="008A359E" w:rsidRPr="008A359E">
        <w:rPr>
          <w:b/>
        </w:rPr>
        <w:t>(М.А.Й.).</w:t>
      </w:r>
      <w:r w:rsidR="0040243B" w:rsidRPr="002A4D42">
        <w:t xml:space="preserve"> Если Образ Владыки удается пронести через жизнь и взять дальше с собою, то можно сказать, что жизнь на Земле прожита не напрасно и что самое главное, ради чего воплощался дух на Земле, выполнено было успешно. Но надо знать, что при утверждении Света Владыки в себе восстанут, яро противодействуя, все неизжитые чувства внутри и все, что от тьмы в мире внешнем, и все, что от тьмы в Мире Тонком, все могущее нанести вред, все стремящееся потушить каждую искорку Света. Процесс утверждения в сердце Лика Владыки нелегок именно благодаря ярому сопротивлению тех, кто идет против Света и кто вольно и сознательно или невольно и бессознательно находится на сослужении у темных и так или иначе им помогает. Зло творится рукой человеческой, но вдохновляется тьмою. И победа над тьмою будет состоять в том, чтобы Лик, в сердце внедренный, в нем удержать, несмотря ни на что, перед лицом всех жизненных испытаний. Если что-то стремится заставить позабыть Владыку, это что-то</w:t>
      </w:r>
      <w:r w:rsidR="00D57AEE">
        <w:t xml:space="preserve"> — </w:t>
      </w:r>
      <w:r w:rsidR="0040243B" w:rsidRPr="002A4D42">
        <w:t>от тьмы, и за ним и за ними стоят те же темные силы. Так пусть ничто никогда не будет допущено встать между духом и Ликом Владыки, в сердце внедренным.</w:t>
      </w:r>
    </w:p>
    <w:p w:rsidR="0040243B" w:rsidRDefault="0040243B" w:rsidP="0040243B"/>
    <w:p w:rsidR="0040243B" w:rsidRDefault="00DF4588" w:rsidP="0040243B">
      <w:r>
        <w:rPr>
          <w:b/>
          <w:lang w:val="en-US"/>
        </w:rPr>
        <w:t>1964</w:t>
      </w:r>
      <w:r>
        <w:rPr>
          <w:b/>
        </w:rPr>
        <w:t xml:space="preserve"> г. </w:t>
      </w:r>
      <w:r w:rsidR="008241CE" w:rsidRPr="008241CE">
        <w:rPr>
          <w:b/>
        </w:rPr>
        <w:t>379.</w:t>
      </w:r>
      <w:r w:rsidR="0040243B" w:rsidRPr="002A4D42">
        <w:t xml:space="preserve"> (250). </w:t>
      </w:r>
      <w:r w:rsidR="008A359E" w:rsidRPr="008A359E">
        <w:rPr>
          <w:b/>
        </w:rPr>
        <w:t>(Гуру).</w:t>
      </w:r>
      <w:r w:rsidR="0040243B" w:rsidRPr="002A4D42">
        <w:t xml:space="preserve"> Когда что-то мешает подойти ближе к нам, причину ищите в себе. И мы радуемся, когда это мешающее преодолевается и становится возможным новый близкий подход. Следует очень вдуматься в то, что ничто не прерывается, хотя глазу земному и кажется иначе. Так отношения, установленные между нами, не прерываются ни временем, ни смертью, но продолжаются в </w:t>
      </w:r>
      <w:r w:rsidR="0040243B" w:rsidRPr="002A4D42">
        <w:lastRenderedPageBreak/>
        <w:t>сфере, невидимой плотному зрению, и поддерживаются энергиями сердца, которое открыто ко всем мирам. Общение идет через сердце и переносится в сердце. Мир Высший сердцем живет, и бессмертие в сердце.</w:t>
      </w:r>
    </w:p>
    <w:p w:rsidR="0040243B" w:rsidRDefault="0040243B" w:rsidP="0040243B"/>
    <w:p w:rsidR="0040243B" w:rsidRDefault="00DF4588" w:rsidP="0040243B">
      <w:r>
        <w:rPr>
          <w:b/>
          <w:lang w:val="en-US"/>
        </w:rPr>
        <w:t>1964</w:t>
      </w:r>
      <w:r>
        <w:rPr>
          <w:b/>
        </w:rPr>
        <w:t xml:space="preserve"> г. </w:t>
      </w:r>
      <w:r w:rsidR="008241CE" w:rsidRPr="008241CE">
        <w:rPr>
          <w:b/>
        </w:rPr>
        <w:t>380.</w:t>
      </w:r>
      <w:r w:rsidR="0040243B" w:rsidRPr="002A4D42">
        <w:t xml:space="preserve"> (251). </w:t>
      </w:r>
      <w:r w:rsidR="008241CE" w:rsidRPr="008241CE">
        <w:rPr>
          <w:b/>
        </w:rPr>
        <w:t>(Май 25).</w:t>
      </w:r>
      <w:r w:rsidR="0040243B" w:rsidRPr="002A4D42">
        <w:t xml:space="preserve"> Когда внутренние огни горят, легко преодолевается все, что препятствует утверждению Света в себе. Но как поступать, когда огни затухают? Ритм уявления огней есть свойство развитого сознания. Оно не остается без ритма. Следовательно, чередование волн, подъемы и опускания являются следствием движения, но не остановки или затухания. Спокойно и в тишине можно встречать эти чередования волн, зная, что они неизбежны. Следует лишь внимательно следить за тем, чтобы опускание не было сильнее, или глубже, предыдущего и чтобы спираль была восходящей. Даже смена времен года спиральна во времени, ибо в природе ничто не повторяется, но все устремляется в будущее. И очень важно, чтобы в этом движении не идти вниз. На примерах вырождения рас, народов, родов и семейств можно судить о результатах нисходящего, или инволюционного, движения. Так же может инволюировать и дух. По спирали нескольких жизней можно судить о том, восходящей или нисходящей будет спираль. Каждый дух имеет свою спираль. При очень внимательном анализе собственной жизни каждый может усмотреть характер ее движения и знать безошибочно, восходящее оно или нисходящее. «Поврежденные души» относятся к числу нисходящих. На каком бы витке нисходящей спирали ни находился дух, он может всегда изменить направление кверху и сделать спираль восходящей. За примерами не надо ходить далеко. Много дает их история. Но нужны потрясения, чтобы дух силы нашел произвести это изменение. Почерпнуть их можно только от Иерархии Света, вечно устремленной вперед в своем восхождении к вершине лестницы жизни.</w:t>
      </w:r>
    </w:p>
    <w:p w:rsidR="0040243B" w:rsidRDefault="0040243B" w:rsidP="0040243B"/>
    <w:p w:rsidR="0040243B" w:rsidRDefault="00DF4588" w:rsidP="0040243B">
      <w:r>
        <w:rPr>
          <w:b/>
          <w:lang w:val="en-US"/>
        </w:rPr>
        <w:t>1964</w:t>
      </w:r>
      <w:r>
        <w:rPr>
          <w:b/>
        </w:rPr>
        <w:t xml:space="preserve"> г. </w:t>
      </w:r>
      <w:r w:rsidR="008241CE" w:rsidRPr="008241CE">
        <w:rPr>
          <w:b/>
        </w:rPr>
        <w:t>381.</w:t>
      </w:r>
      <w:r w:rsidR="0040243B" w:rsidRPr="002A4D42">
        <w:t xml:space="preserve"> (252). </w:t>
      </w:r>
      <w:r w:rsidR="008A359E" w:rsidRPr="008A359E">
        <w:rPr>
          <w:b/>
        </w:rPr>
        <w:t>(М.А.Й.).</w:t>
      </w:r>
      <w:r w:rsidR="0040243B" w:rsidRPr="002A4D42">
        <w:t xml:space="preserve"> Дело не в том, чтобы не страдать или не иметь испытаний, а в том, чтобы они не мешали восхождению духа. Погоня за миражем личного благополучия всегда кончается тем, что призрак его рассыпается в прах при достижении, или осуществлении, желаемого. Именно в самом осуществлении желаний скрыт яд, быстро разрушающий иллюзии счастья земного. Когда минуют первые впечатления от его достижения, становится оно уже не счастьем, а привычкой к нему и тут же утрачивает свои свойства. Астрал так устроен, что вибрировать на одной и той же волне долго не может и требует изменений. В этом причина его неустойчивости и желания перемен. На его переживаниях базироваться нельзя. Опору надо искать выше. Только в области духа можно найти основу для радости о непреходящем. Но она будет не о себе и не о личном. Когда личная радость заменяется радостью космической, находит тогда человек основания для постоянства и непреложности своего шага в будущее.</w:t>
      </w:r>
    </w:p>
    <w:p w:rsidR="0040243B" w:rsidRDefault="0040243B" w:rsidP="0040243B"/>
    <w:p w:rsidR="0040243B" w:rsidRDefault="00DF4588" w:rsidP="0040243B">
      <w:r>
        <w:rPr>
          <w:b/>
          <w:lang w:val="en-US"/>
        </w:rPr>
        <w:t>1964</w:t>
      </w:r>
      <w:r>
        <w:rPr>
          <w:b/>
        </w:rPr>
        <w:t xml:space="preserve"> г. </w:t>
      </w:r>
      <w:r w:rsidR="008241CE" w:rsidRPr="008241CE">
        <w:rPr>
          <w:b/>
        </w:rPr>
        <w:t>382.</w:t>
      </w:r>
      <w:r w:rsidR="0040243B" w:rsidRPr="002A4D42">
        <w:t xml:space="preserve"> (253). </w:t>
      </w:r>
      <w:r w:rsidR="008A359E" w:rsidRPr="008A359E">
        <w:rPr>
          <w:b/>
        </w:rPr>
        <w:t>(Гуру).</w:t>
      </w:r>
      <w:r w:rsidR="0040243B" w:rsidRPr="002A4D42">
        <w:t xml:space="preserve"> Мы из всего окружающего выбираем явления наибольшей длительности и на них делаем упор. Стоит ли отдавать энергию и время на то, что ограничено пределами малой длительности? Чем дальше забрасывается якорь, тем более глубоко заглядывает человек в будущее и связывает себя с ним. Тот, кто все энергии духа привязывает к явлениям короткой длительности, тот с ними и пребывает, а когда они заканчиваются, то остается ни с чем. Потому проведение более длинной линии будет решением мудрым.</w:t>
      </w:r>
    </w:p>
    <w:p w:rsidR="0040243B" w:rsidRDefault="0040243B" w:rsidP="0040243B"/>
    <w:p w:rsidR="0040243B" w:rsidRDefault="00DF4588" w:rsidP="0040243B">
      <w:r>
        <w:rPr>
          <w:b/>
          <w:lang w:val="en-US"/>
        </w:rPr>
        <w:t>1964</w:t>
      </w:r>
      <w:r>
        <w:rPr>
          <w:b/>
        </w:rPr>
        <w:t xml:space="preserve"> г. </w:t>
      </w:r>
      <w:r w:rsidR="008241CE" w:rsidRPr="008241CE">
        <w:rPr>
          <w:b/>
        </w:rPr>
        <w:t>383.</w:t>
      </w:r>
      <w:r w:rsidR="0040243B" w:rsidRPr="002A4D42">
        <w:t xml:space="preserve"> (254). </w:t>
      </w:r>
      <w:r w:rsidR="008241CE" w:rsidRPr="008241CE">
        <w:rPr>
          <w:b/>
        </w:rPr>
        <w:t>(Май 27).</w:t>
      </w:r>
      <w:r w:rsidR="0040243B" w:rsidRPr="002A4D42">
        <w:t xml:space="preserve"> Сознание есть фокус преломления всех энергий, поступающих в него отовсюду. Энергии эти могут быть весьма разнообразны, но окончательная оценка их дается сознанием. Нет энергий хороших или плохих, таковыми их делает воспринимающий фокус. И часто бывает, что темная отрицательная энергия вызывает в сознании реакцию, противоположную ее природе, и служит человеку во благо. Во благо многое служит и кажущееся сознанию неприятным или тяжелым. Но в данном случае имеется в виду то условие, когда одно и то же обстоятельство на двух людей производит впечатления прямо противоположные. Это показывает, что определителем реакции является не само обстоятельство, но сознание, его воспринимающее. Зная это, можно учиться управлять реакциями сознания на внешние воздействия и подчинять их своей воле, то есть подчинять воле не внешние обстоятельства, но реакцию на них сознания. Кармические условия не в воле человека, но отношение к ним в его власти, ибо затрагивает оно не самые обстоятельства, но лишь свою собственную реакцию на них. В этом, и только в этом, заключается достижение власти над миром. Дело все в том, что когда эта власть над реакциями собственного сознания достигнута, тогда и внешние обстоятельства начинают гнуться под молотом воли. Таким образом, власть над всем, что вовне, утверждается только через победу над собою и через умение управлять процессами, происходящими в сознании. Факты жизни говорят о людях, которые волею определяли не только свою личную жизнь, но и влияли на судьбы целых народов. Конечно, в этом случае действовала огненная, или психическая, энергия, накопленная за целый ряд существований. Есть духи, сужденные срокам, и, пока сроки еще не наступили, никакие усилия воли не в состоянии приблизить желаемые духу условия. Пока же запомним, что в своем микрокосме владыка</w:t>
      </w:r>
      <w:r w:rsidR="00D57AEE">
        <w:t xml:space="preserve"> — </w:t>
      </w:r>
      <w:r w:rsidR="0040243B" w:rsidRPr="002A4D42">
        <w:t>сам человек, а не что-либо, находящееся вне его.</w:t>
      </w:r>
    </w:p>
    <w:p w:rsidR="0040243B" w:rsidRDefault="0040243B" w:rsidP="0040243B"/>
    <w:p w:rsidR="0040243B" w:rsidRDefault="00DF4588" w:rsidP="0040243B">
      <w:r>
        <w:rPr>
          <w:b/>
          <w:lang w:val="en-US"/>
        </w:rPr>
        <w:t>1964</w:t>
      </w:r>
      <w:r>
        <w:rPr>
          <w:b/>
        </w:rPr>
        <w:t xml:space="preserve"> г. </w:t>
      </w:r>
      <w:r w:rsidR="008241CE" w:rsidRPr="008241CE">
        <w:rPr>
          <w:b/>
        </w:rPr>
        <w:t>384.</w:t>
      </w:r>
      <w:r w:rsidR="0040243B" w:rsidRPr="002A4D42">
        <w:t xml:space="preserve"> </w:t>
      </w:r>
      <w:r w:rsidR="008A359E" w:rsidRPr="008A359E">
        <w:rPr>
          <w:b/>
        </w:rPr>
        <w:t>(М.А.Й.).</w:t>
      </w:r>
      <w:r w:rsidR="0040243B" w:rsidRPr="002A4D42">
        <w:t xml:space="preserve"> О прошлом думать нельзя. Настоящее не удовлетворяет. Остается только будущее. Но как же в него погружаться, если то будущее, которое рисовалось и ожидалось вначале, не осуществилось ни в чем, что касается личных построений? В самом вопросе уже заложен ответ. Да, в сфере личных ожиданий не осуществилось ничего. Но в области мировых </w:t>
      </w:r>
      <w:r w:rsidR="0040243B" w:rsidRPr="002A4D42">
        <w:lastRenderedPageBreak/>
        <w:t>осуществление Великого Плана идет достаточно успешно. Мир старый разрушается яро. Перемены идут большие. Проснулись народы и требуют мира под Солнцем. Несмотря на сопротивление уходящего мира, Новый утверждается прочно. Меняется карта мира, и новое побеждает. То Общее Благо, ради которого испивается чаша яда настоящего часа, утверждено будет в будущем во всепланетном масштабе. Потому в будущем утверждайтесь.</w:t>
      </w:r>
    </w:p>
    <w:p w:rsidR="0040243B" w:rsidRDefault="0040243B" w:rsidP="0040243B"/>
    <w:p w:rsidR="0040243B" w:rsidRDefault="00DF4588" w:rsidP="0040243B">
      <w:r>
        <w:rPr>
          <w:b/>
          <w:lang w:val="en-US"/>
        </w:rPr>
        <w:t>1964</w:t>
      </w:r>
      <w:r>
        <w:rPr>
          <w:b/>
        </w:rPr>
        <w:t xml:space="preserve"> г. </w:t>
      </w:r>
      <w:r w:rsidR="008241CE" w:rsidRPr="008241CE">
        <w:rPr>
          <w:b/>
        </w:rPr>
        <w:t>385.</w:t>
      </w:r>
      <w:r w:rsidR="0040243B" w:rsidRPr="002A4D42">
        <w:t xml:space="preserve"> (255). Те, кто избрал тропу земного благополучия и удобства, тот, возможно, будет иметь желаемое, но если оно поставлено выше и прежде Учения, то оно и останется с избравшим и окончится вместе со всем, что завершает земное пребывание. А дальше?</w:t>
      </w:r>
    </w:p>
    <w:p w:rsidR="0040243B" w:rsidRDefault="0040243B" w:rsidP="0040243B"/>
    <w:p w:rsidR="0040243B" w:rsidRDefault="00DF4588" w:rsidP="0040243B">
      <w:r>
        <w:rPr>
          <w:b/>
          <w:lang w:val="en-US"/>
        </w:rPr>
        <w:t>1964</w:t>
      </w:r>
      <w:r>
        <w:rPr>
          <w:b/>
        </w:rPr>
        <w:t xml:space="preserve"> г. </w:t>
      </w:r>
      <w:r w:rsidR="008241CE" w:rsidRPr="008241CE">
        <w:rPr>
          <w:b/>
        </w:rPr>
        <w:t>386.</w:t>
      </w:r>
      <w:r w:rsidR="0040243B" w:rsidRPr="002A4D42">
        <w:t xml:space="preserve"> (256). </w:t>
      </w:r>
      <w:r w:rsidR="008241CE" w:rsidRPr="008241CE">
        <w:rPr>
          <w:b/>
        </w:rPr>
        <w:t>(Май 28).</w:t>
      </w:r>
      <w:r w:rsidR="0040243B" w:rsidRPr="002A4D42">
        <w:t xml:space="preserve"> Кампанелла, Ян Гус, Жанна д'Арк и многие другие, несть им числа, жестоко страдавшие за правду, которую они несли людям, служат ярким примером того, как реагирует окружающая человека среда на его лучшие устремления. Можно ли после этого удивляться, что жизнь каждого Служителя Света складывается совсем не так, как вправе предполагать он, рассчитывающий на какое-то снисхождение со стороны судьбы и людей. Свет, который внутри, вступает во взаимодействие с энергиями среды, в которой он стремится себя проявить, и тотчас же вызывает против себя ярое сопротивление и противодействие, ибо Свет этот не от мира сего и нетерпим этим миром. Только тот, кто способен на подвиг, может нести через жизнь свой светильник. Кому подвиг такой не под силу, тому лучше не начинать, ибо служение Свету несению груза Атласа подобно. Все испытуется сурово и строго, и все неспособное должно отойти. Только подумать, что в Твердыню в столетие доходят один или двое; не потому ли, что подвиг такой не под силу землянам. Позванных много. Каждому из них даются возможности, но где же дошедшие и где доходящие? Где же они, претерпевшие всё до конца?</w:t>
      </w:r>
    </w:p>
    <w:p w:rsidR="0040243B" w:rsidRDefault="0040243B" w:rsidP="0040243B"/>
    <w:p w:rsidR="0040243B" w:rsidRDefault="00DF4588" w:rsidP="0040243B">
      <w:r>
        <w:rPr>
          <w:b/>
          <w:lang w:val="en-US"/>
        </w:rPr>
        <w:t>1964</w:t>
      </w:r>
      <w:r>
        <w:rPr>
          <w:b/>
        </w:rPr>
        <w:t xml:space="preserve"> г. </w:t>
      </w:r>
      <w:r w:rsidR="008241CE" w:rsidRPr="008241CE">
        <w:rPr>
          <w:b/>
        </w:rPr>
        <w:t>387.</w:t>
      </w:r>
      <w:r w:rsidR="0040243B" w:rsidRPr="002A4D42">
        <w:t xml:space="preserve"> (257). </w:t>
      </w:r>
      <w:r w:rsidR="008A359E" w:rsidRPr="008A359E">
        <w:rPr>
          <w:b/>
        </w:rPr>
        <w:t>(М.А.Й.).</w:t>
      </w:r>
      <w:r w:rsidR="0040243B" w:rsidRPr="002A4D42">
        <w:t xml:space="preserve"> Будем писать, несмотря на восстание плоти. Кто знает, быть может, это последнее, последние судорги малого «я», борющегося за свое существование. Ведь ему жить будет нечем, если большое его победит. В сверхличном, в космическом для личного места не остается. Уходящее малое «я» будет пытаться себя отстоять, забывая, что ограничено сроком, за пределом которого оно умирает. Надо понять, что Афанасий Иванович и Пульхерия Ивановна, уходя из жизни, умирают навсегда, что даже память о них умирает в веках и что, вновь воплощаясь на этой Земле, дух их памяти на Землю о прошлом своем существовании не принесет. Правда, когда-то, со временем, дух вспомнит все, но очередному Афанасию Ивановичу нет до этого дела, ибо он-то сам ничего не помнит и вспомнить не может. Потому малому «я», ограниченному столь яро в своих проявлениях, воли </w:t>
      </w:r>
      <w:r w:rsidR="0040243B" w:rsidRPr="002A4D42">
        <w:lastRenderedPageBreak/>
        <w:t>давать не будем, ибо заведет дух в тупик. Смысл жизни и свобода</w:t>
      </w:r>
      <w:r w:rsidR="00D57AEE">
        <w:t xml:space="preserve"> — </w:t>
      </w:r>
      <w:r w:rsidR="0040243B" w:rsidRPr="002A4D42">
        <w:t>за пределами проявления малого «я». И если это малое «я», воплощенное в теле, в воплощении этом может что-то собрать, хотя бы крупицы, для «Я» большого, то это уже хорошо, ибо эти крупицы взять можно дальше с собой, за пределы малого круга, ограничивающего жизнь малого «я». Если смотреть на малое «я» как на собирателя нужного материала для «Я» большого, чтобы смогло проявляться оно в Сферах Высших, то тогда проблема его решена, проблема отдельного земного воплощения человека, ибо тогда становится оно осмысленным и целеустремленным. Даже в течение отдельного дня можно что-то собрать, и отметить, и отложить в Чашу как нечто пригодное на дальнем пути. Каждый поступок, каждое действие можно осмыслить и одухотворить, то есть сделать полезным. И если высшим подвигом, доступным для смертного, является несение Света, то можно в чувствах, и мыслях, и поступках своих стремиться вносить Свет, но не тьму в мир, окружающий человека. И это сознательное внесение Света и будет тем подвигом жизни, который столь нужен Земле и людям, под Солнцем живущим.</w:t>
      </w:r>
    </w:p>
    <w:p w:rsidR="0040243B" w:rsidRDefault="0040243B" w:rsidP="0040243B"/>
    <w:p w:rsidR="0040243B" w:rsidRDefault="00DF4588" w:rsidP="0040243B">
      <w:r>
        <w:rPr>
          <w:b/>
          <w:lang w:val="en-US"/>
        </w:rPr>
        <w:t>1964</w:t>
      </w:r>
      <w:r>
        <w:rPr>
          <w:b/>
        </w:rPr>
        <w:t xml:space="preserve"> г. </w:t>
      </w:r>
      <w:r w:rsidR="008241CE" w:rsidRPr="008241CE">
        <w:rPr>
          <w:b/>
        </w:rPr>
        <w:t>388.</w:t>
      </w:r>
      <w:r w:rsidR="0040243B" w:rsidRPr="002A4D42">
        <w:t xml:space="preserve"> (258). </w:t>
      </w:r>
      <w:r w:rsidR="008A359E" w:rsidRPr="008A359E">
        <w:rPr>
          <w:b/>
        </w:rPr>
        <w:t>(Гуру).</w:t>
      </w:r>
      <w:r w:rsidR="0040243B" w:rsidRPr="002A4D42">
        <w:t xml:space="preserve"> Что же добавить к уже сказанному? Разве то, что если Записи эти дойдут до потомства, то жизнь была прожита не напрасно, и в сумерках одинокого и безвестного существования удалось пронести через жизнь свой светильник неугашенным. Всякая добрая работа, совершаемая для других, тем самым уже полезна, но работа внесения Света считается из всех наивысшей. Если же они, то есть Записи эти, и не дойдут, то подвиг этот незримый будет отмечен в Рекордах пространства как жемчужный узор духа, невидимо освещающий путь человекам.</w:t>
      </w:r>
    </w:p>
    <w:p w:rsidR="0040243B" w:rsidRDefault="0040243B" w:rsidP="0040243B"/>
    <w:p w:rsidR="0040243B" w:rsidRPr="002A4D42" w:rsidRDefault="00DF4588" w:rsidP="0040243B">
      <w:r>
        <w:rPr>
          <w:b/>
          <w:lang w:val="en-US"/>
        </w:rPr>
        <w:t>1964</w:t>
      </w:r>
      <w:r>
        <w:rPr>
          <w:b/>
        </w:rPr>
        <w:t xml:space="preserve"> г. </w:t>
      </w:r>
      <w:r w:rsidR="008241CE" w:rsidRPr="008241CE">
        <w:rPr>
          <w:b/>
        </w:rPr>
        <w:t>389.</w:t>
      </w:r>
      <w:r w:rsidR="0040243B" w:rsidRPr="002A4D42">
        <w:t xml:space="preserve"> (259). Разделим дела свои, совершаемые в течение дня, на дела краткие и дела длительные, продолжающиеся за пределы данного воплощения, и им, длительным, отдадим свое сердце, изъяв его из дел кратких. И сердце пребудет тогда с тем, что не ограничено преходящими явлениями текущего дня.</w:t>
      </w:r>
    </w:p>
    <w:p w:rsidR="0040243B" w:rsidRPr="002A4D42" w:rsidRDefault="0040243B" w:rsidP="002003B0">
      <w:pPr>
        <w:pStyle w:val="Quote"/>
      </w:pPr>
      <w:r w:rsidRPr="002A4D42">
        <w:t>Сегодня утром решил все же писать, несмотря на очень тяжелое состояние духа и тесноту внешних условий.</w:t>
      </w:r>
    </w:p>
    <w:p w:rsidR="002003B0" w:rsidRDefault="002003B0" w:rsidP="0040243B">
      <w:pPr>
        <w:rPr>
          <w:lang w:val="en-US"/>
        </w:rPr>
      </w:pPr>
    </w:p>
    <w:p w:rsidR="0040243B" w:rsidRDefault="0040243B" w:rsidP="002003B0">
      <w:pPr>
        <w:pStyle w:val="Quote"/>
      </w:pPr>
      <w:r w:rsidRPr="002A4D42">
        <w:t>Была когда-то Запись: «Все было против, все будет за». Сейчас очень многое и определяющее условия жизни все еще «против». И люди, и обстоятельства являют упорное противодействие и нежелание исполнить самые элементарные требования человечности или заботы.</w:t>
      </w:r>
    </w:p>
    <w:p w:rsidR="0040243B" w:rsidRDefault="00DF4588" w:rsidP="0040243B">
      <w:r>
        <w:rPr>
          <w:b/>
          <w:lang w:val="en-US"/>
        </w:rPr>
        <w:t>1964</w:t>
      </w:r>
      <w:r>
        <w:rPr>
          <w:b/>
        </w:rPr>
        <w:t xml:space="preserve"> г. </w:t>
      </w:r>
      <w:r w:rsidR="008241CE" w:rsidRPr="008241CE">
        <w:rPr>
          <w:b/>
        </w:rPr>
        <w:t>390.</w:t>
      </w:r>
      <w:r w:rsidR="0040243B" w:rsidRPr="002A4D42">
        <w:t xml:space="preserve"> </w:t>
      </w:r>
      <w:r w:rsidR="008241CE" w:rsidRPr="008241CE">
        <w:rPr>
          <w:b/>
        </w:rPr>
        <w:t>(Май 24).</w:t>
      </w:r>
      <w:r w:rsidR="0040243B" w:rsidRPr="002A4D42">
        <w:t xml:space="preserve"> Носитель Света, сбросив с себя физическое тело, становится много сильнее и свободнее в несении Света. Примером тому может служить смерть Спасителя, когда Он, ушедший, Наполнил Своим Учением мир и когда оно было проповедано многим народам Земли. Об уходящих Носителях Света лучше радоваться, нежели скорбеть, ибо имеют они широкие </w:t>
      </w:r>
      <w:r w:rsidR="0040243B" w:rsidRPr="002A4D42">
        <w:lastRenderedPageBreak/>
        <w:t>возможности активность свою проявлять на планете. Энергии духа, не связанные более телом, могут свободно изливаться в желаемых направлениях. Ленин ушел, но активность его велика и захватывает все более широкие круги жизни. И большие, и малые работники на путях эволюции человечества могут себя выявлять в Мире Надземном по тем каналам устремления, которые проложили они при жизни своей на Земле, и более легко осуществлять неосуществленное раньше. Пути духа неисповедимы и недоступны усмотрению мозгом. Одно можно сказать: «Благо им, Свет миру несущим». О смерти Неру слишком не будем тужить. В новых условиях он оявит себя в новой деятельности на продвижение человечества в эволюцию.</w:t>
      </w:r>
    </w:p>
    <w:p w:rsidR="0040243B" w:rsidRDefault="0040243B" w:rsidP="0040243B"/>
    <w:p w:rsidR="0040243B" w:rsidRDefault="00DF4588" w:rsidP="0040243B">
      <w:r>
        <w:rPr>
          <w:b/>
          <w:lang w:val="en-US"/>
        </w:rPr>
        <w:t>1964</w:t>
      </w:r>
      <w:r>
        <w:rPr>
          <w:b/>
        </w:rPr>
        <w:t xml:space="preserve"> г. </w:t>
      </w:r>
      <w:r w:rsidR="008241CE" w:rsidRPr="008241CE">
        <w:rPr>
          <w:b/>
        </w:rPr>
        <w:t>391.</w:t>
      </w:r>
      <w:r w:rsidR="0040243B" w:rsidRPr="002A4D42">
        <w:t xml:space="preserve"> (260). Часто приходится думать о том, как можно помогать людям, когда самому нечем дышать. Распятый Христос Молился не о себе, но о людях. Пример весьма поучительный. Это высшая степень самоотвержения. Требование «Отвергнись от себя» является основою восхождения духа по ступеням Света. Без него невозможно служение Иерархии. Даже имя свое должен был изменить человек, уходивший от жизни обычной. Это условие по своему существу очень показательно как требование полного отрешения от своей личности. Другой вопрос, насколько оно было эффективным, но сама идея хороша. Принимая Чашу Общего Блага, служитель Света должен себя позабыть и от личного освободиться.</w:t>
      </w:r>
    </w:p>
    <w:p w:rsidR="0040243B" w:rsidRDefault="0040243B" w:rsidP="0040243B"/>
    <w:p w:rsidR="0040243B" w:rsidRDefault="00DF4588" w:rsidP="0040243B">
      <w:r>
        <w:rPr>
          <w:b/>
          <w:lang w:val="en-US"/>
        </w:rPr>
        <w:t>1964</w:t>
      </w:r>
      <w:r>
        <w:rPr>
          <w:b/>
        </w:rPr>
        <w:t xml:space="preserve"> г. </w:t>
      </w:r>
      <w:r w:rsidR="008241CE" w:rsidRPr="008241CE">
        <w:rPr>
          <w:b/>
        </w:rPr>
        <w:t>392.</w:t>
      </w:r>
      <w:r w:rsidR="0040243B" w:rsidRPr="002A4D42">
        <w:t xml:space="preserve"> (261). </w:t>
      </w:r>
      <w:r w:rsidR="008A359E" w:rsidRPr="008A359E">
        <w:rPr>
          <w:b/>
        </w:rPr>
        <w:t>(М.А.Й.).</w:t>
      </w:r>
      <w:r w:rsidR="0040243B" w:rsidRPr="002A4D42">
        <w:t xml:space="preserve"> Приближение к Свету всегда сопровождается отягощением духа обстоятельствами. Это условие неизбежно. Законы духа суровы. Все противодействующее и мешающее надо суметь победить. Вот уже самая запись эта</w:t>
      </w:r>
      <w:r w:rsidR="00D57AEE">
        <w:t xml:space="preserve"> — </w:t>
      </w:r>
      <w:r w:rsidR="0040243B" w:rsidRPr="002A4D42">
        <w:t>победа, ибо ведется в совершенно невозможных условиях противодействия. Невелика заслуга идти, когда ничто не мешает, но когда против всё, то сила преодолевающая растет непомерно. Не следует лишь только бояться, что могут отягощения эти повредить или нанести ущерб. В конечном итоге принесут они благо и возможности новых побед и новых накоплений. Самому трудному порадуемся, ибо оно сближает со Светом.</w:t>
      </w:r>
    </w:p>
    <w:p w:rsidR="0040243B" w:rsidRDefault="0040243B" w:rsidP="0040243B"/>
    <w:p w:rsidR="0040243B" w:rsidRDefault="00DF4588" w:rsidP="0040243B">
      <w:r>
        <w:rPr>
          <w:b/>
          <w:lang w:val="en-US"/>
        </w:rPr>
        <w:t>1964</w:t>
      </w:r>
      <w:r>
        <w:rPr>
          <w:b/>
        </w:rPr>
        <w:t xml:space="preserve"> г. </w:t>
      </w:r>
      <w:r w:rsidR="008241CE" w:rsidRPr="008241CE">
        <w:rPr>
          <w:b/>
        </w:rPr>
        <w:t>393.</w:t>
      </w:r>
      <w:r w:rsidR="0040243B" w:rsidRPr="002A4D42">
        <w:t xml:space="preserve"> (262). </w:t>
      </w:r>
      <w:r w:rsidR="008A359E" w:rsidRPr="008A359E">
        <w:rPr>
          <w:b/>
        </w:rPr>
        <w:t>(Гуру).</w:t>
      </w:r>
      <w:r w:rsidR="0040243B" w:rsidRPr="002A4D42">
        <w:t xml:space="preserve"> Хранить равновесие среди дисгармоничных и скрежещущих условий плотного мира является большим достижением. Не забудем о том, что напряжение сфер Тонкого Мира выше земного и нагнетение земных напряжений приуготовляет дух к Надземному пребыванию. Упокой с отцами не для носителей Света. И там тоже борьба и преодоление, но при еще большем обострении и напряжении окружающих дух энергий. Но закалку духа надо пройти на Земле, чтобы быть готовым к напряжениям большим. Доктрина напряжения</w:t>
      </w:r>
      <w:r w:rsidR="00D57AEE">
        <w:t xml:space="preserve"> — </w:t>
      </w:r>
      <w:r w:rsidR="0040243B" w:rsidRPr="002A4D42">
        <w:t>доктрина огненная.</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394.</w:t>
      </w:r>
      <w:r w:rsidR="0040243B" w:rsidRPr="002A4D42">
        <w:t xml:space="preserve"> </w:t>
      </w:r>
      <w:r w:rsidR="008241CE" w:rsidRPr="008241CE">
        <w:rPr>
          <w:b/>
        </w:rPr>
        <w:t>(Май 30).</w:t>
      </w:r>
      <w:r w:rsidR="0040243B" w:rsidRPr="002A4D42">
        <w:t xml:space="preserve"> Друг Мой, можно ли нормально идти вперед, лицо оборотивши назад? Если будущее</w:t>
      </w:r>
      <w:r w:rsidR="00D57AEE">
        <w:t xml:space="preserve"> — </w:t>
      </w:r>
      <w:r w:rsidR="0040243B" w:rsidRPr="002A4D42">
        <w:t>двигатель, то только при устремлении в него. Несовершенство настоящего не может лишить будущее его возможностей, и тьма прошлого</w:t>
      </w:r>
      <w:r w:rsidR="00D57AEE">
        <w:t xml:space="preserve"> — </w:t>
      </w:r>
      <w:r w:rsidR="0040243B" w:rsidRPr="002A4D42">
        <w:t>будущего Света, который впереди. Что из того, что Апостолы так и не дождались Прихода своего Учителя и что Цикл Рыб утопал в крови и невежестве. Цикл Рыб завершается, на смену ему идет Водолей. И те перемены и сдвиги, которые сейчас происходят на планете, совершаются уже под воздействием Водолея. Новая Эпоха началась, и сужденное будущее неотвратимо. Его можно встретить по-разному: или тупо главу отвратив, погружаясь в прошлое, или все сознание сосредоточив на нем. Все несовершенства текущего времени подлежат исправлению, какими бы непоправимыми они ни казались. Многое уже невозможно, что было возможно вчера, ибо изжито. Точно так же будет изжито и прекращено все, что станет на пути эволюции духа, ибо лучи планет действуют мощно, уничтожая наслоения прошлого. Цепи прошлого</w:t>
      </w:r>
      <w:r w:rsidR="00D57AEE">
        <w:t xml:space="preserve"> — </w:t>
      </w:r>
      <w:r w:rsidR="0040243B" w:rsidRPr="002A4D42">
        <w:t>самое трудное препятствие на пути продвижения человечества в будущее. Их надо разбить. Велика инертность сознания, цепляющегося за старые формы, в которых уявлялись энергии духа. И тогда даже старый метод производства трудно менять на новый. Будущее</w:t>
      </w:r>
      <w:r w:rsidR="00D57AEE">
        <w:t xml:space="preserve"> — </w:t>
      </w:r>
      <w:r w:rsidR="0040243B" w:rsidRPr="002A4D42">
        <w:t>это новое, утверждаемое во всех областях жизни планомерно, упорно и целесообразно. Переходное время тяжко, ибо в процессе ускоренной эволюции многое подлежит уничтожению. Старое рушится, а новое еще не вылилось в стабильные формы, и сознание оказывается между притяжениями двух полюсов</w:t>
      </w:r>
      <w:r w:rsidR="00D57AEE">
        <w:t xml:space="preserve"> — </w:t>
      </w:r>
      <w:r w:rsidR="0040243B" w:rsidRPr="002A4D42">
        <w:t>прошлого и будущего. Только тот, кто сознательно устремлен в будущее, не оборачиваясь назад, только тот может быть строителем Нового Мира.</w:t>
      </w:r>
    </w:p>
    <w:p w:rsidR="0040243B" w:rsidRDefault="0040243B" w:rsidP="0040243B"/>
    <w:p w:rsidR="0040243B" w:rsidRDefault="00DF4588" w:rsidP="0040243B">
      <w:r>
        <w:rPr>
          <w:b/>
          <w:lang w:val="en-US"/>
        </w:rPr>
        <w:t>1964</w:t>
      </w:r>
      <w:r>
        <w:rPr>
          <w:b/>
        </w:rPr>
        <w:t xml:space="preserve"> г. </w:t>
      </w:r>
      <w:r w:rsidR="008241CE" w:rsidRPr="008241CE">
        <w:rPr>
          <w:b/>
        </w:rPr>
        <w:t>395.</w:t>
      </w:r>
      <w:r w:rsidR="0040243B" w:rsidRPr="002A4D42">
        <w:t xml:space="preserve"> (263). </w:t>
      </w:r>
      <w:r w:rsidR="008A359E" w:rsidRPr="008A359E">
        <w:rPr>
          <w:b/>
        </w:rPr>
        <w:t>(М.А.Й.).</w:t>
      </w:r>
      <w:r w:rsidR="0040243B" w:rsidRPr="002A4D42">
        <w:t xml:space="preserve"> Сними повязку с глаз, столь заботливо надетую тьмою, и увидишь тогда все творимое на планете в Свете Лучей Матери Мира. Творчество это в своем воздействии захватывает самые глубины сознания, постепенно и незаметно преображая его. Именно в преображении сознания будет заключаться сущность происходящего процесса переустройства всей жизни. Бесполезно менять ее формы, если сознание останется в прежнем положении. Переменится сознание</w:t>
      </w:r>
      <w:r w:rsidR="00D57AEE">
        <w:t xml:space="preserve"> — </w:t>
      </w:r>
      <w:r w:rsidR="0040243B" w:rsidRPr="002A4D42">
        <w:t>переменится жизнь. Воздействие новых лучей идет на сознания, и результатом его являются происходящие сдвиги. В сознании людей должен разрушиться мир старый, чтобы Новый его заменил. Могучие силы направлены на пробуждение сознания народов, силы, сметающие тысячелетние кристаллические образования, нагромождавшиеся человечеством в пространстве в течение долгих веков. Их надо разрушить и их надо смести, чтобы мир старый лишить того основания, на котором он утверждался. Он уже разрушается явно и отступает по всему фронту, но будет разрушен вконец, и рушение это будет великим.</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396.</w:t>
      </w:r>
      <w:r w:rsidR="0040243B" w:rsidRPr="002A4D42">
        <w:t xml:space="preserve"> </w:t>
      </w:r>
      <w:r w:rsidR="008A359E" w:rsidRPr="008A359E">
        <w:rPr>
          <w:b/>
        </w:rPr>
        <w:t>(Гуру).</w:t>
      </w:r>
      <w:r w:rsidR="0040243B" w:rsidRPr="002A4D42">
        <w:t xml:space="preserve"> Ощущение тяжкой плиты, давящей на сознание и сердце, верно, ибо отражается в нем великое переустройство, идущее в мире. Даже разрушение старого дома, с которым сжился человек, нелегко. Когда еще новый будет построен! Неуютно и неприятно без крова. Так и здание Нового Мира еще не завершено, а старого</w:t>
      </w:r>
      <w:r w:rsidR="00D57AEE">
        <w:t xml:space="preserve"> — </w:t>
      </w:r>
      <w:r w:rsidR="0040243B" w:rsidRPr="002A4D42">
        <w:t>еще не разрушено полностью, чтобы место очистить под Новый. Можно ли в это переходное время чувствовать себя как обычно и можно ли не отдавать себе сурового отчета в происходящем? Только понимание совершающегося на планете процесса может облегчить тягостное состояние сознания. Вот пишут, что в Париже до трехсот попыток к самоубийству в день. Это пытаются с жизнью покончить те, кто не понимает. Понявший силы найдет пережить переходное время, ибо Мир Новый сужден и ничто не остановит космического бега эволюции, устремленного в будущее.</w:t>
      </w:r>
    </w:p>
    <w:p w:rsidR="0040243B" w:rsidRDefault="0040243B" w:rsidP="0040243B"/>
    <w:p w:rsidR="0040243B" w:rsidRDefault="00DF4588" w:rsidP="0040243B">
      <w:r>
        <w:rPr>
          <w:b/>
          <w:lang w:val="en-US"/>
        </w:rPr>
        <w:t>1964</w:t>
      </w:r>
      <w:r>
        <w:rPr>
          <w:b/>
        </w:rPr>
        <w:t xml:space="preserve"> г. </w:t>
      </w:r>
      <w:r w:rsidR="008241CE" w:rsidRPr="008241CE">
        <w:rPr>
          <w:b/>
        </w:rPr>
        <w:t>397.</w:t>
      </w:r>
      <w:r w:rsidR="0040243B" w:rsidRPr="002A4D42">
        <w:t xml:space="preserve"> (264). </w:t>
      </w:r>
      <w:r w:rsidR="0040243B" w:rsidRPr="008241CE">
        <w:rPr>
          <w:b/>
        </w:rPr>
        <w:t>(Май 31).</w:t>
      </w:r>
      <w:r w:rsidR="0040243B" w:rsidRPr="002A4D42">
        <w:t xml:space="preserve"> В каких бы слоях Надземного Мира ни пребывал развоплотившийся дух, он облечен телом, или оболочкой, состав которой точно соответствует этому слою, точно так же, как физическое тело соответствует плотному миру, в котором оно живет и пищей которого оно питается. Только физический мир отделен от Незримого плотной завесой, остальные миры переходят один в другой, постепенно утончаясь, и не имеют резких границ, подобно тому как цвета радуги постепенно заменяются один другим при отсутствии видимой разграничительной линии. Поэтому и оболочки развоплощенного духа разной степени разреженности</w:t>
      </w:r>
      <w:r w:rsidR="00D57AEE">
        <w:t xml:space="preserve"> — </w:t>
      </w:r>
      <w:r w:rsidR="0040243B" w:rsidRPr="002A4D42">
        <w:t>от темных и грубых до светящихся и блистающих всеми огнями. По мере того как дух освобождается от низших притяжений, он поднимается вверх, причем состав тонкой материи его оболочек, в которых он проявляется, все время меняется. Смерть вторая наступает тогда, когда сбрасывается тонкое тело, скорлупа, и освободившийся от нее дух смотрит на нее как на платье, сослужившее свою службу и ставшее ненужным. Собственно говоря, и физическая смерть должна быть простой, естественной и безболезненной, но человек слишком уж нарушает Законы природы и потому, умирая, страдает. Тот, кто в Мире Надземном упорствует в своих земных слабостях, привычках или пороках, остается надолго в низшей своей оболочке, грубой и неочищенной, пока не отвалится от него накипь земная. Бывают состояния и хуже. Лучше, конечно, сразу устремиться кверху, но это устремление должно быть последним на Земле и достаточно сильным</w:t>
      </w:r>
      <w:r w:rsidR="00D57AEE">
        <w:t xml:space="preserve"> — </w:t>
      </w:r>
      <w:r w:rsidR="0040243B" w:rsidRPr="002A4D42">
        <w:t xml:space="preserve">одеяние духа в Надземном готовит себе человек на Земле. Ведь и в теле земном люди живут в сферах различных и по слоям. Поэт и композитор, философ и подвижник, пьяница и картежник, наркоман и сексуалист и на Земле тяготеют к определенным сферам пространства и устанавливают с ними определенную связь. А там эта связь продолжается по силе своей и привязанности к тому, к чему человек устремлен. Все оболочки соответствуют степени утончения или грубости духа. Тела подвижника и обжоры в составе своем различны, так как и «плотная» </w:t>
      </w:r>
      <w:r w:rsidR="0040243B" w:rsidRPr="002A4D42">
        <w:lastRenderedPageBreak/>
        <w:t>материя имеет разные степени разреженности. Даже тела спортсмена и алкоголика сильно отличны одно от другого. Так можно заранее знать то окружение, в котором будет пребывать человек после смерти, и готовить себе одеяние духа заблаговременно.</w:t>
      </w:r>
    </w:p>
    <w:p w:rsidR="0040243B" w:rsidRDefault="0040243B" w:rsidP="0040243B"/>
    <w:p w:rsidR="0040243B" w:rsidRDefault="00DF4588" w:rsidP="0040243B">
      <w:r>
        <w:rPr>
          <w:b/>
          <w:lang w:val="en-US"/>
        </w:rPr>
        <w:t>1964</w:t>
      </w:r>
      <w:r>
        <w:rPr>
          <w:b/>
        </w:rPr>
        <w:t xml:space="preserve"> г. </w:t>
      </w:r>
      <w:r w:rsidR="008241CE" w:rsidRPr="008241CE">
        <w:rPr>
          <w:b/>
        </w:rPr>
        <w:t>398.</w:t>
      </w:r>
      <w:r w:rsidR="0040243B" w:rsidRPr="002A4D42">
        <w:t xml:space="preserve"> (265). </w:t>
      </w:r>
      <w:r w:rsidR="008A359E" w:rsidRPr="008A359E">
        <w:rPr>
          <w:b/>
        </w:rPr>
        <w:t>(М.А.Й.).</w:t>
      </w:r>
      <w:r w:rsidR="0040243B" w:rsidRPr="002A4D42">
        <w:t xml:space="preserve"> Непосредственное окружение может заслонить весь горизонт жизни, как малая монета</w:t>
      </w:r>
      <w:r w:rsidR="00D57AEE">
        <w:t xml:space="preserve"> — </w:t>
      </w:r>
      <w:r w:rsidR="0040243B" w:rsidRPr="002A4D42">
        <w:t>Солнце, и тогда сознание становится замкнутым в круг безысходности. Этот круг надо разрушить сознательно и волей. Разрушит его мысль, устремленная от неотрицаемых основ в будущее. На настоящем утверждаться нельзя, ибо ни один момент его быть не может продолжен. Именно надо устремить мысль в будущее, за те пределы, где умолкают голоса текущего часа. Так, устремляя себя и людей в будущее, жили все Великие Духи. Зов в будущее есть зов Света. Только в нем сосредоточены для человека возможности всех достижений. Магнит будущего мощен. Те, кто живет прошлым или же настоящим, те не имеют и не будут иметь части своей в будущем. Надо силы и волю собрать, чтобы направить энергии духа на будущее. Если хотите чего-то достичь, устремите мысль в будущее, в котором заключается всё.</w:t>
      </w:r>
    </w:p>
    <w:p w:rsidR="0040243B" w:rsidRDefault="0040243B" w:rsidP="0040243B"/>
    <w:p w:rsidR="0040243B" w:rsidRDefault="00DF4588" w:rsidP="0040243B">
      <w:r>
        <w:rPr>
          <w:b/>
          <w:lang w:val="en-US"/>
        </w:rPr>
        <w:t>1964</w:t>
      </w:r>
      <w:r>
        <w:rPr>
          <w:b/>
        </w:rPr>
        <w:t xml:space="preserve"> г. </w:t>
      </w:r>
      <w:r w:rsidR="008241CE" w:rsidRPr="008241CE">
        <w:rPr>
          <w:b/>
        </w:rPr>
        <w:t>399.</w:t>
      </w:r>
      <w:r w:rsidR="0040243B" w:rsidRPr="002A4D42">
        <w:t xml:space="preserve"> </w:t>
      </w:r>
      <w:r w:rsidR="008A359E" w:rsidRPr="008A359E">
        <w:rPr>
          <w:b/>
        </w:rPr>
        <w:t>(Гуру).</w:t>
      </w:r>
      <w:r w:rsidR="0040243B" w:rsidRPr="002A4D42">
        <w:t xml:space="preserve"> Пусть настоящее служит только трамплином для прыжка мысли в будущее. Разве не ощущали, когда были мы вместе, что это будущее вполне реально, что энергии его бились и пульсировали около нас, вдохновляя нас и вас на дела большой длительности, звали на подвиг обновления жизни и борьбу с тьмою за торжество и победу Света? Разве вы это не ощущали?</w:t>
      </w:r>
    </w:p>
    <w:p w:rsidR="0040243B" w:rsidRDefault="0040243B" w:rsidP="0040243B"/>
    <w:p w:rsidR="0040243B" w:rsidRDefault="00DF4588" w:rsidP="0040243B">
      <w:r>
        <w:rPr>
          <w:b/>
          <w:lang w:val="en-US"/>
        </w:rPr>
        <w:t>1964</w:t>
      </w:r>
      <w:r>
        <w:rPr>
          <w:b/>
        </w:rPr>
        <w:t xml:space="preserve"> г. </w:t>
      </w:r>
      <w:r w:rsidR="008241CE" w:rsidRPr="008241CE">
        <w:rPr>
          <w:b/>
        </w:rPr>
        <w:t>400.</w:t>
      </w:r>
      <w:r w:rsidR="0040243B" w:rsidRPr="002A4D42">
        <w:t xml:space="preserve"> (266). </w:t>
      </w:r>
      <w:r w:rsidR="008241CE" w:rsidRPr="008241CE">
        <w:rPr>
          <w:b/>
        </w:rPr>
        <w:t>(Июнь 1).</w:t>
      </w:r>
      <w:r w:rsidR="0040243B" w:rsidRPr="002A4D42">
        <w:t xml:space="preserve"> Пространственное Служение возможно всегда. Оно безлично. Оно совершается во имя эволюции сущего. Цель столь далека и столь грандиозна, что никакие преграды временных условий эпохи, народности, расы и положения в жизни не могут ему помешать. Сознательно творится только лишь то, что способствует продвижению всего существующего в будущее и разрежению плотного в тонкое, то есть утончению материи и в ней проявленных форм. Седьмой круг закончится одухотворением материи и переходом форм, ныне грубо материальных, в тонко светящиеся. На плане обычной видимости планета станет незримой, но жизнь останется, и формы ее будут проявляться на Высших Планах невидимости. В этом чудовищно длительном процессе преображений плотного в тонкое все не могущее эволюционировать будет отброшено, как космический сор. Многие Ego погибнут, многие отстанут, но дошедшие спело пожнут от Света сознательной жизни в огненном теле, которое переживет время. Все сосредоточится в духе, и не надо будет вещей, не надо будет ничего из того, в чем ныне нуждаются люди. Мысль будет внешним выражением жизни, мысль свободная, не знающая никаких ограничений. И все, что может творить свободная, раскрепощенная мысль, будет становиться </w:t>
      </w:r>
      <w:r w:rsidR="0040243B" w:rsidRPr="002A4D42">
        <w:lastRenderedPageBreak/>
        <w:t>реальностью для создавшего ее духа. Но и эти условия всего лишь только подготовка для нового, Великого Цикла, для проявления духа в формах, еще более высоких и более совершенных на новых Глобусах жизни, на бесконечном пути в Беспредельность.</w:t>
      </w:r>
    </w:p>
    <w:p w:rsidR="0040243B" w:rsidRDefault="0040243B" w:rsidP="0040243B"/>
    <w:p w:rsidR="0040243B" w:rsidRDefault="00DF4588" w:rsidP="0040243B">
      <w:r>
        <w:rPr>
          <w:b/>
          <w:lang w:val="en-US"/>
        </w:rPr>
        <w:t>1964</w:t>
      </w:r>
      <w:r>
        <w:rPr>
          <w:b/>
        </w:rPr>
        <w:t xml:space="preserve"> г. </w:t>
      </w:r>
      <w:r w:rsidR="008241CE" w:rsidRPr="008241CE">
        <w:rPr>
          <w:b/>
        </w:rPr>
        <w:t>401.</w:t>
      </w:r>
      <w:r w:rsidR="0040243B" w:rsidRPr="002A4D42">
        <w:t xml:space="preserve"> (267). </w:t>
      </w:r>
      <w:r w:rsidR="0040243B" w:rsidRPr="008F1E08">
        <w:rPr>
          <w:b/>
        </w:rPr>
        <w:t>(</w:t>
      </w:r>
      <w:r w:rsidR="008F1E08" w:rsidRPr="008F1E08">
        <w:rPr>
          <w:b/>
        </w:rPr>
        <w:t>М</w:t>
      </w:r>
      <w:r w:rsidR="0040243B" w:rsidRPr="008F1E08">
        <w:rPr>
          <w:b/>
        </w:rPr>
        <w:t>.A.Й.).</w:t>
      </w:r>
      <w:r w:rsidR="0040243B" w:rsidRPr="002A4D42">
        <w:t xml:space="preserve"> Как примирить величие целей эволюции человека с несовершенствами людей и окружающей жизни и как пронести неумаленным через жизнь Свет сияющей мысли о высоком назначении духа? Сколько духов сгорало от невозможности вместить это противоположение и принять на себя тягости плотной эволюции. Но как же взойти без ступеней, когда для полетов еще не выросли крылья? Только с помощью Иерархии Света, вложив руку свою в длань Ведущего. На Него вся надежда, в Нем вся опора, Он Доведет, если помощь Его не отринута и если взор к Нему обращен постоянно и неуклонно. Он Видит и Знает и на страже всегда, чтобы охранить доверившихся Ему. Он Доведет.</w:t>
      </w:r>
    </w:p>
    <w:p w:rsidR="0040243B" w:rsidRDefault="0040243B" w:rsidP="0040243B"/>
    <w:p w:rsidR="0040243B" w:rsidRDefault="00DF4588" w:rsidP="0040243B">
      <w:r>
        <w:rPr>
          <w:b/>
          <w:lang w:val="en-US"/>
        </w:rPr>
        <w:t>1964</w:t>
      </w:r>
      <w:r>
        <w:rPr>
          <w:b/>
        </w:rPr>
        <w:t xml:space="preserve"> г. </w:t>
      </w:r>
      <w:r w:rsidR="008241CE" w:rsidRPr="008241CE">
        <w:rPr>
          <w:b/>
        </w:rPr>
        <w:t>402.</w:t>
      </w:r>
      <w:r w:rsidR="0040243B" w:rsidRPr="002A4D42">
        <w:t xml:space="preserve"> (268). </w:t>
      </w:r>
      <w:r w:rsidR="008A359E" w:rsidRPr="008A359E">
        <w:rPr>
          <w:b/>
        </w:rPr>
        <w:t>(Гуру).</w:t>
      </w:r>
      <w:r w:rsidR="0040243B" w:rsidRPr="002A4D42">
        <w:t xml:space="preserve"> Все слабое перегорит. Причина возможного перегорания организма</w:t>
      </w:r>
      <w:r w:rsidR="00D57AEE">
        <w:t xml:space="preserve"> — </w:t>
      </w:r>
      <w:r w:rsidR="0040243B" w:rsidRPr="002A4D42">
        <w:t>в собственной слабости. Силы в себе надо найти, чтобы противостать натиску внешних условий. Кто же и что же поможет, если дух не явит противостояния. И шлемом, и панцирем, и щитом может покрыть Иерарх, но даже щит надо держать своею рукой, а панцирь и шлем не спасут, если облекают они слабого сердцем воина духа.</w:t>
      </w:r>
    </w:p>
    <w:p w:rsidR="0040243B" w:rsidRDefault="0040243B" w:rsidP="0040243B"/>
    <w:p w:rsidR="0040243B" w:rsidRDefault="00DF4588" w:rsidP="0040243B">
      <w:r>
        <w:rPr>
          <w:b/>
          <w:lang w:val="en-US"/>
        </w:rPr>
        <w:t>1964</w:t>
      </w:r>
      <w:r>
        <w:rPr>
          <w:b/>
        </w:rPr>
        <w:t xml:space="preserve"> г. </w:t>
      </w:r>
      <w:r w:rsidR="008241CE" w:rsidRPr="008241CE">
        <w:rPr>
          <w:b/>
        </w:rPr>
        <w:t>403.</w:t>
      </w:r>
      <w:r w:rsidR="0040243B" w:rsidRPr="002A4D42">
        <w:t xml:space="preserve"> (269). </w:t>
      </w:r>
      <w:r w:rsidR="008241CE" w:rsidRPr="008241CE">
        <w:rPr>
          <w:b/>
        </w:rPr>
        <w:t>(Июнь 2).</w:t>
      </w:r>
      <w:r w:rsidR="0040243B" w:rsidRPr="002A4D42">
        <w:t xml:space="preserve"> Конечно, реальным человек считает то, что его окружает непосредственно и с чем связывают его его органы восприятия и мысль. Мысль должна быть очень сильна, чтобы превалировать над внешней средою. Отшельник, живущий в лесах или в горах и благодетельствующий мир мыслью, побеждает эту среду, ибо сознанием пробил скорлупу аурического яйца. Но это возможно лишь при победе над личным, которое замыкает сознание в круг ограниченности. Поэтому-то и нужны путешествия, так как отрывают они ауру от насиженного гнезда или, лучше сказать, личного скворечника. Все это правильно, и хорошо, когда это понятно. Но надо сделать еще шаг вперед и довести мысль до такого состояния напряженности, чтобы осмысленное и понятое смогло утвердиться в приложении на практике и чтобы мысль из беспочвенного мечтания превратилась в мысль творческую, ведущую сознание за собою. Самая малая хорошая мысль, но примененная в жизни, лучше самой большой, но непримененной. Только примененные мысли дают силу духу и порождают огни, образуя кристаллические отложения в Чаше. Хорошо мыслить ясносияюще. Сияние мысли дает ее применение в действии.</w:t>
      </w:r>
    </w:p>
    <w:p w:rsidR="0040243B" w:rsidRDefault="0040243B" w:rsidP="0040243B"/>
    <w:p w:rsidR="0040243B" w:rsidRDefault="00DF4588" w:rsidP="0040243B">
      <w:r>
        <w:rPr>
          <w:b/>
          <w:lang w:val="en-US"/>
        </w:rPr>
        <w:t>1964</w:t>
      </w:r>
      <w:r>
        <w:rPr>
          <w:b/>
        </w:rPr>
        <w:t xml:space="preserve"> г. </w:t>
      </w:r>
      <w:r w:rsidR="008241CE" w:rsidRPr="008241CE">
        <w:rPr>
          <w:b/>
        </w:rPr>
        <w:t>404.</w:t>
      </w:r>
      <w:r w:rsidR="0040243B" w:rsidRPr="002A4D42">
        <w:t xml:space="preserve"> (270). </w:t>
      </w:r>
      <w:r w:rsidR="008241CE" w:rsidRPr="008241CE">
        <w:rPr>
          <w:b/>
        </w:rPr>
        <w:t>(Июнь 3).</w:t>
      </w:r>
      <w:r w:rsidR="0040243B" w:rsidRPr="002A4D42">
        <w:t xml:space="preserve"> Когда внутри горит огонь ярого устремления, никакие обстоятельства: ни внешние, ни внутренние</w:t>
      </w:r>
      <w:r w:rsidR="00D57AEE">
        <w:t xml:space="preserve"> — </w:t>
      </w:r>
      <w:r w:rsidR="0040243B" w:rsidRPr="002A4D42">
        <w:t xml:space="preserve">не мешают продвигаться вперед. Отсюда вывод: всякие оправдания </w:t>
      </w:r>
      <w:r w:rsidR="0040243B" w:rsidRPr="002A4D42">
        <w:lastRenderedPageBreak/>
        <w:t>и ссылки на то, что мешают условия,</w:t>
      </w:r>
      <w:r w:rsidR="00D57AEE">
        <w:t xml:space="preserve"> — </w:t>
      </w:r>
      <w:r w:rsidR="0040243B" w:rsidRPr="002A4D42">
        <w:t>несостоятельны. Причину задержки надо искать в себе, в собственной неспособности подчинить воле состояние своего сознания. Самообман в этом случае очень вреден, ибо с его помощью перекладывается вина за задержку или остановку на кого-то или что-то, находящееся вовне, в то время как настоящая причина</w:t>
      </w:r>
      <w:r w:rsidR="00D57AEE">
        <w:t xml:space="preserve"> — </w:t>
      </w:r>
      <w:r w:rsidR="0040243B" w:rsidRPr="002A4D42">
        <w:t>угасание пламени сердца. Много примеров можно привести, когда тягчайшие условия жизни яро преодолевались пламенным горением сердца, и, наоборот, несмотря на самые благоприятные обстоятельства, огонь поникал. Честность признания</w:t>
      </w:r>
      <w:r w:rsidR="00D57AEE">
        <w:t xml:space="preserve"> — </w:t>
      </w:r>
      <w:r w:rsidR="0040243B" w:rsidRPr="002A4D42">
        <w:t>качество, необходимое для ученика. Только зная действительные размеры болезни и причины ее, можно успешно лечить. Самоедство, самоковыряние осуждены, но точный, нелицеприятный и суровый анализ состояния сознания необходим. Нужно только при этом учитывать и планетную тональность пространственного момента, ибо сейчас небывалое время и нагнетение велико.</w:t>
      </w:r>
    </w:p>
    <w:p w:rsidR="0040243B" w:rsidRDefault="0040243B" w:rsidP="0040243B"/>
    <w:p w:rsidR="0040243B" w:rsidRPr="002A4D42" w:rsidRDefault="00DF4588" w:rsidP="0040243B">
      <w:r>
        <w:rPr>
          <w:b/>
          <w:lang w:val="en-US"/>
        </w:rPr>
        <w:t>1964</w:t>
      </w:r>
      <w:r>
        <w:rPr>
          <w:b/>
        </w:rPr>
        <w:t xml:space="preserve"> г. </w:t>
      </w:r>
      <w:r w:rsidR="008241CE" w:rsidRPr="008241CE">
        <w:rPr>
          <w:b/>
        </w:rPr>
        <w:t>405.</w:t>
      </w:r>
      <w:r w:rsidR="0040243B" w:rsidRPr="002A4D42">
        <w:t xml:space="preserve"> (271). </w:t>
      </w:r>
      <w:r w:rsidR="008A359E" w:rsidRPr="008A359E">
        <w:rPr>
          <w:b/>
        </w:rPr>
        <w:t>(М.А.Й.).</w:t>
      </w:r>
      <w:r w:rsidR="0040243B" w:rsidRPr="002A4D42">
        <w:t xml:space="preserve"> Пусть будет то, что будет, и пусть есть то, что окружает, но духовную близость свою к Тому, Кто позвал, и к тем, кто в духе близок, нельзя отдавать в жертву преходящим настроениям или переживаниям текущего часа. Они пройдут, но близость останется, и пусть будет она неумаленной и не умаляемой ничем. Дух превыше всего, ибо непреходящ, и отношения в духе текут пусть поверх всего, происходящего во всех оболочках: телесной, астральной и ментальной. Дух связан с огнем, и только непреходящее огненное тело и отложения в Чаше могут хранилищем быть и сберегателями поверх смертных связей духа и Близости, утверждаемой из жизни в жизнь поверх всего, что временно и преходяще. Так прямо можно себе говорить: Близость к любимым моим и к Позвавшему к Свету утверждаю в себе навсегда, в сердце и в духе своем, неизменно и прочно, сейчас и всегда, и ныне и присно и во веки веков. Только мерою полною можно сейчас протолкнуться, мерою полнопреданности, мерою полноустремленности и полною мерой любви.</w:t>
      </w:r>
    </w:p>
    <w:p w:rsidR="0040243B" w:rsidRDefault="0040243B" w:rsidP="002003B0">
      <w:pPr>
        <w:pStyle w:val="Quote"/>
      </w:pPr>
      <w:r w:rsidRPr="002A4D42">
        <w:t>При общении с М.А.Й. чувствовал несколько раз касание в левой стороне головы, вроде мурашей или тока.</w:t>
      </w:r>
    </w:p>
    <w:p w:rsidR="0040243B" w:rsidRDefault="0040243B" w:rsidP="0040243B"/>
    <w:p w:rsidR="0040243B" w:rsidRDefault="00DF4588" w:rsidP="0040243B">
      <w:r>
        <w:rPr>
          <w:b/>
          <w:lang w:val="en-US"/>
        </w:rPr>
        <w:t>1964</w:t>
      </w:r>
      <w:r>
        <w:rPr>
          <w:b/>
        </w:rPr>
        <w:t xml:space="preserve"> г. </w:t>
      </w:r>
      <w:r w:rsidR="008241CE" w:rsidRPr="008241CE">
        <w:rPr>
          <w:b/>
        </w:rPr>
        <w:t>406.</w:t>
      </w:r>
      <w:r w:rsidR="0040243B" w:rsidRPr="002A4D42">
        <w:t xml:space="preserve"> (272). </w:t>
      </w:r>
      <w:r w:rsidR="008A359E" w:rsidRPr="008A359E">
        <w:rPr>
          <w:b/>
        </w:rPr>
        <w:t>(Гуру).</w:t>
      </w:r>
      <w:r w:rsidR="0040243B" w:rsidRPr="002A4D42">
        <w:t xml:space="preserve"> Если почему-либо трудно представить ясно в третьем глазу Образ Владыки, то ближайших к Нему удержать лики легче и этим путем установить близкую связь. Лестница Света одна, и держаться можно за любую ступень, лишь бы была она выше и непосредственно прямой, через ближайшие звенья. Не утвердившиеся в своей Иерархии могут пытаться искать кого-то другого, но утвердившийся прочно и навсегда, знает, что прямая связь быть может только одна, что другой связи нет, что искать больше негде и что в мире больше нет никого, кто бы мог быть заменой. Много нитей оборвано исканием новых Руководителей, но опытный путник Великого Пути знает свою Иерархию и остается </w:t>
      </w:r>
      <w:r w:rsidR="0040243B" w:rsidRPr="002A4D42">
        <w:lastRenderedPageBreak/>
        <w:t>верен ей навсегда. Проведение линии более длинной будет утверждением мудрости в жизни каждого дня.</w:t>
      </w:r>
    </w:p>
    <w:p w:rsidR="0040243B" w:rsidRDefault="0040243B" w:rsidP="0040243B"/>
    <w:p w:rsidR="0040243B" w:rsidRDefault="00DF4588" w:rsidP="0040243B">
      <w:r>
        <w:rPr>
          <w:b/>
          <w:lang w:val="en-US"/>
        </w:rPr>
        <w:t>1964</w:t>
      </w:r>
      <w:r>
        <w:rPr>
          <w:b/>
        </w:rPr>
        <w:t xml:space="preserve"> г. </w:t>
      </w:r>
      <w:r w:rsidR="008241CE" w:rsidRPr="008241CE">
        <w:rPr>
          <w:b/>
        </w:rPr>
        <w:t>407.</w:t>
      </w:r>
      <w:r w:rsidR="0040243B" w:rsidRPr="002A4D42">
        <w:t xml:space="preserve"> (273). </w:t>
      </w:r>
      <w:r w:rsidR="008241CE" w:rsidRPr="008241CE">
        <w:rPr>
          <w:b/>
        </w:rPr>
        <w:t>(Июнь 6).</w:t>
      </w:r>
      <w:r w:rsidR="0040243B" w:rsidRPr="002A4D42">
        <w:t xml:space="preserve"> Нужно ли напоминать о том, что сила слияния цементируется устремлением. Но устремление горит не всегда. Сердце же бьется постоянно и всегда есть, осознается ли его присутствие в данный момент или не осознается. Наличие сердца не зависит от его осознания, и человек знает, что оно есть. Точно так же должно осознаваться и Незримое Присутствие, вне зависимости от того, осознается ли оно или сознание отвлечено на что-либо другое. Подсознательно это Присутствие должно чувствоваться столь же неотъемлемым, как и биение сердца, и должна поддерживаться эта его неотъемлемость подсознательной мыслью, заранее предпосланной и утвержденной сознательно. Солнце в пространстве всегда, независимо от наличия туч, дня или ночи. Так же и Незримое Присутствие Учителя в духе всегда налицо, стоит лишь голову кверху поднять. В моменты ярого устремления и подъема укрепим около пульсирующую мысль о постоянном Присутствии Учителя в духе, ибо Сам Говорю вам: Я с вами всегда. И если в какой-то момент Близость эта не осознается, то это происходит не потому, что ее нет, а потому, что тучи закрыли небо. Но Солнце Великого Сердца светит над всеми всегда.</w:t>
      </w:r>
    </w:p>
    <w:p w:rsidR="0040243B" w:rsidRDefault="0040243B" w:rsidP="0040243B"/>
    <w:p w:rsidR="0040243B" w:rsidRDefault="00DF4588" w:rsidP="0040243B">
      <w:r>
        <w:rPr>
          <w:b/>
          <w:lang w:val="en-US"/>
        </w:rPr>
        <w:t>1964</w:t>
      </w:r>
      <w:r>
        <w:rPr>
          <w:b/>
        </w:rPr>
        <w:t xml:space="preserve"> г. </w:t>
      </w:r>
      <w:r w:rsidR="008241CE" w:rsidRPr="008241CE">
        <w:rPr>
          <w:b/>
        </w:rPr>
        <w:t>408.</w:t>
      </w:r>
      <w:r w:rsidR="0040243B" w:rsidRPr="002A4D42">
        <w:t xml:space="preserve"> (274). </w:t>
      </w:r>
      <w:r w:rsidR="008A359E" w:rsidRPr="008A359E">
        <w:rPr>
          <w:b/>
        </w:rPr>
        <w:t>(М.А.Й.).</w:t>
      </w:r>
      <w:r w:rsidR="0040243B" w:rsidRPr="002A4D42">
        <w:t xml:space="preserve"> Точно таким же путем утверждайте и нас в своем сердце, чтобы связь эта не прерывалась ни разлукой, ни дальностью расстояний, ни смертью, словом, ничем, что от плотного мира может нас разделять. Пусть ничто не разделяет и выше: ни чувства, ни мысли, ни тонкое окружение. Пронесем эту связь через все, ничто не поставив преградой, разделяющей нас. В будущем встретимся близко, и хорошо, если магнитом, к этой встрече неуклонно влекущим, будет ничем не умаленная связь, утверждаемая сейчас вопреки очевидности.</w:t>
      </w:r>
    </w:p>
    <w:p w:rsidR="0040243B" w:rsidRDefault="0040243B" w:rsidP="0040243B"/>
    <w:p w:rsidR="0040243B" w:rsidRDefault="00DF4588" w:rsidP="0040243B">
      <w:r>
        <w:rPr>
          <w:b/>
          <w:lang w:val="en-US"/>
        </w:rPr>
        <w:t>1964</w:t>
      </w:r>
      <w:r>
        <w:rPr>
          <w:b/>
        </w:rPr>
        <w:t xml:space="preserve"> г. </w:t>
      </w:r>
      <w:r w:rsidR="008241CE" w:rsidRPr="008241CE">
        <w:rPr>
          <w:b/>
        </w:rPr>
        <w:t>409.</w:t>
      </w:r>
      <w:r w:rsidR="0040243B" w:rsidRPr="002A4D42">
        <w:t xml:space="preserve"> (275). </w:t>
      </w:r>
      <w:r w:rsidR="008A359E" w:rsidRPr="008A359E">
        <w:rPr>
          <w:b/>
        </w:rPr>
        <w:t>(Гуру).</w:t>
      </w:r>
      <w:r w:rsidR="0040243B" w:rsidRPr="002A4D42">
        <w:t xml:space="preserve"> Пространственный Хаос действует нехорошо на здоровье, вызывая неуравновесия физические. Им надо противостать и в своем микрокосме упорядочить все отправления, приводя в равновесие, или гармонию, все органы тела. Дыханием очень можно помочь. Оно утверждает огненную энергию и облегчает борьбу с заболеваниями. Невозможно отдаться на милость стихий, ибо стихии сейчас выведены из равновесия и угрожают разрушениями уже планетного масштаба. Корабль в бурю спасает спокойствие капитана и умение управлять кораблем. Спокойствие духа</w:t>
      </w:r>
      <w:r w:rsidR="00D57AEE">
        <w:t xml:space="preserve"> — </w:t>
      </w:r>
      <w:r w:rsidR="0040243B" w:rsidRPr="002A4D42">
        <w:t>великий регулятор равновесия во всем организме человека. Равновесие духа помогает устанавливать равновесие в теле, или гармонию, то есть здоровье.</w:t>
      </w:r>
    </w:p>
    <w:p w:rsidR="0040243B" w:rsidRDefault="0040243B" w:rsidP="0040243B"/>
    <w:p w:rsidR="0040243B" w:rsidRDefault="00DF4588" w:rsidP="0040243B">
      <w:r>
        <w:rPr>
          <w:b/>
          <w:lang w:val="en-US"/>
        </w:rPr>
        <w:t>1964</w:t>
      </w:r>
      <w:r>
        <w:rPr>
          <w:b/>
        </w:rPr>
        <w:t xml:space="preserve"> г. </w:t>
      </w:r>
      <w:r w:rsidR="008241CE" w:rsidRPr="008241CE">
        <w:rPr>
          <w:b/>
        </w:rPr>
        <w:t>410.</w:t>
      </w:r>
      <w:r w:rsidR="0040243B" w:rsidRPr="002A4D42">
        <w:t xml:space="preserve"> (276). </w:t>
      </w:r>
      <w:r w:rsidR="008241CE" w:rsidRPr="008241CE">
        <w:rPr>
          <w:b/>
        </w:rPr>
        <w:t>(Июнь 8).</w:t>
      </w:r>
      <w:r w:rsidR="0040243B" w:rsidRPr="002A4D42">
        <w:t xml:space="preserve"> Сын Мой, хорошо постоянно держать при себе мысль, что «Я с вами всегда».</w:t>
      </w:r>
      <w:r w:rsidR="002003B0">
        <w:rPr>
          <w:lang w:val="en-US"/>
        </w:rPr>
        <w:t xml:space="preserve"> </w:t>
      </w:r>
      <w:r w:rsidR="0040243B" w:rsidRPr="002A4D42">
        <w:t xml:space="preserve">Хорошо это помнить </w:t>
      </w:r>
      <w:r w:rsidR="0040243B" w:rsidRPr="002A4D42">
        <w:lastRenderedPageBreak/>
        <w:t>при всяких настроениях и во всяких условиях. Хорошо хотя бы мысленно утверждать перед лицом очевидности плотной, что обольщение времени, пространства (то есть расстояний) и вещей всего-навсего только лишь иллюзия мозга. Хорошо делать это среди самого ярого водоворота внешних явлений. Можно говорить себе: «Вот вижу тебя, обольстительницу Майю, и, видя, все же в духе осознаю, что это только покровы действительности, что это только «лохмотья лживой обычности», которые хочу предать огню в постоянстве устремления к Свету знания огненной реальности». Так повторяя и так утверждая в себе прозрение в мир истинно сущего, можно постепенно освобождаться от цепей плотного мира. Если внеплотное существование во много раз продолжительнее земного, то во сколько же раз Мир Тонкий по размерам своим превосходит земной. Истинно, дух не согласился бы «принять плотную эволюцию, если бы ему сохранить память о пространствах Тонкого Мира». Так вот и будем смотреть на земное пребывание как на тягостное заключение духа в темнице плотного тела, которое ограничивает его беспредельные возможности. Но плотная эволюция нужна, чтобы накопить знания и возможности для проявления и жизни духа в Высших Мирах, ибо без соответствующих накоплений дух там глух, слеп и не может летать. Многие недостигшие стоят там недвижно, каменным истуканам подобно. Постоянное памятование о Близости Нашей как об огненной действительности жизни разрушает иллюзии плоти и помогает духу крылья растить для полетов в пространствах Надземного Мира.</w:t>
      </w:r>
    </w:p>
    <w:p w:rsidR="0040243B" w:rsidRDefault="0040243B" w:rsidP="0040243B"/>
    <w:p w:rsidR="0040243B" w:rsidRDefault="00DF4588" w:rsidP="0040243B">
      <w:r>
        <w:rPr>
          <w:b/>
          <w:lang w:val="en-US"/>
        </w:rPr>
        <w:t>1964</w:t>
      </w:r>
      <w:r>
        <w:rPr>
          <w:b/>
        </w:rPr>
        <w:t xml:space="preserve"> г. </w:t>
      </w:r>
      <w:r w:rsidR="008241CE" w:rsidRPr="008241CE">
        <w:rPr>
          <w:b/>
        </w:rPr>
        <w:t>411.</w:t>
      </w:r>
      <w:r w:rsidR="0040243B" w:rsidRPr="002A4D42">
        <w:t xml:space="preserve"> </w:t>
      </w:r>
      <w:r w:rsidR="008A359E" w:rsidRPr="008A359E">
        <w:rPr>
          <w:b/>
        </w:rPr>
        <w:t>(М.А.Й.).</w:t>
      </w:r>
      <w:r w:rsidR="0040243B" w:rsidRPr="002A4D42">
        <w:t xml:space="preserve"> Р[одной] м[ой], если эту связь в духе удастся пронести через жизнь со всеми ее испытаниями и трудностями и сохранить памятование о нас, то неужели оставим мы одного, когда будет поднята завеса? Нет, не оставим, ибо помним и мы тех, кто нас не забыл и не забывает. Нужно ли добавлять, что радость встречи будет взаимной. Так же как и вы нуждаетесь в учениках, чтобы проявить умноженные силы объединенных в одном устремлении сердец, точно так же и мы нуждаемся в каждом из вас, чтобы перенести на вас знание, доверенное нам Владыкой для принесения его в мир. Вы и мы сильны хором объединенных сердец. Несколько согласованных аур</w:t>
      </w:r>
      <w:r w:rsidR="00D57AEE">
        <w:t xml:space="preserve"> — </w:t>
      </w:r>
      <w:r w:rsidR="0040243B" w:rsidRPr="002A4D42">
        <w:t>великая сила, даже две. Пользоваться ею можно умело для утверждения Света во тьме. Нужны мы друг другу, чтобы в слиянии этом силы свои умножать, их устремляя на Общее Благо.</w:t>
      </w:r>
    </w:p>
    <w:p w:rsidR="0040243B" w:rsidRDefault="0040243B" w:rsidP="0040243B"/>
    <w:p w:rsidR="0040243B" w:rsidRDefault="00DF4588" w:rsidP="0040243B">
      <w:r>
        <w:rPr>
          <w:b/>
          <w:lang w:val="en-US"/>
        </w:rPr>
        <w:t>1964</w:t>
      </w:r>
      <w:r>
        <w:rPr>
          <w:b/>
        </w:rPr>
        <w:t xml:space="preserve"> г. </w:t>
      </w:r>
      <w:r w:rsidR="008241CE" w:rsidRPr="008241CE">
        <w:rPr>
          <w:b/>
        </w:rPr>
        <w:t>412.</w:t>
      </w:r>
      <w:r w:rsidR="0040243B" w:rsidRPr="002A4D42">
        <w:t xml:space="preserve"> </w:t>
      </w:r>
      <w:r w:rsidR="008A359E" w:rsidRPr="008A359E">
        <w:rPr>
          <w:b/>
        </w:rPr>
        <w:t>(Гуру).</w:t>
      </w:r>
      <w:r w:rsidR="0040243B" w:rsidRPr="002A4D42">
        <w:t xml:space="preserve"> Где бы мы ни находились, здесь или там, в той или иной оболочке, но связь, установленная в духе, остается таковой навсегда, и по ней можно общаться, получая вибрации Света, хотя и не всегда осознаваемые. Она поверх обычных земных впечатлений и ощущений. Только сердцем можно почуять ее и уловить в мысленных волнах. У людей любовь длительности различной, но кончающаяся обычно кругом земным. У нас это </w:t>
      </w:r>
      <w:r w:rsidR="0040243B" w:rsidRPr="002A4D42">
        <w:lastRenderedPageBreak/>
        <w:t>чувство временем не ограничено. И потому мы можем по праву сказать: «Сильна, как смерть, любовь, и стрелы ее</w:t>
      </w:r>
      <w:r w:rsidR="00D57AEE">
        <w:t xml:space="preserve"> — </w:t>
      </w:r>
      <w:r w:rsidR="0040243B" w:rsidRPr="002A4D42">
        <w:t>стрелы огненные». Так не умирает в веках мысль, коснувшаяся огненной действительности жизни.</w:t>
      </w:r>
    </w:p>
    <w:p w:rsidR="0040243B" w:rsidRDefault="0040243B" w:rsidP="0040243B"/>
    <w:p w:rsidR="0040243B" w:rsidRDefault="00DF4588" w:rsidP="0040243B">
      <w:r>
        <w:rPr>
          <w:b/>
          <w:lang w:val="en-US"/>
        </w:rPr>
        <w:t>1964</w:t>
      </w:r>
      <w:r>
        <w:rPr>
          <w:b/>
        </w:rPr>
        <w:t xml:space="preserve"> г. </w:t>
      </w:r>
      <w:r w:rsidR="008241CE" w:rsidRPr="008241CE">
        <w:rPr>
          <w:b/>
        </w:rPr>
        <w:t>413.</w:t>
      </w:r>
      <w:r w:rsidR="0040243B" w:rsidRPr="002A4D42">
        <w:t xml:space="preserve"> </w:t>
      </w:r>
      <w:r w:rsidR="008241CE" w:rsidRPr="008241CE">
        <w:rPr>
          <w:b/>
        </w:rPr>
        <w:t>(Июнь 10).</w:t>
      </w:r>
      <w:r w:rsidR="0040243B" w:rsidRPr="002A4D42">
        <w:t xml:space="preserve"> Все живое живет и питается за счет живого. Одна форма пожирает другую. Все формы уничтожаются смертью, чтобы искра, или сущность, ее одушевляющая, облеклась в новую форму, более совершенную. Эволюция совершенно не считается с формами жизни, которые она порождает, постоянно заменяя их новыми. Личность человека</w:t>
      </w:r>
      <w:r w:rsidR="00D57AEE">
        <w:t xml:space="preserve"> — </w:t>
      </w:r>
      <w:r w:rsidR="0040243B" w:rsidRPr="002A4D42">
        <w:t>это тоже форма, в которой заключено ее содержание, то есть сущность, дающая личности возможность проявления. Эволюция совершенно не считается также и с личностью человека, уничтожая эти формы миллиардами заодно с физическим телом. Отдельной личности нет места в схеме эволюции жизни, ибо в лучшем случае может прожить она на Земле всего сотню лет, после чего следует ее уничтожение. Личность проявляется в личном сознании человека, а таковое потухает со смертью тела. Цель личности</w:t>
      </w:r>
      <w:r w:rsidR="00D57AEE">
        <w:t xml:space="preserve"> — </w:t>
      </w:r>
      <w:r w:rsidR="0040243B" w:rsidRPr="002A4D42">
        <w:t>достичь сознания сверхличного, и личность</w:t>
      </w:r>
      <w:r w:rsidR="00D57AEE">
        <w:t xml:space="preserve"> — </w:t>
      </w:r>
      <w:r w:rsidR="0040243B" w:rsidRPr="002A4D42">
        <w:t>только лишь средство для осуществления этого достижения. Дух, освобожденный от тела, уже не нуждается ни в паспорте, ни в удостоверении личности, ибо таковой уже не существует, хотя дух и продолжает жить в условиях Надземного Мира. А так как личное сознание потухает, то для жизни остается только то, что личность собрала в течение земной жизни для внеличного пребывания человека. Личности нужны вещи, одежда все прочее, без чего она не может существовать. Там это все не нужно. Поэтому все, что выходит за пределы того, чем живет личность и что ее составляет, все это будет материалом для возможности проявления Индивидуальности в сферах Надземного Мира. Те духи, которые хватаются за пережитки земной личности после смерти и яро стремятся жить ее пороками, недостатками и слабостями, обречены на изысканные страдания и даже, в особых случаях, на уничтожение, ибо фактически личности там жить нечем и нечем питаться и удовлетворять свои страсти. Может показаться безжалостным и жестоким закон уничтожения личности при каждом завершении земного воплощения, но ведь цель эволюции</w:t>
      </w:r>
      <w:r w:rsidR="00D57AEE">
        <w:t xml:space="preserve"> — </w:t>
      </w:r>
      <w:r w:rsidR="0040243B" w:rsidRPr="002A4D42">
        <w:t xml:space="preserve">развить и сохранить Индивидуальность, для которой каждая личность должна собирать материал опыта, знания и прочих накоплений. От личности и личной жизни остается лишь память, но и она может быть проявлена лишь на определенной ступени. Так что в лучшем случае от личности в хранилище Чаши остаются только картины прошлых жизней, и опыт и накопления прошлого, и кроме них, ничего: ни вещей, ни обстановки, ни знакомого окружения, ничего из того, к чему привыкает человек во время своей земной жизни. Итак, внешний человек и все то, что создается его руками, уничтожается жизнью, в Надземное же переходят и надолго остаются в нем лишь те формы, незримые формы-двойники, на которых лежит печать </w:t>
      </w:r>
      <w:r w:rsidR="0040243B" w:rsidRPr="002A4D42">
        <w:lastRenderedPageBreak/>
        <w:t>эволюционности и красоты. Построения и формы антиэволюционные от времени до времени в Тонком Мире уничтожаются. Сейчас, при смене рас и наступлении Новой Эпохи, особенно сильно идет разрушение в мире астральном всех тонких форм, не соответствующих эволюции, что очень тяжко отражается на сознании и живых, и умерших. Жизнь идет, и в этом потоке рождаются люди, чтобы снова уйти, не оставив даже памяти о себе на Земле, как это бывает с обычными воплощенцами.</w:t>
      </w:r>
    </w:p>
    <w:p w:rsidR="0040243B" w:rsidRDefault="0040243B" w:rsidP="0040243B"/>
    <w:p w:rsidR="0040243B" w:rsidRDefault="00DF4588" w:rsidP="0040243B">
      <w:r>
        <w:rPr>
          <w:b/>
          <w:lang w:val="en-US"/>
        </w:rPr>
        <w:t>1964</w:t>
      </w:r>
      <w:r>
        <w:rPr>
          <w:b/>
        </w:rPr>
        <w:t xml:space="preserve"> г. </w:t>
      </w:r>
      <w:r w:rsidR="008241CE" w:rsidRPr="008241CE">
        <w:rPr>
          <w:b/>
        </w:rPr>
        <w:t>414.</w:t>
      </w:r>
      <w:r w:rsidR="0040243B" w:rsidRPr="002A4D42">
        <w:t xml:space="preserve"> </w:t>
      </w:r>
      <w:r w:rsidR="008A359E" w:rsidRPr="008A359E">
        <w:rPr>
          <w:b/>
        </w:rPr>
        <w:t>(М.А.Й.).</w:t>
      </w:r>
      <w:r w:rsidR="0040243B" w:rsidRPr="002A4D42">
        <w:t xml:space="preserve"> Когда основы приняты в сознание, они незаметно, но упорно и постоянно перерождают его. Вещами могут владеть и те, кто не понимает их сущность, и те, кто постиг. Но первые привязаны к ним цепями невежества и ослепления, вторые</w:t>
      </w:r>
      <w:r w:rsidR="00D57AEE">
        <w:t xml:space="preserve"> — </w:t>
      </w:r>
      <w:r w:rsidR="0040243B" w:rsidRPr="002A4D42">
        <w:t>свободны. Первые их тащат с собою в Мир Тонкий, вторые идут туда свободными от земных пережитков. Это касается не только вещей, но и всей жизни человека. Постижение преходящей сущности земной жизни освобождает дух от цепей призрачного земного существования. Свобода</w:t>
      </w:r>
      <w:r w:rsidR="00D57AEE">
        <w:t xml:space="preserve"> — </w:t>
      </w:r>
      <w:r w:rsidR="0040243B" w:rsidRPr="002A4D42">
        <w:t>в духе. И принятие в сознание основ неуклонно приближает к этой свободе.</w:t>
      </w:r>
    </w:p>
    <w:p w:rsidR="0040243B" w:rsidRDefault="0040243B" w:rsidP="0040243B"/>
    <w:p w:rsidR="0040243B" w:rsidRDefault="00DF4588" w:rsidP="0040243B">
      <w:r>
        <w:rPr>
          <w:b/>
          <w:lang w:val="en-US"/>
        </w:rPr>
        <w:t>1964</w:t>
      </w:r>
      <w:r>
        <w:rPr>
          <w:b/>
        </w:rPr>
        <w:t xml:space="preserve"> г. </w:t>
      </w:r>
      <w:r w:rsidR="008241CE" w:rsidRPr="008241CE">
        <w:rPr>
          <w:b/>
        </w:rPr>
        <w:t>415.</w:t>
      </w:r>
      <w:r w:rsidR="0040243B" w:rsidRPr="002A4D42">
        <w:t xml:space="preserve"> </w:t>
      </w:r>
      <w:r w:rsidR="008A359E" w:rsidRPr="008A359E">
        <w:rPr>
          <w:b/>
        </w:rPr>
        <w:t>(Гуру).</w:t>
      </w:r>
      <w:r w:rsidR="0040243B" w:rsidRPr="002A4D42">
        <w:t xml:space="preserve"> Во вращающемся колесе ось остается неподвижной. В круговороте человеческой жизни осью неподвижности будут основы. Без оси колесо не придет в движение, без основ личность может распасться на тысячи осколков, а круговорот жизни</w:t>
      </w:r>
      <w:r w:rsidR="00D57AEE">
        <w:t xml:space="preserve"> — </w:t>
      </w:r>
      <w:r w:rsidR="0040243B" w:rsidRPr="002A4D42">
        <w:t>не дать результатов, то есть накоплений, нужных для духа. Потому утверждаются основы как фундамент, на котором может строиться дом духа, или как ось вращающейся турбины, или как ступень спирали восхождения духа.</w:t>
      </w:r>
    </w:p>
    <w:p w:rsidR="0040243B" w:rsidRDefault="0040243B" w:rsidP="0040243B"/>
    <w:p w:rsidR="0040243B" w:rsidRDefault="00DF4588" w:rsidP="0040243B">
      <w:r>
        <w:rPr>
          <w:b/>
          <w:lang w:val="en-US"/>
        </w:rPr>
        <w:t>1964</w:t>
      </w:r>
      <w:r>
        <w:rPr>
          <w:b/>
        </w:rPr>
        <w:t xml:space="preserve"> г. </w:t>
      </w:r>
      <w:r w:rsidR="008241CE" w:rsidRPr="008241CE">
        <w:rPr>
          <w:b/>
        </w:rPr>
        <w:t>416.</w:t>
      </w:r>
      <w:r w:rsidR="0040243B" w:rsidRPr="002A4D42">
        <w:t xml:space="preserve"> (277). </w:t>
      </w:r>
      <w:r w:rsidR="008241CE" w:rsidRPr="008241CE">
        <w:rPr>
          <w:b/>
        </w:rPr>
        <w:t>(Июнь 12).</w:t>
      </w:r>
      <w:r w:rsidR="0040243B" w:rsidRPr="002A4D42">
        <w:t xml:space="preserve"> Осуществление земных желаний отнюдь не означает достижения счастья. Часто люди думают, что если мечта их осуществится, то будут довольны они и удовлетворены. Но когда это случается и проходят первые моменты новых ощущений, оказывается, что счастья-то никакого и нет и что состояние духа осталось таким, каким и было, а порою и хуже. Ошибка в том, что ищут вне себя, во внешних условиях того, что исключительно зависит от духа, ибо счастье в духе, а дух отвергается. Самая мысль о том, что мир внутри и равновесие зависят от чего-либо внешнего, в основе своей неверна. Ничто внешнее не может заменить внутреннего, если внутри что-то неблагополучно. Напрасны надежды на то, что какие-то и какие бы то ни было внешние условия дадут душе желаемый мир, если он еще не реализован. Богатство и благополучие еще не есть синонимы счастья. Не приносит его и реализация земных устремлений. Счастье утеряно в мире, ибо в духе оно.</w:t>
      </w:r>
    </w:p>
    <w:p w:rsidR="0040243B" w:rsidRDefault="0040243B" w:rsidP="0040243B"/>
    <w:p w:rsidR="0040243B" w:rsidRDefault="00DF4588" w:rsidP="0040243B">
      <w:r>
        <w:rPr>
          <w:b/>
          <w:lang w:val="en-US"/>
        </w:rPr>
        <w:t>1964</w:t>
      </w:r>
      <w:r>
        <w:rPr>
          <w:b/>
        </w:rPr>
        <w:t xml:space="preserve"> г. </w:t>
      </w:r>
      <w:r w:rsidR="008241CE" w:rsidRPr="008241CE">
        <w:rPr>
          <w:b/>
        </w:rPr>
        <w:t>417.</w:t>
      </w:r>
      <w:r w:rsidR="0040243B" w:rsidRPr="002A4D42">
        <w:t xml:space="preserve"> (278). </w:t>
      </w:r>
      <w:r w:rsidR="008A359E" w:rsidRPr="008A359E">
        <w:rPr>
          <w:b/>
        </w:rPr>
        <w:t>(М.А.Й.).</w:t>
      </w:r>
      <w:r w:rsidR="0040243B" w:rsidRPr="002A4D42">
        <w:t xml:space="preserve"> Уничтожение желаний есть первый шаг на тропе мудрости. В каждом из них, под цветистой раскраской, </w:t>
      </w:r>
      <w:r w:rsidR="0040243B" w:rsidRPr="002A4D42">
        <w:lastRenderedPageBreak/>
        <w:t>шипы. Раскраска блекнет и отпадает, остаются шипы. Биполярность желаний неизменно содержит в себе и шипы, и розы в одинаковой мере. За розами тянутся все, но о шипах забывают. И когда лепестки увядают и остаются только шипы, то есть встает противоположный полюс достигнутого, начинаются сетования и недовольства. То, что двойственно по природе, стать не может иным. Потому все, что вокруг, имеет свою оборотную сторону, ибо человек живет в мире светотени, где антипод каждого явления неизбежен по существу. Нет света без тени, нет счастья без горя, нет верха без низа, нет очарования без разочарования, нет молодости без старости и улыбки без слез. Когда становитесь у стены плача, помните</w:t>
      </w:r>
      <w:r w:rsidR="00D57AEE">
        <w:t xml:space="preserve"> — </w:t>
      </w:r>
      <w:r w:rsidR="0040243B" w:rsidRPr="002A4D42">
        <w:t>радость идет. Но поверх мира теней есть царство абсолютного Света, где кончается двойственность земных проявлений. Это сфера Космической радости, там тени не существует.</w:t>
      </w:r>
    </w:p>
    <w:p w:rsidR="0040243B" w:rsidRDefault="0040243B" w:rsidP="0040243B"/>
    <w:p w:rsidR="0040243B" w:rsidRDefault="00DF4588" w:rsidP="0040243B">
      <w:r>
        <w:rPr>
          <w:b/>
          <w:lang w:val="en-US"/>
        </w:rPr>
        <w:t>1964</w:t>
      </w:r>
      <w:r>
        <w:rPr>
          <w:b/>
        </w:rPr>
        <w:t xml:space="preserve"> г. </w:t>
      </w:r>
      <w:r w:rsidR="008241CE" w:rsidRPr="008241CE">
        <w:rPr>
          <w:b/>
        </w:rPr>
        <w:t>418.</w:t>
      </w:r>
      <w:r w:rsidR="0040243B" w:rsidRPr="002A4D42">
        <w:t xml:space="preserve"> (279). </w:t>
      </w:r>
      <w:r w:rsidR="008A359E" w:rsidRPr="008A359E">
        <w:rPr>
          <w:b/>
        </w:rPr>
        <w:t>(Гуру).</w:t>
      </w:r>
      <w:r w:rsidR="0040243B" w:rsidRPr="002A4D42">
        <w:t xml:space="preserve"> Как бы ни было тяжко и трудно, жить все же надо, и жить надо сообразно со ступенью, достигнутой духом. От жизни никуда не уйти. Смерть есть освобождение от тела, но не от мыслей или переживаний. Пройти надо и здесь и там через все, пронеся через все огни сердца. Ведь если угаснут они, то как же пройти через тьму?</w:t>
      </w:r>
    </w:p>
    <w:p w:rsidR="0040243B" w:rsidRDefault="0040243B" w:rsidP="0040243B"/>
    <w:p w:rsidR="0040243B" w:rsidRDefault="00DF4588" w:rsidP="0040243B">
      <w:r>
        <w:rPr>
          <w:b/>
          <w:lang w:val="en-US"/>
        </w:rPr>
        <w:t>1964</w:t>
      </w:r>
      <w:r>
        <w:rPr>
          <w:b/>
        </w:rPr>
        <w:t xml:space="preserve"> г. </w:t>
      </w:r>
      <w:r w:rsidR="008241CE" w:rsidRPr="008241CE">
        <w:rPr>
          <w:b/>
        </w:rPr>
        <w:t>419.</w:t>
      </w:r>
      <w:r w:rsidR="0040243B" w:rsidRPr="002A4D42">
        <w:t xml:space="preserve"> </w:t>
      </w:r>
      <w:r w:rsidR="008241CE" w:rsidRPr="008241CE">
        <w:rPr>
          <w:b/>
        </w:rPr>
        <w:t>(Июнь 12).</w:t>
      </w:r>
      <w:r w:rsidR="0040243B" w:rsidRPr="002A4D42">
        <w:t xml:space="preserve"> Найдем место всему: и великому и малому, и в себе и в жизни. На одной великости не прожить, ибо даже великое время составляется из малых минут и секунд, а огромные горы</w:t>
      </w:r>
      <w:r w:rsidR="00D57AEE">
        <w:t xml:space="preserve"> — </w:t>
      </w:r>
      <w:r w:rsidR="0040243B" w:rsidRPr="002A4D42">
        <w:t>из атомов малых. Малое должно входить в великое как его неотрывная часть, связанная с ним гармонически, как каждая отдельная нота инструмента большого оркестра связана гармонически с исполняемой им симфонией. Так малое входит в жизнь не диссонансом, но согласованным утверждением. Дисгармония есть отражение хаоса, вторгающегося во все проявления жизни. Защититься от него можно лишь согласованностью внутренней. Без нее</w:t>
      </w:r>
      <w:r w:rsidR="00D57AEE">
        <w:t xml:space="preserve"> — </w:t>
      </w:r>
      <w:r w:rsidR="0040243B" w:rsidRPr="002A4D42">
        <w:t>разновесие и утрата точки опоры. А ведь выстоять надо до конца. Не велика честь, если, выдержав трудное, не удержаться, дойдя почти до конца. Ведь тогда всё начинать придется сначала. А повторный путь тяжек. К чему тогда жизнь со всеми ее испытаниями, если оказаться там, где начинали свой путь когда-то?</w:t>
      </w:r>
    </w:p>
    <w:p w:rsidR="0040243B" w:rsidRDefault="0040243B" w:rsidP="0040243B"/>
    <w:p w:rsidR="0040243B" w:rsidRDefault="00DF4588" w:rsidP="0040243B">
      <w:r>
        <w:rPr>
          <w:b/>
          <w:lang w:val="en-US"/>
        </w:rPr>
        <w:t>1964</w:t>
      </w:r>
      <w:r>
        <w:rPr>
          <w:b/>
        </w:rPr>
        <w:t xml:space="preserve"> г. </w:t>
      </w:r>
      <w:r w:rsidR="008241CE" w:rsidRPr="008241CE">
        <w:rPr>
          <w:b/>
        </w:rPr>
        <w:t>420.</w:t>
      </w:r>
      <w:r w:rsidR="0040243B" w:rsidRPr="002A4D42">
        <w:t xml:space="preserve"> (280). </w:t>
      </w:r>
      <w:r w:rsidR="008A359E" w:rsidRPr="008A359E">
        <w:rPr>
          <w:b/>
        </w:rPr>
        <w:t>(М.А.Й.).</w:t>
      </w:r>
      <w:r w:rsidR="0040243B" w:rsidRPr="002A4D42">
        <w:t xml:space="preserve"> ..... «тьма внешняя, а в ней плач и скрежет зубовный». Прошло две тысячи лет, а что изменилось в тьме внешней? Значит, искать надо не вовне, но внутри, совершенно не опираясь ни на что внешнее. Как же можно опереться на то, что само не имеет опоры, но постоянно меняется в формах своего выражения? И еще меньше можно опираться на людские слова или чувства. Они особенно непостоянны, ибо ими руководит астрал.</w:t>
      </w:r>
      <w:r w:rsidR="00232813">
        <w:rPr>
          <w:lang w:val="en-US"/>
        </w:rPr>
        <w:t xml:space="preserve"> </w:t>
      </w:r>
      <w:r w:rsidR="0040243B" w:rsidRPr="002A4D42">
        <w:t>Даже государственные договоры часто обращаются в ничего не значащие бумажки, не говоря уже о многом другом. Поэтому опора одна</w:t>
      </w:r>
      <w:r w:rsidR="00D57AEE">
        <w:t xml:space="preserve"> — </w:t>
      </w:r>
      <w:r w:rsidR="0040243B" w:rsidRPr="002A4D42">
        <w:lastRenderedPageBreak/>
        <w:t>Учитель. Он неизменен перед лицом постоянно меняющихся явлений. С Ним можно спокойно пройти через все эти смены явлений, происходящие постоянно во всем. Он Доведет и Поможет сохранить кристалл сознания целым и нераздробленным.</w:t>
      </w:r>
    </w:p>
    <w:p w:rsidR="0040243B" w:rsidRDefault="0040243B" w:rsidP="0040243B"/>
    <w:p w:rsidR="0040243B" w:rsidRDefault="00DF4588" w:rsidP="0040243B">
      <w:r>
        <w:rPr>
          <w:b/>
          <w:lang w:val="en-US"/>
        </w:rPr>
        <w:t>1964</w:t>
      </w:r>
      <w:r>
        <w:rPr>
          <w:b/>
        </w:rPr>
        <w:t xml:space="preserve"> г. </w:t>
      </w:r>
      <w:r w:rsidR="008241CE" w:rsidRPr="008241CE">
        <w:rPr>
          <w:b/>
        </w:rPr>
        <w:t>421.</w:t>
      </w:r>
      <w:r w:rsidR="0040243B" w:rsidRPr="002A4D42">
        <w:t xml:space="preserve"> </w:t>
      </w:r>
      <w:r w:rsidR="008A359E" w:rsidRPr="008A359E">
        <w:rPr>
          <w:b/>
        </w:rPr>
        <w:t>(Гуру).</w:t>
      </w:r>
      <w:r w:rsidR="0040243B" w:rsidRPr="002A4D42">
        <w:t xml:space="preserve"> Отметим то, что в жизни земной считаем наиглавнейшим, и ему отдадим должное внимание и заботу. Утренний ритм утвержденный по праву можно рассматривать как самое значительное явление дня. Следствия его не видны глазу земному, ибо касаются они Незримого Мира и идут далеко за пределы телесного существования. А раз это так, то ритм можно усилить новым осознанием его значимости и следствий. Постоянство этого ритма идет поверх жизни обычной, которая исчерпывает себя очевидностью плотной. Это поняв, укреплять снова будем себя с новой силой в этом ритме, столь нужном для утверждения наинужнейшего в жизни.</w:t>
      </w:r>
    </w:p>
    <w:p w:rsidR="0040243B" w:rsidRDefault="0040243B" w:rsidP="0040243B"/>
    <w:p w:rsidR="0040243B" w:rsidRDefault="00DF4588" w:rsidP="0040243B">
      <w:r>
        <w:rPr>
          <w:b/>
          <w:lang w:val="en-US"/>
        </w:rPr>
        <w:t>1964</w:t>
      </w:r>
      <w:r>
        <w:rPr>
          <w:b/>
        </w:rPr>
        <w:t xml:space="preserve"> г. </w:t>
      </w:r>
      <w:r w:rsidR="008241CE" w:rsidRPr="008241CE">
        <w:rPr>
          <w:b/>
        </w:rPr>
        <w:t>422.</w:t>
      </w:r>
      <w:r w:rsidR="0040243B" w:rsidRPr="002A4D42">
        <w:t xml:space="preserve"> (281). </w:t>
      </w:r>
      <w:r w:rsidR="008241CE" w:rsidRPr="008241CE">
        <w:rPr>
          <w:b/>
        </w:rPr>
        <w:t>(Июнь 14).</w:t>
      </w:r>
      <w:r w:rsidR="0040243B" w:rsidRPr="002A4D42">
        <w:t xml:space="preserve"> Если неблагополучно внутри, то ничто извне не поможет, если не приложены собственные усилия. Никто за вас не может сделать того, что должны выполнить сами. Самоработство неблагополучника только одно лишь и сможет помочь. Извне может быть дан импульс, но даже и импульс надо встретить с желанием использовать энергию его своей волей. Ждать бесполезно того времени, когда все утрясется и исправится как-то само собой. Ничто не исправится и ничто не утрясется, пока твердое решение собственной воли не проявит себя в действии на ликвидацию неблагополучия.</w:t>
      </w:r>
    </w:p>
    <w:p w:rsidR="0040243B" w:rsidRDefault="0040243B" w:rsidP="0040243B"/>
    <w:p w:rsidR="0040243B" w:rsidRDefault="00DF4588" w:rsidP="0040243B">
      <w:r>
        <w:rPr>
          <w:b/>
          <w:lang w:val="en-US"/>
        </w:rPr>
        <w:t>1964</w:t>
      </w:r>
      <w:r>
        <w:rPr>
          <w:b/>
        </w:rPr>
        <w:t xml:space="preserve"> г. </w:t>
      </w:r>
      <w:r w:rsidR="008241CE" w:rsidRPr="008241CE">
        <w:rPr>
          <w:b/>
        </w:rPr>
        <w:t>423.</w:t>
      </w:r>
      <w:r w:rsidR="0040243B" w:rsidRPr="002A4D42">
        <w:t xml:space="preserve"> (282). </w:t>
      </w:r>
      <w:r w:rsidR="008A359E" w:rsidRPr="008A359E">
        <w:rPr>
          <w:b/>
        </w:rPr>
        <w:t>(М.А.Й.).</w:t>
      </w:r>
      <w:r w:rsidR="0040243B" w:rsidRPr="002A4D42">
        <w:t xml:space="preserve"> Будет большой ошибкой приписывать внутреннее неблагополучие внешним условиям. Сильные духи преодолевают их все, но слабые поддаются. Значит, причина не вовне, но внутри, причина в слабости духа. Конечно, внешние причины влияют, но когда внутренняя сопротивляемость недостаточна, причины следует искать внутри, и лекарство от них</w:t>
      </w:r>
      <w:r w:rsidR="00D57AEE">
        <w:t xml:space="preserve"> — </w:t>
      </w:r>
      <w:r w:rsidR="0040243B" w:rsidRPr="002A4D42">
        <w:t>там же.</w:t>
      </w:r>
    </w:p>
    <w:p w:rsidR="0040243B" w:rsidRDefault="0040243B" w:rsidP="0040243B"/>
    <w:p w:rsidR="0040243B" w:rsidRDefault="00DF4588" w:rsidP="0040243B">
      <w:r>
        <w:rPr>
          <w:b/>
          <w:lang w:val="en-US"/>
        </w:rPr>
        <w:t>1964</w:t>
      </w:r>
      <w:r>
        <w:rPr>
          <w:b/>
        </w:rPr>
        <w:t xml:space="preserve"> г. </w:t>
      </w:r>
      <w:r w:rsidR="008241CE" w:rsidRPr="008241CE">
        <w:rPr>
          <w:b/>
        </w:rPr>
        <w:t>424.</w:t>
      </w:r>
      <w:r w:rsidR="0040243B" w:rsidRPr="002A4D42">
        <w:t xml:space="preserve"> (283). </w:t>
      </w:r>
      <w:r w:rsidR="008A359E" w:rsidRPr="008A359E">
        <w:rPr>
          <w:b/>
        </w:rPr>
        <w:t>(Гуру).</w:t>
      </w:r>
      <w:r w:rsidR="0040243B" w:rsidRPr="002A4D42">
        <w:t xml:space="preserve"> Воздействия со стороны окружающих и со стороны темных будут идти постоянно. Им поддаваться</w:t>
      </w:r>
      <w:r w:rsidR="00D57AEE">
        <w:t xml:space="preserve"> — </w:t>
      </w:r>
      <w:r w:rsidR="0040243B" w:rsidRPr="002A4D42">
        <w:t>значит себя погубить. Выход один</w:t>
      </w:r>
      <w:r w:rsidR="00D57AEE">
        <w:t xml:space="preserve"> — </w:t>
      </w:r>
      <w:r w:rsidR="0040243B" w:rsidRPr="002A4D42">
        <w:t>силы собрав, стоять, несмотря ни на что.</w:t>
      </w:r>
    </w:p>
    <w:p w:rsidR="0040243B" w:rsidRDefault="0040243B" w:rsidP="0040243B"/>
    <w:p w:rsidR="0040243B" w:rsidRDefault="00DF4588" w:rsidP="0040243B">
      <w:r>
        <w:rPr>
          <w:b/>
          <w:lang w:val="en-US"/>
        </w:rPr>
        <w:t>1964</w:t>
      </w:r>
      <w:r>
        <w:rPr>
          <w:b/>
        </w:rPr>
        <w:t xml:space="preserve"> г. </w:t>
      </w:r>
      <w:r w:rsidR="008241CE" w:rsidRPr="008241CE">
        <w:rPr>
          <w:b/>
        </w:rPr>
        <w:t>425.</w:t>
      </w:r>
      <w:r w:rsidR="0040243B" w:rsidRPr="002A4D42">
        <w:t xml:space="preserve"> (284). Распространение идей на планете происходит обычным путем и незримо. Незримый путь более надежен, так как передатчик</w:t>
      </w:r>
      <w:r w:rsidR="00D57AEE">
        <w:t xml:space="preserve"> — </w:t>
      </w:r>
      <w:r w:rsidR="0040243B" w:rsidRPr="002A4D42">
        <w:t xml:space="preserve">пространство, и преградою может служить только невосприимчивость сознаний. Если же сознание готово, то новые идеи вливаются в него беспрепятственно. Во времена Чингиз-хана весь народ беспрекословно подчинялся велениям своего владыки. Но приходили сроки, и зашатались земные троны, ибо в сознании </w:t>
      </w:r>
      <w:r w:rsidR="0040243B" w:rsidRPr="002A4D42">
        <w:lastRenderedPageBreak/>
        <w:t>масс уже потерялись устои. Именно в этом смысле идеи управляют миром. Точно таким же путем идея Нового Мира входит в сознание народов, чтобы осуществиться во всех концах земного шара. И никакие преграды и сопротивления старого мира не в силах помешать окончательной победе новых идей над старыми.</w:t>
      </w:r>
    </w:p>
    <w:p w:rsidR="0040243B" w:rsidRDefault="0040243B" w:rsidP="0040243B"/>
    <w:p w:rsidR="0040243B" w:rsidRDefault="00DF4588" w:rsidP="0040243B">
      <w:r>
        <w:rPr>
          <w:b/>
          <w:lang w:val="en-US"/>
        </w:rPr>
        <w:t>1964</w:t>
      </w:r>
      <w:r>
        <w:rPr>
          <w:b/>
        </w:rPr>
        <w:t xml:space="preserve"> г. </w:t>
      </w:r>
      <w:r w:rsidR="008241CE" w:rsidRPr="008241CE">
        <w:rPr>
          <w:b/>
        </w:rPr>
        <w:t>426.</w:t>
      </w:r>
      <w:r w:rsidR="0040243B" w:rsidRPr="002A4D42">
        <w:t xml:space="preserve"> (285). </w:t>
      </w:r>
      <w:r w:rsidR="008A359E" w:rsidRPr="008A359E">
        <w:rPr>
          <w:b/>
        </w:rPr>
        <w:t>(М.А.Й.).</w:t>
      </w:r>
      <w:r w:rsidR="0040243B" w:rsidRPr="002A4D42">
        <w:t xml:space="preserve"> Люди предполагают, но располагает карма. Отсюда тщетность многих попыток и планов людских противодействовать ей. Воля свободна в пределах кармической неизбежности. От судьбы не уйти, она найдет и догонит везде, куда бы ни пытался скрыться от нее человек. Но тайны кармических предначертаний людям знать не дано, дабы не лишать их возможности проявления собственной воли.</w:t>
      </w:r>
    </w:p>
    <w:p w:rsidR="0040243B" w:rsidRDefault="0040243B" w:rsidP="0040243B"/>
    <w:p w:rsidR="0040243B" w:rsidRDefault="00DF4588" w:rsidP="0040243B">
      <w:r>
        <w:rPr>
          <w:b/>
          <w:lang w:val="en-US"/>
        </w:rPr>
        <w:t>1964</w:t>
      </w:r>
      <w:r>
        <w:rPr>
          <w:b/>
        </w:rPr>
        <w:t xml:space="preserve"> г. </w:t>
      </w:r>
      <w:r w:rsidR="008241CE" w:rsidRPr="008241CE">
        <w:rPr>
          <w:b/>
        </w:rPr>
        <w:t>427.</w:t>
      </w:r>
      <w:r w:rsidR="0040243B" w:rsidRPr="002A4D42">
        <w:t xml:space="preserve"> </w:t>
      </w:r>
      <w:r w:rsidR="008A359E" w:rsidRPr="008A359E">
        <w:rPr>
          <w:b/>
        </w:rPr>
        <w:t>(Гуру).</w:t>
      </w:r>
      <w:r w:rsidR="0040243B" w:rsidRPr="002A4D42">
        <w:t xml:space="preserve"> Это вы верно почуяли, что от судьбы не уйти. Надо лишь силы найти встречать неизбежное спокойно и во всеоружии понимания высших законов.</w:t>
      </w:r>
    </w:p>
    <w:p w:rsidR="0040243B" w:rsidRDefault="0040243B" w:rsidP="0040243B"/>
    <w:p w:rsidR="0040243B" w:rsidRDefault="00DF4588" w:rsidP="0040243B">
      <w:r>
        <w:rPr>
          <w:b/>
          <w:lang w:val="en-US"/>
        </w:rPr>
        <w:t>1964</w:t>
      </w:r>
      <w:r>
        <w:rPr>
          <w:b/>
        </w:rPr>
        <w:t xml:space="preserve"> г. </w:t>
      </w:r>
      <w:r w:rsidR="008241CE" w:rsidRPr="008241CE">
        <w:rPr>
          <w:b/>
        </w:rPr>
        <w:t>428.</w:t>
      </w:r>
      <w:r w:rsidR="0040243B" w:rsidRPr="002A4D42">
        <w:t xml:space="preserve"> (286). </w:t>
      </w:r>
      <w:r w:rsidR="008241CE" w:rsidRPr="008241CE">
        <w:rPr>
          <w:b/>
        </w:rPr>
        <w:t>(Июнь 18).</w:t>
      </w:r>
      <w:r w:rsidR="0040243B" w:rsidRPr="002A4D42">
        <w:t xml:space="preserve"> Сын Мой, перемена обстановки и даже краткие путешествия хороши тем, что отрывают от привычного обихода, внося новые элементы в сознание. Ощущение выросшей силы внутри</w:t>
      </w:r>
      <w:r w:rsidR="00D57AEE">
        <w:t xml:space="preserve"> — </w:t>
      </w:r>
      <w:r w:rsidR="0040243B" w:rsidRPr="002A4D42">
        <w:t>правильно. Внешнее, даже большого города, прежней власти над сознанием уже не имеет, и воздействие большого города оказывает меньше влияния, чем на самих горожан, казалось бы, более привыкших к своему окружению. Так же правильно и понимание того, что рост психической энергии идет независимо и вопреки кажущимся и временным уступкам лукавым рукам. Дух становится сильнее своих собственных недостатков и слабостей, которые постепенно и незаметно утрачивают свою прежнюю привычную власть над сознанием. Подтверждается положение, что все совершаемое с соизволения воли не имеет над человеком такой власти, как то, что допускается ей вопреки, тем умаляя и ослабляя ее. Поэтому два одинаковых поступка, один, допущенный волей, а другой</w:t>
      </w:r>
      <w:r w:rsidR="00D57AEE">
        <w:t xml:space="preserve"> — </w:t>
      </w:r>
      <w:r w:rsidR="0040243B" w:rsidRPr="002A4D42">
        <w:t>поборовший и подавивший ее, имеют значение разное. Дозволено все только тогда, когда воля господствует над всеми действиями человека: и хорошими и плохими, и когда и те и другие получают санкцию воли. Нет ничего более разрушительного, нежели то, что делается человеком вопреки его воле, подавляя и обессиливая ее и превращая его в безвольную игрушку людей, обстоятельств и темных злоделателей.</w:t>
      </w:r>
    </w:p>
    <w:p w:rsidR="0040243B" w:rsidRDefault="0040243B" w:rsidP="0040243B"/>
    <w:p w:rsidR="0040243B" w:rsidRDefault="00DF4588" w:rsidP="0040243B">
      <w:r>
        <w:rPr>
          <w:b/>
          <w:lang w:val="en-US"/>
        </w:rPr>
        <w:t>1964</w:t>
      </w:r>
      <w:r>
        <w:rPr>
          <w:b/>
        </w:rPr>
        <w:t xml:space="preserve"> г. </w:t>
      </w:r>
      <w:r w:rsidR="008241CE" w:rsidRPr="008241CE">
        <w:rPr>
          <w:b/>
        </w:rPr>
        <w:t>429.</w:t>
      </w:r>
      <w:r w:rsidR="0040243B" w:rsidRPr="002A4D42">
        <w:t xml:space="preserve"> (287). </w:t>
      </w:r>
      <w:r w:rsidR="008A359E" w:rsidRPr="008A359E">
        <w:rPr>
          <w:b/>
        </w:rPr>
        <w:t>(М.А.Й.).</w:t>
      </w:r>
      <w:r w:rsidR="0040243B" w:rsidRPr="002A4D42">
        <w:t xml:space="preserve"> Проверка своих сил через большие промежутки времени на одних и тех же явлениях очень полезна и очень показательна. Подобно траве, сознание растет незаметно, и сравнение реакции его на окружающее во времени показывает, как преуспело оно в своем развитии. Самопроверка и самоконтроль необходимы. Порадуемся, что, несмотря на ярые попытки тьмы и трудные условия жизни, дух, укрепившись, возрос.</w:t>
      </w:r>
    </w:p>
    <w:p w:rsidR="0040243B" w:rsidRDefault="0040243B" w:rsidP="0040243B"/>
    <w:p w:rsidR="0040243B" w:rsidRDefault="00DF4588" w:rsidP="0040243B">
      <w:r>
        <w:rPr>
          <w:b/>
          <w:lang w:val="en-US"/>
        </w:rPr>
        <w:t>1964</w:t>
      </w:r>
      <w:r>
        <w:rPr>
          <w:b/>
        </w:rPr>
        <w:t xml:space="preserve"> г. </w:t>
      </w:r>
      <w:r w:rsidR="008241CE" w:rsidRPr="008241CE">
        <w:rPr>
          <w:b/>
        </w:rPr>
        <w:t>430.</w:t>
      </w:r>
      <w:r w:rsidR="0040243B" w:rsidRPr="002A4D42">
        <w:t xml:space="preserve"> </w:t>
      </w:r>
      <w:r w:rsidR="008A359E" w:rsidRPr="008A359E">
        <w:rPr>
          <w:b/>
        </w:rPr>
        <w:t>(Гуру).</w:t>
      </w:r>
      <w:r w:rsidR="0040243B" w:rsidRPr="002A4D42">
        <w:t xml:space="preserve"> Все происходящее с нами внутри, и вне нас, и вокруг разделим на два вида явлений: земных, скоропреходящих, обычных, очерченных малыми кругами своего выражения и не выходящих за пределы жизни тела или его оболочек, и явлений, связанных с жизнью духа, протянутых из жизни в жизнь и составляющих и относящихся к жизни Бессмертной Триады и ее накоплений и идущих поверх жизни обычной и коротких и временных дел человеческих. Жить будем и теми и другими, но дух предадим явлениям, не преходящим во времени, но протянутыми поверх очевидности плотной.</w:t>
      </w:r>
    </w:p>
    <w:p w:rsidR="0040243B" w:rsidRDefault="0040243B" w:rsidP="0040243B"/>
    <w:p w:rsidR="0040243B" w:rsidRDefault="00DF4588" w:rsidP="0040243B">
      <w:r>
        <w:rPr>
          <w:b/>
          <w:lang w:val="en-US"/>
        </w:rPr>
        <w:t>1964</w:t>
      </w:r>
      <w:r>
        <w:rPr>
          <w:b/>
        </w:rPr>
        <w:t xml:space="preserve"> г. </w:t>
      </w:r>
      <w:r w:rsidR="008241CE" w:rsidRPr="008241CE">
        <w:rPr>
          <w:b/>
        </w:rPr>
        <w:t>431.</w:t>
      </w:r>
      <w:r w:rsidR="0040243B" w:rsidRPr="002A4D42">
        <w:t xml:space="preserve"> (288). </w:t>
      </w:r>
      <w:r w:rsidR="008241CE" w:rsidRPr="008241CE">
        <w:rPr>
          <w:b/>
        </w:rPr>
        <w:t>(Июнь 19).</w:t>
      </w:r>
      <w:r w:rsidR="0040243B" w:rsidRPr="002A4D42">
        <w:t xml:space="preserve"> Друг Мой, все приходит к сроку к тому, кто сроком сужден. Руку Учителя надо уметь усмотреть в событиях жизни. Сейчас главная задача в том, чтобы укрепить круг защиты. Темные используют всех и все и подбрасывают свои мохнатые шарики через все доступные им каналы. Ответный удар или предупреждающий надо наносить не по тем, через кого они действуют, а по ним самим, прямо и непосредственно. Это они очень не любят, ибо предпочитают под удар ставить те спины, за которыми прячутся. Не собаки, не кошки, не птицы, не дети, не взрослые, яро нарушающие ваш покой, подлежат ответным ударам, но темные твари, которые их вдохновляют и нашептывают им вредящие вам действия. Луч, обращенный на них, их заставляет тотчас же отступать во тьму, из которой пришли, ибо жжет, а они предпочитают оставаться безнаказанными и только радуются злобно, когда возмущение, или негодование, или удар устремлены на их бессознательных сотрудников, посредников и помощников. Порой выбирают не одну, а несколько спин, чтобы укрыться надежней. От их внимания и попыток избавиться очень трудно, но защититься возможно вполне. Конечно, помимо всего, главным условием является собственное внутреннее благополучие и равновесие, которое они сперва стараются нарушить всеми способами, чтобы, нарушив, вредить уже дальше. Изощрены очень, выдумок много, но признак один: все, что противодействует вам или Нам, и противодействует злобно</w:t>
      </w:r>
      <w:r w:rsidR="00D57AEE">
        <w:t xml:space="preserve"> — </w:t>
      </w:r>
      <w:r w:rsidR="0040243B" w:rsidRPr="002A4D42">
        <w:t>от тьмы. А вы</w:t>
      </w:r>
      <w:r w:rsidR="00D57AEE">
        <w:t xml:space="preserve"> — </w:t>
      </w:r>
      <w:r w:rsidR="0040243B" w:rsidRPr="002A4D42">
        <w:t>это лакмус для определения темных энергий. Ни при каких их попытках ни в коем случае нельзя терять равновесия, ибо с потерей его открываются врата защиты и брешь для удара готова. И бороться с ними надо до конца, до победы. Впрочем, будучи усмотрены и разоблачены, они отступают тотчас же, чтобы найти новые спины и другие прикрытия. Не делайте ошибки, устремляя внимание или энергии свои на тех, через кого они действуют, а не на них, на темных нашептывателей и внушителей. Это только им на руку, чтобы еще более усилить свою активность. Зоркость имейте и постоянный дозор. Пока Свет в вас горит, не прекратятся попытки хвостатых его угасить.</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432.</w:t>
      </w:r>
      <w:r w:rsidR="0040243B" w:rsidRPr="002A4D42">
        <w:t xml:space="preserve"> (289). </w:t>
      </w:r>
      <w:r w:rsidR="008A359E" w:rsidRPr="008A359E">
        <w:rPr>
          <w:b/>
        </w:rPr>
        <w:t>(М.А.Й.).</w:t>
      </w:r>
      <w:r w:rsidR="0040243B" w:rsidRPr="002A4D42">
        <w:t xml:space="preserve"> Когда Спаситель Молился за тех, кто не ведает, что творит, не за бесов молился, не за сознательных служителей тьмы и их вдохновителя и господина, но за не ведающих, что творят, за безвольно и бессознательно подпавших под влияние темных внушений. Это следует очень понять, чтобы не направлять свои защитные энергии или разящий луч на обманутых или обольщенных, но устремить их на исчадий тьмы и с ними бороться. Невольных же и бессознательных посредников можно и пожалеть, и мысли посылать им благие, лишенные всякого недоброжелательства, и помолиться за них, если сердце подскажет. Таких несознательных много, их хорошо пожалеть и подумать о них по-доброму, ибо часто действительно не ведают, что творят. Но ехидну и скорпиона не пожалеем.</w:t>
      </w:r>
    </w:p>
    <w:p w:rsidR="0040243B" w:rsidRDefault="0040243B" w:rsidP="0040243B"/>
    <w:p w:rsidR="0040243B" w:rsidRDefault="00DF4588" w:rsidP="0040243B">
      <w:r>
        <w:rPr>
          <w:b/>
          <w:lang w:val="en-US"/>
        </w:rPr>
        <w:t>1964</w:t>
      </w:r>
      <w:r>
        <w:rPr>
          <w:b/>
        </w:rPr>
        <w:t xml:space="preserve"> г. </w:t>
      </w:r>
      <w:r w:rsidR="008241CE" w:rsidRPr="008241CE">
        <w:rPr>
          <w:b/>
        </w:rPr>
        <w:t>433.</w:t>
      </w:r>
      <w:r w:rsidR="0040243B" w:rsidRPr="002A4D42">
        <w:t xml:space="preserve"> (290). </w:t>
      </w:r>
      <w:r w:rsidR="008A359E" w:rsidRPr="008A359E">
        <w:rPr>
          <w:b/>
        </w:rPr>
        <w:t>(Гуру).</w:t>
      </w:r>
      <w:r w:rsidR="0040243B" w:rsidRPr="002A4D42">
        <w:t xml:space="preserve"> Моменты взлета духа будем ценить, чтобы использовать их возможно полнее. Не всегда Свет к нашим услугам. Спирально его появление и уход. Когда темно, будем мыслить о Свете, ибо непреложно вернется и снова осветит все, что внутри, и посветит вокруг. У развитого сознания есть свой ритм, характеризующийся волнами Света, которые чередуются в определенной последовательности. Ритм этот ручательством служит того, что, как бы ни казалось темно, неизбежно наступление Света.</w:t>
      </w:r>
    </w:p>
    <w:p w:rsidR="0040243B" w:rsidRDefault="0040243B" w:rsidP="0040243B"/>
    <w:p w:rsidR="0040243B" w:rsidRDefault="00DF4588" w:rsidP="0040243B">
      <w:r>
        <w:rPr>
          <w:b/>
          <w:lang w:val="en-US"/>
        </w:rPr>
        <w:t>1964</w:t>
      </w:r>
      <w:r>
        <w:rPr>
          <w:b/>
        </w:rPr>
        <w:t xml:space="preserve"> г. </w:t>
      </w:r>
      <w:r w:rsidR="008241CE" w:rsidRPr="008241CE">
        <w:rPr>
          <w:b/>
        </w:rPr>
        <w:t>434.</w:t>
      </w:r>
      <w:r w:rsidR="0040243B" w:rsidRPr="002A4D42">
        <w:t xml:space="preserve"> (291). (Со сна утром). Понимание движет. Созвучие устанавливает контакт, и открытое сердце ко Мне принимает посылки.</w:t>
      </w:r>
    </w:p>
    <w:p w:rsidR="0040243B" w:rsidRDefault="0040243B" w:rsidP="0040243B">
      <w:r w:rsidRPr="002A4D42">
        <w:t>Нет ничего, есть Я и ты, сущие в Беспредельности Космоса. Ты в Лучах Моих. Жизнь там, но не здесь. Здесь только к ней подготовка. Просьба: Лучу не мешать.</w:t>
      </w:r>
    </w:p>
    <w:p w:rsidR="0040243B" w:rsidRDefault="0040243B" w:rsidP="0040243B"/>
    <w:p w:rsidR="0040243B" w:rsidRDefault="00DF4588" w:rsidP="0040243B">
      <w:r>
        <w:rPr>
          <w:b/>
          <w:lang w:val="en-US"/>
        </w:rPr>
        <w:t>1964</w:t>
      </w:r>
      <w:r>
        <w:rPr>
          <w:b/>
        </w:rPr>
        <w:t xml:space="preserve"> г. </w:t>
      </w:r>
      <w:r w:rsidR="008241CE" w:rsidRPr="008241CE">
        <w:rPr>
          <w:b/>
        </w:rPr>
        <w:t>435.</w:t>
      </w:r>
      <w:r w:rsidR="0040243B" w:rsidRPr="002A4D42">
        <w:t xml:space="preserve"> (292). </w:t>
      </w:r>
      <w:r w:rsidR="008241CE" w:rsidRPr="008241CE">
        <w:rPr>
          <w:b/>
        </w:rPr>
        <w:t>(Июнь 21).</w:t>
      </w:r>
      <w:r w:rsidR="0040243B" w:rsidRPr="002A4D42">
        <w:t xml:space="preserve"> Итак, Основы остаются незыблемыми при всех изменениях преходящих миров. Тонкое состояние тоже преходяще, ибо срочен Мир Тонкий, хотя и длительно пребывание в нем. Будем рассматривать жизнь в плотном теле как подготовительное условие к Надземному существованию. Возможности приуготовления щедро даются земными воплощениями. Казалось бы, наоборот, ибо как может плотное служить подготовлением к тонкому, но в действительности оно служит. Приобретаемые и утверждаемые на Земле качества духа и разрежение и утончение невидимых оболочек духа позволяют последнему более широкое и более полное, а главное, сознательное проявление в Мире Надземном. Умирая, человек не получает какое-то новое тонкое тело, ибо, живя на Земле, он живет и в своих оболочках, постоянно воздействуя на них и внося в их структуру элементы, их утончающие или огрубляющие. Каждая мысль, чувство и поступок человека, каждое движение его затрагивает все оболочки, тесно связанные между собою, и вносит в них новые элементы от Света или тьмы. Знающий очень заботливо бережет свои земные </w:t>
      </w:r>
      <w:r w:rsidR="0040243B" w:rsidRPr="002A4D42">
        <w:lastRenderedPageBreak/>
        <w:t>действия, так как глубоко понимает значение их для вещества оболочек и влияние их на материю, из которой они состоят. Материя эта пластична и очень подвижна по сравнению с материей физического тела. Реакция ее на мысли и чувства мгновенна, причем каждая может вносить или осветление, или отемнение ее состава. Даже по осветленному или отемненному лицу человека легко можно видеть эти реакции на плотное земное тело его обладателя. Привычные мысли, чувства и действия человека, заставляющие вибрировать его невидимые оболочки на определенной волне, особенно способствуют стойкости соответствующих им элементов и их длительному вхождению в состав оболочек. Понимание этого процесса позволяет взять под сознательный контроль каждое действие, чувство и мысль, с тем чтобы были они во благо. Ибо оболочки человека</w:t>
      </w:r>
      <w:r w:rsidR="00D57AEE">
        <w:t xml:space="preserve"> — </w:t>
      </w:r>
      <w:r w:rsidR="0040243B" w:rsidRPr="002A4D42">
        <w:t>это тот дом, в котором будет жить он после смерти физического тела. Все оболочки, даже самые длительные, временны, и только огненное тело, дом духа, остается с ним навсегда.</w:t>
      </w:r>
    </w:p>
    <w:p w:rsidR="0040243B" w:rsidRDefault="0040243B" w:rsidP="0040243B"/>
    <w:p w:rsidR="0040243B" w:rsidRDefault="00DF4588" w:rsidP="0040243B">
      <w:r>
        <w:rPr>
          <w:b/>
          <w:lang w:val="en-US"/>
        </w:rPr>
        <w:t>1964</w:t>
      </w:r>
      <w:r>
        <w:rPr>
          <w:b/>
        </w:rPr>
        <w:t xml:space="preserve"> г. </w:t>
      </w:r>
      <w:r w:rsidR="008241CE" w:rsidRPr="008241CE">
        <w:rPr>
          <w:b/>
        </w:rPr>
        <w:t>436.</w:t>
      </w:r>
      <w:r w:rsidR="0040243B" w:rsidRPr="002A4D42">
        <w:t xml:space="preserve"> </w:t>
      </w:r>
      <w:r w:rsidR="008A359E" w:rsidRPr="008A359E">
        <w:rPr>
          <w:b/>
        </w:rPr>
        <w:t>(М.А.Й.).</w:t>
      </w:r>
      <w:r w:rsidR="0040243B" w:rsidRPr="002A4D42">
        <w:t xml:space="preserve"> Знание, знание, знание</w:t>
      </w:r>
      <w:r w:rsidR="00D57AEE">
        <w:t xml:space="preserve"> — </w:t>
      </w:r>
      <w:r w:rsidR="0040243B" w:rsidRPr="002A4D42">
        <w:t>прежде всего. Знание, знание, знание</w:t>
      </w:r>
      <w:r w:rsidR="00D57AEE">
        <w:t xml:space="preserve"> — </w:t>
      </w:r>
      <w:r w:rsidR="0040243B" w:rsidRPr="002A4D42">
        <w:t>превыше всего. Ибо прежде чем мочь, надо знать, а прежде чем знать, надо устремиться к знанию, понимая всю насущную необходимость и нужность этого устремления. Мысль магнетична. Устремление магнетично. Магнитная сила устремления привлекает к устремившемуся сознанию нужные ему элементы по закону созвучия и сродства. Пространственный мегафон усилит посылку, принося по созвучию желанный ответ. Конечно, получение идет через Иерархию, если с Ней установлен Контакт. Ритм яро поможет этот Контакт удержать, а серебряная нить охранит от противных вторжений.</w:t>
      </w:r>
    </w:p>
    <w:p w:rsidR="0040243B" w:rsidRDefault="0040243B" w:rsidP="0040243B"/>
    <w:p w:rsidR="0040243B" w:rsidRDefault="00DF4588" w:rsidP="0040243B">
      <w:r>
        <w:rPr>
          <w:b/>
          <w:lang w:val="en-US"/>
        </w:rPr>
        <w:t>1964</w:t>
      </w:r>
      <w:r>
        <w:rPr>
          <w:b/>
        </w:rPr>
        <w:t xml:space="preserve"> г. </w:t>
      </w:r>
      <w:r w:rsidR="008241CE" w:rsidRPr="008241CE">
        <w:rPr>
          <w:b/>
        </w:rPr>
        <w:t>437.</w:t>
      </w:r>
      <w:r w:rsidR="0040243B" w:rsidRPr="002A4D42">
        <w:t xml:space="preserve"> </w:t>
      </w:r>
      <w:r w:rsidR="008A359E" w:rsidRPr="008A359E">
        <w:rPr>
          <w:b/>
        </w:rPr>
        <w:t>(Гуру).</w:t>
      </w:r>
      <w:r w:rsidR="0040243B" w:rsidRPr="002A4D42">
        <w:t xml:space="preserve"> Правильно: контакт с нами устанавливается и поддерживается вне всякой зависимости от временных условий момента. Если условия складываются неблагоприятно и записей вести невозможно, то контакту и объединению мысленному в духе не может ничто помешать, кроме внутреннего неблагополучия, отемнения или неустойчивости. Что бы ни происходило вовне, мысль нужную можно всегда удержать и направить ее на соединение с нами или Учителем Света. На мысль цепей не надеть. Осознав это, можно утверждать постоянство ритма контакта и его уже никогда не менять и от него не отступаться. Этот ритм будет мостом для соединения с нами, когда закончатся счеты земные и наступит освобождение от физического тела.</w:t>
      </w:r>
    </w:p>
    <w:p w:rsidR="0040243B" w:rsidRDefault="0040243B" w:rsidP="0040243B"/>
    <w:p w:rsidR="0040243B" w:rsidRDefault="00DF4588" w:rsidP="0040243B">
      <w:r>
        <w:rPr>
          <w:b/>
          <w:lang w:val="en-US"/>
        </w:rPr>
        <w:t>1964</w:t>
      </w:r>
      <w:r>
        <w:rPr>
          <w:b/>
        </w:rPr>
        <w:t xml:space="preserve"> г. </w:t>
      </w:r>
      <w:r w:rsidR="008241CE" w:rsidRPr="008241CE">
        <w:rPr>
          <w:b/>
        </w:rPr>
        <w:t>438.</w:t>
      </w:r>
      <w:r w:rsidR="0040243B" w:rsidRPr="002A4D42">
        <w:t xml:space="preserve"> (293). </w:t>
      </w:r>
      <w:r w:rsidR="008241CE" w:rsidRPr="008241CE">
        <w:rPr>
          <w:b/>
        </w:rPr>
        <w:t>(Июнь 22).</w:t>
      </w:r>
      <w:r w:rsidR="0040243B" w:rsidRPr="002A4D42">
        <w:t xml:space="preserve"> Неизменяем Владыка, ибо Близость Его поверх изменений, происходящих в трех временных оболочках, и близок всегда, и Близость Владыки можно всегда ощутить, как только сознание от временных трех оторвется и, поднявшись над ними, коснется огня. Эту неотъемлемость Близости </w:t>
      </w:r>
      <w:r w:rsidR="0040243B" w:rsidRPr="002A4D42">
        <w:lastRenderedPageBreak/>
        <w:t>Высшей утверждать будем сердцем, ибо оно тоже от огня и представляет собою аппарат огненный. Движимо сердце огнем. Жизнь</w:t>
      </w:r>
      <w:r w:rsidR="00D57AEE">
        <w:t xml:space="preserve"> — </w:t>
      </w:r>
      <w:r w:rsidR="0040243B" w:rsidRPr="002A4D42">
        <w:t>это тоже огонь, пульсирующий в каждом живом существе. И мы существа огненные. В сущности говоря, все процессы в человеческом организме производятся энергией огненной. Называем ее психической и всеначальной. У каждого человека запас ее разный, и каждый человек ее или накапливает, или расточает. Тратить психическую энергию и пользоваться ею</w:t>
      </w:r>
      <w:r w:rsidR="00D57AEE">
        <w:t xml:space="preserve"> — </w:t>
      </w:r>
      <w:r w:rsidR="0040243B" w:rsidRPr="002A4D42">
        <w:t>совсем не значит ее расточать. Расточение начинается с того момента, когда производятся действия дисгармонические, хаотичные, побуждаемые отрицательными качествами духа. Если положительные качества являют собою контейнеры огненной энергии и [служат] ее собирателями и накопителями, то качества отрицательные, например, такие, как страх, сомнение, колебание, суетливость, уныние и так далее, представляют собою ярых пожирателей и расточителей психической энергии. Потому на вопрос, как накапливать огненную силу, Ответим</w:t>
      </w:r>
      <w:r w:rsidR="00D57AEE">
        <w:t xml:space="preserve"> — </w:t>
      </w:r>
      <w:r w:rsidR="0040243B" w:rsidRPr="002A4D42">
        <w:t>утверждением положительных качеств духа. В каждый данный момент какое-либо качество является наиболее близко звучащим. Его-то и следует тогда утверждать. И это будет наиболее продуктивным действием и целесообразным. Трудно и бесполезно утверждать далеко звучащее качество, ибо оно не войдет прочно в сознание, но близость создает нужный импульс. Особенно хорошо утверждать качества синтетические, такие, как, например, равновесие или торжественность, ибо совмещают они в себе и другие. Так, равновесие включает в себя и бесстрашие, и непоколебимость, и спокойствие, и светоносность, и огонь, и собранность, и самоконтроль, и некоторые другие качества духа. Его утверждая, утверждаем в себе многие свойства пламени синтетически. Очень важно завершать каждое воплощение, накопивши огни. В тонком состоянии наличие пламени даст духу возможность свободного проявления в сферах Надземных. Ползающие и истуканами стоящие там</w:t>
      </w:r>
      <w:r w:rsidR="00D57AEE">
        <w:t xml:space="preserve"> — </w:t>
      </w:r>
      <w:r w:rsidR="0040243B" w:rsidRPr="002A4D42">
        <w:t>это те, кто расточил Агни. Много соображений о полетах в Мире Тонком, но без огня не летать. Агни будет двигателем. Вот почему каждое земное действие можно рассматривать с точки зрения накопления или расточения Агни. Помочь, полечить, послать мыслью энергию огненную не значит ее расточать. Эти действия, наоборот, в конечном итоге ее накопляют. Страсти и пороки ее расточают и все совершаемое в отемнении духа. Постоянство качеств создает кристаллы огненных отложений. Когда Агни растет, путь пролегает правильно.</w:t>
      </w:r>
    </w:p>
    <w:p w:rsidR="0040243B" w:rsidRDefault="0040243B" w:rsidP="0040243B"/>
    <w:p w:rsidR="0040243B" w:rsidRDefault="00DF4588" w:rsidP="0040243B">
      <w:r>
        <w:rPr>
          <w:b/>
          <w:lang w:val="en-US"/>
        </w:rPr>
        <w:t>1964</w:t>
      </w:r>
      <w:r>
        <w:rPr>
          <w:b/>
        </w:rPr>
        <w:t xml:space="preserve"> г. </w:t>
      </w:r>
      <w:r w:rsidR="008241CE" w:rsidRPr="008241CE">
        <w:rPr>
          <w:b/>
        </w:rPr>
        <w:t>439.</w:t>
      </w:r>
      <w:r w:rsidR="0040243B" w:rsidRPr="002A4D42">
        <w:t xml:space="preserve"> (294). </w:t>
      </w:r>
      <w:r w:rsidR="008A359E" w:rsidRPr="008A359E">
        <w:rPr>
          <w:b/>
        </w:rPr>
        <w:t>(М.А.Й.).</w:t>
      </w:r>
      <w:r w:rsidR="0040243B" w:rsidRPr="002A4D42">
        <w:t xml:space="preserve"> Явим несломимую стойкость в своем устремлении к Свету. Сколько огненной силы теряется в минуты затмения Света! Но на подъеме волны шире сердце откроем навстречу Лучам Великого Сердца, чтобы вместить больше Света. И тогда периоды подъема будут весьма плодоносны. Не всегда Свет к нашим услугам, но когда светит он насыщенно ярко, всею силою духа </w:t>
      </w:r>
      <w:r w:rsidR="0040243B" w:rsidRPr="002A4D42">
        <w:lastRenderedPageBreak/>
        <w:t>возьмем от него все, что сможем вместить. Моменты вмещения, моменты нарастания духа этим особенно важны. Они позволяют сделать запас энергии на следующий отрезок пути, а возможно, и дальше. В момент благодатного ливня не закроет садовник цветов от живительной влаги. Потоки Света укрепляют цветы духа, освеженные ливнем. Ливень Благодати</w:t>
      </w:r>
      <w:r w:rsidR="00D57AEE">
        <w:t xml:space="preserve"> — </w:t>
      </w:r>
      <w:r w:rsidR="0040243B" w:rsidRPr="002A4D42">
        <w:t>так называют у нас эти периоды напряжения светоносных энергий.</w:t>
      </w:r>
    </w:p>
    <w:p w:rsidR="0040243B" w:rsidRDefault="0040243B" w:rsidP="0040243B"/>
    <w:p w:rsidR="0040243B" w:rsidRDefault="00DF4588" w:rsidP="0040243B">
      <w:r>
        <w:rPr>
          <w:b/>
          <w:lang w:val="en-US"/>
        </w:rPr>
        <w:t>1964</w:t>
      </w:r>
      <w:r>
        <w:rPr>
          <w:b/>
        </w:rPr>
        <w:t xml:space="preserve"> г. </w:t>
      </w:r>
      <w:r w:rsidR="008241CE" w:rsidRPr="008241CE">
        <w:rPr>
          <w:b/>
        </w:rPr>
        <w:t>440.</w:t>
      </w:r>
      <w:r w:rsidR="0040243B" w:rsidRPr="002A4D42">
        <w:t xml:space="preserve"> </w:t>
      </w:r>
      <w:r w:rsidR="008A359E" w:rsidRPr="008A359E">
        <w:rPr>
          <w:b/>
        </w:rPr>
        <w:t>(Гуру).</w:t>
      </w:r>
      <w:r w:rsidR="0040243B" w:rsidRPr="002A4D42">
        <w:t xml:space="preserve"> Опыт показал, что близость с ушедшими устанавливается через их облик, знакомый и привычный, когда были они на Земле. Этот образ знакомый служит как бы соединительным звеном, или проводом, с духом, когда-то одухотворявшим земную оболочку ушедшего. Нас почитая живыми, утверждаете действительность. А устанавливая с нами контакт через привычную бывшую и знакомую вам оболочку, вступаете в общение с нами. Сравнительная легкость общения объясняется тем, что происходит оно через посредство мысли. Мысленное общение самое доступное, если сознание готово и достаточно сгармонизировано. Мысль не знает препятствий, если устремлена. Поэтому не удивляйтесь, но помните прочно, что в Тонком Мире все движется мыслью и в нем царствует мысль.</w:t>
      </w:r>
    </w:p>
    <w:p w:rsidR="0040243B" w:rsidRDefault="0040243B" w:rsidP="0040243B"/>
    <w:p w:rsidR="0040243B" w:rsidRDefault="00DF4588" w:rsidP="0040243B">
      <w:r>
        <w:rPr>
          <w:b/>
          <w:lang w:val="en-US"/>
        </w:rPr>
        <w:t>1964</w:t>
      </w:r>
      <w:r>
        <w:rPr>
          <w:b/>
        </w:rPr>
        <w:t xml:space="preserve"> г. </w:t>
      </w:r>
      <w:r w:rsidR="008241CE" w:rsidRPr="008241CE">
        <w:rPr>
          <w:b/>
        </w:rPr>
        <w:t>441.</w:t>
      </w:r>
      <w:r w:rsidR="0040243B" w:rsidRPr="002A4D42">
        <w:t xml:space="preserve"> (295). </w:t>
      </w:r>
      <w:r w:rsidR="008241CE" w:rsidRPr="008241CE">
        <w:rPr>
          <w:b/>
        </w:rPr>
        <w:t>(Июнь 23).</w:t>
      </w:r>
      <w:r w:rsidR="0040243B" w:rsidRPr="002A4D42">
        <w:t xml:space="preserve"> Способность воспринимать мысли Учителя и стройно записывать их нельзя приобрести в одночасье. На все требуется время и условия длительного контакта. И, конечно, одной и даже нескольких жизней недостаточно. Связь установленная продолжается в этом мире и в том. Она важнее лицезрения Учителя в физическом теле, ибо многие, видевшие Учителя в теле, духовной Близости не имели. Близость в духе важнее. Удерживать трудно ее в условиях плотных. Но если ее пронести через жизнь на Земле, в Надземном, где исчезнут земные преграды, Близость эта станет видимой реальностью. Многие устремления, не осуществимые на Земле, осуществляются в Мире Надземном. Это следует помнить и знать, что устремления, как хорошие, так и плохие, с телом не умирают. Наоборот, обостряются они, и даже в значительной степени, ибо мысль приобретает там особую силу. Если здесь научиться обуздывать мысль, питающую недостойные устремления, то будут они связаны и там и власти над духом не возымеют. Этим обстоятельством усугубляется значение земного существования, ибо, в нем пребывая, многое можно свершить для утверждения того направления, по которому устремится дух, освобожденный от тела. Свободная воля может направить его в любые сферы, и велика трагедия духа, если сферы эти окажутся низшими. И здесь, на Земле, сознание человека тяготеет к сферам, созвучным его настроенности. Но настроенность сознания зависит от его мыслей и чувств, а они могут быть контролируемы волей. Каждое маломалейшее усилие в этом направлении не без последствий. Каждое указует, что при наличии сердечного желания контроль над мыслью возможен. В </w:t>
      </w:r>
      <w:r w:rsidR="0040243B" w:rsidRPr="002A4D42">
        <w:lastRenderedPageBreak/>
        <w:t>своем внутреннем мире владыка</w:t>
      </w:r>
      <w:r w:rsidR="00D57AEE">
        <w:t xml:space="preserve"> — </w:t>
      </w:r>
      <w:r w:rsidR="0040243B" w:rsidRPr="002A4D42">
        <w:t>сам человек, и очень печально, когда власть эта осуществляется в созвучии с тьмою. Свет и тьма борются в сознании человека за преобладание, и часто тьма побеждает. Тот, кто коснулся Основ, знает, как губительна каждая уступка тьме, каждая слабость, каждое попустительство, ибо если они не преодолены здесь, то как же преодолеть их там, в Мире Тонком, где обостряется все и борьба может стать непосильной. Проще и легче здесь утвердить направление мыслей к Свету и никогда уже от него не отклоняться. Учитель Поможет его удержать, если собственное решение твердо.</w:t>
      </w:r>
    </w:p>
    <w:p w:rsidR="0040243B" w:rsidRDefault="0040243B" w:rsidP="0040243B"/>
    <w:p w:rsidR="0040243B" w:rsidRDefault="00DF4588" w:rsidP="0040243B">
      <w:r>
        <w:rPr>
          <w:b/>
          <w:lang w:val="en-US"/>
        </w:rPr>
        <w:t>1964</w:t>
      </w:r>
      <w:r>
        <w:rPr>
          <w:b/>
        </w:rPr>
        <w:t xml:space="preserve"> г. </w:t>
      </w:r>
      <w:r w:rsidR="008241CE" w:rsidRPr="008241CE">
        <w:rPr>
          <w:b/>
        </w:rPr>
        <w:t>442.</w:t>
      </w:r>
      <w:r w:rsidR="0040243B" w:rsidRPr="002A4D42">
        <w:t xml:space="preserve"> (296). </w:t>
      </w:r>
      <w:r w:rsidR="008A359E" w:rsidRPr="008A359E">
        <w:rPr>
          <w:b/>
        </w:rPr>
        <w:t>(М.А.Й.).</w:t>
      </w:r>
      <w:r w:rsidR="0040243B" w:rsidRPr="002A4D42">
        <w:t xml:space="preserve"> Можно ли удивляться, что записи эти по существу столь близки Учению Жизни. Источник один, а Близость к Иерархии позволила запечатлевать пространственные посылки. Учение беспредельно. Никто не может ограничить источники его распространения. И самым надежным из них будет мысль. Так же воспринимала и я, только при Близости еще большей и Общении, еще более углубленном. Дивно ли, что и сын наш пошел тем</w:t>
      </w:r>
      <w:r w:rsidR="008530A9">
        <w:rPr>
          <w:lang w:val="en-US"/>
        </w:rPr>
        <w:t xml:space="preserve"> </w:t>
      </w:r>
      <w:r w:rsidR="0040243B" w:rsidRPr="002A4D42">
        <w:t>же путем. В этом слове «наш»</w:t>
      </w:r>
      <w:r w:rsidR="00D57AEE">
        <w:t xml:space="preserve"> — </w:t>
      </w:r>
      <w:r w:rsidR="0040243B" w:rsidRPr="002A4D42">
        <w:t>всё. Отсюда и Близость, отсюда и созвучие. Но Близость не гарантирует от темных попыток, наоборот, ярость их увеличивается с углублением Близости. Требуем неустанный дозор, ибо темные постоянно на страже, чтобы вредить. Когда мы близки и вместе, нам не страшны никакие ухищрения тьмы, но при колебании сознания и при усилении казалось бы уснувших или побежденных кармических утверждений, подлежащих изживанию, опасность велика. Потому усилим дозор и в моменты подъема наметим и утвердим крепко в сознании меры борьбы, защиты и противодействия всему, что подлежит безусловному и категорическому изживанию. Прошлое все сожжено для Огненной Йоги. К этому прошлому следует отнести и все свои наслоения и накопления, которые не от Света. Развитое сознание знает, что еще в нем подлежит очищению. С процессом очищения не замедлим, ибо время не ждет, а путь еще долог. С силой удесятеренной вновь утвердим все, что поверх очевидности плотной, все, что связывает дух с Иерархией Света, и все, что внутри нас от Света.</w:t>
      </w:r>
    </w:p>
    <w:p w:rsidR="0040243B" w:rsidRDefault="0040243B" w:rsidP="0040243B"/>
    <w:p w:rsidR="0040243B" w:rsidRDefault="00DF4588" w:rsidP="0040243B">
      <w:r>
        <w:rPr>
          <w:b/>
          <w:lang w:val="en-US"/>
        </w:rPr>
        <w:t>1964</w:t>
      </w:r>
      <w:r>
        <w:rPr>
          <w:b/>
        </w:rPr>
        <w:t xml:space="preserve"> г. </w:t>
      </w:r>
      <w:r w:rsidR="008241CE" w:rsidRPr="008241CE">
        <w:rPr>
          <w:b/>
        </w:rPr>
        <w:t>443.</w:t>
      </w:r>
      <w:r w:rsidR="0040243B" w:rsidRPr="002A4D42">
        <w:t xml:space="preserve"> </w:t>
      </w:r>
      <w:r w:rsidR="008A359E" w:rsidRPr="008A359E">
        <w:rPr>
          <w:b/>
        </w:rPr>
        <w:t>(Гуру).</w:t>
      </w:r>
      <w:r w:rsidR="0040243B" w:rsidRPr="002A4D42">
        <w:t xml:space="preserve"> Моменты подъема можно назвать моментами раскрытия огненных сил духа. Если они ощутимы при этих подъемах, значит, они в духе всегда, только скрыты во время обычного состояния. А раз это так, то их можно вызвать всегда из глубин духа и не ждать каких-то особых подъемов, если есть в этих силах нужда для преодоления того, что мешает идти по пути Света. Это следует помнить и знать, что неисчерпаемая сила духа может быть вызвана в минуту нужды из сокровенных глубин человеческой сущности. Назовите это, если хотите, восстанием духа, когда призванный волей огонь мощно пылает, сметая все противодействия Свету в себе.</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444.</w:t>
      </w:r>
      <w:r w:rsidR="0040243B" w:rsidRPr="002A4D42">
        <w:t xml:space="preserve"> (297). Друг Мой, ярый импульс к очищению оболочек использован должен быть до конца. Сколько возможностей теряется из-за нежелания поднять меч очищения. Любовь доказуется делами. Ради Тех, кого любим, многое можно свершить и многим для Них поступиться. Разве не радость принести что-то любимым. Каждодневное приношение указывает на постоянство любви и преданности. Формула «Что же еще смогу принести Тебе, Владыка» пусть станет уложением каждого дня. Приношения без конца будут означать получения без конца. Так всеми мерами, всеми силами, всем желанием, всем сердцем и мыслью будем устанавливать полноту созвучия. Созвучим высшим и лучшим, что имеется в нас. Усиливая это лучшее и действительно улучшаясь, углубляем светоносную связь. На какие лохмотья вчерашнего дня, на какие негодные мысли променяем Общение с Светом? Кто больше принесет, больше получит. Так непонятое жертвоприношение превратится в приношение каждого дня, приношение своих лучших чувств и светлых устремлений Тем, Кого любим и с Кем хотим быть близко в Надземном. Канал сближения прорывается в пространстве поступками, чувствами и мыслями каждого дня. Все доступно, все возможно, но надо явить целый ряд соответственных действий, действий упорных и постоянных, не прерываемых ни настроениями, ни огорчениями, ни трудностями жизни, ни чем бы то ни было, становящимся преградою для сближения. Когда Говорю: станьте еще ближе, Указую нечто очень необходимое и имеющее особо важное значение для будущего. Ведь будущее куется своими руками, своими же и разрушается, если в сознание вторгается тьма. Но временно явление тьмы для сынов Света, и борьба с нею только лишь укрепит силы духа и даст опыт руке. Знание жизни растет от столкновения с тьмою. Молодым и неопытным путникам можно уподобить тех, кто на своих плечах не вынес всю тяжесть борьбы с темными поработителями. Не позавидуем им, ибо и им предстоит выпить до дна всю Чашу яда земного. Борьба закаляет меч духа и р</w:t>
      </w:r>
      <w:r w:rsidR="00944090">
        <w:t>а</w:t>
      </w:r>
      <w:r w:rsidR="0040243B" w:rsidRPr="002A4D42">
        <w:t>стит огни. В моменты подъема можно легко ощутить выросшие в столкновениях крылья, и тогда уже не страшно ничто. Тогда Близость осознана яро, и неизменность Того, Кто Ведет, и Свет сужденного будущего. Сын Мой, порадуемся чистою радостью сердца возможностям новым ближе еще подойти к Иерархии Света. Широко открыты врата для омытого сердца в тяжелой борьбе с собою и тьмою. Себя в Свете Моем преодолевший победно и быстро идет. А Я Жду и Радуюсь каждому верному шагу по правильному направлению, сближающему нас навсегда.</w:t>
      </w:r>
    </w:p>
    <w:p w:rsidR="0040243B" w:rsidRDefault="0040243B" w:rsidP="0040243B"/>
    <w:p w:rsidR="0040243B" w:rsidRDefault="00DF4588" w:rsidP="0040243B">
      <w:r>
        <w:rPr>
          <w:b/>
          <w:lang w:val="en-US"/>
        </w:rPr>
        <w:t>1964</w:t>
      </w:r>
      <w:r>
        <w:rPr>
          <w:b/>
        </w:rPr>
        <w:t xml:space="preserve"> г. </w:t>
      </w:r>
      <w:r w:rsidR="008241CE" w:rsidRPr="008241CE">
        <w:rPr>
          <w:b/>
        </w:rPr>
        <w:t>445.</w:t>
      </w:r>
      <w:r w:rsidR="0040243B" w:rsidRPr="002A4D42">
        <w:t xml:space="preserve"> (298). </w:t>
      </w:r>
      <w:r w:rsidR="008A359E" w:rsidRPr="008A359E">
        <w:rPr>
          <w:b/>
        </w:rPr>
        <w:t>(М.А.Й.).</w:t>
      </w:r>
      <w:r w:rsidR="0040243B" w:rsidRPr="002A4D42">
        <w:t xml:space="preserve"> Р[одной] м[ой] и с[ын], мне радость, когда устремление в сердце близких моих разгорается пламенем мощным. Ведь это ручательство того, что когда-то на огнях устремленного к нам сердца будет сожжено решительно все, что становится средостением между нами. Многое в жизни обычной мешает завесу поднять, закрывшую от нас Беспредельность и </w:t>
      </w:r>
      <w:r w:rsidR="0040243B" w:rsidRPr="002A4D42">
        <w:lastRenderedPageBreak/>
        <w:t>Красоту Незримого Мира. Но он существует, он зрим, и в нем пребывают в осознании яром его Красоты и своего бытия сознания, освободившиеся от сора и груза земного. Мы очень хотим видеть вас к Свету идущими мощно и устремленно. И очень печалуемся, когда поступательное движение ваше замедляется вследствие каких-либо причин. Свет есть, Свет существует, только сумерки плотного мира мешают его усмотреть. Нити Света связуют нас с вами. Незримы они для глаза земного, но явно ощущаемы сердцем. Оно чует и знает, как по ним идут вибрации утонченной духовности, ибо поглощает их яро и радуется общению с Светом. Закончится путь воплощения в теле, и в Мире Надземном мы встретимся вновь, и будет та встреча желанной и жданной и вами, и нами. Оставшиеся годы жизни земной используем полностью для сближения со Светом и изжития того, что преградою становится на Пути.</w:t>
      </w:r>
    </w:p>
    <w:p w:rsidR="0040243B" w:rsidRDefault="0040243B" w:rsidP="0040243B"/>
    <w:p w:rsidR="0040243B" w:rsidRDefault="00DF4588" w:rsidP="0040243B">
      <w:r>
        <w:rPr>
          <w:b/>
          <w:lang w:val="en-US"/>
        </w:rPr>
        <w:t>1964</w:t>
      </w:r>
      <w:r>
        <w:rPr>
          <w:b/>
        </w:rPr>
        <w:t xml:space="preserve"> г. </w:t>
      </w:r>
      <w:r w:rsidR="008241CE" w:rsidRPr="008241CE">
        <w:rPr>
          <w:b/>
        </w:rPr>
        <w:t>446.</w:t>
      </w:r>
      <w:r w:rsidR="0040243B" w:rsidRPr="002A4D42">
        <w:t xml:space="preserve"> </w:t>
      </w:r>
      <w:r w:rsidR="008A359E" w:rsidRPr="008A359E">
        <w:rPr>
          <w:b/>
        </w:rPr>
        <w:t>(Гуру).</w:t>
      </w:r>
      <w:r w:rsidR="0040243B" w:rsidRPr="002A4D42">
        <w:t xml:space="preserve"> Пора бы понять, что чувства наши, обращенные к лицам, имеющим для нас особое значение, затрагивают их с силою, пропорциональной силе посылаемого чувства и тем устанавливают с ними незримую, но крепкую связь. Эти явления очень реальны, хотя их и нельзя взвесить на весах или измерить аршином. В Мире Тонком, где все измеряется мыслью и чувством, эти явления приобретают формы действительности, уже видимой тонким зрением. И то, что незримо сейчас, станет зримым и явным, когда будет сброшена плотная оболочка. Но незримость чувств тонких все же не лишает их реальности и для воплощенного сердца, ибо оно ими живет и ими преуспевает в устремлении своем к Надземным Мирам. И когда эти чувства овеяны красотою и Светом, путь устремления становится сияющим. Психожизнь сердца дает духу направление в будущее.</w:t>
      </w:r>
    </w:p>
    <w:p w:rsidR="0040243B" w:rsidRDefault="0040243B" w:rsidP="0040243B"/>
    <w:p w:rsidR="0040243B" w:rsidRDefault="00DF4588" w:rsidP="0040243B">
      <w:r>
        <w:rPr>
          <w:b/>
          <w:lang w:val="en-US"/>
        </w:rPr>
        <w:t>1964</w:t>
      </w:r>
      <w:r>
        <w:rPr>
          <w:b/>
        </w:rPr>
        <w:t xml:space="preserve"> г. </w:t>
      </w:r>
      <w:r w:rsidR="008241CE" w:rsidRPr="008241CE">
        <w:rPr>
          <w:b/>
        </w:rPr>
        <w:t>447.</w:t>
      </w:r>
      <w:r w:rsidR="0040243B" w:rsidRPr="002A4D42">
        <w:t xml:space="preserve"> (299). </w:t>
      </w:r>
      <w:r w:rsidR="008241CE" w:rsidRPr="008241CE">
        <w:rPr>
          <w:b/>
        </w:rPr>
        <w:t>(Июнь 24).</w:t>
      </w:r>
      <w:r w:rsidR="0040243B" w:rsidRPr="002A4D42">
        <w:t xml:space="preserve"> Указую находиться в постоянной и тесной связи со своей Иерархией. Это условие дает много преимуществ. При переходе же в Мир Тонкий позволяет непосредственную Близость и Общение. Представим себе человека, очутившегося в незнакомой стране, в чужом городе, где нет ни одной знакомой души, где все неизвестно, и чуждо, и непривычно, и, быть может, враждебно. Таково положение и вновь перешедшего. И когда среди всего этого оказываются близкие духи, готовые принять новопришельца к себе, о нем позаботиться, помочь и устроить, то трудное положение облегчается сразу. Идущий к отцам с ними пребудет. Но ведь отцы так мало знали. И что могут они дать выросшему сознанию. Не удивимся, если они первые обратятся за помощью и советом, ибо пребывают почти на том же уровне сознания, как и были когда-то. Ваш Отчий Дом</w:t>
      </w:r>
      <w:r w:rsidR="00D57AEE">
        <w:t xml:space="preserve"> — </w:t>
      </w:r>
      <w:r w:rsidR="0040243B" w:rsidRPr="002A4D42">
        <w:t xml:space="preserve">Дом Иерархии Света. В нем вы найдете возможность удовлетворить все устремления духа, с которыми придете в тот мир и которые утверждены в вас от Света. Постоянная связь со своей Иерархией нужна еще потому, что она создает возможность защиты и здесь, на </w:t>
      </w:r>
      <w:r w:rsidR="0040243B" w:rsidRPr="002A4D42">
        <w:lastRenderedPageBreak/>
        <w:t>Земле. И питает она огни духа. В Мире же Тонком человек, не имеющий направления, может быть вовлечен в астральные течения, из водоворотов которых выбраться трудно. И куда пойдет там тот, не зная, к кому и чему устремиться? Но знающий свою Иерархию и к ней устремленный имеет путь прямой и решенный. Говорю, знающий «свою» Иерархию, словно бы их существует несколько. Иерархия Света одна, но связь с Нею и своим Иерархом устанавливается по Лучу и легче всего осуществляется через ближайшее звено или звенья. Конечно, для сознательной и прочной связи требуется время, порой много жизней. Но тогда связь эта особенно прочна. Из Отчего Дома идет дух в мир внешний, чтобы, приобретя там новый опыт и знания, снова в него возвратиться для их ассимиляции и претворения в качества духа. Устремления огненные, утвержденные на Земле, в Надземном в период нарастания трансмутируются в качества духа и становятся неотъемлемым достоянием человека. Недостижимое и неосуществленное здесь по причине шершавых условий делается там достижимым и становится при новом возвращении в мир плоти врожденными качествами духа. Потому Говорю: «Устремитесь, ибо все достижимо сейчас». Видите сами, как на Земле самые горячие, самые искренние, самые сильные устремления ваши порой поникают под тлетворным дыханием плотных слоев. Но, будучи удержаны здесь, там расцветают всеми возможностями. Ибо сеятели здесь, а жнецы там. Но воздержитесь от устремлений, не соответствующих достигнутой ступени сознаний, ибо там они будут тяжкому грузу подобны, с которым так трудно подняться по Лестнице Света. Устремлениям Света пищу давайте, их яро питая; устремлениям, книзу влекущим, не давайте возможности жить, их лишивши питания мыслью. Мысль подчиняется воле. Любое течение мысли можно волей пресечь. Каждую мысль пресекайте в самом начале, если не от Света она. И останутся с вами одни мысли Света, которые и помогут вам прямо вернуться в Дом Отчий, не блуждая по пространствам Тонкого Мира в его невысоких слоях.</w:t>
      </w:r>
    </w:p>
    <w:p w:rsidR="0040243B" w:rsidRDefault="0040243B" w:rsidP="0040243B"/>
    <w:p w:rsidR="0040243B" w:rsidRDefault="00DF4588" w:rsidP="0040243B">
      <w:r>
        <w:rPr>
          <w:b/>
          <w:lang w:val="en-US"/>
        </w:rPr>
        <w:t>1964</w:t>
      </w:r>
      <w:r>
        <w:rPr>
          <w:b/>
        </w:rPr>
        <w:t xml:space="preserve"> г. </w:t>
      </w:r>
      <w:r w:rsidR="008241CE" w:rsidRPr="008241CE">
        <w:rPr>
          <w:b/>
        </w:rPr>
        <w:t>448.</w:t>
      </w:r>
      <w:r w:rsidR="0040243B" w:rsidRPr="002A4D42">
        <w:t xml:space="preserve"> (300). </w:t>
      </w:r>
      <w:r w:rsidR="008A359E" w:rsidRPr="008A359E">
        <w:rPr>
          <w:b/>
        </w:rPr>
        <w:t>(М.А.Й.).</w:t>
      </w:r>
      <w:r w:rsidR="0040243B" w:rsidRPr="002A4D42">
        <w:t xml:space="preserve"> Очищение сознания, то есть его осветление, очень сильно углубляет Связь со своей Иерархией, и защита и помощь намного тогда облегчаются. Можно действовать силою нашей или силой Владыки тогда, когда чисто сознание и нет ничего, могущего становиться преградой сближению. Куда пошлет Луч Владыка, просимый о помощи, если отемненная аура не может его воспринять? Поэтому отметим, что для успешности совместных действий требуется очищенное сознание и полнота понимания ответственности за недостойные мысли. Силу любви к своей Иерархии можно ринуть на очищение и преображение своей сущности. Если действительно любим, как говорим и утверждаем, то для любимых и ради любимых и для того, чтобы быть нераздельными с ними, можно все силы напрячь для освобождения от ненужных пережитков прошлого, мешающих объединению с ними. Полнота Общения обуславливается полнотою такого освобождения. </w:t>
      </w:r>
      <w:r w:rsidR="0040243B" w:rsidRPr="002A4D42">
        <w:lastRenderedPageBreak/>
        <w:t>Если действительно пламенно чего-то хотим, то ради достижения желаемого можно поступиться решительно всем, что препятствует достижению. Неубедительно, когда одною рукой созидается то, что разрушает другая. Два полюса постоянно борются в человеке за преобладание: человек прошлого, со всеми его недостатками, и человек будущего, дитя Света, который должен вырасти и победить ветхого человека в себе. Борьба драматична, ибо должна завершиться полной победою Света. Половинчатость недопустима, ибо разрушительна очень. Только решительный разрыв с прошлым в себе поможет продвинуться яро. Под прошлым подразумевается все, подлежащее изживанию. Ведь помимо этого ненужного груза в прошлом имеется много такого, что служит ступеньками к Свету будущего. Это прошлое будем хранить. Им связаны с Иерархией Света. Оно помогает стремиться вперед и служит ручательством будущих достижений.</w:t>
      </w:r>
    </w:p>
    <w:p w:rsidR="0040243B" w:rsidRDefault="0040243B" w:rsidP="0040243B"/>
    <w:p w:rsidR="0040243B" w:rsidRDefault="00DF4588" w:rsidP="0040243B">
      <w:r>
        <w:rPr>
          <w:b/>
          <w:lang w:val="en-US"/>
        </w:rPr>
        <w:t>1964</w:t>
      </w:r>
      <w:r>
        <w:rPr>
          <w:b/>
        </w:rPr>
        <w:t xml:space="preserve"> г. </w:t>
      </w:r>
      <w:r w:rsidR="008241CE" w:rsidRPr="008241CE">
        <w:rPr>
          <w:b/>
        </w:rPr>
        <w:t>449.</w:t>
      </w:r>
      <w:r w:rsidR="0040243B" w:rsidRPr="002A4D42">
        <w:t xml:space="preserve"> (301). </w:t>
      </w:r>
      <w:r w:rsidR="008A359E" w:rsidRPr="008A359E">
        <w:rPr>
          <w:b/>
        </w:rPr>
        <w:t>(Гуру).</w:t>
      </w:r>
      <w:r w:rsidR="0040243B" w:rsidRPr="002A4D42">
        <w:t xml:space="preserve"> Теперь уже ясно, что Поручение, взятое на себя в Тонком Мире перед этим воплощением, заключается в том, чтобы оставить для будущего эти Записи и чтобы продолжать их в еще более тесном контакте со своей Иерархией. Оно было бы выполняемо еще лучше, если бы не мешал атавизм. Оставшиеся годы жизни используем на то, чтобы Поручение было выполнено более совершенно. Взято оно на себя добровольно и добровольно же и выполняется. Исполнители добровольной миссии имеют нашу защиту и нашу поддержку. Выполняя миссию жизни, свой светильник надо нести неугашаемым. Об этом пусть будет забота. Гармония созвучных сознаний преодолевает дисгармонию условий плотного мира. Порадуемся сердцем тому, что впереди Свет.</w:t>
      </w:r>
    </w:p>
    <w:p w:rsidR="0040243B" w:rsidRDefault="0040243B" w:rsidP="0040243B"/>
    <w:p w:rsidR="0040243B" w:rsidRDefault="00DF4588" w:rsidP="0040243B">
      <w:r>
        <w:rPr>
          <w:b/>
          <w:lang w:val="en-US"/>
        </w:rPr>
        <w:t>1964</w:t>
      </w:r>
      <w:r>
        <w:rPr>
          <w:b/>
        </w:rPr>
        <w:t xml:space="preserve"> г. </w:t>
      </w:r>
      <w:r w:rsidR="008241CE" w:rsidRPr="008241CE">
        <w:rPr>
          <w:b/>
        </w:rPr>
        <w:t>450.</w:t>
      </w:r>
      <w:r w:rsidR="0040243B" w:rsidRPr="002A4D42">
        <w:t xml:space="preserve"> (302). </w:t>
      </w:r>
      <w:r w:rsidR="008241CE" w:rsidRPr="008241CE">
        <w:rPr>
          <w:b/>
        </w:rPr>
        <w:t>(Июнь 25).</w:t>
      </w:r>
      <w:r w:rsidR="0040243B" w:rsidRPr="002A4D42">
        <w:t xml:space="preserve"> Сын Мой, в жизни Высокого Духа могут быть периоды такого мощного взлета, когда ветошь земная и все наросты духа отлетают от Него, как сухие листья под вихрем. Озарение поможет сознанию удержаться на достигнутой высоте и вступить на тот путь, который может быть назван путем подвига, или путем Великого Служения. Малый подъем сил не даст удержаться, но мощный взлет духа сбросит оковы Земли. Преображение Савла дает яркий пример подобного действа. Вспыхнувшее пламя приобретает свойство устойчивости, и Служение Свету становится непрерываемым. Силы духа неисчерпаемы, и дух, мощно восставший, силы находит в себе, достаточно силы, чтобы покончить все расчеты с притяжениями Земли. Служение тогда не прерывается уже ни днем, ни ночью, и знаки огненные сопровождают движение духа. Становится достигнутым и практически примененным в жизни великий завет самоотвержения, или отрешения от себя, от всего того, что в прошлом мешало быть духу свободным. Предощущения этой свободы и этого Служения очень симптоматичны и указывают на растущую готовность духа к сужденному преображению. Преображение, происшедшее с Распятым Учителем Света, указуется </w:t>
      </w:r>
      <w:r w:rsidR="0040243B" w:rsidRPr="002A4D42">
        <w:lastRenderedPageBreak/>
        <w:t>как символ или пример великой возможности для каждого устремленного духа. Тело Света тогда достигает высокой степени напряженности, и сияние света-огня пробивается через земную оболочку, как бы освещая и преображая ее. Такого высокого напряжения долго не сможет выдержать тело земное, но следствия его остаются в сознании навсегда. Безудержное сияние пламени невыносимо для плотного тела. Но подвиг земной вводит его как бы в рамки постоянного и ровного горения. Неслыханное геройство нужно, чтобы в условиях современной жизни свершать подвиг несения Света. Потому называем такое Служение Великим.</w:t>
      </w:r>
    </w:p>
    <w:p w:rsidR="0040243B" w:rsidRDefault="0040243B" w:rsidP="0040243B"/>
    <w:p w:rsidR="0040243B" w:rsidRDefault="00DF4588" w:rsidP="0040243B">
      <w:r>
        <w:rPr>
          <w:b/>
          <w:lang w:val="en-US"/>
        </w:rPr>
        <w:t>1964</w:t>
      </w:r>
      <w:r>
        <w:rPr>
          <w:b/>
        </w:rPr>
        <w:t xml:space="preserve"> г. </w:t>
      </w:r>
      <w:r w:rsidR="008241CE" w:rsidRPr="008241CE">
        <w:rPr>
          <w:b/>
        </w:rPr>
        <w:t>451.</w:t>
      </w:r>
      <w:r w:rsidR="0040243B" w:rsidRPr="002A4D42">
        <w:t xml:space="preserve"> </w:t>
      </w:r>
      <w:r w:rsidR="008A359E" w:rsidRPr="008A359E">
        <w:rPr>
          <w:b/>
        </w:rPr>
        <w:t>(М.А.Й.).</w:t>
      </w:r>
      <w:r w:rsidR="0040243B" w:rsidRPr="002A4D42">
        <w:t xml:space="preserve"> Слияние в Свете сознаний в лучах любви, неумирающей и непреходящей, будет серебряным мостом к надземному счастью. Устремление мощно творит, но когда оно питается яро любовью, становится оно силою мощной, преодолевающей даже непреодолимое. Радостью взаимоочувствования этих высоких эмоций совершается быстрое восхождение духа по ступеням Света. Сила победная, сила устремленная, сила преображающая непреходящей любви творит то, чего не достичь никакими упражнениями, никакими медитациями, никакими молениями. Сила этого чувства</w:t>
      </w:r>
      <w:r w:rsidR="00D57AEE">
        <w:t xml:space="preserve"> — </w:t>
      </w:r>
      <w:r w:rsidR="0040243B" w:rsidRPr="002A4D42">
        <w:t>в его взаимности, когда происходит животворный, живоносный и светоносный обмен высших энергий, питающий духов взаимно. Вы нужны нам, мы нужны вам</w:t>
      </w:r>
      <w:r w:rsidR="00D57AEE">
        <w:t xml:space="preserve"> — </w:t>
      </w:r>
      <w:r w:rsidR="0040243B" w:rsidRPr="002A4D42">
        <w:t>это осознание устанавливает насущность связи надземной. Именно на примере отношения к ведомым своим можно научиться пониманию нужности этой взаимности. Потому назовем близость нашу взаимосвязью. Учитель творит через учеников. Так происходит по всей Иерархии. Высшие творят через нижестоящих и связанных с ними иерархически. Объединение сознаний лучами любви несет в себе радость. Ее проблески будем хранить как самое ценное, что имеем. Нет предела возможностям сближения в духе. Объединяясь в духе любовью, приближаемся к Высшим, к Средоточию Света.</w:t>
      </w:r>
    </w:p>
    <w:p w:rsidR="0040243B" w:rsidRDefault="0040243B" w:rsidP="0040243B"/>
    <w:p w:rsidR="0040243B" w:rsidRDefault="00DF4588" w:rsidP="0040243B">
      <w:r>
        <w:rPr>
          <w:b/>
          <w:lang w:val="en-US"/>
        </w:rPr>
        <w:t>1964</w:t>
      </w:r>
      <w:r>
        <w:rPr>
          <w:b/>
        </w:rPr>
        <w:t xml:space="preserve"> г. </w:t>
      </w:r>
      <w:r w:rsidR="008241CE" w:rsidRPr="008241CE">
        <w:rPr>
          <w:b/>
        </w:rPr>
        <w:t>452.</w:t>
      </w:r>
      <w:r w:rsidR="0040243B" w:rsidRPr="002A4D42">
        <w:t xml:space="preserve"> </w:t>
      </w:r>
      <w:r w:rsidR="008A359E" w:rsidRPr="008A359E">
        <w:rPr>
          <w:b/>
        </w:rPr>
        <w:t>(Гуру).</w:t>
      </w:r>
      <w:r w:rsidR="0040243B" w:rsidRPr="002A4D42">
        <w:t xml:space="preserve"> Нас радует углубление понимания сущности объединения в духе поверх явлений плотного мира и условий жизни обычной. Это понимание углубляется самой жизнью, если серебряная нить связи пульсирует вибрацией сердца. Сердце</w:t>
      </w:r>
      <w:r w:rsidR="00D57AEE">
        <w:t xml:space="preserve"> — </w:t>
      </w:r>
      <w:r w:rsidR="0040243B" w:rsidRPr="002A4D42">
        <w:t>аппарат связи надземной. Его можно утончать и усовершенствовать постоянно. Это аппарат постоянно действующий. Требуется только почаще переносить в него сознание. Осознанием усиливается действие аппарата. Сердце дано как аппарат связи с тем, что незримо, и с теми, кто невидим глазу земному.</w:t>
      </w:r>
    </w:p>
    <w:p w:rsidR="0040243B" w:rsidRDefault="0040243B" w:rsidP="0040243B"/>
    <w:p w:rsidR="0040243B" w:rsidRDefault="00DF4588" w:rsidP="0040243B">
      <w:r>
        <w:rPr>
          <w:b/>
          <w:lang w:val="en-US"/>
        </w:rPr>
        <w:t>1964</w:t>
      </w:r>
      <w:r>
        <w:rPr>
          <w:b/>
        </w:rPr>
        <w:t xml:space="preserve"> г. </w:t>
      </w:r>
      <w:r w:rsidR="008241CE" w:rsidRPr="008241CE">
        <w:rPr>
          <w:b/>
        </w:rPr>
        <w:t>453.</w:t>
      </w:r>
      <w:r w:rsidR="0040243B" w:rsidRPr="002A4D42">
        <w:t xml:space="preserve"> (303). </w:t>
      </w:r>
      <w:r w:rsidR="008241CE" w:rsidRPr="008241CE">
        <w:rPr>
          <w:b/>
        </w:rPr>
        <w:t>(Июнь 26).</w:t>
      </w:r>
      <w:r w:rsidR="0040243B" w:rsidRPr="002A4D42">
        <w:t xml:space="preserve"> Сын Мой, ничего не поздно начать здесь, поздно там, где все продолжается и где начинать очень трудно, то есть в Мире Надземном. Почему? Пластичность тонкого окружения устанавливает созвучие с утвержденными стремлениями духа, с энергиями его, входящими в состав его сущности. Изменить </w:t>
      </w:r>
      <w:r w:rsidR="0040243B" w:rsidRPr="002A4D42">
        <w:lastRenderedPageBreak/>
        <w:t>их непросто. Заменить новыми нелегко. Звучать продолжает его микрокосм на знакомые и привычные токи. И соседи, и окружение, и мысли, и чувства</w:t>
      </w:r>
      <w:r w:rsidR="00D57AEE">
        <w:t xml:space="preserve"> — </w:t>
      </w:r>
      <w:r w:rsidR="0040243B" w:rsidRPr="002A4D42">
        <w:t>все идет по созвучию с тем, что было когда-то при жизни, только мощь созвучия приобретает особую силу осуществлять мыслью устремления духа. На Земле надо суметь завершить процесс освобождения от всего того, что в Надземном уже не должно иметь места. Например, победа над вожделением к пище даст там свободу от позывов к ней, и пиры одурения не будут возможны. То же самое с курением или пьянством, со всеми привычками плотного существования. Освобождение от привычек весьма нужная вещь. Хороши также опыты с победой над нежелательными ощущениями холода, жара и прочими чувствованиями. Не холод или жар побеждаются, но реакция на них сознания, то есть не самый голод побеждается, но</w:t>
      </w:r>
      <w:r w:rsidR="00D57AEE">
        <w:t xml:space="preserve"> — </w:t>
      </w:r>
      <w:r w:rsidR="0040243B" w:rsidRPr="002A4D42">
        <w:t>власть его над психикой человека. Позднее победа над холодом или жаром достигает такой силы, что на морозе можно не мерзнуть, а в руках держать пылающий уголь. Истинно, человеческий организм есть лаборатория для всех ощущений, и даже малые опыты в этом направлении очень полезны по своим далеким следствиям. Когда-то человек издавал нечленораздельные звуки или был даже нем, теперь говорит. Обретение дара речи</w:t>
      </w:r>
      <w:r w:rsidR="00D57AEE">
        <w:t xml:space="preserve"> — </w:t>
      </w:r>
      <w:r w:rsidR="0040243B" w:rsidRPr="002A4D42">
        <w:t>долгий процесс, но начать надо было когда-то. Но сознательный процесс утверждения желаемого свойства или качества много быстрее, в случае же огненного устремления он достаточно быстр. Нужно помнить, что в Мире Надземном все движется мыслью. И если, живя на Земле в теле плотном, человек образовал свою мысль и возвысил свои устремления и одухотворил их, освободив их от специфических земных элементов, то тем самым там, где царствует мысль, она и поставит границы возможностям духа. Там совершается великая жатва на мысленные посевы, совершенные сознательно или бессознательно на Земле. Отдать отчет за каждое помышление</w:t>
      </w:r>
      <w:r w:rsidR="00D57AEE">
        <w:t xml:space="preserve"> — </w:t>
      </w:r>
      <w:r w:rsidR="0040243B" w:rsidRPr="002A4D42">
        <w:t>это значит пожать от каждой мысли плоды ее роста и осуществления в Мире Надземном. Вот почему столь нужен постоянный над мыслью контроль. Человек не возьмет с собою за пазуху в путь скорпионов или ядовитых змей, но ядовитые и вредные мысли берет. Мысли же эти могут жалить и кусать не хуже змей и скорпионов, ибо там зерна ядовитых мыслей дадут свои всходы и придется их жать, то есть принять на себя воздействие мысли, осуществленной и ставшей видимой реальностью для своего породителя. Потому так Настаиваю на очищении сознания от негодных и ненужных мыслей. Мантрам часто дается для пресечения потока таких мыслей. Повторение Имени также весьма помогает. Мыслью надо овладеть здесь, чтобы там быть владыкою своей мощи. Огонь</w:t>
      </w:r>
      <w:r w:rsidR="00D57AEE">
        <w:t xml:space="preserve"> — </w:t>
      </w:r>
      <w:r w:rsidR="0040243B" w:rsidRPr="002A4D42">
        <w:t>очиститель. Когда огни сердца пылают, как негодная ветошь, отваливаются вредные мысли и наслоения прошлого утрачивают над сознанием власть. И накопления светлых энергий вступают в правление. Самая главная задача</w:t>
      </w:r>
      <w:r w:rsidR="00D57AEE">
        <w:t xml:space="preserve"> — </w:t>
      </w:r>
      <w:r w:rsidR="0040243B" w:rsidRPr="002A4D42">
        <w:t xml:space="preserve">удержать сердца огни от угашения тлетворным дыханием ветхого мира. Но огни поддерживаются единением с Иерархией </w:t>
      </w:r>
      <w:r w:rsidR="0040243B" w:rsidRPr="002A4D42">
        <w:lastRenderedPageBreak/>
        <w:t>Света. Приходим к тому же: серебряную нить сердца священно, бережно и неустанно хранить от поражения ее тьмою. Это возможно, ибо Я с вами всегда, даже тогда, когда отемненное сознание не чует спасительной Близости.</w:t>
      </w:r>
    </w:p>
    <w:p w:rsidR="0040243B" w:rsidRDefault="0040243B" w:rsidP="0040243B"/>
    <w:p w:rsidR="0040243B" w:rsidRDefault="00DF4588" w:rsidP="0040243B">
      <w:r>
        <w:rPr>
          <w:b/>
          <w:lang w:val="en-US"/>
        </w:rPr>
        <w:t>1964</w:t>
      </w:r>
      <w:r>
        <w:rPr>
          <w:b/>
        </w:rPr>
        <w:t xml:space="preserve"> г. </w:t>
      </w:r>
      <w:r w:rsidR="008241CE" w:rsidRPr="008241CE">
        <w:rPr>
          <w:b/>
        </w:rPr>
        <w:t>454.</w:t>
      </w:r>
      <w:r w:rsidR="0040243B" w:rsidRPr="002A4D42">
        <w:t xml:space="preserve"> </w:t>
      </w:r>
      <w:r w:rsidR="008A359E" w:rsidRPr="008A359E">
        <w:rPr>
          <w:b/>
        </w:rPr>
        <w:t>(М.А.Й.).</w:t>
      </w:r>
      <w:r w:rsidR="0040243B" w:rsidRPr="002A4D42">
        <w:t xml:space="preserve"> Сын мой, сын наш, хорошо, когда среди плотных условий дыхание Высшего Мира проникает в сознание и делает далекое близким. Реальность Незримого Мира тогда становится ощутимой и крылья полета растут. Ощущением близости любимых своих, далеких, но близких, можно тогда сердце наполнить и силою этой идти стремительно и светоносно. Жемчужный узор духа ткется сознательно, и моменты подъема особенно плодоносны. Используем их полностью и до конца, памятуя, что не всегда дух наш в полете. Если бы только понять, что промежутки между взлетами духа использовать можно для укрепления и утверждения того, что осознано во время полета, как бы быстро тогда можно было бы продвигаться. Мы ждем, чтобы встретить путников наших, и так бы хотелось видеть их и встретить их, уже освободившихся от всего того, что не от Света. Радуемся каждой победе их над собою и печалуемся о каждой задержке. Готовы помочь и помогаем, когда сердце открыто навстречу нашим посылкам. У нас радость тогда.</w:t>
      </w:r>
    </w:p>
    <w:p w:rsidR="0040243B" w:rsidRDefault="0040243B" w:rsidP="0040243B"/>
    <w:p w:rsidR="0040243B" w:rsidRDefault="00DF4588" w:rsidP="0040243B">
      <w:r>
        <w:rPr>
          <w:b/>
          <w:lang w:val="en-US"/>
        </w:rPr>
        <w:t>1964</w:t>
      </w:r>
      <w:r>
        <w:rPr>
          <w:b/>
        </w:rPr>
        <w:t xml:space="preserve"> г. </w:t>
      </w:r>
      <w:r w:rsidR="008241CE" w:rsidRPr="008241CE">
        <w:rPr>
          <w:b/>
        </w:rPr>
        <w:t>455.</w:t>
      </w:r>
      <w:r w:rsidR="0040243B" w:rsidRPr="002A4D42">
        <w:t xml:space="preserve"> </w:t>
      </w:r>
      <w:r w:rsidR="008A359E" w:rsidRPr="008A359E">
        <w:rPr>
          <w:b/>
        </w:rPr>
        <w:t>(Гуру).</w:t>
      </w:r>
      <w:r w:rsidR="0040243B" w:rsidRPr="002A4D42">
        <w:t xml:space="preserve"> Вот говорим, что любим и почитаем и устремляемся явно, но почему же тогда при всей силе устремления и искренности позыва достижение не дается. Не потому ли, что подъем сменяется спуском и сознание погружается в сумерки обычности? Когда временные полеты превратятся в нескончаемую песнь полетов и когда перерывы между ними превратятся в периоды укрепления и утверждения завоеванного, тогда и достижение станет возможным. Не забудем, что легче достигнуть, нежели удержать достижение. Поэтому устремим мысль на прочное удержание новых завоеваний. Каждая новая ступень должна быть закреплена, иначе труд восхождения будет трудом Сизифа.</w:t>
      </w:r>
    </w:p>
    <w:p w:rsidR="0040243B" w:rsidRDefault="0040243B" w:rsidP="0040243B"/>
    <w:p w:rsidR="0040243B" w:rsidRDefault="00DF4588" w:rsidP="0040243B">
      <w:r>
        <w:rPr>
          <w:b/>
          <w:lang w:val="en-US"/>
        </w:rPr>
        <w:t>1964</w:t>
      </w:r>
      <w:r>
        <w:rPr>
          <w:b/>
        </w:rPr>
        <w:t xml:space="preserve"> г. </w:t>
      </w:r>
      <w:r w:rsidR="008241CE" w:rsidRPr="008241CE">
        <w:rPr>
          <w:b/>
        </w:rPr>
        <w:t>456.</w:t>
      </w:r>
      <w:r w:rsidR="0040243B" w:rsidRPr="008241CE">
        <w:t xml:space="preserve"> </w:t>
      </w:r>
      <w:r w:rsidR="008241CE">
        <w:rPr>
          <w:lang w:val="en-US"/>
        </w:rPr>
        <w:t>(</w:t>
      </w:r>
      <w:r w:rsidR="008241CE" w:rsidRPr="008241CE">
        <w:t>304</w:t>
      </w:r>
      <w:r w:rsidR="008241CE">
        <w:rPr>
          <w:lang w:val="en-US"/>
        </w:rPr>
        <w:t>).</w:t>
      </w:r>
      <w:r w:rsidR="0040243B" w:rsidRPr="008241CE">
        <w:t xml:space="preserve"> </w:t>
      </w:r>
      <w:r w:rsidR="008241CE" w:rsidRPr="008241CE">
        <w:rPr>
          <w:b/>
        </w:rPr>
        <w:t>(Июнь 27).</w:t>
      </w:r>
      <w:r w:rsidR="0040243B" w:rsidRPr="002A4D42">
        <w:t xml:space="preserve"> Надо обращать внимание на все знаки. Так черное пятно, замеченное утром при посылке мысли, подтвердилось полученным письмом</w:t>
      </w:r>
      <w:r w:rsidR="00D57AEE">
        <w:t xml:space="preserve"> — </w:t>
      </w:r>
      <w:r w:rsidR="0040243B" w:rsidRPr="002A4D42">
        <w:t>человеку угрожает опасность подвергнуться враждебным влияниям и отойти. Таким образом можно втянуться в сотрудничество с пространством. Беда в том, что большинство знаков не усматривается. Этим лишают себя люди возможности непосредственного знания. Мы Называем его чувствознанием. Многое мешает ему развиваться. Особенно предвзятость и личная заинтересованность астрала. Сны и чувствознание вводят человека в область тонких явлений, но вводят естественно и просто, без насильственного раскрытия центров. И еще одно обстоятельство следует внимательно соблюсти</w:t>
      </w:r>
      <w:r w:rsidR="00D57AEE">
        <w:t xml:space="preserve"> — </w:t>
      </w:r>
      <w:r w:rsidR="0040243B" w:rsidRPr="002A4D42">
        <w:t xml:space="preserve">это освобождение сознания от загромождения его земными впечатлениями. Их не избежать, но погружаться в них с головою и </w:t>
      </w:r>
      <w:r w:rsidR="0040243B" w:rsidRPr="002A4D42">
        <w:lastRenderedPageBreak/>
        <w:t>поддаваться их поглощающему воздействию</w:t>
      </w:r>
      <w:r w:rsidR="00D57AEE">
        <w:t xml:space="preserve"> — </w:t>
      </w:r>
      <w:r w:rsidR="0040243B" w:rsidRPr="002A4D42">
        <w:t>значит упускать нечто более важное. Значение этого погружения можно понять, если вспомнить, что это было и пять, и десять, и двадцать лет тому назад, только самые впечатления менялись и даже забывались совсем, хотя и требовали того же внимания, как и ныне.</w:t>
      </w:r>
    </w:p>
    <w:p w:rsidR="0040243B" w:rsidRDefault="0040243B" w:rsidP="0040243B"/>
    <w:p w:rsidR="0040243B" w:rsidRDefault="00DF4588" w:rsidP="0040243B">
      <w:r>
        <w:rPr>
          <w:b/>
          <w:lang w:val="en-US"/>
        </w:rPr>
        <w:t>1964</w:t>
      </w:r>
      <w:r>
        <w:rPr>
          <w:b/>
        </w:rPr>
        <w:t xml:space="preserve"> г. </w:t>
      </w:r>
      <w:r w:rsidR="008241CE" w:rsidRPr="008241CE">
        <w:rPr>
          <w:b/>
        </w:rPr>
        <w:t>457.</w:t>
      </w:r>
      <w:r w:rsidR="0040243B" w:rsidRPr="002A4D42">
        <w:t xml:space="preserve"> (305). Надо твердо и бесповоротно решиться на то, чтобы оставшееся время на пребывание в плотном мире использовать полностью и до конца,</w:t>
      </w:r>
      <w:r w:rsidR="008241CE">
        <w:rPr>
          <w:lang w:val="en-US"/>
        </w:rPr>
        <w:t xml:space="preserve"> </w:t>
      </w:r>
      <w:r w:rsidR="0040243B" w:rsidRPr="002A4D42">
        <w:t>чтобы утвердиться в Учении Жизни путем его применения в каждодневности. Уже Говорил, что каждое утверждение надо начать применять, тем закладывая зерна будущих достижений. Они дают свои ростки во времени. А все время, которое есть, принадлежит человеку. Будем помнить и знать, что в Беспредельности все достижимо и все возможно. Пусть сеятель пространственных зерен этого не забывает.</w:t>
      </w:r>
    </w:p>
    <w:p w:rsidR="0040243B" w:rsidRDefault="0040243B" w:rsidP="0040243B"/>
    <w:p w:rsidR="0040243B" w:rsidRDefault="00DF4588" w:rsidP="0040243B">
      <w:r>
        <w:rPr>
          <w:b/>
          <w:lang w:val="en-US"/>
        </w:rPr>
        <w:t>1964</w:t>
      </w:r>
      <w:r>
        <w:rPr>
          <w:b/>
        </w:rPr>
        <w:t xml:space="preserve"> г. </w:t>
      </w:r>
      <w:r w:rsidR="008241CE" w:rsidRPr="008241CE">
        <w:rPr>
          <w:b/>
        </w:rPr>
        <w:t>458.</w:t>
      </w:r>
      <w:r w:rsidR="0040243B" w:rsidRPr="002A4D42">
        <w:t xml:space="preserve"> </w:t>
      </w:r>
      <w:r w:rsidR="008A359E" w:rsidRPr="008A359E">
        <w:rPr>
          <w:b/>
        </w:rPr>
        <w:t>(М.А.Й.).</w:t>
      </w:r>
      <w:r w:rsidR="0040243B" w:rsidRPr="002A4D42">
        <w:t xml:space="preserve"> Колебаний в ощущении Близости нельзя избежать. Это зависит от характера пространственных токов и неслышного воздействия Майи. Потому и утверждается она, эта Близость, поверх всех явлений изменчивости, ибо неизменяем Владыка. Аппарат человеческий тонкочувствителен, но требует настраивания на желаемой волне восприятия. К желанию Общения и устремлению надо еще приложить нечто, трудно выразимое словами. Можно назвать его осознанным правом на Близость. Право это</w:t>
      </w:r>
      <w:r w:rsidR="00D57AEE">
        <w:t xml:space="preserve"> — </w:t>
      </w:r>
      <w:r w:rsidR="0040243B" w:rsidRPr="002A4D42">
        <w:t>космическое. Требует оно особо бережного отношения в процессе применения. Нужно чуять и знать, когда что возможно. Много бывает сторонних причин, когда звучание пространства мешает установить контакт в желаемой тональности. При всех этих условиях будем помнить одно: ощущаем или нет, чувствуем или нет, далеки или близки, здесь или там, осознаем или нет, но Близок Владыка всегда и состояние сознания в данный момент для фактичности этой Близости значения не имеет.</w:t>
      </w:r>
    </w:p>
    <w:p w:rsidR="0040243B" w:rsidRDefault="0040243B" w:rsidP="0040243B"/>
    <w:p w:rsidR="0040243B" w:rsidRDefault="00DF4588" w:rsidP="0040243B">
      <w:r>
        <w:rPr>
          <w:b/>
          <w:lang w:val="en-US"/>
        </w:rPr>
        <w:t>1964</w:t>
      </w:r>
      <w:r>
        <w:rPr>
          <w:b/>
        </w:rPr>
        <w:t xml:space="preserve"> г. </w:t>
      </w:r>
      <w:r w:rsidR="008241CE" w:rsidRPr="008241CE">
        <w:rPr>
          <w:b/>
        </w:rPr>
        <w:t>459.</w:t>
      </w:r>
      <w:r w:rsidR="0040243B" w:rsidRPr="002A4D42">
        <w:t xml:space="preserve"> (306). </w:t>
      </w:r>
      <w:r w:rsidR="008A359E" w:rsidRPr="008A359E">
        <w:rPr>
          <w:b/>
        </w:rPr>
        <w:t>(Гуру).</w:t>
      </w:r>
      <w:r w:rsidR="0040243B" w:rsidRPr="002A4D42">
        <w:t xml:space="preserve"> Мысленно устремляясь к какому-либо человеку, живущему сейчас на Земле или жившему раньше, через знакомый облик его, входим в общение с его сущностью и касаемся его ауры. Реакция этого касания может быть весьма многообразна, но, осознанный или неосознанный, результат всегда налицо, то есть воздействие этого касания неизбежно. Мыслью касаясь какого-либо лица, получаем от него тонкие впечатления, порою</w:t>
      </w:r>
      <w:r w:rsidR="008530A9">
        <w:rPr>
          <w:lang w:val="en-US"/>
        </w:rPr>
        <w:t xml:space="preserve"> </w:t>
      </w:r>
      <w:r w:rsidR="0040243B" w:rsidRPr="002A4D42">
        <w:t xml:space="preserve">едва улавливаемые или внешне вовсе не регистрируемые, и все же, несмотря на это, каждое такое соприкосновение мысли не остается без следствий. Поэтому в выборе объекта мысленного касания следует проявить осмотрительность. Не всякой ауры можно коснуться безнаказанно. Зло и отрицательные влияния легко передаются по этим незримым проводам. Окружены токами пространства всевозможных родов. Воспринимаются они по созвучию, по сонастроенности, по устремлению или сознательному </w:t>
      </w:r>
      <w:r w:rsidR="0040243B" w:rsidRPr="002A4D42">
        <w:lastRenderedPageBreak/>
        <w:t>желанию установить определенную связь. Будем очень осторожны, внимательны, когда останавливаемся мыслью на ком-то. Мысль есть реальная сила, реальная энергия, не связанная обычными ограничениями плотных энергий.</w:t>
      </w:r>
    </w:p>
    <w:p w:rsidR="0040243B" w:rsidRDefault="0040243B" w:rsidP="0040243B"/>
    <w:p w:rsidR="0040243B" w:rsidRDefault="00DF4588" w:rsidP="0040243B">
      <w:r>
        <w:rPr>
          <w:b/>
          <w:lang w:val="en-US"/>
        </w:rPr>
        <w:t>1964</w:t>
      </w:r>
      <w:r>
        <w:rPr>
          <w:b/>
        </w:rPr>
        <w:t xml:space="preserve"> г. </w:t>
      </w:r>
      <w:r w:rsidR="008241CE" w:rsidRPr="008241CE">
        <w:rPr>
          <w:b/>
        </w:rPr>
        <w:t>460.</w:t>
      </w:r>
      <w:r w:rsidR="0040243B" w:rsidRPr="002A4D42">
        <w:t xml:space="preserve"> (307). </w:t>
      </w:r>
      <w:r w:rsidR="008241CE" w:rsidRPr="008241CE">
        <w:rPr>
          <w:b/>
        </w:rPr>
        <w:t>(Июнь 28).</w:t>
      </w:r>
      <w:r w:rsidR="0040243B" w:rsidRPr="002A4D42">
        <w:t xml:space="preserve"> Мы в Твердыне Поддерживаем равновесие мира. У Нас потеря равновесия грозит для Земли катастрофой, ибо вибрации Наши действуют на огромные расстояния. Так же и у вас внутренняя дисгармония действует на окружающих и способствует неуравновесию. Для поддержания гармонических условий необходимо соблюдать внутреннее равновесие, тогда только можно гармонически и эффективно воздействовать на близлежащие сферы, земные и надземные. Мы неуклонно и постоянно Поддерживаем равновесие и прежде всего в Себе, так же и вы старайтесь его удержать всеми силами духа. Если не удержите в себе и не подчините своих собственных энергий воле своей, то как же сможете подчинить этой воле хаотичные энергии окружающих? Потому победа над собою ручательством будет служить победы над дисгармонией и беспорядочностью окружающих вас условий. Победа над ними</w:t>
      </w:r>
      <w:r w:rsidR="00D57AEE">
        <w:t xml:space="preserve"> — </w:t>
      </w:r>
      <w:r w:rsidR="0040243B" w:rsidRPr="002A4D42">
        <w:t>через себя. Хаос вторгается в жизнь при каждом нарушении равновесия и может затопить сознание, если не противопоставить ему внутреннюю непоколебимость и стойкость. Так же и здоровье близких ваших во многом зависит от вас. Первый из вас да будет для всех источником светоносных энергий, несущих с собою душевный мир, равновесие, спокойствие и здоровье. Прежде чем пытаться послать мысли воздействия, следует убедиться, что внутреннее равновесие соблюдено. И тогда сила равновесия оявит свою мощь. Как вверху, так и внизу; как на Небе, так и на Земле; как у Нас, так и у вас</w:t>
      </w:r>
      <w:r w:rsidR="00D57AEE">
        <w:t xml:space="preserve"> — </w:t>
      </w:r>
      <w:r w:rsidR="0040243B" w:rsidRPr="002A4D42">
        <w:t xml:space="preserve">действуют те же законы. Так же и у вас утеря равновесия грозит катастрофою в духе. И как можете вы устанавливать гармоничность окружающих вас условий, если эта гармония не состоялась внутри. Добавлю еще: как внутри, так и снаружи. Наши ученики, посылаемые в угрожаемые катастрофами местности, предотвращали многие стихийные бедствия. Надо, конечно, понимать, что эти явления могли происходить лишь при соответствующем состоянии их духа. Нельзя послать ученика с недисциплинированным мышлением с подобным поручением. Результат будет обратным. Таким образом, надо понять, что овладение собою, своими настроениями, чувствами и эмоциями будет необходимейшим условием для установления гармонии окружающего. Темные сторожко следят за каждым неуравновесием вашим, чтобы, пользуясь им, и через него внести разновесие во все проявления, так или иначе могущие затронуть вас, и на вас повлиять, и ослабить силу воздействия посылаемых вам Лучей. Поддержание равновесия не есть ваше личное дело, но яро пространственное. Мы очень Ценим Ашрамы, ибо светоносные излучения их действуют по широкому радиусу. Нелегко в современных условиях города создать Ашрам, но возможно. И основным условием для такого созидания </w:t>
      </w:r>
      <w:r w:rsidR="0040243B" w:rsidRPr="002A4D42">
        <w:lastRenderedPageBreak/>
        <w:t>будет установка равновесия, не нарушимого ничем. Сами видите, какое огромное значение имеет состояние вашего духа для окружающего. И не только для него, но и для тех расстояний, на которые действует ваша мысль. Кто же может определить пределы ее воздействия? Скажу совершенно определенно, что недавние неудачи в попытках смирить и взнуздать окружавший вас хаос в значительной мере находились в зависимости от внутреннего неуравновесия. Причин к нему было много, и перемена места, и отрыв от насыщенного вашими вибрациями очага тоже имели значение. Все это учтя, с новою силою и пониманием будем утверждать равновесие и создавать свой Ашрам духа, чтобы было куда устремиться Лучам, посылаемым вам из Твердыни для передачи вибраций его, уже самоисходящих, в мир, окружающий вас.</w:t>
      </w:r>
    </w:p>
    <w:p w:rsidR="0040243B" w:rsidRDefault="0040243B" w:rsidP="0040243B"/>
    <w:p w:rsidR="0040243B" w:rsidRDefault="00DF4588" w:rsidP="0040243B">
      <w:r>
        <w:rPr>
          <w:b/>
          <w:lang w:val="en-US"/>
        </w:rPr>
        <w:t>1964</w:t>
      </w:r>
      <w:r>
        <w:rPr>
          <w:b/>
        </w:rPr>
        <w:t xml:space="preserve"> г. </w:t>
      </w:r>
      <w:r w:rsidR="008241CE" w:rsidRPr="008241CE">
        <w:rPr>
          <w:b/>
        </w:rPr>
        <w:t>461.</w:t>
      </w:r>
      <w:r w:rsidR="0040243B" w:rsidRPr="002A4D42">
        <w:t xml:space="preserve"> (308). </w:t>
      </w:r>
      <w:r w:rsidR="008A359E" w:rsidRPr="008A359E">
        <w:rPr>
          <w:b/>
        </w:rPr>
        <w:t>(М.А.Й.).</w:t>
      </w:r>
      <w:r w:rsidR="0040243B" w:rsidRPr="002A4D42">
        <w:t xml:space="preserve"> Сын мой, р[одной] м[ой] и бл[изкий], особая радость у нас, когда видим восстание духа, восставшего в огненном устремлении против волн наступающего хаоса. Хаотичное состояние стихий яро воздействует на психику человека, и много мужества надо, чтобы им противостать. Силы духа неисчерпаемы, когда призваны сознательно. Источник</w:t>
      </w:r>
      <w:r w:rsidR="00D57AEE">
        <w:t xml:space="preserve"> — </w:t>
      </w:r>
      <w:r w:rsidR="0040243B" w:rsidRPr="002A4D42">
        <w:t>Один. Можно мужественно дерзать на борьбу с хаотическим состоянием планеты, но не прежде, чем обузданы проявления хаоса внутри. Он вторгается в сознание незаметно, и когда осознается прорыв, трудно заделывать брешь. Потому и дозор, и суровый контроль, и решительное обуздание каждого, даже маломалейшего неуравновесия. Рассматривайте каждую попытку со стороны нарушить равновесие ваше как пробу сил. Когда восстаем против хаоса в единении полном с Фокусом Света, противостояние будет победным. Нельзя отступать и нельзя поддаваться, крепче крепкого надо стоять. Сам Владыка Поставил на стражу. Подобно утесу в бушующем море, стоит неколеблемый дух среди вихрей земных и астральных. Нужны нам помощники в духе. Хочу я уверенной быть, что силы найдете в себе устоять до конца, и выдержать все, и дойти до нас в Свете победном, и предстать перед Тем, Кто Позвал.</w:t>
      </w:r>
    </w:p>
    <w:p w:rsidR="0040243B" w:rsidRDefault="0040243B" w:rsidP="0040243B"/>
    <w:p w:rsidR="0040243B" w:rsidRDefault="00DF4588" w:rsidP="0040243B">
      <w:r>
        <w:rPr>
          <w:b/>
          <w:lang w:val="en-US"/>
        </w:rPr>
        <w:t>1964</w:t>
      </w:r>
      <w:r>
        <w:rPr>
          <w:b/>
        </w:rPr>
        <w:t xml:space="preserve"> г. </w:t>
      </w:r>
      <w:r w:rsidR="008241CE" w:rsidRPr="008241CE">
        <w:rPr>
          <w:b/>
        </w:rPr>
        <w:t>462.</w:t>
      </w:r>
      <w:r w:rsidR="0040243B" w:rsidRPr="002A4D42">
        <w:t xml:space="preserve"> (309). </w:t>
      </w:r>
      <w:r w:rsidR="008A359E" w:rsidRPr="008A359E">
        <w:rPr>
          <w:b/>
        </w:rPr>
        <w:t>(Гуру).</w:t>
      </w:r>
      <w:r w:rsidR="0040243B" w:rsidRPr="002A4D42">
        <w:t xml:space="preserve"> Рассчитаем свои силы так, чтобы хватило их до конца. Это возможно, если явить полную сдержанность от необузданных чувств и поступков. Аккумулирование психической энергии в значительной мере регулируется сдержанностью. Все энергии духа стремятся к проявлению. Проявления, дозволяемые волей, должны быть под точно таким же контролем ее, как пар, нагнетенный в паровом котле. Нельзя открыть все краны сразу. Механик регулирует каждый, открывая по мере надобности. Достаточно все безудержно открыть</w:t>
      </w:r>
      <w:r w:rsidR="00D57AEE">
        <w:t xml:space="preserve"> — </w:t>
      </w:r>
      <w:r w:rsidR="0040243B" w:rsidRPr="002A4D42">
        <w:t>и сила пара будет быстро исчерпана, и машина работы не даст. То же самое и с силами духа. Когда под контролем они,</w:t>
      </w:r>
      <w:r w:rsidR="00D57AEE">
        <w:t xml:space="preserve"> — </w:t>
      </w:r>
      <w:r w:rsidR="0040243B" w:rsidRPr="002A4D42">
        <w:t>это мощная, сдержанная сила. Равновесие</w:t>
      </w:r>
      <w:r w:rsidR="00D57AEE">
        <w:t xml:space="preserve"> — </w:t>
      </w:r>
      <w:r w:rsidR="0040243B" w:rsidRPr="002A4D42">
        <w:t xml:space="preserve">понятие синтетическое. В нем и сдержанность, и контроль, а следовательно, и возможность волею регулировать трату </w:t>
      </w:r>
      <w:r w:rsidR="0040243B" w:rsidRPr="002A4D42">
        <w:lastRenderedPageBreak/>
        <w:t>энергии. Энергия мощно действовать может только тогда, когда сдержана и под контролем. Сперва накапливание путем сдержанности и контроля, потом разумное, целесообразное и контролируемое, то есть сдержанное, расходование. Безудержное расходование психической энергии вредно и разрушительно и не дает нужных следствий.</w:t>
      </w:r>
    </w:p>
    <w:p w:rsidR="0040243B" w:rsidRDefault="0040243B" w:rsidP="0040243B"/>
    <w:p w:rsidR="0040243B" w:rsidRDefault="00DF4588" w:rsidP="0040243B">
      <w:r>
        <w:rPr>
          <w:b/>
          <w:lang w:val="en-US"/>
        </w:rPr>
        <w:t>1964</w:t>
      </w:r>
      <w:r>
        <w:rPr>
          <w:b/>
        </w:rPr>
        <w:t xml:space="preserve"> г. </w:t>
      </w:r>
      <w:r w:rsidR="008241CE" w:rsidRPr="008241CE">
        <w:rPr>
          <w:b/>
        </w:rPr>
        <w:t>463.</w:t>
      </w:r>
      <w:r w:rsidR="0040243B" w:rsidRPr="002A4D42">
        <w:t xml:space="preserve"> (310). </w:t>
      </w:r>
      <w:r w:rsidR="008241CE" w:rsidRPr="008241CE">
        <w:rPr>
          <w:b/>
        </w:rPr>
        <w:t>(Июнь 29).</w:t>
      </w:r>
      <w:r w:rsidR="0040243B" w:rsidRPr="002A4D42">
        <w:t xml:space="preserve"> Сын Мой, видоизменения сознания неизбежны. На противоположении света и тени и красок создается картина художником. Именно противоположность, или другой полюс единой вещи, позволяет ей существовать. В мире светотени от противоположений никуда не уйти. Радость и горе выковывают полноту сознания и закаляют его. Много было бы можно сказать о нужности противоположений, но не все и всегда вмещается сознанием. Требуется его расширение. Расширяет жизнь</w:t>
      </w:r>
      <w:r w:rsidR="00D57AEE">
        <w:t xml:space="preserve"> — </w:t>
      </w:r>
      <w:r w:rsidR="0040243B" w:rsidRPr="002A4D42">
        <w:t xml:space="preserve">этот лучший учитель. Поэтому вибрации жизни и перемены, происходящие в ней, примем как нечто неизбежное, но направляемое мудростью Учителя. Сетования при этом очень вредны, так как свидетельствуют о недоверии Ведущей Руке и сомнении в наличии Руководства. Разве можно сочетать устремление с недоверием, когда одною рукой созидается то, что разрушает другая? Хорошо, когда при всех состояниях сознания решение освободиться от некоторых нежелательных свойств остается неизменным и твердым. Разные настроения могут быть у капитана корабля и разное воздействие стихий, но корабль все же упорно продвигается вперед по заданному курсу. Именно хорошо усвоить за правило, не нарушаемое никогда, устремляться по заданному направлению при всяких условиях как внутри, так и снаружи. Мало ли что может огорчить или расстроить, уколоть, причинить боль или со стороны вторгаться в сознание, курс остается неизменным, как корабля в бурю или темною ночью и в холод. Было бы неразумно предполагать, что Учитель Находится в каких-то особых, благоприятных обстоятельствах. Если бы знали, какое чудовищное сопротивление разнузданных и вышедших из равновесия стихий приходится преодолевать! Если бы видели волны наступающей тьмы! Если бы могли представить себе мертвящее дыхание масс коричневого газа. Истинно поразились бы размаху борьбы, неустанной и трудной, которую нельзя прекратить, ибо тогда хаос затопит планету. Тот, кто к Нам близко подходит и стать хочет ближе еще, готов должен быть разделить с Нами тяжесть борьбы, готов должен быть к нагнетениям непомерным. Удивительно ли, что жизнь настойчиво и упорно подготовляет идущих ко Мне к тем условиям, в которых Мы Пребываем. Ведь жизнью каждого приблизившегося к Нам руководит многовековая мудрость Учителя. Поэтому спокойно и стойко, в равновесии полном будем учиться встречать волны жизни, огорчаясь не слишком, и не слишком позволяя им влиять на себя, и, во всяком случае, не допуская отклонения от Пути. Рано или поздно, но в точно назначенный срок кончится жизнь в земном теле. И тогда все </w:t>
      </w:r>
      <w:r w:rsidR="0040243B" w:rsidRPr="002A4D42">
        <w:lastRenderedPageBreak/>
        <w:t>достигнутое и утвержденное на Земле окажется единственным достоянием нашим, которое обусловит дальнейшее пребывание в Мире Надземном. Но приобретается оно в мире плотном, каждый момент которого может быть прожит с пользою и плодоносно.</w:t>
      </w:r>
    </w:p>
    <w:p w:rsidR="0040243B" w:rsidRDefault="0040243B" w:rsidP="0040243B"/>
    <w:p w:rsidR="0040243B" w:rsidRDefault="00DF4588" w:rsidP="0040243B">
      <w:r>
        <w:rPr>
          <w:b/>
          <w:lang w:val="en-US"/>
        </w:rPr>
        <w:t>1964</w:t>
      </w:r>
      <w:r>
        <w:rPr>
          <w:b/>
        </w:rPr>
        <w:t xml:space="preserve"> г. </w:t>
      </w:r>
      <w:r w:rsidR="008241CE" w:rsidRPr="008241CE">
        <w:rPr>
          <w:b/>
        </w:rPr>
        <w:t>464.</w:t>
      </w:r>
      <w:r w:rsidR="0040243B" w:rsidRPr="002A4D42">
        <w:t xml:space="preserve"> (311). </w:t>
      </w:r>
      <w:r w:rsidR="008A359E" w:rsidRPr="008A359E">
        <w:rPr>
          <w:b/>
        </w:rPr>
        <w:t>(М.А.Й.).</w:t>
      </w:r>
      <w:r w:rsidR="0040243B" w:rsidRPr="002A4D42">
        <w:t xml:space="preserve"> Преодолевать себя в себе</w:t>
      </w:r>
      <w:r w:rsidR="00D57AEE">
        <w:t xml:space="preserve"> — </w:t>
      </w:r>
      <w:r w:rsidR="0040243B" w:rsidRPr="002A4D42">
        <w:t>лишь половина задачи, надо еще научиться преодолевать в себе и других слабости и недостатки. Все ваши Учитель Берет на Себя, чтобы перелить их в Своей Башне. Так же и вы учитесь недостатки ближайших и ваших ведомых брать на себя и преодолевать их в себе. Если в себе не преодолеете своих недостатков, то как же преодолеете их в другом сознании. Негоден наставник, учащий тому, что сам в себе не преодолел. Но хочу сказать еще и нечто большее, а именно то, что невозможно помочь даже близким, если тягости и огорчения их воздействуют на нас равно в такой же степени, нас омрачая и отягощая. Оба слепых попадают тогда в яму: и ведущий, и ведомый. Но тягость от ближних в равновесии духа приняв и нейтрализовав ее на огнях своего сердца, можно оказать действительную помощь. Не равнодушие это, но истинное сострадание и трансмутация противных явлений. Повторю еще раз: при неудачном жалении жалеющий и жалеемый</w:t>
      </w:r>
      <w:r w:rsidR="00D57AEE">
        <w:t xml:space="preserve"> — </w:t>
      </w:r>
      <w:r w:rsidR="0040243B" w:rsidRPr="002A4D42">
        <w:t>оба покрываются облаком мрака и погружаются в беспросветное. Но тягость другого приняв на себя и трансмутировав ее в своем сознании, можно помочь конструктивно и возвысить сознание того, кому оказывается помощь.</w:t>
      </w:r>
    </w:p>
    <w:p w:rsidR="0040243B" w:rsidRDefault="0040243B" w:rsidP="0040243B"/>
    <w:p w:rsidR="0040243B" w:rsidRDefault="00DF4588" w:rsidP="0040243B">
      <w:r>
        <w:rPr>
          <w:b/>
          <w:lang w:val="en-US"/>
        </w:rPr>
        <w:t>1964</w:t>
      </w:r>
      <w:r>
        <w:rPr>
          <w:b/>
        </w:rPr>
        <w:t xml:space="preserve"> г. </w:t>
      </w:r>
      <w:r w:rsidR="008241CE" w:rsidRPr="008241CE">
        <w:rPr>
          <w:b/>
        </w:rPr>
        <w:t>465.</w:t>
      </w:r>
      <w:r w:rsidR="0040243B" w:rsidRPr="002A4D42">
        <w:t xml:space="preserve"> (312). </w:t>
      </w:r>
      <w:r w:rsidR="008A359E" w:rsidRPr="008A359E">
        <w:rPr>
          <w:b/>
        </w:rPr>
        <w:t>(Гуру).</w:t>
      </w:r>
      <w:r w:rsidR="0040243B" w:rsidRPr="002A4D42">
        <w:t xml:space="preserve"> Терпение, но не до конца, будет только напрасною потерею времени. Надо принять правило: во всем до конца. Конечно, имеются в виду цели благие. Ведь и во зле можно дойти до конца, то есть до бездны. Поэтому в своем устремлении к Учителю Света девизом пусть будет</w:t>
      </w:r>
      <w:r w:rsidR="00D57AEE">
        <w:t xml:space="preserve"> — </w:t>
      </w:r>
      <w:r w:rsidR="0040243B" w:rsidRPr="002A4D42">
        <w:t>идти до конца. Много половинчатых решений, и потому много недоходящих. Кто и совсем не идет, кто до середины, а кто и дальше, и особенно печально, когда далеко ушедший вдруг сворачивает с пути. Поэтому твердость неуклонного устремления, ничем не сломимого, будем считать качеством нужным. Неизменяемость Свою Хочет Учитель видеть отраженною в ученике в неизменности его устремления к Свету.</w:t>
      </w:r>
      <w:r w:rsidR="00842D81">
        <w:rPr>
          <w:lang w:val="en-US"/>
        </w:rPr>
        <w:t xml:space="preserve"> </w:t>
      </w:r>
      <w:r w:rsidR="0040243B" w:rsidRPr="002A4D42">
        <w:t>Только так можно дойти до положительного и по пути не задержаться.</w:t>
      </w:r>
    </w:p>
    <w:p w:rsidR="0040243B" w:rsidRDefault="0040243B" w:rsidP="0040243B"/>
    <w:p w:rsidR="0040243B" w:rsidRDefault="00DF4588" w:rsidP="0040243B">
      <w:r>
        <w:rPr>
          <w:b/>
          <w:lang w:val="en-US"/>
        </w:rPr>
        <w:t>1964</w:t>
      </w:r>
      <w:r>
        <w:rPr>
          <w:b/>
        </w:rPr>
        <w:t xml:space="preserve"> г. </w:t>
      </w:r>
      <w:r w:rsidR="008241CE" w:rsidRPr="008241CE">
        <w:rPr>
          <w:b/>
        </w:rPr>
        <w:t>466.</w:t>
      </w:r>
      <w:r w:rsidR="0040243B" w:rsidRPr="002A4D42">
        <w:t xml:space="preserve"> (313). </w:t>
      </w:r>
      <w:r w:rsidR="008241CE" w:rsidRPr="008241CE">
        <w:rPr>
          <w:b/>
        </w:rPr>
        <w:t>(Июнь 30).</w:t>
      </w:r>
      <w:r w:rsidR="0040243B" w:rsidRPr="002A4D42">
        <w:t xml:space="preserve"> Итак, Тонкий Мир реализуется по сознанию и по созвучию элементов, накопленных внутри, с родственными элементами этого мира. В нем есть все, что творится волею, мыслями и чувствами человека, и, кроме того, есть то, что является его естественным состоянием, то есть что создано природой. Сочетание творений природы и рук человеческих мы всюду можем наблюдать на Земле. То же происходит и в Тонком Мире, только там возможности человека творить много шире, ибо творит мысль. Велика радость и свобода человека, не связанного </w:t>
      </w:r>
      <w:r w:rsidR="0040243B" w:rsidRPr="002A4D42">
        <w:lastRenderedPageBreak/>
        <w:t>земными вожделениями и чувством собственности, в этом чудесном мире. Ведь там в той или иной мере осуществляется всякое стремление, и когда оно лишено перегара земного, то устремление лишается ощущения неудовлетворенности, которая порождается кажущимся и призрачным осуществлением устремлений земных. Последние до известной степени удовлетворяются тоже, но голода не насыщают</w:t>
      </w:r>
      <w:r w:rsidR="00D57AEE">
        <w:t xml:space="preserve"> — </w:t>
      </w:r>
      <w:r w:rsidR="0040243B" w:rsidRPr="002A4D42">
        <w:t>отсюда символ о муках Тантала. Кроме того, не побежденные волею на Земле, чувства земные поднимают свою голову там, требуя удовлетворения. А так как воображение легко создает желаемые формы, то сознание вступает с ними в сочетания, порождая призрачные, острые, но не удовлетворимые, благодаря отсутствию тела, ощущения. Ненасытные страсти порождают и ненасытные устремления и призрачные, но не приносящие удовлетворения переживания. Много людей на Земле, которые находятся во власти своих вожделений и живут под их гнетом. Гнет остается и там, но обостряется и утяжеляется в своей силе, в то время как возможностей удовлетворить эти устремления уже не существует. Не трудно представить себе состояние этих мучающихся духов, палимых огнями своих не могущих быть удовлетворенными страстей. Мудрый стремится освободить свой дух от всех земных желаний. Они могут и оставаться, но власти над ним уже никакой не имея. Поэтому тот, кто победил чувство голода на Земле, от приступов вожделений к земной пище страдать уже больше не будет. Этим очень важны победы духа над телесными состояниями во всех формах и видах. Земная жизнь дает бесконечные возможности себя упражнять и утверждаться во власти воли над всеми телесными ощущениями. В распоряжении человека чудесная сила психической энергии, которой он и может действовать при всех своих опытах над собою. Ею побеждаются все ощущения, и она же есть та сила, которая действует, делая из человеческого организма лабораторию для всех ощущений. Если от представления воображаемого лимона, сок которого капает в рот, во рту делается кисло и начинает выделяться слюна, то точно так же вызывают соответствующие реакции в организме человека и многие другие представления или образы. В этом власть мысли над сознанием и телом, но мысль управляется волей, и при контроле над мыслью, установленном на Земле, в Мире Тонком человек делается владыкою своей мощи, ибо там мыслью движется все и все мыслью творится. Люди стремятся к власти, конечно,</w:t>
      </w:r>
      <w:r w:rsidR="00D57AEE">
        <w:t xml:space="preserve"> — </w:t>
      </w:r>
      <w:r w:rsidR="0040243B" w:rsidRPr="002A4D42">
        <w:t>к власти земной, и часто, достигая ее, власти над мыслью своей не имеют, и часто из властителей земных при переходе в Мир Тонкий превращаются в безвольных жертв своих собственных мыслей и мыслей чужих, но им сродственных тоже. Власть земная</w:t>
      </w:r>
      <w:r w:rsidR="00D57AEE">
        <w:t xml:space="preserve"> — </w:t>
      </w:r>
      <w:r w:rsidR="0040243B" w:rsidRPr="002A4D42">
        <w:t xml:space="preserve">непрочная, временная, и эфемерная, и не дающая никаких достижений в Мире Надземном, если не была на Земле утверждена власть над собою. Собиратель истинных ценностей жизни знает, что неотъемлемое, настоящее достояние человека заключается в накоплениях Чаши, в отложениях в ней кристаллических образований огненной энергии, которые будут </w:t>
      </w:r>
      <w:r w:rsidR="0040243B" w:rsidRPr="002A4D42">
        <w:lastRenderedPageBreak/>
        <w:t>служить ему жизнью и пищей в Незримых Мирах. Себя преодолевший победителем светлым входит в тот мир, где царствует мощь светоносной мысли.</w:t>
      </w:r>
    </w:p>
    <w:p w:rsidR="0040243B" w:rsidRDefault="0040243B" w:rsidP="0040243B"/>
    <w:p w:rsidR="0040243B" w:rsidRDefault="00DF4588" w:rsidP="0040243B">
      <w:r>
        <w:rPr>
          <w:b/>
          <w:lang w:val="en-US"/>
        </w:rPr>
        <w:t>1964</w:t>
      </w:r>
      <w:r>
        <w:rPr>
          <w:b/>
        </w:rPr>
        <w:t xml:space="preserve"> г. </w:t>
      </w:r>
      <w:r w:rsidR="008241CE" w:rsidRPr="008241CE">
        <w:rPr>
          <w:b/>
        </w:rPr>
        <w:t>467.</w:t>
      </w:r>
      <w:r w:rsidR="0040243B" w:rsidRPr="002A4D42">
        <w:t xml:space="preserve"> (314). </w:t>
      </w:r>
      <w:r w:rsidR="008A359E" w:rsidRPr="008A359E">
        <w:rPr>
          <w:b/>
        </w:rPr>
        <w:t>(М.А.Й.).</w:t>
      </w:r>
      <w:r w:rsidR="0040243B" w:rsidRPr="002A4D42">
        <w:t xml:space="preserve"> При полном созвучии сознаний и единении в духе и мысли льются легко и свободно. Это слияние мыслями в духе всегда плодоносно. Радость объединения взаимна. Свобода сознания полностью остается. Овладение другим сознанием в какой бы то ни было форме недопустимо. Но слияние в Свете</w:t>
      </w:r>
      <w:r w:rsidR="00D57AEE">
        <w:t xml:space="preserve"> — </w:t>
      </w:r>
      <w:r w:rsidR="0040243B" w:rsidRPr="002A4D42">
        <w:t>радость пространству. Далеко разносится эхо этой радости, заставляя звучать на нее многие души. В этом отличие от одержимости всех степеней, когда подавляется воля и происходит недопустимое нарушение закона жизни. У нас свобода, у них</w:t>
      </w:r>
      <w:r w:rsidR="00D57AEE">
        <w:t xml:space="preserve"> — </w:t>
      </w:r>
      <w:r w:rsidR="0040243B" w:rsidRPr="002A4D42">
        <w:t>порабощение. В этом разница воздействий Иерархии Света и иерархии тьмы. Мысль принимается сердцем. Как бы объяснить еще лучше, что любовь</w:t>
      </w:r>
      <w:r w:rsidR="00D57AEE">
        <w:t xml:space="preserve"> — </w:t>
      </w:r>
      <w:r w:rsidR="0040243B" w:rsidRPr="002A4D42">
        <w:t>это лучший канал для восприятия мыслей, для передачи, для поддержания связи. Владыка Сказал: «Любите Меня, и удвоите силу». Любите, любите, любите. Любовью достигнете все. Любовью достигнете то, чего не достичь никакими упражнениями и медитациями. Любовь</w:t>
      </w:r>
      <w:r w:rsidR="00D57AEE">
        <w:t xml:space="preserve"> — </w:t>
      </w:r>
      <w:r w:rsidR="0040243B" w:rsidRPr="002A4D42">
        <w:t>это живой огонь жизни. Если бы понимали, что можно свершить этой силой, любили бы яро, любили бы пламенно, любили бы действенно и победно. Недаром назвали любовь победительницей огненной.</w:t>
      </w:r>
    </w:p>
    <w:p w:rsidR="0040243B" w:rsidRDefault="0040243B" w:rsidP="0040243B"/>
    <w:p w:rsidR="0040243B" w:rsidRDefault="00DF4588" w:rsidP="0040243B">
      <w:r>
        <w:rPr>
          <w:b/>
          <w:lang w:val="en-US"/>
        </w:rPr>
        <w:t>1964</w:t>
      </w:r>
      <w:r>
        <w:rPr>
          <w:b/>
        </w:rPr>
        <w:t xml:space="preserve"> г. </w:t>
      </w:r>
      <w:r w:rsidR="008241CE" w:rsidRPr="008241CE">
        <w:rPr>
          <w:b/>
        </w:rPr>
        <w:t>468.</w:t>
      </w:r>
      <w:r w:rsidR="0040243B" w:rsidRPr="002A4D42">
        <w:t xml:space="preserve"> </w:t>
      </w:r>
      <w:r w:rsidR="008A359E" w:rsidRPr="008A359E">
        <w:rPr>
          <w:b/>
        </w:rPr>
        <w:t>(Гуру).</w:t>
      </w:r>
      <w:r w:rsidR="0040243B" w:rsidRPr="002A4D42">
        <w:t xml:space="preserve"> Мать, жертвуя собой, спасает ребенка, за Родину, которую любит, идет на смерть герой, ради любимого дела отдают люди все свои силы. Каких подвигов не совершали люди ради любимых и ради любимой. Любовь</w:t>
      </w:r>
      <w:r w:rsidR="00D57AEE">
        <w:t xml:space="preserve"> — </w:t>
      </w:r>
      <w:r w:rsidR="0040243B" w:rsidRPr="002A4D42">
        <w:t>это сила, могучая, огненная, непреодолимая. Вдохновленные ею люди шли на костры и на муки. Право, стоит любить научиться. В основании каждого подвига</w:t>
      </w:r>
      <w:r w:rsidR="00D57AEE">
        <w:t xml:space="preserve"> — </w:t>
      </w:r>
      <w:r w:rsidR="0040243B" w:rsidRPr="002A4D42">
        <w:t>любовь. Что же можно свершить силой любви к Тому, Кто Позвал?! Очевидно, все то, что иначе свершить не под силу, ибо силой любви творится восхождение духа.</w:t>
      </w:r>
    </w:p>
    <w:p w:rsidR="0040243B" w:rsidRDefault="0040243B" w:rsidP="0040243B"/>
    <w:p w:rsidR="0040243B" w:rsidRDefault="00DF4588" w:rsidP="0040243B">
      <w:r>
        <w:rPr>
          <w:b/>
          <w:lang w:val="en-US"/>
        </w:rPr>
        <w:t>1964</w:t>
      </w:r>
      <w:r>
        <w:rPr>
          <w:b/>
        </w:rPr>
        <w:t xml:space="preserve"> г. </w:t>
      </w:r>
      <w:r w:rsidR="008241CE" w:rsidRPr="008241CE">
        <w:rPr>
          <w:b/>
        </w:rPr>
        <w:t>469.</w:t>
      </w:r>
      <w:r w:rsidR="0040243B" w:rsidRPr="002A4D42">
        <w:t xml:space="preserve"> (315). </w:t>
      </w:r>
      <w:r w:rsidR="008241CE" w:rsidRPr="008241CE">
        <w:rPr>
          <w:b/>
        </w:rPr>
        <w:t>(Июль 1).</w:t>
      </w:r>
      <w:r w:rsidR="0040243B" w:rsidRPr="002A4D42">
        <w:t xml:space="preserve"> Беспредельность охватывает собою все пространство, которое есть, всю необъятность Космоса, все прошедшее, настоящее и будущее, все время, все достижения человеческого духа, осуществленные в прошлом и возможные в будущем, всю эволюцию сущего, все миры, невидимые и видимые, все, что есть, было и будет. Живем в Беспредельности и касаемся ее каждым дыханием или мыслью. Каждую мысль можно взять, углубить и расширять беспредельно, если это крылатая мысль. Есть мысли ползучие, гадам подобные, могут и они размножаться, но не могут летать, сфер высших касаясь, и не могут расти бесконечно, ибо ограничены сферой своего проявления. В этом разница зла и добра. Добро может расти беспредельно, но предельно и ограничено зло. Это ручательством служит победы Света над тьмою, ибо конечна и ограничена тьма. Можно брать любую мысль Света и наблюдать, как </w:t>
      </w:r>
      <w:r w:rsidR="0040243B" w:rsidRPr="002A4D42">
        <w:lastRenderedPageBreak/>
        <w:t>начинает она расти и расширяться и касаться орбитой своей сфер беспредельного Света. На Земле люди могут летать, но нужны им самолеты или другие летательные аппараты. Но нужно представить себе, что в пространствах Надземного Мира дух может летать на крыльях мысли и быть фактически там, где может мысль пролететь. Там бытие заключается в мысли и сознание мыслью живет и ограничено ею. Всякие мысли бывают, и лётности разной. О лётных свойствах мысли думают мало. Но есть и темные мысли. Гирям чугунным подобны они на крылышках духа. Словно свинцом запечатаны крылья тогда. Не крылатые, тяжкие мысли влекут духов вниз. Часто приковывают они человека к низшим слоям Тонкого Мира, лишая его возможности не только подняться, но даже и двигаться. Когда Говорю о мысли, Имею в виду ее лётные свойства и способность устремлять человеческий дух в Высшие Сферы. Невежество не занимается мыслью. Но мысль надо изучать по существу. Не дивно ли получается? Люди думают все. Есть даже наука, называемая психологией, но сама мысль, эта мощная реальная сила, не изучается. Не изучается мысль по существу, не изучается сущность и энергия мысли. Люди проходят стороною от этого первонасущнейшего фактора жизни. Ведь мыслями, облеченными в форму, заполнены огромные книгохранилища. Целые леса и рощи идут ежедневно на бумагу, чтобы заполнить образами мысли страницы тысяч газет, выпускаемых миллионами экземпляров. И все же, несмотря на все это, мысль как таковая не изучается. Мы Живем будущим и в будущем. В будущем время придет, когда этому невежественному небрежению будет положен конец. Мысль будет изучаться научно. Создадут аппаратуру, фотографирующую и регистрирующую мысль. Будут определять вибрационную мощь мысли отдельного человека. Будут изучать ее свойства, качества, светоносность и эффективность воздействия на людей, растения, животных, предметы, окружающее и пространство. Будут исследовать взаимодействие мысли с энергиями подземного и пространственного огня. Воздадут должное мысли и явно увидят, какая неизреченная мощь дана во власть человеку. Пока же он, подобно ребенку в лаборатории со взрывчатыми веществами, слепо играет этой энергией мощной, не понимая того, что потрясает ею миры. Поражаемся чудовищным ураганам, стихийным бедствиям, наводнениям, землетрясениям, небывалому холоду или жару, не понимая, что сила объединенной, но хаотической мысли сотен миллионов людей нарушает стихийное равновесие планеты и вызывает на себя тяжкий обратный удар. Спешно надо знакомить людей с основами жизни. И первой из них будет мысль.</w:t>
      </w:r>
    </w:p>
    <w:p w:rsidR="0040243B" w:rsidRDefault="0040243B" w:rsidP="0040243B"/>
    <w:p w:rsidR="0040243B" w:rsidRDefault="00DF4588" w:rsidP="0040243B">
      <w:r>
        <w:rPr>
          <w:b/>
          <w:lang w:val="en-US"/>
        </w:rPr>
        <w:t>1964</w:t>
      </w:r>
      <w:r>
        <w:rPr>
          <w:b/>
        </w:rPr>
        <w:t xml:space="preserve"> г. </w:t>
      </w:r>
      <w:r w:rsidR="008241CE" w:rsidRPr="008241CE">
        <w:rPr>
          <w:b/>
        </w:rPr>
        <w:t>470.</w:t>
      </w:r>
      <w:r w:rsidR="0040243B" w:rsidRPr="002A4D42">
        <w:t xml:space="preserve"> (316). </w:t>
      </w:r>
      <w:r w:rsidR="008A359E" w:rsidRPr="008A359E">
        <w:rPr>
          <w:b/>
        </w:rPr>
        <w:t>(М.А.Й.).</w:t>
      </w:r>
      <w:r w:rsidR="0040243B" w:rsidRPr="002A4D42">
        <w:t xml:space="preserve"> Полет в будущее дает духу крылья. Мысль становится светоносно-крылатой. В будущем все достижимо и все возможно. Устремляя сознание в будущее и создавая четкие формы будущих выявлений жизни, человек тем самым их оформляет в определенные образы, которые хотя и относятся к будущему, но </w:t>
      </w:r>
      <w:r w:rsidR="0040243B" w:rsidRPr="002A4D42">
        <w:lastRenderedPageBreak/>
        <w:t>тем не менее живут в настоящем, живут и пульсируют в пространстве, вдохновляя людей на новые достижения и победы. Вот почему мы устремляем мысль человечества в будущее, и вот почему мы придаем такое огромное значение процессу цементирования пространства. Наши ученики не знают безделья, наши ученики не знают бездумья. Когда пространство готово и ждет, чтобы принять в свое лоно образы оформленной, строительно-эволюционной и светоносной мысли, долг сотрудников наших во всех уголках планеты</w:t>
      </w:r>
      <w:r w:rsidR="00D57AEE">
        <w:t xml:space="preserve"> — </w:t>
      </w:r>
      <w:r w:rsidR="0040243B" w:rsidRPr="002A4D42">
        <w:t>творить эти мысли, их укреплять, насыщая их огнем своего сердца. Куда направится человечество, если не будет иметь пространственного хранилища образов мыслей, ведущих его к светлому будущему, когда не будет ни войн, ни бирж, ни планетарного грабежа, ни всех видов угнетения или насилия человека над человеком. Каждая эволюционно-строительная мысль, сознательно брошенная в пространство, и даже бессознательно, есть благо. Нет двух лиц человеческих, совершенно схожих между собою. Все разновидны и своеобразны. Так же разновидна и мысль. Значит, пространство можно насыщать всем богатством многообразия мыслей, годных на все случаи жизни для всех народов Земли. Мир строится мыслью. Жизнь планеты строится мыслью. Не прошлое, но будущее есть та сфера, где осуществляется мысль. Будем мыслью сознательно строить будущее нашей Земли.</w:t>
      </w:r>
    </w:p>
    <w:p w:rsidR="0040243B" w:rsidRDefault="0040243B" w:rsidP="0040243B"/>
    <w:p w:rsidR="0040243B" w:rsidRDefault="00DF4588" w:rsidP="0040243B">
      <w:r>
        <w:rPr>
          <w:b/>
          <w:lang w:val="en-US"/>
        </w:rPr>
        <w:t>1964</w:t>
      </w:r>
      <w:r>
        <w:rPr>
          <w:b/>
        </w:rPr>
        <w:t xml:space="preserve"> г. </w:t>
      </w:r>
      <w:r w:rsidR="008241CE" w:rsidRPr="008241CE">
        <w:rPr>
          <w:b/>
        </w:rPr>
        <w:t>471.</w:t>
      </w:r>
      <w:r w:rsidR="0040243B" w:rsidRPr="002A4D42">
        <w:t xml:space="preserve"> (317). </w:t>
      </w:r>
      <w:r w:rsidR="008A359E" w:rsidRPr="008A359E">
        <w:rPr>
          <w:b/>
        </w:rPr>
        <w:t>(Гуру).</w:t>
      </w:r>
      <w:r w:rsidR="0040243B" w:rsidRPr="002A4D42">
        <w:t xml:space="preserve"> Будущего не может никто избежать, но строить его по воле своей может каждый. Строится будущее в настоящем и строится, прежде всего, мыслью. Мысль предшествует каждому движению человека. Вот почему Учение делает упор на мысль. Мысль есть ведущее начало во всех мирах, и в земном</w:t>
      </w:r>
      <w:r w:rsidR="00D57AEE">
        <w:t xml:space="preserve"> — </w:t>
      </w:r>
      <w:r w:rsidR="0040243B" w:rsidRPr="002A4D42">
        <w:t>тоже. Воспитание человечества надо начинать с воспитания мысли. Но занимаются всем, чем угодно, но только не этим. Мыслью пользуются все, но воспитывать ее и овладевать ею никто даже и не помышляет. Получается нелепое положение, когда невежество уклоняется от изучения того, чем живет и чем дышит. Надо начать изучение мыслей научно, отбросив всякую предвзятость и предубеждение. Надо разрушить невидимые барьеры, поставленные слепотой и невежеством. Идет время полного раскрепощения мысли.</w:t>
      </w:r>
    </w:p>
    <w:p w:rsidR="0040243B" w:rsidRDefault="0040243B" w:rsidP="0040243B"/>
    <w:p w:rsidR="0040243B" w:rsidRDefault="00DF4588" w:rsidP="0040243B">
      <w:r>
        <w:rPr>
          <w:b/>
          <w:lang w:val="en-US"/>
        </w:rPr>
        <w:t>1964</w:t>
      </w:r>
      <w:r>
        <w:rPr>
          <w:b/>
        </w:rPr>
        <w:t xml:space="preserve"> г. </w:t>
      </w:r>
      <w:r w:rsidR="008241CE" w:rsidRPr="008241CE">
        <w:rPr>
          <w:b/>
        </w:rPr>
        <w:t>472.</w:t>
      </w:r>
      <w:r w:rsidR="0040243B" w:rsidRPr="002A4D42">
        <w:t xml:space="preserve"> (318). </w:t>
      </w:r>
      <w:r w:rsidR="008241CE" w:rsidRPr="008241CE">
        <w:rPr>
          <w:b/>
        </w:rPr>
        <w:t>(Июль 2).</w:t>
      </w:r>
      <w:r w:rsidR="0040243B" w:rsidRPr="002A4D42">
        <w:t xml:space="preserve"> О переходе в полном сознании следует думать. Когда мысль предшествует действию, действие становится возможным. Для упражнения дается каждодневный отход ко сну</w:t>
      </w:r>
      <w:r w:rsidR="00D57AEE">
        <w:t xml:space="preserve"> — </w:t>
      </w:r>
      <w:r w:rsidR="0040243B" w:rsidRPr="002A4D42">
        <w:t>как бы репетиция большого перехода. Постепенно во сне сознание будет становиться все более активным и действия</w:t>
      </w:r>
      <w:r w:rsidR="00D57AEE">
        <w:t xml:space="preserve"> — </w:t>
      </w:r>
      <w:r w:rsidR="0040243B" w:rsidRPr="002A4D42">
        <w:t>осознанными. Очень характерный признак, когда во сне человек сознает, что он спит и действует в состоянии сна в Мире Тонком. Упорядочение снов и пробуждение во сне сознания</w:t>
      </w:r>
      <w:r w:rsidR="00D57AEE">
        <w:t xml:space="preserve"> — </w:t>
      </w:r>
      <w:r w:rsidR="0040243B" w:rsidRPr="002A4D42">
        <w:t>преддверие к сознательному переходу. Слишком торопиться не будем</w:t>
      </w:r>
      <w:r w:rsidR="00D57AEE">
        <w:t xml:space="preserve"> — </w:t>
      </w:r>
      <w:r w:rsidR="0040243B" w:rsidRPr="002A4D42">
        <w:t>всему свое время. Насилие над собой недопустимо. Желание утвердить явление ровно горящего пламени Поддержим. Падения и взлеты</w:t>
      </w:r>
      <w:r w:rsidR="00D57AEE">
        <w:t xml:space="preserve"> — </w:t>
      </w:r>
      <w:r w:rsidR="0040243B" w:rsidRPr="002A4D42">
        <w:lastRenderedPageBreak/>
        <w:t>первая ступень. Затем устанавливается равновесие и пламя становится неколеблемым и ровно горящим. Но, конечно, надо очень хотеть достичь этого состояния. Много теряется времени и энергии на качания аритмичные. Сознание не может пребывать в состоянии одном и том же, но все же будем у елки учиться, одинакова зимою и летом. Неизменность утверждается в постоянстве Общения, в утреннем ритме, в постоянстве молитвы и постоянстве любви и устремления. Многое может меняться в жизни ученика, но есть явления, отмеченные печатью постоянства, сущность которых протягивается в будущее, за пределы данного воплощения.</w:t>
      </w:r>
    </w:p>
    <w:p w:rsidR="0040243B" w:rsidRDefault="0040243B" w:rsidP="0040243B"/>
    <w:p w:rsidR="0040243B" w:rsidRDefault="00DF4588" w:rsidP="0040243B">
      <w:r>
        <w:rPr>
          <w:b/>
          <w:lang w:val="en-US"/>
        </w:rPr>
        <w:t>1964</w:t>
      </w:r>
      <w:r>
        <w:rPr>
          <w:b/>
        </w:rPr>
        <w:t xml:space="preserve"> г. </w:t>
      </w:r>
      <w:r w:rsidR="008241CE" w:rsidRPr="008241CE">
        <w:rPr>
          <w:b/>
        </w:rPr>
        <w:t>473.</w:t>
      </w:r>
      <w:r w:rsidR="0040243B" w:rsidRPr="002A4D42">
        <w:t xml:space="preserve"> Да, Обещано было много. Но встречи с Посланницей Нашей не состоялось. Значит ли это, что встречи не будет? Неизменно Слово Мое. Не состоявшееся в одной форме состоится в другой. План изменился, но обещанное, запечатленное в свитках Акаши, осуществится. Правда, условия будут иные, правда, и сроки отодвинуты, но тем более полной будет желанная встреча, более осознанной и еще более желанной. Здесь была бы она довольно короткой, там будет долгой настолько, насколько позволит подготовленность сознания. Но будет желанная встреча. Я Говорю. К этой встрече, столь долгожданной, надо подготовиться лучше, чтобы светом своим не устыдиться. Готовиться можно сейчас. Если действительно любим, как говорим, то что ж помешает подготовиться так, чтобы подойти в белоснежной одежде?</w:t>
      </w:r>
    </w:p>
    <w:p w:rsidR="0040243B" w:rsidRDefault="0040243B" w:rsidP="0040243B"/>
    <w:p w:rsidR="0040243B" w:rsidRDefault="00DF4588" w:rsidP="0040243B">
      <w:r>
        <w:rPr>
          <w:b/>
          <w:lang w:val="en-US"/>
        </w:rPr>
        <w:t>1964</w:t>
      </w:r>
      <w:r>
        <w:rPr>
          <w:b/>
        </w:rPr>
        <w:t xml:space="preserve"> г. </w:t>
      </w:r>
      <w:r w:rsidR="008241CE" w:rsidRPr="008241CE">
        <w:rPr>
          <w:b/>
        </w:rPr>
        <w:t>474.</w:t>
      </w:r>
      <w:r w:rsidR="0040243B" w:rsidRPr="002A4D42">
        <w:t xml:space="preserve"> (319). </w:t>
      </w:r>
      <w:r w:rsidR="008A359E" w:rsidRPr="008A359E">
        <w:rPr>
          <w:b/>
        </w:rPr>
        <w:t>(М.А.Й.).</w:t>
      </w:r>
      <w:r w:rsidR="0040243B" w:rsidRPr="002A4D42">
        <w:t xml:space="preserve"> В действиях человека уявляется энергия мысли. Сколько же энергии можно сознательно накопить для действий в Мире Надземном? Каждая мысль будет там как бы аккумулятором силы для действия, который будет работать, пока не истощится его энергия. Насколько же надо осмотрительным быть в выборе берущихся с собой мыслей. Все мысли, которые не выбрасываются сознательно, автоматически берутся с собой в будущее, чтобы сопутствовать до тех пор, пока в благоприятных условиях не воплотятся они в действия. Обстоятельство это важно необычайно, ибо черевато многими следствиями, порой весьма неожиданными. О мысли, не выброшенной из сознания, а потому взятой с собою, человек может совершенно забыть, но она не забудет и проявит магнитную силу свою тогда, когда породитель ее считает, что он свободен от мыслей подобных, ибо поднялся выше. При контроле над мыслью недостаточно в данный момент не иметь нежелательных мыслей, надо почистить еще все закоулки сознания, все кладовые мысли, не залежалось ли там нечто недостойное и не соответствующее настоящей ступени сознания. После перехода в Мир Тонкий все мысли, оставленные в хранилище памяти, восстанут перед человеком во всей своей силе для окончательного суда над каждой из них. И если мысль заряжена такой силой, что окажется сильнее мыслей последующих, то человек может ее и не преобороть, то есть стать ее жертвой.</w:t>
      </w:r>
      <w:r w:rsidR="00842D81">
        <w:rPr>
          <w:lang w:val="en-US"/>
        </w:rPr>
        <w:t xml:space="preserve"> </w:t>
      </w:r>
      <w:r w:rsidR="0040243B" w:rsidRPr="002A4D42">
        <w:t xml:space="preserve">Если в жизни земной наблюдаем, как часто </w:t>
      </w:r>
      <w:r w:rsidR="0040243B" w:rsidRPr="002A4D42">
        <w:lastRenderedPageBreak/>
        <w:t>человек становится жертвою своих собственных недостойных мыслей, то сколь же трагичнее условие это проявляется там, в Мире Надземном, где обостряется все и где борьба и преодоления много труднее. Потому очищение сознания от мыслей негодных производится здесь, на Земле, чтобы явиться туда во всеоружии очищенных мыслей.</w:t>
      </w:r>
    </w:p>
    <w:p w:rsidR="0040243B" w:rsidRDefault="0040243B" w:rsidP="0040243B"/>
    <w:p w:rsidR="0040243B" w:rsidRDefault="00DF4588" w:rsidP="0040243B">
      <w:r>
        <w:rPr>
          <w:b/>
          <w:lang w:val="en-US"/>
        </w:rPr>
        <w:t>1964</w:t>
      </w:r>
      <w:r>
        <w:rPr>
          <w:b/>
        </w:rPr>
        <w:t xml:space="preserve"> г. </w:t>
      </w:r>
      <w:r w:rsidR="008241CE" w:rsidRPr="008241CE">
        <w:rPr>
          <w:b/>
        </w:rPr>
        <w:t>475.</w:t>
      </w:r>
      <w:r w:rsidR="0040243B" w:rsidRPr="002A4D42">
        <w:t xml:space="preserve"> </w:t>
      </w:r>
      <w:r w:rsidR="008A359E" w:rsidRPr="008A359E">
        <w:rPr>
          <w:b/>
        </w:rPr>
        <w:t>(Гуру).</w:t>
      </w:r>
      <w:r w:rsidR="0040243B" w:rsidRPr="002A4D42">
        <w:t xml:space="preserve"> Мил насильно не будешь. Не может быть одинаково сильной любви ко всем, кто близок Владыке. Любовь и привязанность наращивались в предшествовавших жизнях и требовали немалого времени, чтобы связались сердца крепкими нитями чувства. Не будем об этом тужить, ибо то, что хотим укрепить или усилить, можно усилить сейчас и утвердить еще крепче. Если не хватает особо горячей любви, то признательность, преданность и почитание будут ближайшим подходом к любви. Полюбить всегда можно, если захочется сердцем. Каждое внимание ценим и ценим каждое устремление наполнить сердце чувством, достойным и приличествующим по отношению к Посланникам Света.</w:t>
      </w:r>
    </w:p>
    <w:p w:rsidR="0040243B" w:rsidRDefault="0040243B" w:rsidP="0040243B"/>
    <w:p w:rsidR="0040243B" w:rsidRDefault="00DF4588" w:rsidP="0040243B">
      <w:r>
        <w:rPr>
          <w:b/>
          <w:lang w:val="en-US"/>
        </w:rPr>
        <w:t>1964</w:t>
      </w:r>
      <w:r>
        <w:rPr>
          <w:b/>
        </w:rPr>
        <w:t xml:space="preserve"> г. </w:t>
      </w:r>
      <w:r w:rsidR="008241CE" w:rsidRPr="008241CE">
        <w:rPr>
          <w:b/>
        </w:rPr>
        <w:t>476.</w:t>
      </w:r>
      <w:r w:rsidR="0040243B" w:rsidRPr="002A4D42">
        <w:t xml:space="preserve"> (320). </w:t>
      </w:r>
      <w:r w:rsidR="008241CE" w:rsidRPr="008241CE">
        <w:rPr>
          <w:b/>
        </w:rPr>
        <w:t>(Июль 3).</w:t>
      </w:r>
      <w:r w:rsidR="0040243B" w:rsidRPr="002A4D42">
        <w:t xml:space="preserve"> Много простится тому, кто умеет любить. Любовь магнетична. Любовь к своему Владыке не только устремляет к Нему, но и помогает преодолевать сопротивление окружающих противодействий. Будем усиливать огонь этого чувства всеми мерами, всем желанием, всем устремлением. В древних Заветах много сказано о любви к Наивысшему, но не объяснено, для чего это нужно, и не указано на двигающую мощь этого чувства. Всего труднее бороться с собою и собой овладеть. В этой борьбе это чувство может помочь отказаться от многих явлений несовершенства. Сердце с тем, кого любим. Постоянство Лика Владыки можно утвердить только любовью. Не странно ли то, что большинство ищущих бродит вокруг да около, упуская возможности этого кратчайшего пути. Легче всего и проще</w:t>
      </w:r>
      <w:r w:rsidR="008530A9">
        <w:rPr>
          <w:lang w:val="en-US"/>
        </w:rPr>
        <w:t xml:space="preserve"> </w:t>
      </w:r>
      <w:r w:rsidR="0040243B" w:rsidRPr="002A4D42">
        <w:t>всего преображение духа творится любовью. Любовь к своему Владыке означает также и любовь ко всему сущему, к человечеству, природе, животным, растениям. Только она проведет через все и удержит поверх беспросветности двуногого существования. На крыльях любви можно перелететь через любую пропасть. Не страшна бездна для имеющих крылья.</w:t>
      </w:r>
    </w:p>
    <w:p w:rsidR="0040243B" w:rsidRDefault="0040243B" w:rsidP="0040243B"/>
    <w:p w:rsidR="0040243B" w:rsidRDefault="00DF4588" w:rsidP="0040243B">
      <w:r>
        <w:rPr>
          <w:b/>
          <w:lang w:val="en-US"/>
        </w:rPr>
        <w:t>1964</w:t>
      </w:r>
      <w:r>
        <w:rPr>
          <w:b/>
        </w:rPr>
        <w:t xml:space="preserve"> г. </w:t>
      </w:r>
      <w:r w:rsidR="008241CE" w:rsidRPr="008241CE">
        <w:rPr>
          <w:b/>
        </w:rPr>
        <w:t>477.</w:t>
      </w:r>
      <w:r w:rsidR="0040243B" w:rsidRPr="002A4D42">
        <w:t xml:space="preserve"> (321). </w:t>
      </w:r>
      <w:r w:rsidR="008A359E" w:rsidRPr="008A359E">
        <w:rPr>
          <w:b/>
        </w:rPr>
        <w:t>(М.А.Й.).</w:t>
      </w:r>
      <w:r w:rsidR="0040243B" w:rsidRPr="002A4D42">
        <w:t xml:space="preserve"> Вот в духе мы победили и время, и пространство, и смерть, объединившись любовью. Нет ни преград, ни расстояний, нет ничего, разделяющего нас. В Мире Тонком, объединенные этим чувством, будем продолжать дело Служения Свету. Чем более расширено сознание, тем больше возможностей для Служения Свету. Поэтому надо приложить усилия к тому, чтобы расширить его. Расширяется мыслью. Мысль питается устремлением. Достаточно ее устремить на предмет, даже совсем незнакомый, чтобы начала действовать ее магнитная сила, извлекая </w:t>
      </w:r>
      <w:r w:rsidR="0040243B" w:rsidRPr="002A4D42">
        <w:lastRenderedPageBreak/>
        <w:t>из пространства созвучные ей элементы. Что мы знаем о Дальних Мирах? Сравнительно мало. Но если мысленно сердцем к ним постоянно стремиться, войдем в орбиту их притяжения и сознание начнет расширяться, обогащаемое новыми поступлениями. Конечно, поможет связь с Иерархией, но двигателем будет собственная мысль. Контакт с Дальними Сферами необходим, ибо там жизнь</w:t>
      </w:r>
      <w:r w:rsidR="00D57AEE">
        <w:t xml:space="preserve"> — </w:t>
      </w:r>
      <w:r w:rsidR="0040243B" w:rsidRPr="002A4D42">
        <w:t>на высшей ступени. И как же можно принять эволюцию человечества и собственного духа, если не иметь перед глазами высшие формы этой эволюции, уже достигнутые на Дальних Мирах. Когда весь микрокосм человека устремлен к Высшему Миру, мощь этого устремления магнитно притягивает к нему новые возможности. Устанавливается тогда контакт с Высшими Сферами, и даже во сне можно тогда почерпать от этой невидимой связи. Устремление всем существом очень непросто. Ведь оно требует отрешения сознания от привязанности к жизни обычной. Можно и должно жить этой жизнью, можно и должно делать все, чего требует долг перед людьми, перед родиной, перед близкими, перед собой и своим телом, но, делая и исполняя все это, привязываться к плотному окружению и явлениям жизни земной все же нельзя. Не может служить дух двум господам, двум противоположностям: обычности и необычности. Мы живем необычностью и к земному привязанности не имеем, зная значение, цель и смысл земных воплощений. Любите земное сверхличной любовью и не привязывайте сознание ни к чему. Сфера духа другая. Когда высшие притяжения побеждают и покончены счеты с земным, тогда дух делается свободным.</w:t>
      </w:r>
    </w:p>
    <w:p w:rsidR="0040243B" w:rsidRDefault="0040243B" w:rsidP="0040243B"/>
    <w:p w:rsidR="0040243B" w:rsidRDefault="00DF4588" w:rsidP="0040243B">
      <w:r>
        <w:rPr>
          <w:b/>
          <w:lang w:val="en-US"/>
        </w:rPr>
        <w:t>1964</w:t>
      </w:r>
      <w:r>
        <w:rPr>
          <w:b/>
        </w:rPr>
        <w:t xml:space="preserve"> г. </w:t>
      </w:r>
      <w:r w:rsidR="008241CE" w:rsidRPr="008241CE">
        <w:rPr>
          <w:b/>
        </w:rPr>
        <w:t>478.</w:t>
      </w:r>
      <w:r w:rsidR="0040243B" w:rsidRPr="002A4D42">
        <w:t xml:space="preserve"> </w:t>
      </w:r>
      <w:r w:rsidR="008A359E" w:rsidRPr="008A359E">
        <w:rPr>
          <w:b/>
        </w:rPr>
        <w:t>(Гуру).</w:t>
      </w:r>
      <w:r w:rsidR="0040243B" w:rsidRPr="002A4D42">
        <w:t xml:space="preserve"> Итак, при разлуке время может отдалить или приблизить. По этому признаку можно судить о прочности связи. Ведь дух продвигается только лишь связью с Иерархией. И можно порадоваться, если во времени укрепляется и усиливается эта связь. Сознательные усилия помогают. Сила памятования о вышестоящих возрастает при постоянстве устремления. Только невежды и шатуны полагают, что кончилось все со смертью позвавших. Не кончилось и не кончается ничего, но все продолжается в беспредельность будущего. Это поняв и ощутив сердцем, можно спокойно идти, продолжая усиливать связь.</w:t>
      </w:r>
    </w:p>
    <w:p w:rsidR="0040243B" w:rsidRDefault="0040243B" w:rsidP="0040243B"/>
    <w:p w:rsidR="0040243B" w:rsidRDefault="00DF4588" w:rsidP="0040243B">
      <w:r>
        <w:rPr>
          <w:b/>
          <w:lang w:val="en-US"/>
        </w:rPr>
        <w:t>1964</w:t>
      </w:r>
      <w:r>
        <w:rPr>
          <w:b/>
        </w:rPr>
        <w:t xml:space="preserve"> г. </w:t>
      </w:r>
      <w:r w:rsidR="008241CE" w:rsidRPr="008241CE">
        <w:rPr>
          <w:b/>
        </w:rPr>
        <w:t>479.</w:t>
      </w:r>
      <w:r w:rsidR="0040243B" w:rsidRPr="002A4D42">
        <w:t xml:space="preserve"> </w:t>
      </w:r>
      <w:r w:rsidR="008241CE" w:rsidRPr="008241CE">
        <w:rPr>
          <w:b/>
        </w:rPr>
        <w:t>(Июль 4).</w:t>
      </w:r>
      <w:r w:rsidR="0040243B" w:rsidRPr="002A4D42">
        <w:t xml:space="preserve"> Сын Мой, знание обязывает, а тем более знание космической связи с Матерью и Отцом. Отметаются кровные связи земные и заменяются надземно-космическими, не зависящими от обычных матерей и отцов. Конечно, связаны также и с ними, но это не есть узы космические, ибо разных матерей и отцов много. Трудно даже представить себе, со сколькими духами связаны кармически! И с каждым надо исчерпать связь до конца, то есть кармически расплатиться. Потому лучше давать, чем получать или брать. Каждое получение, если не является оно платой за прошлое, связывает получающего с дающим. Потому лучше давать, ибо в даянии освобождение от кармических уз. Но люди стремятся получать, и как </w:t>
      </w:r>
      <w:r w:rsidR="0040243B" w:rsidRPr="002A4D42">
        <w:lastRenderedPageBreak/>
        <w:t>можно больше, забывая, что получение означает и плату, если оно не есть погашение старого долга. Процесс ученичества есть полное и последовательное освобождение от цепей прошлого. Мы даже не Берем в ученики людей, отягощенных кармою, прежде чем они до известной степени не освободятся от этого груза. Трудно устремляться ввысь, когда гири на ногах тянут вниз. Ученик стремится к тому, чтобы не усложнять свою карму и не отягощать ее новыми деяниями. Он сознательно творит свою карму духовного порядка, карму Света, карму надземную, образующую ему ступени восхождения. Конечно, прежде всего карма творится мыслью, ибо мысль не умирает в пространстве даже после смерти тела, но продолжает действовать и творить по заложенному в ней направлению. Карма творится мыслью. Это следует помнить, ибо поступок тут же и исчерпывает себя, если, будучи совершен, снова не питается мыслью. Мысль может создавать, и мысль может разрушать карму и кармические следствия многих проступков. Освобождение от кармы в мысли. Конечно, старые долги нужно платить, но самое отношение к расплате может быть изменено мыслью. Мудрый с радостью платит старые долги, невежда сетует, омрачается и горюет, не понимая, что каждая такая плата есть освобождение. Встречаясь с людьми, будем стремиться к тому, чтобы давать, вместо того чтобы брать, и стараться ничем не отяготить своей кармы. Заметьте, что Учитель</w:t>
      </w:r>
      <w:r w:rsidR="00D57AEE">
        <w:t xml:space="preserve"> — </w:t>
      </w:r>
      <w:r w:rsidR="0040243B" w:rsidRPr="002A4D42">
        <w:t xml:space="preserve">это дающий всегда. Даяние не освобождает Его ни от соизмеримости, ни от ответственности, ибо передать, то есть дать лишнее, поверх вместимости сознания так же плохо, как и недодать. Потому Говорю: «Раздавайте мудро». Даяние устанавливает духовную связь с получающим, и потому соизмеримость необходима. Темные, приближаясь, тоже хотят часто взять, но лишь для того, чтобы, взявши, обратиться на вас, пятою поправ дары духа. Потому соизмеримость добавим, и зоркость, и чувствознание. Знаете сами, как приходится тяжко платить, если под личиною устремления и Света приближаются сотрудники тьмы. Это нередко бывает, и горе нераспознавшим. Ни на чье стороннее ручательство полагаться нельзя, ибо платящими будете вы, а не они, по слепоте своей, самоуверенности, невежеству, глупости или неопытности подсунувшие вам сознательного или бессознательного служителя тьмы. Они ведь тоже могут произносить высокие слова, и цитировать священные книги, и внешне многое делать, что делают светляки. Поэтому распознавание трудно необычайно и требует опыта. Никогда не полагайтесь на чужое суждение, но слушайтесь голоса сердца и особенно обращайте внимание на первое впечатление. Вспомните, сколько раз оказывалось оно верным и сколько раз сердце подавало свой голос, вопреки противоположным утверждениям окружающих. Полагаясь на чужое мнение, создаем предвзятость суждения и тем заглушаем голос, говорящий беззвучно внутри. Если голоса этого мало, напрягите всю зоркость и учитесь распознавать по малым делам, и поступкам, и поведению к вам подходящих и хотящих от вас получить. Иногда человек выявляется </w:t>
      </w:r>
      <w:r w:rsidR="0040243B" w:rsidRPr="002A4D42">
        <w:lastRenderedPageBreak/>
        <w:t>весь в мелочах, совершенно незаметных для незоркого глаза. Вспомните, сколько было подробностей при одной из особенно встреч неприятных, которые, хотя и были замечены, но пропущены мимо сознания без должных выводов и следствий. Таких ошибок в будущем нельзя допускать, ибо все имеет значение. Так, например, презрительное осуждение лиц, принявших Учение, допущенное со стороны испытуемого, ярым свидетельством служит его непригодности к сотрудничеству. Такими знаками пренебрегать недопустимо. Многое было зорко подмечено своевременно, но должным образом не учтено. Будем на ошибках учиться, ибо для устремленного духа ошибки служат прекрасным уроком. Ошибкам научитесь улыбаться и радоваться каждому полезному уроку, хотя бы и плата за него была велика.</w:t>
      </w:r>
    </w:p>
    <w:p w:rsidR="0040243B" w:rsidRDefault="0040243B" w:rsidP="0040243B"/>
    <w:p w:rsidR="0040243B" w:rsidRDefault="00DF4588" w:rsidP="0040243B">
      <w:r>
        <w:rPr>
          <w:b/>
          <w:lang w:val="en-US"/>
        </w:rPr>
        <w:t>1964</w:t>
      </w:r>
      <w:r>
        <w:rPr>
          <w:b/>
        </w:rPr>
        <w:t xml:space="preserve"> г. </w:t>
      </w:r>
      <w:r w:rsidR="008241CE" w:rsidRPr="008241CE">
        <w:rPr>
          <w:b/>
        </w:rPr>
        <w:t>480.</w:t>
      </w:r>
      <w:r w:rsidR="0040243B" w:rsidRPr="002A4D42">
        <w:t xml:space="preserve"> </w:t>
      </w:r>
      <w:r w:rsidR="008A359E" w:rsidRPr="008A359E">
        <w:rPr>
          <w:b/>
        </w:rPr>
        <w:t>(М.А.Й.).</w:t>
      </w:r>
      <w:r w:rsidR="0040243B" w:rsidRPr="002A4D42">
        <w:t xml:space="preserve"> При полном слиянии сознаний уже нельзя отличить, где свое и где не свое, ибо все наше, все общее и сочетающееся гармонично и в Свете. Тогда восприятие мыслей идет совершенно свободно, настолько свободно, что отличить почти невозможно посылаемое от своего, ибо все это наше. Так «я» заменяется «мы» и приобретается право говорить именем нашим и даже Владыки. Право это будет космическим. На каждом слове тогда лежит печать духа и слова приобретают силу особого воздействия. Будут спорить, не соглашаться, но влияния слов не избегнут, ибо на них печать Света. Так при сотрудничестве в духе стираются грани между сознаниями, стремящимися к Свету, и явление палории становится доступным. Не дивно ли видеть, как во времени укрепляется связь и растет единение в духе. Сказано: «Что было, то есть...». Вдуматься надо в речение это. Означает оно, что все, что запечатлено в свитках Акаши во взаимоотношениях наших, было, есть и существует ныне так же явно, как Солнце; и от реальности близости этой можно всегда почерпать по желанию сердца. Ближайших своих и любимых любила, люблю и буду любить. Пусть почуют реальную, настоящую, действительную силу этого чувства сейчас, перенеся его из прошлого в настоящее, ибо сила чувств наших во времени не умирает, ибо поверх временного и преходящего. Памятование о прошлом можно обновить и усилить, и в чувстве своем возрасти. Связь в духе наипрочнейшая... переживает века...</w:t>
      </w:r>
    </w:p>
    <w:p w:rsidR="0040243B" w:rsidRDefault="0040243B" w:rsidP="0040243B"/>
    <w:p w:rsidR="0040243B" w:rsidRDefault="00DF4588" w:rsidP="0040243B">
      <w:r>
        <w:rPr>
          <w:b/>
          <w:lang w:val="en-US"/>
        </w:rPr>
        <w:t>1964</w:t>
      </w:r>
      <w:r>
        <w:rPr>
          <w:b/>
        </w:rPr>
        <w:t xml:space="preserve"> г. </w:t>
      </w:r>
      <w:r w:rsidR="008241CE" w:rsidRPr="008241CE">
        <w:rPr>
          <w:b/>
        </w:rPr>
        <w:t>481.</w:t>
      </w:r>
      <w:r w:rsidR="0040243B" w:rsidRPr="002A4D42">
        <w:t xml:space="preserve"> </w:t>
      </w:r>
      <w:r w:rsidR="008A359E" w:rsidRPr="008A359E">
        <w:rPr>
          <w:b/>
        </w:rPr>
        <w:t>(М.А.Й.).</w:t>
      </w:r>
      <w:r w:rsidR="0040243B" w:rsidRPr="002A4D42">
        <w:t xml:space="preserve"> Собеседование на расстоянии возможно как с живыми, так и с теми, кто развоплощен. Условие для отошедших одно: надо к ним устремиться и подняться до них. Это условие неизменно. Ответ не замедлит, но при условии устремления снизу, от Земли, к сферам Надземным. Степень собеседования можно углублять и усиливать. Все зависит от устремления, и созвучия, и способности мысленно оторваться от Земли. Общение идет огнем сердца.</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482.</w:t>
      </w:r>
      <w:r w:rsidR="0040243B" w:rsidRPr="002A4D42">
        <w:t xml:space="preserve"> </w:t>
      </w:r>
      <w:r w:rsidR="008A359E" w:rsidRPr="008A359E">
        <w:rPr>
          <w:b/>
        </w:rPr>
        <w:t>(Гуру).</w:t>
      </w:r>
      <w:r w:rsidR="0040243B" w:rsidRPr="002A4D42">
        <w:t xml:space="preserve"> Объединяются духи огнем и в огне. Вот почему для высших собеседований нужно накопление Агни. Надо понять, что накапливание огня происходит в буднях обычной жизни. Необычное собирается и накапливается в обычном, в жизни каждого дня. Можно ли, зная, для чего это надо и как ценны накопления Агни, его расточать на огорчения, раздражения, недовольство и прочие мелкие чувства, а главное, мысли. Ибо пора уже запомнить раз навсегда, что сила огня расточается и накапливается мыслью. Конечно, за мыслью стоит чувство, ибо вся сила в нем, то есть в энергии сердца, но все же воля контролирует чувство при содействии мысли. Разные чувства бывают. Воля чувством должна овладеть, и мысль будет в этом процессе помощницей явной.</w:t>
      </w:r>
    </w:p>
    <w:p w:rsidR="0040243B" w:rsidRDefault="0040243B" w:rsidP="0040243B"/>
    <w:p w:rsidR="0040243B" w:rsidRDefault="00DF4588" w:rsidP="0040243B">
      <w:r>
        <w:rPr>
          <w:b/>
          <w:lang w:val="en-US"/>
        </w:rPr>
        <w:t>1964</w:t>
      </w:r>
      <w:r>
        <w:rPr>
          <w:b/>
        </w:rPr>
        <w:t xml:space="preserve"> г. </w:t>
      </w:r>
      <w:r w:rsidR="008241CE" w:rsidRPr="008241CE">
        <w:rPr>
          <w:b/>
        </w:rPr>
        <w:t>483.</w:t>
      </w:r>
      <w:r w:rsidR="0040243B" w:rsidRPr="002A4D42">
        <w:t xml:space="preserve"> (322). </w:t>
      </w:r>
      <w:r w:rsidR="008241CE" w:rsidRPr="008241CE">
        <w:rPr>
          <w:b/>
        </w:rPr>
        <w:t>(Июль 5).</w:t>
      </w:r>
      <w:r w:rsidR="0040243B" w:rsidRPr="002A4D42">
        <w:t xml:space="preserve"> Сын Мой, от осознания так много зависит. Осознанием углубляется связь, и осознанием Близости преодолеваются все земные притяжения. Именно оно вводит в орбиту вибраций ауры Учителя. Оно помогает утверждать действительность вопреки очевидности и поддерживать несломимость доверия, когда все внешнее идет против и когда ополчается тьма. Приветствую решимость идти, несмотря ни на что. Такая решимость нужна, чтобы преодолеть чудищ Порога. Думают, что они появляются внезапно, когда перейдены Великие Границы и когда наступает смертельная борьба между низшей и Высшей Дуадой. Но это не так. Чудища эти, драконы Порога, представляют собою объективизацию наших собственных мыслей, воплощение их в конкретные образы, уже явно видимые тонким зрением и не скрытые уже более плотной завесою, как это было на Земле. Но существуют они, и живут, и воздействуют явно, хотя и незримы, и тогда, когда человек в земном теле. Разве не они толкают людей на преступления, эти образы-мысли, разве не они стоят за спиною алкоголика, картежника или похотливца, разве не силою долгой, привычной, кристаллизованной мысли толкаются люди и побуждаются к совершению самых позорных действий, разве самые подлые привычки самого низкого обихода не мыслью привычной творятся и разве не все эти мысли становятся непреодолимой преградой на пути устремленного к Свету духа? Они есть, они существуют, только не видимы физическим глазом. Только когда наступает «Разодрание Завесы», они сбрасывают с себя явление плотной невидимости и предстают перед человеком во всей своей обнаженной сущности, неодолимо притягивая его к сочетанию с ними и преградой ложась на Пути. К такому же сочетанию стремятся все мысли, и хорошие и плохие, и здесь, на Земле. И только земная победа над ними и овладение мыслью и подчинение каждой воле своей даст ручательство победы над драконами Порога и в Мире Надземном, когда предстанут они перед человеком во всей своей силе для последнего суда его духа над ними и окончательного выбора между Светом и тьмою. Вот почему так важна победа над мыслью еще на Земле. Драконы и здесь стерегут, драконы и здесь </w:t>
      </w:r>
      <w:r w:rsidR="0040243B" w:rsidRPr="002A4D42">
        <w:lastRenderedPageBreak/>
        <w:t>растут, и питаются мыслью, и сосут силы, вампиризируя своего породителя. Только все это происходит незримо для телесного зрения и неосознаваемо и непризнаваемо человеком. Но мысли либо силу и радость дают и мощно двигают к Свету, если от Света они и сильны, либо лишают и толкают жертву свою в замкнутый круг безысходности. Все силы духа надо поднять на борьбу за овладение мыслью. Можно ли в этой борьбе не одолеть, можно ли допустить поражение? Поражение недопустимо, ибо оно означает конец восхождения. Идя от победы к победе, можно будет ощущать и наблюдать, как худеют драконы, как слабеют и уменьшаются они в размерах. И уже не драконы, но ящеры, но ящерицы малые, а потом уже черви, все же пытающиеся пресечь путь, но гибнущие под ногою. Пищею для драконов служат энергии самого человека. Он сам их питает жизненной силой своей</w:t>
      </w:r>
      <w:r w:rsidR="00D57AEE">
        <w:t xml:space="preserve"> — </w:t>
      </w:r>
      <w:r w:rsidR="0040243B" w:rsidRPr="002A4D42">
        <w:t>питаются мыслью. Без питания мысль умирает. Можно наблюдать, как повторно негодная мысль возвращается упорно в сознание, требуя утверждения, принятия, признания, то есть пищи и питания для себя, которое происходит, как только мысль эта допущена в сознание для сочетания с нею. Лярвы, эмпузы</w:t>
      </w:r>
      <w:r w:rsidR="00A75720">
        <w:rPr>
          <w:rStyle w:val="FootnoteReference"/>
        </w:rPr>
        <w:footnoteReference w:id="19"/>
      </w:r>
      <w:r w:rsidR="0040243B" w:rsidRPr="002A4D42">
        <w:t xml:space="preserve"> и всякая прочая мысленная тварь и мысленная нечисть вампирически питается силами своей жертвы. Как ликуют они и пульсируют энергиями человека, когда он, побежденный ими, их допускает в свое сознание и им уделяет внимание и время. Даже обычные мысли страха, или уныния, или отчаяния, или раздражения</w:t>
      </w:r>
      <w:r w:rsidR="00D57AEE">
        <w:t xml:space="preserve"> — </w:t>
      </w:r>
      <w:r w:rsidR="0040243B" w:rsidRPr="002A4D42">
        <w:t>даже все эти мысли, окрашенные самыми обычными и привычными людскими эмоциями, не говоря уже о каких-то страстях или пороках, даже они в высшей степени вампиричны. Страх мгновенно человека может силы лишить и сделать его безвольною жертвою обстоятельств. Вот почему Говорю, вот почему Утверждаю и Настаиваю на освобождении сознания от тирании мыслей. Надо мысль победить. Эта ступень неизбежна. Дух, идущий к ступени Архата, должен через это пройти. Даже мысль о возможности поражения недопустима. Тот, кто с Нами идет, хотя и имеет час борьбы, но победитель всегда. Со Мною к победе идем.</w:t>
      </w:r>
    </w:p>
    <w:p w:rsidR="0040243B" w:rsidRDefault="0040243B" w:rsidP="0040243B"/>
    <w:p w:rsidR="0040243B" w:rsidRDefault="00DF4588" w:rsidP="0040243B">
      <w:r>
        <w:rPr>
          <w:b/>
          <w:lang w:val="en-US"/>
        </w:rPr>
        <w:t>1964</w:t>
      </w:r>
      <w:r>
        <w:rPr>
          <w:b/>
        </w:rPr>
        <w:t xml:space="preserve"> г. </w:t>
      </w:r>
      <w:r w:rsidR="008241CE" w:rsidRPr="008241CE">
        <w:rPr>
          <w:b/>
        </w:rPr>
        <w:t>484.</w:t>
      </w:r>
      <w:r w:rsidR="0040243B" w:rsidRPr="002A4D42">
        <w:t xml:space="preserve"> (323). </w:t>
      </w:r>
      <w:r w:rsidR="008A359E" w:rsidRPr="008A359E">
        <w:rPr>
          <w:b/>
        </w:rPr>
        <w:t>(М.А.Й.).</w:t>
      </w:r>
      <w:r w:rsidR="0040243B" w:rsidRPr="002A4D42">
        <w:t xml:space="preserve"> Если бы люди знали, что любовь</w:t>
      </w:r>
      <w:r w:rsidR="00D57AEE">
        <w:t xml:space="preserve"> — </w:t>
      </w:r>
      <w:r w:rsidR="0040243B" w:rsidRPr="002A4D42">
        <w:t>это огнь, побеждающий все, что преградою может восстать перед идущим к Владыке, как бы заботливо, ревностно и бережно растили они это чувство. Сын знает мощь этого чувства. Не раз уже им побеждал он пространство и время. Сыну на чуткое ухо шепну: «Победы над мыслью добьешься любовью». В представлении обывательском это даже как-то дико звучит. Но не знают они, обыватели, спящие духом, как к Свету можно любовью идти. Они тоже любовью идут, но не к Свету, а к вину и обжорству, к деньгам и нарядам, к обладанью вещами, к увеселениям, часто низким и малокультурным. Они тоже любовью идут, но не такой и не туда, куда нужно, и не к тому. И два этих вида любви</w:t>
      </w:r>
      <w:r w:rsidR="00D57AEE">
        <w:t xml:space="preserve"> — </w:t>
      </w:r>
      <w:r w:rsidR="0040243B" w:rsidRPr="002A4D42">
        <w:t xml:space="preserve">разные очень. Но выбор любой все же в руках человека. Кто что полюбит, тот с тем и </w:t>
      </w:r>
      <w:r w:rsidR="0040243B" w:rsidRPr="002A4D42">
        <w:lastRenderedPageBreak/>
        <w:t>пребудет. Закон прост, а магнитная сила любви неодолима. В высшем аспекте своем</w:t>
      </w:r>
      <w:r w:rsidR="00D57AEE">
        <w:t xml:space="preserve"> — </w:t>
      </w:r>
      <w:r w:rsidR="0040243B" w:rsidRPr="002A4D42">
        <w:t>это сияющая, светоносная мощь духа. Если хотите себя победить или мир, любить научитесь. Ключ в руки даю от тайных дверей счастья.</w:t>
      </w:r>
    </w:p>
    <w:p w:rsidR="0040243B" w:rsidRDefault="0040243B" w:rsidP="0040243B"/>
    <w:p w:rsidR="0040243B" w:rsidRDefault="00DF4588" w:rsidP="0040243B">
      <w:r>
        <w:rPr>
          <w:b/>
          <w:lang w:val="en-US"/>
        </w:rPr>
        <w:t>1964</w:t>
      </w:r>
      <w:r>
        <w:rPr>
          <w:b/>
        </w:rPr>
        <w:t xml:space="preserve"> г. </w:t>
      </w:r>
      <w:r w:rsidR="008241CE" w:rsidRPr="008241CE">
        <w:rPr>
          <w:b/>
        </w:rPr>
        <w:t>485.</w:t>
      </w:r>
      <w:r w:rsidR="0040243B" w:rsidRPr="002A4D42">
        <w:t xml:space="preserve"> </w:t>
      </w:r>
      <w:r w:rsidR="008A359E" w:rsidRPr="008A359E">
        <w:rPr>
          <w:b/>
        </w:rPr>
        <w:t>(Гуру).</w:t>
      </w:r>
      <w:r w:rsidR="0040243B" w:rsidRPr="002A4D42">
        <w:t xml:space="preserve"> Яркостью близости к Ур[усвати] не смущайся. Мудрая народная пословица гласит: «Как аукнется, так и откликнется». В ней выражена сущность закона «Каков зов, таков и отклик». Не смущайся тем, что кого-то чувствуешь ближе. То слияние сознаний, к которому стремится ученик, идущий по пути, у нас осуществлено, и нет разделенности или ревности к подходящим. Лишь бы устремление шло по раз избранному каналу и не было бы попыток менять руководителей. Иерархия</w:t>
      </w:r>
      <w:r w:rsidR="00D57AEE">
        <w:t xml:space="preserve"> — </w:t>
      </w:r>
      <w:r w:rsidR="0040243B" w:rsidRPr="002A4D42">
        <w:t>по Лучу. Звенья цепи Света не меняются. От ближайшего звена и выше утверждается связь, и радость у нас, когда она начинает пульсировать напряженно. Нити сердца ткутся многими жизнями. Приветствуем каждый светоносный узор.</w:t>
      </w:r>
    </w:p>
    <w:p w:rsidR="0040243B" w:rsidRDefault="0040243B" w:rsidP="0040243B"/>
    <w:p w:rsidR="0040243B" w:rsidRDefault="00DF4588" w:rsidP="0040243B">
      <w:r>
        <w:rPr>
          <w:b/>
          <w:lang w:val="en-US"/>
        </w:rPr>
        <w:t>1964</w:t>
      </w:r>
      <w:r>
        <w:rPr>
          <w:b/>
        </w:rPr>
        <w:t xml:space="preserve"> г. </w:t>
      </w:r>
      <w:r w:rsidR="008241CE" w:rsidRPr="008241CE">
        <w:rPr>
          <w:b/>
        </w:rPr>
        <w:t>486.</w:t>
      </w:r>
      <w:r w:rsidR="0040243B" w:rsidRPr="002A4D42">
        <w:t xml:space="preserve"> </w:t>
      </w:r>
      <w:r w:rsidR="008241CE" w:rsidRPr="008241CE">
        <w:rPr>
          <w:b/>
        </w:rPr>
        <w:t>(Июль 6).</w:t>
      </w:r>
      <w:r w:rsidR="0040243B" w:rsidRPr="002A4D42">
        <w:t xml:space="preserve"> Сын Мой, через условия адовы надо пройти. Изучение человеческой природы и познание человека касается не только положительных сторон человеческой сущности, но также и отрицательных. Темная сторона человечества должна быть явлена тоже. Немудро было бы витать в розовых эмпиреях, не зная теневой стороны жизни. Архат должен знать всё и ничем и никем не умиляться. Суровая это, трудная и даже жестокая ступень</w:t>
      </w:r>
      <w:r w:rsidR="00D57AEE">
        <w:t xml:space="preserve"> — </w:t>
      </w:r>
      <w:r w:rsidR="0040243B" w:rsidRPr="002A4D42">
        <w:t>познавать человека во всей его обнаженной сущности. Хуже, когда истинные лики прикрываются масками. Порой распознавать нелегко. Но приходится воспитывать и это ценнейшее качество. Да, друг Мой, путь Архата нелегок и осложнен многими видами отягощения духа, нужными и неизбежными на пути. Очень хорошо, что перечитываются письма с Моими и Матери указаниями. В них намечен весь будущий путь, увенчивающийся ступенью Архата. Плата за достижение этой ступени велика, но зато и достижения светоносны. Темные угрожают отовсюду и прилагают огромные усилия, чтобы Свет потушить, но сын</w:t>
      </w:r>
      <w:r w:rsidR="00D57AEE">
        <w:t xml:space="preserve"> — </w:t>
      </w:r>
      <w:r w:rsidR="0040243B" w:rsidRPr="002A4D42">
        <w:t xml:space="preserve">под Лучом, и пока цела серебряная нить духа и пока сердце огненно устремлено к Фокусу Единого Света, никакая тьма не страшна и все их усилия, выдумки и злоухищрения принесут результаты, противоположные тем, которых они добиваются. Ибо все Обращаю на пользу. Вот, к примеру сказать, сколь же трудно вести эту Запись, когда вокруг распоясавшаяся тьма через свои жертвы нарушает спокойствие окружающей среды и вносит вихри дисгармонии. Но преодолеваем и это, ибо вместе, ибо нераздельны, ибо слиты в сознании, ибо сильны единением этим. Это и есть победа над тьмою, которая, вместо того чтобы подавить свет, горящий внутри, только лишь усилила его напряжение. Таким образом сила воинствующей тьмы послужила на пользу утверждения Света. Так заставили вместе мы тьму послужить утверждению Света. Всякую силу, направленную против, можно заставить служить Нам. </w:t>
      </w:r>
      <w:r w:rsidR="0040243B" w:rsidRPr="002A4D42">
        <w:lastRenderedPageBreak/>
        <w:t>Надо лишь сохранить равновесие, ибо против адаманта равновесия не сильна никакая тьма. Теперь уже можно понять, что победа над тьмою заключается в победе над самим собой, когда никакие бури и неуравновесия, происходящие вокруг, уже не могут нарушить равновесия духа и тем погрузить его во тьму. Равновесие</w:t>
      </w:r>
      <w:r w:rsidR="00D57AEE">
        <w:t xml:space="preserve"> — </w:t>
      </w:r>
      <w:r w:rsidR="0040243B" w:rsidRPr="002A4D42">
        <w:t>великая сила. Когда оно состоялось, Луч Мой действует свободно, изливая свой Свет. Сын Мой, все происходящее Вижу и Радуюсь новой победе. Сын Мой, до счастья дойдем, ибо вместе.</w:t>
      </w:r>
    </w:p>
    <w:p w:rsidR="0040243B" w:rsidRDefault="0040243B" w:rsidP="0040243B"/>
    <w:p w:rsidR="0040243B" w:rsidRDefault="00DF4588" w:rsidP="0040243B">
      <w:r>
        <w:rPr>
          <w:b/>
          <w:lang w:val="en-US"/>
        </w:rPr>
        <w:t>1964</w:t>
      </w:r>
      <w:r>
        <w:rPr>
          <w:b/>
        </w:rPr>
        <w:t xml:space="preserve"> г. </w:t>
      </w:r>
      <w:r w:rsidR="008241CE" w:rsidRPr="008241CE">
        <w:rPr>
          <w:b/>
        </w:rPr>
        <w:t>487.</w:t>
      </w:r>
      <w:r w:rsidR="0040243B" w:rsidRPr="002A4D42">
        <w:t xml:space="preserve"> (324). Следует обратить особое внимание на то, сколько выдумок у темных и как изощряются они во всевозможных способах и видах вредительства. Но не будем тужить, ибо и эту энергию обратим на свою мельницу. Будем иметь постоянно в виду, что силу любого противодействия можно обратить на пользу. Темные беснуются от присутствия Света и не успокоятся до тех пор, пока или Свет не потушат, или не будут сокрушены.</w:t>
      </w:r>
    </w:p>
    <w:p w:rsidR="0040243B" w:rsidRDefault="0040243B" w:rsidP="0040243B"/>
    <w:p w:rsidR="0040243B" w:rsidRDefault="00DF4588" w:rsidP="0040243B">
      <w:r>
        <w:rPr>
          <w:b/>
          <w:lang w:val="en-US"/>
        </w:rPr>
        <w:t>1964</w:t>
      </w:r>
      <w:r>
        <w:rPr>
          <w:b/>
        </w:rPr>
        <w:t xml:space="preserve"> г. </w:t>
      </w:r>
      <w:r w:rsidR="008241CE" w:rsidRPr="008241CE">
        <w:rPr>
          <w:b/>
        </w:rPr>
        <w:t>488.</w:t>
      </w:r>
      <w:r w:rsidR="0040243B" w:rsidRPr="002A4D42">
        <w:t xml:space="preserve"> (325). Каждая энергия в человеке, которая устремлена на зло, может быть обращена на добро, и только тот, кто ни холоден и ни горяч, не имеет того, что обратить может он к Свету, то есть оказывается негодным для эволюции. Вопрос трансмутации энергии решается и может решиться лишь при наличии таковой. Психическая энергия сама по себе нейтральна, темной или светлой делает ее человеческая воля, добрая или злая. Одна и та же энергия действует в злодействе и добрых делах. Агни становится светлым или темным под воздействием воли. Прекрасную энергию огня люди могут превращать в черный смердящий огонь, и становится тогда он огнем поядающим. Так огнь творящий и огнь поядающий</w:t>
      </w:r>
      <w:r w:rsidR="00D57AEE">
        <w:t xml:space="preserve"> — </w:t>
      </w:r>
      <w:r w:rsidR="0040243B" w:rsidRPr="002A4D42">
        <w:t>продукты человеческой воли.</w:t>
      </w:r>
    </w:p>
    <w:p w:rsidR="0040243B" w:rsidRDefault="0040243B" w:rsidP="0040243B"/>
    <w:p w:rsidR="0040243B" w:rsidRDefault="00DF4588" w:rsidP="0040243B">
      <w:r>
        <w:rPr>
          <w:b/>
          <w:lang w:val="en-US"/>
        </w:rPr>
        <w:t>1964</w:t>
      </w:r>
      <w:r>
        <w:rPr>
          <w:b/>
        </w:rPr>
        <w:t xml:space="preserve"> г. </w:t>
      </w:r>
      <w:r w:rsidR="008241CE" w:rsidRPr="008241CE">
        <w:rPr>
          <w:b/>
        </w:rPr>
        <w:t>489.</w:t>
      </w:r>
      <w:r w:rsidR="0040243B" w:rsidRPr="002A4D42">
        <w:t xml:space="preserve"> (326). </w:t>
      </w:r>
      <w:r w:rsidR="008A359E" w:rsidRPr="008A359E">
        <w:rPr>
          <w:b/>
        </w:rPr>
        <w:t>(М.А.Й.).</w:t>
      </w:r>
      <w:r w:rsidR="0040243B" w:rsidRPr="002A4D42">
        <w:t xml:space="preserve"> Если бы знали, сколько мы претерпели от тьмы и ее ухищрений. Если чудища</w:t>
      </w:r>
      <w:r w:rsidR="00D57AEE">
        <w:t xml:space="preserve"> — </w:t>
      </w:r>
      <w:r w:rsidR="0040243B" w:rsidRPr="002A4D42">
        <w:t>ножки Престола, то темная свора</w:t>
      </w:r>
      <w:r w:rsidR="00D57AEE">
        <w:t xml:space="preserve"> — </w:t>
      </w:r>
      <w:r w:rsidR="0040243B" w:rsidRPr="002A4D42">
        <w:t xml:space="preserve">неизбежное окружение каждого фокуса Света. Сколько раз досаждали они и окружали келью Преподобного. Спасителя искушал сам сатана. В мире светотени Свет оттеняется тьмою, чтобы сиял еще ярче. Природа Света уничтожает тьму, потому темные подползают через сереньких и почти беленьких. Но неприкрыто начинают безумствовать, когда видят, что все их попытки терпят неудачу. Надо бесповоротно решить, что при наступлении тьмы и ее ярых нападках будем удесятеренно утверждать Близость Владыки и укреплять до степени видимости Лик Его в третьем глазу. Тем только и можно парализовать все усилия темных, ибо увидят они, что старания их вызывают следствия, противоположные задуманным ими. После последнего, особо яростного, приступа темные, видя свое поражение, явно отступят и будут готовить новые ухищрения, чтобы с новою силой напасть. Но не будем страшиться, а новым нападениям противопоставим ярое утверждение в сердце Владыки и ярое к Нему устремление. Так все уловки врага обратятся </w:t>
      </w:r>
      <w:r w:rsidR="0040243B" w:rsidRPr="002A4D42">
        <w:lastRenderedPageBreak/>
        <w:t>на пользу, и Ведущий Поможет успешно завершить этот процесс. Не убоимся нападок, зная, что под щитом и что ни одно нападение не завершится без пользы. Так темных заставим Свету служить, заставим, заставим, заставим, ибо с Владыкой идем.</w:t>
      </w:r>
    </w:p>
    <w:p w:rsidR="0040243B" w:rsidRDefault="0040243B" w:rsidP="0040243B"/>
    <w:p w:rsidR="0040243B" w:rsidRPr="002A4D42" w:rsidRDefault="00DF4588" w:rsidP="0040243B">
      <w:r>
        <w:rPr>
          <w:b/>
          <w:lang w:val="en-US"/>
        </w:rPr>
        <w:t>1964</w:t>
      </w:r>
      <w:r>
        <w:rPr>
          <w:b/>
        </w:rPr>
        <w:t xml:space="preserve"> г. </w:t>
      </w:r>
      <w:r w:rsidR="008241CE" w:rsidRPr="008241CE">
        <w:rPr>
          <w:b/>
        </w:rPr>
        <w:t>490.</w:t>
      </w:r>
      <w:r w:rsidR="0040243B" w:rsidRPr="002A4D42">
        <w:t xml:space="preserve"> (327). </w:t>
      </w:r>
      <w:r w:rsidR="008A359E" w:rsidRPr="008A359E">
        <w:rPr>
          <w:b/>
        </w:rPr>
        <w:t>(Гуру).</w:t>
      </w:r>
      <w:r w:rsidR="0040243B" w:rsidRPr="002A4D42">
        <w:t xml:space="preserve"> К Свету теснят вас темные твари и слепые пособники их. Это ли не свидетельство близости вашей к Источнику Света! Но будем хранить спокойствие, ибо и через это надо пройти. Не забудем, что без воли Владыки и волос не упадет с головы. В доверии полном к Ведущей Руке пройдем и через это. Много ступеней на Лестнице Света. Нельзя миновать ни одну. Мы смотрим, и видим, и знаем. Тьма может разгуляться лишь до известной границы, в пределах, очерченных волей Владыки. Иначе давно бы уничтожили вас. Без этого неизбежного испытания дальше продвинуться невозможно, ибо необходимо укрепить внутреннюю сопротивляемость и выработать иммунитет против тьмы. Довериться надо Владыке. Он Видит, Он Знает и Руку Протянет в минуту нужды. Радуемся, когда видим, как растет сила сопротивляемости и умножается доспех духа. Надо претерпеть. Претерпевший до конца спасен будет. Претерпеть</w:t>
      </w:r>
      <w:r w:rsidR="00D57AEE">
        <w:t xml:space="preserve"> — </w:t>
      </w:r>
      <w:r w:rsidR="0040243B" w:rsidRPr="002A4D42">
        <w:t>значит сохранить устремление, спокойствие и веру, что близок Владыка и Охранит в минуту действительной нужды или опасности. Ему лучше знать и виднее, когда и в чем надо помочь.</w:t>
      </w:r>
    </w:p>
    <w:p w:rsidR="00842D81" w:rsidRDefault="00842D81" w:rsidP="0040243B">
      <w:pPr>
        <w:rPr>
          <w:lang w:val="en-US"/>
        </w:rPr>
      </w:pPr>
    </w:p>
    <w:p w:rsidR="0040243B" w:rsidRDefault="0040243B" w:rsidP="00842D81">
      <w:pPr>
        <w:pStyle w:val="Quote"/>
      </w:pPr>
      <w:r w:rsidRPr="002A4D42">
        <w:t>Во сне летал, невысоко, в городе и зданиях, улетая от людей.</w:t>
      </w:r>
    </w:p>
    <w:p w:rsidR="0040243B" w:rsidRDefault="00DF4588" w:rsidP="0040243B">
      <w:r>
        <w:rPr>
          <w:b/>
          <w:lang w:val="en-US"/>
        </w:rPr>
        <w:t>1964</w:t>
      </w:r>
      <w:r>
        <w:rPr>
          <w:b/>
        </w:rPr>
        <w:t xml:space="preserve"> г. </w:t>
      </w:r>
      <w:r w:rsidR="008241CE" w:rsidRPr="008241CE">
        <w:rPr>
          <w:b/>
        </w:rPr>
        <w:t>491.</w:t>
      </w:r>
      <w:r w:rsidR="0040243B" w:rsidRPr="002A4D42">
        <w:t xml:space="preserve"> (328). </w:t>
      </w:r>
      <w:r w:rsidR="008241CE" w:rsidRPr="008241CE">
        <w:rPr>
          <w:b/>
        </w:rPr>
        <w:t>(Июль 7).</w:t>
      </w:r>
      <w:r w:rsidR="0040243B" w:rsidRPr="002A4D42">
        <w:t xml:space="preserve"> Сын Мой, для Моего Луча надо создать лучшие условия для приятия. Чем лучше условия, тем полнее восприятия. Лучшесть условий заключается в состоянии сознания, но не во внешних благоприятных или неблагоприятных обстоятельствах, которые нужно все победить именно внутренне. Огненный восторг духа можно испытать даже на костре, арене или темнице. Победитель себя торжествует над условиями плотного мира, каковы бы ни были они. Если все в духе, то дух над всем. Так, не имеющий ничего своего есть все вместивший и право имеющий на владение всем. Но почитающий что-либо своим замыкается в орбиту вещей, которые считает своими, и пребывает в круге их замкнутости, тем исключая себя из сфер беспредельных возможностей духа. Как лучше объяснить, что собственность есть цепи на духе, ибо сознание связывает себя и окружает себя вещами, ему принадлежащими. Собственник ярый, имеющий большое хозяйство, землю, скот, и дома, и много различных вещей, столь нужных в хозяйстве, и постоянно думающий обо всем этом и ни о чем больше, окружен мысленными образами или астральными двойниками этих вещей и предметов, как кольцом, в сфере которого и живет, не зная того, что вещами можно владеть, но не считать их своими, он, умирая, уносит в себе свою неизжитую собственность и в окружении ее пребывает, связанный ею по рукам и ногам и благодаря этому не имеющий </w:t>
      </w:r>
      <w:r w:rsidR="0040243B" w:rsidRPr="002A4D42">
        <w:lastRenderedPageBreak/>
        <w:t>возможности выйти из этого круга и приобщиться к свободе Надземного Мира. Не только движимая или недвижимая собственность, но и собственные привычки, слабости, пороки и личные малые привязанности привязывают дух к объектам, связывающим его свободу, и лишают его безграничных возможностей внеплотного существования. Человек, чем-либо связанный в своем сознании на Земле, остается связанным тем же и в Мире бестелесном, ибо связанность и освобождение в духе. Будем рвать на Земле эти цепи, упорно, каждодневно, сознательно. Можно иметь на Земле необходимые вещи, но надо знать твердо, крепко и неоспоримо, что не нужны они в Мире Тонком и нельзя считать их своими, хотя и можно ими владеть временно, так как в тот мир с собою ничего взять нельзя. Люди, умирая, знают, что собственности своей с собой взять не могут, но, сознательно от нее не освободившись, все же мысленно уносят с собою образы и двойники воображаемой собственности, чтобы удушаться в их окружении в мире свободы. Освобождение совершается мыслью, когда сознает человек, что не только земля, дома и все прочее фактически не могут принадлежать духу, но даже и мысленные образы и астральные двойники всех этих предметов являют собою лишь видимость призрачной собственности и основания в действительности не имеют и не могут иметь. Абсолютно со всем, что человек считает своим, придется расстаться, до собственного тела включительно, до всех оболочек и даже ментальной, и лишь огненное тело его есть вечное, неотъемлемое достояние духа. Вот об этой-то собственности, неотъемлемой ни жизнью, ни смертью, и можно помыслить, ибо элементы огненного тела накапливаются в течение земных воплощений через посредство всех оболочек и, будучи накоплены, позволяют сознательное пребывание духа в Высших огненных Сферах, сужденных человечеству от начала времен. Все миры срочны и конечны, и смертны все оболочки, бессрочен и вечен Мир Огненный. Огненное тело, необходимое для пребывания в нем, растет и оформляется постепенно в процессе длительной эволюции. Процесс может быть ускорен сознательно, если дух осознал конечную цель своих земных странствий и пребывания в различных оболочках в разных мирах.</w:t>
      </w:r>
    </w:p>
    <w:p w:rsidR="0040243B" w:rsidRDefault="0040243B" w:rsidP="0040243B"/>
    <w:p w:rsidR="0040243B" w:rsidRDefault="00DF4588" w:rsidP="0040243B">
      <w:r>
        <w:rPr>
          <w:b/>
          <w:lang w:val="en-US"/>
        </w:rPr>
        <w:t>1964</w:t>
      </w:r>
      <w:r>
        <w:rPr>
          <w:b/>
        </w:rPr>
        <w:t xml:space="preserve"> г. </w:t>
      </w:r>
      <w:r w:rsidR="008241CE" w:rsidRPr="008241CE">
        <w:rPr>
          <w:b/>
        </w:rPr>
        <w:t>492.</w:t>
      </w:r>
      <w:r w:rsidR="0040243B" w:rsidRPr="002A4D42">
        <w:t xml:space="preserve"> (329). </w:t>
      </w:r>
      <w:r w:rsidR="008A359E" w:rsidRPr="008A359E">
        <w:rPr>
          <w:b/>
        </w:rPr>
        <w:t>(М.А.Й.).</w:t>
      </w:r>
      <w:r w:rsidR="0040243B" w:rsidRPr="002A4D42">
        <w:t xml:space="preserve"> Думают ли люди о том, что эволюция духа может стать стремительной, если жизнь на Земле будет понята и принята как подготовительная ступень к пребыванию в Мире Надземном. Тогда забота будет не о том, что стяжать на Земле, а о том, как использовать время земное наиболее целесообразно. Собираясь в путешествие, заботятся о том, что взять с собою, как одеться и что будет в пути</w:t>
      </w:r>
      <w:r w:rsidR="00D57AEE">
        <w:t xml:space="preserve"> — </w:t>
      </w:r>
      <w:r w:rsidR="0040243B" w:rsidRPr="002A4D42">
        <w:t xml:space="preserve">аналогия полная с тем, что предстоит человеку в его послесмертных странствиях. Есть много, что надо с собой взять в путь дальний, например, бесстрашие, мужество, устремление, стойкость, спокойствие и многие другие качества духа. Знание тоже нужно, нужно качество распознавания и чистые мысли и </w:t>
      </w:r>
      <w:r w:rsidR="0040243B" w:rsidRPr="002A4D42">
        <w:lastRenderedPageBreak/>
        <w:t>преданность Тем, Кто Позвал. Многое взять с собой нужно. А взять можно лишь на Земле и с Земли. Земля дает полную возможность сделать выбор нужного материала и всего того, что необходимо в дальнейшем пути. Но, право же, стоит внимательно посмотреть, о чем заботятся люди и как готовят себя к будущему. Ведь понимание смысла земного существования не освобождает человека от его земных дел, и долга земного, и земного строительства жизни, которое может быть плодоносным и целесообразным лишь при осознании всех трех миров, бессмысленна земная жизнь без осознания Тонкого Мира. Человек</w:t>
      </w:r>
      <w:r w:rsidR="00D57AEE">
        <w:t xml:space="preserve"> — </w:t>
      </w:r>
      <w:r w:rsidR="0040243B" w:rsidRPr="002A4D42">
        <w:t>триединая сущность, и мир</w:t>
      </w:r>
      <w:r w:rsidR="00D57AEE">
        <w:t xml:space="preserve"> — </w:t>
      </w:r>
      <w:r w:rsidR="0040243B" w:rsidRPr="002A4D42">
        <w:t>триедин. В осознании триединства всего, что было, и будет, и есть, и заключается решение жизни.</w:t>
      </w:r>
    </w:p>
    <w:p w:rsidR="0040243B" w:rsidRDefault="0040243B" w:rsidP="0040243B"/>
    <w:p w:rsidR="0040243B" w:rsidRDefault="00DF4588" w:rsidP="0040243B">
      <w:r>
        <w:rPr>
          <w:b/>
          <w:lang w:val="en-US"/>
        </w:rPr>
        <w:t>1964</w:t>
      </w:r>
      <w:r>
        <w:rPr>
          <w:b/>
        </w:rPr>
        <w:t xml:space="preserve"> г. </w:t>
      </w:r>
      <w:r w:rsidR="008241CE" w:rsidRPr="008241CE">
        <w:rPr>
          <w:b/>
        </w:rPr>
        <w:t>493.</w:t>
      </w:r>
      <w:r w:rsidR="0040243B" w:rsidRPr="002A4D42">
        <w:t xml:space="preserve"> (330). </w:t>
      </w:r>
      <w:r w:rsidR="008A359E" w:rsidRPr="008A359E">
        <w:rPr>
          <w:b/>
        </w:rPr>
        <w:t>(Гуру).</w:t>
      </w:r>
      <w:r w:rsidR="0040243B" w:rsidRPr="002A4D42">
        <w:t xml:space="preserve"> Признательность нужна не нам, но вам. Признательность</w:t>
      </w:r>
      <w:r w:rsidR="00D57AEE">
        <w:t xml:space="preserve"> — </w:t>
      </w:r>
      <w:r w:rsidR="0040243B" w:rsidRPr="002A4D42">
        <w:t>это сила, приближающая признающего к тому, кого он признает и кому признателен. Признание и признательность</w:t>
      </w:r>
      <w:r w:rsidR="00D57AEE">
        <w:t xml:space="preserve"> — </w:t>
      </w:r>
      <w:r w:rsidR="0040243B" w:rsidRPr="002A4D42">
        <w:t>сестры родные. В признательности заключаются элементы справедливости. Редко справедливость суждений людских сопровождает Посланцев Владыки. Суждений и рассуждений много о них. Судят, не разбирая и, как всегда, осуждают. Но сужденья людей мутным потокам подобны грязной воды. Поэтому признание и признательность очень нужны тем, кто отвечает на Зов. Ведь это</w:t>
      </w:r>
      <w:r w:rsidR="00D57AEE">
        <w:t xml:space="preserve"> — </w:t>
      </w:r>
      <w:r w:rsidR="0040243B" w:rsidRPr="002A4D42">
        <w:t>нити связи на будущее, которое ныне творится мыслями, чувствами и устремлениями каждого дня. Кто нас признал, того мы признаем; и кто явил признательность за Свет, им принесенный, тот к нам будет приближен.</w:t>
      </w:r>
    </w:p>
    <w:p w:rsidR="0040243B" w:rsidRDefault="0040243B" w:rsidP="0040243B">
      <w:r w:rsidRPr="002A4D42">
        <w:t>(Утром, со сна). Авессалом</w:t>
      </w:r>
      <w:r w:rsidR="00A75720">
        <w:rPr>
          <w:rStyle w:val="FootnoteReference"/>
        </w:rPr>
        <w:footnoteReference w:id="20"/>
      </w:r>
      <w:r w:rsidRPr="002A4D42">
        <w:t>! Ценят твой ум, Авессалом.</w:t>
      </w:r>
    </w:p>
    <w:p w:rsidR="0040243B" w:rsidRDefault="0040243B" w:rsidP="0040243B">
      <w:r w:rsidRPr="002A4D42">
        <w:t>Мир ясновидения и огненный ......</w:t>
      </w:r>
    </w:p>
    <w:p w:rsidR="0040243B" w:rsidRDefault="0040243B" w:rsidP="0040243B"/>
    <w:p w:rsidR="0040243B" w:rsidRDefault="00DF4588" w:rsidP="0040243B">
      <w:r>
        <w:rPr>
          <w:b/>
          <w:lang w:val="en-US"/>
        </w:rPr>
        <w:t>1964</w:t>
      </w:r>
      <w:r>
        <w:rPr>
          <w:b/>
        </w:rPr>
        <w:t xml:space="preserve"> г. </w:t>
      </w:r>
      <w:r w:rsidR="008241CE" w:rsidRPr="008241CE">
        <w:rPr>
          <w:b/>
        </w:rPr>
        <w:t>494.</w:t>
      </w:r>
      <w:r w:rsidR="0040243B" w:rsidRPr="002A4D42">
        <w:t xml:space="preserve"> (331). </w:t>
      </w:r>
      <w:r w:rsidR="008241CE" w:rsidRPr="008241CE">
        <w:rPr>
          <w:b/>
        </w:rPr>
        <w:t>(Июль 8).</w:t>
      </w:r>
      <w:r w:rsidR="0040243B" w:rsidRPr="002A4D42">
        <w:t xml:space="preserve"> Человек постоянно живет в трех мирах. Думает он постоянно. А разве мысль от плотного мира? Мозг не есть мысль, но лишь аппарат для мышления в теле. Знаете, что при выходе в тонком теле физическое тело и мозг остаются на месте, а человек мыслит и действует сознательно вне тела и мозга. Следовательно, мысль имеет двоякий аспект. Но есть еще мысли ступенью повыше</w:t>
      </w:r>
      <w:r w:rsidR="00D57AEE">
        <w:t xml:space="preserve"> — </w:t>
      </w:r>
      <w:r w:rsidR="0040243B" w:rsidRPr="002A4D42">
        <w:t xml:space="preserve">это мысль огненная, мелькающая в сознании, метеору подобно, и забывающаяся мгновенно, если не была удержана сознательно. Триединая сущность человека живет в трех мирах. Можно сознательно касаться каждого, если развитие позволяет. Для сознательного проявления во всех трех мирах надо, чтобы все три тела, им соответствующие, были оформлены. Это означает открытие центров. Процесс этот требует определенных условий и режима. В обычных условиях современных городов этот процесс невозможен. Поэтому процесс в случае особой необходимости, определяемой Учителем, происходит частично. Конечно, он всегда сопровождается болью или «болезненными» ощущениями, которые совсем не означают болезни, а лишь </w:t>
      </w:r>
      <w:r w:rsidR="0040243B" w:rsidRPr="002A4D42">
        <w:lastRenderedPageBreak/>
        <w:t>симптомы пробуждения того или иного центра. Боль в позвоночнике и невозможность держаться в согнутом положении указывают на пробуждение кундалини. Активность мокротной железы и все признаки воспаления горла</w:t>
      </w:r>
      <w:r w:rsidR="00D57AEE">
        <w:t xml:space="preserve"> — </w:t>
      </w:r>
      <w:r w:rsidR="0040243B" w:rsidRPr="002A4D42">
        <w:t>на начало действия этого центра. Сотрудничество с Нами сопровождается приоткрытием центров в степени, не опасной для организма. Но все же для облегчения Моих усилий необходим определенный режим. Нельзя обременять желудка. Пища должна быть чистой и легкой. Нельзя много говорить, ибо каждое ненужное слово</w:t>
      </w:r>
      <w:r w:rsidR="00D57AEE">
        <w:t xml:space="preserve"> — </w:t>
      </w:r>
      <w:r w:rsidR="0040243B" w:rsidRPr="002A4D42">
        <w:t>камень на этом пути. О спокойствии, равновесии, благодушии, сдержанности, доверии и обо всех прочих качествах говорилось достаточно</w:t>
      </w:r>
      <w:r w:rsidR="00D57AEE">
        <w:t xml:space="preserve"> — </w:t>
      </w:r>
      <w:r w:rsidR="0040243B" w:rsidRPr="002A4D42">
        <w:t>их надо уявлять постоянно, если хотим процесс облегчить. Нужно держаться так, как будто бы Учитель Присутствует постоянно и ученик перед Ним. Ученик может прекрасно уявлять лучшие качества духа, когда находится в явном присутствии Учителя. Невидимое Присутствие надо сделать настолько реальным и явным, чтобы поведение шло на уровне высшем. Осознание постоянной Близости рождает крепость узды духа на чувствах и эмоциях ученика. Осознание это можно многократно усилить признательностью и любовью к Тому, Кто Ведет. Также мысли надо оставить о неудобствах пути, ибо Ведущий Знает, что лучше и какие условия продвинут быстрее. Почему думать, что трудности и неблагоприятные обстоятельства замедляют, когда именно они-то и являются ускорителями. Пусть каждая трудность, отягощение и неприятность лишь сближают со Мною, но уже при сознательном отношении к значению и смыслу этих явлений. Пусть каждая кажущаяся или возможная задержка лишь вызывает мысль обо Мне и становится двигателем явным. При их появлении прежде всего</w:t>
      </w:r>
      <w:r w:rsidR="00D57AEE">
        <w:t xml:space="preserve"> — </w:t>
      </w:r>
      <w:r w:rsidR="0040243B" w:rsidRPr="002A4D42">
        <w:t>мысль обо Мне, а уже потом о задержке или всем прочем. Так укрепим ощущение постоянного Присутствия и усилим реакцию сознания на него. Я с вами всегда, но осознается это, когда мысль сосредоточивается на Мне. Хотите воздействие Луча Моего яро иметь</w:t>
      </w:r>
      <w:r w:rsidR="00D57AEE">
        <w:t xml:space="preserve"> — </w:t>
      </w:r>
      <w:r w:rsidR="0040243B" w:rsidRPr="002A4D42">
        <w:t>всем духом ко Мне обратитесь, всем чувством и мыслями всеми. Когда Лик Мой в сознании первее всего, тогда следствия Касания особенно явны. Восприятия становятся легче и мысли вливаются в сознание, как вода через открытые шлюзы. У многих, хотящих Общения, шлюзы закрыты. Удивительно ли, что и поступления скудны. Поймем, что когда дух готов, многое зависит от нас самих. Как часто лучшие возможности пресекались несоответствующим поведением ученика. В результате особенного ничего может и не произойти, но возможности срезаются незаметно. Потому будем на страже, чтобы лучшие возможности не упустить и сделать все, что в наших силах, чтобы облегчить задачу Учителя. Срока не упустите, ибо всему свое время и время каждой вещи под Солнцем.</w:t>
      </w:r>
    </w:p>
    <w:p w:rsidR="0040243B" w:rsidRDefault="0040243B" w:rsidP="0040243B"/>
    <w:p w:rsidR="0040243B" w:rsidRDefault="00DF4588" w:rsidP="0040243B">
      <w:r>
        <w:rPr>
          <w:b/>
          <w:lang w:val="en-US"/>
        </w:rPr>
        <w:t>1964</w:t>
      </w:r>
      <w:r>
        <w:rPr>
          <w:b/>
        </w:rPr>
        <w:t xml:space="preserve"> г. </w:t>
      </w:r>
      <w:r w:rsidR="008241CE" w:rsidRPr="008241CE">
        <w:rPr>
          <w:b/>
        </w:rPr>
        <w:t>495.</w:t>
      </w:r>
      <w:r w:rsidR="0040243B" w:rsidRPr="002A4D42">
        <w:t xml:space="preserve"> </w:t>
      </w:r>
      <w:r w:rsidR="008A359E" w:rsidRPr="008A359E">
        <w:rPr>
          <w:b/>
        </w:rPr>
        <w:t>(М.А.Й.).</w:t>
      </w:r>
      <w:r w:rsidR="0040243B" w:rsidRPr="002A4D42">
        <w:t xml:space="preserve"> Не будем удивляться обилию посылаемых мыслей. Они пока еще лишены той степени напряжения и ощутимости, которая дается им открытыми центрами, но это не </w:t>
      </w:r>
      <w:r w:rsidR="0040243B" w:rsidRPr="002A4D42">
        <w:lastRenderedPageBreak/>
        <w:t>отражается на возможности их записи. При обычном собеседовании вопрос задается и ответ получается явно, и можно получать конкретные данные об известных вещах, но при общении в духе эта возможность ограничена еще недостаточно открытыми центрами. Ступенью достижения будет услышание Голоса Учителя. Тогда задаваемый вопрос или Сообщение будет носить уже такой же явный характер, как и обычная беседа. Эта ступень достижима, но при суровом соблюдении многих условий режима. Когда устремление к такому виду Общения превысит устремление ко многим привычкам, подробностям и обычности обихода, тогда в ухе открытом зазвучит Голос беззвучный. Многим придется поступиться и от многого отрешиться, прежде чем это станет возможным. Отдельные проявления будут, но ведь мы говорим о постоянстве Общения, ставшего столь же реальным, как и явления внешнего мира. Кто больше отдаст, тот больше получит. Отдать надо обычность обихода жизни и заменить его необычностью и постоянным памятованием при постоянстве Лика в третьем глазу. Казалось бы, условие простое, но сколь же трудно оно достижимо. Повторяю, достичь можно любовью, заботливо взращенной и культивированной. Напрягите еще и еще дух ваш к Владыке. Силою берется достижение это. Возьмем его силой любви.</w:t>
      </w:r>
    </w:p>
    <w:p w:rsidR="0040243B" w:rsidRDefault="0040243B" w:rsidP="0040243B"/>
    <w:p w:rsidR="0040243B" w:rsidRDefault="00DF4588" w:rsidP="0040243B">
      <w:r>
        <w:rPr>
          <w:b/>
          <w:lang w:val="en-US"/>
        </w:rPr>
        <w:t>1964</w:t>
      </w:r>
      <w:r>
        <w:rPr>
          <w:b/>
        </w:rPr>
        <w:t xml:space="preserve"> г. </w:t>
      </w:r>
      <w:r w:rsidR="008241CE" w:rsidRPr="008241CE">
        <w:rPr>
          <w:b/>
        </w:rPr>
        <w:t>496.</w:t>
      </w:r>
      <w:r w:rsidR="0040243B" w:rsidRPr="002A4D42">
        <w:t xml:space="preserve"> </w:t>
      </w:r>
      <w:r w:rsidR="008A359E" w:rsidRPr="008A359E">
        <w:rPr>
          <w:b/>
        </w:rPr>
        <w:t>(Гуру).</w:t>
      </w:r>
      <w:r w:rsidR="0040243B" w:rsidRPr="002A4D42">
        <w:t xml:space="preserve"> Вопросы нужны. Учитель земной, то есть в земном теле, нужен, чтобы вести и отвечать на вопросы ученика. Но только ясновидение и яснослышание приносит ответы, если Учитель в теле земном не рядом. Правда, мысли приносят ответ, но не в такой форме. И хорошо, когда остро поставлен вопрос о возможности конкретного ответа хотя бы даже об обычных вещах. Особенности идущей ступени следует себе ясно представить. Стучите, и отворят. Просите, и дастся. Ищите, и обрящете. Надо твердо и определенно знать, чего хочешь.</w:t>
      </w:r>
    </w:p>
    <w:p w:rsidR="0040243B" w:rsidRDefault="0040243B" w:rsidP="0040243B"/>
    <w:p w:rsidR="0040243B" w:rsidRDefault="00DF4588" w:rsidP="0040243B">
      <w:r>
        <w:rPr>
          <w:b/>
          <w:lang w:val="en-US"/>
        </w:rPr>
        <w:t>1964</w:t>
      </w:r>
      <w:r>
        <w:rPr>
          <w:b/>
        </w:rPr>
        <w:t xml:space="preserve"> г. </w:t>
      </w:r>
      <w:r w:rsidR="008241CE" w:rsidRPr="008241CE">
        <w:rPr>
          <w:b/>
        </w:rPr>
        <w:t>497.</w:t>
      </w:r>
      <w:r w:rsidR="0040243B" w:rsidRPr="002A4D42">
        <w:t xml:space="preserve"> (332). </w:t>
      </w:r>
      <w:r w:rsidR="008241CE" w:rsidRPr="008241CE">
        <w:rPr>
          <w:b/>
        </w:rPr>
        <w:t>(Июль 9).</w:t>
      </w:r>
      <w:r w:rsidR="0040243B" w:rsidRPr="002A4D42">
        <w:t xml:space="preserve"> Воля развивается упражнениями. Нет таких препятствий, которых не могла бы преодолеть воля, вооруженная психической энергией. Все препятствия сильны лишь до известного предела. У каждого препятствия свой предел сопротивляемости. Тот, кто знает силу сосредоточенной воли, не будет смущаться первой, второй или третьей неудачей и даже сотой, ибо понимает, что в какой-то энный раз неудача все же будет сломлена и упорство воли восторжествует. В некоторых случаях противодействие усиливается темными сознательно, и тогда борьба требует особого упорства и особой настойчивости. Наше правило</w:t>
      </w:r>
      <w:r w:rsidR="00D57AEE">
        <w:t xml:space="preserve"> — </w:t>
      </w:r>
      <w:r w:rsidR="0040243B" w:rsidRPr="002A4D42">
        <w:t>никогда не отступать перед временной неудачей. Решение</w:t>
      </w:r>
      <w:r w:rsidR="00D57AEE">
        <w:t xml:space="preserve"> — </w:t>
      </w:r>
      <w:r w:rsidR="0040243B" w:rsidRPr="002A4D42">
        <w:t xml:space="preserve">в духе, но дух вечен и при достаточной длительности и настойчивости усилий воля в конечном итоге всегда побеждает. Не будем при этом забывать, что насилие над чужою волей недопустимо. Но это условие не исключает самого ярого противодействия тьме. Как бы ни восставали внешние обстоятельства против решения воли, ритм, </w:t>
      </w:r>
      <w:r w:rsidR="0040243B" w:rsidRPr="002A4D42">
        <w:lastRenderedPageBreak/>
        <w:t>внесенный в процесс их преодоления, не может не дать желаемых результатов. Не останавливаясь перед временными неуспехами, следует упорно, каждодневно и ритмично оформлять мысленно желаемую картину конечного результата. Пусть станет она яркой и видимой глазу и крепко внедренной в окружающую среду, где она должна утвердиться для выявления в жизни. Вольно или невольно, но внешняя среда ей подчинится. Эмоционально-астральные личные переживания надо из этой картины изъять. Рисуется в пространстве конечный результат желаемого утверждения, совершенно не считаясь с настоящим положением вещей. Они как бы пропускаются мимо, как будто бы их вовсе нет. Во всяком случае, при сосредоточении на желаемом следствии они совершенно исключаются из построения. Инертность среды или сознательное противодействие преодолевается ритмом постоянных усилий, продолжающихся до тех пор, пока не достигнута цель. При этом можно действовать вместе со Мною, призывая невидимых помощников из Тонкого Мира. Действовать легче в Луче, яро осознавая, что, когда вместе, против нас никто не силен. Надо желаемое довести до такой степени яркости и реальности, чтобы созданная картина стояла перед глазами словно живая. При действиях близких проекция желаемого в будущее делается на все нужное время, но усиленная форма его создается каждодневно на ближайшие сутки, или три дня, или семь. И так</w:t>
      </w:r>
      <w:r w:rsidR="00D57AEE">
        <w:t xml:space="preserve"> — </w:t>
      </w:r>
      <w:r w:rsidR="0040243B" w:rsidRPr="002A4D42">
        <w:t>каждое утро.</w:t>
      </w:r>
    </w:p>
    <w:p w:rsidR="0040243B" w:rsidRDefault="0040243B" w:rsidP="0040243B"/>
    <w:p w:rsidR="0040243B" w:rsidRDefault="00DF4588" w:rsidP="0040243B">
      <w:r>
        <w:rPr>
          <w:b/>
          <w:lang w:val="en-US"/>
        </w:rPr>
        <w:t>1964</w:t>
      </w:r>
      <w:r>
        <w:rPr>
          <w:b/>
        </w:rPr>
        <w:t xml:space="preserve"> г. </w:t>
      </w:r>
      <w:r w:rsidR="008241CE" w:rsidRPr="008241CE">
        <w:rPr>
          <w:b/>
        </w:rPr>
        <w:t>498.</w:t>
      </w:r>
      <w:r w:rsidR="0040243B" w:rsidRPr="002A4D42">
        <w:t xml:space="preserve"> (333). </w:t>
      </w:r>
      <w:r w:rsidR="008A359E" w:rsidRPr="008A359E">
        <w:rPr>
          <w:b/>
        </w:rPr>
        <w:t>(М.А.Й.).</w:t>
      </w:r>
      <w:r w:rsidR="0040243B" w:rsidRPr="002A4D42">
        <w:t xml:space="preserve"> Жизнь</w:t>
      </w:r>
      <w:r w:rsidR="00D57AEE">
        <w:t xml:space="preserve"> — </w:t>
      </w:r>
      <w:r w:rsidR="0040243B" w:rsidRPr="002A4D42">
        <w:t>это борьба. В высшем аспекте</w:t>
      </w:r>
      <w:r w:rsidR="00D57AEE">
        <w:t xml:space="preserve"> — </w:t>
      </w:r>
      <w:r w:rsidR="0040243B" w:rsidRPr="002A4D42">
        <w:t>это борьба за Свет. Воля в этой борьбе является постоянно действующей силой. Когда воля Индивидуальности сливается с Волей Учителя и становится с нею единой, то приобретают они особую мощь. Воля Учителя слита с Космической Волей,</w:t>
      </w:r>
      <w:r w:rsidR="00D57AEE">
        <w:t xml:space="preserve"> — </w:t>
      </w:r>
      <w:r w:rsidR="0040243B" w:rsidRPr="002A4D42">
        <w:t>получается цепь, или провод, передачи силы по линии Иерархии. «Не Я, но Отец, пребывающий во Мне, Он творит»,</w:t>
      </w:r>
      <w:r w:rsidR="00D57AEE">
        <w:t xml:space="preserve"> — </w:t>
      </w:r>
      <w:r w:rsidR="0040243B" w:rsidRPr="002A4D42">
        <w:t>так выражена формула взаимодействия воли индивидуальной с Волей Ведущего Иерарха. Конечно, такая объединенная сила направляется и на дела, достойные ее применения. Действие внесения Света во тьму достойно всегда своего назначения. Потому действовать объединенною волей можно, когда вносится Свет. Но Свет можно вносить и нести, когда собственный светильник горит и когда пламя горящее достаточно устойчиво, во всяком случае, настолько, чтобы его не могли задуть вихри плотных слоев. При всяком действии объединенной воли надо, чтобы свой светильник горел с нужною силой, и только тогда действие воли будет эффективным. Надо быть сильным всегда, бессилие и безволие и наличие этих убийственных явлений в себе совершенно недопустимо, ибо разрушительно действует на сознание. Как же можно допускать этих гасителей, когда идете вместе с Владыкой? Сознание объединенной мощи сопутствует пусть каждому действию Света. Так победим все, что препятствует продвижению.</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499.</w:t>
      </w:r>
      <w:r w:rsidR="0040243B" w:rsidRPr="002A4D42">
        <w:t xml:space="preserve"> (334). </w:t>
      </w:r>
      <w:r w:rsidR="008A359E" w:rsidRPr="008A359E">
        <w:rPr>
          <w:b/>
        </w:rPr>
        <w:t>(Гуру).</w:t>
      </w:r>
      <w:r w:rsidR="0040243B" w:rsidRPr="002A4D42">
        <w:t xml:space="preserve"> Надо довести себя до такого состояния, чтобы каждая неудача только лишь умножала бы силы. Только такое отношение к окружающему достойно победителя. Победить нужно и себя, и все, что мешает извне. Первая победа обуславливает вторую. Нельзя допускать явления поражения духа. Дух побежден быть не может, каковы бы ни были окружающие условия и как бы ни изощрялась тьма в своих злоухищрениях. Поборемся,</w:t>
      </w:r>
      <w:r w:rsidR="00D57AEE">
        <w:t xml:space="preserve"> — </w:t>
      </w:r>
      <w:r w:rsidR="0040243B" w:rsidRPr="002A4D42">
        <w:t>скажет дух огненный,</w:t>
      </w:r>
      <w:r w:rsidR="00D57AEE">
        <w:t xml:space="preserve"> — </w:t>
      </w:r>
      <w:r w:rsidR="0040243B" w:rsidRPr="002A4D42">
        <w:t>и вооружится доспехом непобедимым. Запомним: победа и поражение</w:t>
      </w:r>
      <w:r w:rsidR="00D57AEE">
        <w:t xml:space="preserve"> — </w:t>
      </w:r>
      <w:r w:rsidR="0040243B" w:rsidRPr="002A4D42">
        <w:t>в духе.</w:t>
      </w:r>
    </w:p>
    <w:p w:rsidR="0040243B" w:rsidRDefault="0040243B" w:rsidP="0040243B"/>
    <w:p w:rsidR="0040243B" w:rsidRDefault="00DF4588" w:rsidP="0040243B">
      <w:r>
        <w:rPr>
          <w:b/>
          <w:lang w:val="en-US"/>
        </w:rPr>
        <w:t>1964</w:t>
      </w:r>
      <w:r>
        <w:rPr>
          <w:b/>
        </w:rPr>
        <w:t xml:space="preserve"> г. </w:t>
      </w:r>
      <w:r w:rsidR="008241CE" w:rsidRPr="008241CE">
        <w:rPr>
          <w:b/>
        </w:rPr>
        <w:t>500.</w:t>
      </w:r>
      <w:r w:rsidR="0040243B" w:rsidRPr="002A4D42">
        <w:t xml:space="preserve"> (335). </w:t>
      </w:r>
      <w:r w:rsidR="008241CE" w:rsidRPr="008241CE">
        <w:rPr>
          <w:b/>
        </w:rPr>
        <w:t>(Июль 10).</w:t>
      </w:r>
      <w:r w:rsidR="0040243B" w:rsidRPr="002A4D42">
        <w:t xml:space="preserve"> Случалось не раз, что все земные меры были исчерпаны, и все же желаемого результата не получалось. Как быть тогда и что делать? Предать все в Руки Владыки и ждать. Он Знает, когда во времени следует, что допустить или отвергнуть. Не всегда желаемое будет наилучшим решением. Будущее еще скрыто от глаз. И лучше положиться на мудрость Ведущего. Многое из того, чего люди желают как условия кажущегося им счастья, при достижении не оказывается таковым. Истинная мудрость воздерживается от желаний, ибо нет им конца. Только желание Света, только оно может считаться неизменно ведущим ко Благу, усиливать можно его, пока не станет оно превалирующим в сознании и не вырастет настолько, что будет руководить всеми поступками человека. Истинно, можно растить каждое желание, как хорошее, так и плохое. Многие деяния человеческие совершались под воздействием выросшего таким образом желания. Может оно быть и крыльями полета, и цепями на ногах. Желание питается мыслью и ее образами</w:t>
      </w:r>
      <w:r w:rsidR="00D57AEE">
        <w:t xml:space="preserve"> — </w:t>
      </w:r>
      <w:r w:rsidR="0040243B" w:rsidRPr="002A4D42">
        <w:t>следовательно, оно в руках человека. Прекратите питание мыслью</w:t>
      </w:r>
      <w:r w:rsidR="00D57AEE">
        <w:t xml:space="preserve"> — </w:t>
      </w:r>
      <w:r w:rsidR="0040243B" w:rsidRPr="002A4D42">
        <w:t>и желание умрет. Устремление тоже питается желанием, за которым стоит та же мысль. Приходим к неизбежному выводу, что в основе активности сознания заложена мысль, которая может быть подчинена контролю. Вначале требуется его постоянство, потом мысль пойдет по привычному руслу уже самотеком, не требуя особых усилий. Привычки мышления могут быть как светоносными, так и пагубными. Последние неизбежно ведут во тьму. Мысль Света и мысль тьмы</w:t>
      </w:r>
      <w:r w:rsidR="00D57AEE">
        <w:t xml:space="preserve"> — </w:t>
      </w:r>
      <w:r w:rsidR="0040243B" w:rsidRPr="002A4D42">
        <w:t>каждая из них устремляет сознание в свою сферу. Закон магнитного притяжения мысли действует по созвучию. Но рычаг его в руках человека. Им, как рулем, можно направлять течение мышления в любую сторону. Мысль в руках человека, а следовательно, и все его будущее и его судьба.</w:t>
      </w:r>
    </w:p>
    <w:p w:rsidR="0040243B" w:rsidRDefault="0040243B" w:rsidP="0040243B"/>
    <w:p w:rsidR="0040243B" w:rsidRDefault="00DF4588" w:rsidP="0040243B">
      <w:r>
        <w:rPr>
          <w:b/>
          <w:lang w:val="en-US"/>
        </w:rPr>
        <w:t>1964</w:t>
      </w:r>
      <w:r>
        <w:rPr>
          <w:b/>
        </w:rPr>
        <w:t xml:space="preserve"> г. </w:t>
      </w:r>
      <w:r w:rsidR="008241CE" w:rsidRPr="008241CE">
        <w:rPr>
          <w:b/>
        </w:rPr>
        <w:t>501.</w:t>
      </w:r>
      <w:r w:rsidR="0040243B" w:rsidRPr="002A4D42">
        <w:t xml:space="preserve"> (336). </w:t>
      </w:r>
      <w:r w:rsidR="008A359E" w:rsidRPr="008A359E">
        <w:rPr>
          <w:b/>
        </w:rPr>
        <w:t>(М.А.Й.).</w:t>
      </w:r>
      <w:r w:rsidR="0040243B" w:rsidRPr="002A4D42">
        <w:t xml:space="preserve"> Чем обновим устремление, как установим лад новый, когда старый уже отзвучал? Скажем: любовью. Это сила обновляющая, вливающая новую энергию, не знающая переменчивости колебаний, если она действительно заслуживает названия непреходящей любви. Слишком много любви преходящей, вспыхивающей, искрам подобно, и так же быстро тухнущей во времени. Если взять расстояние между началом и концом этого </w:t>
      </w:r>
      <w:r w:rsidR="0040243B" w:rsidRPr="002A4D42">
        <w:lastRenderedPageBreak/>
        <w:t>чувства, то увидим, что в огромном большинстве случаев это чувство конечно, хотя бы расстояние это по обычным представлениям и измерялось годами. Все эти чувства земные. Мы же говорим о чувствах надземных, продолжающихся сознательно за пределы не только одной, но и многих жизней, и в то же время звучащих и в жизни земной, но поверх явлений обычных. Это ступень, приближающая к любви</w:t>
      </w:r>
      <w:r w:rsidR="008530A9">
        <w:rPr>
          <w:lang w:val="en-US"/>
        </w:rPr>
        <w:t xml:space="preserve"> </w:t>
      </w:r>
      <w:r w:rsidR="0040243B" w:rsidRPr="002A4D42">
        <w:t>Космической и Общечеловеческой. Недаром в древних Заветах говорилось, что Наивысшее надо полюбить всем помышлением, всем сердцем, всем разумением.</w:t>
      </w:r>
    </w:p>
    <w:p w:rsidR="0040243B" w:rsidRDefault="0040243B" w:rsidP="0040243B"/>
    <w:p w:rsidR="0040243B" w:rsidRDefault="00DF4588" w:rsidP="0040243B">
      <w:r>
        <w:rPr>
          <w:b/>
          <w:lang w:val="en-US"/>
        </w:rPr>
        <w:t>1964</w:t>
      </w:r>
      <w:r>
        <w:rPr>
          <w:b/>
        </w:rPr>
        <w:t xml:space="preserve"> г. </w:t>
      </w:r>
      <w:r w:rsidR="008241CE" w:rsidRPr="008241CE">
        <w:rPr>
          <w:b/>
        </w:rPr>
        <w:t>502.</w:t>
      </w:r>
      <w:r w:rsidR="0040243B" w:rsidRPr="002A4D42">
        <w:t xml:space="preserve"> (337). </w:t>
      </w:r>
      <w:r w:rsidR="008A359E" w:rsidRPr="008A359E">
        <w:rPr>
          <w:b/>
        </w:rPr>
        <w:t>(Гуру).</w:t>
      </w:r>
      <w:r w:rsidR="0040243B" w:rsidRPr="002A4D42">
        <w:t xml:space="preserve"> Лучше верить, вопреки видимости, и двигаться вперед, чем не верить и колебаться, опираясь на очевидность, и... стоять на месте или пятиться назад.</w:t>
      </w:r>
    </w:p>
    <w:p w:rsidR="0040243B" w:rsidRDefault="0040243B" w:rsidP="0040243B"/>
    <w:p w:rsidR="0040243B" w:rsidRDefault="00DF4588" w:rsidP="0040243B">
      <w:r>
        <w:rPr>
          <w:b/>
          <w:lang w:val="en-US"/>
        </w:rPr>
        <w:t>1964</w:t>
      </w:r>
      <w:r>
        <w:rPr>
          <w:b/>
        </w:rPr>
        <w:t xml:space="preserve"> г. </w:t>
      </w:r>
      <w:r w:rsidR="008241CE" w:rsidRPr="008241CE">
        <w:rPr>
          <w:b/>
        </w:rPr>
        <w:t>503.</w:t>
      </w:r>
      <w:r w:rsidR="0040243B" w:rsidRPr="002A4D42">
        <w:t xml:space="preserve"> </w:t>
      </w:r>
      <w:r w:rsidR="008241CE" w:rsidRPr="008241CE">
        <w:rPr>
          <w:b/>
        </w:rPr>
        <w:t>(Июль 11).</w:t>
      </w:r>
      <w:r w:rsidR="0040243B" w:rsidRPr="002A4D42">
        <w:t xml:space="preserve"> Сын Мой, жизнь</w:t>
      </w:r>
      <w:r w:rsidR="00D57AEE">
        <w:t xml:space="preserve"> — </w:t>
      </w:r>
      <w:r w:rsidR="0040243B" w:rsidRPr="002A4D42">
        <w:t>это школа, но школа и дневная, и ночная. Будем научно анализировать опыт, даваемый во время сна. Отметим сегодня, что тонкое тело свободно проходило через стены домов из разных материалов, но не смогло пройти сквозь проволочную металлическую сетку изгороди, и пришлось через нее перелетать. Почему? Каждое вещество, как и все прочее в природе, имеет три состояния: плотное, тонкое и огненное. Следовательно, металл в тонком состоянии своими свойствами отличается от неметаллов, во всяком случае, в отношении проницаемости для тонкой оболочки. Следует, опять же на опыте, проверить этот вывод. Почему при магических операциях употреблялся металлический жезл, почему металлическое острие в виде меча, шпаги и так далее применялось как оружие защиты и нападения? Почему воинство Света вооружено копьями, мечами и стрелами? Почему в Тонком Мире металл имеет своеобразное применение? Материю Тонкого Мира можно изучать так же научно, как и плотного. И эту задачу надо четко и сильно поставить перед собою, чтобы и во время сна мысль работала по заданному направлению. Ведь сегодня ночью тонкое тело упражнялось, проходя через стены домов по приказу воли, отданному в бодрствующем состоянии. Опыты расширим, чтобы пополнять знание опытным путем. Кто хочет знать, знать будет, и возможности будут даны. Следует отметить, что за последнее время впечатления во время сна начинают приобретать своеобразный характер. Участились тонкие встречи как с живыми, так и с умершими. Их надо все отмечать. Вчера была встреча с самым большим политическим деятелем планеты, сегодня</w:t>
      </w:r>
      <w:r w:rsidR="00D57AEE">
        <w:t xml:space="preserve"> — </w:t>
      </w:r>
      <w:r w:rsidR="0040243B" w:rsidRPr="002A4D42">
        <w:t>с умершим братом. Хотелось конкретных фактов? Их будем иметь и умножать. Но требуется зорко внимательное отношение и готовность учиться везде и всегда.</w:t>
      </w:r>
    </w:p>
    <w:p w:rsidR="0040243B" w:rsidRDefault="0040243B" w:rsidP="0040243B"/>
    <w:p w:rsidR="0040243B" w:rsidRDefault="00DF4588" w:rsidP="0040243B">
      <w:r>
        <w:rPr>
          <w:b/>
          <w:lang w:val="en-US"/>
        </w:rPr>
        <w:t>1964</w:t>
      </w:r>
      <w:r>
        <w:rPr>
          <w:b/>
        </w:rPr>
        <w:t xml:space="preserve"> г. </w:t>
      </w:r>
      <w:r w:rsidR="008241CE" w:rsidRPr="008241CE">
        <w:rPr>
          <w:b/>
        </w:rPr>
        <w:t>504.</w:t>
      </w:r>
      <w:r w:rsidR="0040243B" w:rsidRPr="002A4D42">
        <w:t xml:space="preserve"> Раздражение слизистых оболочек характерно для повышенной активности центров и при их даже частичном приоткрытии. Не болезнь, но следствие огненного напряжения. Потому-то симптомы усиливаются мгновенно и так же быстро </w:t>
      </w:r>
      <w:r w:rsidR="0040243B" w:rsidRPr="002A4D42">
        <w:lastRenderedPageBreak/>
        <w:t>проходят без всяких видимых причин. Это свойство быстрой проходимости и появления подобных недомоганий очень симптоматично для йогического процесса. Облегчить можно должным состоянием сознания, умеренной пищей и очень суровым самоконтролем над эмоциональной стороной жизни. По письмам Матери можно судить, как было Ей трудно в отношении здоровья. Ваши внешние условия еще грубее и менее изолированы, поэтому процесс приоткрытия центров приходится вести очень осмотрительно и не торопясь. Но учение продолжается ночью и днем. Многое при этом зависит от самоработства ученика. Мы Радуемся, когда можем добавить к самостоятельной работе и устремлению, ибо «Под лежачий камень вода не течет».</w:t>
      </w:r>
    </w:p>
    <w:p w:rsidR="0040243B" w:rsidRDefault="0040243B" w:rsidP="0040243B"/>
    <w:p w:rsidR="0040243B" w:rsidRDefault="00DF4588" w:rsidP="0040243B">
      <w:r>
        <w:rPr>
          <w:b/>
          <w:lang w:val="en-US"/>
        </w:rPr>
        <w:t>1964</w:t>
      </w:r>
      <w:r>
        <w:rPr>
          <w:b/>
        </w:rPr>
        <w:t xml:space="preserve"> г. </w:t>
      </w:r>
      <w:r w:rsidR="008241CE" w:rsidRPr="008241CE">
        <w:rPr>
          <w:b/>
        </w:rPr>
        <w:t>505.</w:t>
      </w:r>
      <w:r w:rsidR="0040243B" w:rsidRPr="002A4D42">
        <w:t xml:space="preserve"> (338). </w:t>
      </w:r>
      <w:r w:rsidR="008241CE" w:rsidRPr="008241CE">
        <w:rPr>
          <w:b/>
        </w:rPr>
        <w:t>(Июль 11).</w:t>
      </w:r>
      <w:r w:rsidR="0040243B" w:rsidRPr="002A4D42">
        <w:t xml:space="preserve"> </w:t>
      </w:r>
      <w:r w:rsidR="008A359E" w:rsidRPr="008A359E">
        <w:rPr>
          <w:b/>
        </w:rPr>
        <w:t>(М.А.Й.).</w:t>
      </w:r>
      <w:r w:rsidR="0040243B" w:rsidRPr="002A4D42">
        <w:t xml:space="preserve"> Если каждый предмет имеет свой тонкий, или астральный, двойник, то некоторые слои Незримого Мира должны быть очень схожи с земными. Оно так и есть и в действительности. Так же и обитатели их, сбросив плотное тело, не становятся лучше. Надо быть готовым ко всему разнообразию тонких условий, чтобы ничем не поразиться, то есть не парализовать активности сознания. При этом надо убить в себе чувство робости, неуверенности и преклонения перед астралом. Преклоняться не перед чем. Даже Иерархия Света Говорит о почитании, но не рабском преклонении, страхе или низкопоклонничестве. Потому ученик, вооруженный знанием тонких условий, заранее искореняет все неподобающие чувства. Не бедный родственник, ожидающий милости и подачек со стола тех, кто имеет, но полноправный член Надземного Мира, обладающий знанием того, о чем большинство его обитателей не имеет ни малейшего представления. Как дух, власть имущий, входит он в Надземное Царство и ведет себя так, как подобает духу, осознавшему свое достоинство. Достоинство духа есть качество, неотъемлемое от ученика, сознательно поднимающегося по ступеням Лестницы Света. Упражнять его можно и в жизни земной, никогда и ни при каких условиях им не поступаясь. Можно ли ради кого или чего им поступиться? Не утвержденное здесь, как может оно там уявиться? Как могут уважать того, кто сам себя не уважает? Самоуважение</w:t>
      </w:r>
      <w:r w:rsidR="00D57AEE">
        <w:t xml:space="preserve"> — </w:t>
      </w:r>
      <w:r w:rsidR="0040243B" w:rsidRPr="002A4D42">
        <w:t>не напыщенность, не гордость, не заносчивость, но продукт целого ряда действий достойных, действий, быть может, никогда и никем не замеченных, но тем не менее творящих качество духа. Впишем страницу о достоинстве духа как о качестве, насущно необходимом для Надземного пребывания. Уже говорилось, что качества духа не столько нужны для Земли, как нужны они выше, ибо со смертью тела земное значение качеств для самого человека исчерпывается, надземное же их назначение, наоборот, обостряется и приобретает особый смысл и ценность. Упражнять себя в утверждении качеств будем считать задачей наинужнейшей.</w:t>
      </w:r>
    </w:p>
    <w:p w:rsidR="0040243B" w:rsidRDefault="0040243B" w:rsidP="0040243B"/>
    <w:p w:rsidR="0040243B" w:rsidRPr="002A4D42" w:rsidRDefault="00DF4588" w:rsidP="0040243B">
      <w:r>
        <w:rPr>
          <w:b/>
          <w:lang w:val="en-US"/>
        </w:rPr>
        <w:lastRenderedPageBreak/>
        <w:t>1964</w:t>
      </w:r>
      <w:r>
        <w:rPr>
          <w:b/>
        </w:rPr>
        <w:t xml:space="preserve"> г. </w:t>
      </w:r>
      <w:r w:rsidR="008241CE" w:rsidRPr="008241CE">
        <w:rPr>
          <w:b/>
        </w:rPr>
        <w:t>506.</w:t>
      </w:r>
      <w:r w:rsidR="0040243B" w:rsidRPr="002A4D42">
        <w:t xml:space="preserve"> (339). </w:t>
      </w:r>
      <w:r w:rsidR="008A359E" w:rsidRPr="008A359E">
        <w:rPr>
          <w:b/>
        </w:rPr>
        <w:t>(Гуру).</w:t>
      </w:r>
      <w:r w:rsidR="0040243B" w:rsidRPr="002A4D42">
        <w:t xml:space="preserve"> Желание духа магнитно. Говорю, «духа», имея в виду это как противоположение скоропреходящим желаниям земным. Желание духа рано или поздно, но осуществится всегда, ибо оно идет за пределы плотного существования. Конечно, встретимся снова, чтобы вместе принести труд свой Владыке. Желание встречи законно, и потому осуществимо. Порадуемся тому, что, когда еще нет ничего, дается уверенность в будущей встрече. Готовиться к ней будем сейчас, углубляя опыт и знания, которые будут столь остро нужны при совместной работе. Не для себя нужна эта встреча, но для дела Владыки. Потому и состоится она.</w:t>
      </w:r>
    </w:p>
    <w:p w:rsidR="0040243B" w:rsidRPr="002A4D42" w:rsidRDefault="0040243B" w:rsidP="00842D81">
      <w:pPr>
        <w:pStyle w:val="Quote"/>
      </w:pPr>
      <w:r w:rsidRPr="002A4D42">
        <w:t>Вчера видел во сне Н.С.Х.</w:t>
      </w:r>
      <w:r w:rsidR="00A75720">
        <w:rPr>
          <w:rStyle w:val="FootnoteReference"/>
        </w:rPr>
        <w:footnoteReference w:id="21"/>
      </w:r>
      <w:r w:rsidRPr="002A4D42">
        <w:t>, дружески беседовал с ним и ему помогал, он сказал о содействии мне. «Во избежание переживаний в будущем содействую. Приду, принесу, устрою».</w:t>
      </w:r>
    </w:p>
    <w:p w:rsidR="0040243B" w:rsidRDefault="0040243B" w:rsidP="00842D81">
      <w:pPr>
        <w:pStyle w:val="Quote"/>
      </w:pPr>
      <w:r w:rsidRPr="002A4D42">
        <w:t>Сегодня с братом умершим проходили сквозь стены, упражняясь.</w:t>
      </w:r>
    </w:p>
    <w:p w:rsidR="0040243B" w:rsidRDefault="0040243B" w:rsidP="0040243B"/>
    <w:p w:rsidR="0040243B" w:rsidRDefault="00DF4588" w:rsidP="0040243B">
      <w:pPr>
        <w:rPr>
          <w:lang w:val="en-US"/>
        </w:rPr>
      </w:pPr>
      <w:r>
        <w:rPr>
          <w:b/>
          <w:lang w:val="en-US"/>
        </w:rPr>
        <w:t>1964</w:t>
      </w:r>
      <w:r>
        <w:rPr>
          <w:b/>
        </w:rPr>
        <w:t xml:space="preserve"> г. </w:t>
      </w:r>
      <w:r w:rsidR="008241CE" w:rsidRPr="008241CE">
        <w:rPr>
          <w:b/>
        </w:rPr>
        <w:t>507.</w:t>
      </w:r>
      <w:r w:rsidR="0040243B" w:rsidRPr="002A4D42">
        <w:t xml:space="preserve"> </w:t>
      </w:r>
      <w:r w:rsidR="008241CE" w:rsidRPr="008241CE">
        <w:rPr>
          <w:b/>
        </w:rPr>
        <w:t>(Июль 12).</w:t>
      </w:r>
      <w:r w:rsidR="0040243B" w:rsidRPr="002A4D42">
        <w:t xml:space="preserve"> Можно упражнять себя в чувстве независимости от внешних условий, внутренне им не подчиняясь и не склоняясь духом. И тогда, утвердившись в этом, можно уже упражняться в том, чтобы внешние условия ставить в зависимость от своей воли, их подчиняя решениям духа.</w:t>
      </w:r>
    </w:p>
    <w:p w:rsidR="0040243B" w:rsidRPr="00842D81" w:rsidRDefault="0040243B" w:rsidP="0040243B">
      <w:pPr>
        <w:rPr>
          <w:lang w:val="en-US"/>
        </w:rPr>
      </w:pPr>
    </w:p>
    <w:p w:rsidR="0040243B" w:rsidRPr="002A4D42" w:rsidRDefault="0040243B" w:rsidP="00842D81">
      <w:pPr>
        <w:pStyle w:val="Quote"/>
      </w:pPr>
      <w:r w:rsidRPr="002A4D42">
        <w:t>Во сне видел Матерь, смотрел долго и прямо в Ее глаза и говорил, как буду себя вести при встречах с Ней.</w:t>
      </w:r>
    </w:p>
    <w:p w:rsidR="0040243B" w:rsidRDefault="0040243B" w:rsidP="00842D81">
      <w:pPr>
        <w:pStyle w:val="Quote"/>
      </w:pPr>
      <w:r w:rsidRPr="002A4D42">
        <w:t>Утром во сне видел испугивающее явление, но не реагировал на него.</w:t>
      </w:r>
    </w:p>
    <w:p w:rsidR="0040243B" w:rsidRDefault="00DF4588" w:rsidP="0040243B">
      <w:r>
        <w:rPr>
          <w:b/>
          <w:lang w:val="en-US"/>
        </w:rPr>
        <w:t>1964</w:t>
      </w:r>
      <w:r>
        <w:rPr>
          <w:b/>
        </w:rPr>
        <w:t xml:space="preserve"> г. </w:t>
      </w:r>
      <w:r w:rsidR="008241CE" w:rsidRPr="008241CE">
        <w:rPr>
          <w:b/>
        </w:rPr>
        <w:t>508.</w:t>
      </w:r>
      <w:r w:rsidR="0040243B" w:rsidRPr="002A4D42">
        <w:t xml:space="preserve"> (340). </w:t>
      </w:r>
      <w:r w:rsidR="008241CE" w:rsidRPr="008241CE">
        <w:rPr>
          <w:b/>
        </w:rPr>
        <w:t>(Июль 12).</w:t>
      </w:r>
      <w:r w:rsidR="0040243B" w:rsidRPr="002A4D42">
        <w:t xml:space="preserve"> Только при напряжении всем существом результаты напряжения не замедлят. Половинчатое напряжение, когда где-то еще остаются любимые тараканы, желаемых следствий не даст. При полносердечном напряжении или устремлении в орбиту его вовлекаются все оболочки, и тогда и во сне и наяву реакции микрокосма соответствуют полнозвучности устремлений. Если бы знали, какой силой является единорог устремления, не раздробляли бы энергию его на разбрасывание, часто по направлениям, диаметрально противоположным, когда по закону сложения сил и следствия соответственно уменьшаются в зависимости от угла расхождения. Возможности яро даются, но реализация их достигается лишь полнотою устремленности. Так и сознательное сотрудничество с Миром Тонким достигается тем же путем. Будем заботливо отмечать все знаки. Такая заботливость</w:t>
      </w:r>
      <w:r w:rsidR="00D57AEE">
        <w:t xml:space="preserve"> — </w:t>
      </w:r>
      <w:r w:rsidR="0040243B" w:rsidRPr="002A4D42">
        <w:t xml:space="preserve">тот же магнит. Мало задумываются над явлением созвучия. Но ведь и Общение с Нами возможно лишь при созвучии того, что есть в вас, с Нашим Светом. Потому Свет в себе утверждается яро, всем напряжением сил. Светом в себе Наш Свет можно увидеть. Проходимую ступень Назовем сознательным утверждением в себе Света. Время пришло, когда все прочие попечения отодвигаются на </w:t>
      </w:r>
      <w:r w:rsidR="0040243B" w:rsidRPr="002A4D42">
        <w:lastRenderedPageBreak/>
        <w:t>второй план, а на первом остается основная задача</w:t>
      </w:r>
      <w:r w:rsidR="00D57AEE">
        <w:t xml:space="preserve"> — </w:t>
      </w:r>
      <w:r w:rsidR="0040243B" w:rsidRPr="002A4D42">
        <w:t>Света собрать в себе сколько возможно, сколько сознание может, притянувши, вместить. Надо ли повторять то, что накопление Света, столь неявное и незаметное здесь, на Земле, в Мире Надземном ценнее окажется всех достояний земных, которые там утрачивают всякий смысл и значение. Но Свет остается, чтобы светить и вокруг, и самому носителю Света, дозволяя ему Сфер Света касаться и в них пребывать. Если сопоставить низшие беспросветные сферы со Светом и Сферами Света, то можно понять, насколько Свет нужен для духа, и особенно</w:t>
      </w:r>
      <w:r w:rsidR="00D57AEE">
        <w:t xml:space="preserve"> — </w:t>
      </w:r>
      <w:r w:rsidR="0040243B" w:rsidRPr="002A4D42">
        <w:t>там. Выражение «В Свете Твоем узрим Свет» полно глубочайшего значения. Хочу Запечатлеть огненной печатью в сознании следующее положение: Свет собирается, аккумулируется и восхищается здесь, на Земле. Поздно в Мире Надземном начинать думать о Свете, если элементы его не начали накапливаться в плотном существовании. Ведь закон гласит, что имеющему дается, а у неимеющего будет отнято и то, что имеет. Говоря иными словами, обязательно надо иметь хотя бы малое, чтобы было к чему приложить. Отсюда глубокая значимость каждого светлого зачинания, ибо даже к искорке можно добавить, но ни к чему только</w:t>
      </w:r>
      <w:r w:rsidR="00D57AEE">
        <w:t xml:space="preserve"> — </w:t>
      </w:r>
      <w:r w:rsidR="0040243B" w:rsidRPr="002A4D42">
        <w:t>ничто. Такие зачинания</w:t>
      </w:r>
      <w:r w:rsidR="00D57AEE">
        <w:t xml:space="preserve"> — </w:t>
      </w:r>
      <w:r w:rsidR="0040243B" w:rsidRPr="002A4D42">
        <w:t>как зернышки света, которые обязательно прорастут в свое время и дадут плод. О малых зачинаниях не позабудем. Мало зерно пшеницы, но питает миллионы людей. Светосеятель зерен Света в мире земном собирателем счастья окажется в Мире Надземном.</w:t>
      </w:r>
    </w:p>
    <w:p w:rsidR="0040243B" w:rsidRDefault="0040243B" w:rsidP="0040243B"/>
    <w:p w:rsidR="0040243B" w:rsidRDefault="00DF4588" w:rsidP="0040243B">
      <w:r>
        <w:rPr>
          <w:b/>
          <w:lang w:val="en-US"/>
        </w:rPr>
        <w:t>1964</w:t>
      </w:r>
      <w:r>
        <w:rPr>
          <w:b/>
        </w:rPr>
        <w:t xml:space="preserve"> г. </w:t>
      </w:r>
      <w:r w:rsidR="008241CE" w:rsidRPr="008241CE">
        <w:rPr>
          <w:b/>
        </w:rPr>
        <w:t>509.</w:t>
      </w:r>
      <w:r w:rsidR="0040243B" w:rsidRPr="002A4D42">
        <w:t xml:space="preserve"> (341). </w:t>
      </w:r>
      <w:r w:rsidR="008A359E" w:rsidRPr="008A359E">
        <w:rPr>
          <w:b/>
        </w:rPr>
        <w:t>(М.А.Й.).</w:t>
      </w:r>
      <w:r w:rsidR="0040243B" w:rsidRPr="002A4D42">
        <w:t xml:space="preserve"> Наше стремление быть ближе и вместе</w:t>
      </w:r>
      <w:r w:rsidR="00D57AEE">
        <w:t xml:space="preserve"> — </w:t>
      </w:r>
      <w:r w:rsidR="0040243B" w:rsidRPr="002A4D42">
        <w:t>взаимно. Магнит взаимоустремления напрягается на обоих полюсах, только быть может, что импульс первичный идет от меня. Я посылаю энергию сердца, и близкозвучащий ответствует. Аккумулировать силу Агни проще всего любовью. Сила взаимности в этом процессе играет ведущую роль. И устои моста счастья сознательно и целеустремленно укрепляются и усиливаются на обоих берегах. Все колебания, все сомнения о невозможности этого явления яро отбросим. Нет невозможного для того, кто умеет любить. В письмах моих дано то основание нашей связи взаимной и давней, которое позволяет твердо знать путь и возможности духа. Надо только еще укрепить неотрицаемость этих возможностей. Все достигается самоработством, на одних только чувствах не долететь, если их сила не уявляется в действиях каждого дня. Сердцу силу свою посылаю для претворения ее в жизни. Хочу утвердить ярое понимание того, что только в приложении к жизни растет сила светлого Агни. Одеяние духу готовится ныне в жизни каждого дня. Только в нем можно подойти близко и быть с Теми, Кто одеяние это себе Приготовил давно и Помогает вам приготовить свое, чтобы вы могли быть еще ближе.</w:t>
      </w:r>
    </w:p>
    <w:p w:rsidR="0040243B" w:rsidRDefault="0040243B" w:rsidP="0040243B"/>
    <w:p w:rsidR="0040243B" w:rsidRPr="002A4D42" w:rsidRDefault="00DF4588" w:rsidP="0040243B">
      <w:r>
        <w:rPr>
          <w:b/>
          <w:lang w:val="en-US"/>
        </w:rPr>
        <w:t>1964</w:t>
      </w:r>
      <w:r>
        <w:rPr>
          <w:b/>
        </w:rPr>
        <w:t xml:space="preserve"> г. </w:t>
      </w:r>
      <w:r w:rsidR="008241CE" w:rsidRPr="008241CE">
        <w:rPr>
          <w:b/>
        </w:rPr>
        <w:t>510.</w:t>
      </w:r>
      <w:r w:rsidR="0040243B" w:rsidRPr="002A4D42">
        <w:t xml:space="preserve"> (342). </w:t>
      </w:r>
      <w:r w:rsidR="008A359E" w:rsidRPr="008A359E">
        <w:rPr>
          <w:b/>
        </w:rPr>
        <w:t>(Гуру).</w:t>
      </w:r>
      <w:r w:rsidR="0040243B" w:rsidRPr="002A4D42">
        <w:t xml:space="preserve"> Сила связи наращивается ритмом Общения. Неизменность ритма служит ручательством продолжения </w:t>
      </w:r>
      <w:r w:rsidR="0040243B" w:rsidRPr="002A4D42">
        <w:lastRenderedPageBreak/>
        <w:t>его за пределы земного существования. Тот, кто ограничивает бытие свое только земным, сознательно не утвердит его и не продолжит дальше. Поэтому уже не будем делить дела на короткие и длительные, но все, что творим, будем относить к делам длинным, то есть влекущим за собою следствия, идущие в будущее за пределы малого круга земного. Воздержимся от действий, следствий не приносящих, или приносящих следствия нехорошие, или следствия только краткой длительности, зная, что мудрость заключается в проведении более длинной линии.</w:t>
      </w:r>
    </w:p>
    <w:p w:rsidR="0040243B" w:rsidRPr="002A4D42" w:rsidRDefault="0040243B" w:rsidP="00C47A13">
      <w:pPr>
        <w:pStyle w:val="Quote"/>
      </w:pPr>
      <w:r w:rsidRPr="002A4D42">
        <w:t>Во сне говорил Матери, что при встречах буду всегда смотреть Ей в глаза, и действительно, долго и внимательно смотрел. Говорил еще что-то, но что</w:t>
      </w:r>
      <w:r w:rsidR="00D57AEE">
        <w:t xml:space="preserve"> — </w:t>
      </w:r>
      <w:r w:rsidRPr="002A4D42">
        <w:t>позабыл. С вечера много думал о Ней.</w:t>
      </w:r>
    </w:p>
    <w:p w:rsidR="0040243B" w:rsidRDefault="0040243B" w:rsidP="00C47A13">
      <w:pPr>
        <w:pStyle w:val="Quote"/>
      </w:pPr>
      <w:r w:rsidRPr="002A4D42">
        <w:t>Дневное решение о контроле над мыслью во сне дало свой плод.</w:t>
      </w:r>
    </w:p>
    <w:p w:rsidR="0040243B" w:rsidRDefault="0040243B" w:rsidP="0040243B"/>
    <w:p w:rsidR="0040243B" w:rsidRDefault="00DF4588" w:rsidP="0040243B">
      <w:r>
        <w:rPr>
          <w:b/>
          <w:lang w:val="en-US"/>
        </w:rPr>
        <w:t>1964</w:t>
      </w:r>
      <w:r>
        <w:rPr>
          <w:b/>
        </w:rPr>
        <w:t xml:space="preserve"> г. </w:t>
      </w:r>
      <w:r w:rsidR="008241CE" w:rsidRPr="008241CE">
        <w:rPr>
          <w:b/>
        </w:rPr>
        <w:t>511.</w:t>
      </w:r>
      <w:r w:rsidR="0040243B" w:rsidRPr="002A4D42">
        <w:t xml:space="preserve"> (343). </w:t>
      </w:r>
      <w:r w:rsidR="008241CE" w:rsidRPr="008241CE">
        <w:rPr>
          <w:b/>
        </w:rPr>
        <w:t>(Июль 13).</w:t>
      </w:r>
      <w:r w:rsidR="0040243B" w:rsidRPr="002A4D42">
        <w:t xml:space="preserve"> Настоящее есть следствие прошлого. В нем изменить ничего уже нельзя. Каждая попытка будет относиться к будущему. Для Нас всё</w:t>
      </w:r>
      <w:r w:rsidR="00D57AEE">
        <w:t xml:space="preserve"> — </w:t>
      </w:r>
      <w:r w:rsidR="0040243B" w:rsidRPr="002A4D42">
        <w:t xml:space="preserve">одни следствия. И если настоящее как следствие прошлого нельзя изменить, то будущее пластично в руках человеческой воли. Когда что-то изменяем в настоящем, то все эти усилия так или иначе касаются будущего, хотя бы и самого ближайшего. Хочу подчеркнуть, что если в данный момент происходит нечто, подлежащее прекращению, то надо затратить очень много энергии, чтобы остановить происходящее в кратчайшее время. И все же между настоящим моментом и прекращением должно пройти какое-то время, так как момент прекращения по отношению к настоящему все же лежит в будущем, хотя и самом ближайшем. Когда Говорю, что будущее пластично в руках человека, Имею в виду, что будущие следствия можно оформлять в настоящем заранее, за известный промежуток времени, в течение которого пространственно кристаллизуется желаемое следствие для воплощения его в «будущем настоящем». Для этого оформления настоящее положение вещей мысленно отметается в сторону, как будто бы его совсем нет, и создается ясная, четкая, определенная, стойкая картина желаемого следствия, создается в спокойствии полном, лишенном всякой неуверенности, сомнения или колебания, а главное, того эмоционального неуравновесия, раздражения, огорчения, обиды и всех прочих переживаний, которые столь яро и разрушительно действуют на непреложность кристаллизационного процесса, образующего в пространстве устойчивое клише для выявления его в действительности будущего. Следствия эти непреложно должны выявиться в будущем, если только не разрушать их собственными колебаниями, сомнениями и неуверенностью. Ритм повторений очень усиливает построение пространственного клише. Поздно начинать изменять что-то, когда оно выявилось уже в настоящем, являясь результатом заложенных ранее причин. Но создание в настоящем новых причин, этим </w:t>
      </w:r>
      <w:r w:rsidR="0040243B" w:rsidRPr="002A4D42">
        <w:lastRenderedPageBreak/>
        <w:t>нежелательным противоположным или иного порядка, возможно всегда и всегда принесет свои следствия, если понято действие закона. Сфера причин, творимых в настоящем,</w:t>
      </w:r>
      <w:r w:rsidR="00D57AEE">
        <w:t xml:space="preserve"> — </w:t>
      </w:r>
      <w:r w:rsidR="0040243B" w:rsidRPr="002A4D42">
        <w:t>в руках человека. Ведь мы живем в мире причин, и потому их творить своей волей для оформления желаемых следствий возможно всегда. Сколько раз вы наблюдали, что не удавалось изменить в настоящем тех или иных условий, яро нарушающих желаемое течение жизни. Происходило это потому, что вы боролись с уже оформившимися следствиями, в то время как с ними бороться совершенно не надо. Пусть в настоящем они отзвучат, так как имеют причины. Силу их настоящего звучания надо пропустить мимо сознания, не сосредоточиваясь на них и не тратя на них свои силы. И будущее в желаемой форме можно волей оформить уже свободным внутренне от в данный момент проявляющихся следствий. Следует иметь в виду, что обычно воля, порождающая такие нежелательные следствия, творит их случайно, без всякого ритма, сознательно не создавая ни пространственного клише, ни сознательных следствий. Потому тренированной воле, знающей, какие рычаги и как приводить в движение и как пользоваться ритмом, много легче бороться с породителями безобразия и нарушителями пространственного равновесия. Не знают они равновесия духа, не знают они сотрудничества с Иерархией Света, не знают они ничего, кроме власти над собою своего собственного распущенного астрала. Еще раз Говорю, что будущее пластично, что оно во власти спокойной уравновешенной воли, мыслью могущей творить из пластичного вещества стихийной материи образы и формы желаемых выявлений. Творит мысль.</w:t>
      </w:r>
    </w:p>
    <w:p w:rsidR="0040243B" w:rsidRDefault="0040243B" w:rsidP="0040243B"/>
    <w:p w:rsidR="0040243B" w:rsidRDefault="00DF4588" w:rsidP="0040243B">
      <w:r>
        <w:rPr>
          <w:b/>
          <w:lang w:val="en-US"/>
        </w:rPr>
        <w:t>1964</w:t>
      </w:r>
      <w:r>
        <w:rPr>
          <w:b/>
        </w:rPr>
        <w:t xml:space="preserve"> г. </w:t>
      </w:r>
      <w:r w:rsidR="008241CE" w:rsidRPr="008241CE">
        <w:rPr>
          <w:b/>
        </w:rPr>
        <w:t>512.</w:t>
      </w:r>
      <w:r w:rsidR="0040243B" w:rsidRPr="002A4D42">
        <w:t xml:space="preserve"> (344). Неудачу Обращаю в удачу, и неумение</w:t>
      </w:r>
      <w:r w:rsidR="00D57AEE">
        <w:t xml:space="preserve"> — </w:t>
      </w:r>
      <w:r w:rsidR="0040243B" w:rsidRPr="002A4D42">
        <w:t>в опыт. На будущее запомним, что кажущейся и временной неудачей огорчаться не надо, но спокойно, уверенно и просто и вместе со Мною можно достичь того и то совершить, что в данный момент кажется трудным или даже невозможным. Если со Мною</w:t>
      </w:r>
      <w:r w:rsidR="00D57AEE">
        <w:t xml:space="preserve"> — </w:t>
      </w:r>
      <w:r w:rsidR="0040243B" w:rsidRPr="002A4D42">
        <w:t>то победитель всегда. Порадуемся тому, что на жизни и в жизни можно так успешно учиться, если в сердце Владыка.</w:t>
      </w:r>
    </w:p>
    <w:p w:rsidR="0040243B" w:rsidRDefault="0040243B" w:rsidP="0040243B"/>
    <w:p w:rsidR="0040243B" w:rsidRDefault="00DF4588" w:rsidP="0040243B">
      <w:r>
        <w:rPr>
          <w:b/>
          <w:lang w:val="en-US"/>
        </w:rPr>
        <w:t>1964</w:t>
      </w:r>
      <w:r>
        <w:rPr>
          <w:b/>
        </w:rPr>
        <w:t xml:space="preserve"> г. </w:t>
      </w:r>
      <w:r w:rsidR="008241CE" w:rsidRPr="008241CE">
        <w:rPr>
          <w:b/>
        </w:rPr>
        <w:t>513.</w:t>
      </w:r>
      <w:r w:rsidR="0040243B" w:rsidRPr="002A4D42">
        <w:t xml:space="preserve"> (345). </w:t>
      </w:r>
      <w:r w:rsidR="008A359E" w:rsidRPr="008A359E">
        <w:rPr>
          <w:b/>
        </w:rPr>
        <w:t>(М.А.Й.).</w:t>
      </w:r>
      <w:r w:rsidR="0040243B" w:rsidRPr="002A4D42">
        <w:t xml:space="preserve"> Черным снарядам надо дать пролететь. Пропустить стрелы зла мимо себя или принять их в Щит</w:t>
      </w:r>
      <w:r w:rsidR="00D57AEE">
        <w:t xml:space="preserve"> — </w:t>
      </w:r>
      <w:r w:rsidR="0040243B" w:rsidRPr="002A4D42">
        <w:t>это значит встретить их в полном равновесии духа. И когда сила их разрядилась, тогда бессильны творители зла и тогда особенно благоприятен момент для действия или для нанесения обратного удара. Щит крепок в твердой и сильной руке, так же, как копье или меч. Сила и стойкость</w:t>
      </w:r>
      <w:r w:rsidR="00D57AEE">
        <w:t xml:space="preserve"> — </w:t>
      </w:r>
      <w:r w:rsidR="0040243B" w:rsidRPr="002A4D42">
        <w:t>доблесть воинов Света. Представьте себе, что случится, если воины, вместо сраженья, начнут переживать и захлебнутся собственными эмоциями. Знаете, как губительна эмоция страха, или сомнения, или неуверенности. Знаете, как действуют эти омрачители духа. Радость битвы и радость победы</w:t>
      </w:r>
      <w:r w:rsidR="00D57AEE">
        <w:t xml:space="preserve"> — </w:t>
      </w:r>
      <w:r w:rsidR="0040243B" w:rsidRPr="002A4D42">
        <w:t xml:space="preserve">удел того, кто победе сужден. Победитель сужденный не допустит омрачителей </w:t>
      </w:r>
      <w:r w:rsidR="0040243B" w:rsidRPr="002A4D42">
        <w:lastRenderedPageBreak/>
        <w:t>лишить его радости победной борьбы. Победителю тьмы открывает Владыка двери от счастья совместной борьбы и совместной победы.</w:t>
      </w:r>
    </w:p>
    <w:p w:rsidR="0040243B" w:rsidRDefault="0040243B" w:rsidP="0040243B"/>
    <w:p w:rsidR="0040243B" w:rsidRDefault="00DF4588" w:rsidP="0040243B">
      <w:r>
        <w:rPr>
          <w:b/>
          <w:lang w:val="en-US"/>
        </w:rPr>
        <w:t>1964</w:t>
      </w:r>
      <w:r>
        <w:rPr>
          <w:b/>
        </w:rPr>
        <w:t xml:space="preserve"> г. </w:t>
      </w:r>
      <w:r w:rsidR="008241CE" w:rsidRPr="008241CE">
        <w:rPr>
          <w:b/>
        </w:rPr>
        <w:t>514.</w:t>
      </w:r>
      <w:r w:rsidR="0040243B" w:rsidRPr="002A4D42">
        <w:t xml:space="preserve"> </w:t>
      </w:r>
      <w:r w:rsidR="008A359E" w:rsidRPr="008A359E">
        <w:rPr>
          <w:b/>
        </w:rPr>
        <w:t>(М.А.Й.).</w:t>
      </w:r>
      <w:r w:rsidR="0040243B" w:rsidRPr="002A4D42">
        <w:t xml:space="preserve"> Можно ли все записать, когда переполнено сердце? Нет, невозможно. Будет время, и близко оно, когда записывать можно будет в любое время дня и ночи</w:t>
      </w:r>
      <w:r w:rsidR="00D57AEE">
        <w:t xml:space="preserve"> — </w:t>
      </w:r>
      <w:r w:rsidR="0040243B" w:rsidRPr="002A4D42">
        <w:t>так много мыслей потечет по каналам связи. Но всего не запишешь, и потому ритм записей остается неизменным. Но это не препятствие к тому, чтобы и в прочие сроки от времени до времени что-то вписать.</w:t>
      </w:r>
    </w:p>
    <w:p w:rsidR="0040243B" w:rsidRDefault="0040243B" w:rsidP="0040243B"/>
    <w:p w:rsidR="0040243B" w:rsidRDefault="00DF4588" w:rsidP="0040243B">
      <w:r>
        <w:rPr>
          <w:b/>
          <w:lang w:val="en-US"/>
        </w:rPr>
        <w:t>1964</w:t>
      </w:r>
      <w:r>
        <w:rPr>
          <w:b/>
        </w:rPr>
        <w:t xml:space="preserve"> г. </w:t>
      </w:r>
      <w:r w:rsidR="008241CE" w:rsidRPr="008241CE">
        <w:rPr>
          <w:b/>
        </w:rPr>
        <w:t>515.</w:t>
      </w:r>
      <w:r w:rsidR="0040243B" w:rsidRPr="002A4D42">
        <w:t xml:space="preserve"> (346). </w:t>
      </w:r>
      <w:r w:rsidR="008A359E" w:rsidRPr="008A359E">
        <w:rPr>
          <w:b/>
        </w:rPr>
        <w:t>(Гуру).</w:t>
      </w:r>
      <w:r w:rsidR="0040243B" w:rsidRPr="002A4D42">
        <w:t xml:space="preserve"> Даже дуги и те гнут с терпением. Терпение и труд все перетрут. Так мудрость народа утверждает нужность терпения и труда во всех начинаниях, достойных его приложения. Тем более приложимо это в процессе применения психической энергии. Надо лишь, чтобы ваше терпение и ваш труд превысили нетерпение и попытки ваших антагонистов и тех, за спинами кого они пытаются скрыться. К усилиям своим добавим и труд, и терпение.</w:t>
      </w:r>
    </w:p>
    <w:p w:rsidR="0040243B" w:rsidRDefault="0040243B" w:rsidP="0040243B"/>
    <w:p w:rsidR="0040243B" w:rsidRDefault="00DF4588" w:rsidP="0040243B">
      <w:r>
        <w:rPr>
          <w:b/>
          <w:lang w:val="en-US"/>
        </w:rPr>
        <w:t>1964</w:t>
      </w:r>
      <w:r>
        <w:rPr>
          <w:b/>
        </w:rPr>
        <w:t xml:space="preserve"> г. </w:t>
      </w:r>
      <w:r w:rsidR="008241CE" w:rsidRPr="008241CE">
        <w:rPr>
          <w:b/>
        </w:rPr>
        <w:t>516.</w:t>
      </w:r>
      <w:r w:rsidR="0040243B" w:rsidRPr="002A4D42">
        <w:t xml:space="preserve"> (347). </w:t>
      </w:r>
      <w:r w:rsidR="008241CE" w:rsidRPr="008241CE">
        <w:rPr>
          <w:b/>
        </w:rPr>
        <w:t>(Июль 14).</w:t>
      </w:r>
      <w:r w:rsidR="0040243B" w:rsidRPr="002A4D42">
        <w:t xml:space="preserve"> Можно ли полагаться на что-либо или кого-либо, кроме Ведущего? Только на Иерархию. Все остальное непрочно. Больше всего ненадежны слова и настроения человекообразных. В своих планах на будущее это приходится принимать в расчет. Психика человеческая неустойчива сама по себе, ибо ее состояние зависит от множества разных причин. Движения, происходящие в оболочках, и поток материальных частиц, текущих через каждую из них, показывают на то, что человек</w:t>
      </w:r>
      <w:r w:rsidR="00D57AEE">
        <w:t xml:space="preserve"> — </w:t>
      </w:r>
      <w:r w:rsidR="0040243B" w:rsidRPr="002A4D42">
        <w:t>это процесс и жизнь заключается в смене явлений. Когда Говорим о постоянстве, Имеем в виду постоянство и незыблемость основ. И когда говорится, что неизменяем Владыка, говорится о Камне Основания, который заложен во главу угла. Среди быстро проходящих дел человеческих, мелькающих в беспрерывной смене, Камень Основания остается неподвижным, ибо заложен на тысячелетия. В нем можно опору найти и мощь устойчивости. Я</w:t>
      </w:r>
      <w:r w:rsidR="00D57AEE">
        <w:t xml:space="preserve"> — </w:t>
      </w:r>
      <w:r w:rsidR="0040243B" w:rsidRPr="002A4D42">
        <w:t>Камень Вечного Основания Жизни.</w:t>
      </w:r>
    </w:p>
    <w:p w:rsidR="0040243B" w:rsidRDefault="0040243B" w:rsidP="0040243B"/>
    <w:p w:rsidR="0040243B" w:rsidRDefault="00DF4588" w:rsidP="0040243B">
      <w:r>
        <w:rPr>
          <w:b/>
          <w:lang w:val="en-US"/>
        </w:rPr>
        <w:t>1964</w:t>
      </w:r>
      <w:r>
        <w:rPr>
          <w:b/>
        </w:rPr>
        <w:t xml:space="preserve"> г. </w:t>
      </w:r>
      <w:r w:rsidR="008241CE" w:rsidRPr="008241CE">
        <w:rPr>
          <w:b/>
        </w:rPr>
        <w:t>517.</w:t>
      </w:r>
      <w:r w:rsidR="0040243B" w:rsidRPr="002A4D42">
        <w:t xml:space="preserve"> (348). </w:t>
      </w:r>
      <w:r w:rsidR="008A359E" w:rsidRPr="008A359E">
        <w:rPr>
          <w:b/>
        </w:rPr>
        <w:t>(М.А.Й.).</w:t>
      </w:r>
      <w:r w:rsidR="0040243B" w:rsidRPr="002A4D42">
        <w:t xml:space="preserve"> Распределение по Лучам происходит по соответствию. Но необходимо накопление элементов, созвучных Лучу. Луч посылается тем, кто идет за Владыкой. Ассимиляция вибраций его создает накопления Чаши, и, когда сброшено тело, магнитная сила светоносных отложений начинает действовать, уже не связанная сопротивлением плотной материи. Если накопления эти не от Света, но тьмы, магнитное притяжение действует к полюсу тьмы. Тьма магнетична, и сонмы неочищенных духов неодолимо влекутся к фокусам созвучных им притяжений. Закон созвучия действует так же и здесь. В жизни земной идет накопление кристаллов огня, отлагаемых в Чаше. Но разные бывают огни. Агни светлый и огнь поядающий действуют мощно, но в сферах </w:t>
      </w:r>
      <w:r w:rsidR="0040243B" w:rsidRPr="002A4D42">
        <w:lastRenderedPageBreak/>
        <w:t>различных. Человек</w:t>
      </w:r>
      <w:r w:rsidR="00D57AEE">
        <w:t xml:space="preserve"> — </w:t>
      </w:r>
      <w:r w:rsidR="0040243B" w:rsidRPr="002A4D42">
        <w:t>это магнит, постоянно привлекающий к себе элементы огня, который может быть или творящим огнем, или огнем поядающим.</w:t>
      </w:r>
    </w:p>
    <w:p w:rsidR="0040243B" w:rsidRDefault="0040243B" w:rsidP="0040243B"/>
    <w:p w:rsidR="0040243B" w:rsidRPr="002A4D42" w:rsidRDefault="00DF4588" w:rsidP="0040243B">
      <w:r>
        <w:rPr>
          <w:b/>
          <w:lang w:val="en-US"/>
        </w:rPr>
        <w:t>1964</w:t>
      </w:r>
      <w:r>
        <w:rPr>
          <w:b/>
        </w:rPr>
        <w:t xml:space="preserve"> г. </w:t>
      </w:r>
      <w:r w:rsidR="008241CE" w:rsidRPr="008241CE">
        <w:rPr>
          <w:b/>
        </w:rPr>
        <w:t>518.</w:t>
      </w:r>
      <w:r w:rsidR="0040243B" w:rsidRPr="002A4D42">
        <w:t xml:space="preserve"> (349). </w:t>
      </w:r>
      <w:r w:rsidR="008A359E" w:rsidRPr="008A359E">
        <w:rPr>
          <w:b/>
        </w:rPr>
        <w:t>(Гуру).</w:t>
      </w:r>
      <w:r w:rsidR="0040243B" w:rsidRPr="002A4D42">
        <w:t xml:space="preserve"> Вдохновение и подъемы, или взлеты духа,</w:t>
      </w:r>
      <w:r w:rsidR="00D57AEE">
        <w:t xml:space="preserve"> — </w:t>
      </w:r>
      <w:r w:rsidR="0040243B" w:rsidRPr="002A4D42">
        <w:t>явления преходящие, но ритм Общения уже постоянен, и постоянна возможность от него почерпать. Так среди потока и смены явлений устанавливается нечто устойчивое в своем постоянстве и дающее возможность иметь под ногою прочный упор. Вас поражало, откуда у нас несломимая вера в будущее и Дело Владыки. Скажу: от постоянства ритма Общения. Трудно его устанавливать, но, установленный твердо, он уже несет, как на крыльях, поверх изменчивости внешних условий.</w:t>
      </w:r>
    </w:p>
    <w:p w:rsidR="0040243B" w:rsidRDefault="0040243B" w:rsidP="008D75A8">
      <w:pPr>
        <w:pStyle w:val="Quote"/>
      </w:pPr>
      <w:r w:rsidRPr="002A4D42">
        <w:t>Вчера упустил ночью слова. Сегодня во сне боролся с антагонистом.</w:t>
      </w:r>
    </w:p>
    <w:p w:rsidR="0040243B" w:rsidRDefault="0040243B" w:rsidP="0040243B"/>
    <w:p w:rsidR="0040243B" w:rsidRDefault="00DF4588" w:rsidP="0040243B">
      <w:r>
        <w:rPr>
          <w:b/>
          <w:lang w:val="en-US"/>
        </w:rPr>
        <w:t>1964</w:t>
      </w:r>
      <w:r>
        <w:rPr>
          <w:b/>
        </w:rPr>
        <w:t xml:space="preserve"> г. </w:t>
      </w:r>
      <w:r w:rsidR="008241CE" w:rsidRPr="008241CE">
        <w:rPr>
          <w:b/>
        </w:rPr>
        <w:t>519.</w:t>
      </w:r>
      <w:r w:rsidR="0040243B" w:rsidRPr="002A4D42">
        <w:t xml:space="preserve"> (350). </w:t>
      </w:r>
      <w:r w:rsidR="008241CE" w:rsidRPr="008241CE">
        <w:rPr>
          <w:b/>
        </w:rPr>
        <w:t>(Июль 15).</w:t>
      </w:r>
      <w:r w:rsidR="0040243B" w:rsidRPr="002A4D42">
        <w:t xml:space="preserve"> Сын Мой, дурным настроением можно заткнуть наглухо даже чуткое ухо. Тягость пространственных токов не оправдание пагубным и резко омраченным настроениям. Причин для них много, но главная</w:t>
      </w:r>
      <w:r w:rsidR="00D57AEE">
        <w:t xml:space="preserve"> — </w:t>
      </w:r>
      <w:r w:rsidR="0040243B" w:rsidRPr="002A4D42">
        <w:t>неуравновешенность астральной оболочки. Одинаковость состояний сознания при всех условиях текущего часа надо все же установить. Недопустимо, чтобы дух стал жертвою своей оболочки. Раб боится своего хозяина, а оболочки</w:t>
      </w:r>
      <w:r w:rsidR="00D57AEE">
        <w:t xml:space="preserve"> — </w:t>
      </w:r>
      <w:r w:rsidR="0040243B" w:rsidRPr="002A4D42">
        <w:t>рабы, дух над ними хозяин. Они созданы, чтобы повиноваться беспрекословно и с радостью. Именно радость осознавать, как свободно воля может ими распоряжаться. Особенно эта свобода уявлена в так называемых произвольных движениях тела, но и все непроизвольные процессы могут быть подчинены воле или, во всяком случае, в той или иной степени находиться под ее воздействием. Конечно, нужна долгая тренировка, чтобы подчинить воле и эту область. Все ощущения тепла, холода, усталости, недомоганий и так далее могут регулироваться волею, надо лишь беспрестанно и постоянно упражнять себя в этом. Посмотрите, как раскисают от сильной жары обычные люди, как распарены лица, открыт рот и изнеможение искажает черты. Но стоит хотя бы немного взять себя в руки, и действие жары как бы уменьшается. То же самое и с усталостью, и со всеми ощущениями тела. Можно на них на всех упражняться, зная, что начинается все с малого. Успех окрылит и укажет, как углубить достижение. Будем лишь помнить, что воля, этот огненный дар неба, может расти и развиваться беспредельно и что безвольное существо</w:t>
      </w:r>
      <w:r w:rsidR="00D57AEE">
        <w:t xml:space="preserve"> — </w:t>
      </w:r>
      <w:r w:rsidR="0040243B" w:rsidRPr="002A4D42">
        <w:t>это поругание достоинства человека, это хула на человеческий дух, тем и позорны все слабости человеческие и пороки, что порабощают они волю и делают человека ничтожеством. Конечно, может быть сильная злая воля, растущая на явлениях тьмы, но это уже область сослужения с тьмою и прямой путь в бездну. В мире двуполюсности все имеет противоположения, и воля свободна избрать любые из них.</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520.</w:t>
      </w:r>
      <w:r w:rsidR="0040243B" w:rsidRPr="002A4D42">
        <w:t xml:space="preserve"> (351). </w:t>
      </w:r>
      <w:r w:rsidR="008A359E" w:rsidRPr="008A359E">
        <w:rPr>
          <w:b/>
        </w:rPr>
        <w:t>(М.А.Й.).</w:t>
      </w:r>
      <w:r w:rsidR="0040243B" w:rsidRPr="002A4D42">
        <w:t xml:space="preserve"> Каждая борьба с тьмою приносит свой опыт. Сегодня отметим, что для молчаливого приказа лучше всего посылать его на определенный центр человека, заведующий движениями, подлежащими прекращению, и посылать помимо, поверх и независимо от его сознания, то есть действовать на подсознание человека, на его субъективный (или инстинктивный) ум. Тот самый, который заведует пищеварением и всеми подсознательными процессами тела. Такой приказ не вызовет противодействия объективного, то есть обычного, сознания человека и будет выполнен, если достаточно тверд и категоричен. Ведь и приказ должен даваться умело, и воля должна научиться распоряжаться. Безволие может только подчиняться всем и всему, но воля тренируется в противоположном. Воля Владыки</w:t>
      </w:r>
      <w:r w:rsidR="00D57AEE">
        <w:t xml:space="preserve"> — </w:t>
      </w:r>
      <w:r w:rsidR="0040243B" w:rsidRPr="002A4D42">
        <w:t>это мощная сила, не знающая сопротивления, которого она не смогла бы преодолеть. По ступеням Лестницы Света можно представить себе всю мощь огненной воли Создателя планеты или целых Систем. В Беспредельность, к этому могуществу идет человек.</w:t>
      </w:r>
    </w:p>
    <w:p w:rsidR="0040243B" w:rsidRDefault="0040243B" w:rsidP="0040243B"/>
    <w:p w:rsidR="0040243B" w:rsidRPr="002A4D42" w:rsidRDefault="00DF4588" w:rsidP="0040243B">
      <w:r>
        <w:rPr>
          <w:b/>
          <w:lang w:val="en-US"/>
        </w:rPr>
        <w:t>1964</w:t>
      </w:r>
      <w:r>
        <w:rPr>
          <w:b/>
        </w:rPr>
        <w:t xml:space="preserve"> г. </w:t>
      </w:r>
      <w:r w:rsidR="008241CE" w:rsidRPr="008241CE">
        <w:rPr>
          <w:b/>
        </w:rPr>
        <w:t>521.</w:t>
      </w:r>
      <w:r w:rsidR="0040243B" w:rsidRPr="002A4D42">
        <w:t xml:space="preserve"> </w:t>
      </w:r>
      <w:r w:rsidR="008A359E" w:rsidRPr="008A359E">
        <w:rPr>
          <w:b/>
        </w:rPr>
        <w:t>(Гуру).</w:t>
      </w:r>
      <w:r w:rsidR="0040243B" w:rsidRPr="002A4D42">
        <w:t xml:space="preserve"> Приказ всегда отдается в положительной форме. Легче исполнить, когда говорится «прекратите то или это», чем «не делайте этого». Это следует помнить. Утверждение сильнее запрета или отрицания. Положительную форму для мысленного приказа всегда можно найти. Также избегаются все формулировки, вроде «хорошо было бы» и так далее. Твердость и категоричность приказа, ясного, точного и краткого, исключают подобную форму. Тот, кто привык подчиняться приказам своей собственной воли, может рассчитывать на то, что его будут слушаться и другие, но, собою не овладевший, не может рассчитывать ни на что. Очень интересны в этом отношении опыты над собою, когда в лаборатории своего микрокосма создаются или перемагничиваются любые ощущения. Например, очень не хочется что-то делать нужное и необходимое</w:t>
      </w:r>
      <w:r w:rsidR="00D57AEE">
        <w:t xml:space="preserve"> — </w:t>
      </w:r>
      <w:r w:rsidR="0040243B" w:rsidRPr="002A4D42">
        <w:t>можно заставить себя сделать это с радостью. Все ощущения можно видоизменять по приказу воли. Можно сделать источником радости то, что огорчает, и использовать это для наращивания силы, ибо все подчинено человеку, ибо дана ему власть над всякою плотью, и прежде всего над собою самим. Только взять этой власти он не хочет, или не умеет, или ему просто лень утруждать себя в достижении наинужнейшего, в утверждении силы своего огненного могущества, могущества духа.</w:t>
      </w:r>
    </w:p>
    <w:p w:rsidR="008D75A8" w:rsidRDefault="008D75A8" w:rsidP="0040243B">
      <w:pPr>
        <w:rPr>
          <w:lang w:val="en-US"/>
        </w:rPr>
      </w:pPr>
    </w:p>
    <w:p w:rsidR="0040243B" w:rsidRDefault="0040243B" w:rsidP="008D75A8">
      <w:pPr>
        <w:pStyle w:val="Quote"/>
      </w:pPr>
      <w:r w:rsidRPr="002A4D42">
        <w:t>В сне летал по комнате, где на стенах висели картины Гуру.</w:t>
      </w:r>
    </w:p>
    <w:p w:rsidR="0040243B" w:rsidRDefault="00DF4588" w:rsidP="0040243B">
      <w:r>
        <w:rPr>
          <w:b/>
          <w:lang w:val="en-US"/>
        </w:rPr>
        <w:t>1964</w:t>
      </w:r>
      <w:r>
        <w:rPr>
          <w:b/>
        </w:rPr>
        <w:t xml:space="preserve"> г. </w:t>
      </w:r>
      <w:r w:rsidR="008241CE" w:rsidRPr="008241CE">
        <w:rPr>
          <w:b/>
        </w:rPr>
        <w:t>522.</w:t>
      </w:r>
      <w:r w:rsidR="0040243B" w:rsidRPr="002A4D42">
        <w:t xml:space="preserve"> (352). </w:t>
      </w:r>
      <w:r w:rsidR="008241CE" w:rsidRPr="008241CE">
        <w:rPr>
          <w:b/>
        </w:rPr>
        <w:t>(Июль 16).</w:t>
      </w:r>
      <w:r w:rsidR="0040243B" w:rsidRPr="002A4D42">
        <w:t xml:space="preserve"> Друг Мой, точность во времени должна быть соблюдаема. Провод устанавливается с обоих концов. И если слушающий и воспринимающий подходит к нему позднее, то созвучия может и не получиться. Правда, посланное будет как-то воспринято, но уже иначе, чем при соблюдении срока. Многое можно достичь неуклонным соблюдением сроков.</w:t>
      </w:r>
    </w:p>
    <w:p w:rsidR="0040243B" w:rsidRDefault="0040243B" w:rsidP="0040243B">
      <w:r w:rsidRPr="002A4D42">
        <w:lastRenderedPageBreak/>
        <w:t>Виденный сон</w:t>
      </w:r>
      <w:r w:rsidR="00D57AEE">
        <w:t xml:space="preserve"> — </w:t>
      </w:r>
      <w:r w:rsidRPr="002A4D42">
        <w:t>себя в лодке, сцепленной с другою, а потом лишь в своей и наполненной до краев водою, и мрак беспросветный вокруг, символичен и обозначает пространственное неблагополучие, когда тьма набухает и становится трудно дышать. Вот в такие-то моменты особенно нужно крепко держать серебряную нить связи. Когда очень темно, будем думать о Свете.</w:t>
      </w:r>
    </w:p>
    <w:p w:rsidR="0040243B" w:rsidRDefault="0040243B" w:rsidP="0040243B"/>
    <w:p w:rsidR="0040243B" w:rsidRDefault="00DF4588" w:rsidP="0040243B">
      <w:r>
        <w:rPr>
          <w:b/>
          <w:lang w:val="en-US"/>
        </w:rPr>
        <w:t>1964</w:t>
      </w:r>
      <w:r>
        <w:rPr>
          <w:b/>
        </w:rPr>
        <w:t xml:space="preserve"> г. </w:t>
      </w:r>
      <w:r w:rsidR="008241CE" w:rsidRPr="008241CE">
        <w:rPr>
          <w:b/>
        </w:rPr>
        <w:t>523.</w:t>
      </w:r>
      <w:r w:rsidR="0040243B" w:rsidRPr="002A4D42">
        <w:t xml:space="preserve"> (353). </w:t>
      </w:r>
      <w:r w:rsidR="008A359E" w:rsidRPr="008A359E">
        <w:rPr>
          <w:b/>
        </w:rPr>
        <w:t>(М.А.Й.).</w:t>
      </w:r>
      <w:r w:rsidR="0040243B" w:rsidRPr="002A4D42">
        <w:t xml:space="preserve"> Ужасных давлений не избежать, они сопровождают обостряющуюся восприимчивость центров. Символ Атласа, несущего тягость земную, есть символ человека с открытыми центрами. Надо увидеть и Свет, надо увидеть и тьму. И чем ярче Свет, тем резче контраст с беспросветностью темной. Два полюса вещи единой видны биполярному зрению. Космическая радость и скорбь мировая тоже доступны обостренному чувствознанию. Спросят, о чем же скорбеть победившему духу? Ответьте: но миллионы других, идущих во мраке, не победили. И скорбь и забота о них. Каин ответил, что он не страж своему брату. Но победитель на страже за всех, ибо несет на себе тягость мира. Поймем, наконец, что не личная она, но пространственная и общечеловеческая. С Тем, Кто Принял на себя ответственность за Землю, по силам своим разделяет ее идущий к Владыке. Мысль о помощи Иерархии Света свидетельствует о понимании Великого Служения.</w:t>
      </w:r>
    </w:p>
    <w:p w:rsidR="0040243B" w:rsidRDefault="0040243B" w:rsidP="0040243B"/>
    <w:p w:rsidR="0040243B" w:rsidRDefault="00DF4588" w:rsidP="0040243B">
      <w:r>
        <w:rPr>
          <w:b/>
          <w:lang w:val="en-US"/>
        </w:rPr>
        <w:t>1964</w:t>
      </w:r>
      <w:r>
        <w:rPr>
          <w:b/>
        </w:rPr>
        <w:t xml:space="preserve"> г. </w:t>
      </w:r>
      <w:r w:rsidR="008241CE" w:rsidRPr="008241CE">
        <w:rPr>
          <w:b/>
        </w:rPr>
        <w:t>524.</w:t>
      </w:r>
      <w:r w:rsidR="0040243B" w:rsidRPr="002A4D42">
        <w:t xml:space="preserve"> (354). </w:t>
      </w:r>
      <w:r w:rsidR="008A359E" w:rsidRPr="008A359E">
        <w:rPr>
          <w:b/>
        </w:rPr>
        <w:t>(Гуру).</w:t>
      </w:r>
      <w:r w:rsidR="0040243B" w:rsidRPr="002A4D42">
        <w:t xml:space="preserve"> Когда напрягается тьма, надо уподобиться шару, который являет собою символ великого равновесия. Все энергии собираются внутрь и вовне без крайней необходимости не устремляются. Молчание</w:t>
      </w:r>
      <w:r w:rsidR="00D57AEE">
        <w:t xml:space="preserve"> — </w:t>
      </w:r>
      <w:r w:rsidR="0040243B" w:rsidRPr="002A4D42">
        <w:t>лучший хранитель равновесия. Сдержанность ценна тем, что аура замкнута и не подставляет излучений своих случайным ударам или воздействиям. На обращение со стороны людей отвечать, конечно, необходимо, но самому обращаться можно лишь в случае, когда другого выхода нет. Темные стараются зацепиться за каждую устремленную за пределы ауры энергию или выступ ее излучений. Это следует знать и заградительную сеть держать равнозамкнутой. Спокойствие духа</w:t>
      </w:r>
      <w:r w:rsidR="00D57AEE">
        <w:t xml:space="preserve"> — </w:t>
      </w:r>
      <w:r w:rsidR="0040243B" w:rsidRPr="002A4D42">
        <w:t>защита от зла. О каждой внешней активности надо подумать, прежде чем ее уявить.</w:t>
      </w:r>
    </w:p>
    <w:p w:rsidR="0040243B" w:rsidRDefault="0040243B" w:rsidP="0040243B"/>
    <w:p w:rsidR="0040243B" w:rsidRDefault="00DF4588" w:rsidP="0040243B">
      <w:r>
        <w:rPr>
          <w:b/>
          <w:lang w:val="en-US"/>
        </w:rPr>
        <w:t>1964</w:t>
      </w:r>
      <w:r>
        <w:rPr>
          <w:b/>
        </w:rPr>
        <w:t xml:space="preserve"> г. </w:t>
      </w:r>
      <w:r w:rsidR="008241CE" w:rsidRPr="008241CE">
        <w:rPr>
          <w:b/>
        </w:rPr>
        <w:t>525.</w:t>
      </w:r>
      <w:r w:rsidR="0040243B" w:rsidRPr="002A4D42">
        <w:t xml:space="preserve"> (355). </w:t>
      </w:r>
      <w:r w:rsidR="008241CE" w:rsidRPr="008241CE">
        <w:rPr>
          <w:b/>
        </w:rPr>
        <w:t>(Июль 17).</w:t>
      </w:r>
      <w:r w:rsidR="0040243B" w:rsidRPr="002A4D42">
        <w:t xml:space="preserve"> Ровно горящее пламя предпочтительнее кратковременных вспышек. Но как же удержать эту ровность, когда вихри низших слоев устремляются на несущего пламя? Уже знаете, что качества духа представляют собою как бы контейнеры огней. Качества духа ценны своим постоянством. Временное мужество или спокойствие, сменяющиеся страхом и беспокойством, не ценятся Нами, ибо только ненадолго вмещают все качества пламени. Огонь должен гореть всегда, как это было в святилище древнего храма. Святая святых в человеке</w:t>
      </w:r>
      <w:r w:rsidR="00D57AEE">
        <w:t xml:space="preserve"> — </w:t>
      </w:r>
      <w:r w:rsidR="0040243B" w:rsidRPr="002A4D42">
        <w:t xml:space="preserve">это сердце. И сердца огни поддерживаются от угашения всеми силами духа. Как и раньше, так и теперь угашение пламени в Святилище каралось и </w:t>
      </w:r>
      <w:r w:rsidR="0040243B" w:rsidRPr="002A4D42">
        <w:lastRenderedPageBreak/>
        <w:t>карается смертью. Смерть духа страшнее смерти тела, ибо нет на Земле явления более отрицательного, нежели омертвевшее сердце.</w:t>
      </w:r>
    </w:p>
    <w:p w:rsidR="0040243B" w:rsidRDefault="0040243B" w:rsidP="0040243B"/>
    <w:p w:rsidR="0040243B" w:rsidRDefault="00DF4588" w:rsidP="0040243B">
      <w:r>
        <w:rPr>
          <w:b/>
          <w:lang w:val="en-US"/>
        </w:rPr>
        <w:t>1964</w:t>
      </w:r>
      <w:r>
        <w:rPr>
          <w:b/>
        </w:rPr>
        <w:t xml:space="preserve"> г. </w:t>
      </w:r>
      <w:r w:rsidR="008241CE" w:rsidRPr="008241CE">
        <w:rPr>
          <w:b/>
        </w:rPr>
        <w:t>526.</w:t>
      </w:r>
      <w:r w:rsidR="0040243B" w:rsidRPr="002A4D42">
        <w:t xml:space="preserve"> (356). </w:t>
      </w:r>
      <w:r w:rsidR="008A359E" w:rsidRPr="008A359E">
        <w:rPr>
          <w:b/>
        </w:rPr>
        <w:t>(Гуру).</w:t>
      </w:r>
      <w:r w:rsidR="0040243B" w:rsidRPr="002A4D42">
        <w:t xml:space="preserve"> Молчанием сознания огорчаться не будем. Это момент, когда собирает оно новые силы для нового подъема и расширения. Пульсация сознания так же естественна, как и пульсация сердца. Развитое сознание не остается без ритма.</w:t>
      </w:r>
    </w:p>
    <w:p w:rsidR="0040243B" w:rsidRDefault="0040243B" w:rsidP="0040243B"/>
    <w:p w:rsidR="0040243B" w:rsidRPr="002A4D42" w:rsidRDefault="00DF4588" w:rsidP="0040243B">
      <w:r>
        <w:rPr>
          <w:b/>
          <w:lang w:val="en-US"/>
        </w:rPr>
        <w:t>1964</w:t>
      </w:r>
      <w:r>
        <w:rPr>
          <w:b/>
        </w:rPr>
        <w:t xml:space="preserve"> г. </w:t>
      </w:r>
      <w:r w:rsidR="008241CE" w:rsidRPr="008241CE">
        <w:rPr>
          <w:b/>
        </w:rPr>
        <w:t>527.</w:t>
      </w:r>
      <w:r w:rsidR="0040243B" w:rsidRPr="002A4D42">
        <w:t xml:space="preserve"> (357). </w:t>
      </w:r>
      <w:r w:rsidR="008A359E" w:rsidRPr="008A359E">
        <w:rPr>
          <w:b/>
        </w:rPr>
        <w:t>(М.А.Й.).</w:t>
      </w:r>
      <w:r w:rsidR="0040243B" w:rsidRPr="002A4D42">
        <w:t xml:space="preserve"> Когда солдат во время боевой страды роет окоп, то располагается он в нем по-хозяйственному и прочно, хотя и знает, что в любой момент его оставит, если будет приказ. Так же и ученик устраивает свою жизнь так, как надо, памятуя при этом, что постоянного и прочного на Земле нет ничего и что все, что его окружает, дается только на время. В этом непостоянстве окружающего надо найти постоянство осознания, что истинный дом</w:t>
      </w:r>
      <w:r w:rsidR="00D57AEE">
        <w:t xml:space="preserve"> — </w:t>
      </w:r>
      <w:r w:rsidR="0040243B" w:rsidRPr="002A4D42">
        <w:t>это в духе, а все внешнее, даже при заботе о нем, непостоянно и краткосрочно. Понимание свойств противоположностей усваивается практически, и тогда вечное во временном и постоянное в непостоянном найдет свое место в сознании.</w:t>
      </w:r>
    </w:p>
    <w:p w:rsidR="008D75A8" w:rsidRDefault="008D75A8" w:rsidP="0040243B">
      <w:pPr>
        <w:rPr>
          <w:lang w:val="en-US"/>
        </w:rPr>
      </w:pPr>
    </w:p>
    <w:p w:rsidR="0040243B" w:rsidRDefault="0040243B" w:rsidP="008D75A8">
      <w:pPr>
        <w:pStyle w:val="Quote"/>
      </w:pPr>
      <w:r w:rsidRPr="002A4D42">
        <w:t>Видел очень долгий и очень интересный сон. Сотрудничал с двумя &lt;...&gt;. Подробностей не помню. Ощущения были очень хорошие и приятные, чувствовалась сила.</w:t>
      </w:r>
    </w:p>
    <w:p w:rsidR="0040243B" w:rsidRDefault="00DF4588" w:rsidP="0040243B">
      <w:r>
        <w:rPr>
          <w:b/>
          <w:lang w:val="en-US"/>
        </w:rPr>
        <w:t>1964</w:t>
      </w:r>
      <w:r>
        <w:rPr>
          <w:b/>
        </w:rPr>
        <w:t xml:space="preserve"> г. </w:t>
      </w:r>
      <w:r w:rsidR="008241CE" w:rsidRPr="008241CE">
        <w:rPr>
          <w:b/>
        </w:rPr>
        <w:t>528.</w:t>
      </w:r>
      <w:r w:rsidR="0040243B" w:rsidRPr="002A4D42">
        <w:t xml:space="preserve"> (358). </w:t>
      </w:r>
      <w:r w:rsidR="008241CE" w:rsidRPr="008241CE">
        <w:rPr>
          <w:b/>
        </w:rPr>
        <w:t>(Июль 18).</w:t>
      </w:r>
      <w:r w:rsidR="0040243B" w:rsidRPr="002A4D42">
        <w:t xml:space="preserve"> Когда обстоятельства внешние особенно сумбурны и негармоничны, тогда особенно хорошо хранить равновесие. Бывают условия, когда вовне ничего изменить нельзя. Раздражаться и огорчаться бесполезно, но удержать равновесие при таком хаосе будет большим достижением. В этом будет заключаться преодоление. Дается оно нелегко, ибо все внешнее против и стремится нарушить именно это равновесие. Выход, решение и спасение только лишь в том, чтобы его удержать любою ценой. Эту силу хаотических противодействующих энергий можно заставить служить себе, обратив ее на утверждение равновесия. Легко сохранить его в тишине и покое, когда не тревожит и не беспокоит ничто. Но не в этом будет заслуга, а в том, когда сохраняется оно в условиях совершенно невозможных. И чем хуже эти условия, тем больше достижения, если равновесие состоялось. Свойства характера близкостоящих могут тоже действовать раздражающе и омрачать. И это тоже хорошо, ибо в конечном итоге вырабатывается иммунитет духа и против подобных воздействий. Вообще хорошо все, что дает возможность в наиболее тяжелых условиях закалять дух, сохраняя равновесие.</w:t>
      </w:r>
    </w:p>
    <w:p w:rsidR="0040243B" w:rsidRDefault="0040243B" w:rsidP="0040243B"/>
    <w:p w:rsidR="0040243B" w:rsidRDefault="00DF4588" w:rsidP="0040243B">
      <w:r>
        <w:rPr>
          <w:b/>
          <w:lang w:val="en-US"/>
        </w:rPr>
        <w:t>1964</w:t>
      </w:r>
      <w:r>
        <w:rPr>
          <w:b/>
        </w:rPr>
        <w:t xml:space="preserve"> г. </w:t>
      </w:r>
      <w:r w:rsidR="008241CE" w:rsidRPr="008241CE">
        <w:rPr>
          <w:b/>
        </w:rPr>
        <w:t>529.</w:t>
      </w:r>
      <w:r w:rsidR="0040243B" w:rsidRPr="002A4D42">
        <w:t xml:space="preserve"> (359). </w:t>
      </w:r>
      <w:r w:rsidR="008A359E" w:rsidRPr="008A359E">
        <w:rPr>
          <w:b/>
        </w:rPr>
        <w:t>(М.А.Й.).</w:t>
      </w:r>
      <w:r w:rsidR="0040243B" w:rsidRPr="002A4D42">
        <w:t xml:space="preserve"> Видим, как терзаемы вы темными тварями и пособниками их, вольными и безвольными. Но через это надо пройти, не замедляя шага и не теряя равновесия. Это одно из самых неприятных, но неизбежных испытаний. Карма ставит в условия неизбежности, ставит на определенный Учителем срок, когда </w:t>
      </w:r>
      <w:r w:rsidR="0040243B" w:rsidRPr="002A4D42">
        <w:lastRenderedPageBreak/>
        <w:t>темным дается известная свобода действий, для того чтобы утвердить в испытуемом совершенно определенные качества. Через это испытание прошли мы, через него проходят все, кто хочет стать ближе к Владыке. Если не научимся противостоять полчищам адовым, то как же сможем Владыке помочь в делах Света? Ему нужны воины опытные, сильные, закаленные в битвах. Безвольные слюнтяи, ничтожества, легко поддающиеся темным воздействиям, не нужны. Противодействия и воздействия могут быть самого разнообразного свойства, но все они, как бы ни были трудны, должны быть встречаемы в равновесии духа. Победа будет заключаться в удержании этого равновесия. Оно сторицей окупит временно причиненный ущерб и вознаградит за все переживания, ибо приятности мало, когда бесы досаждают и вредят упорно, настойчиво и злоухищренно. Всеми измышлениями бьют в одну точку, чтобы разрушить равновесие. Поддаться нельзя, омрачаться тоже, но можно суровость хранить, суровость спокойствия, невозмутимого тьмою.</w:t>
      </w:r>
    </w:p>
    <w:p w:rsidR="0040243B" w:rsidRDefault="0040243B" w:rsidP="0040243B"/>
    <w:p w:rsidR="0040243B" w:rsidRDefault="00DF4588" w:rsidP="0040243B">
      <w:r>
        <w:rPr>
          <w:b/>
          <w:lang w:val="en-US"/>
        </w:rPr>
        <w:t>1964</w:t>
      </w:r>
      <w:r>
        <w:rPr>
          <w:b/>
        </w:rPr>
        <w:t xml:space="preserve"> г. </w:t>
      </w:r>
      <w:r w:rsidR="008241CE" w:rsidRPr="008241CE">
        <w:rPr>
          <w:b/>
        </w:rPr>
        <w:t>530.</w:t>
      </w:r>
      <w:r w:rsidR="0040243B" w:rsidRPr="002A4D42">
        <w:t xml:space="preserve"> (360). </w:t>
      </w:r>
      <w:r w:rsidR="008A359E" w:rsidRPr="008A359E">
        <w:rPr>
          <w:b/>
        </w:rPr>
        <w:t>(Гуру).</w:t>
      </w:r>
      <w:r w:rsidR="0040243B" w:rsidRPr="002A4D42">
        <w:t xml:space="preserve"> Учитель являет мощь тьмы победителю ее. Что же пользы от тех, кто растет в тепличных условиях? Что им можно доверить и что поручить? Не споткнутся ли на первом же препятствии или противодействии. Чего стоит самоуверенный вояка, не ведающий силы и изысканности темных подходов, ни сплоченности служителей тьмы, их упорства и злобы, не знающей ни жалости, ни пощады. Они действуют скопом. У тьмы свой дозор. Каждый носитель Света у них на прицеле. Если искушался даже Спаситель, то неужели неизбежное минует вас, к Свету идущих. Силы свои соберите. Кто знает, быть может, избавление уже близко, ибо всякое испытание имеет конец. Но держитесь, чтобы устоять до конца. Победа будет заключаться в удержании равновесия духа.</w:t>
      </w:r>
    </w:p>
    <w:p w:rsidR="0040243B" w:rsidRDefault="0040243B" w:rsidP="0040243B"/>
    <w:p w:rsidR="0040243B" w:rsidRPr="002A4D42" w:rsidRDefault="00DF4588" w:rsidP="0040243B">
      <w:r>
        <w:rPr>
          <w:b/>
          <w:lang w:val="en-US"/>
        </w:rPr>
        <w:t>1964</w:t>
      </w:r>
      <w:r>
        <w:rPr>
          <w:b/>
        </w:rPr>
        <w:t xml:space="preserve"> г. </w:t>
      </w:r>
      <w:r w:rsidR="008241CE" w:rsidRPr="008241CE">
        <w:rPr>
          <w:b/>
        </w:rPr>
        <w:t>531.</w:t>
      </w:r>
      <w:r w:rsidR="0040243B" w:rsidRPr="002A4D42">
        <w:t xml:space="preserve"> (361). </w:t>
      </w:r>
      <w:r w:rsidR="008241CE" w:rsidRPr="008241CE">
        <w:rPr>
          <w:b/>
        </w:rPr>
        <w:t>(Июль 19).</w:t>
      </w:r>
      <w:r w:rsidR="0040243B" w:rsidRPr="002A4D42">
        <w:t xml:space="preserve"> Люди ждут для продвижения какого-то подъема или вдохновения, в то время как двигаться вперед надо всегда, при всяких настроениях. Возможно ли это? Возможно, ибо во всякое время можно являть лик, достойный ученика. И сдержанность, и спокойствие, и все прочие качества духа можно удерживать постоянно, не ожидая взлетов. Моменты вмещения всех свойств пламени не служат ручательством наличия их, когда эти моменты проходят. «Всегда готов»,</w:t>
      </w:r>
      <w:r w:rsidR="00D57AEE">
        <w:t xml:space="preserve"> — </w:t>
      </w:r>
      <w:r w:rsidR="0040243B" w:rsidRPr="002A4D42">
        <w:t>может сказать только дух, закаленный в преодолении своих недостатков. Как может Ведущий рассчитывать на полнозвучное сотрудничество, если ведомый не в форме и сам нуждается в помощи. Большинство последователей Учения думают и надеются на помощь, и мало кто хочет не брать, но давать. Дающие сотрудники особенно ценны, ибо трудно давать, когда самому не хватает воздуха в отравленной атмосфере низин. Потому так много берущих.</w:t>
      </w:r>
    </w:p>
    <w:p w:rsidR="008D75A8" w:rsidRDefault="008D75A8" w:rsidP="0040243B">
      <w:pPr>
        <w:rPr>
          <w:lang w:val="en-US"/>
        </w:rPr>
      </w:pPr>
    </w:p>
    <w:p w:rsidR="0040243B" w:rsidRPr="002A4D42" w:rsidRDefault="0040243B" w:rsidP="008D75A8">
      <w:pPr>
        <w:pStyle w:val="Quote"/>
      </w:pPr>
      <w:r w:rsidRPr="002A4D42">
        <w:lastRenderedPageBreak/>
        <w:t>Видел долго в сне Никиту С[ергеевича]. Долго и дружески с ним беседовал. Он чувствовал во мне нужду.</w:t>
      </w:r>
    </w:p>
    <w:p w:rsidR="008D75A8" w:rsidRDefault="0040243B" w:rsidP="008D75A8">
      <w:pPr>
        <w:pStyle w:val="Quote"/>
        <w:rPr>
          <w:lang w:val="en-US"/>
        </w:rPr>
      </w:pPr>
      <w:r w:rsidRPr="002A4D42">
        <w:t>Вчера появились слова «Врата скорби».</w:t>
      </w:r>
    </w:p>
    <w:p w:rsidR="0040243B" w:rsidRDefault="0040243B" w:rsidP="008D75A8">
      <w:pPr>
        <w:pStyle w:val="Quote"/>
      </w:pPr>
      <w:r w:rsidRPr="002A4D42">
        <w:t>Приехала на неделю Ната.</w:t>
      </w:r>
    </w:p>
    <w:p w:rsidR="0040243B" w:rsidRDefault="00DF4588" w:rsidP="0040243B">
      <w:r>
        <w:rPr>
          <w:b/>
          <w:lang w:val="en-US"/>
        </w:rPr>
        <w:t>1964</w:t>
      </w:r>
      <w:r>
        <w:rPr>
          <w:b/>
        </w:rPr>
        <w:t xml:space="preserve"> г. </w:t>
      </w:r>
      <w:r w:rsidR="008241CE" w:rsidRPr="008241CE">
        <w:rPr>
          <w:b/>
        </w:rPr>
        <w:t>532.</w:t>
      </w:r>
      <w:r w:rsidR="0040243B" w:rsidRPr="002A4D42">
        <w:t xml:space="preserve"> (362). </w:t>
      </w:r>
      <w:r w:rsidR="008241CE" w:rsidRPr="008241CE">
        <w:rPr>
          <w:b/>
        </w:rPr>
        <w:t>(Июль 20).</w:t>
      </w:r>
      <w:r w:rsidR="0040243B" w:rsidRPr="002A4D42">
        <w:t xml:space="preserve"> Возможность является порою в результате усилий и устремлений многих жизней. Мало возможность иметь, надо ее еще и удержать. Удержание возможности</w:t>
      </w:r>
      <w:r w:rsidR="00D57AEE">
        <w:t xml:space="preserve"> — </w:t>
      </w:r>
      <w:r w:rsidR="0040243B" w:rsidRPr="002A4D42">
        <w:t>вопрос большой важности, так как утраченная или пропущенная возможность обычно не возвращается. Требуется целый ряд новых и подчас напряженных усилий, чтобы ее восстановить. Учитель Посылает возможности. Ваша задача не только их реализовать, но, главное, удержать завоеванное. Много упорства и выдержки требуется проявить при сживании организма с новой возможностью. Нужно понимание важности достижения. Деньги и драгоценности люди умеют хранить. Но нет бережности к тому, чтобы сохранять ценности духа. Главным врагом возможностей и укрепления их являются обыденность и внешние условия жизни. Их часто ставят в сознании на первое место, оттесняя новую возможность на второй план. А потом, когда наслаивается отемнение заботами дня и уходит родившаяся возможность, восстановить ее нельзя. Сопротивляемость воздействиям окружающей среды должна быть выработана и приобретена любою ценой, ибо без этой способности не установить иммунитета духа. Когда ученик или Посланец Наш посылается в мир, предполагается, что он достаточно силен, чтобы не поддаваться воздействиям того окружения, в котором ему приходится быть. Тот, кто хочет приблизиться к Нам, не может этого сделать до тех пор, пока устремление его не преодолеет воздействий его окружения. Много мужества надо, чтобы духом подняться над ним. Во время этой борьбы следует помнить, что заботы текущего часа, какими бы значительными они ни казались, через какое-то время уйдут в прошлое, как ушли тысячи других, когда-то яро звучавших и ныне забытых, и, уйдя, заменятся новыми, такими же ярыми и требующими всех сил и внимания, чтобы заслонить незримую действительность и нанести ущерб жизни духа. Это и будет обманом, или иллюзией Майи. Так часто за чечевичную похлебку временных уступок иллюзиям преходящего часа упускается наинужнейшее. Но ведь кончится Майя земная, и уйдут все заботы и все, что теперь занимает поле сознания. Что принесем мы с собою Туда, где нужны накопления духа и где каждая удержанная возможность расцветет своим цветом.</w:t>
      </w:r>
    </w:p>
    <w:p w:rsidR="0040243B" w:rsidRDefault="0040243B" w:rsidP="0040243B"/>
    <w:p w:rsidR="0040243B" w:rsidRDefault="00DF4588" w:rsidP="0040243B">
      <w:r>
        <w:rPr>
          <w:b/>
          <w:lang w:val="en-US"/>
        </w:rPr>
        <w:t>1964</w:t>
      </w:r>
      <w:r>
        <w:rPr>
          <w:b/>
        </w:rPr>
        <w:t xml:space="preserve"> г. </w:t>
      </w:r>
      <w:r w:rsidR="008241CE" w:rsidRPr="008241CE">
        <w:rPr>
          <w:b/>
        </w:rPr>
        <w:t>533.</w:t>
      </w:r>
      <w:r w:rsidR="0040243B" w:rsidRPr="002A4D42">
        <w:t xml:space="preserve"> (363). «Что пользы человеку от всех трудов его, которыми трудится он под солнцем?» Цель всех трудов</w:t>
      </w:r>
      <w:r w:rsidR="00D57AEE">
        <w:t xml:space="preserve"> — </w:t>
      </w:r>
      <w:r w:rsidR="0040243B" w:rsidRPr="002A4D42">
        <w:t>приобрести нужные качества духа. Цель не в самих трудах, но в том опыте, знании и развитии способностей духа, которые приносят человеку его земные труды. Но происходит подмена понятий. Труд становится самоцелью, но не средством к достижению незримых накоплений. Цель</w:t>
      </w:r>
      <w:r w:rsidR="00D57AEE">
        <w:t xml:space="preserve"> — </w:t>
      </w:r>
      <w:r w:rsidR="0040243B" w:rsidRPr="002A4D42">
        <w:t>накопить кристаллы огней, а средство</w:t>
      </w:r>
      <w:r w:rsidR="00D57AEE">
        <w:t xml:space="preserve"> — </w:t>
      </w:r>
      <w:r w:rsidR="0040243B" w:rsidRPr="002A4D42">
        <w:t xml:space="preserve">труд и </w:t>
      </w:r>
      <w:r w:rsidR="0040243B" w:rsidRPr="002A4D42">
        <w:lastRenderedPageBreak/>
        <w:t>земные заботы, дела и все сложности и трудности жизни. При этой замене основной цели целью другой происходит сдвиг основных понятий</w:t>
      </w:r>
      <w:r w:rsidR="00D57AEE">
        <w:t xml:space="preserve"> — </w:t>
      </w:r>
      <w:r w:rsidR="0040243B" w:rsidRPr="002A4D42">
        <w:t>и целью становятся средства, которые сами по себе лишены конечного смысла. Лишенная реальной цели жизнь становится бессмысленной, и дух задыхается в темнице, созданной собственными руками. Решение</w:t>
      </w:r>
      <w:r w:rsidR="00D57AEE">
        <w:t xml:space="preserve"> — </w:t>
      </w:r>
      <w:r w:rsidR="0040243B" w:rsidRPr="002A4D42">
        <w:t>в ясном осознании истинной цели бытия человека на Земле и в мирах. А краткое земное существование</w:t>
      </w:r>
      <w:r w:rsidR="00D57AEE">
        <w:t xml:space="preserve"> — </w:t>
      </w:r>
      <w:r w:rsidR="0040243B" w:rsidRPr="002A4D42">
        <w:t>только лишь подготовка к сознательному пребыванию в Мире Надземном. Вот почему и уделяется должное время собиранию необходимых для этого элементов в течение жизни земной. Человек на Земле</w:t>
      </w:r>
      <w:r w:rsidR="00D57AEE">
        <w:t xml:space="preserve"> — </w:t>
      </w:r>
      <w:r w:rsidR="0040243B" w:rsidRPr="002A4D42">
        <w:t>лишь собиратель того, чем будет он жить в Мире Незримом, где царствует мысль, и где все движется мыслью, и где накопления мысли являются тем единственным неотъемлемым богатством, которые человек уносит с собою с Земли.</w:t>
      </w:r>
    </w:p>
    <w:p w:rsidR="0040243B" w:rsidRDefault="0040243B" w:rsidP="0040243B"/>
    <w:p w:rsidR="0040243B" w:rsidRDefault="00DF4588" w:rsidP="0040243B">
      <w:r>
        <w:rPr>
          <w:b/>
          <w:lang w:val="en-US"/>
        </w:rPr>
        <w:t>1964</w:t>
      </w:r>
      <w:r>
        <w:rPr>
          <w:b/>
        </w:rPr>
        <w:t xml:space="preserve"> г. </w:t>
      </w:r>
      <w:r w:rsidR="008241CE" w:rsidRPr="008241CE">
        <w:rPr>
          <w:b/>
        </w:rPr>
        <w:t>534.</w:t>
      </w:r>
      <w:r w:rsidR="0040243B" w:rsidRPr="002A4D42">
        <w:t xml:space="preserve"> </w:t>
      </w:r>
      <w:r w:rsidR="008A359E" w:rsidRPr="008A359E">
        <w:rPr>
          <w:b/>
        </w:rPr>
        <w:t>(М.А.Й.).</w:t>
      </w:r>
      <w:r w:rsidR="0040243B" w:rsidRPr="002A4D42">
        <w:t xml:space="preserve"> Надо же, наконец, понять, что если вам нелегко, то нам было не легче, и много труднее сейчас, когда возможности надземного труда и работы расширились непомерно. И если мы не закалим вас и не подготовим сейчас к напряжениям еще более тяжким, то как же тогда вы, не закаленные жизнью земною, сможете нам помогать или близь нас находиться? Неужели в ослеплении самости полагаете, что нами забыты или оставлены одни, и что трудности жизни даются вам для чего-то другого, и что противодействие тьме и борьба с темными обостряется в вас не для того, чтобы вооружить вас сияющими доспехами духа. Это для них, для слепых кончилось что-то и кончается со смертью Посланцев, для знающих ничто не прекратилось и ничто не кончено. Все продолжается в будущее при напряжении, постоянно растущем, чтобы были готовы для совместных трудов в условиях Надземного Мира.</w:t>
      </w:r>
    </w:p>
    <w:p w:rsidR="0040243B" w:rsidRDefault="0040243B" w:rsidP="0040243B"/>
    <w:p w:rsidR="0040243B" w:rsidRDefault="00DF4588" w:rsidP="0040243B">
      <w:r>
        <w:rPr>
          <w:b/>
          <w:lang w:val="en-US"/>
        </w:rPr>
        <w:t>1964</w:t>
      </w:r>
      <w:r>
        <w:rPr>
          <w:b/>
        </w:rPr>
        <w:t xml:space="preserve"> г. </w:t>
      </w:r>
      <w:r w:rsidR="008241CE" w:rsidRPr="008241CE">
        <w:rPr>
          <w:b/>
        </w:rPr>
        <w:t>535.</w:t>
      </w:r>
      <w:r w:rsidR="0040243B" w:rsidRPr="002A4D42">
        <w:t xml:space="preserve"> (364). </w:t>
      </w:r>
      <w:r w:rsidR="008A359E" w:rsidRPr="008A359E">
        <w:rPr>
          <w:b/>
        </w:rPr>
        <w:t>(Гуру).</w:t>
      </w:r>
      <w:r w:rsidR="0040243B" w:rsidRPr="002A4D42">
        <w:t xml:space="preserve"> Непоколебимость и стойкость, мужество и устремление</w:t>
      </w:r>
      <w:r w:rsidR="00D57AEE">
        <w:t xml:space="preserve"> — </w:t>
      </w:r>
      <w:r w:rsidR="0040243B" w:rsidRPr="002A4D42">
        <w:t>так заповедано каждому ученику. При этих условиях можно расти. Не быть же былинкой, ветром клонимой. Дух несломим. Упорство являя в движении к цели, до цели дойдем.</w:t>
      </w:r>
    </w:p>
    <w:p w:rsidR="0040243B" w:rsidRDefault="0040243B" w:rsidP="0040243B"/>
    <w:p w:rsidR="0040243B" w:rsidRDefault="00DF4588" w:rsidP="0040243B">
      <w:r>
        <w:rPr>
          <w:b/>
          <w:lang w:val="en-US"/>
        </w:rPr>
        <w:t>1964</w:t>
      </w:r>
      <w:r>
        <w:rPr>
          <w:b/>
        </w:rPr>
        <w:t xml:space="preserve"> г. </w:t>
      </w:r>
      <w:r w:rsidR="008241CE" w:rsidRPr="008241CE">
        <w:rPr>
          <w:b/>
        </w:rPr>
        <w:t>536.</w:t>
      </w:r>
      <w:r w:rsidR="0040243B" w:rsidRPr="002A4D42">
        <w:t xml:space="preserve"> </w:t>
      </w:r>
      <w:r w:rsidR="008241CE" w:rsidRPr="008241CE">
        <w:rPr>
          <w:b/>
        </w:rPr>
        <w:t>(Июль 22).</w:t>
      </w:r>
      <w:r w:rsidR="0040243B" w:rsidRPr="002A4D42">
        <w:t xml:space="preserve"> Для вас приуготовляются новые условия жизни. Слушай тремя ушами, чтобы получить посылаемое счастье. Оно в духе. В духовной незримости сущность его. Космическое родство осознается по степени предстояния перед Космическими Отцом и Матерью. Совпадение Космического родства с земным</w:t>
      </w:r>
      <w:r w:rsidR="00D57AEE">
        <w:t xml:space="preserve"> — </w:t>
      </w:r>
      <w:r w:rsidR="0040243B" w:rsidRPr="002A4D42">
        <w:t>явление редчайшее. Космическое Отцовство и Материнство являют собою в сочетании с земным одну из сокровеннейших страниц жизни духа. Как бы накладывается огненная печать на всю эволюцию сына, отныне связанного узами крови и узами духа. Близость эта остается нерушимой независимо от того, осознана она или нет. Отныне трое в одном, объединенные в одно: три точки священного треугольника</w:t>
      </w:r>
      <w:r w:rsidR="00D57AEE">
        <w:t xml:space="preserve"> — </w:t>
      </w:r>
      <w:r w:rsidR="0040243B" w:rsidRPr="002A4D42">
        <w:t xml:space="preserve">Отец, Матерь, сын. Близость усиливается полнотой осознания ее. </w:t>
      </w:r>
      <w:r w:rsidR="0040243B" w:rsidRPr="002A4D42">
        <w:lastRenderedPageBreak/>
        <w:t>Ярое устремление к ощущению Космического родства приносит плоды этой Близости во времени. От Земли к Небу, от уз крови</w:t>
      </w:r>
      <w:r w:rsidR="00D57AEE">
        <w:t xml:space="preserve"> — </w:t>
      </w:r>
      <w:r w:rsidR="0040243B" w:rsidRPr="002A4D42">
        <w:t>к огненным узам неразрываемой связи духовной, которая устанавливается уже поверх всяких условий земных. И когда бег земного времени заканчивает свой цикл и кончается сказка земная, начинается жизнь в Мире Незримом, и тогда Космическое Родство со своими Космическими Родителями приобретает аспект надземной реальности и незримая на Земле Близость становится явью. На Земле эта Близость укрепляется Предстоянием постоянным. От воли человека зависит, на что или кого обратить свое око. Сила обращения зависит от чувства любви. Любите Меня, и удвоите силу. Нас возлюбивший и с Нами пребывающий в духе силой магнита любви устремляется в Высшие Сферы, где готовит он место себе, когда кончится сказка земная. Сыном Зову не напрасно. Много говорят и говорили о Троице Единосущной и нераздельной, но о земном аспекте ее позабыли, хотя и повторяют бездумно: «Как на Небе, так и на Земле». Но высшее отражается в низшем. Законы сущего проходят от верха до низа, ибо как вверху, так и внизу. Дано духу прозревшему знать счастье родства не земного, но когда-то утвержденного на Земле. Много тайн в жизни устремленного духа. Тайною держится мир. Хочу мощно сознанье поднять над омутом жизни. Плотное существование</w:t>
      </w:r>
      <w:r w:rsidR="00D57AEE">
        <w:t xml:space="preserve"> — </w:t>
      </w:r>
      <w:r w:rsidR="0040243B" w:rsidRPr="002A4D42">
        <w:t>потемки для духа. Через земное чистилище огненно надо пройти, и так, чтобы выросли крылья. На огненных крыльях можно высоко взлететь. Даже птица заботится о птенцах. Это закон жизни. Неужели Космические Отец и Матерь когда-либо сына оставят. Нужно чуять и знать постоянство Заботы. Если чувства сыновьи поверх обыденности плотной, то тем паче Забота о нем. Дети Мои, любимые дети, знаете ли, понимаете ли, ощущаете ли Нашу заботу о вас? Холодно и неуютно во тьме внешней. Но с вами Владыка и Матерь, и в заботах о вас постоянных. Над вами Рука, над вами Лучи.</w:t>
      </w:r>
    </w:p>
    <w:p w:rsidR="0040243B" w:rsidRDefault="0040243B" w:rsidP="0040243B"/>
    <w:p w:rsidR="0040243B" w:rsidRDefault="00DF4588" w:rsidP="0040243B">
      <w:r>
        <w:rPr>
          <w:b/>
          <w:lang w:val="en-US"/>
        </w:rPr>
        <w:t>1964</w:t>
      </w:r>
      <w:r>
        <w:rPr>
          <w:b/>
        </w:rPr>
        <w:t xml:space="preserve"> г. </w:t>
      </w:r>
      <w:r w:rsidR="008241CE" w:rsidRPr="008241CE">
        <w:rPr>
          <w:b/>
        </w:rPr>
        <w:t>537.</w:t>
      </w:r>
      <w:r w:rsidR="0040243B" w:rsidRPr="002A4D42">
        <w:t xml:space="preserve"> (365). </w:t>
      </w:r>
      <w:r w:rsidR="008A359E" w:rsidRPr="008A359E">
        <w:rPr>
          <w:b/>
        </w:rPr>
        <w:t>(М.А.Й.).</w:t>
      </w:r>
      <w:r w:rsidR="0040243B" w:rsidRPr="002A4D42">
        <w:t xml:space="preserve"> Р[одной] м[ой] и л[юбимый], чудеса творятся любовью. Отменено чудо, и жизнь стала чудесной, полной явлений чудесных и необычных. Сама жизнь уже чудо. Утверждая необычное в обычном, делаем чудо законным. Собственно говоря, путь йоги и есть утверждение необычного. Оно на каждом шагу, его надо лишь усмотреть, но столько ненужного перед глазами. И разбегаются глаза на земное. Равновесие заключается также и в том, чтобы уравновесить в сознании Надземное и земное, не давая перевеса ни тому, ни другому. Если дать перевес Надземному, получится витание в заоблачных высях, а отсюда непрактичность, оторванность от жизни и в результате «идеальные слюни»; если дать перевес земному, голос духа замолкнет, и станет триединая сущность человека двуединой, то есть двуногой. Равновесие в срединном пути. На Востоке назвали его золотым. Дается новый аспект качества равновесия. Оно заключается не только в спокойствии и умении собою владеть, но и находить середину во </w:t>
      </w:r>
      <w:r w:rsidR="0040243B" w:rsidRPr="002A4D42">
        <w:lastRenderedPageBreak/>
        <w:t>всем, эту узкую тропу счастья, ведущую в жизнь. По-земному может казаться несчастьем она, но семя познается по плодам, а сущность явления</w:t>
      </w:r>
      <w:r w:rsidR="00D57AEE">
        <w:t xml:space="preserve"> — </w:t>
      </w:r>
      <w:r w:rsidR="0040243B" w:rsidRPr="002A4D42">
        <w:t>по его следствиям. И узкая тропа, ведущая сознание в вечную жизнь духа, открывает перед человеком врата в Беспредельность. Этим путем достигается бессмертие, то есть ступень непрерываемого сознания.</w:t>
      </w:r>
    </w:p>
    <w:p w:rsidR="0040243B" w:rsidRDefault="0040243B" w:rsidP="0040243B"/>
    <w:p w:rsidR="0040243B" w:rsidRDefault="00DF4588" w:rsidP="0040243B">
      <w:r>
        <w:rPr>
          <w:b/>
          <w:lang w:val="en-US"/>
        </w:rPr>
        <w:t>1964</w:t>
      </w:r>
      <w:r>
        <w:rPr>
          <w:b/>
        </w:rPr>
        <w:t xml:space="preserve"> г. </w:t>
      </w:r>
      <w:r w:rsidR="008241CE" w:rsidRPr="008241CE">
        <w:rPr>
          <w:b/>
        </w:rPr>
        <w:t>538.</w:t>
      </w:r>
      <w:r w:rsidR="0040243B" w:rsidRPr="002A4D42">
        <w:t xml:space="preserve"> (366). </w:t>
      </w:r>
      <w:r w:rsidR="008A359E" w:rsidRPr="008A359E">
        <w:rPr>
          <w:b/>
        </w:rPr>
        <w:t>(Гуру).</w:t>
      </w:r>
      <w:r w:rsidR="0040243B" w:rsidRPr="002A4D42">
        <w:t xml:space="preserve"> В общей схеме вещей понятие «Гуру» остается священным. Это тот, кто позвал, кто открыл путь ближайший и кто поручился перед Высшими. Посланником Высших надо Гуру считать, мостом, соединяющим с Ними. Каждый может ясно представить себе, что бы с ним было, если бы его Гуру не встретился ему на пути. Кто бы завесу с глаз приподнял, кто бы книги открыл, кто бы к Владыке приблизил? Так Гуру, Владыка и Матерь</w:t>
      </w:r>
      <w:r w:rsidR="00D57AEE">
        <w:t xml:space="preserve"> — </w:t>
      </w:r>
      <w:r w:rsidR="0040243B" w:rsidRPr="002A4D42">
        <w:t>понятия, к Свету ведущие. Не умалим ни одного, ибо это Света ступени. Владыку почтим. Матерь почтим.</w:t>
      </w:r>
      <w:r w:rsidR="00DE1BBB">
        <w:rPr>
          <w:lang w:val="en-US"/>
        </w:rPr>
        <w:t xml:space="preserve"> </w:t>
      </w:r>
      <w:r w:rsidR="0040243B" w:rsidRPr="002A4D42">
        <w:t>Гуру почтим и каждому воздадим должное. Понятие Гуру в Учении Жизни охранено. Сказано: каждый имейте Учителя на Земле. Понятие Гуру возвеличено мыслью Востока. Распространяется оно на тех, кто ведет учеников верхним путем. Признательность Гуру</w:t>
      </w:r>
      <w:r w:rsidR="00D57AEE">
        <w:t xml:space="preserve"> — </w:t>
      </w:r>
      <w:r w:rsidR="0040243B" w:rsidRPr="002A4D42">
        <w:t>ведущая мощь.</w:t>
      </w:r>
    </w:p>
    <w:p w:rsidR="0040243B" w:rsidRDefault="0040243B" w:rsidP="0040243B"/>
    <w:p w:rsidR="0040243B" w:rsidRDefault="00DF4588" w:rsidP="0040243B">
      <w:r>
        <w:rPr>
          <w:b/>
          <w:lang w:val="en-US"/>
        </w:rPr>
        <w:t>1964</w:t>
      </w:r>
      <w:r>
        <w:rPr>
          <w:b/>
        </w:rPr>
        <w:t xml:space="preserve"> г. </w:t>
      </w:r>
      <w:r w:rsidR="008241CE" w:rsidRPr="008241CE">
        <w:rPr>
          <w:b/>
        </w:rPr>
        <w:t>539.</w:t>
      </w:r>
      <w:r w:rsidR="0040243B" w:rsidRPr="002A4D42">
        <w:t xml:space="preserve"> (367). </w:t>
      </w:r>
      <w:r w:rsidR="008241CE" w:rsidRPr="008241CE">
        <w:rPr>
          <w:b/>
        </w:rPr>
        <w:t>(Июль 23).</w:t>
      </w:r>
      <w:r w:rsidR="0040243B" w:rsidRPr="002A4D42">
        <w:t xml:space="preserve"> Сын Мой, лучше каждое слово Владыки и Матери на веру принять, чем хотя бы в одном усумниться. Законен вопрос, почему обещанное не осуществилось. Но вы суждены срокам. Сроки зависят от планетных и космических условий, от них же зависит и воплощение в жизнь Великого Плана, в котором и вам отведено свое место. Так что ваша личная жизнь зависит не от вас или Нас, но связана она с непреложностью и подвижностью Плана. Но несомненно одно: Обещанное Мною непреложно осуществится рано или поздно, здесь или там. Так и считайте, что обещанному вам исполниться все же время придет. У Меня Рука посвящает достойных, и если вы не знаете того, чего достоин каждый из вас, то Я Знаю и потому Говорю: «Любимые дети, терпенье имейте идти до конца не сомневаясь, не оборачиваясь, не останавливаясь ни перед чем и не являя страха, но огненно зная, что сужденному быть и что в этом сужденном будущем имеется место и вам, ибо вы в Наших планах». Много доверия надо, ничем не сломимого, чтобы идти непоколебимо и твердо ступая. Если ваш шаг каждый вдвигается сознательно в будущее как следствие приносящий, то и направление движения вашего останется неуклонным. Веру имейте в Меня до конца. Вера</w:t>
      </w:r>
      <w:r w:rsidR="00D57AEE">
        <w:t xml:space="preserve"> — </w:t>
      </w:r>
      <w:r w:rsidR="0040243B" w:rsidRPr="002A4D42">
        <w:t>это мощная сила, это огненный двигатель духа, это предвосхищение и предвидение будущего, уявленное в чувствознании сердца. О доверии Говорим всем подходящим, о вере</w:t>
      </w:r>
      <w:r w:rsidR="00D57AEE">
        <w:t xml:space="preserve"> — </w:t>
      </w:r>
      <w:r w:rsidR="0040243B" w:rsidRPr="002A4D42">
        <w:t xml:space="preserve">ближайшим. Вера творит чудеса в области жизни духовной. О щит веры разбиваются, как о скалу гигантские волны, самые ярые нападения темных. Так об огненный камень пламенной веры разлетаются брызгами противодействия, ухищрения и злоумышления тьмы. Веру имейте, и дойдете до Нас. Так или иначе, но жить надо, и </w:t>
      </w:r>
      <w:r w:rsidR="0040243B" w:rsidRPr="002A4D42">
        <w:lastRenderedPageBreak/>
        <w:t>надо двигаться в будущее, ибо время идет, время не ждет. Так не лучше ли все время, которое есть, отдать на Служение Свету. Ведь если начать служить тьме или быть в чем-то с тьмою созвучным, то предъявит и тьма свои счеты, когда придет срок, и по счетам придется платить за каждое попустительство, за каждую слабость, за каждый недостаток, не преодоленный в себе. Потому Говорю о преодолении и победе, что победителя не судят и победившему себя прощается все. Сможете ли яро вместить слова Мои о преодолении и победе? В них радость звучит освобождению духа от власти над ним земных притяжений. К свободе Зову и Хочу Дать духу вашему крылья. Но знайте: без пламенной веры в беспредельные возможности духа не вырастить крыльев и не полететь.</w:t>
      </w:r>
    </w:p>
    <w:p w:rsidR="0040243B" w:rsidRDefault="0040243B" w:rsidP="0040243B"/>
    <w:p w:rsidR="0040243B" w:rsidRDefault="00DF4588" w:rsidP="0040243B">
      <w:r>
        <w:rPr>
          <w:b/>
          <w:lang w:val="en-US"/>
        </w:rPr>
        <w:t>1964</w:t>
      </w:r>
      <w:r>
        <w:rPr>
          <w:b/>
        </w:rPr>
        <w:t xml:space="preserve"> г. </w:t>
      </w:r>
      <w:r w:rsidR="008241CE" w:rsidRPr="008241CE">
        <w:rPr>
          <w:b/>
        </w:rPr>
        <w:t>540.</w:t>
      </w:r>
      <w:r w:rsidR="0040243B" w:rsidRPr="002A4D42">
        <w:t xml:space="preserve"> (368). Дети Мои, любимые дети, не потому Ставлю вас перед лицом трудностей жизни, чтобы обременить, но потому, что Хочу вас приблизить больше еще и утвердить в Свете. Даже дерево укрепляется корнями против вихрей и ветров и им благодаря. Утвердить вас Хочу в явлениях Света и выработать в вас те качества духа, которые необходимы для совместной с Нами работы. Мы Идем на пределе огненных напряжений. Как же сможете выдержать их, если не подготовить ваш организм в суровых и трудных условиях жизни. Вся ваша жизнь у Нас на виду. Не Допустим условий, могущих сломать вашу волю, но то, что дается, должно быть преодолеваемо с радостью и полной уверенностью в победе. Преодолеете всё. Я Говорю: все победите, если со Мною. Так станьте плотнее, и тверже, и ближе еще, если хотите дойти.</w:t>
      </w:r>
    </w:p>
    <w:p w:rsidR="0040243B" w:rsidRDefault="0040243B" w:rsidP="0040243B"/>
    <w:p w:rsidR="0040243B" w:rsidRDefault="00DF4588" w:rsidP="0040243B">
      <w:r>
        <w:rPr>
          <w:b/>
          <w:lang w:val="en-US"/>
        </w:rPr>
        <w:t>1964</w:t>
      </w:r>
      <w:r>
        <w:rPr>
          <w:b/>
        </w:rPr>
        <w:t xml:space="preserve"> г. </w:t>
      </w:r>
      <w:r w:rsidR="008241CE" w:rsidRPr="008241CE">
        <w:rPr>
          <w:b/>
        </w:rPr>
        <w:t>541.</w:t>
      </w:r>
      <w:r w:rsidR="0040243B" w:rsidRPr="002A4D42">
        <w:t xml:space="preserve"> (369). </w:t>
      </w:r>
      <w:r w:rsidR="008A359E" w:rsidRPr="008A359E">
        <w:rPr>
          <w:b/>
        </w:rPr>
        <w:t>(М.А.Й.).</w:t>
      </w:r>
      <w:r w:rsidR="0040243B" w:rsidRPr="002A4D42">
        <w:t xml:space="preserve"> Сны наяву говорят о прозрении в действительность Тонкого Мира. Два мира, Незримый и зримый, идут на соединение друг с другом. Сфера объединения миров</w:t>
      </w:r>
      <w:r w:rsidR="00D57AEE">
        <w:t xml:space="preserve"> — </w:t>
      </w:r>
      <w:r w:rsidR="0040243B" w:rsidRPr="002A4D42">
        <w:t>сознание человеческое. Огненная действительность не знает этого разделения. Все есть единое в сознании, единство вместившем. Но в представлении множеств миры разъединены. Ближайшей задачей эволюции является их воссоединение, как было когда-то, когда оболочки людей не были столь плотны. Следовательно, объединение миров предполагает и утончение, то есть разрежение плотной оболочки, чтобы через нее могли поступать вибрации Тонкого Мира. Они поступают и сейчас, только либо истолковываются иначе, либо отрицаются вовсе. Отрицание несомненного есть</w:t>
      </w:r>
      <w:r w:rsidR="00D57AEE">
        <w:t xml:space="preserve"> — </w:t>
      </w:r>
      <w:r w:rsidR="0040243B" w:rsidRPr="002A4D42">
        <w:t>болезнь века. Надо разрушить вавилонские стены рассудочного отрицания. Сейчас главный фокус приложения Энергий Света, посылаемых из Твердыни,</w:t>
      </w:r>
      <w:r w:rsidR="00D57AEE">
        <w:t xml:space="preserve"> — </w:t>
      </w:r>
      <w:r w:rsidR="0040243B" w:rsidRPr="002A4D42">
        <w:t xml:space="preserve">сознание человеческое. Столько залежей, затверделых и плотных, надо расплавить. Огненные энергии стучатся во все поры человечества, и доступ им следует дать, иначе взрыв неминуем. Открытое и без отрицаний сознание их может принять, и тогда ассимиляция идущих Огненных энергий делается возможной. Стены отрицания надо пробить. Но сколь же неповоротливы люди в принятии всего нового. Если это новое может быть обращено во зло, </w:t>
      </w:r>
      <w:r w:rsidR="0040243B" w:rsidRPr="002A4D42">
        <w:lastRenderedPageBreak/>
        <w:t>то принимается оно охотно, но всякое доброе начинание встречает ярое противодействие, словно люди боятся каждой искорки Света. Но движение эволюции непреодолимо и</w:t>
      </w:r>
      <w:r w:rsidR="00D57AEE">
        <w:t xml:space="preserve"> — </w:t>
      </w:r>
      <w:r w:rsidR="0040243B" w:rsidRPr="002A4D42">
        <w:t>или надо ее принять, или погибнуть, ибо Космические волны эволюции в конечном итоге сметут все противодействия.</w:t>
      </w:r>
    </w:p>
    <w:p w:rsidR="0040243B" w:rsidRDefault="0040243B" w:rsidP="0040243B"/>
    <w:p w:rsidR="0040243B" w:rsidRDefault="00DF4588" w:rsidP="0040243B">
      <w:r>
        <w:rPr>
          <w:b/>
          <w:lang w:val="en-US"/>
        </w:rPr>
        <w:t>1964</w:t>
      </w:r>
      <w:r>
        <w:rPr>
          <w:b/>
        </w:rPr>
        <w:t xml:space="preserve"> г. </w:t>
      </w:r>
      <w:r w:rsidR="008241CE" w:rsidRPr="008241CE">
        <w:rPr>
          <w:b/>
        </w:rPr>
        <w:t>542.</w:t>
      </w:r>
      <w:r w:rsidR="0040243B" w:rsidRPr="002A4D42">
        <w:t xml:space="preserve"> (370). </w:t>
      </w:r>
      <w:r w:rsidR="008A359E" w:rsidRPr="008A359E">
        <w:rPr>
          <w:b/>
        </w:rPr>
        <w:t>(М.А.Й.).</w:t>
      </w:r>
      <w:r w:rsidR="0040243B" w:rsidRPr="002A4D42">
        <w:t xml:space="preserve"> Почему же столь трудно памятование о нас постоянное? Не потому ли, что где-то угнездились еще не изжитые слабости духа? Освободитесь от них</w:t>
      </w:r>
      <w:r w:rsidR="00D57AEE">
        <w:t xml:space="preserve"> — </w:t>
      </w:r>
      <w:r w:rsidR="0040243B" w:rsidRPr="002A4D42">
        <w:t>и поле сознания станет свободным для приложения наших энергий. Сейчас становится свободным оно, то есть освобождается волей от всего стороннего в моменты Общения, но надо сделать так и добиться того, чтобы сознание было свободно всегда. Для этого оно должно стать просто чистым, свободным от сора, от малых, ненужных мыслей, от всего, что без всякого ущерба для себя и кого бы то ни было может быть спокойно вышвырнуто из сознания. В этом смысле контроль над мыслями особенно нужен. Просто сор заменяется истинными ценностями. Только подумать, до чего же ничтожно и засорено мышление обывательское! Если бы утрудили себя очищением от мысленного сора, насколько бы преуспели! Но тем более тем, кто Света коснулся, необходим этот контроль и постоянная чистка. Привычные блохи мышления очень мешают. И тогда постоянное памятование о нас станет возможным и достижимым.</w:t>
      </w:r>
    </w:p>
    <w:p w:rsidR="0040243B" w:rsidRDefault="0040243B" w:rsidP="0040243B">
      <w:r w:rsidRPr="002A4D42">
        <w:t>Преуспеешь любовью ко мне и Владыке.</w:t>
      </w:r>
    </w:p>
    <w:p w:rsidR="0040243B" w:rsidRDefault="0040243B" w:rsidP="0040243B"/>
    <w:p w:rsidR="0040243B" w:rsidRDefault="00DF4588" w:rsidP="0040243B">
      <w:r>
        <w:rPr>
          <w:b/>
          <w:lang w:val="en-US"/>
        </w:rPr>
        <w:t>1964</w:t>
      </w:r>
      <w:r>
        <w:rPr>
          <w:b/>
        </w:rPr>
        <w:t xml:space="preserve"> г. </w:t>
      </w:r>
      <w:r w:rsidR="008241CE" w:rsidRPr="008241CE">
        <w:rPr>
          <w:b/>
        </w:rPr>
        <w:t>543.</w:t>
      </w:r>
      <w:r w:rsidR="0040243B" w:rsidRPr="002A4D42">
        <w:t xml:space="preserve"> </w:t>
      </w:r>
      <w:r w:rsidR="008A359E" w:rsidRPr="008A359E">
        <w:rPr>
          <w:b/>
        </w:rPr>
        <w:t>(Гуру).</w:t>
      </w:r>
      <w:r w:rsidR="0040243B" w:rsidRPr="002A4D42">
        <w:t xml:space="preserve"> Когда открыт доступ в сокровищницу мировой мысли, обязанностью становится записывать всё, что возможно. Конечно, всего не записать, ибо сокровищница бездонна, но все же многое можно взять, чтобы принести на потребу человечества. Имеющих доступ и умеющих брать очень мало. А ведь брать могут все, только не знают и не умеют, а главное, не верят в возможность подобных явлений. Но ныне время пришло, когда дары эволюции становятся доступными всем, всем, всем, в ком тлеет хоть искорка духа. Лишь бы только не отвергали того, что каждому в руки дается и каждому в сердце стучится.</w:t>
      </w:r>
    </w:p>
    <w:p w:rsidR="0040243B" w:rsidRDefault="0040243B" w:rsidP="0040243B"/>
    <w:p w:rsidR="0040243B" w:rsidRDefault="00DF4588" w:rsidP="0040243B">
      <w:r>
        <w:rPr>
          <w:b/>
          <w:lang w:val="en-US"/>
        </w:rPr>
        <w:t>1964</w:t>
      </w:r>
      <w:r>
        <w:rPr>
          <w:b/>
        </w:rPr>
        <w:t xml:space="preserve"> г. </w:t>
      </w:r>
      <w:r w:rsidR="008241CE" w:rsidRPr="008241CE">
        <w:rPr>
          <w:b/>
        </w:rPr>
        <w:t>544.</w:t>
      </w:r>
      <w:r w:rsidR="0040243B" w:rsidRPr="002A4D42">
        <w:t xml:space="preserve"> (371). </w:t>
      </w:r>
      <w:r w:rsidR="008241CE" w:rsidRPr="008241CE">
        <w:rPr>
          <w:b/>
        </w:rPr>
        <w:t>(Июль 24).</w:t>
      </w:r>
      <w:r w:rsidR="0040243B" w:rsidRPr="002A4D42">
        <w:t xml:space="preserve"> Распространение мыслей в пространстве имеет очень сложный узор. Одни мысли висят около своего создателя и незримо насыщают своею сущностью всю атмосферу вокруг. Мысли, обращенные к людям, устремляются к ним через расстояния, которые их отделяют. Мысли, посланные сознательно вдаль, достигают объекта посылки. Способность мысли к движению вкладывается в нее породителем мысли. Есть мысли крылатые, и есть мысли, лишенные крыльев. Мысль обладает магнитною силой притягивать созвучные мысли к себе и, в свою очередь, притягиваться к мыслям созвучным. Мысль в пространстве растет именно благодаря своим магнитным свойствам. Мысль имеет </w:t>
      </w:r>
      <w:r w:rsidR="0040243B" w:rsidRPr="002A4D42">
        <w:lastRenderedPageBreak/>
        <w:t>свойство уплотняться и даже кристаллизоваться в устойчивые образования. Мысль неуничтожаема, то есть ее вещество не может быть уничтожено. Против мысли сторонней может быть создан заслон против ее проникновения. При этом следует помнить, что мысль, чужая мысль, обычно проникает в сознание по созвучию. Мысль страха не войдет в бесстрашное сердце, ибо не имеет в нем родственных элементов. Иммунитет духа от заражения негодными или низкими мыслями зависит от отсутствия в нем элементов, низким мыслям созвучных. Когда темные отравители посылают волны убийственных мыслей, они отыскивают в ауре своих жертв хотя бы малейший хвостик нехороших мыслей, чтобы за него уцепиться и проникнуть в сознание. Потому так упорно Твердим об очищении и контроле над мыслью. Пока очищение не закончено, контроль должен быть особо суров. Потом, когда аура очистится окончательно, щитом от мыслей сторонних и вредных будет служить утвержденная чистота. Чувства раздражения, страха, уныния, недовольства тем нехороши, что они очень тесно связаны между собою одной и той же основой, которую можно назвать тьмой, и потому допуск в сознание мыслей одного порядка создает канал для привлечения темных мыслей другого, и сознание заливается тьмою, или отемняется, становясь фокусом магнитного притяжения для нежелательных, негодных, недостойных и низких мыслей всевозможных оттенков. Так, например, темные мысли сомнения мощно притягивают к их породителю поток мыслей, казалось бы, к сомнению не имеющих никакого отношения. Но когда оно допущено, за ним следует целый ряд родственников, знакомых, прохожих и всякого сброда и отребья. Одни цепляются за других и входят без спроса и приглашения. За сомнением следует неуверенность, колебание, неустойчивость, беззащитность, страх, безнадежность, а затем уже автоматическое разрешение поступков и слабостей, которые при защитном состоянии сознания были недопустимы. Сила сопротивления ослабевает, и, если человек бросил курить, он начинает курить, если бросил пить</w:t>
      </w:r>
      <w:r w:rsidR="00D57AEE">
        <w:t xml:space="preserve"> — </w:t>
      </w:r>
      <w:r w:rsidR="0040243B" w:rsidRPr="002A4D42">
        <w:t xml:space="preserve">пить, и так далее и далее. Словом, он погружается в объятия тьмы от допущения маленькой змейки сомнения, за хвост которой тотчас же ухватились темные твари. Будем помнить, что темные на страже всегда, чтобы нанести хотя бы какой-нибудь вред. Они знают прекрасно, что наибольший вред может быть причинен, когда допущена хотя бы малейшая темная мысль. Поэтому особенно опасайтесь малых мыслей. Большую заметить легко и от нее оборониться и усилить контроль, но малая требует особо острого внимания. Ауры людей, с которыми жизнь заставляет соприкасаться, часто являются рассадниками и питомниками самых омерзительных мыслей. Соприкосновение создает канал связи, и если ослаблен дозор, яд может проникнуть. Низкие слои астрала и низкие мысли заразительны ужасно, и если иммунитет духа не утвержден, опасность заражения велика. Можно оборониться Владыкой, когда Владыка живет в сердце, но сердце для этого быть чистым должно. </w:t>
      </w:r>
      <w:r w:rsidR="0040243B" w:rsidRPr="002A4D42">
        <w:lastRenderedPageBreak/>
        <w:t>Об очищении сердца следует думать, ибо чистое сердце</w:t>
      </w:r>
      <w:r w:rsidR="00D57AEE">
        <w:t xml:space="preserve"> — </w:t>
      </w:r>
      <w:r w:rsidR="0040243B" w:rsidRPr="002A4D42">
        <w:t>сильный магнит для мыслей светоносных и чистых.</w:t>
      </w:r>
    </w:p>
    <w:p w:rsidR="0040243B" w:rsidRDefault="0040243B" w:rsidP="0040243B"/>
    <w:p w:rsidR="0040243B" w:rsidRDefault="00DF4588" w:rsidP="0040243B">
      <w:r>
        <w:rPr>
          <w:b/>
          <w:lang w:val="en-US"/>
        </w:rPr>
        <w:t>1964</w:t>
      </w:r>
      <w:r>
        <w:rPr>
          <w:b/>
        </w:rPr>
        <w:t xml:space="preserve"> г. </w:t>
      </w:r>
      <w:r w:rsidR="008241CE" w:rsidRPr="008241CE">
        <w:rPr>
          <w:b/>
        </w:rPr>
        <w:t>545.</w:t>
      </w:r>
      <w:r w:rsidR="0040243B" w:rsidRPr="002A4D42">
        <w:t xml:space="preserve"> </w:t>
      </w:r>
      <w:r w:rsidR="008A359E" w:rsidRPr="008A359E">
        <w:rPr>
          <w:b/>
        </w:rPr>
        <w:t>(М.А.Й.).</w:t>
      </w:r>
      <w:r w:rsidR="0040243B" w:rsidRPr="002A4D42">
        <w:t xml:space="preserve"> Космические Родители остаются таковыми навсегда, на все воплощения и после. Временные матери и отцы не имеют с духом такой непрерываемой связи. Во всяком случае, кровное обычное родство утрачивает свою значимость. Связи духа много сильнее. Человек, живущий духом, устанавливает тысячи нитей, связывающих его с миром духа гораздо сильнее, чем с миром земным. И тогда может сказать он, что его главное и основное не от мира сего. Но полное право это сказать имеет лишь тот, кто в мире сем прочно стоит на ногах. Человек</w:t>
      </w:r>
      <w:r w:rsidR="00D57AEE">
        <w:t xml:space="preserve"> — </w:t>
      </w:r>
      <w:r w:rsidR="0040243B" w:rsidRPr="002A4D42">
        <w:t>гражданин трех миров, осознание реальности которых должно быть в полной гармонии и равновесии с действительностью. Медиумы этого равновесия не имеют, беспочвенные мечтатели</w:t>
      </w:r>
      <w:r w:rsidR="00D57AEE">
        <w:t xml:space="preserve"> — </w:t>
      </w:r>
      <w:r w:rsidR="0040243B" w:rsidRPr="002A4D42">
        <w:t>тоже, пожиратели трупов, обжоры и все, кто исключительно только живет земными ощущениями и чувствами, лишены равновесия и гармонии духа. Только осознание трех миров, как на Знамени Владык, может принести столь нужное равновесие. Не для того воплощен человек на Земле, чтобы от нее отрекаться, не для того даны ему тонкое и ментальное тела, чтобы их отрицать, не для того существуют три мира, чтобы жить только в одном, два отвергая. Так, открытие сознания возможностям трех будет решением жизни.</w:t>
      </w:r>
    </w:p>
    <w:p w:rsidR="0040243B" w:rsidRDefault="0040243B" w:rsidP="0040243B"/>
    <w:p w:rsidR="0040243B" w:rsidRDefault="00DF4588" w:rsidP="0040243B">
      <w:r>
        <w:rPr>
          <w:b/>
          <w:lang w:val="en-US"/>
        </w:rPr>
        <w:t>1964</w:t>
      </w:r>
      <w:r>
        <w:rPr>
          <w:b/>
        </w:rPr>
        <w:t xml:space="preserve"> г. </w:t>
      </w:r>
      <w:r w:rsidR="008241CE" w:rsidRPr="008241CE">
        <w:rPr>
          <w:b/>
        </w:rPr>
        <w:t>546.</w:t>
      </w:r>
      <w:r w:rsidR="0040243B" w:rsidRPr="002A4D42">
        <w:t xml:space="preserve"> </w:t>
      </w:r>
      <w:r w:rsidR="008A359E" w:rsidRPr="008A359E">
        <w:rPr>
          <w:b/>
        </w:rPr>
        <w:t>(М.А.Й.).</w:t>
      </w:r>
      <w:r w:rsidR="0040243B" w:rsidRPr="002A4D42">
        <w:t xml:space="preserve"> Для получения ответа от нас вопрос должен быть формулирован точно, кратко и ясно. Вопрос вызывает необходимость ответа. Нам легче отвечать на запросы духа, чем насыщать сознание не по линиям его устремлений. Ведь устремление</w:t>
      </w:r>
      <w:r w:rsidR="00D57AEE">
        <w:t xml:space="preserve"> — </w:t>
      </w:r>
      <w:r w:rsidR="0040243B" w:rsidRPr="002A4D42">
        <w:t>это тот же вопрос, магнитно притягивающий из пространства ответ в соответствии с сущностью устремления. Так каждое сильное желание духа подлежит удовлетворению. Конечно, говорю о духовных желаниях, ибо удовлетворение телесных идет по другим каналам. Желайте устремленно и яро Общения с Высшим, и получите его по силе своих устремлений.</w:t>
      </w:r>
    </w:p>
    <w:p w:rsidR="0040243B" w:rsidRDefault="0040243B" w:rsidP="0040243B"/>
    <w:p w:rsidR="0040243B" w:rsidRDefault="00DF4588" w:rsidP="0040243B">
      <w:r>
        <w:rPr>
          <w:b/>
          <w:lang w:val="en-US"/>
        </w:rPr>
        <w:t>1964</w:t>
      </w:r>
      <w:r>
        <w:rPr>
          <w:b/>
        </w:rPr>
        <w:t xml:space="preserve"> г. </w:t>
      </w:r>
      <w:r w:rsidR="008241CE" w:rsidRPr="008241CE">
        <w:rPr>
          <w:b/>
        </w:rPr>
        <w:t>547.</w:t>
      </w:r>
      <w:r w:rsidR="0040243B" w:rsidRPr="002A4D42">
        <w:t xml:space="preserve"> </w:t>
      </w:r>
      <w:r w:rsidR="008A359E" w:rsidRPr="008A359E">
        <w:rPr>
          <w:b/>
        </w:rPr>
        <w:t>(Гуру).</w:t>
      </w:r>
      <w:r w:rsidR="0040243B" w:rsidRPr="002A4D42">
        <w:t xml:space="preserve"> Каков зов, таков и отклик. Каково обращение, таков и ответ. Питание духа идет по созвучию. Полнозвучность насыщения зависит от полноты обращения. На зеркало не будем пенять, если отражение получается не то. В случае неудовлетворенности получаемым лучше обратиться на себя и посмотреть, что именно нарушило полноту обращения. Часто обращаются, когда внутри беспорядок, неуравновесие и нет монолита устремления. Ведь народная пословица «Как аукнется, так и откликнется» выражает собою мудрое понимание великого закона созвучия.</w:t>
      </w:r>
    </w:p>
    <w:p w:rsidR="0040243B" w:rsidRDefault="0040243B" w:rsidP="0040243B">
      <w:r w:rsidRPr="002A4D42">
        <w:t>(Со сна). «Любим».</w:t>
      </w:r>
    </w:p>
    <w:p w:rsidR="0040243B" w:rsidRDefault="0040243B" w:rsidP="0040243B">
      <w:r w:rsidRPr="002A4D42">
        <w:t>Дубинину?</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548.</w:t>
      </w:r>
      <w:r w:rsidR="0040243B" w:rsidRPr="002A4D42">
        <w:t xml:space="preserve"> (372). </w:t>
      </w:r>
      <w:r w:rsidR="008241CE" w:rsidRPr="008241CE">
        <w:rPr>
          <w:b/>
        </w:rPr>
        <w:t>(Июль 25).</w:t>
      </w:r>
      <w:r w:rsidR="0040243B" w:rsidRPr="002A4D42">
        <w:t xml:space="preserve"> Друг Мой, сотрудничество поймем как созвучие, палорию</w:t>
      </w:r>
      <w:r w:rsidR="00D57AEE">
        <w:t xml:space="preserve"> — </w:t>
      </w:r>
      <w:r w:rsidR="0040243B" w:rsidRPr="002A4D42">
        <w:t>тоже, любовь взаимную</w:t>
      </w:r>
      <w:r w:rsidR="00D57AEE">
        <w:t xml:space="preserve"> — </w:t>
      </w:r>
      <w:r w:rsidR="0040243B" w:rsidRPr="002A4D42">
        <w:t>тоже. Круг объединенных сознаний мощен созвучием. Оно не может быть установлено сразу, нужно время. Иной раз для сживания требуется целая жизнь. Углы расхождения сглаживаются годами. Если же созвучие устанавливается сразу, значит, оно было уже достигнуто в прошлом. Настоящее и прошлое лучше всего рассматривать как ступени в будущее. Тогда каждая из них приобретает смысл и значение целеустремленности. Ведь каждое слово и действие можно сделать целеустремленными, и каждую мысль. Это тройное созвучие дела, слова и мысли мощно продвинет вперед и приблизит ко Мне. Отметить необходимо, что желание и устремление подойти еще ближе часто не гармонируют с мыслями и делами</w:t>
      </w:r>
      <w:r w:rsidR="00D57AEE">
        <w:t xml:space="preserve"> — </w:t>
      </w:r>
      <w:r w:rsidR="0040243B" w:rsidRPr="002A4D42">
        <w:t>язык продолжает болтать, а мысль отемняет пространство. Это несоответствие должно быть изжито. Все существо человека, подобно летящей стреле, устремляется созвучно в полете. Это и будет полнотой устремления. Тогда можно говорить о монолите действия. Монолит действия явлен, когда все оболочки вибрируют в однотональном ключе. Если какая-либо из них пытается звучать на свой лад, этот лад перестраивается на желаемой волне. Ведь микрокосм человека создан так, чтобы подчиняться воле ведущей. Человек в нем владыка. Прежде чем осознать власть над всякою плотью и ее утвердить, надо ее осознать и утвердить над своим собственным аппаратом, полным/ом чудеснейших возможностей. Но, к сожалению, возможности эти, даже достигнутые, так часто упускаются вследствие небрежения или неумения их удержать. Идти полнострунно</w:t>
      </w:r>
      <w:r w:rsidR="00D57AEE">
        <w:t xml:space="preserve"> — </w:t>
      </w:r>
      <w:r w:rsidR="0040243B" w:rsidRPr="002A4D42">
        <w:t xml:space="preserve">значит яро стремиться удерживать и закреплять каждое достижение. Видите сами, как близкие утрачивают и упускают достигнутые возможности одну за другой. К чему же тогда долгие годы трудов, устремлений, мечтаний и взлетов? Ведь на острие каждой возможности столько усилий, когда-то приложенных в прошлом. Как печалуетесь вы сами, наблюдая такое небрежение в близких, так же Печалуемся и Мы, в вас самих усматривая такие же свойства. Если хотите преуспеть, используя все возможности духа, огненно напрягайте все свое существо к достижению поставленной цели. Куда и насколько продвинетесь, если одною ногой сделаете шаг вперед, а другою назад? Не продвинет и топтание на месте. Не являют собою друзья в микрокосме своем примера цельноустремленного тела. Как очаги восстания против верховного решения воли двигаться к Свету, вспыхивают внутри узлы сопротивления гармонии устремленного движения. Вот вспыхивает дымный огонь недовольства или раздражения, вот начинают чадить вспышки сомнения, уныния, страха, суетливости и всех прочих изживаемых отрицательных качеств, которые продолжают омрачать путь и задерживать продвижение к Свету. В своем собственном внутреннем мире, где владыка сам человек, попустительно допускаются восстания и сопротивления оболочек, не желающих подчиниться воле. Хочет выйти из-под власти астрал, бунтует ум, не </w:t>
      </w:r>
      <w:r w:rsidR="0040243B" w:rsidRPr="002A4D42">
        <w:lastRenderedPageBreak/>
        <w:t>подчинивший себе своеволия мыслей. И тело восстает, как раб непослушный против своего владыки. Но все три должны быть подчинены безусловно и должны капитулировать безоговорочно. Ведь недаром же и не без причины носили вериги, власяницы и истязали непослушную плоть те, кто этими неуклюжими методами стремился утвердить власть свою над своими оболочками. Им подражать не будем, но крепко запомним, что противодействие и сопротивление оболочек надо преодолеть, и достичь этого можно постоянным и неустанным упражнением и применением верховной власти духа над ними, власти, которая дана человеку в своем потенциале от начала времен. В этом нужнейшем делании не преутомимся, ибо перед человеком лежат два пути: путь поражения и путь ПОБЕДЫ.</w:t>
      </w:r>
    </w:p>
    <w:p w:rsidR="0040243B" w:rsidRDefault="0040243B" w:rsidP="0040243B"/>
    <w:p w:rsidR="0040243B" w:rsidRDefault="00DF4588" w:rsidP="0040243B">
      <w:r>
        <w:rPr>
          <w:b/>
          <w:lang w:val="en-US"/>
        </w:rPr>
        <w:t>1964</w:t>
      </w:r>
      <w:r>
        <w:rPr>
          <w:b/>
        </w:rPr>
        <w:t xml:space="preserve"> г. </w:t>
      </w:r>
      <w:r w:rsidR="008241CE" w:rsidRPr="008241CE">
        <w:rPr>
          <w:b/>
        </w:rPr>
        <w:t>549.</w:t>
      </w:r>
      <w:r w:rsidR="0040243B" w:rsidRPr="002A4D42">
        <w:t xml:space="preserve"> (373). </w:t>
      </w:r>
      <w:r w:rsidR="008A359E" w:rsidRPr="008A359E">
        <w:rPr>
          <w:b/>
        </w:rPr>
        <w:t>(М.А.Й.).</w:t>
      </w:r>
      <w:r w:rsidR="0040243B" w:rsidRPr="002A4D42">
        <w:t xml:space="preserve"> Р[одной] м[ой] и л[юбимый], счастью слияния в духе что предпочтем?! Счастье слияния нам открывает врата к возможностям высшим. Научитесь любить, умейте любить светоносной, внеличной любовью и ею достигнете все. Когда говорю о внеличной любви, хочу этим сказать, что сила этого чувства распространяется на прошлое и будущее за пределы того отрезка времени, которым ограничена жизнь личности, то есть ее земного воплощения. Назовем эту любовь вневременной и внетелесной, ибо не связана она ни временем, ни телом. Когда она неуклонно растет, а росту ее нет предела, и становится силой, то можно ее применить в сфере трансмутации низших свойств человеческой природы в высшие. Сколько усилий было сделано в прошлом, чтобы себя преодолеть и победить, и сколько их было напрасных. Я говорю вам, мне ближайшим, себя победите любовью. Не любовью к себе победите, но любовью к Владыке и тем, кто позвал вас и приблизил к Нему. О трансмутирующей и преображающей силе любви думают мало. Многие способы применяют, упуская самый надежный и близкий. Если действительно любите так, как думаете и говорите, то силою этой, сознательно устремленной на преображение своей низшей природы, можете достичь того, чего не достичь никакими упражнениями, медитациями, молитвами или убиением плоти. Впрочем, последнее идет против Закона жизни, ибо плоть дана человеку не затем, чтобы ее убивать, а затем, чтобы использовать возможно полнее все скрытые и чудеснейшие свойства человеческого организма. Говорю вам: путь победы пусть будет устлан любовью.</w:t>
      </w:r>
    </w:p>
    <w:p w:rsidR="0040243B" w:rsidRDefault="0040243B" w:rsidP="0040243B"/>
    <w:p w:rsidR="0040243B" w:rsidRDefault="00DF4588" w:rsidP="0040243B">
      <w:r>
        <w:rPr>
          <w:b/>
          <w:lang w:val="en-US"/>
        </w:rPr>
        <w:t>1964</w:t>
      </w:r>
      <w:r>
        <w:rPr>
          <w:b/>
        </w:rPr>
        <w:t xml:space="preserve"> г. </w:t>
      </w:r>
      <w:r w:rsidR="008241CE" w:rsidRPr="008241CE">
        <w:rPr>
          <w:b/>
        </w:rPr>
        <w:t>550.</w:t>
      </w:r>
      <w:r w:rsidR="0040243B" w:rsidRPr="002A4D42">
        <w:t xml:space="preserve"> (374). </w:t>
      </w:r>
      <w:r w:rsidR="008A359E" w:rsidRPr="008A359E">
        <w:rPr>
          <w:b/>
        </w:rPr>
        <w:t>(Гуру).</w:t>
      </w:r>
      <w:r w:rsidR="0040243B" w:rsidRPr="002A4D42">
        <w:t xml:space="preserve"> Качества духа есть формы утвержденных в микрокосме огней. По природе качества</w:t>
      </w:r>
      <w:r w:rsidR="00D57AEE">
        <w:t xml:space="preserve"> — </w:t>
      </w:r>
      <w:r w:rsidR="0040243B" w:rsidRPr="002A4D42">
        <w:t>и характер зажженного пламени. Укоренившиеся привычки</w:t>
      </w:r>
      <w:r w:rsidR="00D57AEE">
        <w:t xml:space="preserve"> — </w:t>
      </w:r>
      <w:r w:rsidR="0040243B" w:rsidRPr="002A4D42">
        <w:t>не что иное, как кристаллизованные огни как бы постоянно действующей энергии. Ведь по своей сущности человек</w:t>
      </w:r>
      <w:r w:rsidR="00D57AEE">
        <w:t xml:space="preserve"> — </w:t>
      </w:r>
      <w:r w:rsidR="0040243B" w:rsidRPr="002A4D42">
        <w:t xml:space="preserve">существо огненное, и все процессы и явления, происходящие в нем, так или иначе связаны с огнем и огненны по своей природе. Даже каждый импульс, идущий </w:t>
      </w:r>
      <w:r w:rsidR="0040243B" w:rsidRPr="002A4D42">
        <w:lastRenderedPageBreak/>
        <w:t>по нервам,</w:t>
      </w:r>
      <w:r w:rsidR="00D57AEE">
        <w:t xml:space="preserve"> — </w:t>
      </w:r>
      <w:r w:rsidR="0040243B" w:rsidRPr="002A4D42">
        <w:t>огненный ток. Таким образом, можно усмотреть во всех проявлениях микрокосма человеческого два вида огней: светлого Агни и огня темного. И тогда темные и светлые качества духа, рассматриваемые с точки зрения их огненности, могут быть классифицированы безошибочно. Скажем, в суетливости тоже проявляются беспорядочные дымные вспышки, но как далеки они от явления светлого Агни. Дымный, удушающий чад уныния тоже вызван тлеющими огнями астрала. Но все это низшие формы огней. Они яро уявлены во всех низких страстях. Преображение человека можно рассматривать как трансмутацию огней из низших в высшие, из темных в светлые. Огнь поядающий и огонь творящий создаются волей и сознанием человека. Ведь каждое движение ауры связано с огнями и светом. Все эти движения огненны. Постоянство дозора требуется, для того чтобы поставить под контроль всю огнеактивность микрокосма и чтобы, поддерживая и раздувая светлый огонь, темному пламени не давать возможности вспыхивать и проявляться.</w:t>
      </w:r>
    </w:p>
    <w:p w:rsidR="0040243B" w:rsidRDefault="0040243B" w:rsidP="0040243B"/>
    <w:p w:rsidR="0040243B" w:rsidRDefault="00DF4588" w:rsidP="0040243B">
      <w:r>
        <w:rPr>
          <w:b/>
          <w:lang w:val="en-US"/>
        </w:rPr>
        <w:t>1964</w:t>
      </w:r>
      <w:r>
        <w:rPr>
          <w:b/>
        </w:rPr>
        <w:t xml:space="preserve"> г. </w:t>
      </w:r>
      <w:r w:rsidR="008241CE" w:rsidRPr="008241CE">
        <w:rPr>
          <w:b/>
        </w:rPr>
        <w:t>551.</w:t>
      </w:r>
      <w:r w:rsidR="0040243B" w:rsidRPr="002A4D42">
        <w:t xml:space="preserve"> (375). Рассмотрим явление поста не с точки зрения греховности пищи обильной и объедения, не с точки зрения угодности воздержания Богу или других клерикальных соображений, но под углом утверждения власти духа над той скорлупой, в которой временно он живет. И тогда кажущееся бездоказательным воздержание в пище или отказ пожирать трупы приобретут смысл и необходимость. Или человек чем-то владеет, или это что-то владеет человеком. Едят все, и делают разные вещи, и производят различные действия все, но одни</w:t>
      </w:r>
      <w:r w:rsidR="00D57AEE">
        <w:t xml:space="preserve"> — </w:t>
      </w:r>
      <w:r w:rsidR="0040243B" w:rsidRPr="002A4D42">
        <w:t>как рабы, другие</w:t>
      </w:r>
      <w:r w:rsidR="00D57AEE">
        <w:t xml:space="preserve"> — </w:t>
      </w:r>
      <w:r w:rsidR="0040243B" w:rsidRPr="002A4D42">
        <w:t>как овладевшие. Дело не в самом делании, а в его волевой психоструктурности. Нам не надо рабов, Нам надо духом свободных. «Раб божий»</w:t>
      </w:r>
      <w:r w:rsidR="00D57AEE">
        <w:t xml:space="preserve"> — </w:t>
      </w:r>
      <w:r w:rsidR="0040243B" w:rsidRPr="002A4D42">
        <w:t>порождение прошлого, сын Божий, сын Света</w:t>
      </w:r>
      <w:r w:rsidR="00D57AEE">
        <w:t xml:space="preserve"> — </w:t>
      </w:r>
      <w:r w:rsidR="0040243B" w:rsidRPr="002A4D42">
        <w:t>зов в будущее.</w:t>
      </w:r>
    </w:p>
    <w:p w:rsidR="0040243B" w:rsidRDefault="0040243B" w:rsidP="0040243B"/>
    <w:p w:rsidR="0040243B" w:rsidRDefault="00DF4588" w:rsidP="0040243B">
      <w:r>
        <w:rPr>
          <w:b/>
          <w:lang w:val="en-US"/>
        </w:rPr>
        <w:t>1964</w:t>
      </w:r>
      <w:r>
        <w:rPr>
          <w:b/>
        </w:rPr>
        <w:t xml:space="preserve"> г. </w:t>
      </w:r>
      <w:r w:rsidR="008241CE" w:rsidRPr="008241CE">
        <w:rPr>
          <w:b/>
        </w:rPr>
        <w:t>552.</w:t>
      </w:r>
      <w:r w:rsidR="0040243B" w:rsidRPr="002A4D42">
        <w:t xml:space="preserve"> (376). </w:t>
      </w:r>
      <w:r w:rsidR="008241CE" w:rsidRPr="008241CE">
        <w:rPr>
          <w:b/>
        </w:rPr>
        <w:t>(Июль 26).</w:t>
      </w:r>
      <w:r w:rsidR="0040243B" w:rsidRPr="002A4D42">
        <w:t xml:space="preserve"> Путь преображения единственно правильный. Когда он становится сознательным и целеустремленным, процесс ускоряется. Касается он всех сторон жизни. Сущность его заключается в раскрытии свойств и способностей, заложенных в человеке. Идеал</w:t>
      </w:r>
      <w:r w:rsidR="00D57AEE">
        <w:t xml:space="preserve"> — </w:t>
      </w:r>
      <w:r w:rsidR="0040243B" w:rsidRPr="002A4D42">
        <w:t>всезнание, всеведение, всемогущество, вседостижение и так далее. Но даже Готама Будда Говорил, что Он не Достиг полноты этих качеств. Основное их свойство</w:t>
      </w:r>
      <w:r w:rsidR="00D57AEE">
        <w:t xml:space="preserve"> — </w:t>
      </w:r>
      <w:r w:rsidR="0040243B" w:rsidRPr="002A4D42">
        <w:t xml:space="preserve">беспредельность, беспредельность развития качеств и способностей духа. Если на то, чтобы заговорили немые расы, потребовались миллионы лет, то на развитие и всестороннее утончение огненных возможностей духа потребуются многие эоны. Можно помыслить о расе седьмой. Можно помыслить о пятом, шестом и седьмом Круге, о следующем Цикле и Манвантаре, и тогда становимся лицом к лицу с Беспредельностью, в которой живет и эволюционирует дух, раскрывая все новые и новые свойства и развивая свои способности. Можно подумать и о Дальних Мирах, </w:t>
      </w:r>
      <w:r w:rsidR="0040243B" w:rsidRPr="002A4D42">
        <w:lastRenderedPageBreak/>
        <w:t>мирах, высших Земли, где будущие ступени эволюции, намеченные для земного человечества, достигнуты и осуществлены. Но Дальние Миры не предел. Есть Далекие Звезды и системы миров, где по бесконечной спирали эволюции, устремленной вверх, достигнуты такие могущества духа, о которых невозможно иметь представления. Но схема эволюции духа начертана в звездах и отмечена в анналах Сокровенного Знания. В словах Иисуса Христа она выражена кратко и ясно. «Вы боги»,</w:t>
      </w:r>
      <w:r w:rsidR="00D57AEE">
        <w:t xml:space="preserve"> — </w:t>
      </w:r>
      <w:r w:rsidR="0040243B" w:rsidRPr="002A4D42">
        <w:t>так Сказал Сам. Но сколь же ревностно обходит молчанием официальная церковь это поразительное утверждение. Готовы они, ревнители церкви, человека назвать и рабом божиим, и грешником, и существом, заклейменным первородным грехом, и кем и чем угодно, но только не богом. Не тьма ли старается яро надеть намордник уничижения и отрицания на великие, огненные возможности человеческого духа? Все достижимо,</w:t>
      </w:r>
      <w:r w:rsidR="00D57AEE">
        <w:t xml:space="preserve"> — </w:t>
      </w:r>
      <w:r w:rsidR="0040243B" w:rsidRPr="002A4D42">
        <w:t>утверждает Учение Жизни. Беспредельность возможностей духа есть то основание, на котором утверждается эволюция человека. Учением Жизни указывается путь в будущее, находящийся в полном соответствии с Космической Волей. Космическая Воля в определенном аспекте и есть та Мировая Сила, которая движет эволюцией сущего. Ведь эволюционирует все, что живет и пульсирует в бесконечном пространстве всех измерений. Есть высоты, которые находятся далеко за пределами человеческого понимания. Путь бесконечен. Конца нет. Высшие аспекты материи</w:t>
      </w:r>
      <w:r w:rsidR="00D57AEE">
        <w:t xml:space="preserve"> — </w:t>
      </w:r>
      <w:r w:rsidR="0040243B" w:rsidRPr="002A4D42">
        <w:t>вне доступности их изучения в данном Круге, и даже Цикле. Но в Циклах грядущих времен раскроются перед человеком и будут раскрываться все новые и новые ее тайны, овладение которыми будет приближать его все более к всемогуществу, всевидению и всезнанию, хотя до конца Эволюции он будет так же далек, как и ныне. Таков путь жизни духа.</w:t>
      </w:r>
    </w:p>
    <w:p w:rsidR="0040243B" w:rsidRDefault="0040243B" w:rsidP="0040243B"/>
    <w:p w:rsidR="0040243B" w:rsidRDefault="00DF4588" w:rsidP="0040243B">
      <w:r>
        <w:rPr>
          <w:b/>
          <w:lang w:val="en-US"/>
        </w:rPr>
        <w:t>1964</w:t>
      </w:r>
      <w:r>
        <w:rPr>
          <w:b/>
        </w:rPr>
        <w:t xml:space="preserve"> г. </w:t>
      </w:r>
      <w:r w:rsidR="008241CE" w:rsidRPr="008241CE">
        <w:rPr>
          <w:b/>
        </w:rPr>
        <w:t>553.</w:t>
      </w:r>
      <w:r w:rsidR="0040243B" w:rsidRPr="002A4D42">
        <w:t xml:space="preserve"> </w:t>
      </w:r>
      <w:r w:rsidR="008A359E" w:rsidRPr="008A359E">
        <w:rPr>
          <w:b/>
        </w:rPr>
        <w:t>(М.А.Й.).</w:t>
      </w:r>
      <w:r w:rsidR="0040243B" w:rsidRPr="002A4D42">
        <w:t xml:space="preserve"> Новое свойство зорко и заботливо отметим</w:t>
      </w:r>
      <w:r w:rsidR="00D57AEE">
        <w:t xml:space="preserve"> — </w:t>
      </w:r>
      <w:r w:rsidR="0040243B" w:rsidRPr="002A4D42">
        <w:t xml:space="preserve">это способность видя или анализируя любое явление, его расширять, или раздвигать, до его логического завершения. Отсюда родится усовершенствование жизни, и рационализация изобретений, и легкость, с которой ум усматривает новые возможности в том, на что обращено его внимание. Как бы устанавливается провод с податчиком новых идей, могущих улучшить окружающее. Эту способность можно еще обострить и усовершенствовать, обращая на нее заботу и мысли. Но, зная это, все же лучше устремлять энергии не на внешние явления, но на усовершенствование самого аппарата. Именно аппарат человеческого микрокосма требует постоянного улучшения, утончения и развития. Зачем искать что-то где-то вовне, когда всё внутри. Самые гениальнейшие изобретатели не изобретут и не создадут машины или аппарата, более сложного или более утонченного, чем тот, который уже имеется в человеке и становится готовым к действию, когда сознание достаточно возросло и расширилось. Временны все аппараты, созданные рукой человека, но вечен и неразрушим аппарат духа, если устанавливается он на </w:t>
      </w:r>
      <w:r w:rsidR="0040243B" w:rsidRPr="002A4D42">
        <w:lastRenderedPageBreak/>
        <w:t>основе эволюционности и соответствия с требованиями Космических Законов, ибо отклонение от них или их нарушение разрушает его. Но при соответствии и согласованности усовершенствованию и утончению его ничто не мешает.</w:t>
      </w:r>
    </w:p>
    <w:p w:rsidR="0040243B" w:rsidRDefault="0040243B" w:rsidP="0040243B"/>
    <w:p w:rsidR="0040243B" w:rsidRDefault="00DF4588" w:rsidP="0040243B">
      <w:r>
        <w:rPr>
          <w:b/>
          <w:lang w:val="en-US"/>
        </w:rPr>
        <w:t>1964</w:t>
      </w:r>
      <w:r>
        <w:rPr>
          <w:b/>
        </w:rPr>
        <w:t xml:space="preserve"> г. </w:t>
      </w:r>
      <w:r w:rsidR="008241CE" w:rsidRPr="008241CE">
        <w:rPr>
          <w:b/>
        </w:rPr>
        <w:t>554.</w:t>
      </w:r>
      <w:r w:rsidR="0040243B" w:rsidRPr="002A4D42">
        <w:t xml:space="preserve"> (377). </w:t>
      </w:r>
      <w:r w:rsidR="008A359E" w:rsidRPr="008A359E">
        <w:rPr>
          <w:b/>
        </w:rPr>
        <w:t>(Гуру).</w:t>
      </w:r>
      <w:r w:rsidR="0040243B" w:rsidRPr="002A4D42">
        <w:t xml:space="preserve"> Должны осознать, что в тех, кто вас выше, имеете пример и образец того, чего вы сами можете достигнуть и чем стать. Именно ценность примера в том, что воочию видите возможности конкретных достижений. Если достигли они, то, следовательно, можете достичь и вы. Подражание Высшему Облику указывает на способность духа к дерзанию. Давно сказано: «Дерзай, чадо». Дерзание</w:t>
      </w:r>
      <w:r w:rsidR="00D57AEE">
        <w:t xml:space="preserve"> — </w:t>
      </w:r>
      <w:r w:rsidR="0040243B" w:rsidRPr="002A4D42">
        <w:t>это крылатое качество, качество, дающее духу крылья. А идеал, который имеете перед глазами, воплощенный в Облике Учителя Света, есть тот огненный двигатель, который устремляет дух ваш вперед. Но устремление</w:t>
      </w:r>
      <w:r w:rsidR="00D57AEE">
        <w:t xml:space="preserve"> — </w:t>
      </w:r>
      <w:r w:rsidR="0040243B" w:rsidRPr="002A4D42">
        <w:t>великий магнит. Оно не только устремляет дух ваш к цели желанной, но приближает к вам Тех, к Кому устремлен дух. Получается явление взаимопритяжения</w:t>
      </w:r>
      <w:r w:rsidR="00D57AEE">
        <w:t xml:space="preserve"> — </w:t>
      </w:r>
      <w:r w:rsidR="0040243B" w:rsidRPr="002A4D42">
        <w:t>процесс, дающий явные следствия, отражающиеся в форме растущих поступлений. Сущность явления выражена уже давно в формулах точных и кратких: «Стучите, и отворят вам, ищите, и обрящете». Можно ли более кратко и ясно выразить сущность Закона устремления и его магнитные свойства. Говоря об устремлении, обычно имеют в виду только полюс устремляющегося сознания, упуская другой, который насыщает стремящийся дух созвучными устремлению энергиями. О магнитной природе устремления следует думать, ибо осознание Закона усиливает мощь его действия. Не будем забывать, что осознание есть почти овладение.</w:t>
      </w:r>
    </w:p>
    <w:p w:rsidR="0040243B" w:rsidRDefault="0040243B" w:rsidP="0040243B"/>
    <w:p w:rsidR="0040243B" w:rsidRDefault="00DF4588" w:rsidP="0040243B">
      <w:r>
        <w:rPr>
          <w:b/>
          <w:lang w:val="en-US"/>
        </w:rPr>
        <w:t>1964</w:t>
      </w:r>
      <w:r>
        <w:rPr>
          <w:b/>
        </w:rPr>
        <w:t xml:space="preserve"> г. </w:t>
      </w:r>
      <w:r w:rsidR="008241CE" w:rsidRPr="008241CE">
        <w:rPr>
          <w:b/>
        </w:rPr>
        <w:t>555.</w:t>
      </w:r>
      <w:r w:rsidR="0040243B" w:rsidRPr="002A4D42">
        <w:t xml:space="preserve"> (378). </w:t>
      </w:r>
      <w:r w:rsidR="008241CE" w:rsidRPr="008241CE">
        <w:rPr>
          <w:b/>
        </w:rPr>
        <w:t>(Июль 27).</w:t>
      </w:r>
      <w:r w:rsidR="0040243B" w:rsidRPr="002A4D42">
        <w:t xml:space="preserve"> Вы спрашиваете, почему, когда говорите об исполнении ваших желаний или успешном завершении дела, часто бывает, что это сопровождается неудачей и даже разрушением достигнутого? Первую причину указали правильно</w:t>
      </w:r>
      <w:r w:rsidR="00D57AEE">
        <w:t xml:space="preserve"> — </w:t>
      </w:r>
      <w:r w:rsidR="0040243B" w:rsidRPr="002A4D42">
        <w:t xml:space="preserve">темные, которые на страже всегда, легче всего получают информацию, когда мысль выражена словами и произносится вслух. Даже начертания, или запись, читается легче, чем улавливается мысль. В Тонком Мире можно ограждать свои мысли. Но произнесенное слово, подобно вывеске или плакату, доступно всем. Правда, когда касается оно высших понятий или выражено в символах, понимание затруднено. Таким образом, никогда не выражайте вслух того, о чем не хотели бы информировать темных. Пространство имеет глаза и уши, и не всегда принадлежат они светлым или дружественно настроенным существам. Будучи оповещены об удаче, они тотчас же принимают меры к тому, чтобы уничтожить благие следствия. Это условие первое. Второе: слово есть энергия, освобожденная в пространство. Слова болтуна и слова служителя Света имеют различные заряды энергии. Болтун может болтать без меры и видимого вреда для себя, не затрагивая психическую энергию ощутительно. Но каждое слово служителя </w:t>
      </w:r>
      <w:r w:rsidR="0040243B" w:rsidRPr="002A4D42">
        <w:lastRenderedPageBreak/>
        <w:t>Света есть трата сил, и когда произносимые слова касаются, скажем, будущих планов и говорятся без насущной необходимости, энергия исполнения тут же и растрачивается на слова, не оставляя запаса на действия. Стоит хорошо рассказать о том, чего вы собираетесь достигнуть и выполнить в области своего самоусовершенствования, как сил для выполнения сказанного уже не останется. Потому говорить о своих планах, особенно духовного порядка, не следует. При обсуждении планов коллективного порядка энергия аккумулируется благодаря объединению сознаний. Если же его нет, растрата сил неизбежна. Третье: добрыми намерениями устлан ад. Энергия расходуется на намерения, но не на их выполнение, ибо сопротивление среды велико и сила поглощается ею. Когда ваши слова, или мысли, или чувства проникают в сознание окружающих, то в случае полной гармонии они усиливаются и приобретают энергию исполнения, но если сгармонизирование отсутствует, то противодействие, как сознательное, так и бессознательное, или пассивное, поглощает нужную для успеха, выполнения и реализации энергию. Даже и без всяких слов или мыслей противодействующая энергия поглощает творящую силу. Вот почему заповедано молчание. Оно выражается не только в воздержании от ненужных слов или выбалтывании своих намерений и планов, но и во внутренней сдержанности, когда соприкосновение с людьми идет при закрытом забрале. Четвертое: накапливание Агни может происходить только лишь при условии молчаливости и сдержанности. Молчание</w:t>
      </w:r>
      <w:r w:rsidR="00D57AEE">
        <w:t xml:space="preserve"> — </w:t>
      </w:r>
      <w:r w:rsidR="0040243B" w:rsidRPr="002A4D42">
        <w:t>лучший накопитель, а сдержанность можно уподобить закрытым кранам парового котла, когда в нем надо поднять давление пара до нужного числа атмосфер. Испытание молчанием в некоторых школах считается необходимой ступенью. Пятое: каждое произнесенное слово служит мостом соединения с созвучными природе слова сферами, а по мосту может пройти кто угодно. Шестое: «Вначале было Слово». В этом утверждении Тайна творящей мощи. Сила слова</w:t>
      </w:r>
      <w:r w:rsidR="00D57AEE">
        <w:t xml:space="preserve"> — </w:t>
      </w:r>
      <w:r w:rsidR="0040243B" w:rsidRPr="002A4D42">
        <w:t>в руках человека. Вся Тайна недоступна ему, но известная часть этой силы все же доступна. Она может быть устремлена как на разрушение, так и на созидание. Бесцельно, необдуманно или неосторожно сказанное слово влечет за собою неизбежность следствий. Отсюда суровый контроль над каждым произносимым словом. Седьмое: сила слова</w:t>
      </w:r>
      <w:r w:rsidR="00D57AEE">
        <w:t xml:space="preserve"> — </w:t>
      </w:r>
      <w:r w:rsidR="0040243B" w:rsidRPr="002A4D42">
        <w:t>в звуковом буквосочетании. Есть слова, кроющие в себе силу неизреченной мощи именно благодаря определенному сочетанию звуков. Но всякая мощь может быть созидательной или разрушительной в зависимости от угла приложения, и кто знает, не разрушают ли некоторые люди путь свой произносимыми ими словами. Тайна слова и звуковой речи</w:t>
      </w:r>
      <w:r w:rsidR="00D57AEE">
        <w:t xml:space="preserve"> — </w:t>
      </w:r>
      <w:r w:rsidR="0040243B" w:rsidRPr="002A4D42">
        <w:t>предмет науки будущего.</w:t>
      </w:r>
      <w:r w:rsidR="009A58EF">
        <w:rPr>
          <w:lang w:val="en-US"/>
        </w:rPr>
        <w:t xml:space="preserve"> </w:t>
      </w:r>
      <w:r w:rsidR="0040243B" w:rsidRPr="002A4D42">
        <w:t>Когда человек облекается в постоянную молитву, он уявляет в этом понимание ценности и значения звука. Звуковой, или тональный, аспект Вселенной в полноте и всеобъемлемости своей совершенно не понимается.</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556.</w:t>
      </w:r>
      <w:r w:rsidR="0040243B" w:rsidRPr="002A4D42">
        <w:t xml:space="preserve"> (Продолжение). Когда ученик говорит со своим Учителем о своих устремлениях, намерениях и планах, сила его умножается. Когда говорит с недоброжелателем, явным или тайным, она уменьшается пропорционально степени вражды или недоброжелательства. Каждое движение носителя Света получает поддержку от сил Света и противодействие от тьмы. Планированные, объединенные усилия круга дают силу, умноженную числом участников мощи.</w:t>
      </w:r>
    </w:p>
    <w:p w:rsidR="0040243B" w:rsidRDefault="0040243B" w:rsidP="0040243B"/>
    <w:p w:rsidR="0040243B" w:rsidRDefault="00DF4588" w:rsidP="0040243B">
      <w:r>
        <w:rPr>
          <w:b/>
          <w:lang w:val="en-US"/>
        </w:rPr>
        <w:t>1964</w:t>
      </w:r>
      <w:r>
        <w:rPr>
          <w:b/>
        </w:rPr>
        <w:t xml:space="preserve"> г. </w:t>
      </w:r>
      <w:r w:rsidR="008241CE" w:rsidRPr="008241CE">
        <w:rPr>
          <w:b/>
        </w:rPr>
        <w:t>557.</w:t>
      </w:r>
      <w:r w:rsidR="0040243B" w:rsidRPr="002A4D42">
        <w:t xml:space="preserve"> (379). </w:t>
      </w:r>
      <w:r w:rsidR="008A359E" w:rsidRPr="008A359E">
        <w:rPr>
          <w:b/>
        </w:rPr>
        <w:t>(М.А.Й.).</w:t>
      </w:r>
      <w:r w:rsidR="0040243B" w:rsidRPr="002A4D42">
        <w:t xml:space="preserve"> В конечном итоге, все следствия самости, направленные от себя и к себе, бессмысленны, так как все они сосредоточиваются на собственной персоне, или личности, которая как таковая просуществует всего лишь немного десятков лет. Но если нечто теряет всякий смысл и значение, скажем, через сорок-пятьдесят лет, то, следовательно, оно не имеет ни смысла, ни значения и в самом начале. Какой смысл что-то строить вихрю на разрушение или что-то начинать, зная, что все это закончится ничем и превратится в ничто. Поэтому все действия и поступки свои можно разделить на имеющие смысл и не имеющие смысла; на конечные, то есть не длиннее данной жизни, и длительные, уходящие за ее пределы. Первые связаны с личностью и самостью, вторые</w:t>
      </w:r>
      <w:r w:rsidR="00D57AEE">
        <w:t xml:space="preserve"> — </w:t>
      </w:r>
      <w:r w:rsidR="0040243B" w:rsidRPr="002A4D42">
        <w:t>с Бессмертной Триадой, ибо служат накоплению тех элементов, которыми она может сознательно жить в Мире Надземном. По жизнеописаниям Учителей Света можете видеть, как временное и преходящее заменяли Они вневременным и вечным и как их слова, поучения и мысли переживали тысячелетия, не теряя своей актуальности. Можно сократить сферу личного и расширить сферу сверхличных, вневременных устремлений, за счет первой увеличить вторую. Это и будет сознательным собиранием элементов бессмертия для последующей жизни духа в пространстве.</w:t>
      </w:r>
    </w:p>
    <w:p w:rsidR="0040243B" w:rsidRDefault="0040243B" w:rsidP="0040243B"/>
    <w:p w:rsidR="0040243B" w:rsidRDefault="00DF4588" w:rsidP="0040243B">
      <w:r>
        <w:rPr>
          <w:b/>
          <w:lang w:val="en-US"/>
        </w:rPr>
        <w:t>1964</w:t>
      </w:r>
      <w:r>
        <w:rPr>
          <w:b/>
        </w:rPr>
        <w:t xml:space="preserve"> г. </w:t>
      </w:r>
      <w:r w:rsidR="008241CE" w:rsidRPr="008241CE">
        <w:rPr>
          <w:b/>
        </w:rPr>
        <w:t>558.</w:t>
      </w:r>
      <w:r w:rsidR="0040243B" w:rsidRPr="002A4D42">
        <w:t xml:space="preserve"> (380). </w:t>
      </w:r>
      <w:r w:rsidR="008A359E" w:rsidRPr="008A359E">
        <w:rPr>
          <w:b/>
        </w:rPr>
        <w:t>(Гуру).</w:t>
      </w:r>
      <w:r w:rsidR="0040243B" w:rsidRPr="002A4D42">
        <w:t xml:space="preserve"> Как обрести силы, столь нужные для продвижения? Как не утомиться в делании? Как идти не колеблясь, не шатаясь и не являя небрежения к наинужнейшему? Только пониманием Поручения. Идя в мир, каждый дух берет на себя определенное задание, или миссию, которую помнит бессознательно. В случае приближения к Учителю сознание просветляется к пониманию этой своей миссии, или цели данного воплощения, или Поручения, и тогда осуществление порученного должно стать во главу угла всей психоактивности человека. Понимание это отодвинет на второй план все дела, дотоле занимавшие первый, и поможет осознать, что уклонение от поручения будет утратой возможностей духа. На примере преданных учеников прошлого можно видеть, насколько они преисполнялись ведущей идеей послужить Тому, Кто Позвал их на Путь Жизни. Путем смерти и к смерти идут все, ибо узка тропа, ведущая в Жизнь. Но те, кто увидел эту тропу и кто знает, для тех решение быть может только одно: идти и дойти до положенного. Можно помнить и знать, что идущих к Нему Ждет Учитель.</w:t>
      </w:r>
    </w:p>
    <w:p w:rsidR="0040243B" w:rsidRDefault="0040243B" w:rsidP="0040243B"/>
    <w:p w:rsidR="0040243B" w:rsidRDefault="00DF4588" w:rsidP="0040243B">
      <w:r>
        <w:rPr>
          <w:b/>
          <w:lang w:val="en-US"/>
        </w:rPr>
        <w:t>1964</w:t>
      </w:r>
      <w:r>
        <w:rPr>
          <w:b/>
        </w:rPr>
        <w:t xml:space="preserve"> г. </w:t>
      </w:r>
      <w:r w:rsidR="008241CE" w:rsidRPr="008241CE">
        <w:rPr>
          <w:b/>
        </w:rPr>
        <w:t>559.</w:t>
      </w:r>
      <w:r w:rsidR="0040243B" w:rsidRPr="002A4D42">
        <w:t xml:space="preserve"> (381). </w:t>
      </w:r>
      <w:r w:rsidR="008241CE" w:rsidRPr="008241CE">
        <w:rPr>
          <w:b/>
        </w:rPr>
        <w:t>(Июль 28).</w:t>
      </w:r>
      <w:r w:rsidR="0040243B" w:rsidRPr="002A4D42">
        <w:t xml:space="preserve"> Вначале позванный горит всеми огнями, и тогда обычно в нем очень сильно желание делиться своим светом, учить и зазывать на свой двор. И чем меньше знания, опыта и накоплений, тем больше желания поучать. Со временем эта горячка проходит и он понимает, что раздавать надо мудро. Но все же желание иметь как можно более учеников достаточно сильно. Все это лишь первые ступени неопытности. И только тогда, когда руководство становится не удовлетворением самости, но жертвой, тогда руководитель готов. Знаете, что Адепт, делясь своими знаниями с учениками, отдаляет свое приближение к Нирване и что каждое даяние в этом смысле становится жертвой. Так нарождается по Лучу будущий Иерарх-Водитель. Учитель</w:t>
      </w:r>
      <w:r w:rsidR="00D57AEE">
        <w:t xml:space="preserve"> — </w:t>
      </w:r>
      <w:r w:rsidR="0040243B" w:rsidRPr="002A4D42">
        <w:t>это дух, Жертву постоянно приносящий. Нарождение будущего Учителя Света идет по этому признаку. Только неопытность стремится раздавать свое знание, не задумываясь ни о чем. Но ответственность за каждую крупицу выданного знания будет свидетельством мудрости. Потому запомним, что ступень истинного даяния начинается тогда, когда становится оно жертвой.</w:t>
      </w:r>
    </w:p>
    <w:p w:rsidR="0040243B" w:rsidRDefault="0040243B" w:rsidP="0040243B"/>
    <w:p w:rsidR="0040243B" w:rsidRDefault="00DF4588" w:rsidP="0040243B">
      <w:r>
        <w:rPr>
          <w:b/>
          <w:lang w:val="en-US"/>
        </w:rPr>
        <w:t>1964</w:t>
      </w:r>
      <w:r>
        <w:rPr>
          <w:b/>
        </w:rPr>
        <w:t xml:space="preserve"> г. </w:t>
      </w:r>
      <w:r w:rsidR="008241CE" w:rsidRPr="008241CE">
        <w:rPr>
          <w:b/>
        </w:rPr>
        <w:t>560.</w:t>
      </w:r>
      <w:r w:rsidR="0040243B" w:rsidRPr="002A4D42">
        <w:t xml:space="preserve"> </w:t>
      </w:r>
      <w:r w:rsidR="008A359E" w:rsidRPr="008A359E">
        <w:rPr>
          <w:b/>
        </w:rPr>
        <w:t>(М.А.Й.).</w:t>
      </w:r>
      <w:r w:rsidR="0040243B" w:rsidRPr="002A4D42">
        <w:t xml:space="preserve"> Мы друг другу нужны. Эта нужность в себе будет ручательством сближения. Так же как Учителю нужны ученики для утверждения Его Учения, точно так же нужны вы и мне для утверждения и распространения того, что Дает мне Учитель. Взаимная нужность обуславливает успешность и плодоносность еще большего сближения. Ведь даже Сам Учитель иногда Просит помочь, оказывая этим знак особого доверия. Такая же помощь порою нужна мне от вас. Вам помогаю, но и вы помогаете мне, ибо, когда мы близки и вместе, возможность эффективного действия усиливается особо. Сын чувствовал часто, что даже мысль о совместной работе давала прилив сил и крылья. Так можно представить себе продуктивность этой работы, когда обещанная встреча, наконец, состоится. И то, что она не состоялась в прошлом, ручательством служит неизбежности ее в будущем.</w:t>
      </w:r>
    </w:p>
    <w:p w:rsidR="0040243B" w:rsidRDefault="0040243B" w:rsidP="0040243B"/>
    <w:p w:rsidR="0040243B" w:rsidRPr="002A4D42" w:rsidRDefault="00DF4588" w:rsidP="0040243B">
      <w:r>
        <w:rPr>
          <w:b/>
          <w:lang w:val="en-US"/>
        </w:rPr>
        <w:t>1964</w:t>
      </w:r>
      <w:r>
        <w:rPr>
          <w:b/>
        </w:rPr>
        <w:t xml:space="preserve"> г. </w:t>
      </w:r>
      <w:r w:rsidR="008241CE" w:rsidRPr="008241CE">
        <w:rPr>
          <w:b/>
        </w:rPr>
        <w:t>561.</w:t>
      </w:r>
      <w:r w:rsidR="0040243B" w:rsidRPr="002A4D42">
        <w:t xml:space="preserve"> (382). </w:t>
      </w:r>
      <w:r w:rsidR="008A359E" w:rsidRPr="008A359E">
        <w:rPr>
          <w:b/>
        </w:rPr>
        <w:t>(Гуру).</w:t>
      </w:r>
      <w:r w:rsidR="0040243B" w:rsidRPr="002A4D42">
        <w:t xml:space="preserve"> Если время, которое остается еще прожить на Земле, затратите на то, чтобы еще более приблизиться к Владыке и к нам, то эта затрата будет наиболее целесообразной и мудрой. А потом, когда тела со всеми его ограничениями не будет, как снаряд, выпущенный из дула орудия, устремится ваш дух к Тому, Кто Позвал, устремится, минуя все низшие сферы, каверны, и бездны, и вихревые воронки астральных течений.</w:t>
      </w:r>
    </w:p>
    <w:p w:rsidR="0040243B" w:rsidRDefault="0040243B" w:rsidP="00EF4A7D">
      <w:pPr>
        <w:pStyle w:val="Quote"/>
      </w:pPr>
      <w:r w:rsidRPr="002A4D42">
        <w:t>Уехала Н. Как и два года назад, после отъезда почувствовался сильный импульс неизжитых ею энергий определенного свойства.</w:t>
      </w:r>
    </w:p>
    <w:p w:rsidR="0040243B" w:rsidRDefault="0040243B" w:rsidP="0040243B"/>
    <w:p w:rsidR="0040243B" w:rsidRDefault="00DF4588" w:rsidP="0040243B">
      <w:r>
        <w:rPr>
          <w:b/>
          <w:lang w:val="en-US"/>
        </w:rPr>
        <w:t>1964</w:t>
      </w:r>
      <w:r>
        <w:rPr>
          <w:b/>
        </w:rPr>
        <w:t xml:space="preserve"> г. </w:t>
      </w:r>
      <w:r w:rsidR="008241CE" w:rsidRPr="008241CE">
        <w:rPr>
          <w:b/>
        </w:rPr>
        <w:t>562.</w:t>
      </w:r>
      <w:r w:rsidR="0040243B" w:rsidRPr="002A4D42">
        <w:t xml:space="preserve"> </w:t>
      </w:r>
      <w:r w:rsidR="008241CE" w:rsidRPr="008241CE">
        <w:rPr>
          <w:b/>
        </w:rPr>
        <w:t>(Июль 29).</w:t>
      </w:r>
      <w:r w:rsidR="0040243B" w:rsidRPr="002A4D42">
        <w:t xml:space="preserve"> Это рассудок кричит «Нельзя», когда все сущее говорит «Можно». Ваш Владыка Дает вам пример того, что </w:t>
      </w:r>
      <w:r w:rsidR="0040243B" w:rsidRPr="002A4D42">
        <w:lastRenderedPageBreak/>
        <w:t>достижимо и чего можете достичь и вы. Каждая попытка в этом направлении и каждое начинание приближают практически к тому могуществу, которым Владеет Учитель. Скажете: далеко, но каждый шаг по правильному направлению сближает. О значении малых начинаний уже говорилось. Добавлю, что значительны они тем, что тогда есть к чему приложить, Нам приложить к начинаниям вашим. Ведь то, что вы сознательно и устремленно начинаете здесь и в какой-то мере утвердили в себе, пойдет в «нарастание» там, чтобы в следующем вашем воплощении на Земле стать уже врожденной способностью духа. Обратите внимание на то, что и мысли в пространстве растут как хорошие, так и плохие. Растут также веками и накопления духа, а также и его качества: хорошие и дурные. Растут гиганты Общего Блага, и растут во зле служители тьмы. Каждое зерно Света, каждое зернышко, даже малейшее, даст свой плод. Рост духа ограничен широтой мысли. Закладывая в орбите своего микрокосма зерна будущих достижений, следует знать, что ни одно не пропадает без пользы. Казалось бы, что бесплодная попытка что-то преобразить или улучшить в себе давно умерла, но это только видимость. Изменятся условия, плотная среда заменится тонкой, земные притяжения утратят свою силу, и малый росток забытой попытки зазеленеет и даст всходы. Будем особенно осмотрительны во всем, что касается этого незримого процесса, ибо всякие зерна бывают, и зерна дурные и сорняки тоже дают свои всходы. Речь здесь о том, что своеобразие и индивидуальность каждого духа неповторимы и что в своем устремлении к Свету можно утверждать в себе такие способности, качества и свойства духа, которые звучат наиболее сильно и привлекательно. Скажем, овладение физическим телом, способность бороться со старостью или болезнями, подчинение воле непроизвольных функций организма и так далее</w:t>
      </w:r>
      <w:r w:rsidR="00D57AEE">
        <w:t xml:space="preserve"> — </w:t>
      </w:r>
      <w:r w:rsidR="0040243B" w:rsidRPr="002A4D42">
        <w:t>все это можно в себе развивать и утверждать, совершенно не считаясь с тем, что кто-то в этой области совершенно несведущ и ничего не достиг. На высоких ступенях лестницы жизни каждый дух, подобно звезде, будет сиять своим светом, не похожим на сияние духа другого, как не похожи друг на друга два лица человеческих или два листа на деревьях. Сущность проявленного мира</w:t>
      </w:r>
      <w:r w:rsidR="00D57AEE">
        <w:t xml:space="preserve"> — </w:t>
      </w:r>
      <w:r w:rsidR="0040243B" w:rsidRPr="002A4D42">
        <w:t>в многообразии неповторяемости его форм.</w:t>
      </w:r>
    </w:p>
    <w:p w:rsidR="0040243B" w:rsidRDefault="0040243B" w:rsidP="0040243B"/>
    <w:p w:rsidR="0040243B" w:rsidRDefault="00DF4588" w:rsidP="0040243B">
      <w:r>
        <w:rPr>
          <w:b/>
          <w:lang w:val="en-US"/>
        </w:rPr>
        <w:t>1964</w:t>
      </w:r>
      <w:r>
        <w:rPr>
          <w:b/>
        </w:rPr>
        <w:t xml:space="preserve"> г. </w:t>
      </w:r>
      <w:r w:rsidR="008241CE" w:rsidRPr="008241CE">
        <w:rPr>
          <w:b/>
        </w:rPr>
        <w:t>563.</w:t>
      </w:r>
      <w:r w:rsidR="0040243B" w:rsidRPr="002A4D42">
        <w:t xml:space="preserve"> (383). </w:t>
      </w:r>
      <w:r w:rsidR="008241CE" w:rsidRPr="008241CE">
        <w:rPr>
          <w:b/>
        </w:rPr>
        <w:t>(Июль 29).</w:t>
      </w:r>
      <w:r w:rsidR="0040243B" w:rsidRPr="002A4D42">
        <w:t xml:space="preserve"> Если кувшины приуготовлены, то в них можно налить, и если принесены корзины, то их можно наполнить. Хотящему будет дано. По созвучию получаем и, зная это, все же не всегда соблюдаем закон, полагая, что Учитель обязан наполнять нас сиянием Света даже тогда, когда сознание отемнено звучаниями иного порядка, ничего общего со Светом не имеющими. Звучите светоносно и полнострунно, и поступления не замедлят. Если же темные и недостойные мысли вторгаются или уже проникли в сознание, его следует немедленно перестроить на светоносной волне, чтобы было возможно установить созвучие со Светом. Свет звучит. Звучат его краски в гармоническом сочетании этих созвучий. </w:t>
      </w:r>
      <w:r w:rsidR="0040243B" w:rsidRPr="002A4D42">
        <w:lastRenderedPageBreak/>
        <w:t>Сказано: «В Свете Твоем узрим Свет». Добавлю: «Своим светом». Так чистое, светоносное состояние сознания необходимо для восприятия Света от Нас. Луч надо встретить в открытое ко Мне сознание, но сердцем, очищенным от всего, что его отемняет.</w:t>
      </w:r>
    </w:p>
    <w:p w:rsidR="0040243B" w:rsidRDefault="0040243B" w:rsidP="0040243B"/>
    <w:p w:rsidR="0040243B" w:rsidRDefault="00DF4588" w:rsidP="0040243B">
      <w:r>
        <w:rPr>
          <w:b/>
          <w:lang w:val="en-US"/>
        </w:rPr>
        <w:t>1964</w:t>
      </w:r>
      <w:r>
        <w:rPr>
          <w:b/>
        </w:rPr>
        <w:t xml:space="preserve"> г. </w:t>
      </w:r>
      <w:r w:rsidR="008241CE" w:rsidRPr="008241CE">
        <w:rPr>
          <w:b/>
        </w:rPr>
        <w:t>564.</w:t>
      </w:r>
      <w:r w:rsidR="0040243B" w:rsidRPr="002A4D42">
        <w:t xml:space="preserve"> (384). </w:t>
      </w:r>
      <w:r w:rsidR="008A359E" w:rsidRPr="008A359E">
        <w:rPr>
          <w:b/>
        </w:rPr>
        <w:t>(М.А.Й.).</w:t>
      </w:r>
      <w:r w:rsidR="0040243B" w:rsidRPr="002A4D42">
        <w:t xml:space="preserve"> Когда что-то делается не для себя, но для других и для мира, сила делания</w:t>
      </w:r>
      <w:r w:rsidR="008530A9">
        <w:rPr>
          <w:lang w:val="en-US"/>
        </w:rPr>
        <w:t xml:space="preserve"> </w:t>
      </w:r>
      <w:r w:rsidR="0040243B" w:rsidRPr="002A4D42">
        <w:t>умножается и приобретает оно пространственное значение. В этом сила служителей Общего Блага. И хорошо, когда такое действие может быть посвящено и посвящается Владыке, то есть совершается во Имя Его. Слишком уж много людей, делающих все во имя свое. Энергии свои отдавая и посвящая Владыке, творим дела Света. Это особенно нужно теперь, когда на планете слишком много творится дел тьмы. Борьба с тьмою проявляется не только вне себя, но, главное, внутри собственного сознания, ибо оно представляет собою в миниатюре поле планетной борьбы Сил Света с тьмою. В микрокосме человеческом постоянно происходит борьба между тем, что собою представляет человек в настоящее время, и тем, чем должен он стать, между его идеалом и нагромождениями прошлого. Конечно, идеал должен победить, ибо прошлое сжигается для Огненной Йоги. Отметим при этом, что знать</w:t>
      </w:r>
      <w:r w:rsidR="00D57AEE">
        <w:t xml:space="preserve"> — </w:t>
      </w:r>
      <w:r w:rsidR="0040243B" w:rsidRPr="002A4D42">
        <w:t>это одно, но применить знание в приложении к жизни</w:t>
      </w:r>
      <w:r w:rsidR="00D57AEE">
        <w:t xml:space="preserve"> — </w:t>
      </w:r>
      <w:r w:rsidR="0040243B" w:rsidRPr="002A4D42">
        <w:t>совершенно другое. Только применение даст ассимиляцию высших энергий. Человек, знающий Указания Учителя и применяющий их, наполняется Светом. Знающий и неприменяющий</w:t>
      </w:r>
      <w:r w:rsidR="00D57AEE">
        <w:t xml:space="preserve"> — </w:t>
      </w:r>
      <w:r w:rsidR="0040243B" w:rsidRPr="002A4D42">
        <w:t>хуже незнающего, ибо ведает, что творит. Такая ответственность неприменяющего тяжелее ответственности незнающего, ибо не так спросится с того, кто не знал. «Отче, прости им, ибо не ведают, что творят»,</w:t>
      </w:r>
      <w:r w:rsidR="00D57AEE">
        <w:t xml:space="preserve"> — </w:t>
      </w:r>
      <w:r w:rsidR="0040243B" w:rsidRPr="002A4D42">
        <w:t>так молился Спаситель за неведающих, но не молился Он за Сатану, познавшего всю глубину зла и знавшего, что он творит через своих сознательных слуг и через неведающих.</w:t>
      </w:r>
    </w:p>
    <w:p w:rsidR="0040243B" w:rsidRDefault="0040243B" w:rsidP="0040243B"/>
    <w:p w:rsidR="0040243B" w:rsidRPr="002A4D42" w:rsidRDefault="00DF4588" w:rsidP="0040243B">
      <w:r>
        <w:rPr>
          <w:b/>
          <w:lang w:val="en-US"/>
        </w:rPr>
        <w:t>1964</w:t>
      </w:r>
      <w:r>
        <w:rPr>
          <w:b/>
        </w:rPr>
        <w:t xml:space="preserve"> г. </w:t>
      </w:r>
      <w:r w:rsidR="008241CE" w:rsidRPr="008241CE">
        <w:rPr>
          <w:b/>
        </w:rPr>
        <w:t>565.</w:t>
      </w:r>
      <w:r w:rsidR="0040243B" w:rsidRPr="002A4D42">
        <w:t xml:space="preserve"> </w:t>
      </w:r>
      <w:r w:rsidR="008A359E" w:rsidRPr="008A359E">
        <w:rPr>
          <w:b/>
        </w:rPr>
        <w:t>(Гуру).</w:t>
      </w:r>
      <w:r w:rsidR="0040243B" w:rsidRPr="002A4D42">
        <w:t xml:space="preserve"> Вот кто-то когда-то меня вопрошал: «Уедете вы, останемся мы одни, а как же быть с тем, чем должны мы питаться, откуда и как получать?» Был ответ: «Не тревожьтесь». Прошли года. Ныне видите сами, как тревожиться не приходится и не приходилось и что питания для духа поступает столько, сколько может вместить сознание. В этом вся щедрость Учителя. Устремленные к Нему не возжаждут вовек. А ваш давний вопрос был наивен и вызван он был лишь незнанием. Питание духа происходит по линиям магнитного притяжения энергий, излучаемых духом. Процесс подчинен закону соответствия. Нет тех преград, которые могли бы воспрепятствовать действию этого закона, кроме тех препятствий, которые может нагромоздить сам человек своими мыслями, чувствами и переживаниями. Кампанелла в темнице, лишенный всего, обогащался обильным потоком новых мыслей и светлых идей, идущих впереди его времени. Внешние условия преградою ему быть не смогли.</w:t>
      </w:r>
    </w:p>
    <w:p w:rsidR="00EF4A7D" w:rsidRDefault="00EF4A7D" w:rsidP="0040243B">
      <w:pPr>
        <w:rPr>
          <w:lang w:val="en-US"/>
        </w:rPr>
      </w:pPr>
    </w:p>
    <w:p w:rsidR="0040243B" w:rsidRDefault="0040243B" w:rsidP="00EF4A7D">
      <w:pPr>
        <w:pStyle w:val="Quote"/>
      </w:pPr>
      <w:r w:rsidRPr="002A4D42">
        <w:lastRenderedPageBreak/>
        <w:t>В доме проводка газа, шум и звон железа.</w:t>
      </w:r>
    </w:p>
    <w:p w:rsidR="0040243B" w:rsidRDefault="00DF4588" w:rsidP="0040243B">
      <w:r>
        <w:rPr>
          <w:b/>
          <w:lang w:val="en-US"/>
        </w:rPr>
        <w:t>1964</w:t>
      </w:r>
      <w:r>
        <w:rPr>
          <w:b/>
        </w:rPr>
        <w:t xml:space="preserve"> г. </w:t>
      </w:r>
      <w:r w:rsidR="008241CE" w:rsidRPr="008241CE">
        <w:rPr>
          <w:b/>
        </w:rPr>
        <w:t>566.</w:t>
      </w:r>
      <w:r w:rsidR="0040243B" w:rsidRPr="002A4D42">
        <w:t xml:space="preserve"> </w:t>
      </w:r>
      <w:r w:rsidR="008241CE" w:rsidRPr="008241CE">
        <w:rPr>
          <w:b/>
        </w:rPr>
        <w:t>(Июль 30).</w:t>
      </w:r>
      <w:r w:rsidR="0040243B" w:rsidRPr="002A4D42">
        <w:t xml:space="preserve"> Думать можно при всяких условиях, а следовательно, и писать. Важна внутренняя настроенность аппарата и способность воспринимать. Конечно, грубо физические препятствия, вроде отсутствия внешней изолированности, в виду не имеются. Говорю о состоянии сознания и умении пресечь то, что его отвлекает. Степени сосредоточения могут быть разные. Кроме того, действуют ауры людей, так или иначе приближающихся. Лучше без особой нужды не вступать в разговоры, то есть не устанавливать контакта. Каждое соприкосновение отзвучит. Молчаливость охраняет от этих контактов, а сдержанность уменьшает их действие, если избежать соприкосновения не удалось. Казалось бы, вчерашний разговор на речке с приятным человеком и безвреден, но «приятный» человек жаловался на болезни, пытаясь на вас показать пальцами и прикосновением, где у него болит и как. Очень опасны такие прикасания, особенно, если от них не оборониться в сознании. Люди очень любят говорить о болезнях, распространяя психическую заразу, и передавать ее физическим касанием. Не позволяйте к себе прикасаться и особенно показывать на своем теле, у кого что болит, как и где. И кто знает, не этим ли вызвано было понижение жизненного тонуса организма в последующие часы. Часто за таким касателем прячутся темные тени, чтобы передать через него свои воздействия. От тех, кого знаете, обережетесь, но как же охраниться, не зная, от случайных касателей. Пусть зоркость и осмотрительность проявятся и в этом. Печально осознавать, что так мало сознаний, что-то хорошее дающих другим или просто не вредящих. Огромное большинство по отношению к носителю Света оказывается поглощающим Свет. Воздействие толпы еще более сильно, если в сознании не оградиться. Тускло освещение аур. Отсюда и тягость. Свои огни надо не только возжечь, но и оберечь их от угашения. Много мрака кругом. Что пользы, если посветите и погаснете? Для них же, не знающих Света, обязаны себя охранить, чтобы свет ваш мог им светить невозбранно.</w:t>
      </w:r>
    </w:p>
    <w:p w:rsidR="0040243B" w:rsidRDefault="0040243B" w:rsidP="0040243B"/>
    <w:p w:rsidR="0040243B" w:rsidRDefault="00DF4588" w:rsidP="0040243B">
      <w:r>
        <w:rPr>
          <w:b/>
          <w:lang w:val="en-US"/>
        </w:rPr>
        <w:t>1964</w:t>
      </w:r>
      <w:r>
        <w:rPr>
          <w:b/>
        </w:rPr>
        <w:t xml:space="preserve"> г. </w:t>
      </w:r>
      <w:r w:rsidR="008241CE" w:rsidRPr="008241CE">
        <w:rPr>
          <w:b/>
        </w:rPr>
        <w:t>567.</w:t>
      </w:r>
      <w:r w:rsidR="0040243B" w:rsidRPr="002A4D42">
        <w:t xml:space="preserve"> </w:t>
      </w:r>
      <w:r w:rsidR="008A359E" w:rsidRPr="008A359E">
        <w:rPr>
          <w:b/>
        </w:rPr>
        <w:t>(М.А.Й.).</w:t>
      </w:r>
      <w:r w:rsidR="0040243B" w:rsidRPr="002A4D42">
        <w:t xml:space="preserve"> Поставлены в середину жизни для приобретения ярого навыка в преодолении всевозможных воздействий. И темным некоторая свобода дается в отношении вас с тою же целью. Они, темные, прекрасно знают границу дозволенного, иначе давно бы вас сокрушили. Так всем досаждают, кто к Свету идет.</w:t>
      </w:r>
    </w:p>
    <w:p w:rsidR="0040243B" w:rsidRDefault="0040243B" w:rsidP="0040243B"/>
    <w:p w:rsidR="0040243B" w:rsidRDefault="00DF4588" w:rsidP="0040243B">
      <w:r>
        <w:rPr>
          <w:b/>
          <w:lang w:val="en-US"/>
        </w:rPr>
        <w:t>1964</w:t>
      </w:r>
      <w:r>
        <w:rPr>
          <w:b/>
        </w:rPr>
        <w:t xml:space="preserve"> г. </w:t>
      </w:r>
      <w:r w:rsidR="008241CE" w:rsidRPr="008241CE">
        <w:rPr>
          <w:b/>
        </w:rPr>
        <w:t>568.</w:t>
      </w:r>
      <w:r w:rsidR="0040243B" w:rsidRPr="002A4D42">
        <w:t xml:space="preserve"> </w:t>
      </w:r>
      <w:r w:rsidR="008A359E" w:rsidRPr="008A359E">
        <w:rPr>
          <w:b/>
        </w:rPr>
        <w:t>(Гуру).</w:t>
      </w:r>
      <w:r w:rsidR="0040243B" w:rsidRPr="002A4D42">
        <w:t xml:space="preserve"> Посторонние вторжения разрушают те стены защиты, которые удалось воздвигнуть на новом месте при его обживании. Восстанавливать разрушенное надо тотчас же: заделать прорывы и бреши и снова установить круг, заделывая все повреждения и прорывы пластическим веществом стихийной материи. Каменщик возводит стены руками, используя кирпич и прочие материалы. Вы же все это проделываете психически, </w:t>
      </w:r>
      <w:r w:rsidR="0040243B" w:rsidRPr="002A4D42">
        <w:lastRenderedPageBreak/>
        <w:t>применяя материалы Тонкого Мира. Строительница</w:t>
      </w:r>
      <w:r w:rsidR="00D57AEE">
        <w:t xml:space="preserve"> — </w:t>
      </w:r>
      <w:r w:rsidR="0040243B" w:rsidRPr="002A4D42">
        <w:t>мысль, а материал</w:t>
      </w:r>
      <w:r w:rsidR="00D57AEE">
        <w:t xml:space="preserve"> — </w:t>
      </w:r>
      <w:r w:rsidR="0040243B" w:rsidRPr="002A4D42">
        <w:t>то, из чего мысль создает свои образы. Ашрам крепок прочностью и устойчивостью форм, созданных творческим воображением из субстанции вещества стихий.</w:t>
      </w:r>
    </w:p>
    <w:p w:rsidR="0040243B" w:rsidRDefault="0040243B" w:rsidP="0040243B"/>
    <w:p w:rsidR="0040243B" w:rsidRDefault="00DF4588" w:rsidP="0040243B">
      <w:r>
        <w:rPr>
          <w:b/>
          <w:lang w:val="en-US"/>
        </w:rPr>
        <w:t>1964</w:t>
      </w:r>
      <w:r>
        <w:rPr>
          <w:b/>
        </w:rPr>
        <w:t xml:space="preserve"> г. </w:t>
      </w:r>
      <w:r w:rsidR="008241CE" w:rsidRPr="008241CE">
        <w:rPr>
          <w:b/>
        </w:rPr>
        <w:t>569.</w:t>
      </w:r>
      <w:r w:rsidR="0040243B" w:rsidRPr="002A4D42">
        <w:t xml:space="preserve"> (385). </w:t>
      </w:r>
      <w:r w:rsidR="008241CE" w:rsidRPr="008241CE">
        <w:rPr>
          <w:b/>
        </w:rPr>
        <w:t>(Июль 30).</w:t>
      </w:r>
      <w:r w:rsidR="0040243B" w:rsidRPr="002A4D42">
        <w:t xml:space="preserve"> Раз и навсегда установим, что гармоничность внешних и внутренних обстоятельств в значительной мере зависит от самого человека. Не может быть внешней гармонии, если внутренняя не состоялась. Но при достижении внутренней утверждается возможность влиять и на уравновешивания внешней, действующей на сознание и окружающей человека непосредственно. Следовательно, основной упор делается на устремление привести в порядок свой внутренний мир и установить в нем равновесие. Слишком многое зависит от него, чтобы можно было пренебрегать этим условием. Если хотите повлиять или изменить что-то вовне, создайте нужное состояние для свободного и беспрепятственного действия психической энергии в своем собственном микрокосме. Как же хотите на что-то влиять вне себя, когда в собственном хозяйстве духовном нет нужных условий, необходимых для этого упорядочения. Действовать надо через себя. Даже Нам трудно оказывать посильную помощь, если ваше сознание не настроено на созвучной волне и не приведено в состояние готовности принять Нашу помощь. Мало ее хотеть, надо еще установить хоть какую-то степень соответствия.</w:t>
      </w:r>
    </w:p>
    <w:p w:rsidR="0040243B" w:rsidRDefault="0040243B" w:rsidP="0040243B"/>
    <w:p w:rsidR="0040243B" w:rsidRDefault="00DF4588" w:rsidP="0040243B">
      <w:r>
        <w:rPr>
          <w:b/>
          <w:lang w:val="en-US"/>
        </w:rPr>
        <w:t>1964</w:t>
      </w:r>
      <w:r>
        <w:rPr>
          <w:b/>
        </w:rPr>
        <w:t xml:space="preserve"> г. </w:t>
      </w:r>
      <w:r w:rsidR="008241CE" w:rsidRPr="008241CE">
        <w:rPr>
          <w:b/>
        </w:rPr>
        <w:t>570.</w:t>
      </w:r>
      <w:r w:rsidR="0040243B" w:rsidRPr="002A4D42">
        <w:t xml:space="preserve"> </w:t>
      </w:r>
      <w:r w:rsidR="008A359E" w:rsidRPr="008A359E">
        <w:rPr>
          <w:b/>
        </w:rPr>
        <w:t>(М.А.Й.).</w:t>
      </w:r>
      <w:r w:rsidR="0040243B" w:rsidRPr="002A4D42">
        <w:t xml:space="preserve"> Мы избегаем прямых указаний, чтобы не воздействовать на свободную волю. Желания вашего друга не всегда соответствуют нашему Кодексу правил, необходимых для соблюдения для достижения некоторых условий равновесия внутри и снаружи. Надо чем-то поступиться, чтобы достичь и что-то в себе преодолеть. Положение его таково, что на него постоянно воздействует воля близкого ему человека, противиться которой внутренне у него часто не хватает сил. Силы найдутся, если нас и Владыку поставит в сознании своем прежде всего. Сперва это, потом осуществление допустимых нашим Кодексом утверждений.</w:t>
      </w:r>
    </w:p>
    <w:p w:rsidR="0040243B" w:rsidRDefault="0040243B" w:rsidP="0040243B"/>
    <w:p w:rsidR="0040243B" w:rsidRDefault="00DF4588" w:rsidP="0040243B">
      <w:r>
        <w:rPr>
          <w:b/>
          <w:lang w:val="en-US"/>
        </w:rPr>
        <w:t>1964</w:t>
      </w:r>
      <w:r>
        <w:rPr>
          <w:b/>
        </w:rPr>
        <w:t xml:space="preserve"> г. </w:t>
      </w:r>
      <w:r w:rsidR="008241CE" w:rsidRPr="008241CE">
        <w:rPr>
          <w:b/>
        </w:rPr>
        <w:t>571.</w:t>
      </w:r>
      <w:r w:rsidR="0040243B" w:rsidRPr="002A4D42">
        <w:t xml:space="preserve"> </w:t>
      </w:r>
      <w:r w:rsidR="008A359E" w:rsidRPr="008A359E">
        <w:rPr>
          <w:b/>
        </w:rPr>
        <w:t>(Гуру).</w:t>
      </w:r>
      <w:r w:rsidR="0040243B" w:rsidRPr="002A4D42">
        <w:t xml:space="preserve"> Кто же говорит, что ему легко? Ему очень трудно. Но все обстоятельства жизни толкают его к тому, чтобы к нам стал еще ближе, отставив на задний план все остальное. Пока этого не сделает, не добиться желаемого изменения во внешнем окружении.</w:t>
      </w:r>
    </w:p>
    <w:p w:rsidR="0040243B" w:rsidRDefault="0040243B" w:rsidP="0040243B"/>
    <w:p w:rsidR="0040243B" w:rsidRDefault="00DF4588" w:rsidP="0040243B">
      <w:r>
        <w:rPr>
          <w:b/>
          <w:lang w:val="en-US"/>
        </w:rPr>
        <w:t>1964</w:t>
      </w:r>
      <w:r>
        <w:rPr>
          <w:b/>
        </w:rPr>
        <w:t xml:space="preserve"> г. </w:t>
      </w:r>
      <w:r w:rsidR="008241CE" w:rsidRPr="008241CE">
        <w:rPr>
          <w:b/>
        </w:rPr>
        <w:t>572.</w:t>
      </w:r>
      <w:r w:rsidR="0040243B" w:rsidRPr="002A4D42">
        <w:t xml:space="preserve"> (386). </w:t>
      </w:r>
      <w:r w:rsidR="008241CE" w:rsidRPr="008241CE">
        <w:rPr>
          <w:b/>
        </w:rPr>
        <w:t>(Авг. 1).</w:t>
      </w:r>
      <w:r w:rsidR="0040243B" w:rsidRPr="002A4D42">
        <w:t xml:space="preserve"> Уединение или одиночество и молчание много способствуют сохранению в порядке канала Общения. Произносимые слова, и особенно касающиеся сокровенного знания, очень размагничивают человека. Потому служение</w:t>
      </w:r>
      <w:r w:rsidR="00D57AEE">
        <w:t xml:space="preserve"> — </w:t>
      </w:r>
      <w:r w:rsidR="0040243B" w:rsidRPr="002A4D42">
        <w:t xml:space="preserve">всегда жертва. Потом, после встреч, часто требуется время, чтобы восстановить прежнее положение восприимчивости. Это не значит, что надо прекратить соприкосновение с людьми, но </w:t>
      </w:r>
      <w:r w:rsidR="0040243B" w:rsidRPr="002A4D42">
        <w:lastRenderedPageBreak/>
        <w:t>значит, что следует говорить только необходимое и нужное. И лучше всего отвечать на вопросы. Вопрос как бы предопределяет направление ответа и созвучит с сознанием вопрошающего.</w:t>
      </w:r>
    </w:p>
    <w:p w:rsidR="0040243B" w:rsidRDefault="0040243B" w:rsidP="0040243B"/>
    <w:p w:rsidR="0040243B" w:rsidRDefault="00DF4588" w:rsidP="0040243B">
      <w:r>
        <w:rPr>
          <w:b/>
          <w:lang w:val="en-US"/>
        </w:rPr>
        <w:t>1964</w:t>
      </w:r>
      <w:r>
        <w:rPr>
          <w:b/>
        </w:rPr>
        <w:t xml:space="preserve"> г. </w:t>
      </w:r>
      <w:r w:rsidR="008241CE" w:rsidRPr="008241CE">
        <w:rPr>
          <w:b/>
        </w:rPr>
        <w:t>573.</w:t>
      </w:r>
      <w:r w:rsidR="0040243B" w:rsidRPr="002A4D42">
        <w:t xml:space="preserve"> (387). </w:t>
      </w:r>
      <w:r w:rsidR="008A359E" w:rsidRPr="008A359E">
        <w:rPr>
          <w:b/>
        </w:rPr>
        <w:t>(М.А.Й.).</w:t>
      </w:r>
      <w:r w:rsidR="0040243B" w:rsidRPr="002A4D42">
        <w:t xml:space="preserve"> Мне очень хотелось всегда создать такой канал пространственной связи, чтобы действовал он безотказно. Стремление к проявлению у духов, освобожденных от тела, остается, и, когда оно связано со Служением Общему Благу, установленный провод может быть очень полезным. Конечно, возможности Служения в Мире Надземном расширяются, но провод, близкий и находящийся в готовности, ценен и нужен. Когда соединение миров состоится, процесс Общения будет протекать легко и свободно. Но все же в основе его будет лежать созвучие близких сознаний. Нужно ли повторять, что для сживания сознаний требуется долгое время. Временные восторги и объединения не ценны тем, что так же быстро кончаются, как начались, и постоянство и длительность связи им недоступны. Сегодня горячо приветствуют и оживают духом, и даже взлетают, чтобы вскоре же одервенеть и забыть о происшедшем. Это в лучшем случае, а в худшем после криков «осанна» следуют крики «распни». Качество постоянства необходимо для ученика. Отсутствует оно у мотыльков духа.</w:t>
      </w:r>
    </w:p>
    <w:p w:rsidR="0040243B" w:rsidRDefault="0040243B" w:rsidP="0040243B"/>
    <w:p w:rsidR="0040243B" w:rsidRPr="002A4D42" w:rsidRDefault="00DF4588" w:rsidP="0040243B">
      <w:r>
        <w:rPr>
          <w:b/>
          <w:lang w:val="en-US"/>
        </w:rPr>
        <w:t>1964</w:t>
      </w:r>
      <w:r>
        <w:rPr>
          <w:b/>
        </w:rPr>
        <w:t xml:space="preserve"> г. </w:t>
      </w:r>
      <w:r w:rsidR="008241CE" w:rsidRPr="008241CE">
        <w:rPr>
          <w:b/>
        </w:rPr>
        <w:t>574.</w:t>
      </w:r>
      <w:r w:rsidR="0040243B" w:rsidRPr="002A4D42">
        <w:t xml:space="preserve"> </w:t>
      </w:r>
      <w:r w:rsidR="008A359E" w:rsidRPr="008A359E">
        <w:rPr>
          <w:b/>
        </w:rPr>
        <w:t>(Гуру).</w:t>
      </w:r>
      <w:r w:rsidR="0040243B" w:rsidRPr="002A4D42">
        <w:t xml:space="preserve"> Чувство опустошенности неизбежно, если приходится общаться с опустошенным сознанием близких. Энергия, взятая ими, им послужит на пользу</w:t>
      </w:r>
      <w:r w:rsidR="00D57AEE">
        <w:t xml:space="preserve"> — </w:t>
      </w:r>
      <w:r w:rsidR="0040243B" w:rsidRPr="002A4D42">
        <w:t>в этом утешение. Ничто не пропадает бесследно. Благо тем, кто умеет давать.</w:t>
      </w:r>
    </w:p>
    <w:p w:rsidR="00EF4A7D" w:rsidRDefault="00EF4A7D" w:rsidP="0040243B">
      <w:pPr>
        <w:rPr>
          <w:lang w:val="en-US"/>
        </w:rPr>
      </w:pPr>
    </w:p>
    <w:p w:rsidR="0040243B" w:rsidRDefault="0040243B" w:rsidP="00EF4A7D">
      <w:pPr>
        <w:pStyle w:val="Quote"/>
      </w:pPr>
      <w:r w:rsidRPr="002A4D42">
        <w:t>Вчера днем во сне видел, что стоял на палубе белого парохода у сетки борта. На реке поднялись волны, ветер сильный, и пароход понесло на берег. Я готовился спрыгнуть в воду и был спокоен.</w:t>
      </w:r>
    </w:p>
    <w:p w:rsidR="0040243B" w:rsidRPr="002A4D42" w:rsidRDefault="00DF4588" w:rsidP="0040243B">
      <w:r>
        <w:rPr>
          <w:b/>
          <w:lang w:val="en-US"/>
        </w:rPr>
        <w:t>1964</w:t>
      </w:r>
      <w:r>
        <w:rPr>
          <w:b/>
        </w:rPr>
        <w:t xml:space="preserve"> г. </w:t>
      </w:r>
      <w:r w:rsidR="008241CE" w:rsidRPr="008241CE">
        <w:rPr>
          <w:b/>
        </w:rPr>
        <w:t>575.</w:t>
      </w:r>
      <w:r w:rsidR="0040243B" w:rsidRPr="002A4D42">
        <w:t xml:space="preserve"> (388). </w:t>
      </w:r>
      <w:r w:rsidR="008241CE" w:rsidRPr="008241CE">
        <w:rPr>
          <w:b/>
        </w:rPr>
        <w:t>(Авг. 2).</w:t>
      </w:r>
      <w:r w:rsidR="0040243B" w:rsidRPr="002A4D42">
        <w:t xml:space="preserve"> Да! Да! Да! После каждого духовного даяния дающий ощущает, что он как бы взял на себя часть несовершенств получающего. Часто это реакция весьма определенна. Даже в обычной беседе можно почуять подъем или утрату силы, а тем более последнее заметно при отдаче огня. Когда Агни накапливается в организме, то передача его происходит словом, мыслью и чувством, а часто и непроизвольно при соприкасании по закону сообщающихся сосудов. При посылке мысли или приказа следует потом отгородиться психически от того, кому передается приказ, если какая бы то ни была связь с данным сознанием нежелательна. Мало очертить круг воздействия, надо еще и самому оградить себя кругом, ибо обратная реакция или даже обратный удар неизбежны. Это не будет обратным ударом тантрика или злоделателя, но все же волна, идущая от невысокого сознания, далеко не светоносна. Сегодняшний ночной опыт служит тому подтверждением.</w:t>
      </w:r>
    </w:p>
    <w:p w:rsidR="0040243B" w:rsidRDefault="0040243B" w:rsidP="00EF4A7D">
      <w:pPr>
        <w:pStyle w:val="Quote"/>
      </w:pPr>
      <w:r w:rsidRPr="002A4D42">
        <w:lastRenderedPageBreak/>
        <w:t>Ночью пьяные долго болтали под окном, нам спать не давая. Мыслью пытался болтовню остановить, потом заснул. Сны были тяжкие и неприятные.</w:t>
      </w:r>
    </w:p>
    <w:p w:rsidR="0040243B" w:rsidRDefault="0040243B" w:rsidP="0040243B"/>
    <w:p w:rsidR="0040243B" w:rsidRDefault="00DF4588" w:rsidP="0040243B">
      <w:r>
        <w:rPr>
          <w:b/>
          <w:lang w:val="en-US"/>
        </w:rPr>
        <w:t>1964</w:t>
      </w:r>
      <w:r>
        <w:rPr>
          <w:b/>
        </w:rPr>
        <w:t xml:space="preserve"> г. </w:t>
      </w:r>
      <w:r w:rsidR="008241CE" w:rsidRPr="008241CE">
        <w:rPr>
          <w:b/>
        </w:rPr>
        <w:t>576.</w:t>
      </w:r>
      <w:r w:rsidR="0040243B" w:rsidRPr="002A4D42">
        <w:t xml:space="preserve"> (389). </w:t>
      </w:r>
      <w:r w:rsidR="008A359E" w:rsidRPr="008A359E">
        <w:rPr>
          <w:b/>
        </w:rPr>
        <w:t>(М.А.Й.).</w:t>
      </w:r>
      <w:r w:rsidR="0040243B" w:rsidRPr="002A4D42">
        <w:t xml:space="preserve"> Одержание от слияния сознаний отличается тем, что при слиянии происходит не подавление воли и ее подчинение другому сознанию, а гармоническое добровольное, взаимное сочетание двух воль, стремящихся к Свету. Как бы два корабля, идущие в одном направлении и к одной цели, на время соприкасаются бортами и идут вместе. Конечно, забота меньшего сознания</w:t>
      </w:r>
      <w:r w:rsidR="00D57AEE">
        <w:t xml:space="preserve"> — </w:t>
      </w:r>
      <w:r w:rsidR="0040243B" w:rsidRPr="002A4D42">
        <w:t>о том, чтобы не отяготить большее. Редко сознательно эта забота уявляется у подошедших и даже в учениках. Как же не отяготить? Приношением. Каждый приносящий дары не отягощает. Много искажений и уродств происходило от непонимания того, какие дары должны приноситься. Ведь приносили яства, питье и даже золото и драгоценные камни, в то время как требовалось принести только корзины или кувшины свои, которые Мог бы наполнить Дающий. По линиям напряженного огненного устремления питание духа происходит законно, свободно, гармонично и плодоносно, не отягощая Питающего. Значит, прежде всего надо принести устремление. Надо принести уравновешенное, рецепторное настроение сознания, надо себя привести в соответствующее гармоническое состояние. Какое получение может иметь место, если человек раздражен, или трясется от страха, или злобой наполнен, или вожделениями и всеми прочими чувствами и эмоциями, столь обычными и привычными людям. Потому приношение даров духа Учителю Света должно быть обдумано и взвешено на весах соизмеримости. Закон прост: каково обращение, таков и ответ. Только если обращение недостойно и несоизмеримо, то реакция на него идет не от Учителя, которого такое обращение не может достичь, а от пространства, от созвучных обращению сфер которого и получается должный ответ. Но горе, отчаяние и тоска безысходности и прочие схожие чувства Учителя могут коснуться и отяготить. Потому забота меньшего сознания об Учителе Света особенно ценна.</w:t>
      </w:r>
    </w:p>
    <w:p w:rsidR="0040243B" w:rsidRDefault="0040243B" w:rsidP="0040243B"/>
    <w:p w:rsidR="0040243B" w:rsidRDefault="00DF4588" w:rsidP="0040243B">
      <w:r>
        <w:rPr>
          <w:b/>
          <w:lang w:val="en-US"/>
        </w:rPr>
        <w:t>1964</w:t>
      </w:r>
      <w:r>
        <w:rPr>
          <w:b/>
        </w:rPr>
        <w:t xml:space="preserve"> г. </w:t>
      </w:r>
      <w:r w:rsidR="008241CE" w:rsidRPr="008241CE">
        <w:rPr>
          <w:b/>
        </w:rPr>
        <w:t>577.</w:t>
      </w:r>
      <w:r w:rsidR="0040243B" w:rsidRPr="002A4D42">
        <w:t xml:space="preserve"> (390). </w:t>
      </w:r>
      <w:r w:rsidR="008A359E" w:rsidRPr="008A359E">
        <w:rPr>
          <w:b/>
        </w:rPr>
        <w:t>(Гуру).</w:t>
      </w:r>
      <w:r w:rsidR="0040243B" w:rsidRPr="002A4D42">
        <w:t xml:space="preserve"> Стремление сделаться необходимым очень похвально, ибо указывает на понимание взаимоотношений иерархического порядка. Степень нужности определяет и Близость. Можно очень порадоваться, когда вам говорят, что нужны. Ведь это уже означает и сотрудничество. В общем масштабе нужен каждый, даже принесший крупицу или искру огня. Но близость сотрудничества определяется полнотою приношения всего себя на служение Свету. Мы готовы помочь и дать все, что возможно, но чтобы получить мерою полной, и вы принесите Владыке умение и желание свое, чтобы выявить этим ту меру, в какой вы нужны Делу Общего Блага.</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578.</w:t>
      </w:r>
      <w:r w:rsidR="0040243B" w:rsidRPr="002A4D42">
        <w:t xml:space="preserve"> (391). </w:t>
      </w:r>
      <w:r w:rsidR="008241CE" w:rsidRPr="008241CE">
        <w:rPr>
          <w:b/>
        </w:rPr>
        <w:t>(Авг. 4).</w:t>
      </w:r>
      <w:r w:rsidR="0040243B" w:rsidRPr="002A4D42">
        <w:t xml:space="preserve"> Каждое касание к людям, предметам, окружающему и чему бы то ни было производит в человеке реакцию той или иной силы и длительности. Можно назвать ее звучанием организма на внешние воздействия. Чем сильнее и продолжительнее соприкосновение, тем заметнее реакция. Сила, степень и характер реакции зависят от многих условий. Есть люди приятные и неприятные. Приятные для одних могут быть весьма неприятными для других. Это происходит от схожести или расхождения аур. Когда две ауры созвучат в гармонии, они тянутся друг к другу. Часто, обывательское определение человека зависит именно от этого обстоятельства, Носителю Света созвучны светлые ауры и не звучит и отталкивающа тьма. Одно и то же явление на двух различных людей часто действует совершенно различно, часто вызывая противоположные ощущения. Вопрос в том, как установить иммунитет духа от нежелательных воздействий окружающего. Даже соприкасание с получающими и духовное даяние неизменно приносят ответную реакцию, и взамен дающий получает в той или иной мере как бы часть их несовершенств на себя. Так же и Учитель, взамен даваемого Им Света Берет на Себя несовершенства ученика, которые Он Преодолевает в Себе, то есть реакцию которых Нейтрализует в Себе. Каждый дающий, большой или малой степени, подлежит тому же условию. Будем знать, что, давая, всякий раз принимаем на себя часть несовершенств получающего, которые должны претворить в себе в явления Света. Отсюда реакция после совершения даяния всегда ощутительно явна и всегда требует восстановления равновесия. И здесь иммунитет духа будет заключаться в том, чтобы не поддаваться воздействию, ибо если слепой поведет слепого, то есть слабый</w:t>
      </w:r>
      <w:r w:rsidR="00D57AEE">
        <w:t xml:space="preserve"> — </w:t>
      </w:r>
      <w:r w:rsidR="0040243B" w:rsidRPr="002A4D42">
        <w:t>слабого, оба упадут в яму. Вот почему при напряженном даянии реакция на него неизбежна. Получивший, взвалив тягость свою на плечи дающего, уходит освобожденный, а тот, кто дал, должен перелить тягость этих несовершенств в своей башне духа. Что же касается прочих, то здесь можно до какой-то степени от них оградиться, по возможности не вступая в соприкосновение без необходимости. Всякая праздная болтовня исключается совершенно. Мера защиты</w:t>
      </w:r>
      <w:r w:rsidR="00D57AEE">
        <w:t xml:space="preserve"> — </w:t>
      </w:r>
      <w:r w:rsidR="0040243B" w:rsidRPr="002A4D42">
        <w:t>ограждение себя кругом. В случае темного и враждебного сознания можно поднять щит и направить острие, не нанося удара. При углубленном сосредоточении можно многое не видеть и не слышать. Внимание устремляется на явления, могущие влиять положительно, и отвращается от отрицательных. Иногда требуется лечить людей холодом. Сдержанность и тут помогает. Суровость тем хороша, что в противоположность мягкости она не являет слабости. Приходится лечить многие сознания, ибо не только планета больна, но и люди. Также полезно замкнуть в себе некоторые чувства и энергии, устремляемые вовне в виде вопросов, обращений и прочего, вернуть обратно в себя, сделав тем свою ауру замкнуторовной, шару или овальному яйцу подобной. Шар</w:t>
      </w:r>
      <w:r w:rsidR="00D57AEE">
        <w:t xml:space="preserve"> — </w:t>
      </w:r>
      <w:r w:rsidR="0040243B" w:rsidRPr="002A4D42">
        <w:t>символ равновесия. Ровный овал без прорывов излучений</w:t>
      </w:r>
      <w:r w:rsidR="00D57AEE">
        <w:t xml:space="preserve"> — </w:t>
      </w:r>
      <w:r w:rsidR="0040243B" w:rsidRPr="002A4D42">
        <w:t>щит непробиваемый.</w:t>
      </w:r>
    </w:p>
    <w:p w:rsidR="0040243B" w:rsidRDefault="0040243B" w:rsidP="0040243B"/>
    <w:p w:rsidR="0040243B" w:rsidRDefault="00DF4588" w:rsidP="0040243B">
      <w:r>
        <w:rPr>
          <w:b/>
          <w:lang w:val="en-US"/>
        </w:rPr>
        <w:t>1964</w:t>
      </w:r>
      <w:r>
        <w:rPr>
          <w:b/>
        </w:rPr>
        <w:t xml:space="preserve"> г. </w:t>
      </w:r>
      <w:r w:rsidR="008241CE" w:rsidRPr="008241CE">
        <w:rPr>
          <w:b/>
        </w:rPr>
        <w:t>579.</w:t>
      </w:r>
      <w:r w:rsidR="0040243B" w:rsidRPr="002A4D42">
        <w:t xml:space="preserve"> </w:t>
      </w:r>
      <w:r w:rsidR="008A359E" w:rsidRPr="008A359E">
        <w:rPr>
          <w:b/>
        </w:rPr>
        <w:t>(М.А.Й.).</w:t>
      </w:r>
      <w:r w:rsidR="0040243B" w:rsidRPr="002A4D42">
        <w:t xml:space="preserve"> Вода долбит камень, так же и люди, даже самые упрямые и толстокожие, рано или поздно, но подчиняются ритму внушений.</w:t>
      </w:r>
    </w:p>
    <w:p w:rsidR="0040243B" w:rsidRDefault="0040243B" w:rsidP="0040243B"/>
    <w:p w:rsidR="0040243B" w:rsidRDefault="00DF4588" w:rsidP="0040243B">
      <w:r>
        <w:rPr>
          <w:b/>
          <w:lang w:val="en-US"/>
        </w:rPr>
        <w:t>1964</w:t>
      </w:r>
      <w:r>
        <w:rPr>
          <w:b/>
        </w:rPr>
        <w:t xml:space="preserve"> г. </w:t>
      </w:r>
      <w:r w:rsidR="008241CE" w:rsidRPr="008241CE">
        <w:rPr>
          <w:b/>
        </w:rPr>
        <w:t>580.</w:t>
      </w:r>
      <w:r w:rsidR="0040243B" w:rsidRPr="002A4D42">
        <w:t xml:space="preserve"> </w:t>
      </w:r>
      <w:r w:rsidR="008A359E" w:rsidRPr="008A359E">
        <w:rPr>
          <w:b/>
        </w:rPr>
        <w:t>(М.А.Й.).</w:t>
      </w:r>
      <w:r w:rsidR="0040243B" w:rsidRPr="002A4D42">
        <w:t xml:space="preserve"> Да! Да! Часто и я несла на себе невыразимую тягость от соприкосновения с людьми. Даже ауры близких отягощали, хотя и очень хороших людей. Созвучие аур, совершенно не только не отягощающих друг друга, но, наоборот, взаимно поддерживающих и облегчающих даже при длительном контакте,</w:t>
      </w:r>
      <w:r w:rsidR="00D57AEE">
        <w:t xml:space="preserve"> — </w:t>
      </w:r>
      <w:r w:rsidR="0040243B" w:rsidRPr="002A4D42">
        <w:t>явление очень редкое. Возможно оно при сознательном желании дать, ничем не обременяя друг друга. Много ли таких встречали вы в жизни? Обычно все хотят одного: дай, дай, дай, и тут же нагружают всем, чем только могут. Так происходит всегда.</w:t>
      </w:r>
    </w:p>
    <w:p w:rsidR="0040243B" w:rsidRDefault="0040243B" w:rsidP="0040243B"/>
    <w:p w:rsidR="0040243B" w:rsidRDefault="00DF4588" w:rsidP="0040243B">
      <w:r>
        <w:rPr>
          <w:b/>
          <w:lang w:val="en-US"/>
        </w:rPr>
        <w:t>1964</w:t>
      </w:r>
      <w:r>
        <w:rPr>
          <w:b/>
        </w:rPr>
        <w:t xml:space="preserve"> г. </w:t>
      </w:r>
      <w:r w:rsidR="008241CE" w:rsidRPr="008241CE">
        <w:rPr>
          <w:b/>
        </w:rPr>
        <w:t>581.</w:t>
      </w:r>
      <w:r w:rsidR="0040243B" w:rsidRPr="002A4D42">
        <w:t xml:space="preserve"> </w:t>
      </w:r>
      <w:r w:rsidR="008A359E" w:rsidRPr="008A359E">
        <w:rPr>
          <w:b/>
        </w:rPr>
        <w:t>(Гуру).</w:t>
      </w:r>
      <w:r w:rsidR="0040243B" w:rsidRPr="002A4D42">
        <w:t xml:space="preserve"> Радуемся подходящим с тем, чтобы получить дары духа, но особенно ценим приносящих. Кто больше принес, тот больше получит. Ведь поставлены вы на развилке путей, потому что можете давать. И если позвали бы вас к себе, чтобы быть снова вместе, то кого же послать взамен вместо вас? Не всегда отдаленность от нас означает неблизкое сознание, бывает, что и наоборот.</w:t>
      </w:r>
    </w:p>
    <w:p w:rsidR="0040243B" w:rsidRDefault="0040243B" w:rsidP="0040243B"/>
    <w:p w:rsidR="0040243B" w:rsidRDefault="00DF4588" w:rsidP="0040243B">
      <w:r>
        <w:rPr>
          <w:b/>
          <w:lang w:val="en-US"/>
        </w:rPr>
        <w:t>1964</w:t>
      </w:r>
      <w:r>
        <w:rPr>
          <w:b/>
        </w:rPr>
        <w:t xml:space="preserve"> г. </w:t>
      </w:r>
      <w:r w:rsidR="008241CE" w:rsidRPr="008241CE">
        <w:rPr>
          <w:b/>
        </w:rPr>
        <w:t>582.</w:t>
      </w:r>
      <w:r w:rsidR="0040243B" w:rsidRPr="002A4D42">
        <w:t xml:space="preserve"> </w:t>
      </w:r>
      <w:r w:rsidR="008241CE" w:rsidRPr="008241CE">
        <w:rPr>
          <w:b/>
        </w:rPr>
        <w:t>(Авг. 5).</w:t>
      </w:r>
      <w:r w:rsidR="0040243B" w:rsidRPr="002A4D42">
        <w:t xml:space="preserve"> Раскрепощение сознания означает также и умение совершенно освободить его от всех мыслей обычных. Нельзя совместить обычное с необычным, ибо момент восприятия есть момент необычности. Состояния сознания могут быть устанавливаемы по планам. И тогда впечатления идут соответственно. Каждый план бытия отделен от другого. Переходить их границы для обычного сознания невозможно. Оно должно быть настроено на волне необычности. Музыка помогает. Физические звуки понятны. Но есть звуки другие, воспроизводимые мыслью беззвучно. Когда они начинают беззвучно звучать, приводятся в движение тонкие чувства. Это в равной степени относится и к краскам, к запахам, и ко всему семислойному строению каждого плана. Сколько усилий надо сделать, чтобы даже запеть, или двинуть рукой, или подняться на воздух, или поплыть, но в тонком сознании все это совершается без привычных усилий одним движением мысли. Заметьте, как легко воспроизводится звук, или цвет, или вызывается любая форма в любых сочетаниях. Это есть сфера, где невозможного нет ничего. Когда Говорю: все возможно,</w:t>
      </w:r>
      <w:r w:rsidR="00D57AEE">
        <w:t xml:space="preserve"> — </w:t>
      </w:r>
      <w:r w:rsidR="0040243B" w:rsidRPr="002A4D42">
        <w:t>это прежде всего относится к Тонкому Плану. Все возможности там обусловлены мыслью и широтою мышления. Возьмем для сравнения мышление поэта или писателя и базарной торговки, которая кроме своей мелочной торговлишки ни о чем прочем не помышляет. Она и там будет творить мыслью в пределах своего скудного воображения, в то время как поэт устремится в полете на крыльях мечты. Творит та же мысль, в одном случае связанная, в другом</w:t>
      </w:r>
      <w:r w:rsidR="00D57AEE">
        <w:t xml:space="preserve"> — </w:t>
      </w:r>
      <w:r w:rsidR="0040243B" w:rsidRPr="002A4D42">
        <w:t xml:space="preserve">освобожденная самим </w:t>
      </w:r>
      <w:r w:rsidR="0040243B" w:rsidRPr="002A4D42">
        <w:lastRenderedPageBreak/>
        <w:t>человеком. Расширение сознания и заключается в освобождении, или раскрепощении, мысли. Развитое воображение питает свободную мысль. При этом хорошо твердо усвоить, что для мысли невозможного нет. Мысленно можно посадить дерево вверх корнями и на нем, то есть на его корнях, монумент, но это будет нелепость. Только закон гармонии и пропорций соответствует истинному творчеству. Поэты, художники, писатели, ученые, изобретатели творят, подчиняясь закону. Истинное творчество всегда идет в рамках закона. И когда Говорим, что для мысли возможно все, Хотим подчеркнуть, что</w:t>
      </w:r>
      <w:r w:rsidR="00D57AEE">
        <w:t xml:space="preserve"> — </w:t>
      </w:r>
      <w:r w:rsidR="0040243B" w:rsidRPr="002A4D42">
        <w:t>в рамках закона. Много беззакония творится и в Мире Надземном, беззаконие и безобразие</w:t>
      </w:r>
      <w:r w:rsidR="00D57AEE">
        <w:t xml:space="preserve"> — </w:t>
      </w:r>
      <w:r w:rsidR="0040243B" w:rsidRPr="002A4D42">
        <w:t>близкие по духу понятия. Низшие слои насыщены продуктами антигармоничного творчества. Ужасы низших слоев не поддаются описанию, ибо распущенное и разнузданное воображение тоже творит. Творчество</w:t>
      </w:r>
      <w:r w:rsidR="00D57AEE">
        <w:t xml:space="preserve"> — </w:t>
      </w:r>
      <w:r w:rsidR="0040243B" w:rsidRPr="002A4D42">
        <w:t>удел человека, но сколь же различно оно у людей, находящихся под властью своей низшей природы, и у тех, кто раскрепостил свое сознание и освободил мысли.</w:t>
      </w:r>
    </w:p>
    <w:p w:rsidR="0040243B" w:rsidRDefault="0040243B" w:rsidP="0040243B"/>
    <w:p w:rsidR="0040243B" w:rsidRDefault="00DF4588" w:rsidP="0040243B">
      <w:r>
        <w:rPr>
          <w:b/>
          <w:lang w:val="en-US"/>
        </w:rPr>
        <w:t>1964</w:t>
      </w:r>
      <w:r>
        <w:rPr>
          <w:b/>
        </w:rPr>
        <w:t xml:space="preserve"> г. </w:t>
      </w:r>
      <w:r w:rsidR="008241CE" w:rsidRPr="008241CE">
        <w:rPr>
          <w:b/>
        </w:rPr>
        <w:t>583.</w:t>
      </w:r>
      <w:r w:rsidR="0040243B" w:rsidRPr="002A4D42">
        <w:t xml:space="preserve"> </w:t>
      </w:r>
      <w:r w:rsidR="008A359E" w:rsidRPr="008A359E">
        <w:rPr>
          <w:b/>
        </w:rPr>
        <w:t>(М.А.Й.).</w:t>
      </w:r>
      <w:r w:rsidR="0040243B" w:rsidRPr="002A4D42">
        <w:t xml:space="preserve"> План земной будем рассматривать как условие, когда можно утверждать в своем сознании и духе устремления к Высшим Мирам, которые в Высших Мирах и получат свое окончательное завершение. Землю можно рассматривать как стартовую площадку для взлета туда, куда на Земле устремляется мысль. Трудно породить устремление в Мире Надземном, если оно не было порождено на Земле, ибо там не на что опереться</w:t>
      </w:r>
      <w:r w:rsidR="00D57AEE">
        <w:t xml:space="preserve"> — </w:t>
      </w:r>
      <w:r w:rsidR="0040243B" w:rsidRPr="002A4D42">
        <w:t>для взлета с Земли нужна Земля как отправная точка, или трамплин, в Беспредельность. Там продолжается начатое на Земле. Как там начать, если начинать не с чего, но продолжать развивать, даже самое малое начинание, и легко, и возможно. Все энергии, порожденные в условиях земных, там продолжают действовать и развиваться, пока не исчерпают заложенного в них импульса. Когда будут исчерпаны все, и дальнейшее нарастание прекратится, и дух соберет жатву со своего земного посева, цикл, или круг, жизни завершается, чтобы начать новый в новом воплощении и новом теле со всем опытом прошлых накоплений, но в сочетании уже не том, а другом, нужном для развития новых способностей и новых особенностях характера, то есть при изменившихся скандах.</w:t>
      </w:r>
    </w:p>
    <w:p w:rsidR="0040243B" w:rsidRDefault="0040243B" w:rsidP="0040243B"/>
    <w:p w:rsidR="0040243B" w:rsidRDefault="00DF4588" w:rsidP="0040243B">
      <w:r>
        <w:rPr>
          <w:b/>
          <w:lang w:val="en-US"/>
        </w:rPr>
        <w:t>1964</w:t>
      </w:r>
      <w:r>
        <w:rPr>
          <w:b/>
        </w:rPr>
        <w:t xml:space="preserve"> г. </w:t>
      </w:r>
      <w:r w:rsidR="008241CE" w:rsidRPr="008241CE">
        <w:rPr>
          <w:b/>
        </w:rPr>
        <w:t>584.</w:t>
      </w:r>
      <w:r w:rsidR="0040243B" w:rsidRPr="002A4D42">
        <w:t xml:space="preserve"> </w:t>
      </w:r>
      <w:r w:rsidR="008A359E" w:rsidRPr="008A359E">
        <w:rPr>
          <w:b/>
        </w:rPr>
        <w:t>(Гуру).</w:t>
      </w:r>
      <w:r w:rsidR="0040243B" w:rsidRPr="002A4D42">
        <w:t xml:space="preserve"> Ну что же, если нет вдохновения, попробуем писать без него. Раньше, когда наступала пралайя сознания, и мы, и Владыка отходили далеко, то есть сознание отдалялось от нас. Теперь, когда наступает пралайя, мы и Владыка остаемся на месте и близко. Будем считать это уже достижением. Тягости нашей земной не избежать, и хорошо, когда несем ее вместе, уже не отделяясь в сознании.</w:t>
      </w:r>
    </w:p>
    <w:p w:rsidR="0040243B" w:rsidRDefault="0040243B" w:rsidP="0040243B"/>
    <w:p w:rsidR="0040243B" w:rsidRDefault="00DF4588" w:rsidP="0040243B">
      <w:r>
        <w:rPr>
          <w:b/>
          <w:lang w:val="en-US"/>
        </w:rPr>
        <w:t>1964</w:t>
      </w:r>
      <w:r>
        <w:rPr>
          <w:b/>
        </w:rPr>
        <w:t xml:space="preserve"> г. </w:t>
      </w:r>
      <w:r w:rsidR="008241CE" w:rsidRPr="008241CE">
        <w:rPr>
          <w:b/>
        </w:rPr>
        <w:t>585.</w:t>
      </w:r>
      <w:r w:rsidR="0040243B" w:rsidRPr="002A4D42">
        <w:t xml:space="preserve"> </w:t>
      </w:r>
      <w:r w:rsidR="008241CE" w:rsidRPr="008241CE">
        <w:rPr>
          <w:b/>
        </w:rPr>
        <w:t>(Авг. 6).</w:t>
      </w:r>
      <w:r w:rsidR="0040243B" w:rsidRPr="002A4D42">
        <w:t xml:space="preserve"> Друг Мой, сколько раз надо повторять одно и то же, чтобы оно было применено? К чему же тогда Указы Учителя, </w:t>
      </w:r>
      <w:r w:rsidR="0040243B" w:rsidRPr="002A4D42">
        <w:lastRenderedPageBreak/>
        <w:t>если они не прилагаются в жизни немедленно? Не мешает подумать о том, где мы бы были и чего бы достигли, если бы все даваемое было приложено на практике. Желание продвигаться есть, а сил применить Указание недостаточно</w:t>
      </w:r>
      <w:r w:rsidR="00D57AEE">
        <w:t xml:space="preserve"> — </w:t>
      </w:r>
      <w:r w:rsidR="0040243B" w:rsidRPr="002A4D42">
        <w:t>получаются ножницы расхождения. А их быть не должно. Когда знаем, что делать, и все же не делаем, трудно помочь. Импульс следования указу должен возникнуть внутри. Внешнее понуждение желаемых следствий не даст. Мысль, воплощающаяся в действие, накапливает силы, чтобы, накопив, проявиться. Поэтому мысль можно растить до того момента напряжения, когда сила ее выливается в действие. Знаете много примеров, когда люди хотели бы остановить действие, но не могли</w:t>
      </w:r>
      <w:r w:rsidR="00D57AEE">
        <w:t xml:space="preserve"> — </w:t>
      </w:r>
      <w:r w:rsidR="0040243B" w:rsidRPr="002A4D42">
        <w:t>сила аккумулированной мысли оказывалась мощнее желания не делать. Сила мысли накапливается повторением. Когда это повторение переходит в сознательно-ритмическое, нагнетение энергии может нарастать до любого размера. Следовательно, аритмичность разбросанных и неорганизованных мыслей заменяется стройностью ритма и постоянством целеустремленной энергии. Неуспех зависит от нежелания утрудить себя утверждением нужного ритма. В ритме выявляется воля, устремленная для получения определенного следствия, в то время как желание, выражающееся в отрывочных, разбросанных и неорганизованных мыслях, нужной степени напряженности и четкости не достигает. К мыслям одного порядка присоединяются им противоположные, парализуя их силу. Гвоздь забивается повторными ударами, точно так же и мысль</w:t>
      </w:r>
      <w:r w:rsidR="00D57AEE">
        <w:t xml:space="preserve"> — </w:t>
      </w:r>
      <w:r w:rsidR="0040243B" w:rsidRPr="002A4D42">
        <w:t>в сознание человека. Способность мгновенного мысленного приказа приобретается путем длительного опыта и возможна лишь при координации центров со средоточием энергии, с сердцем. Принцип повторности при неудаче должен быть применен с такой степенью упорства, чтобы добиться результата во что бы то ни стало и сколько бы времени для этого ни потребовалось. Результатов не может не быть, если применяется ритм. Мысли обычных людей разбросаны, одиночны, непостоянны и потому лишены силы даже при наличии упрямства и противодействия. Что могут они противопоставить постоянству утвержденного ритма, усиливающего созданный образ мысли с целью достижения определенного результата. Быстро или медленно, рано или поздно, но всякая противодействующая мысль или явление подчиняется мощи ритмической мысли. С каждым повторением сила воздействия ее нарастает и проторяется и углубляется устанавливаемый канал воздействия. Только неопытный новичок отступает в бессилии или разочаровании после нескольких или даже многих попыток, опытный не прекращает усилий до тех пор, пока не достигнута поставленная задача. Упорством и постоянством ритма достигается то, чего иначе достичь невозможно. Пораженец отступает, ничего не добившись. Победитель идет до конца, до победы. Нет таких препятствий, которых не смогла бы преодолеть психическая энергия</w:t>
      </w:r>
      <w:r w:rsidR="00D57AEE">
        <w:t xml:space="preserve"> — </w:t>
      </w:r>
      <w:r w:rsidR="0040243B" w:rsidRPr="002A4D42">
        <w:t>победительница огненная.</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586.</w:t>
      </w:r>
      <w:r w:rsidR="0040243B" w:rsidRPr="002A4D42">
        <w:t xml:space="preserve"> Столь многое в жизни зависит от опыта и умения! Никогда не следует останавливаться перед первой неудачей или даже второй, третьей или сотой. Желающий достичь достигает. Это правило универсально. Оно применяется и при реализации желаемых подробностей Общения. Голос Учителя будет услышан и увидит Учителя глаз, если устремление достаточно сильно, а главное, постоянно в ритмическом ряде усилий. Ведь всякое сосредоточение можно углубить, а степень устремления к нему</w:t>
      </w:r>
      <w:r w:rsidR="00D57AEE">
        <w:t xml:space="preserve"> — </w:t>
      </w:r>
      <w:r w:rsidR="0040243B" w:rsidRPr="002A4D42">
        <w:t>усилить. Словом, стучите, и отворят вам, зная, что даже Царствие Божие силой берется и прилагающий усилие восхищает его. Все достижимо, но при условии несломимого напряжения воли.</w:t>
      </w:r>
    </w:p>
    <w:p w:rsidR="0040243B" w:rsidRDefault="0040243B" w:rsidP="0040243B"/>
    <w:p w:rsidR="0040243B" w:rsidRPr="002A4D42" w:rsidRDefault="00DF4588" w:rsidP="0040243B">
      <w:r>
        <w:rPr>
          <w:b/>
          <w:lang w:val="en-US"/>
        </w:rPr>
        <w:t>1964</w:t>
      </w:r>
      <w:r>
        <w:rPr>
          <w:b/>
        </w:rPr>
        <w:t xml:space="preserve"> г. </w:t>
      </w:r>
      <w:r w:rsidR="008241CE" w:rsidRPr="008241CE">
        <w:rPr>
          <w:b/>
        </w:rPr>
        <w:t>587.</w:t>
      </w:r>
      <w:r w:rsidR="0040243B" w:rsidRPr="002A4D42">
        <w:t xml:space="preserve"> </w:t>
      </w:r>
      <w:r w:rsidR="008A359E" w:rsidRPr="008A359E">
        <w:rPr>
          <w:b/>
        </w:rPr>
        <w:t>(Гуру).</w:t>
      </w:r>
      <w:r w:rsidR="0040243B" w:rsidRPr="002A4D42">
        <w:t xml:space="preserve"> Если хотите чего-то достичь, надо над ним поработать. Достичь все хотят, а работать, упорно и настойчиво, не желают. Даже и не думают, что в области духа работа так же нужна, и даже еще больше, чем в обычных делах. И психотехника без работы не приобретается. Например, чтобы оказать помощь на расстоянии далекому другу, надо над ней поработать. Мало кинуть в пространство случайную мысль, лучше всего время назначить себе и каждодневно в определенный час определенное количество минут посвятить ритмическому оформлению или созданию желаемого следствия в виде законченной четкой картины конечного результата, или следствия, которого надо добиться. Неделя, или две, или больше</w:t>
      </w:r>
      <w:r w:rsidR="00D57AEE">
        <w:t xml:space="preserve"> — </w:t>
      </w:r>
      <w:r w:rsidR="0040243B" w:rsidRPr="002A4D42">
        <w:t>зависит от существа задания и внешних условий. Хотите оказать помощь</w:t>
      </w:r>
      <w:r w:rsidR="00D57AEE">
        <w:t xml:space="preserve"> — </w:t>
      </w:r>
      <w:r w:rsidR="0040243B" w:rsidRPr="002A4D42">
        <w:t>поработайте на совесть, и помощь оказана будет успешно.</w:t>
      </w:r>
    </w:p>
    <w:p w:rsidR="00EF4A7D" w:rsidRDefault="00EF4A7D" w:rsidP="0040243B">
      <w:pPr>
        <w:rPr>
          <w:lang w:val="en-US"/>
        </w:rPr>
      </w:pPr>
    </w:p>
    <w:p w:rsidR="0040243B" w:rsidRDefault="0040243B" w:rsidP="00EF4A7D">
      <w:pPr>
        <w:pStyle w:val="Quote"/>
      </w:pPr>
      <w:r w:rsidRPr="002A4D42">
        <w:t>Видел во сне, что спускаюсь со снежной горы, временами скольжу, за мной деревянные саночки. Дорога уже проторенная, спускаться легко.</w:t>
      </w:r>
    </w:p>
    <w:p w:rsidR="0040243B" w:rsidRDefault="00DF4588" w:rsidP="0040243B">
      <w:r>
        <w:rPr>
          <w:b/>
          <w:lang w:val="en-US"/>
        </w:rPr>
        <w:t>1964</w:t>
      </w:r>
      <w:r>
        <w:rPr>
          <w:b/>
        </w:rPr>
        <w:t xml:space="preserve"> г. </w:t>
      </w:r>
      <w:r w:rsidR="008241CE" w:rsidRPr="008241CE">
        <w:rPr>
          <w:b/>
        </w:rPr>
        <w:t>588.</w:t>
      </w:r>
      <w:r w:rsidR="0040243B" w:rsidRPr="002A4D42">
        <w:t xml:space="preserve"> (392). </w:t>
      </w:r>
      <w:r w:rsidR="008241CE" w:rsidRPr="008241CE">
        <w:rPr>
          <w:b/>
        </w:rPr>
        <w:t>(Авг. 8).</w:t>
      </w:r>
      <w:r w:rsidR="0040243B" w:rsidRPr="002A4D42">
        <w:t xml:space="preserve"> Можно ли состояние пралайи сознания использовать целесообразно? Можно и должно. Всегда, в</w:t>
      </w:r>
      <w:r w:rsidR="003E3519">
        <w:t>о всяких условиях возможно что-</w:t>
      </w:r>
      <w:r w:rsidR="0040243B" w:rsidRPr="002A4D42">
        <w:t xml:space="preserve">то укрепить, что-то улучшить, кому-то и как-то помочь. Словом, время спада волны использовать на утверждение достигнутого уже раньше. Ведь прежде чем брать новые высоты, надо закрепиться на старых. Много найдется у каждого, что следует пересмотреть и ненужное выбросить. Вам тяжело с некоторыми людьми вследствие их недостатков. Тяжело и Учителю, и тем, кто над вами, по той же причине. Причину следует устранить, если хотите быть вместе. Часто по тем, кто за вами идет, можете видеть, что именно в них вас отягощает особенно сильно. Если эти недостатки есть в них и если они нетерпимы при совместном пребывании, то тем более нетерпимы они в вас самих при утверждении Близости Нашей. На других можно прекрасно учиться, если свои недостатки еще плохо видны или к ним установилось снисходительное отношение. В рай не пускают грехи, а к Нам наросты и язвы духа, которые для длительного Общения являются серьезным препятствием. Уныние считалось когда-то чуть ли не </w:t>
      </w:r>
      <w:r w:rsidR="0040243B" w:rsidRPr="002A4D42">
        <w:lastRenderedPageBreak/>
        <w:t>смертным грехом. Мы Считаем его препятствием к Общению. Но нечистое мышление хуже всего. Оно притягивает сознание к низшим слоям астрала и лишает возможностей сближения. Каждый может легко обнаружить в себе, что именно мешает ему стать</w:t>
      </w:r>
      <w:r w:rsidR="008530A9">
        <w:rPr>
          <w:lang w:val="en-US"/>
        </w:rPr>
        <w:t xml:space="preserve"> </w:t>
      </w:r>
      <w:r w:rsidR="0040243B" w:rsidRPr="002A4D42">
        <w:t>к Нам ближе, чтобы мешающее устранить. В любом состоянии можно любить Учителя и силою этой устранить все преграды пути.</w:t>
      </w:r>
    </w:p>
    <w:p w:rsidR="0040243B" w:rsidRDefault="0040243B" w:rsidP="0040243B"/>
    <w:p w:rsidR="0040243B" w:rsidRDefault="00DF4588" w:rsidP="0040243B">
      <w:r>
        <w:rPr>
          <w:b/>
          <w:lang w:val="en-US"/>
        </w:rPr>
        <w:t>1964</w:t>
      </w:r>
      <w:r>
        <w:rPr>
          <w:b/>
        </w:rPr>
        <w:t xml:space="preserve"> г. </w:t>
      </w:r>
      <w:r w:rsidR="008241CE" w:rsidRPr="008241CE">
        <w:rPr>
          <w:b/>
        </w:rPr>
        <w:t>589.</w:t>
      </w:r>
      <w:r w:rsidR="0040243B" w:rsidRPr="002A4D42">
        <w:t xml:space="preserve"> (393). </w:t>
      </w:r>
      <w:r w:rsidR="008A359E" w:rsidRPr="008A359E">
        <w:rPr>
          <w:b/>
        </w:rPr>
        <w:t>(М.А.Й.).</w:t>
      </w:r>
      <w:r w:rsidR="0040243B" w:rsidRPr="002A4D42">
        <w:t xml:space="preserve"> Пространственный ужас, который породило людское сознание, уплотнил темное окружение земного шара до такой степени, что кажется, нет уже уголка на планете, где бы можно было от него уйти. Только немногие Ашрамы остались оплотами Света и очень немногие сознания, могущие тьме противостать и с нею бороться. Не в ощущении страха заключается этот ужас, а в том, что он отемняет сознание, лишает его доступа Света и погружает в беспросветную безысходность. Много силы надо собрать, чтобы сохранить связь с Иерархией и не допустить в себя это мертвящее начало. Уже не столько темные, сколько яд распущенной тьмы воздействуют на сознание и препятствуют течению эволюции. Конечно, Свет победит, но сколько ненужных страданий и трудностей создают себе люди отрицанием духа и пищи его, которая является Светом.</w:t>
      </w:r>
    </w:p>
    <w:p w:rsidR="0040243B" w:rsidRDefault="0040243B" w:rsidP="0040243B"/>
    <w:p w:rsidR="0040243B" w:rsidRPr="002A4D42" w:rsidRDefault="00DF4588" w:rsidP="0040243B">
      <w:r>
        <w:rPr>
          <w:b/>
          <w:lang w:val="en-US"/>
        </w:rPr>
        <w:t>1964</w:t>
      </w:r>
      <w:r>
        <w:rPr>
          <w:b/>
        </w:rPr>
        <w:t xml:space="preserve"> г. </w:t>
      </w:r>
      <w:r w:rsidR="008241CE" w:rsidRPr="008241CE">
        <w:rPr>
          <w:b/>
        </w:rPr>
        <w:t>590.</w:t>
      </w:r>
      <w:r w:rsidR="0040243B" w:rsidRPr="002A4D42">
        <w:t xml:space="preserve"> (394). </w:t>
      </w:r>
      <w:r w:rsidR="008A359E" w:rsidRPr="008A359E">
        <w:rPr>
          <w:b/>
        </w:rPr>
        <w:t>(Гуру).</w:t>
      </w:r>
      <w:r w:rsidR="0040243B" w:rsidRPr="002A4D42">
        <w:t xml:space="preserve"> Будем помнить всегда, что, как только дух наш всем сознанием своим и всем устремлением обращается к Свету, Свет озаряет его и никто и ничто не может тогда лишить человека животворного воздействия этой энергии высшей.</w:t>
      </w:r>
    </w:p>
    <w:p w:rsidR="00EF4A7D" w:rsidRDefault="00EF4A7D" w:rsidP="0040243B">
      <w:pPr>
        <w:rPr>
          <w:lang w:val="en-US"/>
        </w:rPr>
      </w:pPr>
    </w:p>
    <w:p w:rsidR="0040243B" w:rsidRPr="002A4D42" w:rsidRDefault="0040243B" w:rsidP="00EF4A7D">
      <w:pPr>
        <w:pStyle w:val="Quote"/>
      </w:pPr>
      <w:r w:rsidRPr="002A4D42">
        <w:t>Видел во сне Матерь, был с ней, сидел около, держал Ее руку, потом Она уехала в &lt;...&gt;.</w:t>
      </w:r>
    </w:p>
    <w:p w:rsidR="0040243B" w:rsidRPr="002A4D42" w:rsidRDefault="0040243B" w:rsidP="00EF4A7D">
      <w:pPr>
        <w:pStyle w:val="Quote"/>
      </w:pPr>
      <w:r w:rsidRPr="002A4D42">
        <w:t>Во сне показывал людям, как летать. Спросил: «Вы, верно, считаете меня за колдуна?» Видел умершего тестя. Поднимался на воздух, от людей улетел летать по городу, в здании, сквозь стены. Когда хотел пролететь через дверь &lt;...&gt;, она открылась. Пролетал через стекла и стены. Потом с Ниной вместе, обнявшись, взлетели высоко. Она помогала</w:t>
      </w:r>
      <w:r w:rsidR="008530A9">
        <w:rPr>
          <w:lang w:val="en-US"/>
        </w:rPr>
        <w:t xml:space="preserve"> </w:t>
      </w:r>
      <w:r w:rsidRPr="002A4D42">
        <w:t>уверовавшим подниматься. Были огромные высокие здания и большой город. Кто-то ехал, а я сел на их &lt;...&gt;. Потом полетел высоко над городом.</w:t>
      </w:r>
    </w:p>
    <w:p w:rsidR="0040243B" w:rsidRDefault="0040243B" w:rsidP="00EF4A7D">
      <w:pPr>
        <w:pStyle w:val="Quote"/>
      </w:pPr>
      <w:r w:rsidRPr="002A4D42">
        <w:t>Болело сильно солнечное сплетение утром, на лбу вздулась шишка.</w:t>
      </w:r>
    </w:p>
    <w:p w:rsidR="0040243B" w:rsidRDefault="00DF4588" w:rsidP="0040243B">
      <w:r>
        <w:rPr>
          <w:b/>
          <w:lang w:val="en-US"/>
        </w:rPr>
        <w:t>1964</w:t>
      </w:r>
      <w:r>
        <w:rPr>
          <w:b/>
        </w:rPr>
        <w:t xml:space="preserve"> г. </w:t>
      </w:r>
      <w:r w:rsidR="008241CE" w:rsidRPr="008241CE">
        <w:rPr>
          <w:b/>
        </w:rPr>
        <w:t>591.</w:t>
      </w:r>
      <w:r w:rsidR="0040243B" w:rsidRPr="002A4D42">
        <w:t xml:space="preserve"> </w:t>
      </w:r>
      <w:r w:rsidR="008241CE" w:rsidRPr="008241CE">
        <w:rPr>
          <w:b/>
        </w:rPr>
        <w:t>(Авг. 9).</w:t>
      </w:r>
      <w:r w:rsidR="0040243B" w:rsidRPr="002A4D42">
        <w:t xml:space="preserve"> Друг Мой, сны начинают приобретать длительность и четкость, и мышление во сне становится логичным. Также характерны и полеты в тонком теле. Отметим углубление состояния сна и стройность получаемых впечатлений. Потом можно будет получать еще более последовательные восприятия, чтобы в конце концов добиться уже сознательного пребывания в Тонком Мире. Отметим также и боль в солнечном сплетении одновременно с </w:t>
      </w:r>
      <w:r w:rsidR="0040243B" w:rsidRPr="002A4D42">
        <w:lastRenderedPageBreak/>
        <w:t>образованием опухоли на голове. Это защита центра от воспламенения.</w:t>
      </w:r>
    </w:p>
    <w:p w:rsidR="0040243B" w:rsidRDefault="0040243B" w:rsidP="0040243B"/>
    <w:p w:rsidR="0040243B" w:rsidRDefault="00DF4588" w:rsidP="0040243B">
      <w:r>
        <w:rPr>
          <w:b/>
          <w:lang w:val="en-US"/>
        </w:rPr>
        <w:t>1964</w:t>
      </w:r>
      <w:r>
        <w:rPr>
          <w:b/>
        </w:rPr>
        <w:t xml:space="preserve"> г. </w:t>
      </w:r>
      <w:r w:rsidR="008241CE" w:rsidRPr="008241CE">
        <w:rPr>
          <w:b/>
        </w:rPr>
        <w:t>592.</w:t>
      </w:r>
      <w:r w:rsidR="0040243B" w:rsidRPr="002A4D42">
        <w:t xml:space="preserve"> (395). Хочу напомнить о том, что рост духа идет своим чередом, в зависимости от своих сроков и своих накоплений, но не внешних причин. Мгновенное озарение тоже обуславливается не мгновенными, но далекими причинами, глубоко уходящими в прошлое. Нужно замечать всё, все подробности состояний сознания. Например, сейчас рука пишет легко и свободно, не напрягаясь, но сколь же трудно переписывать было вечером накануне, насколько неровен был почерк, и даже буквы разнились по размерам. Даже почерк зависит от состояния психической энергии в данный момент, когда эта энергия уже начала действовать в организме. Способствовать ее росту можно, усиливая сознательность ее применения. Тогда она начинает расти, подобно цветку, за которым заботливо и внимательно ухаживают. Так же и сознание внутренней силы дается ощущением присутствия этой огненной мощи, то есть психической энергии. Кто-то силен орденами, чинами, богатством, положением в обществе или высотою на лестнице государственной власти, но Света носитель силен энергией Агни. Он сильнее всех обычных людей, какое бы высокое положение они ни занимали, ибо силен он независимо от внешних причин и плотного мира. А когда он сбросит с себя тело земное, сила останется с ним, возвышая его над условиями Тонкого Мира и позволяя ему быть свободным и сильным и там, в то время как все остальные, не овладевшие силою Агни, силу свою потеряют, ибо в Тонком Мире ни чины, ни ордена, ни бывшее высокое положение в земном окружении никакого значения не имеют, равно как и земное богатство и все прочее от Земли. Только качества духа и огненная носительница мощи</w:t>
      </w:r>
      <w:r w:rsidR="00D57AEE">
        <w:t xml:space="preserve"> — </w:t>
      </w:r>
      <w:r w:rsidR="0040243B" w:rsidRPr="002A4D42">
        <w:t>психическая энергия, великий Аум, дают духу настоящую власть над теми слоями, в которых он пребывает. Итак, в Тонкий Мир войти можно обладающим властью, можно войти не жалким, растерявшимся обывателем, который страшится всего и перед всем готов растеряться или склоняться униженно, но входит как власть имущий. Овладение собою приводит и к овладению сперва миром астральным, а потом и выше его лежащими мирами. Владыкою всех миров предназначено стать человеку. Это положение прежде всего надо принять в сознание, чтобы, приняв, начать утверждать его в жизни и наращивать в себе элементы огня. О накоплении огненной мощи в микрокосме твоем Говорю. Огонь</w:t>
      </w:r>
      <w:r w:rsidR="00D57AEE">
        <w:t xml:space="preserve"> — </w:t>
      </w:r>
      <w:r w:rsidR="0040243B" w:rsidRPr="002A4D42">
        <w:t>стихия высшей подвижности. Без движения он никогда не бывает. Ровно горящее пламя не означает недвижность. Огонь может либо накапливаться, либо расточаться. Огонь дается всем, но одни расточают его, а другие накапливают. Накапливание Агни идет прежде всего осознанием Близости Иерархии и Того, Кто Ведет. Постоянство этого осознания аккумулирует Агни. Каждое растущее качество духа</w:t>
      </w:r>
      <w:r w:rsidR="00D57AEE">
        <w:t xml:space="preserve"> — </w:t>
      </w:r>
      <w:r w:rsidR="0040243B" w:rsidRPr="002A4D42">
        <w:t>накопитель огня. Каждое утвержденное качество</w:t>
      </w:r>
      <w:r w:rsidR="00D57AEE">
        <w:t xml:space="preserve"> — </w:t>
      </w:r>
      <w:r w:rsidR="0040243B" w:rsidRPr="002A4D42">
        <w:t xml:space="preserve">горящее пламя. Пламя преданности, пламя любви, пламя устремления, пламя </w:t>
      </w:r>
      <w:r w:rsidR="0040243B" w:rsidRPr="002A4D42">
        <w:lastRenderedPageBreak/>
        <w:t>бесстрашия, пламена всех прочих качеств являются атрибутами носителя Света. Каждое пламя, даже малейший огонек каждого доброго качества заботливо обережем и поставим в благоприятные условия роста. Симфония растущих огней и даст духу ту мощь осознания власти, которая позволит ему войти в Мир Надземный носителем Света и силы.</w:t>
      </w:r>
    </w:p>
    <w:p w:rsidR="0040243B" w:rsidRDefault="0040243B" w:rsidP="0040243B"/>
    <w:p w:rsidR="0040243B" w:rsidRDefault="00DF4588" w:rsidP="0040243B">
      <w:r>
        <w:rPr>
          <w:b/>
          <w:lang w:val="en-US"/>
        </w:rPr>
        <w:t>1964</w:t>
      </w:r>
      <w:r>
        <w:rPr>
          <w:b/>
        </w:rPr>
        <w:t xml:space="preserve"> г. </w:t>
      </w:r>
      <w:r w:rsidR="008241CE" w:rsidRPr="008241CE">
        <w:rPr>
          <w:b/>
        </w:rPr>
        <w:t>593.</w:t>
      </w:r>
      <w:r w:rsidR="0040243B" w:rsidRPr="002A4D42">
        <w:t xml:space="preserve"> (396). </w:t>
      </w:r>
      <w:r w:rsidR="008A359E" w:rsidRPr="008A359E">
        <w:rPr>
          <w:b/>
        </w:rPr>
        <w:t>(М.А.Й.).</w:t>
      </w:r>
      <w:r w:rsidR="0040243B" w:rsidRPr="002A4D42">
        <w:t xml:space="preserve"> Сознание силы своей надо укреплять и утверждать в себе ежечасно, иначе может случиться, что какое-нибудь ничтожество заставит почувствовать вас свое бессилие против него и тем даст тьме повод торжествовать. Против нас, когда мы с Владыкой, никто не силен. Все можно преодолеть и над всем утверждать силу Агни, если явить постоянство связи с Владыкой и ритм в преодолении противодействий. Каждое действие человека способствует либо накоплению, либо расточению Агни. Потому будем очень осмотрительны и внимательны в своих поступках, чувствах и мыслях. Будем на страже всегда в охранении Агни.</w:t>
      </w:r>
    </w:p>
    <w:p w:rsidR="0040243B" w:rsidRDefault="0040243B" w:rsidP="0040243B"/>
    <w:p w:rsidR="0040243B" w:rsidRDefault="00DF4588" w:rsidP="0040243B">
      <w:r>
        <w:rPr>
          <w:b/>
          <w:lang w:val="en-US"/>
        </w:rPr>
        <w:t>1964</w:t>
      </w:r>
      <w:r>
        <w:rPr>
          <w:b/>
        </w:rPr>
        <w:t xml:space="preserve"> г. </w:t>
      </w:r>
      <w:r w:rsidR="008241CE" w:rsidRPr="008241CE">
        <w:rPr>
          <w:b/>
        </w:rPr>
        <w:t>594.</w:t>
      </w:r>
      <w:r w:rsidR="0040243B" w:rsidRPr="002A4D42">
        <w:t xml:space="preserve"> (397). </w:t>
      </w:r>
      <w:r w:rsidR="008A359E" w:rsidRPr="008A359E">
        <w:rPr>
          <w:b/>
        </w:rPr>
        <w:t>(Гуру).</w:t>
      </w:r>
      <w:r w:rsidR="0040243B" w:rsidRPr="002A4D42">
        <w:t xml:space="preserve"> Есть сильные духи, которые отказываются от Девачана, чтобы не прерывать сознательного Служения Свету. Накопления их велики. Эту жертву называют огненной. Возможности Служения в Мире Надземном велики. Там нет ограничений плотного мира. Подвижность среды и пластичность ее материи позволяют энергии Агни проявляться свободно и мощно. Будем считать Мир Надземный миром неограниченных возможностей духа.</w:t>
      </w:r>
    </w:p>
    <w:p w:rsidR="0040243B" w:rsidRDefault="0040243B" w:rsidP="0040243B"/>
    <w:p w:rsidR="0040243B" w:rsidRDefault="0040243B" w:rsidP="001C4C47">
      <w:pPr>
        <w:pStyle w:val="Quote"/>
      </w:pPr>
      <w:r w:rsidRPr="002A4D42">
        <w:t>Опухоль на лбу почти исчезла.</w:t>
      </w:r>
    </w:p>
    <w:p w:rsidR="0040243B" w:rsidRDefault="00DF4588" w:rsidP="0040243B">
      <w:r>
        <w:rPr>
          <w:b/>
          <w:lang w:val="en-US"/>
        </w:rPr>
        <w:t>1964</w:t>
      </w:r>
      <w:r>
        <w:rPr>
          <w:b/>
        </w:rPr>
        <w:t xml:space="preserve"> г. </w:t>
      </w:r>
      <w:r w:rsidR="008241CE" w:rsidRPr="008241CE">
        <w:rPr>
          <w:b/>
        </w:rPr>
        <w:t>595.</w:t>
      </w:r>
      <w:r w:rsidR="0040243B" w:rsidRPr="002A4D42">
        <w:t xml:space="preserve"> (398). </w:t>
      </w:r>
      <w:r w:rsidR="008241CE" w:rsidRPr="008241CE">
        <w:rPr>
          <w:b/>
        </w:rPr>
        <w:t>(Авг. 10).</w:t>
      </w:r>
      <w:r w:rsidR="0040243B" w:rsidRPr="002A4D42">
        <w:t xml:space="preserve"> Вся земная жизнь приобретает смысл постольку, поскольку она является подготовкой к надземному пребыванию. Даже самая длительность пребывания в Незримых Мирах во много раз превышает земную. Одно это уже показывает значимость послесмертного существования. Правда, после него снова придется вернуться на Землю, и так</w:t>
      </w:r>
      <w:r w:rsidR="00D57AEE">
        <w:t xml:space="preserve"> — </w:t>
      </w:r>
      <w:r w:rsidR="0040243B" w:rsidRPr="002A4D42">
        <w:t>много раз, но опять-таки только для того, чтобы собрать новый материал и новый опыт для жизни в Надземном. Таким образом, каждое нужное накопление используется духом на Высших Планах Бытия. Именно опыт земной нужен для Надземного Мира. Как же иначе расширять сознание и приобретать знания. Космос един, но в разных аспектах, или градациях утонченности, или разрежения. И можно представить себе поле проявления во внеплотном мире грубого, невежественного и неразвитого духа по сравнению, скажем, с великим философом или поэтом. Требуется утончение и расширение мышления. Знание специальности хорошо, но лишь при уме синтетическом, в противном случае специальность подобна одной колее, свернуть или отойти от которой человек уже будет не в силах. Замкнуть беспредельность Космоса в ограниченности какой-либо специальности</w:t>
      </w:r>
      <w:r w:rsidR="00D57AEE">
        <w:t xml:space="preserve"> — </w:t>
      </w:r>
      <w:r w:rsidR="0040243B" w:rsidRPr="002A4D42">
        <w:t xml:space="preserve">значит лишить себя возможности видеть жизнь во всем ее многообразии. </w:t>
      </w:r>
      <w:r w:rsidR="0040243B" w:rsidRPr="002A4D42">
        <w:lastRenderedPageBreak/>
        <w:t>Многообразие Космоса являет собою действительность пространственной жизни. Все земные знания хороши, но при условии осознания двух миров. Без этого условия они делаются однобокими, и двигаться духом с ними нельзя, как нельзя идти на одной ноге. Для движения нужны две. Проще всего сразу признать себя гражданином двух миров, живущим постоянно в обоих. Люди в них и живут, только не отдают себе в этом отчета и не хотят признать этого факта. Разве процесс мышления и вся внутренняя жизнь человека</w:t>
      </w:r>
      <w:r w:rsidR="00D57AEE">
        <w:t xml:space="preserve"> — </w:t>
      </w:r>
      <w:r w:rsidR="0040243B" w:rsidRPr="002A4D42">
        <w:t>явление плотного порядка? Разве мысль, запечатленная в ярких образных мысленных картинах, скажем, художника, писателя или поэта,</w:t>
      </w:r>
      <w:r w:rsidR="00D57AEE">
        <w:t xml:space="preserve"> — </w:t>
      </w:r>
      <w:r w:rsidR="0040243B" w:rsidRPr="002A4D42">
        <w:t>явление плотно-материального порядка? Разве эти мысли можно взвесить на обычных весах или увидеть земными глазами, хотя тонким зрением своим их видит художник, поэт и писатель, прежде чем облечь их в символы красок или печатных букв и слов. Даже содержание обыкновенной книги заключается не в бумаге и типографской краске, но вне их, ибо они являются лишь средством выражения во внешних символах ее внутреннего содержания. Герои и персонажи Шекспира существуют не в самих книгах великого драматурга, но вне их. Символику жизни надо понять, чтобы увидеть, как Мир Тонкий переплетается с плотным и неотделим от него. Разрыв происходит при оставлении физического тела, но и тогда содержание Тонкого Мира в значительной степени обусловлено миром земным, ибо каждый предмет, или вещь, или плотная форма имеют своего двойника в Мире Незримом. Термин «незримый» не особенно удачен, ибо Мир Тонкий прекрасно зрим и даже более ярко, чем мир плотный, но только зрением тонким. Для жителей Тонкого Мира он гораздо более реален, чем мир земной: он является для них единственно реальным, как реален земной мир, для обитателя мира земного. Наличием плотного или тонкого тела, то есть пребыванием сознания в том или ином в данный момент, и обуславливается реальность и видимость того или иного мира. И только Адепт не связан ограничениями плотного тела, и ему доступны иные миры. Чтобы утвердить их доступность, надо допустить их в сознание и признать существование Тонкого Мира. Это допущение позволит усмотреть присутствие его там, где до той поры ничего не замечалось, и тогда тонкие проявления начнут учащаться, и то, что было отрицаемо раньше, начнет уявляться для сознания в формах Неотрицаемо сущего. Звук и цвет</w:t>
      </w:r>
      <w:r w:rsidR="00D57AEE">
        <w:t xml:space="preserve"> — </w:t>
      </w:r>
      <w:r w:rsidR="0040243B" w:rsidRPr="002A4D42">
        <w:t xml:space="preserve">явления Тонкого Мира, равно как и запах. А разве видны радиоволны, или атмосферное электричество, или магнитные излучения полюсов, или тысячи явлений, не видимых глазу земному, но зарегистрированных научными аппаратами. Граница между видимым и Невидимым Миром нарушена уже давно, наука разрушила эти преграды, только люди не хотят сделать из этого соответствующих выводов. Но их сделает наука, и перед ее выводами и утверждениями придется отступить невеждам всех калибров и отрицателям всех ступеней. Новый Мир идет под знаком соединения двух миров, и никакое </w:t>
      </w:r>
      <w:r w:rsidR="0040243B" w:rsidRPr="002A4D42">
        <w:lastRenderedPageBreak/>
        <w:t>невежество или отрицание не воспрепятствует людям познавать несомненное.</w:t>
      </w:r>
    </w:p>
    <w:p w:rsidR="0040243B" w:rsidRDefault="0040243B" w:rsidP="0040243B"/>
    <w:p w:rsidR="0040243B" w:rsidRDefault="00DF4588" w:rsidP="0040243B">
      <w:r>
        <w:rPr>
          <w:b/>
          <w:lang w:val="en-US"/>
        </w:rPr>
        <w:t>1964</w:t>
      </w:r>
      <w:r>
        <w:rPr>
          <w:b/>
        </w:rPr>
        <w:t xml:space="preserve"> г. </w:t>
      </w:r>
      <w:r w:rsidR="008241CE" w:rsidRPr="008241CE">
        <w:rPr>
          <w:b/>
        </w:rPr>
        <w:t>596.</w:t>
      </w:r>
      <w:r w:rsidR="0040243B" w:rsidRPr="002A4D42">
        <w:t xml:space="preserve"> (399). </w:t>
      </w:r>
      <w:r w:rsidR="008A359E" w:rsidRPr="008A359E">
        <w:rPr>
          <w:b/>
        </w:rPr>
        <w:t>(М.А.Й.).</w:t>
      </w:r>
      <w:r w:rsidR="0040243B" w:rsidRPr="002A4D42">
        <w:t xml:space="preserve"> Когда смотрит человек на портрет, происходит следующее: образ видимой глазом формы переносится сознанием из плотного мира в Мир Тонкий и утверждается в нем уже в виде формы внеплотной. Каждым взглядом своим человек постоянно переводит плотные формы в тонкие и наполняет ими Мир Тонкий. Этот процесс происходит постоянно в сознании всех людей, каждый из которых является трансформатором плотных явлений в тонкие. Надо отдать себе ясный отчет в происходящем процессе, чтобы представить, чем же наполнен Мир Тонкий, какими образами и формами, если помимо этого, чисто механического, репродуктивного процесса сознание человека, вдобавок к нему, обладает еще и творческой силой, способностью творить из имеющегося у него материала новые тонкие формы уже независимо от наличия плотных. Таким образом, связь человека с Миром Незримым настолько сильна и постоянна, что отделить их, эти два мира, один от другого уже невозможно. И хорошо, когда взор человека обращен на Красоты мира земного и все прекрасное, что создано в нем также и рукой человеческой, и хорошо, когда формами красоты наполняет он Мир Тонкий и насыщает ими пространство, ибо, будучи органически связанным со своими порождениями, вступает он в их сферу, освобожденный от тела. И когда все они пронизаны Красотою и ею звучат, пребывает он в мире прекрасном и Тонком, в его высших слоях. Порождение и порождающий связаны незримою нитью, и хорошо, когда эта сияющая связь от Красоты и связует его с Красотою во всех ее формах, с Красотою Незримого Мира.</w:t>
      </w:r>
    </w:p>
    <w:p w:rsidR="0040243B" w:rsidRDefault="0040243B" w:rsidP="0040243B"/>
    <w:p w:rsidR="0040243B" w:rsidRPr="002A4D42" w:rsidRDefault="00DF4588" w:rsidP="0040243B">
      <w:r>
        <w:rPr>
          <w:b/>
          <w:lang w:val="en-US"/>
        </w:rPr>
        <w:t>1964</w:t>
      </w:r>
      <w:r>
        <w:rPr>
          <w:b/>
        </w:rPr>
        <w:t xml:space="preserve"> г. </w:t>
      </w:r>
      <w:r w:rsidR="008241CE" w:rsidRPr="008241CE">
        <w:rPr>
          <w:b/>
        </w:rPr>
        <w:t>597.</w:t>
      </w:r>
      <w:r w:rsidR="0040243B" w:rsidRPr="002A4D42">
        <w:t xml:space="preserve"> (400). </w:t>
      </w:r>
      <w:r w:rsidR="008A359E" w:rsidRPr="008A359E">
        <w:rPr>
          <w:b/>
        </w:rPr>
        <w:t>(Гуру).</w:t>
      </w:r>
      <w:r w:rsidR="0040243B" w:rsidRPr="002A4D42">
        <w:t xml:space="preserve"> Правильно делаешь, сметая границы миров. Правильно делаешь, нас почитая живыми. Правильно, правильно, правильно трижды всегда утверждать пред ликом очевидности плотной присутствие Тонкого Мира во всех проявлениях жизни. Утверждаемый в сознании постоянно, становится он действительностью сущего и осмысливает каждое действие, поступок и мысль. Признание двух миров</w:t>
      </w:r>
      <w:r w:rsidR="00D57AEE">
        <w:t xml:space="preserve"> — </w:t>
      </w:r>
      <w:r w:rsidR="0040243B" w:rsidRPr="002A4D42">
        <w:t>ближайшая задача эволюции. Ее выполняя, выполняем Поручения Учителя. Поручение настолько важно, что даже при записи этой темные все силы приложили, чтобы нарушить ее, но не смогли. И в этом победа. Итак, продолжим. Мир Тонкий вокруг нас, в нас, над и под нами. Он пронизывает собою все и является в некотором смысле душою вещей и предметов, растений, животных, людей. В этом смысле даже старинные вещи имеют свою душу, каждая</w:t>
      </w:r>
      <w:r w:rsidR="00D57AEE">
        <w:t xml:space="preserve"> — </w:t>
      </w:r>
      <w:r w:rsidR="0040243B" w:rsidRPr="002A4D42">
        <w:t>особенную</w:t>
      </w:r>
      <w:r w:rsidR="00D57AEE">
        <w:t xml:space="preserve"> — </w:t>
      </w:r>
      <w:r w:rsidR="0040243B" w:rsidRPr="002A4D42">
        <w:t>в соответствии с тем, чем была насыщена своими владельцами. Есть душа и у розы, она выявляется в ее аромате. Зловоние или аромат обуславливаются внутренней сущностью предметов, вещей и явлений. Все это явления уже тонкого порядка. Мир Тонкий вокруг, но надо его усмотреть, направив на него сознание и желание видеть. Мир Тонкий доступен.</w:t>
      </w:r>
    </w:p>
    <w:p w:rsidR="001C4C47" w:rsidRDefault="001C4C47" w:rsidP="0040243B">
      <w:pPr>
        <w:rPr>
          <w:lang w:val="en-US"/>
        </w:rPr>
      </w:pPr>
    </w:p>
    <w:p w:rsidR="0040243B" w:rsidRDefault="0040243B" w:rsidP="001C4C47">
      <w:pPr>
        <w:pStyle w:val="Quote"/>
      </w:pPr>
      <w:r w:rsidRPr="002A4D42">
        <w:t>Длительный полет в Мире Тонком в слоях, очень близких к Земле.</w:t>
      </w:r>
    </w:p>
    <w:p w:rsidR="0040243B" w:rsidRDefault="00DF4588" w:rsidP="0040243B">
      <w:r>
        <w:rPr>
          <w:b/>
          <w:lang w:val="en-US"/>
        </w:rPr>
        <w:t>1964</w:t>
      </w:r>
      <w:r>
        <w:rPr>
          <w:b/>
        </w:rPr>
        <w:t xml:space="preserve"> г. </w:t>
      </w:r>
      <w:r w:rsidR="008241CE" w:rsidRPr="008241CE">
        <w:rPr>
          <w:b/>
        </w:rPr>
        <w:t>598.</w:t>
      </w:r>
      <w:r w:rsidR="0040243B" w:rsidRPr="002A4D42">
        <w:t xml:space="preserve"> </w:t>
      </w:r>
      <w:r w:rsidR="008241CE" w:rsidRPr="008241CE">
        <w:rPr>
          <w:b/>
        </w:rPr>
        <w:t>(Авг. 11).</w:t>
      </w:r>
      <w:r w:rsidR="0040243B" w:rsidRPr="002A4D42">
        <w:t xml:space="preserve"> Опять полет в Тонком Мире, и очень продолжительный. Отметим самое важное, чтобы углубить опыт. Посещены были слои, близкие к Земле. Долгий полет по городу стал уже неинтересен монотонностью впечатлений. Под конец стало скучно и явилась мысль, что там находиться было бы довольно тоскливо. Было трудно снимать с себя верхнюю земную одежду. Это от неопытности, ибо было бы достаточно мысленного приказа. Одежда была старая и надета небрежно. Тоже отметим и это, ибо аккуратность и чистота в одеянии на Земле отражается в Мире Надземном. Надо быть опрятно одетым всегда: на людях и без людей, ибо пространство видит, а привычка переносится в Мир Тонкий. Характерно, что, увидев близкого знакомого еще на Земле, не смог вспомнить свой адрес, чтобы сообщить ему,</w:t>
      </w:r>
      <w:r w:rsidR="00D57AEE">
        <w:t xml:space="preserve"> — </w:t>
      </w:r>
      <w:r w:rsidR="0040243B" w:rsidRPr="002A4D42">
        <w:t>значит, память как-то видоизменилась. Вспомнил лишь позднее, ясно осознавая, что вспомнишь. Встречи с людьми были довольно сероватые, скорее, обыкновенные, хотя и дружественные. Это все старые встречи. Попытка пролететь через стену, которая при этом разрушилась, тоже примечательна. Было полное осознание, что этот полет и пребывание происходило в Тонком Мире. Посещенный слой представлял собой двойник земного города и лесов и полей. Видел летающих кур, вроде фазанов, коров и собаку, которая ласкалась. Все это близко Земле, и однообразие городских улиц даже утомило. Видел Татьяну и понял, что она в Мире Тонком человек привычный. Татьяны и свое отражение в зеркале увидел, но Нины не отразилось</w:t>
      </w:r>
      <w:r w:rsidR="00D57AEE">
        <w:t xml:space="preserve"> — </w:t>
      </w:r>
      <w:r w:rsidR="0040243B" w:rsidRPr="002A4D42">
        <w:t>подумай, отчего бы это? Она не хотела пускать тебя в дальнейший полет, но ты улетел. Такой полет, хотя и не очень интересен, но полезен тем, что приучает к условиям Тонкого Мира. Очень ценна сознательность при полете и понимание того, что он происходит в тонких условиях. Так постепенно приучается дух на Земле к осознанию, уже фактическому, Тонкого Мира, перенося затем в земное сознание длительность и последовательность впечатлений. Есть там, конечно, и более прекрасные сферы. Многие мирятся с нарядностью астрала, но не найдете по себе. Лишь кельи знания дадут нужную пищу духу.</w:t>
      </w:r>
    </w:p>
    <w:p w:rsidR="0040243B" w:rsidRDefault="0040243B" w:rsidP="0040243B"/>
    <w:p w:rsidR="0040243B" w:rsidRDefault="00DF4588" w:rsidP="0040243B">
      <w:r>
        <w:rPr>
          <w:b/>
          <w:lang w:val="en-US"/>
        </w:rPr>
        <w:t>1964</w:t>
      </w:r>
      <w:r>
        <w:rPr>
          <w:b/>
        </w:rPr>
        <w:t xml:space="preserve"> г. </w:t>
      </w:r>
      <w:r w:rsidR="008241CE" w:rsidRPr="008241CE">
        <w:rPr>
          <w:b/>
        </w:rPr>
        <w:t>599.</w:t>
      </w:r>
      <w:r w:rsidR="0040243B" w:rsidRPr="002A4D42">
        <w:t xml:space="preserve"> Каждому опыту порадуемся. Многие ли могут сказать, что имеют его? Усмотрите во всем, что касается вас, Мою Руку. Доверие можно еще углубить, и признательность тоже, а также и полноту предания себя воле Моей. Пусть мантрам «Владыка, в Руки Твои предаю дух мой» станет реальностью огненной. Будем еще и еще напрягать сознание к Свету, пока не зальет он весь микрокосм без остатка. Насколько же станет интересной и увлекательной жизнь, когда потечет она сознательно в обоих мирах. Не забудем, что земные условия служат отправной точкою для устремления кверху и что, прежде чем мочь, надо знать. Говоря </w:t>
      </w:r>
      <w:r w:rsidR="0040243B" w:rsidRPr="002A4D42">
        <w:lastRenderedPageBreak/>
        <w:t>другими словами, сознание должно быть подготовлено и расширено достаточно. Но главное условие</w:t>
      </w:r>
      <w:r w:rsidR="00D57AEE">
        <w:t xml:space="preserve"> — </w:t>
      </w:r>
      <w:r w:rsidR="0040243B" w:rsidRPr="002A4D42">
        <w:t>исполнение Моих Указаний и применение в жизни Учения. Новый опыт есть результат фактических усилий к усовершенствованию себя в некоторых отношениях. Хотелось бы сказать, что во всех, но Надеюсь, что будет и это. Поддержу и Дам помощь, но напрягите дух ваш ко Мне. Это проще, но труднее достичь памятованием обо Мне постоянным и ясностью Лика в третьем глазу. Рано или поздно, но этого все же придется достичь, несмотря на все упорство и противодействие того человека в себе, которого следует преодолеть. Но вместе преодолеем, ибо со Мною идем. Новому опыту порадуемся.</w:t>
      </w:r>
    </w:p>
    <w:p w:rsidR="0040243B" w:rsidRDefault="0040243B" w:rsidP="0040243B"/>
    <w:p w:rsidR="0040243B" w:rsidRDefault="00DF4588" w:rsidP="0040243B">
      <w:r>
        <w:rPr>
          <w:b/>
          <w:lang w:val="en-US"/>
        </w:rPr>
        <w:t>1964</w:t>
      </w:r>
      <w:r>
        <w:rPr>
          <w:b/>
        </w:rPr>
        <w:t xml:space="preserve"> г. </w:t>
      </w:r>
      <w:r w:rsidR="008241CE" w:rsidRPr="008241CE">
        <w:rPr>
          <w:b/>
        </w:rPr>
        <w:t>600.</w:t>
      </w:r>
      <w:r w:rsidR="0040243B" w:rsidRPr="002A4D42">
        <w:t xml:space="preserve"> </w:t>
      </w:r>
      <w:r w:rsidR="008A359E" w:rsidRPr="008A359E">
        <w:rPr>
          <w:b/>
        </w:rPr>
        <w:t>(М.А.Й.).</w:t>
      </w:r>
      <w:r w:rsidR="0040243B" w:rsidRPr="002A4D42">
        <w:t xml:space="preserve"> Р[одной] м[ой], л[юбимый], можешь представить себе всю радость сознательной встречи в тонких телах в Мире Надземном?! Не к этому ли ведет ныне получаемый опыт тонких полетов? То, чего невозможно достичь в одночасье, можно достичь путем последовательных и постепенных усилий. Любовь называется победительницей огненной, потому что сметает она преграды обычности, и объединяет сознания в духе, и приводит к тем ступеням знания и силы, которых иными путями никогда не достичь. Но сила любви в обоюдности и взаимности. Однобокое, то есть одностороннее чувство силы той не имеет. Два полюса создают магнитное поле напряжения, необходимое для манифестации тонких явлений. На этом условии утверждаются возможности многих достижений. Сила ваша растет и умножается любовью к Владыке. Не буду говорить об этом чувстве ко мне, ибо знаю. Так отметим новую ступень восхождения духа и порадуемся ей сердцем. Р[одной] м[ой], все достижимо, и невозможное</w:t>
      </w:r>
      <w:r w:rsidR="00D57AEE">
        <w:t xml:space="preserve"> — </w:t>
      </w:r>
      <w:r w:rsidR="0040243B" w:rsidRPr="002A4D42">
        <w:t>яро возможно, когда огненная победительница пламенно горит в сердце. Ее принимаю и ответствую яро.</w:t>
      </w:r>
    </w:p>
    <w:p w:rsidR="0040243B" w:rsidRDefault="0040243B" w:rsidP="001C4C47">
      <w:pPr>
        <w:pStyle w:val="Quote"/>
      </w:pPr>
      <w:r w:rsidRPr="002A4D42">
        <w:t>Опухоль прошла бесследно.</w:t>
      </w:r>
    </w:p>
    <w:p w:rsidR="0040243B" w:rsidRDefault="0040243B" w:rsidP="0040243B"/>
    <w:p w:rsidR="0040243B" w:rsidRDefault="00DF4588" w:rsidP="0040243B">
      <w:r>
        <w:rPr>
          <w:b/>
          <w:lang w:val="en-US"/>
        </w:rPr>
        <w:t>1964</w:t>
      </w:r>
      <w:r>
        <w:rPr>
          <w:b/>
        </w:rPr>
        <w:t xml:space="preserve"> г. </w:t>
      </w:r>
      <w:r w:rsidR="008241CE" w:rsidRPr="008241CE">
        <w:rPr>
          <w:b/>
        </w:rPr>
        <w:t>601.</w:t>
      </w:r>
      <w:r w:rsidR="0040243B" w:rsidRPr="002A4D42">
        <w:t xml:space="preserve"> </w:t>
      </w:r>
      <w:r w:rsidR="008A359E" w:rsidRPr="008A359E">
        <w:rPr>
          <w:b/>
        </w:rPr>
        <w:t>(Гуру).</w:t>
      </w:r>
      <w:r w:rsidR="0040243B" w:rsidRPr="002A4D42">
        <w:t xml:space="preserve"> Радуемся и мы, когда видим, как позванные нами идут к нам на сближение. Не дивно</w:t>
      </w:r>
      <w:r w:rsidR="008530A9">
        <w:rPr>
          <w:lang w:val="en-US"/>
        </w:rPr>
        <w:t xml:space="preserve"> </w:t>
      </w:r>
      <w:r w:rsidR="0040243B" w:rsidRPr="002A4D42">
        <w:t>ли наблюдать, что одни в этой разлуке от нас отдалились, другие, наоборот, приблизились очень. Так испытание на отсутствие наше</w:t>
      </w:r>
      <w:r w:rsidR="00D57AEE">
        <w:t xml:space="preserve"> — </w:t>
      </w:r>
      <w:r w:rsidR="0040243B" w:rsidRPr="002A4D42">
        <w:t xml:space="preserve">одно из труднейших и в то же самое время вернейших, ибо оно определяет действительную сущность отношения к нам. В длительной, вековой работе, протянутой через столетия и тысячелетия, нам нужны верные, испытанные и преданные до конца сотрудники. Какова цена тем, кто, узнав о нашей смерти и веря, что со смертью тела кончается всё, о нас забывают или мыслят о нас как о несуществующих вовсе или ушедших в заоблачные небесные выси, порвав нити связи. Нелепо такое мышление. Недопустимо оно у тех, кто коснулся Основ и знает Учение. Потому радуемся духом и сердцем, чуя и видя, что кто-то о нас не забыл и крепко держит серебряную нить связи. О них ли забудем или им не поможем, и не поддержим ли их, и им не укажем </w:t>
      </w:r>
      <w:r w:rsidR="0040243B" w:rsidRPr="002A4D42">
        <w:lastRenderedPageBreak/>
        <w:t>кратчайших путей достижений? Говорю, повторяю, родные мои, встреча желанная будет.</w:t>
      </w:r>
    </w:p>
    <w:p w:rsidR="0040243B" w:rsidRDefault="0040243B" w:rsidP="0040243B"/>
    <w:p w:rsidR="0040243B" w:rsidRDefault="00DF4588" w:rsidP="0040243B">
      <w:r>
        <w:rPr>
          <w:b/>
          <w:lang w:val="en-US"/>
        </w:rPr>
        <w:t>1964</w:t>
      </w:r>
      <w:r>
        <w:rPr>
          <w:b/>
        </w:rPr>
        <w:t xml:space="preserve"> г. </w:t>
      </w:r>
      <w:r w:rsidR="008241CE" w:rsidRPr="008241CE">
        <w:rPr>
          <w:b/>
        </w:rPr>
        <w:t>602.</w:t>
      </w:r>
      <w:r w:rsidR="0040243B" w:rsidRPr="002A4D42">
        <w:t xml:space="preserve"> (401). </w:t>
      </w:r>
      <w:r w:rsidR="008241CE" w:rsidRPr="008241CE">
        <w:rPr>
          <w:b/>
        </w:rPr>
        <w:t>(Авг. 12).</w:t>
      </w:r>
      <w:r w:rsidR="0040243B" w:rsidRPr="002A4D42">
        <w:t xml:space="preserve"> На феноменах далеко не уехать. Они как наркотик</w:t>
      </w:r>
      <w:r w:rsidR="00D57AEE">
        <w:t xml:space="preserve"> — </w:t>
      </w:r>
      <w:r w:rsidR="0040243B" w:rsidRPr="002A4D42">
        <w:t>надо все время увеличивать дозу. Не способствуют они и продвижению, если являются целью. Дело не в феноменах. Они будут как следствия продвижения духа и раскрытия центров. Но тогда феноменальная сторона утрачивает свое самодовлеющее значение. Раньше эти проявления называли чудесами. Но чудо в одних вызывало сомнение, у других вздергивало сознание на высоту, им не заслуженную, с которой оно быстро опускалось до прежнего уровня. Погоня за феноменами сама по себе вредна и бесцельна. Что из того, что кто-то что-то увидел, если это не возвысило дух и не заставило его сделать выводы, приводящие к действию, то есть не дало ему практических достижений и усовершенствования. Сколько феноменов было явлено Е[леной] П[етровной] Б[лаватской], а пробудили они лишь нездоровый интерес, скепсис и требования новых демонстраций. И только очень немногие из видевших их преуспели. Поэтому Мы Предпочитаем, чтобы восхождение духа сопровождалось знаками, которые служат как бы вехами проходимого пути. Когда же приоткрываются центры и утончается опыт в восприятиях Незримого Мира, то феноменальная сторона становится естественным познаванием Тонкого Мира, причем проявления его делаются реальностью для познающего, но не для посторонних, и феномены утрачивают свою специфическую окраску и свойство вздергивать сознание на не заслуженную им высоту. Познавание сущего сопровождается знаками, если оно закономерно.</w:t>
      </w:r>
    </w:p>
    <w:p w:rsidR="0040243B" w:rsidRDefault="0040243B" w:rsidP="0040243B"/>
    <w:p w:rsidR="0040243B" w:rsidRDefault="00DF4588" w:rsidP="0040243B">
      <w:r>
        <w:rPr>
          <w:b/>
          <w:lang w:val="en-US"/>
        </w:rPr>
        <w:t>1964</w:t>
      </w:r>
      <w:r>
        <w:rPr>
          <w:b/>
        </w:rPr>
        <w:t xml:space="preserve"> г. </w:t>
      </w:r>
      <w:r w:rsidR="008241CE" w:rsidRPr="008241CE">
        <w:rPr>
          <w:b/>
        </w:rPr>
        <w:t>603.</w:t>
      </w:r>
      <w:r w:rsidR="0040243B" w:rsidRPr="002A4D42">
        <w:t xml:space="preserve"> (402). Выделение астрала и посещение Тонкого Мира неполезно, если оно не преследует определенной цели познавания и изучения действительности. Эти явления допустимы, но под руководством Учителя. Многие утопают в явлениях астрального мира, не продвигаясь вперед ни на шаг. Касания с некоторыми слоями астрала не только не полезны, но, наоборот, задерживают эволюцию духа, ибо не дают ему импульсов к утверждению в жизни моральных основ. Темные, особенно больших степеней, очень многое знают о Невидимом Мире, но это не делает их светлыми. Поэтому следует установить определенное отношение к так называемым феноменам, а не обманываться их кажущейся значимостью. Мы Разрушаем очарование астрала, чтобы заменить его суровым познанием, основанным на действительном опыте и понимании законов Незримого Мира.</w:t>
      </w:r>
    </w:p>
    <w:p w:rsidR="0040243B" w:rsidRDefault="0040243B" w:rsidP="0040243B"/>
    <w:p w:rsidR="0040243B" w:rsidRDefault="00DF4588" w:rsidP="0040243B">
      <w:r>
        <w:rPr>
          <w:b/>
          <w:lang w:val="en-US"/>
        </w:rPr>
        <w:t>1964</w:t>
      </w:r>
      <w:r>
        <w:rPr>
          <w:b/>
        </w:rPr>
        <w:t xml:space="preserve"> г. </w:t>
      </w:r>
      <w:r w:rsidR="008241CE" w:rsidRPr="008241CE">
        <w:rPr>
          <w:b/>
        </w:rPr>
        <w:t>604.</w:t>
      </w:r>
      <w:r w:rsidR="0040243B" w:rsidRPr="002A4D42">
        <w:t xml:space="preserve"> (403). </w:t>
      </w:r>
      <w:r w:rsidR="008A359E" w:rsidRPr="008A359E">
        <w:rPr>
          <w:b/>
        </w:rPr>
        <w:t>(М.А.Й.).</w:t>
      </w:r>
      <w:r w:rsidR="0040243B" w:rsidRPr="002A4D42">
        <w:t xml:space="preserve"> Владыками мы называем Тех Духов, которые утвердили свою власть над всеми тремя мирами и стали Владыками своей мощи. К этой власти устремляется и ученик, но, конечно, в степени меньшей, ибо от ступени Владык его отделяет целый Круг, а порою и больше. Но как в большом, так и в малом, то </w:t>
      </w:r>
      <w:r w:rsidR="0040243B" w:rsidRPr="002A4D42">
        <w:lastRenderedPageBreak/>
        <w:t>есть та или иная степень овладения огнем приводит и к власти, соответствующей мере этого овладения. Аппарат человеческий</w:t>
      </w:r>
      <w:r w:rsidR="00D57AEE">
        <w:t xml:space="preserve"> — </w:t>
      </w:r>
      <w:r w:rsidR="0040243B" w:rsidRPr="002A4D42">
        <w:t>огненный, и овладение им ведет к овладению Агни. Путь</w:t>
      </w:r>
      <w:r w:rsidR="00D57AEE">
        <w:t xml:space="preserve"> — </w:t>
      </w:r>
      <w:r w:rsidR="0040243B" w:rsidRPr="002A4D42">
        <w:t>через себя. Вот почему каждая, даже малейшая победа над собою уже означает способность в какой-то мере управлять своими огнями. Сколько разнообразнейших возможностей дает к этому каждодневность, и как плодоносно их можно использовать, и сколь же невежественно и бессмысленно упускается людьми драгоценное время. А время не ждет, каждый момент приближая нас к переходу Великих Границ, когда будет столь яро нужна каждая крупица знания и каждый огонек, которым овладел дух!</w:t>
      </w:r>
    </w:p>
    <w:p w:rsidR="0040243B" w:rsidRDefault="0040243B" w:rsidP="0040243B"/>
    <w:p w:rsidR="0040243B" w:rsidRDefault="00DF4588" w:rsidP="0040243B">
      <w:r>
        <w:rPr>
          <w:b/>
          <w:lang w:val="en-US"/>
        </w:rPr>
        <w:t>1964</w:t>
      </w:r>
      <w:r>
        <w:rPr>
          <w:b/>
        </w:rPr>
        <w:t xml:space="preserve"> г. </w:t>
      </w:r>
      <w:r w:rsidR="008241CE" w:rsidRPr="008241CE">
        <w:rPr>
          <w:b/>
        </w:rPr>
        <w:t>605.</w:t>
      </w:r>
      <w:r w:rsidR="0040243B" w:rsidRPr="002A4D42">
        <w:t xml:space="preserve"> (404). </w:t>
      </w:r>
      <w:r w:rsidR="008A359E" w:rsidRPr="008A359E">
        <w:rPr>
          <w:b/>
        </w:rPr>
        <w:t>(Гуру).</w:t>
      </w:r>
      <w:r w:rsidR="0040243B" w:rsidRPr="002A4D42">
        <w:t xml:space="preserve"> Касаясь мысленно нас и к нам устремляясь, входите в соприкосновение с тем неисчерпаемым резервуаром Света и Мощи, с которым связаны мы, и получается объединение в Свете. Этим значительна связь с теми, кто связан с Владыкой. Звенья Иерархической цепи остаются последовательными в своей неизменности и прочности. Перескочить через звено невозможно. Надо всегда, чтобы кто-то подошел через кого-то. Такой посредник является как бы поручителем перед высшим его. И если вы скажете, что не знаете того, кто перед высшими сошлется на вас, то как же можем поручиться за него мы, когда позван он вами. Поручительство</w:t>
      </w:r>
      <w:r w:rsidR="00D57AEE">
        <w:t xml:space="preserve"> — </w:t>
      </w:r>
      <w:r w:rsidR="0040243B" w:rsidRPr="002A4D42">
        <w:t>явление сокровенное. Обычно не понимается оно теми, кто был позван. Но тем более внимательно следует к нему отнестись. Те, кто отвергли позвавшего, когда-то о том пожалеют. Огни признательности превышают огни других приношений.</w:t>
      </w:r>
    </w:p>
    <w:p w:rsidR="0040243B" w:rsidRDefault="0040243B" w:rsidP="0040243B"/>
    <w:p w:rsidR="0040243B" w:rsidRDefault="00DF4588" w:rsidP="0040243B">
      <w:r>
        <w:rPr>
          <w:b/>
          <w:lang w:val="en-US"/>
        </w:rPr>
        <w:t>1964</w:t>
      </w:r>
      <w:r>
        <w:rPr>
          <w:b/>
        </w:rPr>
        <w:t xml:space="preserve"> г. </w:t>
      </w:r>
      <w:r w:rsidR="008241CE" w:rsidRPr="008241CE">
        <w:rPr>
          <w:b/>
        </w:rPr>
        <w:t>606.</w:t>
      </w:r>
      <w:r w:rsidR="0040243B" w:rsidRPr="002A4D42">
        <w:t xml:space="preserve"> </w:t>
      </w:r>
      <w:r w:rsidR="008241CE" w:rsidRPr="008241CE">
        <w:rPr>
          <w:b/>
        </w:rPr>
        <w:t>(Авг. 13).</w:t>
      </w:r>
      <w:r w:rsidR="0040243B" w:rsidRPr="002A4D42">
        <w:t xml:space="preserve"> Какой смысл в осознании самых высоких явлений, если это осознание не приводит к действиям, соответствующим высоте явления? Каждая ступень обязывает ко многому. Знание своего прошлого и близости к Иерархии Света тем более углубляет это обязательство. Мало назвать себя йогом, целый ряд действий надо явить, чтобы жизнью своей каждого часа утвердить йогу в применении. Только при этом условии даваемые возможности могут превратиться в достижения. Этим трудна ступень Архата. Если ученичество вообще нелегко, то ступень Архата представляет собою высшую степень нелегкости. Направим все мысли и устремление на то, чтобы утвердить йогу в применении.</w:t>
      </w:r>
    </w:p>
    <w:p w:rsidR="0040243B" w:rsidRDefault="0040243B" w:rsidP="0040243B"/>
    <w:p w:rsidR="0040243B" w:rsidRDefault="00DF4588" w:rsidP="0040243B">
      <w:r>
        <w:rPr>
          <w:b/>
          <w:lang w:val="en-US"/>
        </w:rPr>
        <w:t>1964</w:t>
      </w:r>
      <w:r>
        <w:rPr>
          <w:b/>
        </w:rPr>
        <w:t xml:space="preserve"> г. </w:t>
      </w:r>
      <w:r w:rsidR="008241CE" w:rsidRPr="008241CE">
        <w:rPr>
          <w:b/>
        </w:rPr>
        <w:t>607.</w:t>
      </w:r>
      <w:r w:rsidR="0040243B" w:rsidRPr="002A4D42">
        <w:t xml:space="preserve"> (405). </w:t>
      </w:r>
      <w:r w:rsidR="008241CE" w:rsidRPr="008241CE">
        <w:rPr>
          <w:b/>
        </w:rPr>
        <w:t>(Авг. 13).</w:t>
      </w:r>
      <w:r w:rsidR="0040243B" w:rsidRPr="002A4D42">
        <w:t xml:space="preserve"> Не будем смущаться необходимостью раздвоения сознания. Умение одновременно вести два или даже несколько действий возбуждает к одновременной активности несколько центров, и это очень полезно для усовершенствования огненного аппарата. Не только писание двумя руками или одновременные разговор, слушание и диктовка, но и все действия, требующие разностороннего внимания и сосредоточения, очень развивают огненные способности. Это не означает разбросанности мыслей, но, наоборот,</w:t>
      </w:r>
      <w:r w:rsidR="00D57AEE">
        <w:t xml:space="preserve"> — </w:t>
      </w:r>
      <w:r w:rsidR="0040243B" w:rsidRPr="002A4D42">
        <w:t xml:space="preserve">жесткий над ними контроль </w:t>
      </w:r>
      <w:r w:rsidR="0040243B" w:rsidRPr="002A4D42">
        <w:lastRenderedPageBreak/>
        <w:t>и удержание каждого потока их в своем русле. К далекому идеалу всезнания, всемогущества и всевидения можно добавить и способность вседелания, когда части духа совершают работу по определенным заданиям одновременно и сознание участвует в них. Чтобы достичь далекого, надо начинать с близкого, положив начало нужному достижению. Надо непременно начать, чтобы было возможно продолжить. В Мире Надземном, где продолжается всё, малые начинания подобных явлений следствия большие дадут. Из малого семени дерево вырастает огромное, надо лишь его посадить. Нива сознания</w:t>
      </w:r>
      <w:r w:rsidR="00D57AEE">
        <w:t xml:space="preserve"> — </w:t>
      </w:r>
      <w:r w:rsidR="0040243B" w:rsidRPr="002A4D42">
        <w:t>это почва, на которой произрастают разные зерна далеких и близких посевов. Вековые посевы тоже дают свои всходы, не пропадает и не исчезает ничто, но все дает свои плоды во времени.</w:t>
      </w:r>
    </w:p>
    <w:p w:rsidR="0040243B" w:rsidRDefault="0040243B" w:rsidP="0040243B"/>
    <w:p w:rsidR="0040243B" w:rsidRDefault="00DF4588" w:rsidP="0040243B">
      <w:r>
        <w:rPr>
          <w:b/>
          <w:lang w:val="en-US"/>
        </w:rPr>
        <w:t>1964</w:t>
      </w:r>
      <w:r>
        <w:rPr>
          <w:b/>
        </w:rPr>
        <w:t xml:space="preserve"> г. </w:t>
      </w:r>
      <w:r w:rsidR="008241CE" w:rsidRPr="008241CE">
        <w:rPr>
          <w:b/>
        </w:rPr>
        <w:t>608.</w:t>
      </w:r>
      <w:r w:rsidR="0040243B" w:rsidRPr="002A4D42">
        <w:t xml:space="preserve"> (406). </w:t>
      </w:r>
      <w:r w:rsidR="008A359E" w:rsidRPr="008A359E">
        <w:rPr>
          <w:b/>
        </w:rPr>
        <w:t>(М.А.Й.).</w:t>
      </w:r>
      <w:r w:rsidR="0040243B" w:rsidRPr="002A4D42">
        <w:t xml:space="preserve"> Борьба с пространственными воздействиями тоже входит в систему обучения йога. Много сил и энергий извне устремляются на огненное сознание, чтобы в той или иной форме оказать на него влияние. Среди этих разносторонних вихрей и потоков надо удержать свою линию и свою индивидуальную тональность. Негоже качаться, подобно былинке под ветром, духу, утвердившемуся на Владыке. При всех условиях и обстоятельствах ярое осознание незримого Присутствия даст духу непоколебимую опору среди пространственной дисгармонии. Ошибочно думать, что пространство спокойно всегда и что токи его гармоничны. Пространственные бури и ураганы</w:t>
      </w:r>
      <w:r w:rsidR="00D57AEE">
        <w:t xml:space="preserve"> — </w:t>
      </w:r>
      <w:r w:rsidR="0040243B" w:rsidRPr="002A4D42">
        <w:t>явления, с которыми приходится очень считаться. Невозможно им противостать, если они даже не ощущаются. Но именно колебания пространственных состояний вызывают миллионы улыбок или слез, тоску и омрачения на лицах людей. Или же вызываются болезни, эпидемии и психические неуравновесия, или, наоборот, бодрое и здоровое самочувствие человека. Воздействия эти и причины их столь многообразны, что уследить и охватить их невозможно. Знание действия звездных лучей и магнитных условий на данный момент может помочь при изучении токов пространства. Во всяком случае, будем помнить одно: дух неразрушим и дух вечен, ничто не может уничтожить его, и знать, что равновесие духа есть та мощная сила, которая может противопоставить себя дисгармоническим токам пространства и даже бурям и ураганам, бушующим в нем.</w:t>
      </w:r>
    </w:p>
    <w:p w:rsidR="0040243B" w:rsidRDefault="0040243B" w:rsidP="0040243B"/>
    <w:p w:rsidR="0040243B" w:rsidRDefault="00DF4588" w:rsidP="0040243B">
      <w:r>
        <w:rPr>
          <w:b/>
          <w:lang w:val="en-US"/>
        </w:rPr>
        <w:t>1964</w:t>
      </w:r>
      <w:r>
        <w:rPr>
          <w:b/>
        </w:rPr>
        <w:t xml:space="preserve"> г. </w:t>
      </w:r>
      <w:r w:rsidR="008241CE" w:rsidRPr="008241CE">
        <w:rPr>
          <w:b/>
        </w:rPr>
        <w:t>609.</w:t>
      </w:r>
      <w:r w:rsidR="0040243B" w:rsidRPr="002A4D42">
        <w:t xml:space="preserve"> (407). </w:t>
      </w:r>
      <w:r w:rsidR="008A359E" w:rsidRPr="008A359E">
        <w:rPr>
          <w:b/>
        </w:rPr>
        <w:t>(Гуру).</w:t>
      </w:r>
      <w:r w:rsidR="0040243B" w:rsidRPr="002A4D42">
        <w:t xml:space="preserve"> Мы в действии постоянно. К нам устремляясь, можно приобщаться к действиям нашим и нам помогать. Дел и задач столько, что времени не хватает, и каждый желающий помочь приветствуется нами. Но надо, чтобы сознание соответствовало заданию. Не можем поручить ответственного дела сознанию, его не понимающему. Ценны те, кто понимает. Пространственное сотрудничество возможно всегда, если сознание позволяет. Оно облегчается при созвучии. Много условий надо явить, чтобы созвучие было постоянным.</w:t>
      </w:r>
    </w:p>
    <w:p w:rsidR="0040243B" w:rsidRDefault="0040243B" w:rsidP="0040243B"/>
    <w:p w:rsidR="0040243B" w:rsidRDefault="00DF4588" w:rsidP="0040243B">
      <w:r>
        <w:rPr>
          <w:b/>
          <w:lang w:val="en-US"/>
        </w:rPr>
        <w:t>1964</w:t>
      </w:r>
      <w:r>
        <w:rPr>
          <w:b/>
        </w:rPr>
        <w:t xml:space="preserve"> г. </w:t>
      </w:r>
      <w:r w:rsidR="008241CE" w:rsidRPr="008241CE">
        <w:rPr>
          <w:b/>
        </w:rPr>
        <w:t>610.</w:t>
      </w:r>
      <w:r w:rsidR="0040243B" w:rsidRPr="002A4D42">
        <w:t xml:space="preserve"> Во сне видел слова «Ты</w:t>
      </w:r>
      <w:r w:rsidR="00D57AEE">
        <w:t xml:space="preserve"> — </w:t>
      </w:r>
      <w:r w:rsidR="0040243B" w:rsidRPr="002A4D42">
        <w:t>Мой, ты</w:t>
      </w:r>
      <w:r w:rsidR="00D57AEE">
        <w:t xml:space="preserve"> — </w:t>
      </w:r>
      <w:r w:rsidR="0040243B" w:rsidRPr="002A4D42">
        <w:t>Мой».</w:t>
      </w:r>
    </w:p>
    <w:p w:rsidR="0040243B" w:rsidRDefault="0040243B" w:rsidP="0040243B">
      <w:r w:rsidRPr="002A4D42">
        <w:t>На днях утром записал: Каналом связи служит любовь</w:t>
      </w:r>
      <w:r w:rsidR="00D57AEE">
        <w:t xml:space="preserve"> — </w:t>
      </w:r>
      <w:r w:rsidRPr="002A4D42">
        <w:t>объединитель в Свете. Делу Учителя можно отдавать более времени.</w:t>
      </w:r>
    </w:p>
    <w:p w:rsidR="0040243B" w:rsidRDefault="0040243B" w:rsidP="0040243B">
      <w:r w:rsidRPr="002A4D42">
        <w:t>Ущемления твоих интересов не потерпим ни в какой форме.</w:t>
      </w:r>
    </w:p>
    <w:p w:rsidR="0040243B" w:rsidRPr="002A4D42" w:rsidRDefault="0040243B" w:rsidP="0040243B">
      <w:r w:rsidRPr="002A4D42">
        <w:t>Люблю. Жду встречи, л[юбимый], с тобою. Зависит от чувств наших, прежних и настоящих. Космическое СЫНОВСТВО помни.</w:t>
      </w:r>
    </w:p>
    <w:p w:rsidR="006D6A94" w:rsidRDefault="006D6A94" w:rsidP="0040243B">
      <w:pPr>
        <w:rPr>
          <w:lang w:val="en-US"/>
        </w:rPr>
      </w:pPr>
    </w:p>
    <w:p w:rsidR="0040243B" w:rsidRDefault="0040243B" w:rsidP="006D6A94">
      <w:pPr>
        <w:pStyle w:val="Quote"/>
      </w:pPr>
      <w:r w:rsidRPr="002A4D42">
        <w:t>Утром видел далекую снежную вершину, озаренную розовыми лучами восходящего Солнца, как на картине Святослава.</w:t>
      </w:r>
    </w:p>
    <w:p w:rsidR="0040243B" w:rsidRDefault="00DF4588" w:rsidP="0040243B">
      <w:r>
        <w:rPr>
          <w:b/>
          <w:lang w:val="en-US"/>
        </w:rPr>
        <w:t>1964</w:t>
      </w:r>
      <w:r>
        <w:rPr>
          <w:b/>
        </w:rPr>
        <w:t xml:space="preserve"> г. </w:t>
      </w:r>
      <w:r w:rsidR="008241CE" w:rsidRPr="008241CE">
        <w:rPr>
          <w:b/>
        </w:rPr>
        <w:t>611.</w:t>
      </w:r>
      <w:r w:rsidR="0040243B" w:rsidRPr="002A4D42">
        <w:t xml:space="preserve"> (408). </w:t>
      </w:r>
      <w:r w:rsidR="008241CE" w:rsidRPr="008241CE">
        <w:rPr>
          <w:b/>
        </w:rPr>
        <w:t>(Авг. 14).</w:t>
      </w:r>
      <w:r w:rsidR="0040243B" w:rsidRPr="002A4D42">
        <w:t xml:space="preserve"> Вот видите сами, как человек стоит уже на пороге смерти, и рады бы напутствовать нужными словами и многое пояснить, но стена отрицания и узости и нежелание принять заставляет молчать, когда можно было бы дать. Но нет ни корзин, ни кувшинов, которые можно наполнить. Помните, как Сказано: «И Хотел Он возложить руки, и пусто было кругом». В этом трагедия человечества. Так хотелось бы дать и насытить сознания Светом, но пусто вокруг. Тем более Ценим, кто может принимать постоянно. Продуманный и выношенный в сердце вопрос значителен тем, что представляет собою как бы стрелу устремления, которая обязательно достигнет цели. Дадим ответ на каждый к Нам обращенный вопрос. Чем больше вопросов, тем лучше. Хороший ученик</w:t>
      </w:r>
      <w:r w:rsidR="00D57AEE">
        <w:t xml:space="preserve"> — </w:t>
      </w:r>
      <w:r w:rsidR="0040243B" w:rsidRPr="002A4D42">
        <w:t>это сплошной вопросительный знак. Но вопрос вопросу рознь. Праздные вопросы не Допускаем. Бывают также касающиеся вещей сокровенных, еще не подлежащих оглашению вследствие того, что сознание их не готово вместить. На них отвечаем в размере вместимости сознания, но рано или поздно каждый вопрос получает ответ.</w:t>
      </w:r>
    </w:p>
    <w:p w:rsidR="0040243B" w:rsidRDefault="0040243B" w:rsidP="0040243B"/>
    <w:p w:rsidR="0040243B" w:rsidRDefault="00DF4588" w:rsidP="0040243B">
      <w:r>
        <w:rPr>
          <w:b/>
          <w:lang w:val="en-US"/>
        </w:rPr>
        <w:t>1964</w:t>
      </w:r>
      <w:r>
        <w:rPr>
          <w:b/>
        </w:rPr>
        <w:t xml:space="preserve"> г. </w:t>
      </w:r>
      <w:r w:rsidR="008241CE" w:rsidRPr="008241CE">
        <w:rPr>
          <w:b/>
        </w:rPr>
        <w:t>612.</w:t>
      </w:r>
      <w:r w:rsidR="0040243B" w:rsidRPr="002A4D42">
        <w:t xml:space="preserve"> (409). </w:t>
      </w:r>
      <w:r w:rsidR="008A359E" w:rsidRPr="008A359E">
        <w:rPr>
          <w:b/>
        </w:rPr>
        <w:t>(М.А.Й.).</w:t>
      </w:r>
      <w:r w:rsidR="0040243B" w:rsidRPr="002A4D42">
        <w:t xml:space="preserve"> Мы готовы помочь, мы можем помочь, если соблюдены некоторые условия. Даже Сам Спрашивал: «Веруешь ли?», то есть имеется ли налицо нужная степень приемлемости. Иначе иглы сознания заставляют отскакивать посылаемое благо, отбрасывая его, словно вихрем. Если нарушить законы приемлемости, то в результате</w:t>
      </w:r>
      <w:r w:rsidR="00D57AEE">
        <w:t xml:space="preserve"> — </w:t>
      </w:r>
      <w:r w:rsidR="0040243B" w:rsidRPr="002A4D42">
        <w:t>сломанная рука, или нога, или та или иная степень повреждения организма. Ведь даже сознание можно надломить насильственной помощью. Поэтому сознание, постоянно открытое навстречу Лучу Владыки,</w:t>
      </w:r>
      <w:r w:rsidR="00D57AEE">
        <w:t xml:space="preserve"> — </w:t>
      </w:r>
      <w:r w:rsidR="0040243B" w:rsidRPr="002A4D42">
        <w:t>лучшее условие для получения помощи. Постоянство открытости обуславливает и постоянство помощи. Но многие ли постоянно помнят о Нем, всегда готовом прийти на Помощь? Даже те, кто знает сравнительно много, даже они не всегда в состоянии утвердить постоянное памятование и постоянное предстояние. Причин тому много. Но главная из них</w:t>
      </w:r>
      <w:r w:rsidR="00D57AEE">
        <w:t xml:space="preserve"> — </w:t>
      </w:r>
      <w:r w:rsidR="0040243B" w:rsidRPr="002A4D42">
        <w:t>непонимание того, что пройти в будущее можно лишь только Владыкой. Формула: «Я в вас, и вы во Мне» требует глубокого осознания. «Без Бога</w:t>
      </w:r>
      <w:r w:rsidR="00D57AEE">
        <w:t xml:space="preserve"> — </w:t>
      </w:r>
      <w:r w:rsidR="0040243B" w:rsidRPr="002A4D42">
        <w:t xml:space="preserve">ни до порога». Бог, </w:t>
      </w:r>
      <w:r w:rsidR="0040243B" w:rsidRPr="002A4D42">
        <w:lastRenderedPageBreak/>
        <w:t>Господь, господин, Владыка</w:t>
      </w:r>
      <w:r w:rsidR="00D57AEE">
        <w:t xml:space="preserve"> — </w:t>
      </w:r>
      <w:r w:rsidR="0040243B" w:rsidRPr="002A4D42">
        <w:t>так без Владыки ничего не достичь и никуда не дойти. Знающие это могут применить знание свое в жизни, чтобы еще более утвердить себя в Свете.</w:t>
      </w:r>
    </w:p>
    <w:p w:rsidR="0040243B" w:rsidRDefault="0040243B" w:rsidP="0040243B"/>
    <w:p w:rsidR="0040243B" w:rsidRDefault="00DF4588" w:rsidP="0040243B">
      <w:r>
        <w:rPr>
          <w:b/>
          <w:lang w:val="en-US"/>
        </w:rPr>
        <w:t>1964</w:t>
      </w:r>
      <w:r>
        <w:rPr>
          <w:b/>
        </w:rPr>
        <w:t xml:space="preserve"> г. </w:t>
      </w:r>
      <w:r w:rsidR="008241CE" w:rsidRPr="008241CE">
        <w:rPr>
          <w:b/>
        </w:rPr>
        <w:t>613.</w:t>
      </w:r>
      <w:r w:rsidR="0040243B" w:rsidRPr="002A4D42">
        <w:t xml:space="preserve"> (410). </w:t>
      </w:r>
      <w:r w:rsidR="008A359E" w:rsidRPr="008A359E">
        <w:rPr>
          <w:b/>
        </w:rPr>
        <w:t>(Гуру).</w:t>
      </w:r>
      <w:r w:rsidR="0040243B" w:rsidRPr="002A4D42">
        <w:t xml:space="preserve"> Полнота ощущения пульса духовной жизни осознается благодаря связи с Владыкой. Тускло сознаниям, не знающим Его. Временные услады земные и обладание вещами не дают настоящего счастья. Слишком уж непрочно оно и зависит от столь многих причин, тоже неустойчивых и непрочных. Мало задумываются над тем, в зависимость от кого и чего ставят свое счастье. Но Камень Основания недаром был назван именно так, ибо Владыка поистине есть Камень Вечного Основания Жизни. И когда люди счастье свое и будущее свое строят на этом Основании, прочно оно и нерушим и осмыслена тогда жизнь полнотою ее мироощущения.</w:t>
      </w:r>
    </w:p>
    <w:p w:rsidR="0040243B" w:rsidRDefault="0040243B" w:rsidP="0040243B"/>
    <w:p w:rsidR="0040243B" w:rsidRDefault="00DF4588" w:rsidP="0040243B">
      <w:r>
        <w:rPr>
          <w:b/>
          <w:lang w:val="en-US"/>
        </w:rPr>
        <w:t>1964</w:t>
      </w:r>
      <w:r>
        <w:rPr>
          <w:b/>
        </w:rPr>
        <w:t xml:space="preserve"> г. </w:t>
      </w:r>
      <w:r w:rsidR="008241CE" w:rsidRPr="008241CE">
        <w:rPr>
          <w:b/>
        </w:rPr>
        <w:t>614.</w:t>
      </w:r>
      <w:r w:rsidR="0040243B" w:rsidRPr="002A4D42">
        <w:t xml:space="preserve"> (411). </w:t>
      </w:r>
      <w:r w:rsidR="008241CE" w:rsidRPr="008241CE">
        <w:rPr>
          <w:b/>
        </w:rPr>
        <w:t>(Авг. 16).</w:t>
      </w:r>
      <w:r w:rsidR="0040243B" w:rsidRPr="002A4D42">
        <w:t xml:space="preserve"> Каждое прикосновение к людям не без последствий. Каждое обращение к ним влечет за собою тот или иной результат. При этом обычно проявляется сущность человека, хотя бы до некоторой степени. Таков характер внешних касаний. Являясь лакмусовой бумажкой для проявления человеческой сущности, ученик не может избежать этих следствий. В периоды особого напряжения пространства и особой дисгармоничности токов следует эти касания ограничивать только такими, которых нельзя избежать. В случае же желания как-то и чем-то помочь лучше сделать так, чтобы касание это было молчаливым. Просто свет собственной ауры освещает другую ауру, которой дается Свет. Процесс можно усилить сознательной посылкой мысли. Всякое же ненужное словесное обращение придется оставить. Нужно быть очень осмотрительным при каждом соприкосновении, ибо опыт показал, что часто на обращение люди отвечают стрелой. Принцип молчаливого касания следует утвердить практически.</w:t>
      </w:r>
    </w:p>
    <w:p w:rsidR="0040243B" w:rsidRDefault="0040243B" w:rsidP="0040243B"/>
    <w:p w:rsidR="0040243B" w:rsidRDefault="00DF4588" w:rsidP="0040243B">
      <w:r>
        <w:rPr>
          <w:b/>
          <w:lang w:val="en-US"/>
        </w:rPr>
        <w:t>1964</w:t>
      </w:r>
      <w:r>
        <w:rPr>
          <w:b/>
        </w:rPr>
        <w:t xml:space="preserve"> г. </w:t>
      </w:r>
      <w:r w:rsidR="008241CE" w:rsidRPr="008241CE">
        <w:rPr>
          <w:b/>
        </w:rPr>
        <w:t>615.</w:t>
      </w:r>
      <w:r w:rsidR="0040243B" w:rsidRPr="002A4D42">
        <w:t xml:space="preserve"> (412). </w:t>
      </w:r>
      <w:r w:rsidR="008A359E" w:rsidRPr="008A359E">
        <w:rPr>
          <w:b/>
        </w:rPr>
        <w:t>(М.А.Й.).</w:t>
      </w:r>
      <w:r w:rsidR="0040243B" w:rsidRPr="002A4D42">
        <w:t xml:space="preserve"> Пусть каждый сучок, увиденный в глазу другого человека, послужит стимулом к тому, чтобы усмотреть бревно в своем собственном. Пусть каждый недостаток в другом человеке проявителем служит своих собственных. В других недостатки очень легко замечать, но, заметив, лучше обратиться на себя и посмотреть, не остался ли где хвостик неизжитых еще слабостей того же порядка в собственном сознании. Правильна мысль при анализе характера героев из произведений хороших писателей подумать о том, не угнездились ли где-нибудь в своем собственном характере черты, столь неприятные в других людях. Такая суровая самопроверка может очень продвинуть, ибо очистка от векового сора требует напряжения и внимательности.</w:t>
      </w:r>
    </w:p>
    <w:p w:rsidR="0040243B" w:rsidRDefault="0040243B" w:rsidP="0040243B"/>
    <w:p w:rsidR="0040243B" w:rsidRDefault="00DF4588" w:rsidP="0040243B">
      <w:r>
        <w:rPr>
          <w:b/>
          <w:lang w:val="en-US"/>
        </w:rPr>
        <w:t>1964</w:t>
      </w:r>
      <w:r>
        <w:rPr>
          <w:b/>
        </w:rPr>
        <w:t xml:space="preserve"> г. </w:t>
      </w:r>
      <w:r w:rsidR="008241CE" w:rsidRPr="008241CE">
        <w:rPr>
          <w:b/>
        </w:rPr>
        <w:t>616.</w:t>
      </w:r>
      <w:r w:rsidR="0040243B" w:rsidRPr="002A4D42">
        <w:t xml:space="preserve"> (413). </w:t>
      </w:r>
      <w:r w:rsidR="008A359E" w:rsidRPr="008A359E">
        <w:rPr>
          <w:b/>
        </w:rPr>
        <w:t>(Гуру).</w:t>
      </w:r>
      <w:r w:rsidR="0040243B" w:rsidRPr="002A4D42">
        <w:t xml:space="preserve"> Часто задумываются над тем, как преуспеть в устремлении своем к Свету. И ответ очень прост: надо </w:t>
      </w:r>
      <w:r w:rsidR="0040243B" w:rsidRPr="002A4D42">
        <w:lastRenderedPageBreak/>
        <w:t>довести себя до такого состояния,</w:t>
      </w:r>
      <w:r w:rsidR="008241CE">
        <w:rPr>
          <w:lang w:val="en-US"/>
        </w:rPr>
        <w:t xml:space="preserve"> </w:t>
      </w:r>
      <w:r w:rsidR="0040243B" w:rsidRPr="002A4D42">
        <w:t>чтобы свет этот свободно и постоянно изливался в мир на людей и на все окружающее из своей собственной ауры. Все состояния, нарушающие это свечение, подлежат искоренению. Раздражение, зависть, злоба и все прочее в этом же роде</w:t>
      </w:r>
      <w:r w:rsidR="00D57AEE">
        <w:t xml:space="preserve"> — </w:t>
      </w:r>
      <w:r w:rsidR="0040243B" w:rsidRPr="002A4D42">
        <w:t>не от Света. Так борьба за утверждение Света в себе станет борьбою с тем, что еще не изжито в себе от ветхого человека.</w:t>
      </w:r>
    </w:p>
    <w:p w:rsidR="0040243B" w:rsidRDefault="0040243B" w:rsidP="0040243B"/>
    <w:p w:rsidR="0040243B" w:rsidRDefault="00DF4588" w:rsidP="0040243B">
      <w:r>
        <w:rPr>
          <w:b/>
          <w:lang w:val="en-US"/>
        </w:rPr>
        <w:t>1964</w:t>
      </w:r>
      <w:r>
        <w:rPr>
          <w:b/>
        </w:rPr>
        <w:t xml:space="preserve"> г. </w:t>
      </w:r>
      <w:r w:rsidR="008241CE" w:rsidRPr="008241CE">
        <w:rPr>
          <w:b/>
        </w:rPr>
        <w:t>617.</w:t>
      </w:r>
      <w:r w:rsidR="0040243B" w:rsidRPr="002A4D42">
        <w:t xml:space="preserve"> </w:t>
      </w:r>
      <w:r w:rsidR="008241CE" w:rsidRPr="008241CE">
        <w:rPr>
          <w:b/>
        </w:rPr>
        <w:t>(Авг. 16).</w:t>
      </w:r>
      <w:r w:rsidR="0040243B" w:rsidRPr="002A4D42">
        <w:t xml:space="preserve"> Получение сведений внешнего порядка, требующих степени ясновидения и яснослышания, много труднее, чем развертывание мысли по заключенному в ней направлению. Если ухо еще не открыто, то как же можно им слышать, или видеть на расстоянии, когда центр зрительный еще не пробужден? Мысль воспринять много легче. Можно, подобно медиумам, видеть и слышать астральными чувствами. Но это</w:t>
      </w:r>
      <w:r w:rsidR="00D57AEE">
        <w:t xml:space="preserve"> — </w:t>
      </w:r>
      <w:r w:rsidR="0040243B" w:rsidRPr="002A4D42">
        <w:t>не достижение. Йогизм приводит к раскрытию центров, но форсировать процесс невозможно, ибо это повлечет за собою потерю равновесия. Естественное ускорение осуществляется путем ярого исполнения Указаний Учителя. Но даже и желать нельзя слишком, ибо астральное желание отдаляет достижение, вместо того, чтобы его приближать. Хотеть и желать надо тоже умеючи. Обычные люди желают астралом, и потому обычно желания их не исполняются. Йог тоже желает, но</w:t>
      </w:r>
      <w:r w:rsidR="00D57AEE">
        <w:t xml:space="preserve"> — </w:t>
      </w:r>
      <w:r w:rsidR="0040243B" w:rsidRPr="002A4D42">
        <w:t>огненно, сердцем. Точнее выражаясь, он знает, что значит хотеть, и знает, как это делается. Вот вы очень хотели астрально, чтобы вокруг была нужная вам степень тишины, и... ничего у вас не получалось. Но, когда утвердилось внутреннее равновесие и желание заменилось ритмическим приказом воли, на сцену выступило умение «хотеть» и желание было заменено приказом чистой, то есть лишенной астрального элемента, мысли. При неуравновесии и желание становится неуравновешенным и результаты его минимальны. Умение хотеть заключает в себе наличие воли. Безвольные люди тоже часто хотят, точнее, желают, но их желания являются гласом вопиющего в пустыне. Будем учиться хотеть. Внесем ритм в процесс осуществления желания и научимся желать не мозгом, но сердцем. Сердечное желание рано или поздно будет исполнено, но зачем же отдавать исполнение времени, то есть откладывать его на неопределенный срок, когда ритм и четкость приказа всего сознания могут его ускорить и даже ограничить указанным сроком. Уверенность дается только опытом, а опыт научает умению хотеть. Так произвольно преображается самая природа желания, заменяясь четким приказом волевого устремления. Не странно ли слышать, что можно приказывать пространству. Пространство примет приказ и выполнит его непреложно, если он отдан со знанием дела. Усиляется он ритмом такой длительности, когда сметаются все противодействия. Постепенно сила приказа становится все более мощной и все более кратким приказ. Со временем вся сила может быть сосредоточена в одном слове или одной фразе, и тогда уже ритм повторения не нужен. «Не можете жить более одного дня»,</w:t>
      </w:r>
      <w:r w:rsidR="00D57AEE">
        <w:t xml:space="preserve"> — </w:t>
      </w:r>
      <w:r w:rsidR="0040243B" w:rsidRPr="002A4D42">
        <w:lastRenderedPageBreak/>
        <w:t>говорил известный вам Глава государства преступникам, и к утру их находили бездыханными.</w:t>
      </w:r>
    </w:p>
    <w:p w:rsidR="0040243B" w:rsidRDefault="0040243B" w:rsidP="0040243B"/>
    <w:p w:rsidR="0040243B" w:rsidRDefault="00DF4588" w:rsidP="0040243B">
      <w:r>
        <w:rPr>
          <w:b/>
          <w:lang w:val="en-US"/>
        </w:rPr>
        <w:t>1964</w:t>
      </w:r>
      <w:r>
        <w:rPr>
          <w:b/>
        </w:rPr>
        <w:t xml:space="preserve"> г. </w:t>
      </w:r>
      <w:r w:rsidR="008241CE" w:rsidRPr="008241CE">
        <w:rPr>
          <w:b/>
        </w:rPr>
        <w:t>618.</w:t>
      </w:r>
      <w:r w:rsidR="0040243B" w:rsidRPr="002A4D42">
        <w:t xml:space="preserve"> (414). </w:t>
      </w:r>
      <w:r w:rsidR="008A359E" w:rsidRPr="008A359E">
        <w:rPr>
          <w:b/>
        </w:rPr>
        <w:t>(М.А.Й.).</w:t>
      </w:r>
      <w:r w:rsidR="0040243B" w:rsidRPr="002A4D42">
        <w:t xml:space="preserve"> Распределим близость к нам по ступеням. Тогда одни окажутся ближе, другие дальше. С каждой ступени можно подняться еще ближе, то есть еще выше. В этом слове «выше»</w:t>
      </w:r>
      <w:r w:rsidR="00D57AEE">
        <w:t xml:space="preserve"> — </w:t>
      </w:r>
      <w:r w:rsidR="0040243B" w:rsidRPr="002A4D42">
        <w:t>ключ к сближению. Чем выше поднимается дух по ступеням усовершенствования, тем ближе становится к нам. Степень искренности легко поддается самопроверке, ибо если стремление приблизиться еще больше сильно, то самопреображение идет напряженно и быстро. Если же оно не происходит, значит, желание сближения</w:t>
      </w:r>
      <w:r w:rsidR="00D57AEE">
        <w:t xml:space="preserve"> — </w:t>
      </w:r>
      <w:r w:rsidR="0040243B" w:rsidRPr="002A4D42">
        <w:t>на языке и на словах, но не на деле. Это различие между словесным, или поверхностным, желанием и действительным следует различать. Первое инертно, бессильно и не дает следствий, второе быстро сближает и дает ощущение нашего присутствия. Самопроверка природы желания близости нашей хороша тем, что не допускает самообмана, когда под видимостью самых, казалось бы, искренних чувств прячется нежелание привести себя в форму, приличествующую служителю Света. Это в равной степени относится и к Близости Иерархической вообще.</w:t>
      </w:r>
    </w:p>
    <w:p w:rsidR="0040243B" w:rsidRDefault="0040243B" w:rsidP="0040243B"/>
    <w:p w:rsidR="0040243B" w:rsidRPr="002A4D42" w:rsidRDefault="00DF4588" w:rsidP="0040243B">
      <w:r>
        <w:rPr>
          <w:b/>
          <w:lang w:val="en-US"/>
        </w:rPr>
        <w:t>1964</w:t>
      </w:r>
      <w:r>
        <w:rPr>
          <w:b/>
        </w:rPr>
        <w:t xml:space="preserve"> г. </w:t>
      </w:r>
      <w:r w:rsidR="008241CE" w:rsidRPr="008241CE">
        <w:rPr>
          <w:b/>
        </w:rPr>
        <w:t>619.</w:t>
      </w:r>
      <w:r w:rsidR="0040243B" w:rsidRPr="002A4D42">
        <w:t xml:space="preserve"> (415). </w:t>
      </w:r>
      <w:r w:rsidR="008A359E" w:rsidRPr="008A359E">
        <w:rPr>
          <w:b/>
        </w:rPr>
        <w:t>(Гуру).</w:t>
      </w:r>
      <w:r w:rsidR="0040243B" w:rsidRPr="002A4D42">
        <w:t xml:space="preserve"> Ощущение невозможности заменить звенья Иерархической цепи, непосредственно связанные с духом, на какие-либо другие указывает на глубокое и правильное понимание наших взаимоотношений. И в самом деле, представим себе всю планету и все человечество со всеми выдающимися деятелями, то все же не найдем никого, кто был бы нам ближе Владыки или тех, кого Он послал, чтобы принести нам жданную весть. Так, Владыка, Матерь и Гуру остаются навсегда и везде, во всех мирах, ближайшими звеньями цепи Света. Когда это осознано</w:t>
      </w:r>
      <w:r w:rsidR="00D57AEE">
        <w:t xml:space="preserve"> — </w:t>
      </w:r>
      <w:r w:rsidR="0040243B" w:rsidRPr="002A4D42">
        <w:t>путь к Свету прям.</w:t>
      </w:r>
    </w:p>
    <w:p w:rsidR="00F3234E" w:rsidRDefault="00F3234E" w:rsidP="0040243B">
      <w:pPr>
        <w:rPr>
          <w:lang w:val="en-US"/>
        </w:rPr>
      </w:pPr>
    </w:p>
    <w:p w:rsidR="0040243B" w:rsidRDefault="0040243B" w:rsidP="00F3234E">
      <w:pPr>
        <w:pStyle w:val="Quote"/>
      </w:pPr>
      <w:r w:rsidRPr="002A4D42">
        <w:t>Ночью видел пламя горящей небольшой свечи.</w:t>
      </w:r>
    </w:p>
    <w:p w:rsidR="0040243B" w:rsidRDefault="00DF4588" w:rsidP="0040243B">
      <w:r>
        <w:rPr>
          <w:b/>
          <w:lang w:val="en-US"/>
        </w:rPr>
        <w:t>1964</w:t>
      </w:r>
      <w:r>
        <w:rPr>
          <w:b/>
        </w:rPr>
        <w:t xml:space="preserve"> г. </w:t>
      </w:r>
      <w:r w:rsidR="008241CE" w:rsidRPr="008241CE">
        <w:rPr>
          <w:b/>
        </w:rPr>
        <w:t>620.</w:t>
      </w:r>
      <w:r w:rsidR="0040243B" w:rsidRPr="002A4D42">
        <w:t xml:space="preserve"> (416). </w:t>
      </w:r>
      <w:r w:rsidR="008241CE" w:rsidRPr="008241CE">
        <w:rPr>
          <w:b/>
        </w:rPr>
        <w:t>(Авг. 12).</w:t>
      </w:r>
      <w:r w:rsidR="0040243B" w:rsidRPr="002A4D42">
        <w:t xml:space="preserve"> Распределение по Лучам фактически происходит еще на Земле, пока в физическом теле, там же, то есть в Мире Тонком, когда отбрасываются земные наслоения, дух освобождается, для того чтобы полностью слиться со своим Лучом, к которому он тяготел и с которым был уже неразрывно связан и в плотном существовании. Любимому ученику посылается Луч, и он неотрывно в нем пребывает. Связь эта устанавливается в веках и на все будущее. Те, кто от тьмы, Луча не имеют и не имеют такого тяготения к Свету, чтобы найти в себе силы оторваться от тьмы. Те, кто бессознательно служит тьме, когда начинают понимать свое истинное положение, ужасаются и готовы бы отвратиться от тьмы, но притяжения темного полюса настолько сильны и так они связаны с тьмою, что энергий и воли для противодействия не хватает. Обреченность свою сознают, но сделать ничего уже не в состоянии. К Свету надо притянуться еще на Земле. Из Твердыни протянуты Руки </w:t>
      </w:r>
      <w:r w:rsidR="0040243B" w:rsidRPr="002A4D42">
        <w:lastRenderedPageBreak/>
        <w:t>и льются Лучи, и многие примыкают и притягиваются к ним бессознательно, не зная ни о Твердыне, ни об Учителе. Но все дело в служении тьме или Свету, и этим условием определяется притяжение к Лучам и распределение по Лучам. Но следует знать, что если в Стане Света действуют Лучи Света, то на стороне тьмы действуют лучи тьмы и притяжение их действует на темных духов, увлекая их в бездну. Есть и промежуточное состояние, довольно серенькое, бесцветное и унылое. Все степени состояний имеются в Мире Надземном, и каждое притяжение к ним основано на принципе соответствия, или законе созвучия. Закон непреложен, но справедлив, ибо то, что есть в человеке, что накоплено в нем в течение его жизни, притягивается к соответствующим слоям пространства, родственным и близким природе, сущности, характеру этих накоплений. Закон обойти или обмануть невозможно: каждый имеет окружение по себе. Происходит как бы продолжение в созвучных им условиях тех устремлений (и осуществление их), которые свойственны духу. Конечно, обжора фактически обжираться уже не сможет, так как нет ни жрущего тела, ни пожираемых яств. Но пластичность материи Незримого Мира и творческой способности духа, заменившей ему земные способности, позволяет из этой материи создавать желаемые формы, желаемые яства и обжираться ими воображаемо, ибо мысль становится там действительностью, видимой и ощущаемой как реальность. Разница в том, что на Земле переполненный желудок дает ощущение удовлетворенности, хотя и временной, но там ее нет и быть не может, так как вожделение к пище живет, а насытиться ему фактически нечем. Только когда энергии вожделения исчерпают себя на своем породителе, наступает освобождение от этого рабского состояния. Потому лучше овладеть собою уже на Земле и не позволять ни одной страсти владеть собою, ибо процесс изживания ее в Мире Незримом очень мучителен. Тот, кто овладел своей мыслью и подчинил ее воле и обуздал свои чувства, надев на них серебряную узду духа, может спокойно войти в тот мир, где все движется мыслью.</w:t>
      </w:r>
    </w:p>
    <w:p w:rsidR="0040243B" w:rsidRDefault="0040243B" w:rsidP="0040243B"/>
    <w:p w:rsidR="0040243B" w:rsidRDefault="00DF4588" w:rsidP="0040243B">
      <w:r>
        <w:rPr>
          <w:b/>
          <w:lang w:val="en-US"/>
        </w:rPr>
        <w:t>1964</w:t>
      </w:r>
      <w:r>
        <w:rPr>
          <w:b/>
        </w:rPr>
        <w:t xml:space="preserve"> г. </w:t>
      </w:r>
      <w:r w:rsidR="008241CE" w:rsidRPr="008241CE">
        <w:rPr>
          <w:b/>
        </w:rPr>
        <w:t>621.</w:t>
      </w:r>
      <w:r w:rsidR="0040243B" w:rsidRPr="002A4D42">
        <w:t xml:space="preserve"> (417). </w:t>
      </w:r>
      <w:r w:rsidR="008A359E" w:rsidRPr="008A359E">
        <w:rPr>
          <w:b/>
        </w:rPr>
        <w:t>(Гуру).</w:t>
      </w:r>
      <w:r w:rsidR="0040243B" w:rsidRPr="002A4D42">
        <w:t xml:space="preserve"> Земное пребывание можно считать как выбор путей в Беспредельность. Следует лишь помнить, что этим временным состоянием не исчерпывается ничто, но все лишь начинается, чтобы развернуться затем до своих пределов в Мире Надземном. Отсюда значение каждого начинания и утверждения его на Земле. То, что свяжете, то есть утвердите на Земле в сознании своем, утверждено будет и там. Ведь полем посева зерен всех начинаний является сознание, в котором укореняются зерна допущенных мыслей. И мысли посеянные всходы дадут. В сфере человеческого микрокосма сам человек выращивает следствия мыслей и сам же их пожинает. Мыслью замыкает себя в круг ее проявления и мыслью же и освобождает. Значение мысли в оформлении судьбы человека нельзя переоценить</w:t>
      </w:r>
      <w:r w:rsidR="00D57AEE">
        <w:t xml:space="preserve"> — </w:t>
      </w:r>
      <w:r w:rsidR="0040243B" w:rsidRPr="002A4D42">
        <w:t>столь огромно оно.</w:t>
      </w:r>
    </w:p>
    <w:p w:rsidR="0040243B" w:rsidRDefault="0040243B" w:rsidP="0040243B"/>
    <w:p w:rsidR="0040243B" w:rsidRDefault="00DF4588" w:rsidP="0040243B">
      <w:r>
        <w:rPr>
          <w:b/>
          <w:lang w:val="en-US"/>
        </w:rPr>
        <w:t>1964</w:t>
      </w:r>
      <w:r>
        <w:rPr>
          <w:b/>
        </w:rPr>
        <w:t xml:space="preserve"> г. </w:t>
      </w:r>
      <w:r w:rsidR="008241CE" w:rsidRPr="008241CE">
        <w:rPr>
          <w:b/>
        </w:rPr>
        <w:t>622.</w:t>
      </w:r>
      <w:r w:rsidR="0040243B" w:rsidRPr="002A4D42">
        <w:t xml:space="preserve"> (418). </w:t>
      </w:r>
      <w:r w:rsidR="008A359E" w:rsidRPr="008A359E">
        <w:rPr>
          <w:b/>
        </w:rPr>
        <w:t>(М.А.Й.).</w:t>
      </w:r>
      <w:r w:rsidR="0040243B" w:rsidRPr="002A4D42">
        <w:t xml:space="preserve"> Все ученичество построено на созвучии. Если созвучия нет, сознание надо поднять и возвысить до какой-то степени соответствия с сознанием того, к кому оно устремляется. Ни в унынии, ни в раздражении, ни в недовольстве, ни в страхе, ни в суете, ни в рабстве у всех прочих отрицательных качеств созвучия или единения не достичь. Вот почему столь настоятельно нужна работа над собою. Недостатков достаточно у каждого ученика. Каждый недостаток уже одним тем, что это недостаток, может быть трансмутирован в положительное качество, ибо каждый недостаток имеет свой противоположный полюс. Мало учесть свои недостатки, надо отыскать и увидеть антипод каждого, чтобы утвердить последний в сознании для последующего применения или уявления его в жизни. Выкристаллизованный в сознании мыслью до рисунка в мозгу, станет он там магнитом, ведущим и определяющим поступки и действия ученика. Много времени можно посвятить этому светоносному процессу. Каждое мгновение такой работы окажется плодоносным. Не надо вымученных усилий, не надо каких-то особых напряжений, надо просто сесть и спокойно подумать о своем том или ином недостатке, сознательно вызвав в воображении яркий образ его противоположности и себя, утвердившего это противоположное недостатку качество в своем внутреннем мире. Утвержденное и внедренное там, проявиться должно оно и вовне, в действиях, поступках и мыслях. Так трансмутация собственного характера по линии родственных противоположностей станет доступной, возможной и осуществимой. Для примера возьмем суетливость, унижающую достоинство духа, расточительницу психической энергии, погружающую дух в ничтожество и ставящие его в рабскую зависимость от всех и всего. Противопоставим этому мелкому, низменному качеству спокойную сдержанность, самообладание, осознание достоинства духа и независимость его от подчинения воображаемым условностям момента. Представим себя свободным от этого унижения, решившим покончить и покончившим с суетливостью навсегда. Утвердим антипод этого качества ритмом в течение нескольких дней и увидим, что антикачество суетливости начало уже проявляться в делах каждого дня. Осознание победы ее утвердит и упрочит. И нужное качество приобретено.</w:t>
      </w:r>
    </w:p>
    <w:p w:rsidR="0040243B" w:rsidRDefault="0040243B" w:rsidP="0040243B"/>
    <w:p w:rsidR="0040243B" w:rsidRDefault="00DF4588" w:rsidP="0040243B">
      <w:r>
        <w:rPr>
          <w:b/>
          <w:lang w:val="en-US"/>
        </w:rPr>
        <w:t>1964</w:t>
      </w:r>
      <w:r>
        <w:rPr>
          <w:b/>
        </w:rPr>
        <w:t xml:space="preserve"> г. </w:t>
      </w:r>
      <w:r w:rsidR="008241CE" w:rsidRPr="008241CE">
        <w:rPr>
          <w:b/>
        </w:rPr>
        <w:t>623.</w:t>
      </w:r>
      <w:r w:rsidR="0040243B" w:rsidRPr="002A4D42">
        <w:t xml:space="preserve"> (419). </w:t>
      </w:r>
      <w:r w:rsidR="008241CE" w:rsidRPr="008241CE">
        <w:rPr>
          <w:b/>
        </w:rPr>
        <w:t>(Авг. 18).</w:t>
      </w:r>
      <w:r w:rsidR="0040243B" w:rsidRPr="002A4D42">
        <w:t xml:space="preserve"> Мало добиться выполнения пространственного приказа, надо еще удержать созданное положение на желаемый срок. Противодействующие силы от времени до времени будут делать попытки разрушить его, и эти попытки следует всякий раз пресекать самым решительным образом. Наши люди на прицеле у темных всегда, а темные готовы воспользоваться каждым случаем, каждым человеком, животным, птицей, грызунами и даже насекомыми, лишь бы только через них протолкнуть то, что сможет разрушить или в какой-то мере нарушить </w:t>
      </w:r>
      <w:r w:rsidR="0040243B" w:rsidRPr="002A4D42">
        <w:lastRenderedPageBreak/>
        <w:t>результаты ваших трудов. Каждую такую попытку следует встретить совершенно спокойно и спокойно пропустить ее мимо сознания, чтобы, пропустив мимо, решительно, твердо и уверенно тотчас же восстановить нужное положение. Ни расстраиваться, ни огорчаться, ни отчаиваться подобными рецидивами не следует. Плотина удерживает постоянный напор воды, точно так же и ваша психическая энергия сдерживает постоянно напор темных противодействий и вредительства. Не будем забывать, что, кроме темных сознательных и бессознательных злоделателей, силы хаоса постоянно стремятся вторгаться в стройность построения жизни и в сознания человеческие. Борьбе с хаосом отводится немалое место в активности Служителя Света.</w:t>
      </w:r>
    </w:p>
    <w:p w:rsidR="0040243B" w:rsidRDefault="0040243B" w:rsidP="0040243B"/>
    <w:p w:rsidR="0040243B" w:rsidRDefault="00DF4588" w:rsidP="0040243B">
      <w:r>
        <w:rPr>
          <w:b/>
          <w:lang w:val="en-US"/>
        </w:rPr>
        <w:t>1964</w:t>
      </w:r>
      <w:r>
        <w:rPr>
          <w:b/>
        </w:rPr>
        <w:t xml:space="preserve"> г. </w:t>
      </w:r>
      <w:r w:rsidR="008241CE" w:rsidRPr="008241CE">
        <w:rPr>
          <w:b/>
        </w:rPr>
        <w:t>624.</w:t>
      </w:r>
      <w:r w:rsidR="0040243B" w:rsidRPr="002A4D42">
        <w:t xml:space="preserve"> (420). Отметим и еще одно обстоятельство: это упорное стремление сознания вернуться на старое пепелище, то есть снова погрузиться в исчерпанные условия жизни. Прошлое предоставляет собою сильный магнит. Для Огненной Йоги оно сожжено, но сжигание его не легко и не просто. Новое часто может быть еще недостаточно совершенным, и сознание с ним еще не сжилось, в то время как старое привычно и удобно, хотя и является оно оковами духа. Ветхий человек внутри</w:t>
      </w:r>
      <w:r w:rsidR="00D57AEE">
        <w:t xml:space="preserve"> — </w:t>
      </w:r>
      <w:r w:rsidR="0040243B" w:rsidRPr="002A4D42">
        <w:t>ярый защитник старого, привычного обихода в сознании и в жизни, и потому это</w:t>
      </w:r>
      <w:r w:rsidR="00D57AEE">
        <w:t xml:space="preserve"> — </w:t>
      </w:r>
      <w:r w:rsidR="0040243B" w:rsidRPr="002A4D42">
        <w:t>сильный и упорный противник эволюции духа. В тепле и уюте, в спокое и благополучии куда приятнее и легче, чем в трудностях, нужде, лишениях и в холоде, и многие предпочитают тепло и уют. Но неуютно на Земле восставшему духу, и благополучие душит его. Огонь и благополучие несовместимы, борьба и спокой</w:t>
      </w:r>
      <w:r w:rsidR="00D57AEE">
        <w:t xml:space="preserve"> — </w:t>
      </w:r>
      <w:r w:rsidR="0040243B" w:rsidRPr="002A4D42">
        <w:t>тоже. Борения духа</w:t>
      </w:r>
      <w:r w:rsidR="00D57AEE">
        <w:t xml:space="preserve"> — </w:t>
      </w:r>
      <w:r w:rsidR="0040243B" w:rsidRPr="002A4D42">
        <w:t>удел идущего к Свету. Мы Знаем напряжения огненные, Мы Знаем невыносимые пространственные нагнетения, и Мы Знаем суровость подвига, но Мы не Знаем спокоя.</w:t>
      </w:r>
    </w:p>
    <w:p w:rsidR="0040243B" w:rsidRDefault="0040243B" w:rsidP="0040243B"/>
    <w:p w:rsidR="0040243B" w:rsidRDefault="00DF4588" w:rsidP="0040243B">
      <w:r>
        <w:rPr>
          <w:b/>
          <w:lang w:val="en-US"/>
        </w:rPr>
        <w:t>1964</w:t>
      </w:r>
      <w:r>
        <w:rPr>
          <w:b/>
        </w:rPr>
        <w:t xml:space="preserve"> г. </w:t>
      </w:r>
      <w:r w:rsidR="008241CE" w:rsidRPr="008241CE">
        <w:rPr>
          <w:b/>
        </w:rPr>
        <w:t>625.</w:t>
      </w:r>
      <w:r w:rsidR="0040243B" w:rsidRPr="002A4D42">
        <w:t xml:space="preserve"> (421). </w:t>
      </w:r>
      <w:r w:rsidR="008A359E" w:rsidRPr="008A359E">
        <w:rPr>
          <w:b/>
        </w:rPr>
        <w:t>(М.А.Й.).</w:t>
      </w:r>
      <w:r w:rsidR="0040243B" w:rsidRPr="002A4D42">
        <w:t xml:space="preserve"> Любовь и лучшие чувства, обращенные к нам, принимаем, но взамен требуем действий, достойных и соразмерных с силой обращаемых к нам чувств. Иначе это будет сладким, но, увы, недейственным и пустым времяпрепровождением или слащавой сентиментальностью. Нам нужно действие, выражающее степень и силу действительного устремления к Свету. Много сладких и розовых мечтаний устилают путь вспять. Действие, действие, действие, насыщенное огнем несломимой решимости преодолеть в себе всё и себя победить. Негоже в сознании где-то держать еще не изжитые слабости. С грузом таким по отвесной скале не подняться. Сурово, и строго, и нелицеприятно надо отдать себе ясный отчет в том, что еще не изжито и что подлежит немедленному и неотложному искоренению. Не взойти на Вершину к Владыке с грузом таким.</w:t>
      </w:r>
    </w:p>
    <w:p w:rsidR="0040243B" w:rsidRDefault="0040243B" w:rsidP="0040243B"/>
    <w:p w:rsidR="0040243B" w:rsidRDefault="00DF4588" w:rsidP="0040243B">
      <w:r>
        <w:rPr>
          <w:b/>
          <w:lang w:val="en-US"/>
        </w:rPr>
        <w:t>1964</w:t>
      </w:r>
      <w:r>
        <w:rPr>
          <w:b/>
        </w:rPr>
        <w:t xml:space="preserve"> г. </w:t>
      </w:r>
      <w:r w:rsidR="008241CE" w:rsidRPr="008241CE">
        <w:rPr>
          <w:b/>
        </w:rPr>
        <w:t>626.</w:t>
      </w:r>
      <w:r w:rsidR="0040243B" w:rsidRPr="002A4D42">
        <w:t xml:space="preserve"> (422). </w:t>
      </w:r>
      <w:r w:rsidR="008A359E" w:rsidRPr="008A359E">
        <w:rPr>
          <w:b/>
        </w:rPr>
        <w:t>(Гуру).</w:t>
      </w:r>
      <w:r w:rsidR="0040243B" w:rsidRPr="002A4D42">
        <w:t xml:space="preserve"> Они готовы прочесть тысячи книг. Они готовы поститься и ограничить себя во многом. Они готовы поехать </w:t>
      </w:r>
      <w:r w:rsidR="0040243B" w:rsidRPr="002A4D42">
        <w:lastRenderedPageBreak/>
        <w:t>куда угодно, чтобы послушать нового проповедника или самозваного учителя, на многое готовы они. Но не готовы к тому, чтобы поступиться своими привычками, своими слабостями и своими недостатками. Готовность их чередуется с повторными уступками самым ничтожным недостаткам, которые оказываются самыми тяжкими веригами на ногах. Готовность их сбросить</w:t>
      </w:r>
      <w:r w:rsidR="00D57AEE">
        <w:t xml:space="preserve"> — </w:t>
      </w:r>
      <w:r w:rsidR="0040243B" w:rsidRPr="002A4D42">
        <w:t>иная. Она зовет к действию. Самым высоким действием духа является подвиг. Когда совершается он, спадают вериги.</w:t>
      </w:r>
    </w:p>
    <w:p w:rsidR="0040243B" w:rsidRDefault="0040243B" w:rsidP="0040243B"/>
    <w:p w:rsidR="0040243B" w:rsidRDefault="00DF4588" w:rsidP="0040243B">
      <w:r>
        <w:rPr>
          <w:b/>
          <w:lang w:val="en-US"/>
        </w:rPr>
        <w:t>1964</w:t>
      </w:r>
      <w:r>
        <w:rPr>
          <w:b/>
        </w:rPr>
        <w:t xml:space="preserve"> г. </w:t>
      </w:r>
      <w:r w:rsidR="008241CE" w:rsidRPr="008241CE">
        <w:rPr>
          <w:b/>
        </w:rPr>
        <w:t>627.</w:t>
      </w:r>
      <w:r w:rsidR="0040243B" w:rsidRPr="002A4D42">
        <w:t xml:space="preserve"> (423). </w:t>
      </w:r>
      <w:r w:rsidR="008241CE" w:rsidRPr="008241CE">
        <w:rPr>
          <w:b/>
        </w:rPr>
        <w:t>(Авг. 19).</w:t>
      </w:r>
      <w:r w:rsidR="0040243B" w:rsidRPr="002A4D42">
        <w:t xml:space="preserve"> Знающий пошлет спираль Агни. По нарезанному спиралью стволу пуля или снаряд летит дальше, прободая пространство. Так же и спираль мысли с большею силой преодолевает сопротивление плотных слоев, чем обычная мысль. В спиралях Света вибрируют явления Высшего Мира. Построение Вселенной спирально. В спирали несется Земля в пространстве к далекой звезде. Думали ли о том, что если бы движение всей Солнечной системы, а в частности, Земли, не было бы спиральным, то орбита Земли каждый раз проходила бы по той же самой трассе, вызывая повторность явлений. Спираль эволюции не была бы возможной. Принцип эволюции тоже построен спирально. Пока сознание движется по кругу и движение это замкнуто им, прогресс невозможен. В результате застой. Но как только движение сознания становится спиральным, круг разомкнут и каждый оборот спирали дает новые накопления и обозначает подъем. Явления, происходящие в каждом витке спирали, аналогичны явлениям предшествовавшего и стоящего ниже витка, но не тождественны. В этом залог продвижения. В спирали времени повторяются весна, лето, осень и зима, но каждая новая весна уже иная, чем та, что предшествовала ей. Так же различны в спиральном движении ночи и дни. Благодаря принципу спирали, ничто в природе не повторяется, хотя много внешне кажущихся схожими явлений. Надо понять и спиральность испытаний восходящего сознания. Может показаться, что они все те же, но характер их с каждым оборотом спирали видоизменяется. Обратите внимание на слова «восходящее сознание», ибо есть и другая спираль, по которой можно спуститься. Эволюции сознания противополагается инволюция. Есть сознания, идущие вниз по нисходящей спирали. Знаете выродившиеся племена, остатки когда-то великих народов, которые были втянуты в спираль инволюции. Отметим, что даже и Записи эти подлежат закону спирали, в данном случае восходящей. Если бы движение сознания совершалось по замкнутому кругу, явление Записей было бы невозможным, ибо просто не было бы о чем писать. Но по опыту уже знаете, что в каждой Записи, несмотря на их обилие, есть нечто новое, не содержащееся в прежних. Это действует принцип спирали расширяющегося и восходящего сознания. В «Книге Жизни» записано много примеров сияющего пути</w:t>
      </w:r>
      <w:r w:rsidR="008530A9">
        <w:rPr>
          <w:lang w:val="en-US"/>
        </w:rPr>
        <w:t xml:space="preserve"> </w:t>
      </w:r>
      <w:r w:rsidR="0040243B" w:rsidRPr="002A4D42">
        <w:t xml:space="preserve">восходящих духов. Знаем и примеры духов других, нисходящих и опускающихся веками. Но будем говорить о спиралях Света. Качества духа тоже развиваются </w:t>
      </w:r>
      <w:r w:rsidR="0040243B" w:rsidRPr="002A4D42">
        <w:lastRenderedPageBreak/>
        <w:t>спирально, от времени до времени яро утверждаясь в проявлении. Зная спираль построения, можно в сознании закладывать семена будущих нахождений, ибо с каждым новым витком семя будет расти, пока не даст всходов, тоже растущих спирально. Именно спиралью сознания обуславливается рост накоплений. В Великой Спирали будущего можно прозревать великое назначение человечества и безграничные возможности его достижений. В осознании Закона Спирали заложена сила, дающая мощный импульс к восхождению духа. Каждое достижение, даже самое малое, ручательством служит достижений больших. Нет границ росту могущества духа. Нет ни одного зернышка Света, которое в спирали времени не могло бы вырасти в сияющие громады.</w:t>
      </w:r>
    </w:p>
    <w:p w:rsidR="0040243B" w:rsidRDefault="0040243B" w:rsidP="0040243B"/>
    <w:p w:rsidR="0040243B" w:rsidRDefault="00DF4588" w:rsidP="0040243B">
      <w:r>
        <w:rPr>
          <w:b/>
          <w:lang w:val="en-US"/>
        </w:rPr>
        <w:t>1964</w:t>
      </w:r>
      <w:r>
        <w:rPr>
          <w:b/>
        </w:rPr>
        <w:t xml:space="preserve"> г. </w:t>
      </w:r>
      <w:r w:rsidR="008241CE" w:rsidRPr="008241CE">
        <w:rPr>
          <w:b/>
        </w:rPr>
        <w:t>628.</w:t>
      </w:r>
      <w:r w:rsidR="0040243B" w:rsidRPr="002A4D42">
        <w:t xml:space="preserve"> </w:t>
      </w:r>
      <w:r w:rsidR="008A359E" w:rsidRPr="008A359E">
        <w:rPr>
          <w:b/>
        </w:rPr>
        <w:t>(М.А.Й.).</w:t>
      </w:r>
      <w:r w:rsidR="0040243B" w:rsidRPr="002A4D42">
        <w:t xml:space="preserve"> Две тысячи лет тому назад в спирали времени были посеяны зерна немеркнущего Света. Сеятелем Был Сам Владыка. Люди их потоптали, смешали с грязью, изуродовали многие всходы, многие кровью полили и под конец решили, что им не нужен посев, не нужны всходы и не нужен Сеятель. Но помимо людей есть пространство. Пространственный посев уничтожить нельзя. Нельзя снять со счетов Эволюции Света посевы. Спиральная ступень Эволюции двухтысячелетней давности непреложной служит основой для нового оборота спирали, когда каждое прежнее слово Владыки найдет свое новое утверждение в спирали расширившегося сознания человечества Нового Мира. Предвестником этого явления служит даваемое ко времени Учение Жизни, которое является продолжением спирального развития того, что было дано два тысячелетия тому назад: то же Учение Света, но углубленное, но расширенное, но соответствующее новой ступени Эволюции, но все то же единое, великое, сокровенное Учение Жизни, продолжающееся на протяжении всего существования человечества, все то же, но в формах новых, всегда новое, но древнее как мир единое, нераздельное, неповторяемое, из того же Источника Вечного Знания, непреходящего веками, неизменного, но нового, как нова каждая новая зелень каждой новой весны.</w:t>
      </w:r>
    </w:p>
    <w:p w:rsidR="0040243B" w:rsidRDefault="0040243B" w:rsidP="0040243B"/>
    <w:p w:rsidR="0040243B" w:rsidRDefault="00DF4588" w:rsidP="0040243B">
      <w:r>
        <w:rPr>
          <w:b/>
          <w:lang w:val="en-US"/>
        </w:rPr>
        <w:t>1964</w:t>
      </w:r>
      <w:r>
        <w:rPr>
          <w:b/>
        </w:rPr>
        <w:t xml:space="preserve"> г. </w:t>
      </w:r>
      <w:r w:rsidR="008241CE" w:rsidRPr="008241CE">
        <w:rPr>
          <w:b/>
        </w:rPr>
        <w:t>629.</w:t>
      </w:r>
      <w:r w:rsidR="0040243B" w:rsidRPr="002A4D42">
        <w:t xml:space="preserve"> </w:t>
      </w:r>
      <w:r w:rsidR="008A359E" w:rsidRPr="008A359E">
        <w:rPr>
          <w:b/>
        </w:rPr>
        <w:t>(Гуру).</w:t>
      </w:r>
      <w:r w:rsidR="0040243B" w:rsidRPr="002A4D42">
        <w:t xml:space="preserve"> Да! Это верно. Все это так. В великом потоке Эволюции сущего списывается со счета, то есть поступает в переработку в виде космического сора всё, что идет против. В конечном итоге все противодействия Эволюции сметаются в ее мощном поступательном движении. Если противодействие очень сильно и организованно, силы Эволюции не останавливаются перед тем, чтобы уничтожить целые народы и их цивилизацию, как это произошло с Атлантидой. Даже целую планету можно временно выключить из цепи миров, если она препятствует Эволюции всей цепи. Много возможностей имеется в руках Держателей Света для поддержания правильного течения мировой междупланетной жизни. Надо лишь только понять, что, включившись в течение эволюционного мирового потока, человек становится сознательным </w:t>
      </w:r>
      <w:r w:rsidR="0040243B" w:rsidRPr="002A4D42">
        <w:lastRenderedPageBreak/>
        <w:t>сотрудником Света не только на Земле, но и в мирах. Едино Средоточие Сущего, едина Иерархия Света, и близкое время идет, когда на обновленной Земле, прошедшей тяжкие годы испытаний, будет Единое стадо и (один) Пастырь Один. Имя Ему</w:t>
      </w:r>
      <w:r w:rsidR="00D57AEE">
        <w:t xml:space="preserve"> — </w:t>
      </w:r>
      <w:r w:rsidR="0040243B" w:rsidRPr="002A4D42">
        <w:t>Владыка Майтрейя.</w:t>
      </w:r>
    </w:p>
    <w:p w:rsidR="0040243B" w:rsidRDefault="0040243B" w:rsidP="0040243B"/>
    <w:p w:rsidR="0040243B" w:rsidRDefault="00DF4588" w:rsidP="0040243B">
      <w:r>
        <w:rPr>
          <w:b/>
          <w:lang w:val="en-US"/>
        </w:rPr>
        <w:t>1964</w:t>
      </w:r>
      <w:r>
        <w:rPr>
          <w:b/>
        </w:rPr>
        <w:t xml:space="preserve"> г. </w:t>
      </w:r>
      <w:r w:rsidR="008241CE" w:rsidRPr="008241CE">
        <w:rPr>
          <w:b/>
        </w:rPr>
        <w:t>630.</w:t>
      </w:r>
      <w:r w:rsidR="0040243B" w:rsidRPr="002A4D42">
        <w:t xml:space="preserve"> (424). </w:t>
      </w:r>
      <w:r w:rsidR="008241CE" w:rsidRPr="008241CE">
        <w:rPr>
          <w:b/>
        </w:rPr>
        <w:t>(Авг. 20).</w:t>
      </w:r>
      <w:r w:rsidR="0040243B" w:rsidRPr="002A4D42">
        <w:t xml:space="preserve"> Сын Мой, все живут, ослепленные Майей. Но только через Майю можно прийти к пониманию действительности. Когда Указую среди преходящего учиться находить элементы Вечности или непреходящего, Хочу втолковать, как сквозь мираж Майи учиться уметь различать проблески действительности. В высшем понимании временное есть разрез вечного, и каждому явлению можно найти его настоящее место в общей схеме вещей. И тогда Майя покажет свою другую сторону, другой аспект, который поможет уяснить сущность действительности. Человек в обычном его восприятии другими людьми действительности собой не являет. Но, взятый в своей семеричной сущности, во всех оболочках, видимых и не видимых глазу, он представляет собою уже реальность. Ту же меру можно приложить ко всем явлениям жизни. Даже цветок полевой семеричен. Обычные же обывательские представления о вещах неполны, несовершенны и однобоки. Наука пытается углубиться в понимание строения материи, но еще далека от признания ее высшего выражения</w:t>
      </w:r>
      <w:r w:rsidR="00D57AEE">
        <w:t xml:space="preserve"> — </w:t>
      </w:r>
      <w:r w:rsidR="0040243B" w:rsidRPr="002A4D42">
        <w:t>духа, который есть свет и огонь. Также и явление огня не понимается во всей его всеобъемлемости. Правильнее всего было бы рассматривать все предметы материального мира как формы кристаллизованного огня. Застывшая лава служит довольно верной иллюстрацией этой идеи. Мысль</w:t>
      </w:r>
      <w:r w:rsidR="00D57AEE">
        <w:t xml:space="preserve"> — </w:t>
      </w:r>
      <w:r w:rsidR="0040243B" w:rsidRPr="002A4D42">
        <w:t>тоже огонь, а все, созданное руками человека, есть только вещественное оформление мысли, то есть огня, или его воплощение в плотные формы. Таким образом, усматривая в каждом явлении его первопричину</w:t>
      </w:r>
      <w:r w:rsidR="00D57AEE">
        <w:t xml:space="preserve"> — </w:t>
      </w:r>
      <w:r w:rsidR="0040243B" w:rsidRPr="002A4D42">
        <w:t>огонь, приближаемся к пониманию действительности. Все, что существует, можно назвать Огневселенной, ибо в основании видимого мира заложен огонь. Атомная энергия</w:t>
      </w:r>
      <w:r w:rsidR="00D57AEE">
        <w:t xml:space="preserve"> — </w:t>
      </w:r>
      <w:r w:rsidR="0040243B" w:rsidRPr="002A4D42">
        <w:t>энергия огненная, связанная тесно со светом. Мельчайшие частицы атома</w:t>
      </w:r>
      <w:r w:rsidR="00D57AEE">
        <w:t xml:space="preserve"> — </w:t>
      </w:r>
      <w:r w:rsidR="0040243B" w:rsidRPr="002A4D42">
        <w:t>светящиеся. Так видим физическую связь света с огнем. Вначале был Свет, то есть первичная светящаяся материя. Материя Lucida и Материя Matrix</w:t>
      </w:r>
      <w:r w:rsidR="00D57AEE">
        <w:t xml:space="preserve"> — </w:t>
      </w:r>
      <w:r w:rsidR="0040243B" w:rsidRPr="002A4D42">
        <w:t xml:space="preserve">только аспекты единого вещества высоких степеней материи. Трудно представить себе или понять, что, как бы ни углублялась наука в строение материи, она никогда не дойдет до ее вершины, Первоисточника, первичных форм свето-материи, ибо высочайшие вершины ее уже за пределами человеческого понимания. Можно было бы назвать эти формы материи Светом, но название ничего не дает. Примером тому может служить электричество или магнетизм, сущность которых остается неизвестной, хотя и изучены некоторые законы их проявления и осуществлено применение этих законов на практике. Живем в мире глубочайших тайн, познавание внешних форм которых не приводит к их постижению. Но самая глубочайшая </w:t>
      </w:r>
      <w:r w:rsidR="0040243B" w:rsidRPr="002A4D42">
        <w:lastRenderedPageBreak/>
        <w:t>тайна</w:t>
      </w:r>
      <w:r w:rsidR="00D57AEE">
        <w:t xml:space="preserve"> — </w:t>
      </w:r>
      <w:r w:rsidR="0040243B" w:rsidRPr="002A4D42">
        <w:t>это человек. Казалось бы, анатомия человеческого тела изучена довольно хорошо. Но, увы, изучение это поверхностно, и назначение и функции некоторых желез остаются загадкой. Только в полноте семеричности всех своих принципов может начаться действительное изучение человеческого микрокосма, но и то при условии, если в основу изучения положен огонь. Несмотря на все достижения науки, тайны материи и жизни остаются нерешенными. Понимание этого и будет правильным подходом к действительному познаванию мира. Только Сокровенное Знание может привести человека хотя бы к частичному, но все же действительному пониманию Тайны себя и Тайн окружающего его мира.</w:t>
      </w:r>
    </w:p>
    <w:p w:rsidR="0040243B" w:rsidRDefault="0040243B" w:rsidP="0040243B"/>
    <w:p w:rsidR="0040243B" w:rsidRDefault="00DF4588" w:rsidP="0040243B">
      <w:r>
        <w:rPr>
          <w:b/>
          <w:lang w:val="en-US"/>
        </w:rPr>
        <w:t>1964</w:t>
      </w:r>
      <w:r>
        <w:rPr>
          <w:b/>
        </w:rPr>
        <w:t xml:space="preserve"> г. </w:t>
      </w:r>
      <w:r w:rsidR="008241CE" w:rsidRPr="008241CE">
        <w:rPr>
          <w:b/>
        </w:rPr>
        <w:t>631.</w:t>
      </w:r>
      <w:r w:rsidR="0040243B" w:rsidRPr="002A4D42">
        <w:t xml:space="preserve"> </w:t>
      </w:r>
      <w:r w:rsidR="008A359E" w:rsidRPr="008A359E">
        <w:rPr>
          <w:b/>
        </w:rPr>
        <w:t>(М.А.Й.).</w:t>
      </w:r>
      <w:r w:rsidR="0040243B" w:rsidRPr="002A4D42">
        <w:t xml:space="preserve"> Сын мой и сын Наш, Тайна слияния сознаний тоже относится к числу сокровенных. Невежды отрицают эту возможность, ибо не знают радости Общения. Но сын знает, и слово его свидетельством будет того, что это возможно и достижимо. Укажите невеждам на ритм как средство ближайшего подхода к любой цели. Но ритма не утвердить без устремления. Ритм дает крылья, а без крыльев не полететь. Ритм порождает и непреложность. Желаемое достижение можно достичь ритмом. Но ритм означает и постоянство, утвержденное в жизни. Качество довольно редкое. Но кто же из невежд или отрицателей ярых захочет утвердить в себе эти качества. А без них</w:t>
      </w:r>
      <w:r w:rsidR="00D57AEE">
        <w:t xml:space="preserve"> — </w:t>
      </w:r>
      <w:r w:rsidR="0040243B" w:rsidRPr="002A4D42">
        <w:t>как без рук или как птица без крыльев. Готовы принять каждого, обратившегося к нам. Но где же они, устремленные духом? Дары Эволюции приготовлены для человечества и уже раздаются. Но сколь же мало сознаний, хотящих их взять! И сколь же много других, в страхе пытающихся воспрепятствовать проникновению в жизнь нового знания! Идет сейчас на планете великая борьба за новое знание и новую науку, за утверждение Света их в жизни.</w:t>
      </w:r>
    </w:p>
    <w:p w:rsidR="0040243B" w:rsidRDefault="0040243B" w:rsidP="0040243B"/>
    <w:p w:rsidR="0040243B" w:rsidRDefault="00DF4588" w:rsidP="0040243B">
      <w:r>
        <w:rPr>
          <w:b/>
          <w:lang w:val="en-US"/>
        </w:rPr>
        <w:t>1964</w:t>
      </w:r>
      <w:r>
        <w:rPr>
          <w:b/>
        </w:rPr>
        <w:t xml:space="preserve"> г. </w:t>
      </w:r>
      <w:r w:rsidR="008241CE" w:rsidRPr="008241CE">
        <w:rPr>
          <w:b/>
        </w:rPr>
        <w:t>632.</w:t>
      </w:r>
      <w:r w:rsidR="0040243B" w:rsidRPr="002A4D42">
        <w:t xml:space="preserve"> </w:t>
      </w:r>
      <w:r w:rsidR="008A359E" w:rsidRPr="008A359E">
        <w:rPr>
          <w:b/>
        </w:rPr>
        <w:t>(Гуру).</w:t>
      </w:r>
      <w:r w:rsidR="0040243B" w:rsidRPr="002A4D42">
        <w:t xml:space="preserve"> Как можно смести силу самых упорных противодействий? Скажем: ритмом. Неопытность начнет колебаться в сомнении и признает свое бессилие, но тот, кто знает мощь утвержденного ритма, будет твердо продолжать начатое, спокойно пропустив очередную волну противодействия мимо. Многие опыты, ведущиеся в Твердыне, охватывают века. Можете представить себе, сколько терпения, сколько упорства надо явить в ритмической работе, чтобы осуществить эти вековые опыты. Ритм и спираль связаны тесно. Ритм может быть возрастающий и нисходящий, но спираль</w:t>
      </w:r>
      <w:r w:rsidR="00D57AEE">
        <w:t xml:space="preserve"> — </w:t>
      </w:r>
      <w:r w:rsidR="0040243B" w:rsidRPr="002A4D42">
        <w:t>восходящей всегда, во всем, что насыщено Светом. Ритм подобен волне нарастания, после которой идет неизбежный спад, но спираль расширяющегося сознания всегда на подъеме, и каждый новый день приносит с собою новые мысли и новые возможности. Хочу подчеркнуть, что психическая энергия, приведенная в действие ритмом, не знает препятствий, которых она не смогла бы преодолеть. Каждая кажущаяся неудача пусть служит толчком для уявления победной огненной мощи.</w:t>
      </w:r>
    </w:p>
    <w:p w:rsidR="0040243B" w:rsidRDefault="0040243B" w:rsidP="0040243B"/>
    <w:p w:rsidR="0040243B" w:rsidRDefault="00DF4588" w:rsidP="0040243B">
      <w:r>
        <w:rPr>
          <w:b/>
          <w:lang w:val="en-US"/>
        </w:rPr>
        <w:t>1964</w:t>
      </w:r>
      <w:r>
        <w:rPr>
          <w:b/>
        </w:rPr>
        <w:t xml:space="preserve"> г. </w:t>
      </w:r>
      <w:r w:rsidR="008241CE" w:rsidRPr="008241CE">
        <w:rPr>
          <w:b/>
        </w:rPr>
        <w:t>633.</w:t>
      </w:r>
      <w:r w:rsidR="0040243B" w:rsidRPr="002A4D42">
        <w:t xml:space="preserve"> (425). </w:t>
      </w:r>
      <w:r w:rsidR="008241CE" w:rsidRPr="008241CE">
        <w:rPr>
          <w:b/>
        </w:rPr>
        <w:t>(Авг. 21).</w:t>
      </w:r>
      <w:r w:rsidR="0040243B" w:rsidRPr="002A4D42">
        <w:t xml:space="preserve"> Сын Мой, Привожу к повиновению элементы стихий. Стихии полностью выражены в человеческом микрокосме. И прежде всего приводятся они в повиновение в нем. Дана человеку возможность владыкою быть в своем собственном царстве, единственной своей неотъемлемой собственности. Конечно, характер этой собственности своеобразен, и проявляется это своеобразие в том, что материя тел, входящих в него, не принадлежит человеку, хотя ему право дано ею владеть и распоряжаться. Таким образом, и здесь владение утверждается без обычного чувства собственности. Владею потому, что знаю, и потому, что подчинил своей воле поток материи, временно протекающий через оболочки. Отработанная материя, уже прошедшая через организм человека и этим путем до известной степени одухотворенная им, возвращается таковою обратно, откуда она поступила. Это понятно вполне, когда вопрос касается плотного тела и переработки в нем пищи, воды и воздуха, но ведь и все прочие оболочки аналогично пропускают через себя материю соответствующего им плана. Для примера возьмем план ментальный. Поток ментальной материи течет через свой проводник, насыщая элементы ее своеобразием сущности ментального тела данного человека. Можно представить себе этот процесс в микрокосме великого поэта, художника, писателя, или философа и базарной торговки или картежника. Какова природа этой материи, переработанной в данных организмах? Каждым дыханием йог благодетельствует пространство и человечество, каждым дыханием злой их отравляет. Так во имя Общего Блага овладевает дух, к Свету идущий, всеми видами материи, протекающей через его оболочки, чтобы ее одухотворить, осветить и сделать более утонченной, чем до того, как она поступила в его микрокосм для преображения. Человек преображает таким путем не только себя, но и все окружающее на очень большое расстояние, ибо, помимо всех прочих видов материи, мысль, материя мысли, очень летуча и очень подвижна. Преобразителем сущего можно назвать человека. И хорошо, когда это преображение, или трансмутация, окружающего творится в свете и насыщено Красотою, ибо часто происходит наоборот, и человек тогда является обезображивателем того, в чем он живет. Темные и злые обезображивают пространство и Землю. Процесс преображения, или трансмутации, окружающего может быть подчинен воле. Следствием такого подчинения будет овладение стихиями внутри микрокосма самого человека, победителя материи. А власть над стихиями внутри приведет к власти над стихиями вовне. Возьмем стихию огня. Человек</w:t>
      </w:r>
      <w:r w:rsidR="00D57AEE">
        <w:t xml:space="preserve"> — </w:t>
      </w:r>
      <w:r w:rsidR="0040243B" w:rsidRPr="002A4D42">
        <w:t>существо огненное.</w:t>
      </w:r>
      <w:r w:rsidR="00F3234E">
        <w:rPr>
          <w:lang w:val="en-US"/>
        </w:rPr>
        <w:t xml:space="preserve"> </w:t>
      </w:r>
      <w:r w:rsidR="0040243B" w:rsidRPr="002A4D42">
        <w:t>Все мысли, чувства, поступки, действия и даже физические движения его</w:t>
      </w:r>
      <w:r w:rsidR="00D57AEE">
        <w:t xml:space="preserve"> — </w:t>
      </w:r>
      <w:r w:rsidR="0040243B" w:rsidRPr="002A4D42">
        <w:t xml:space="preserve">явления огненного порядка и даже могут быть сфотографированы или запечатлены особыми аппаратами. Даже движение пальца дает вспышки, и сияет огнями напряженно пишущая рука. Овладение всеми этими процессами и подчинение их суровому контролю воли </w:t>
      </w:r>
      <w:r w:rsidR="0040243B" w:rsidRPr="002A4D42">
        <w:lastRenderedPageBreak/>
        <w:t>приводит к овладению огненной стихией, что и является целью огненной Йоги. Всем овладевший в себе, всем может овладеть вне себя. Чем-либо овладевший в себе, овладевает этим же самым вне себя. Это овладение и будет, в высших формах своих, той властью, которая дана человеку над всякою плотью от начала времен, дано как возможность, которую он может осуществить. Утверждение нужных качеств духа тоже представляет собою овладение теми огнями, которые обнимаются, или охватываются, данным качеством. Каждое качество, утвержденное прочно,</w:t>
      </w:r>
      <w:r w:rsidR="00D57AEE">
        <w:t xml:space="preserve"> — </w:t>
      </w:r>
      <w:r w:rsidR="0040243B" w:rsidRPr="002A4D42">
        <w:t>горящий, спокойный и длительный огонь, кристаллизованный в устойчивой форме. Тот, кто хочет победить мир, должен с себя начинать. Каждая победа над немощью плоти, каждая победа над астралом и каждая победа над мыслью своей приводит и приведет в конечном итоге к победе над миром. Знайте и помните: Я Победил мир и вам Путь Указую к победе.</w:t>
      </w:r>
    </w:p>
    <w:p w:rsidR="0040243B" w:rsidRDefault="0040243B" w:rsidP="0040243B"/>
    <w:p w:rsidR="0040243B" w:rsidRDefault="00DF4588" w:rsidP="0040243B">
      <w:r>
        <w:rPr>
          <w:b/>
          <w:lang w:val="en-US"/>
        </w:rPr>
        <w:t>1964</w:t>
      </w:r>
      <w:r>
        <w:rPr>
          <w:b/>
        </w:rPr>
        <w:t xml:space="preserve"> г. </w:t>
      </w:r>
      <w:r w:rsidR="008241CE" w:rsidRPr="008241CE">
        <w:rPr>
          <w:b/>
        </w:rPr>
        <w:t>634.</w:t>
      </w:r>
      <w:r w:rsidR="0040243B" w:rsidRPr="002A4D42">
        <w:t xml:space="preserve"> Устремление к еще большей близости Общения в духе может быть оправдано только теми результатами, которые эта близость дает. Это значит, что укрепить и углубить ее можно только делами каждого дня. Если следствия ее не выражаются в целом ряде соответствующих поступков и действий</w:t>
      </w:r>
      <w:r w:rsidR="00D57AEE">
        <w:t xml:space="preserve"> — </w:t>
      </w:r>
      <w:r w:rsidR="0040243B" w:rsidRPr="002A4D42">
        <w:t>близость эта нецелесообразна и не может продолжена быть. Таким образом, желание и осуществление близости еще большей утверждается напряжением трансмутации ветхого человека в себе в то существо, каким человек должен стать. Если хотите приблизиться больше, напрягите процесс.</w:t>
      </w:r>
    </w:p>
    <w:p w:rsidR="0040243B" w:rsidRDefault="0040243B" w:rsidP="0040243B"/>
    <w:p w:rsidR="0040243B" w:rsidRDefault="00DF4588" w:rsidP="0040243B">
      <w:r>
        <w:rPr>
          <w:b/>
          <w:lang w:val="en-US"/>
        </w:rPr>
        <w:t>1964</w:t>
      </w:r>
      <w:r>
        <w:rPr>
          <w:b/>
        </w:rPr>
        <w:t xml:space="preserve"> г. </w:t>
      </w:r>
      <w:r w:rsidR="008241CE" w:rsidRPr="008241CE">
        <w:rPr>
          <w:b/>
        </w:rPr>
        <w:t>635.</w:t>
      </w:r>
      <w:r w:rsidR="0040243B" w:rsidRPr="002A4D42">
        <w:t xml:space="preserve"> (426). </w:t>
      </w:r>
      <w:r w:rsidR="008A359E" w:rsidRPr="008A359E">
        <w:rPr>
          <w:b/>
        </w:rPr>
        <w:t>(Гуру).</w:t>
      </w:r>
      <w:r w:rsidR="0040243B" w:rsidRPr="002A4D42">
        <w:t xml:space="preserve"> Можем ли порадоваться, глядя на вас? Можем ли отметить продвижение ваше? Можем ли видеть непреложность и твердость вашего шага? Если все это можем, благо вам, к Свету идущим. Жизнь нелегка духов, к Свету идущих. Позвано нами так много, но мало из тех, кто, ответив, идет. Этим смущаться не будем. Малочисленность может быть признаком силы духа каждого из немногих. И когда один утверждается, как сто тысяч мудрецов, это</w:t>
      </w:r>
      <w:r w:rsidR="00D57AEE">
        <w:t xml:space="preserve"> — </w:t>
      </w:r>
      <w:r w:rsidR="0040243B" w:rsidRPr="002A4D42">
        <w:t>непобедимая сила. Не в количестве дело, если качество высоко.</w:t>
      </w:r>
    </w:p>
    <w:p w:rsidR="0040243B" w:rsidRDefault="0040243B" w:rsidP="0040243B"/>
    <w:p w:rsidR="0040243B" w:rsidRDefault="00DF4588" w:rsidP="0040243B">
      <w:r>
        <w:rPr>
          <w:b/>
          <w:lang w:val="en-US"/>
        </w:rPr>
        <w:t>1964</w:t>
      </w:r>
      <w:r>
        <w:rPr>
          <w:b/>
        </w:rPr>
        <w:t xml:space="preserve"> г. </w:t>
      </w:r>
      <w:r w:rsidR="008241CE" w:rsidRPr="008241CE">
        <w:rPr>
          <w:b/>
        </w:rPr>
        <w:t>636.</w:t>
      </w:r>
      <w:r w:rsidR="0040243B" w:rsidRPr="002A4D42">
        <w:t xml:space="preserve"> (427). </w:t>
      </w:r>
      <w:r w:rsidR="008241CE" w:rsidRPr="008241CE">
        <w:rPr>
          <w:b/>
        </w:rPr>
        <w:t>(Авг. 22).</w:t>
      </w:r>
      <w:r w:rsidR="0040243B" w:rsidRPr="002A4D42">
        <w:t xml:space="preserve"> Нет ничего более значительного в жизни ученика, нежели явление Учителя. Когда связь эта установлена была еще в прошлых жизнях, Учитель Появляется в нужное время, чтобы касанием своим разбудить назревшие накопления. Конечно, наблюдение, незримое и неосознаваемое, не прекращается и до этого момента, независимо от того, ощущает его ученик или нет. Ведущая Рука пребывает над духом. Это неосознаваемое до времени Руководство проявляется во многих подробностях жизни, но явным становится не ранее назначенного Учителем срока. Можно проследить, как при узловых событиях твердо и непреклонно направляла какая-то сила течение жизни в </w:t>
      </w:r>
      <w:r w:rsidR="0040243B" w:rsidRPr="002A4D42">
        <w:lastRenderedPageBreak/>
        <w:t>должное русло. Ведь даже и земные родители выбираются по решению Водителя. Ведь есть родство земное и родство Космическое, кровное и духовное. Связь с Космическими Отцом и Матерью остается поверх всех земных родственных связей. Когда они совпадают, то земная жизнь приобретает особое значение, закладывающее ступени далекого будущего. Ведь будущее есть следствие прошлого. Когда космическое родство становится ведомым духу, меняется жизнь и назначение ее делается понятным. Когда же она завершается на Земле, то возвращение духа в Дом Отчий происходит уже сознательно. Тогда земное пребывание делается лишь только отрезком Пути, не привязывая сознание к его подробностям и случайностям.</w:t>
      </w:r>
      <w:r w:rsidR="00641656">
        <w:rPr>
          <w:lang w:val="en-US"/>
        </w:rPr>
        <w:t xml:space="preserve"> </w:t>
      </w:r>
      <w:r w:rsidR="0040243B" w:rsidRPr="002A4D42">
        <w:t>Всё только временно, и всё не свое, как в путешествии долгом. Своё там, у Отца, Который Ждет возвращения сына, чтобы вместе рассмотреть плоды собранного опыта и знания и подготовиться, собрав с них жатву, к новому пребыванию на Земле для накопления нового опыта и знаний. Именно можно рассматривать цель каждого воплощения как возможность приобрести нужные качества, свойства, способности и знания для пребывания в Мире Надземном. Ведь без накоплений там нечем жить. Вся жизнь</w:t>
      </w:r>
      <w:r w:rsidR="00D57AEE">
        <w:t xml:space="preserve"> — </w:t>
      </w:r>
      <w:r w:rsidR="0040243B" w:rsidRPr="002A4D42">
        <w:t>по сознанию. Ведь когда-то умрет и Земля и рассыплется прахом, но дух будет существовать и продолжит свою жизнь на новых планетах, чтобы в конце концов перейти в Огненный Мир Духа. Все земное существует не само по себе и не для себя, но для Высших Миров.</w:t>
      </w:r>
    </w:p>
    <w:p w:rsidR="0040243B" w:rsidRDefault="0040243B" w:rsidP="0040243B"/>
    <w:p w:rsidR="0040243B" w:rsidRDefault="00DF4588" w:rsidP="0040243B">
      <w:r>
        <w:rPr>
          <w:b/>
          <w:lang w:val="en-US"/>
        </w:rPr>
        <w:t>1964</w:t>
      </w:r>
      <w:r>
        <w:rPr>
          <w:b/>
        </w:rPr>
        <w:t xml:space="preserve"> г. </w:t>
      </w:r>
      <w:r w:rsidR="008241CE" w:rsidRPr="008241CE">
        <w:rPr>
          <w:b/>
        </w:rPr>
        <w:t>637.</w:t>
      </w:r>
      <w:r w:rsidR="0040243B" w:rsidRPr="002A4D42">
        <w:t xml:space="preserve"> (428). </w:t>
      </w:r>
      <w:r w:rsidR="008A359E" w:rsidRPr="008A359E">
        <w:rPr>
          <w:b/>
        </w:rPr>
        <w:t>(М.А.Й.).</w:t>
      </w:r>
      <w:r w:rsidR="0040243B" w:rsidRPr="002A4D42">
        <w:t xml:space="preserve"> Письмо друзьям, написанное с помощью М.А.Й.</w:t>
      </w:r>
    </w:p>
    <w:p w:rsidR="0040243B" w:rsidRDefault="0040243B" w:rsidP="0040243B">
      <w:r w:rsidRPr="002A4D42">
        <w:t>Так хотелось бы передать близким радость осознания, что постоянное живое памятование о тех, кого любим и почитаем и кто когда-то уделял нам свое время и внимание, постоянно и неуклонно преображает сознание и меняет самый смысл жизни. Это изменение сознания и расширение его переносит все ценности жизни в плоскость иную и в корне изменяет отношение к окружающему. Ощущение неиссякаемого источника мысли, который сочится в нас непрестанно, заставляет сознание расти, приближая его к далеким берегам, далекое делая близким и невозможное осуществимым. Хочется дать почуять все значение и влияние этого памятования на личную жизнь тех, кто не забыл. Им как бы сметаются обычные представления о вещах, и необычность становится укладом жизни каждого дня. А это условие позволяет понять сердца других, бьющихся тоже теми же устремлениями к необычному. Привет тем, кто памятованием своим постоянным делает далекое близким, создавая этим возможность созвучия близких сердец.</w:t>
      </w:r>
    </w:p>
    <w:p w:rsidR="0040243B" w:rsidRDefault="0040243B" w:rsidP="0040243B"/>
    <w:p w:rsidR="0040243B" w:rsidRDefault="00DF4588" w:rsidP="0040243B">
      <w:r>
        <w:rPr>
          <w:b/>
          <w:lang w:val="en-US"/>
        </w:rPr>
        <w:t>1964</w:t>
      </w:r>
      <w:r>
        <w:rPr>
          <w:b/>
        </w:rPr>
        <w:t xml:space="preserve"> г. </w:t>
      </w:r>
      <w:r w:rsidR="008241CE" w:rsidRPr="008241CE">
        <w:rPr>
          <w:b/>
        </w:rPr>
        <w:t>638.</w:t>
      </w:r>
      <w:r w:rsidR="0040243B" w:rsidRPr="002A4D42">
        <w:t xml:space="preserve"> </w:t>
      </w:r>
      <w:r w:rsidR="008A359E" w:rsidRPr="008A359E">
        <w:rPr>
          <w:b/>
        </w:rPr>
        <w:t>(Гуру).</w:t>
      </w:r>
      <w:r w:rsidR="0040243B" w:rsidRPr="002A4D42">
        <w:t xml:space="preserve"> Мысль, вложенная в форму, несет в себе заряд той энергии чувства, которая ее породила. Эта форма, выраженная, скажем, начертанием слов, непременно передаст свою энергию читающему эти слова. Если заряд огненной энергии велик, </w:t>
      </w:r>
      <w:r w:rsidR="0040243B" w:rsidRPr="002A4D42">
        <w:lastRenderedPageBreak/>
        <w:t>то он не иссякает во времени. Знаете слова, которые на протяжении десятков веков сохраняют неисчерпанной заключенную в них энергию. Не следует думать, что это распространяется на слова только Великих Духов, даже на страницах больших писателей и поэтов запечатлены образы мыслей, воздействующих на людей десятки и сотни лет. Не в словах дело, конечно, но в той мысли, в той форме, которую облекают слова. Слово есть носитель, вернее, может быть носителем огненной энергии, заключенной в мысли, передаваемой словами.</w:t>
      </w:r>
    </w:p>
    <w:p w:rsidR="0040243B" w:rsidRDefault="0040243B" w:rsidP="0040243B"/>
    <w:p w:rsidR="0040243B" w:rsidRDefault="00DF4588" w:rsidP="0040243B">
      <w:r>
        <w:rPr>
          <w:b/>
          <w:lang w:val="en-US"/>
        </w:rPr>
        <w:t>1964</w:t>
      </w:r>
      <w:r>
        <w:rPr>
          <w:b/>
        </w:rPr>
        <w:t xml:space="preserve"> г. </w:t>
      </w:r>
      <w:r w:rsidR="008241CE" w:rsidRPr="008241CE">
        <w:rPr>
          <w:b/>
        </w:rPr>
        <w:t>639.</w:t>
      </w:r>
      <w:r w:rsidR="0040243B" w:rsidRPr="002A4D42">
        <w:t xml:space="preserve"> </w:t>
      </w:r>
      <w:r w:rsidR="008241CE" w:rsidRPr="008241CE">
        <w:rPr>
          <w:b/>
        </w:rPr>
        <w:t>(Авг. 23).</w:t>
      </w:r>
      <w:r w:rsidR="0040243B" w:rsidRPr="002A4D42">
        <w:t xml:space="preserve"> Идея о половинчатых душах приводит к пониманию сущности космического союза, или космического супружества между двумя душами, принадлежащими к различным полюсам родственных противоположностей, то есть имеющих один и тот же вибрационный ключ. Магнитная связь между такими духами очень сильна. Это именно о них сказано в древних писаниях: «Иже Бог Сочета, человек да не разлучит», то есть что люди не должны вмешиваться и разъединять людей, когда в мире земном одна половина встречает другую, что бывает нечасто. Гороскоп таких половинок указывает на законность и космичность такого союза, который не заканчивается земным пребыванием, но продолжается дальше. В тех же писаниях указуется, что в Мире Надземном люди не женятся. Самая мысль об этом нелепа, но духовный союз, или духовная близость, утвержденная между половинчатыми душами на Земле, может быть продолжена в мир внеплотный, ибо однородность вибрационного ключа распространяется на все тела, включая огненное. Отметим при этом, что чувство любви, в какой бы то ни было форме, требует наличия двух полюсов, и когда это чувство переносится в сферу чисто духовную, явление полюсности остается, правда, видоизмененным, но, тем не менее, все же влекущим духов друг к другу. Любовь ученика к Учителю и Учителя к ученику тоже биполярна, то есть тоже требует наличия двух полюсов сознаний, взаимно тяготеющих друг к другу. То, что люди обычно называют любовью и что представляет собою телесно-земную любовь, никакого отношения ни к половинчатым душам, ни к духовной любви не имеет. Там притяжение иного порядка, столь же непрочное и колеблющееся, как и все уявления астрала. От явления двойственных противоположностей никуда не уйти, ибо этот закон царствует в проявленном мире во всех процессах жизни, во всем, что видит глаз и что постигает ум. Если в сфере духовной видеть хотите утверждение желаемого явления, напрягите полюс своего устремления, чтобы вызвать соответствующую, или созвучную, реакцию на полюсе противоположном, и тогда объединение энергий произойдет в желаемой форме. Закон полюсности значителен тем, что в сфере своей полюсности воля может усиливать тот или иной пункт приложения психической энергии, тем вызывая и утверждая отзвук на него на полюсе противоположном. Так зов и отклик есть двуполюсность вещи единой, так же</w:t>
      </w:r>
      <w:r w:rsidR="00D57AEE">
        <w:t xml:space="preserve"> — </w:t>
      </w:r>
      <w:r w:rsidR="0040243B" w:rsidRPr="002A4D42">
        <w:t xml:space="preserve">вопрос и ответ, устремление </w:t>
      </w:r>
      <w:r w:rsidR="0040243B" w:rsidRPr="002A4D42">
        <w:lastRenderedPageBreak/>
        <w:t>духа и насыщение его устремлений. Когда указуется «Ищите, и обрящете», имеется в виду тот же великий закон двуполюсности вещи единой. В мире двойственности все есть единое, но состоящее из противоположных начал, создающих из двух одно. Творят полюса, объединяясь.</w:t>
      </w:r>
    </w:p>
    <w:p w:rsidR="0040243B" w:rsidRDefault="0040243B" w:rsidP="0040243B"/>
    <w:p w:rsidR="0040243B" w:rsidRDefault="00DF4588" w:rsidP="0040243B">
      <w:r>
        <w:rPr>
          <w:b/>
          <w:lang w:val="en-US"/>
        </w:rPr>
        <w:t>1964</w:t>
      </w:r>
      <w:r>
        <w:rPr>
          <w:b/>
        </w:rPr>
        <w:t xml:space="preserve"> г. </w:t>
      </w:r>
      <w:r w:rsidR="008241CE" w:rsidRPr="008241CE">
        <w:rPr>
          <w:b/>
        </w:rPr>
        <w:t>640.</w:t>
      </w:r>
      <w:r w:rsidR="0040243B" w:rsidRPr="002A4D42">
        <w:t xml:space="preserve"> Мысль верна и закономерна: тело может находиться в одном месте, а дух вдалеке от него может выполнять совершенно иную работу. Иногда далекая деятельность духа идет и при осознании тела и тело ей не мешает, если достаточно натренировано и послушно. Деление духа нельзя ограничить так или иначе какой-либо определенной формой активности.</w:t>
      </w:r>
      <w:r w:rsidR="00641656">
        <w:rPr>
          <w:lang w:val="en-US"/>
        </w:rPr>
        <w:t xml:space="preserve"> </w:t>
      </w:r>
      <w:r w:rsidR="0040243B" w:rsidRPr="002A4D42">
        <w:t>Учитель Выбирает процесс, наиболее духу доступный, и успешность определяется по результатам. Примером могут служить эти Записи. Передача мыслей и восприятие их идет в полном бодрствующем сознании и полном осознании наличия тела, и тело не мешает процессу. Правда, на это потребовался не один десяток лет, но дело венчает конец, то есть конечный достигнутый результат.</w:t>
      </w:r>
    </w:p>
    <w:p w:rsidR="0040243B" w:rsidRDefault="0040243B" w:rsidP="0040243B"/>
    <w:p w:rsidR="0040243B" w:rsidRDefault="00DF4588" w:rsidP="0040243B">
      <w:r>
        <w:rPr>
          <w:b/>
          <w:lang w:val="en-US"/>
        </w:rPr>
        <w:t>1964</w:t>
      </w:r>
      <w:r>
        <w:rPr>
          <w:b/>
        </w:rPr>
        <w:t xml:space="preserve"> г. </w:t>
      </w:r>
      <w:r w:rsidR="008241CE" w:rsidRPr="008241CE">
        <w:rPr>
          <w:b/>
        </w:rPr>
        <w:t>641.</w:t>
      </w:r>
      <w:r w:rsidR="0040243B" w:rsidRPr="002A4D42">
        <w:t xml:space="preserve"> (429). </w:t>
      </w:r>
      <w:r w:rsidR="008A359E" w:rsidRPr="008A359E">
        <w:rPr>
          <w:b/>
        </w:rPr>
        <w:t>(М.А.Й.).</w:t>
      </w:r>
      <w:r w:rsidR="0040243B" w:rsidRPr="002A4D42">
        <w:t xml:space="preserve"> Когда начинаем анализировать то, что было достигнуто именно благодаря трудностям, препятствиям и противодействиям, то приходим к неизбежному выводу о полезности их и необходимости. Отсюда всего один шаг до того, чтобы радоваться и благословлять эти препятствия, ибо ими растем. А это уже начало истинной мудрости. Казалось бы, самые неприятные, самые отягощающие явления, но они вызывают к проявлению спящие энергии духа, утверждая растущую силу психической энергии. Пианист и скрипач хорошо знают, что значит каждодневная тренировка или упражнения. То же самое и с огненными энергиями духа. Если хотите расти, от препятствий не уклоняйтесь и все, что против идет, волею преодолевайте. Радость препятствиям указывает на высокую ступень сознательности духа.</w:t>
      </w:r>
    </w:p>
    <w:p w:rsidR="0040243B" w:rsidRDefault="0040243B" w:rsidP="0040243B"/>
    <w:p w:rsidR="0040243B" w:rsidRPr="002A4D42" w:rsidRDefault="00DF4588" w:rsidP="0040243B">
      <w:r>
        <w:rPr>
          <w:b/>
          <w:lang w:val="en-US"/>
        </w:rPr>
        <w:t>1964</w:t>
      </w:r>
      <w:r>
        <w:rPr>
          <w:b/>
        </w:rPr>
        <w:t xml:space="preserve"> г. </w:t>
      </w:r>
      <w:r w:rsidR="008241CE" w:rsidRPr="008241CE">
        <w:rPr>
          <w:b/>
        </w:rPr>
        <w:t>642.</w:t>
      </w:r>
      <w:r w:rsidR="0040243B" w:rsidRPr="002A4D42">
        <w:t xml:space="preserve"> (430). </w:t>
      </w:r>
      <w:r w:rsidR="008A359E" w:rsidRPr="008A359E">
        <w:rPr>
          <w:b/>
        </w:rPr>
        <w:t>(Гуру).</w:t>
      </w:r>
      <w:r w:rsidR="0040243B" w:rsidRPr="002A4D42">
        <w:t xml:space="preserve"> Памятующего о нас не забудем. Не понимают признавшие нас взаимности памятования. Они думают, что если они помнят, то этим ограничивается все и все кончается этим, в то время как не ограничивается и не кончается ничто, а, наоборот, все усиливается и продолжается в будущее до того момента, пока не наступит реализация того, что теперь кажется далеким, неосуществимым и невозможным. Но мы утверждаем обратное, мы говорим, что это памятование будет тем якорем дальнего плавания, о котором говорится в Учении и по которому можно подтянуться к долгожданному будущему. Памятованием о нас создаете условия близости нашей на всех планах существования. И памятование это, благодаря своим свойствам взаимности, в нас вызывает ответность, сила которой растет в соответствии с силой и напряженностью памятования. Помыслите крепко об ответности памятования, чтобы понять его сущность.</w:t>
      </w:r>
    </w:p>
    <w:p w:rsidR="00641656" w:rsidRDefault="00641656" w:rsidP="0040243B">
      <w:pPr>
        <w:rPr>
          <w:lang w:val="en-US"/>
        </w:rPr>
      </w:pPr>
    </w:p>
    <w:p w:rsidR="0040243B" w:rsidRDefault="0040243B" w:rsidP="00641656">
      <w:pPr>
        <w:pStyle w:val="Quote"/>
      </w:pPr>
      <w:r w:rsidRPr="002A4D42">
        <w:t>Видел во сне Л... и его жену. Объяснял какому-то лейтенанту, что теперь нужен психологический подход к решению судьбы человека.</w:t>
      </w:r>
    </w:p>
    <w:p w:rsidR="0040243B" w:rsidRDefault="00DF4588" w:rsidP="0040243B">
      <w:r>
        <w:rPr>
          <w:b/>
          <w:lang w:val="en-US"/>
        </w:rPr>
        <w:t>1964</w:t>
      </w:r>
      <w:r>
        <w:rPr>
          <w:b/>
        </w:rPr>
        <w:t xml:space="preserve"> г. </w:t>
      </w:r>
      <w:r w:rsidR="008241CE" w:rsidRPr="008241CE">
        <w:rPr>
          <w:b/>
        </w:rPr>
        <w:t>643.</w:t>
      </w:r>
      <w:r w:rsidR="0040243B" w:rsidRPr="002A4D42">
        <w:t xml:space="preserve"> </w:t>
      </w:r>
      <w:r w:rsidR="008241CE" w:rsidRPr="008241CE">
        <w:rPr>
          <w:b/>
        </w:rPr>
        <w:t>(Авг. 24).</w:t>
      </w:r>
      <w:r w:rsidR="0040243B" w:rsidRPr="002A4D42">
        <w:t xml:space="preserve"> Разве можно судить правильно о чем-либо с чужих слов? Сам, сам, сам</w:t>
      </w:r>
      <w:r w:rsidR="00D57AEE">
        <w:t xml:space="preserve"> — </w:t>
      </w:r>
      <w:r w:rsidR="0040243B" w:rsidRPr="002A4D42">
        <w:t>и решатель, и аналитик. Если расстояние разделяет, можно сосредоточиться внутренне на вещах или людях, подлежащих определению, и сознание через сердце получит и отметит правильную реакцию. Если закрыт один путь, то тем самым открыт другой. Необычность подхода даст и необычность ответа. Нам подражая, научитесь методам Нашим. На расстоянии при известной тренировке можно читать человеческое сердце. Преодоление иллюзии расстояний более легко и доступно, чем кажется. Но надо привлечь сердце, мозг здесь бессилен. Его дело зарегистрировать полученные через сердце впечатления. Каждый человек, на котором сосредоточивается сознание, сам не зная того, передает сосредоточившемуся на нем сознанию сущность своих вибраций, или излучений, и именно тех, которые подлежат определению. На пространственный запрос последует нужный ответ. Пространственно можно изучать не только людей, но и вещи, условия, природу, характер местности и даже далекие звезды. Все дело в навыке и умении сосредоточиться, отойдя от себя. Нет расстояний. Пространство</w:t>
      </w:r>
      <w:r w:rsidR="00D57AEE">
        <w:t xml:space="preserve"> — </w:t>
      </w:r>
      <w:r w:rsidR="0040243B" w:rsidRPr="002A4D42">
        <w:t>открытая книга для тех, кто умеет читать его знаки. Но, как и во всем, и тут надо начать. Начало было уже положено давно попыткой успешной читать сознание учениц. Следовательно, остается лишь продолжить начатое раньше, избрав объектом исследования уже менее близких людей.</w:t>
      </w:r>
    </w:p>
    <w:p w:rsidR="0040243B" w:rsidRDefault="0040243B" w:rsidP="0040243B"/>
    <w:p w:rsidR="0040243B" w:rsidRDefault="00DF4588" w:rsidP="0040243B">
      <w:r>
        <w:rPr>
          <w:b/>
          <w:lang w:val="en-US"/>
        </w:rPr>
        <w:t>1964</w:t>
      </w:r>
      <w:r>
        <w:rPr>
          <w:b/>
        </w:rPr>
        <w:t xml:space="preserve"> г. </w:t>
      </w:r>
      <w:r w:rsidR="008241CE" w:rsidRPr="008241CE">
        <w:rPr>
          <w:b/>
        </w:rPr>
        <w:t>644.</w:t>
      </w:r>
      <w:r w:rsidR="0040243B" w:rsidRPr="002A4D42">
        <w:t xml:space="preserve"> </w:t>
      </w:r>
      <w:r w:rsidR="008A359E" w:rsidRPr="008A359E">
        <w:rPr>
          <w:b/>
        </w:rPr>
        <w:t>(М.А.Й.).</w:t>
      </w:r>
      <w:r w:rsidR="0040243B" w:rsidRPr="002A4D42">
        <w:t xml:space="preserve"> Зная, что нечто достижимо и возможно, следует к желаемому достижению начать подходить практически Все мы начинали когда-то, прежде чем уявиться на достижении. Смысл и значение дерзания поняты мало. На необычное надо дерзать. Сущность дерзновения в необычном и необычности самого подхода к необычному. Сам Владыка Сказал, что все возможно сейчас. Необычностью времени можно воспользоваться, чтобы необычное перевести в сферу практических достижений.</w:t>
      </w:r>
    </w:p>
    <w:p w:rsidR="0040243B" w:rsidRDefault="0040243B" w:rsidP="0040243B"/>
    <w:p w:rsidR="0040243B" w:rsidRDefault="00DF4588" w:rsidP="0040243B">
      <w:r>
        <w:rPr>
          <w:b/>
          <w:lang w:val="en-US"/>
        </w:rPr>
        <w:t>1964</w:t>
      </w:r>
      <w:r>
        <w:rPr>
          <w:b/>
        </w:rPr>
        <w:t xml:space="preserve"> г. </w:t>
      </w:r>
      <w:r w:rsidR="008241CE" w:rsidRPr="008241CE">
        <w:rPr>
          <w:b/>
        </w:rPr>
        <w:t>645.</w:t>
      </w:r>
      <w:r w:rsidR="0040243B" w:rsidRPr="002A4D42">
        <w:t xml:space="preserve"> </w:t>
      </w:r>
      <w:r w:rsidR="008A359E" w:rsidRPr="008A359E">
        <w:rPr>
          <w:b/>
        </w:rPr>
        <w:t>(Гуру).</w:t>
      </w:r>
      <w:r w:rsidR="0040243B" w:rsidRPr="002A4D42">
        <w:t xml:space="preserve"> Энергии духа, устремленные в определенном направлении, возвращаются к пославшему их, обогащенными новыми элементами нахождений. Согласно этому условию мысль, посланная в пространство, растет, привлекая магнитно к себе созвучные ее природе элементы. Обратная реакция мысли происходит согласно закону. На этом же принципе обоснован и обратный удар тантриков. Но обратный удар получается, когда применяется магия. Йога не магия, и мысль, насыщенная Светом, даст реакцию на Свет. Правда, против Света воинствует тьма, но это уже не магия, но жизнь и борьба Света с тьмою.</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646.</w:t>
      </w:r>
      <w:r w:rsidR="0040243B" w:rsidRPr="002A4D42">
        <w:t xml:space="preserve"> (431). </w:t>
      </w:r>
      <w:r w:rsidR="008241CE" w:rsidRPr="008241CE">
        <w:rPr>
          <w:b/>
        </w:rPr>
        <w:t>(Авг. 25).</w:t>
      </w:r>
      <w:r w:rsidR="0040243B" w:rsidRPr="002A4D42">
        <w:t xml:space="preserve"> Воплощаясь в плотную оболочку, человек учится ходить, есть, пить, говорить, писать, читать, словом, обучает тело всему, что нужно для жизни. Многие учатся плавать, стрелять, ездить верхом, на велосипеде, машинах, учатся играть на различных музыкальных инструментах. Многому обучают люди свои оболочки, координируя функции всех. Много труда и усилий требуют многие из этих занятий. Каждое овладение тем или иным мастерством или знанием, например, знанием иностранных языков или какими-либо другими, вырабатывает в человеке способности, которые отлагаются в Чаше на будущее. Не пропадает даром ни одно усилие, но все приносит плоды. Можно сознательно приучать свои оболочки к полезным действиям, зная, что результаты этих трудов станут постоянным достоянием человека. Когда кто-то проявляет какие-то исключительные способности к чему-то, значит, в прошлом когда-то он потрудился в этом направлении, создав соответствующую способность или склонность именно в данном направлении. Разные бывают способности, свойства и наклонности. Пьяница, курильщик и наркоман закладывают в микрокосме своем склонность к алкоголизму и наркотикам, легко поддаваясь привычке к курению или стремлению к одурманиванию себя другими ядами. Привычки к аккуратности или беспорядочности</w:t>
      </w:r>
      <w:r w:rsidR="00D57AEE">
        <w:t xml:space="preserve"> — </w:t>
      </w:r>
      <w:r w:rsidR="0040243B" w:rsidRPr="002A4D42">
        <w:t>тоже врожденные качества, которые можно развивать или изживать,</w:t>
      </w:r>
      <w:r w:rsidR="00D57AEE">
        <w:t xml:space="preserve"> — </w:t>
      </w:r>
      <w:r w:rsidR="0040243B" w:rsidRPr="002A4D42">
        <w:t>конечно, развивать склонность к порядку и бороться с беспорядочностью. Полиглотами не рождаются, но приобретают эту способность в течение предшествующих жизней. Таким образом, можно видеть, как человек в процессе ряда усилий утверждает и развивает в себе то или иное качество или способность. Гением рождается тот, кто в прежних жизнях путем долгих трудов и работы выработал в себе те свойства, которые характеризуют гения. Даром ничто не дается. Кузнец своего будущего</w:t>
      </w:r>
      <w:r w:rsidR="00D57AEE">
        <w:t xml:space="preserve"> — </w:t>
      </w:r>
      <w:r w:rsidR="0040243B" w:rsidRPr="002A4D42">
        <w:t>человек. Зная это, можно сознательно начинать утверждать в себе те способности и качества, которые желательно иметь в будущем, понимая, что ни одно усилие не пропадает, так же не пропадает и ни одно действие, порождающее отрицательные свойства, которые тоже выродятся в весьма нежелательные черты характера в будущих жизнях. Однажды предатель</w:t>
      </w:r>
      <w:r w:rsidR="00D57AEE">
        <w:t xml:space="preserve"> — </w:t>
      </w:r>
      <w:r w:rsidR="0040243B" w:rsidRPr="002A4D42">
        <w:t>предатель всегда. По Книге Жизни Великих Духов можно видеть, как к некоторым из них один и тот же предатель приближался в веках и как во времени росло в нем это подлое свойство. Истинно, саду может быть уподоблено человеческое сознание, где наряду с прекрасными цветами могут произрастать и ядовитые. Может сад заброшенный зарасти и чертополохом. Только надо иметь в виду, что цветы или сорняки сада произрастают веками и некоторые ягоды или плоды могут быть ядовитыми.</w:t>
      </w:r>
      <w:r w:rsidR="00641656">
        <w:rPr>
          <w:lang w:val="en-US"/>
        </w:rPr>
        <w:t xml:space="preserve"> </w:t>
      </w:r>
      <w:r w:rsidR="0040243B" w:rsidRPr="002A4D42">
        <w:t>Садовник</w:t>
      </w:r>
      <w:r w:rsidR="00D57AEE">
        <w:t xml:space="preserve"> — </w:t>
      </w:r>
      <w:r w:rsidR="0040243B" w:rsidRPr="002A4D42">
        <w:t>сам человек, и вся ответственность за насаждения ложится на него самого. Оболочки же могут быть приучаемы к любым действиям, как хорошим, так и дурным, ибо их назначение</w:t>
      </w:r>
      <w:r w:rsidR="00D57AEE">
        <w:t xml:space="preserve"> — </w:t>
      </w:r>
      <w:r w:rsidR="0040243B" w:rsidRPr="002A4D42">
        <w:t xml:space="preserve">выполнять волю их обладателя, как добрую, так и злую. Возможностей для тренировки и обучения своих оболочек человеку дается без конца, каждый день с </w:t>
      </w:r>
      <w:r w:rsidR="0040243B" w:rsidRPr="002A4D42">
        <w:lastRenderedPageBreak/>
        <w:t>утра и до вечера и даже ночью. Чему их научит, то и пожнет: хорошему</w:t>
      </w:r>
      <w:r w:rsidR="00D57AEE">
        <w:t xml:space="preserve"> — </w:t>
      </w:r>
      <w:r w:rsidR="0040243B" w:rsidRPr="002A4D42">
        <w:t>хорошее, плохому</w:t>
      </w:r>
      <w:r w:rsidR="00D57AEE">
        <w:t xml:space="preserve"> — </w:t>
      </w:r>
      <w:r w:rsidR="0040243B" w:rsidRPr="002A4D42">
        <w:t>плохое. И когда он снова вернется на Землю, то то, что утвердил он в себе в прошлых жизнях, выявится в нем в быстром овладении нужной способностью, в то время как не овладевший вынужден будет начинать трудный путь овладения с самого начала. Многие духи проявляют изумительные таланты и способности уже в возрасте четырех, пяти лет,</w:t>
      </w:r>
      <w:r w:rsidR="00D57AEE">
        <w:t xml:space="preserve"> — </w:t>
      </w:r>
      <w:r w:rsidR="0040243B" w:rsidRPr="002A4D42">
        <w:t>это будущие гении, хотя родители их и не гениальны.</w:t>
      </w:r>
    </w:p>
    <w:p w:rsidR="0040243B" w:rsidRDefault="0040243B" w:rsidP="0040243B"/>
    <w:p w:rsidR="0040243B" w:rsidRDefault="00DF4588" w:rsidP="0040243B">
      <w:r>
        <w:rPr>
          <w:b/>
          <w:lang w:val="en-US"/>
        </w:rPr>
        <w:t>1964</w:t>
      </w:r>
      <w:r>
        <w:rPr>
          <w:b/>
        </w:rPr>
        <w:t xml:space="preserve"> г. </w:t>
      </w:r>
      <w:r w:rsidR="008241CE" w:rsidRPr="008241CE">
        <w:rPr>
          <w:b/>
        </w:rPr>
        <w:t>647.</w:t>
      </w:r>
      <w:r w:rsidR="0040243B" w:rsidRPr="002A4D42">
        <w:t xml:space="preserve"> (432). </w:t>
      </w:r>
      <w:r w:rsidR="008A359E" w:rsidRPr="008A359E">
        <w:rPr>
          <w:b/>
        </w:rPr>
        <w:t>(М.А.Й.).</w:t>
      </w:r>
      <w:r w:rsidR="0040243B" w:rsidRPr="002A4D42">
        <w:t xml:space="preserve"> Смысл жизни человека в преображении его сущности и достижении той ступени эволюции, когда его собственный микрокосм заменит все аппараты земные. Для этой цели даются ему многие жизни и пребывание в Надземных Мирах. Все построено так, чтобы человек мог эволюционировать и развиваться, наращивая силы духа и поднимаясь по лестнице жизни. Когда этот процесс совершается сознательно, человек находит узкую тропу счастья, ведущую его к бессмертию.</w:t>
      </w:r>
    </w:p>
    <w:p w:rsidR="0040243B" w:rsidRDefault="0040243B" w:rsidP="0040243B"/>
    <w:p w:rsidR="0040243B" w:rsidRDefault="00DF4588" w:rsidP="0040243B">
      <w:r>
        <w:rPr>
          <w:b/>
          <w:lang w:val="en-US"/>
        </w:rPr>
        <w:t>1964</w:t>
      </w:r>
      <w:r>
        <w:rPr>
          <w:b/>
        </w:rPr>
        <w:t xml:space="preserve"> г. </w:t>
      </w:r>
      <w:r w:rsidR="008241CE" w:rsidRPr="008241CE">
        <w:rPr>
          <w:b/>
        </w:rPr>
        <w:t>648.</w:t>
      </w:r>
      <w:r w:rsidR="0040243B" w:rsidRPr="002A4D42">
        <w:t xml:space="preserve"> (433). </w:t>
      </w:r>
      <w:r w:rsidR="008A359E" w:rsidRPr="008A359E">
        <w:rPr>
          <w:b/>
        </w:rPr>
        <w:t>(Гуру).</w:t>
      </w:r>
      <w:r w:rsidR="0040243B" w:rsidRPr="002A4D42">
        <w:t xml:space="preserve"> Жить внешне жизнью обычной, огненно утверждая необычность путей в Беспредельность, видимых явно Учителю Света, но неприметных для глаз посторонних, и есть Йога Жизни.</w:t>
      </w:r>
    </w:p>
    <w:p w:rsidR="0040243B" w:rsidRDefault="0040243B" w:rsidP="0040243B"/>
    <w:p w:rsidR="0040243B" w:rsidRDefault="00DF4588" w:rsidP="0040243B">
      <w:r>
        <w:rPr>
          <w:b/>
          <w:lang w:val="en-US"/>
        </w:rPr>
        <w:t>1964</w:t>
      </w:r>
      <w:r>
        <w:rPr>
          <w:b/>
        </w:rPr>
        <w:t xml:space="preserve"> г. </w:t>
      </w:r>
      <w:r w:rsidR="008241CE" w:rsidRPr="008241CE">
        <w:rPr>
          <w:b/>
        </w:rPr>
        <w:t>649.</w:t>
      </w:r>
      <w:r w:rsidR="0040243B" w:rsidRPr="002A4D42">
        <w:t xml:space="preserve"> (434). </w:t>
      </w:r>
      <w:r w:rsidR="008241CE" w:rsidRPr="008241CE">
        <w:rPr>
          <w:b/>
        </w:rPr>
        <w:t>(Авг. 26).</w:t>
      </w:r>
      <w:r w:rsidR="0040243B" w:rsidRPr="002A4D42">
        <w:t xml:space="preserve"> Как бы и сколько бы ни изучали человека, это изучение нельзя довести до конца и изучить человека полностью, ибо выражена в нем во всем своем потенциале сама Беспредельность. Беспределен человек в развитии своих возможностей и многих, пока еще скрытых, способностей духа. Все качества духа по природе своей беспредельны и могут расти беспредельно. Все необычные свойства человека, когда-либо проявленные где-либо, не представляют собой завершения, а только лишь ступень на бесконечной лестнице совершенствования. Конца нет. Есть начало утверждения того или иного качества или способности, начало раскрытия его потенциала и его дальнейшее развитие, но завершения быть не может. Дух, завершающий свой путь на Земле, исчерпал все возможности своего индивидуального развития на планете, но это не конец, но начало, чтобы перейти на более высокую планету и продолжить на ней бесконечное восхождение Духа. Будда Готама, человек шестого круга, но даже Он никогда не Утверждал Своего всеведения или всемогущества, ибо в аспекте Беспредельности великие достижения Его являются только известной ступенью совершенствования на бесконечной лестнице жизни. Никто никогда не свидетельствовал о том, что он достиг ее конечной Вершины, ибо Беспредельность конца не имеет, или что он предстоял Началу Начал. Точно так же как ум не может представить себе конца беспредельного пространства или начала Вечности, точно так же невозможно представить себе осуществленного или достигнутого полного всеведения или всемогущества в Космическом </w:t>
      </w:r>
      <w:r w:rsidR="0040243B" w:rsidRPr="002A4D42">
        <w:lastRenderedPageBreak/>
        <w:t>масштабе, несмотря на то, что Планетные Духи обладают ими в размере, непостижимом для ума даже очень высоких сознаний. Понимание того, что развитие всех положительных качеств и свойств человека может идти беспредельно, дает ему в руки возможность начать утверждение в микрокосме своем любого качества, любой способности или целой их группы, или последовательно, или одновременно всех, или многих, с тем чтобы достичь осуществленной симфонии качеств, а не дисгармоничного преобладания какого-либо одного в ущерб остальным. Следует помнить, что число семь с пятью дополнительными единицами служит выражением гармонии. Следовательно, можно говорить о числе двенадцати качеств, развивающихся спирально и дающих на каждом последующем новом витке их более утонченное выражение. Уже знаете, что качество есть форма уявления той или иной степени Агни. Все пробужденные центры микрокосма человеческого есть горящие огни той или иной степени разреженности. Сколько огней, столько и качеств, сколько качеств, столько же и зажженных огней. Таким образом, развитие и совершенствование духа есть возжжение огней, и бесконечный их рост, и утончение. В струях пламени к Свету восходим по Лестнице Света, нет которой конца.</w:t>
      </w:r>
    </w:p>
    <w:p w:rsidR="0040243B" w:rsidRDefault="0040243B" w:rsidP="0040243B"/>
    <w:p w:rsidR="0040243B" w:rsidRDefault="00DF4588" w:rsidP="0040243B">
      <w:r>
        <w:rPr>
          <w:b/>
          <w:lang w:val="en-US"/>
        </w:rPr>
        <w:t>1964</w:t>
      </w:r>
      <w:r>
        <w:rPr>
          <w:b/>
        </w:rPr>
        <w:t xml:space="preserve"> г. </w:t>
      </w:r>
      <w:r w:rsidR="008241CE" w:rsidRPr="008241CE">
        <w:rPr>
          <w:b/>
        </w:rPr>
        <w:t>650.</w:t>
      </w:r>
      <w:r w:rsidR="0040243B" w:rsidRPr="002A4D42">
        <w:t xml:space="preserve"> </w:t>
      </w:r>
      <w:r w:rsidR="008A359E" w:rsidRPr="008A359E">
        <w:rPr>
          <w:b/>
        </w:rPr>
        <w:t>(М.А.Й.).</w:t>
      </w:r>
      <w:r w:rsidR="0040243B" w:rsidRPr="002A4D42">
        <w:t xml:space="preserve"> Совершенство включает в себя все качества духа. На каждой населенной планете человек, завершив путь на ней, может достичь только ступени совершенства, возможной на этой планете, и дальше от нее почерпнуть для своего индивидуального развития уже ничего не сможет. Одни из этих достигших выбирают путь дальше на звездах других, высших, чем пройденная ими, другие остаются на Земле, с тем чтобы, замедлив свое индивидуальное восхождение, отдать все свои силы на Служение людям. Само собой разумеется, что эта Великая Жертва когда-то и где-то получит свое воздаяние, но Они, эти Великие Духи, не думают ни о каком воздаянии или награде, ибо жертвенность эта есть выражение самой сущности Их Духа. Но и тех, уходящих, почтим, ибо чтобы путь завершить на Земле, надо было явить столько огненности и самоотвержения в служении Свету, о котором трудно составить себе верное представление. Их, уходящих, можно представить себе как отдавших Земле все свои силы и исчерпавших все лучшие возможности помощи человечеству. И даже уходя туда, в Миры высшие нашей Земли, уносят с собой они Поручение. Не будем думать, что уходящие отрываются от Земли. Братство междупланетно и связано тесно и близко по нитям пространственного Общения. Для огненных духов нет расстояний, и связь между планетами установлена прочно. Коллектив межзвездного Братства устанавливает согласованность эволюционного развития между человечествами нашей Солнечной системы, ибо все эти человечества развиваются планомерно и в зависимости одно от другого. На Дальних Мирах знают об этом, и очень следят за </w:t>
      </w:r>
      <w:r w:rsidR="0040243B" w:rsidRPr="002A4D42">
        <w:lastRenderedPageBreak/>
        <w:t>положением человечества нашей Земли, и очень ему помогают в его трудной борьбе за каждую новую ступень восхождения.</w:t>
      </w:r>
    </w:p>
    <w:p w:rsidR="0040243B" w:rsidRDefault="0040243B" w:rsidP="0040243B"/>
    <w:p w:rsidR="0040243B" w:rsidRDefault="00DF4588" w:rsidP="0040243B">
      <w:r>
        <w:rPr>
          <w:b/>
          <w:lang w:val="en-US"/>
        </w:rPr>
        <w:t>1964</w:t>
      </w:r>
      <w:r>
        <w:rPr>
          <w:b/>
        </w:rPr>
        <w:t xml:space="preserve"> г. </w:t>
      </w:r>
      <w:r w:rsidR="008241CE" w:rsidRPr="008241CE">
        <w:rPr>
          <w:b/>
        </w:rPr>
        <w:t>651.</w:t>
      </w:r>
      <w:r w:rsidR="0040243B" w:rsidRPr="002A4D42">
        <w:t xml:space="preserve"> (435). </w:t>
      </w:r>
      <w:r w:rsidR="008A359E" w:rsidRPr="008A359E">
        <w:rPr>
          <w:b/>
        </w:rPr>
        <w:t>(Гуру).</w:t>
      </w:r>
      <w:r w:rsidR="0040243B" w:rsidRPr="002A4D42">
        <w:t xml:space="preserve"> Все представления о пространственной разделенности, или отделенности между нами, можно убрать и освободить сознание от этой связанности дальностью или слоями пространства. Всем этим связано тело и связан рассудок. Дух не связан ничем, разве только мыслью. Но ведь мы и говорим об освобождении, или раскрепощении, мысли от обычных представлений. Даже простое устремление к нам для мысли сметает преграды, и мысли, идущие от нас, свободно вливаются в сознание. Это освобождение можно еще углубить и близость нашу представить уже без всяких ограничений плотной видимостью. Вся эта видимость</w:t>
      </w:r>
      <w:r w:rsidR="00D57AEE">
        <w:t xml:space="preserve"> — </w:t>
      </w:r>
      <w:r w:rsidR="0040243B" w:rsidRPr="002A4D42">
        <w:t>Майя. Мы называем ее очевидностью, противопоставляя ей действительность. Нет относительности времени, нет расстояний, огонь пронизывает их, как луч Света</w:t>
      </w:r>
      <w:r w:rsidR="00D57AEE">
        <w:t xml:space="preserve"> — </w:t>
      </w:r>
      <w:r w:rsidR="0040243B" w:rsidRPr="002A4D42">
        <w:t>пространство. Именно сознанием можно проникнуть туда, куда ни тело, ни мозг проникнуть не могут. Преодолеваются расстояния и время и все прочие преграды Майи духом и в духе. Сперва учимся летать мыслью и в мыслях, потом уже в духе, ибо мысль ведет за собой дух. Мысль летит впереди. Мысль, предпосланная с определенным заданием, духу пролагает пути во времени и пространстве. Мысль</w:t>
      </w:r>
      <w:r w:rsidR="00D57AEE">
        <w:t xml:space="preserve"> — </w:t>
      </w:r>
      <w:r w:rsidR="0040243B" w:rsidRPr="002A4D42">
        <w:t>это белый конь счастья, послушный велениям духа, готовый умчать сознание туда, куда будет указано ему волей, вложенной в мысль.</w:t>
      </w:r>
    </w:p>
    <w:p w:rsidR="0040243B" w:rsidRDefault="0040243B" w:rsidP="0040243B"/>
    <w:p w:rsidR="0040243B" w:rsidRDefault="00DF4588" w:rsidP="0040243B">
      <w:r>
        <w:rPr>
          <w:b/>
          <w:lang w:val="en-US"/>
        </w:rPr>
        <w:t>1964</w:t>
      </w:r>
      <w:r>
        <w:rPr>
          <w:b/>
        </w:rPr>
        <w:t xml:space="preserve"> г. </w:t>
      </w:r>
      <w:r w:rsidR="008241CE" w:rsidRPr="008241CE">
        <w:rPr>
          <w:b/>
        </w:rPr>
        <w:t>652.</w:t>
      </w:r>
      <w:r w:rsidR="0040243B" w:rsidRPr="002A4D42">
        <w:t xml:space="preserve"> (436). </w:t>
      </w:r>
      <w:r w:rsidR="008241CE" w:rsidRPr="008241CE">
        <w:rPr>
          <w:b/>
        </w:rPr>
        <w:t>(Авг. 27).</w:t>
      </w:r>
      <w:r w:rsidR="0040243B" w:rsidRPr="002A4D42">
        <w:t xml:space="preserve"> Друг Мой, изучение человека можно начать с изучения тех законов, которые управляют его судьбой. Развитие и эволюция духа идет в рамках закона. Сущность этих законов запечатлена в сокровенных глубинах сознания, откуда их надо извлечь на свет понимания и сознательного приложения их в жизни. От закона никуда не уйти. Закон</w:t>
      </w:r>
      <w:r w:rsidR="00D57AEE">
        <w:t xml:space="preserve"> — </w:t>
      </w:r>
      <w:r w:rsidR="0040243B" w:rsidRPr="002A4D42">
        <w:t xml:space="preserve">это те пределы, в которых уявляется жизнь духа. Те, кто пытается нарушить его, подпадают под действие неумолимых следствий этого нарушения, ибо нарушение законов жизни обращает их мощь на нарушителя. Можно следовать велению этих законов или их нарушать, но следствий ни в том, ни в другом случае избежать невозможно. Скажут: почему же столько людей, их нарушающих явно, которые тем не менее прекрасно живут и пользуются всеми благами жизни? Это говорят те, кто не знает о Невидимом Мире, который Мы Называем миром следствий в отличие от видимого, являющегося миром причин. Конечно, следствия нарушения закона настигают нарушителей и в плотном мире, может быть, не сейчас, не в момент нарушения, а в следующем или следующих воплощениях. Вот родится калека, ублюдок, наследственный алкоголик, вот кто-то ходит с горбом, кто-то слеп от рождения, кого-то поразила проказа, кто-то родился у родителей злых и жестоких или вовсе их не имеет и не знает заботы и ласки. Много страданий и горя готовит себе нарушитель закона жизни. Но и в Мире Тонком последствия нарушения сказываются не менее, а, </w:t>
      </w:r>
      <w:r w:rsidR="0040243B" w:rsidRPr="002A4D42">
        <w:lastRenderedPageBreak/>
        <w:t>быть может, еще более тяжко. Ибо в плотном мире нарушитель может вообразить себя невинным страдальцем, в то время как там, в Тонком Мире, причина и следствие обычно связаны прямой нитью и доступны для понимания. Злобный убийца до тех пор пребывает в вибрационных вихрях совершенного им на Земле злодеяния, пока энергии их не исчерпают на нем силы своей до конца. От деяний своих, ни дурных, ни хороших, там никуда не уйти, ибо породитель мысли пребывает в своих порождениях. Как же иначе можно усвоить, что хорошо и что плохо, если не изживать на себе следствий дел добрых и злых. Уроки жизни должны быть выучены полностью, чтобы знал человек, как следовать неписаным законам духа. Сила их велика и неумолима и является благословением для тех, кто их не нарушает.</w:t>
      </w:r>
    </w:p>
    <w:p w:rsidR="0040243B" w:rsidRDefault="0040243B" w:rsidP="0040243B"/>
    <w:p w:rsidR="0040243B" w:rsidRDefault="00DF4588" w:rsidP="0040243B">
      <w:r>
        <w:rPr>
          <w:b/>
          <w:lang w:val="en-US"/>
        </w:rPr>
        <w:t>1964</w:t>
      </w:r>
      <w:r>
        <w:rPr>
          <w:b/>
        </w:rPr>
        <w:t xml:space="preserve"> г. </w:t>
      </w:r>
      <w:r w:rsidR="008241CE" w:rsidRPr="008241CE">
        <w:rPr>
          <w:b/>
        </w:rPr>
        <w:t>653.</w:t>
      </w:r>
      <w:r w:rsidR="0040243B" w:rsidRPr="002A4D42">
        <w:t xml:space="preserve"> </w:t>
      </w:r>
      <w:r w:rsidR="008A359E" w:rsidRPr="008A359E">
        <w:rPr>
          <w:b/>
        </w:rPr>
        <w:t>(М.А.Й.).</w:t>
      </w:r>
      <w:r w:rsidR="0040243B" w:rsidRPr="002A4D42">
        <w:t xml:space="preserve"> Можно представить себе следствия в Тонком Мире огненного, упорного, несломимого ритмического устремления! Да! Да! И устремление тоже может быть введено в рамки ритма, для того чтобы приобрело оно особый огонек устойчивости, то есть законности. Беспорядочное спазматическое устремление желаемых следствий не даст, ибо пламя его колеблемо вихрями и часто задувается ими. Только постоянное, устойчивое и ровно горящее пламя характеризует собою постоянство устремления. Оно лучше всего утверждается ритмом, не нарушаемым ничем и установленным раз навсегда. Когда явлена такая огненность устремления, продолжается оно и в Мире Надземном, когда сброшено тело и дух освобожден от ограничений плотного мира. Там движущая сила устремления возрастает в своей динамичности, ибо инертность и сопротивляемость плотной среды уже не мешают. И пожинает тогда человек от плодов своих устремлений мерою полною, нагнетенною, утрясенной и переполненной. Благо тому, кто на Земле утвердил в себе огненное устремление к Свету.</w:t>
      </w:r>
    </w:p>
    <w:p w:rsidR="0040243B" w:rsidRDefault="0040243B" w:rsidP="0040243B"/>
    <w:p w:rsidR="0040243B" w:rsidRDefault="00DF4588" w:rsidP="0040243B">
      <w:r>
        <w:rPr>
          <w:b/>
          <w:lang w:val="en-US"/>
        </w:rPr>
        <w:t>1964</w:t>
      </w:r>
      <w:r>
        <w:rPr>
          <w:b/>
        </w:rPr>
        <w:t xml:space="preserve"> г. </w:t>
      </w:r>
      <w:r w:rsidR="008241CE" w:rsidRPr="008241CE">
        <w:rPr>
          <w:b/>
        </w:rPr>
        <w:t>654.</w:t>
      </w:r>
      <w:r w:rsidR="0040243B" w:rsidRPr="002A4D42">
        <w:t xml:space="preserve"> (437). </w:t>
      </w:r>
      <w:r w:rsidR="008A359E" w:rsidRPr="008A359E">
        <w:rPr>
          <w:b/>
        </w:rPr>
        <w:t>(Гуру).</w:t>
      </w:r>
      <w:r w:rsidR="0040243B" w:rsidRPr="002A4D42">
        <w:t xml:space="preserve"> Вот мы говорим о почитании священных Изображений. Много сознаний споткнулось на этом. Ведь почитается не внешняя форма, а то содержание, та сущность, которая вкладывается в них почитателем. А если почитателю нечего вложить?! Как же тогда? Вот тогда-то и получается бездумное и неосмысленное поклонение форме, лишенной содержания, то есть идолопоклонство, но уже в современном виде. Когда же через видимую форму изображения устанавливается контакт с бессмертным духом того, кто изображен на полотне, дереве или металле в том или ином виде, тогда почитание священных Изображений совершается так, как должно.</w:t>
      </w:r>
    </w:p>
    <w:p w:rsidR="0040243B" w:rsidRDefault="0040243B" w:rsidP="0040243B"/>
    <w:p w:rsidR="0040243B" w:rsidRDefault="00DF4588" w:rsidP="0040243B">
      <w:r>
        <w:rPr>
          <w:b/>
          <w:lang w:val="en-US"/>
        </w:rPr>
        <w:t>1964</w:t>
      </w:r>
      <w:r>
        <w:rPr>
          <w:b/>
        </w:rPr>
        <w:t xml:space="preserve"> г. </w:t>
      </w:r>
      <w:r w:rsidR="008241CE" w:rsidRPr="008241CE">
        <w:rPr>
          <w:b/>
        </w:rPr>
        <w:t>655.</w:t>
      </w:r>
      <w:r w:rsidR="0040243B" w:rsidRPr="002A4D42">
        <w:t xml:space="preserve"> (438). </w:t>
      </w:r>
      <w:r w:rsidR="008A359E" w:rsidRPr="008A359E">
        <w:rPr>
          <w:b/>
        </w:rPr>
        <w:t>(Гуру).</w:t>
      </w:r>
      <w:r w:rsidR="0040243B" w:rsidRPr="002A4D42">
        <w:t xml:space="preserve"> А теперь об иконах, о наших, о русских иконах. К ним приложимо то же понимание почитания. Углубим это явление указанием на то, что древние так называемые </w:t>
      </w:r>
      <w:r w:rsidR="0040243B" w:rsidRPr="002A4D42">
        <w:lastRenderedPageBreak/>
        <w:t>«намоленные» иконы, насыщенные кристаллизованными отложениями Света, действительно могут быть названы по праву священными, ибо окружены светом-огнем и сияют своими излучениями, видимыми для тонкого зрения и могущими быть сфотографированными аппаратом, похожим на тот, который изобрели супруги Кирлиан. Это уже другой аспект священных Изображений и предметов, которым отличаются и отличались они от обычных вещей во все времена у всех народов Земли. Начало насыщения иконы светом-огнем может положить и художник-иконописец, как это делали некоторые выдающиеся прежние мастера-иконописцы, работы которых особенно ценятся теми, кто понимает или чувствует сердцем эту их сокрытую сущность, как, например, работы Андрея Рублева.</w:t>
      </w:r>
    </w:p>
    <w:p w:rsidR="0040243B" w:rsidRDefault="0040243B" w:rsidP="0040243B"/>
    <w:p w:rsidR="0040243B" w:rsidRDefault="00DF4588" w:rsidP="0040243B">
      <w:r>
        <w:rPr>
          <w:b/>
          <w:lang w:val="en-US"/>
        </w:rPr>
        <w:t>1964</w:t>
      </w:r>
      <w:r>
        <w:rPr>
          <w:b/>
        </w:rPr>
        <w:t xml:space="preserve"> г. </w:t>
      </w:r>
      <w:r w:rsidR="008241CE" w:rsidRPr="008241CE">
        <w:rPr>
          <w:b/>
        </w:rPr>
        <w:t>656.</w:t>
      </w:r>
      <w:r w:rsidR="0040243B" w:rsidRPr="002A4D42">
        <w:t xml:space="preserve"> (439). </w:t>
      </w:r>
      <w:r w:rsidR="008241CE" w:rsidRPr="008241CE">
        <w:rPr>
          <w:b/>
        </w:rPr>
        <w:t>(Авг. 28).</w:t>
      </w:r>
      <w:r w:rsidR="0040243B" w:rsidRPr="002A4D42">
        <w:t xml:space="preserve"> При медиумистических явлениях медиумы выделяют из себя эктоплазму, пользуясь которой существа Тонкого Мира могут материализоваться, то есть принимать формы, видимые при известных условиях обычным глазом. Эктоплазму имеют все люди, но у медиумов ее выделение совершается легче, чем у других людей. После сеанса медиум обычно чувствует себя очень усталым, так как расход эктоплазмы сопровождается утечкой энергии. Тонкие сущности не могут проявить себя иначе, как воспользовавшись для этой цели веществом эктоплазмы. При сильных эмоциях и эмоционально заряженных мыслях происходит</w:t>
      </w:r>
      <w:r w:rsidR="008530A9">
        <w:rPr>
          <w:lang w:val="en-US"/>
        </w:rPr>
        <w:t xml:space="preserve"> </w:t>
      </w:r>
      <w:r w:rsidR="0040243B" w:rsidRPr="002A4D42">
        <w:t xml:space="preserve">тоже выделение эктоплазмы, веществом которой стремятся воспользоваться тонкие пришельцы для той или иной степени своей материализации или своего выявления в условиях, близких плотному миру. Так, мысли уныния, отчаяния или раздражения привлекают гостей, сущность которых созвучна с переживаниями человека и которые питаются излучениями человека, находящегося в подобном состоянии. Они стремятся эти состояния усилить, чтобы усилить тем истечение эктоплазмы и возможность пожирать ее в больших размерах. Постоянное пребывание в состоянии подобных отрицательных мысле-эмоций, вызывая постоянную утечку жизненных сил, неизменно заканчивается заболеванием организма. Любое психическое состояние человека, по закону созвучия, через эктоплазму вызывает магнитное привлечение к ауре его тонких сущностей различных видов и степеней, точно соответствующих природе этого состояния. Радостное, бодрое, устремленное к Свету состояние духа привлечет или может привлечь тонких обитателей планов высоких. Таким образом, возвышенные состояния духа, спокойствие, сдержанность, равновесие, чистота мыслей и все прочие положительные качества сознания служат защитой от приближения нежелательных сущностей и пространственных вампиров всех ступеней. Тогда заградительная сеть микрокосма человеческого сияет своим светом и искры ее отражают уже непроизвольно и механически всякое нежелательное приближение. Можно на явлении ярого несдержанного раздражения отметить, как </w:t>
      </w:r>
      <w:r w:rsidR="0040243B" w:rsidRPr="002A4D42">
        <w:lastRenderedPageBreak/>
        <w:t>им изнутри, самим человеком, прорывается заградительная сеть и в образовавшиеся прорывы устремляются непрошеные гости, чтобы высасывать и питаться внутренними излучениями незащищенного организма. Велико отягощение и омрачение организма в такие моменты, и велика усталость и потеря сил. Велика и психическая подавленность, возникающая вследствие невозможности сбросить с себя присосавшихся тварей. Каждым неуравновесием, каждой вызывающей его мыслью открываем себя созвучным влияниям из Тонкого Мира и становимся на какое-то время открытыми пространственному вампиризму, магнитно привлекая к себе сущностей, питающихся созвучными их природе энергиями. Поистине, человек</w:t>
      </w:r>
      <w:r w:rsidR="00D57AEE">
        <w:t xml:space="preserve"> — </w:t>
      </w:r>
      <w:r w:rsidR="0040243B" w:rsidRPr="002A4D42">
        <w:t>это магнит, каждое мгновение привлекающий к себе Свет или тьму. Истечением, или выделением, эктоплазмы у всех людей управляет закон созвучия, обуславливающий следствия этого выделения. Явления высокого духовного порядка, когда ярко сияет заградительная сеть, тоже вызывают пространственные манифестации, выражающиеся в различных световых или даже огненных образованиях, свидетельствующих о присутствии энергий, утонченно духовных, и приближении светлых тонких существ. Существа Света не пожирают психической энергии, а, наоборот, усиливают ее приливы. Все эти процессы зависят от настроенности организма, от настроенности мыслей и сознания. По настроенности своей всегда можно судить о том, какого рода пространственные созвучия могут установиться и каких пришельцев из Тонкого Мира могут они привлечь. Внимательно определив состояние человека, особенно постоянное настроение, в котором он пребывает, можно почти безошибочно установить, какого рода окружение создает он около себя и каких невидимых гостей он к себе привлекает. Человек постоянно насыщает своими энергиями окружающее его пространство и притягивает к себе пространственные энергии, соответствующие природе и характеру его собственных излучений. Конвейер человеческой мысли действует непрестанно, и можно представить себе, что происходит в поле магнитного напряжения этого потока мыслей. Следует обратить особое внимание на то, что в этом невидимом процессе принимают очень деятельное и ярое участие пришельцы из Тонкого Мира, которые постоянно толпятся в самой середине жизни.</w:t>
      </w:r>
    </w:p>
    <w:p w:rsidR="0040243B" w:rsidRDefault="0040243B" w:rsidP="0040243B"/>
    <w:p w:rsidR="0040243B" w:rsidRDefault="00DF4588" w:rsidP="0040243B">
      <w:r>
        <w:rPr>
          <w:b/>
          <w:lang w:val="en-US"/>
        </w:rPr>
        <w:t>1964</w:t>
      </w:r>
      <w:r>
        <w:rPr>
          <w:b/>
        </w:rPr>
        <w:t xml:space="preserve"> г. </w:t>
      </w:r>
      <w:r w:rsidR="008241CE" w:rsidRPr="008241CE">
        <w:rPr>
          <w:b/>
        </w:rPr>
        <w:t>657.</w:t>
      </w:r>
      <w:r w:rsidR="0040243B" w:rsidRPr="002A4D42">
        <w:t xml:space="preserve"> (440). Когда человек, склонный к психизму, видит вокруг себя лица или страшные и отталкивающие образины из Тонкого Мира, это он им невольно дает свою эктоплазму, дабы могли они проявиться видимо для него. Страх еще более усиливает эти явления. В сущности говоря, бояться совершенно нечего, так как никаких явно угрожающих физических действий эти образины не могут произвести. Достаточно только поляризовать свое сознание на более высокой волне, как образины исчезнут. Почему-то являются они одним и досаждают им часто, в то время как не осмеливаются приближаться к другим, зная прекрасн</w:t>
      </w:r>
      <w:r w:rsidR="003E3519">
        <w:t xml:space="preserve">о, какой получат отпор. </w:t>
      </w:r>
      <w:r w:rsidR="003E3519">
        <w:lastRenderedPageBreak/>
        <w:t>Потому-</w:t>
      </w:r>
      <w:r w:rsidR="0040243B" w:rsidRPr="002A4D42">
        <w:t>то и прячутся тщательно за чужие спины, когда пытаются к вам подойти, чтобы так или иначе, тем или иным путем причинить вам вред. Охрана своей заградительной сети и содержание ее в должном порядке есть первейшая забота ученика и обязанность его перед Светом.</w:t>
      </w:r>
    </w:p>
    <w:p w:rsidR="0040243B" w:rsidRDefault="0040243B" w:rsidP="0040243B"/>
    <w:p w:rsidR="0040243B" w:rsidRDefault="00DF4588" w:rsidP="0040243B">
      <w:r>
        <w:rPr>
          <w:b/>
          <w:lang w:val="en-US"/>
        </w:rPr>
        <w:t>1964</w:t>
      </w:r>
      <w:r>
        <w:rPr>
          <w:b/>
        </w:rPr>
        <w:t xml:space="preserve"> г. </w:t>
      </w:r>
      <w:r w:rsidR="008241CE" w:rsidRPr="008241CE">
        <w:rPr>
          <w:b/>
        </w:rPr>
        <w:t>658.</w:t>
      </w:r>
      <w:r w:rsidR="0040243B" w:rsidRPr="002A4D42">
        <w:t xml:space="preserve"> (441). </w:t>
      </w:r>
      <w:r w:rsidR="008A359E" w:rsidRPr="008A359E">
        <w:rPr>
          <w:b/>
        </w:rPr>
        <w:t>(М.А.Й.).</w:t>
      </w:r>
      <w:r w:rsidR="0040243B" w:rsidRPr="002A4D42">
        <w:t xml:space="preserve"> Понимание того значения, которое имеет эктоплазма в жизни человека, и содержание ее в чистоте откроет новые возможности приближения к Свету. Понимание это даст силу утвердить в себе то, что до настоящего момента казалось трудным или непреодолимым. Преображение человека очень тесно связано с очищением сознания от всякого сора, а это последнее условие</w:t>
      </w:r>
      <w:r w:rsidR="00D57AEE">
        <w:t xml:space="preserve"> — </w:t>
      </w:r>
      <w:r w:rsidR="0040243B" w:rsidRPr="002A4D42">
        <w:t>с чистотой и незараженностью эктоплазмы. Можно представить себе, насколько она заражена у нечистых психистов или медиумов низкого сознания. Невежественные, не знающие о Свете, соприкасающиеся только с низшими слоями астрала, что могут они почерпнуть от общения с Невидимым Миром?! Невежество в сочетании с низшим психизмом порождает самые уродливые и недопустимые явления, вред от которых распространяется весьма широко и далеко. Тем более знающие должны оберечь и других, и себя от малейшей возможности соприкосновения с разного рода пришельцами из Тонкого Мира,</w:t>
      </w:r>
      <w:r w:rsidR="008241CE">
        <w:rPr>
          <w:lang w:val="en-US"/>
        </w:rPr>
        <w:t xml:space="preserve"> </w:t>
      </w:r>
      <w:r w:rsidR="0040243B" w:rsidRPr="002A4D42">
        <w:t>и даже из невысоких или средних слоев. Они ничего дать не могут</w:t>
      </w:r>
      <w:r w:rsidR="00D57AEE">
        <w:t xml:space="preserve"> — </w:t>
      </w:r>
      <w:r w:rsidR="0040243B" w:rsidRPr="002A4D42">
        <w:t>это в лучшем случае, даже если бы и хотели, ибо не знают. В худшем же</w:t>
      </w:r>
      <w:r w:rsidR="00D57AEE">
        <w:t xml:space="preserve"> — </w:t>
      </w:r>
      <w:r w:rsidR="0040243B" w:rsidRPr="002A4D42">
        <w:t>они просто опасны. Нечистые мысли, склонности, вожделения, поступки и действия</w:t>
      </w:r>
      <w:r w:rsidR="00D57AEE">
        <w:t xml:space="preserve"> — </w:t>
      </w:r>
      <w:r w:rsidR="0040243B" w:rsidRPr="002A4D42">
        <w:t>все они создают свои, соответствующие их сущности каналы связи с созвучными им слоями астрала и, что самое важное, с их обитателями, которые яро и упорно стремятся к Земле, чтобы как-нибудь и чем-нибудь проявить себя в действии. А так как сами они лишены этой возможности, то психисты и медиумы являются для них единственными посредниками, пользуясь эктоплазмой которых могут они себя проявить или в непосредственных образованиях, или в действиях своих жертв, вдохновляемых ими на самые позорные деяния. Только сильная чистая заградительная сеть, здоровая и сверкающая искрами света, может надежной защитой служить от этих адовых полчищ. Помыслим упорно и крепко об усилении заградительной сети и поддержании ее в должном порядке. Это есть сеть отражающая, отражающая тьму и служителей ее ярых.</w:t>
      </w:r>
    </w:p>
    <w:p w:rsidR="0040243B" w:rsidRDefault="0040243B" w:rsidP="0040243B"/>
    <w:p w:rsidR="0040243B" w:rsidRDefault="00DF4588" w:rsidP="0040243B">
      <w:r>
        <w:rPr>
          <w:b/>
          <w:lang w:val="en-US"/>
        </w:rPr>
        <w:t>1964</w:t>
      </w:r>
      <w:r>
        <w:rPr>
          <w:b/>
        </w:rPr>
        <w:t xml:space="preserve"> г. </w:t>
      </w:r>
      <w:r w:rsidR="008241CE" w:rsidRPr="008241CE">
        <w:rPr>
          <w:b/>
        </w:rPr>
        <w:t>659.</w:t>
      </w:r>
      <w:r w:rsidR="0040243B" w:rsidRPr="002A4D42">
        <w:t xml:space="preserve"> </w:t>
      </w:r>
      <w:r w:rsidR="008A359E" w:rsidRPr="008A359E">
        <w:rPr>
          <w:b/>
        </w:rPr>
        <w:t>(Гуру).</w:t>
      </w:r>
      <w:r w:rsidR="0040243B" w:rsidRPr="002A4D42">
        <w:t xml:space="preserve"> На каждую просьбу о помощи надо ответить и в пределах целесообразности</w:t>
      </w:r>
      <w:r w:rsidR="00D57AEE">
        <w:t xml:space="preserve"> — </w:t>
      </w:r>
      <w:r w:rsidR="0040243B" w:rsidRPr="002A4D42">
        <w:t xml:space="preserve">помочь. Оставить просьбу нельзя без ответа, ибо это очень отяжеляет карму отказчика. Правильно указать на то, что для эффективности помощи и изменения нежелательных условий личной жизни необходимо понять, что надо действовать через себя и собою. Надо что-то и как-то внутри изменить, чтобы магнит духа мог действовать мощно, изменяя сгустившиеся обстоятельства. Надеяться, что это сделает кто-то другой или что будет оказано воздействие на волю чужую, </w:t>
      </w:r>
      <w:r w:rsidR="0040243B" w:rsidRPr="002A4D42">
        <w:lastRenderedPageBreak/>
        <w:t>бесполезно, так как все должно быть сделано своею рукою, а воздействие и давление на свободную волю других недопустимо нашими правилами. Длительное, упорное и упрямое пребывание в состоянии уныния не могло не выразиться в последующих за ним болезнях. В этом вина не чья-либо чужая, а только своя. Магнит размагниченный силу теряет. Уныние размагнитило прежний магнит, и притяжение прекратилось. Надо усилить магнит, надо изничтожить уныние, надо себя преобороть, чтобы изъять то, что отталкивает, и утвердить то, что привлекает, надо привлекательной стать своим состоянием сознания, чтобы не оттолкнуть и не отталкивать вновь. Нет оправдания проступкам неверности и обмана, но понять и объяснить их причины возможно. Понимание не есть оправдание, но раскрытие возможностей избежать нежелательных поступков и порождения вызвавших их причин в будущем. Трудно переделать человека на шестом десятке лет, но многое можно сделать, если найти в себе силы преодолеть в себе то, что отталкивает любимого человека. В этом направлении и действуйте. Если совет ваш будет исполнен, можно и дальше помочь, если отвергнут</w:t>
      </w:r>
      <w:r w:rsidR="00D57AEE">
        <w:t xml:space="preserve"> — </w:t>
      </w:r>
      <w:r w:rsidR="0040243B" w:rsidRPr="002A4D42">
        <w:t>не ваша вина.</w:t>
      </w:r>
    </w:p>
    <w:p w:rsidR="0040243B" w:rsidRDefault="0040243B" w:rsidP="0040243B"/>
    <w:p w:rsidR="0040243B" w:rsidRDefault="00DF4588" w:rsidP="0040243B">
      <w:r>
        <w:rPr>
          <w:b/>
          <w:lang w:val="en-US"/>
        </w:rPr>
        <w:t>1964</w:t>
      </w:r>
      <w:r>
        <w:rPr>
          <w:b/>
        </w:rPr>
        <w:t xml:space="preserve"> г. </w:t>
      </w:r>
      <w:r w:rsidR="008241CE" w:rsidRPr="008241CE">
        <w:rPr>
          <w:b/>
        </w:rPr>
        <w:t>660.</w:t>
      </w:r>
      <w:r w:rsidR="0040243B" w:rsidRPr="002A4D42">
        <w:t xml:space="preserve"> (442). </w:t>
      </w:r>
      <w:r w:rsidR="008A359E" w:rsidRPr="008A359E">
        <w:rPr>
          <w:b/>
        </w:rPr>
        <w:t>(Гуру).</w:t>
      </w:r>
      <w:r w:rsidR="0040243B" w:rsidRPr="002A4D42">
        <w:t xml:space="preserve"> Когда Владыка Говорит о броне, о щите, о стрелах, мечах и копьях</w:t>
      </w:r>
      <w:r w:rsidR="00D57AEE">
        <w:t xml:space="preserve"> — </w:t>
      </w:r>
      <w:r w:rsidR="0040243B" w:rsidRPr="002A4D42">
        <w:t>имеется в виду все та же заградительная сеть и оружие Света</w:t>
      </w:r>
      <w:r w:rsidR="00D57AEE">
        <w:t xml:space="preserve"> — </w:t>
      </w:r>
      <w:r w:rsidR="0040243B" w:rsidRPr="002A4D42">
        <w:t>мысль огненная. Вооружение полезно тогда, когда им умеют пользоваться. Опыт дается упражнениями и применением его в деле. Полезно упражнять дух свой всегда. Времени для этого в течение дня найти можно достаточно. Каждое праздное мгновение можно использовать на это занятие. Не следует бездумно сидеть в ничегонеделании, когда имеется возможность себя упражнять в применении психической энергии. Упражнения могут быть весьма разнообразны, и расстояния им не преграда. Применение психической энергии требует упражнений. Как же иначе накопить опыт? Если сами не можем, то сама жизнь укажет, как и что надо делать. Жизнь</w:t>
      </w:r>
      <w:r w:rsidR="00D57AEE">
        <w:t xml:space="preserve"> — </w:t>
      </w:r>
      <w:r w:rsidR="0040243B" w:rsidRPr="002A4D42">
        <w:t>это школа, она заставляет учить то, до чего сам не дошел. Но если человек сам доходит до необходимости себя упражнять в достижениях духа</w:t>
      </w:r>
      <w:r w:rsidR="00D57AEE">
        <w:t xml:space="preserve"> — </w:t>
      </w:r>
      <w:r w:rsidR="0040243B" w:rsidRPr="002A4D42">
        <w:t>это уже ступень утверждения лучей самоисходящих.</w:t>
      </w:r>
    </w:p>
    <w:p w:rsidR="0040243B" w:rsidRDefault="0040243B" w:rsidP="0040243B"/>
    <w:p w:rsidR="0040243B" w:rsidRDefault="00DF4588" w:rsidP="0040243B">
      <w:r>
        <w:rPr>
          <w:b/>
          <w:lang w:val="en-US"/>
        </w:rPr>
        <w:t>1964</w:t>
      </w:r>
      <w:r>
        <w:rPr>
          <w:b/>
        </w:rPr>
        <w:t xml:space="preserve"> г. </w:t>
      </w:r>
      <w:r w:rsidR="008241CE" w:rsidRPr="008241CE">
        <w:rPr>
          <w:b/>
        </w:rPr>
        <w:t>661.</w:t>
      </w:r>
      <w:r w:rsidR="0040243B" w:rsidRPr="002A4D42">
        <w:t xml:space="preserve"> (443). </w:t>
      </w:r>
      <w:r w:rsidR="008241CE" w:rsidRPr="008241CE">
        <w:rPr>
          <w:b/>
        </w:rPr>
        <w:t>(Авг. 29).</w:t>
      </w:r>
      <w:r w:rsidR="0040243B" w:rsidRPr="002A4D42">
        <w:t xml:space="preserve"> Как избежать аритмичных колебаний сознания, когда за вдохновенными взлетами следует распластанное падение? Следует при этом различать такое падение от тоски или скорби, происходящих от острого ощущения антагонистических пространственных токов. Может быть, где-то люди терпят великое бедствие, может быть, нависает угроза мировой катастрофы или нагнетаются события в планетном масштабе, может быть, волны коричневого газа коснулись сознания. Много быть может причин, которые не имеют никакого отношения к распластанному падению. Ведь за таким падением следует рецидив уже побежденных слабостей или недостатков. Если же этого нет, если дух стоек в своем преодолении себя самого и в утверждении достигнутых побед, </w:t>
      </w:r>
      <w:r w:rsidR="0040243B" w:rsidRPr="002A4D42">
        <w:lastRenderedPageBreak/>
        <w:t>значит, сознание яро ощущает пространственное неблагополучие или усиленный натиск тьмы. Избежать ни того ни другого нельзя. Надо бороться и надо сражаться со тьмою утверждением Света в себе. Основы всегда остаются незыблемыми. Опору и в них можно найти, но прежде всего в вашем Владыке, с вами Который всегда. С вами Я, близко, готовый помочь и поддержать в минуту нужды. Ощущение Близости нейтрализует яд пространственных газов и помогает сражаться со тьмой. Волны ритмических повторений или воззваний разбивают волны антагонистических токов и помогают восстановить равновесие. Удержать равновесие в этих условиях будет уже очень большим достижением. Мой воин на страже всегда, готовый всегда защищать явление Света от попрания его тьмою.</w:t>
      </w:r>
    </w:p>
    <w:p w:rsidR="0040243B" w:rsidRDefault="0040243B" w:rsidP="0040243B"/>
    <w:p w:rsidR="0040243B" w:rsidRDefault="00DF4588" w:rsidP="0040243B">
      <w:r>
        <w:rPr>
          <w:b/>
          <w:lang w:val="en-US"/>
        </w:rPr>
        <w:t>1964</w:t>
      </w:r>
      <w:r>
        <w:rPr>
          <w:b/>
        </w:rPr>
        <w:t xml:space="preserve"> г. </w:t>
      </w:r>
      <w:r w:rsidR="008241CE" w:rsidRPr="008241CE">
        <w:rPr>
          <w:b/>
        </w:rPr>
        <w:t>662.</w:t>
      </w:r>
      <w:r w:rsidR="0040243B" w:rsidRPr="002A4D42">
        <w:t xml:space="preserve"> (444). </w:t>
      </w:r>
      <w:r w:rsidR="008A359E" w:rsidRPr="008A359E">
        <w:rPr>
          <w:b/>
        </w:rPr>
        <w:t>(М.А.Й.).</w:t>
      </w:r>
      <w:r w:rsidR="0040243B" w:rsidRPr="002A4D42">
        <w:t xml:space="preserve"> Когда ощущаете невыносимую тягость в сердце, знайте, что помогаете Владыке нести бремя Его за весь мир. Это побудит осознать, что и вы участвуете во всепланетном построении Нового Мира, преодолевая сопротивление уходящих энергий. Уходящие силы старого мира еще достаточно нагнетены, чтобы чуять их давящую тягость. Устойчивость духа в этой борьбе необходима. Учитель очень Ценит тех учеников, за кого Он Может быть уверенным и спокойным. Не всякому, даже ученику, можно доверить стражу. На страже планетной стоят Владыке близкие духи. Великое равновесие и непоколебимость надо явить, чтобы заслужить такую степень Доверия. Но когда оно оказано, знает его получивший, что выстоит он до конца не колеблясь.</w:t>
      </w:r>
    </w:p>
    <w:p w:rsidR="0040243B" w:rsidRDefault="0040243B" w:rsidP="0040243B"/>
    <w:p w:rsidR="0040243B" w:rsidRDefault="00DF4588" w:rsidP="0040243B">
      <w:r>
        <w:rPr>
          <w:b/>
          <w:lang w:val="en-US"/>
        </w:rPr>
        <w:t>1964</w:t>
      </w:r>
      <w:r>
        <w:rPr>
          <w:b/>
        </w:rPr>
        <w:t xml:space="preserve"> г. </w:t>
      </w:r>
      <w:r w:rsidR="008241CE" w:rsidRPr="008241CE">
        <w:rPr>
          <w:b/>
        </w:rPr>
        <w:t>663.</w:t>
      </w:r>
      <w:r w:rsidR="0040243B" w:rsidRPr="002A4D42">
        <w:t xml:space="preserve"> (445). </w:t>
      </w:r>
      <w:r w:rsidR="008A359E" w:rsidRPr="008A359E">
        <w:rPr>
          <w:b/>
        </w:rPr>
        <w:t>(Гуру).</w:t>
      </w:r>
      <w:r w:rsidR="0040243B" w:rsidRPr="002A4D42">
        <w:t xml:space="preserve"> Стойкость духа обуславливается особым качеством пламени этого ценного и редкого в людях качества. Уже знаете, что качества духа есть формы утвержденных в микрокосме человека огней. Отсюда значимость их на путях Огненной Йоги. Без огней нет путей. Огни накопляются и кристаллизуются в процессе развития и углубления желаемых качеств. Например, качества устремления, преданности, или любви, или предстояния постоянного можно усиливать сознательно в себе в любое время в любых условиях. И такое усиление их тотчас же вызывает напряженное пламя, которое при постоянстве утверждаемого качества дает стойкое отложение в Чаше кристаллов огня. Огненная Йога требует утверждения огненных качеств, ибо должен стать человек существом огненным.</w:t>
      </w:r>
    </w:p>
    <w:p w:rsidR="0040243B" w:rsidRDefault="0040243B" w:rsidP="0040243B"/>
    <w:p w:rsidR="0040243B" w:rsidRDefault="00DF4588" w:rsidP="0040243B">
      <w:r>
        <w:rPr>
          <w:b/>
          <w:lang w:val="en-US"/>
        </w:rPr>
        <w:t>1964</w:t>
      </w:r>
      <w:r>
        <w:rPr>
          <w:b/>
        </w:rPr>
        <w:t xml:space="preserve"> г. </w:t>
      </w:r>
      <w:r w:rsidR="008241CE" w:rsidRPr="008241CE">
        <w:rPr>
          <w:b/>
        </w:rPr>
        <w:t>664.</w:t>
      </w:r>
      <w:r w:rsidR="0040243B" w:rsidRPr="002A4D42">
        <w:t xml:space="preserve"> (446). </w:t>
      </w:r>
      <w:r w:rsidR="008241CE" w:rsidRPr="008241CE">
        <w:rPr>
          <w:b/>
        </w:rPr>
        <w:t>(Авг. 30).</w:t>
      </w:r>
      <w:r w:rsidR="0040243B" w:rsidRPr="002A4D42">
        <w:t xml:space="preserve"> Если желаемое достижение не дается в руки, надо еще и еще напрячь усилия. Трудность в том, что это напряжение должно быть не вымученным, но естественным. Так же и с привлечением невидимых помощников и сотрудников из Тонкого Мира. Совсем необязательно, чтобы они всегда были Высокими Существами, даже и малых степеней светляки могут помочь отвести стрелу зла или способствовать осуществлению тех или иных планов. Сотрудничество устанавливается по созвучию тех </w:t>
      </w:r>
      <w:r w:rsidR="0040243B" w:rsidRPr="002A4D42">
        <w:lastRenderedPageBreak/>
        <w:t>энергий, которыми наполнен микрокосм человека, с энергиями незримых сотрудников. Конечно, прежде всего надо признать эту возможность общения с ними. Созвучные духи окружают созвучных им жителей плотного мира. Темные, видя пятна на ауре и зная, что некоторые неизжитые свойства все еще шевелятся в сознании, присасываются через эти каналы, пытаясь раздуть темное пламя каждого недостатка. Все страсти, пороки и слабости человека есть разновидности всевозможных градаций черных огней. Раздувая их пламя, темные вызывают к проявлению дремлющие энергии низших огней, чтобы наслаждаться и питаться истечением из организма темных флюидов. Вот именно в такие моменты и происходит пожирание ими эктоплазмы и поглощение психической энергии жертвы. Каждой темной нечистой мыслью открываем внутрь доступ тьме. Каждый носитель Света, что-то еще в себе не изживший и яро борющийся со своими недостатками, особой мишенью является для темных нападений. Как стая воронов, кружат они над борющимся духом, чтобы воспользоваться каждым мгновением слабости. При падениях невольных и вольных и при сознательном сотрудничестве с тьмою темные помощники входят в контакт с сознаниями, созвучащими им уявляющейся в этих сознаниях тьмою. Вот почему столь необходимо полное очищение от всякого сора. От испытаний и искушений не уйти, их нельзя избежать. Знаете много случаев, когда долгие годы борьбы и воздержания завершались вдруг стремительным падением, которое в одно мгновение сметало результаты длительной и упорной работы. И все начинать приходилось сначала. Каждый знает, что надлежит искоренить ему в себе. Возможна ли все же победа? Возможна, если со Мною. Если без Меня, то кто же поможет в минуту нужды? Меня призовите, когда наступает час испытаний, чтобы пройти через него вместе. Когда вместе со Мною, испытания, которых нельзя избежать при восхождении духа, всегда оканчиваются победой. Потому Называю победителем того, кто со Мною идет. Так же и достижение поставленных перед собою задач, если делается это вместе со Мною, вполне осуществимо.</w:t>
      </w:r>
      <w:r w:rsidR="00641656">
        <w:rPr>
          <w:lang w:val="en-US"/>
        </w:rPr>
        <w:t xml:space="preserve"> </w:t>
      </w:r>
      <w:r w:rsidR="0040243B" w:rsidRPr="002A4D42">
        <w:t>Можно постоянно твердить себе краткий мантрам: «Владыка, с Тобою победа».</w:t>
      </w:r>
    </w:p>
    <w:p w:rsidR="0040243B" w:rsidRDefault="0040243B" w:rsidP="0040243B"/>
    <w:p w:rsidR="0040243B" w:rsidRDefault="00DF4588" w:rsidP="0040243B">
      <w:r>
        <w:rPr>
          <w:b/>
          <w:lang w:val="en-US"/>
        </w:rPr>
        <w:t>1964</w:t>
      </w:r>
      <w:r>
        <w:rPr>
          <w:b/>
        </w:rPr>
        <w:t xml:space="preserve"> г. </w:t>
      </w:r>
      <w:r w:rsidR="008241CE" w:rsidRPr="008241CE">
        <w:rPr>
          <w:b/>
        </w:rPr>
        <w:t>665.</w:t>
      </w:r>
      <w:r w:rsidR="0040243B" w:rsidRPr="002A4D42">
        <w:t xml:space="preserve"> </w:t>
      </w:r>
      <w:r w:rsidR="008A359E" w:rsidRPr="008A359E">
        <w:rPr>
          <w:b/>
        </w:rPr>
        <w:t>(М.А.Й.).</w:t>
      </w:r>
      <w:r w:rsidR="0040243B" w:rsidRPr="002A4D42">
        <w:t xml:space="preserve"> Скажите ей, помощь просящей, что не другой, близкий ей человек, кузнец ее счастья, но она лишь сама. Что только себя преодолевая и в силе своей утверждаясь, может усилить она магнит своего духа и тем умножить энергии его притяжения. Многие полагают, что кто-то за них должен сделать то, что они должны выполнить сами, что надо переделать кого-то другого, чтобы они были счастливы, а не самих себя. Печальное заблуждение. Даже Спаситель Спрашивал: «Веруешь ли?», имея целью вызвать скрытые энергии человека. Следовательно, в данном случае сущность вашей помощи заключается в том, чтобы пробудить и вызвать к действию спящие силы духа, могущие вступить в ней в борьбу за утверждение желаемого положения, или «утерянного счастья». Свое счастье или </w:t>
      </w:r>
      <w:r w:rsidR="0040243B" w:rsidRPr="002A4D42">
        <w:lastRenderedPageBreak/>
        <w:t>несчастье человек создает сам, сам же его утверждает или разрушает. Нельзя человеку помочь, если он сам не захочет воспрянуть духом и начать сознательную борьбу. Поддержать и утешить возможно, но только на время, если самодеятельность не будет утверждена. Спросите, как полагает, кто же кузнец ее счастья, сама ли она, или, быть может, кто-то другой? Если другого считает кузнецом своего счастья, а не себя, то положение почти безнадежно, во всяком случае, до того момента, пока не осознает, что кузнец своего счастья или несчастья</w:t>
      </w:r>
      <w:r w:rsidR="00D57AEE">
        <w:t xml:space="preserve"> — </w:t>
      </w:r>
      <w:r w:rsidR="0040243B" w:rsidRPr="002A4D42">
        <w:t>сам человек и ответственность за них возлагать на кого-либо другого нельзя. Результаты будут печальны. Также ставить свое душевное равновесие в зависимость не от себя, а от кого-либо другого будет ошибкой. Не может упорство уныния не породить своих следствий. Следствий нет без причины. Какое тонкое окружение создала она за годы уныния, каких помощников из Тонкого Мира к себе привлекла, поставив под удар близкого человека. Нельзя безнаказанно яро и неистово погружаться в свои переживания, насыщенные беспросветностью, унынием и необузданной ревностью. Всему есть предел, который человек должен положить себе сам.</w:t>
      </w:r>
    </w:p>
    <w:p w:rsidR="0040243B" w:rsidRDefault="0040243B" w:rsidP="0040243B"/>
    <w:p w:rsidR="0040243B" w:rsidRDefault="00DF4588" w:rsidP="0040243B">
      <w:r>
        <w:rPr>
          <w:b/>
          <w:lang w:val="en-US"/>
        </w:rPr>
        <w:t>1964</w:t>
      </w:r>
      <w:r>
        <w:rPr>
          <w:b/>
        </w:rPr>
        <w:t xml:space="preserve"> г. </w:t>
      </w:r>
      <w:r w:rsidR="008241CE" w:rsidRPr="008241CE">
        <w:rPr>
          <w:b/>
        </w:rPr>
        <w:t>666.</w:t>
      </w:r>
      <w:r w:rsidR="0040243B" w:rsidRPr="002A4D42">
        <w:t xml:space="preserve"> (447). </w:t>
      </w:r>
      <w:r w:rsidR="008A359E" w:rsidRPr="008A359E">
        <w:rPr>
          <w:b/>
        </w:rPr>
        <w:t>(Гуру).</w:t>
      </w:r>
      <w:r w:rsidR="0040243B" w:rsidRPr="002A4D42">
        <w:t xml:space="preserve"> Вы спрашиваете, как бы поступил в этом случае я? Прежде всего внимательно выслушал бы потерпевшую сторону, чтобы дать выйти накопившемуся яду. Потом бы послал мысли бодрости, поддержки и спокойствия. Дал бы надежду, чтобы этим утешить. И только после всего этого перешел бы к объяснению вызвавших горе причин, по возможности избегая прямых указаний, а наталкивая сознание на неизбежность правильного вывода. Когда сам человек доходит до неизбежности нужного решения</w:t>
      </w:r>
      <w:r w:rsidR="00D57AEE">
        <w:t xml:space="preserve"> — </w:t>
      </w:r>
      <w:r w:rsidR="0040243B" w:rsidRPr="002A4D42">
        <w:t>это одно, когда получает прямое указание</w:t>
      </w:r>
      <w:r w:rsidR="00D57AEE">
        <w:t xml:space="preserve"> — </w:t>
      </w:r>
      <w:r w:rsidR="0040243B" w:rsidRPr="002A4D42">
        <w:t>совершенно другое, ибо следовать прямым указаниям обычно никто не желает. Это будет шаг первый. Дальнейшее покажет будущее.</w:t>
      </w:r>
    </w:p>
    <w:p w:rsidR="0040243B" w:rsidRDefault="0040243B" w:rsidP="0040243B"/>
    <w:p w:rsidR="0040243B" w:rsidRDefault="00DF4588" w:rsidP="0040243B">
      <w:r>
        <w:rPr>
          <w:b/>
          <w:lang w:val="en-US"/>
        </w:rPr>
        <w:t>1964</w:t>
      </w:r>
      <w:r>
        <w:rPr>
          <w:b/>
        </w:rPr>
        <w:t xml:space="preserve"> г. </w:t>
      </w:r>
      <w:r w:rsidR="008241CE" w:rsidRPr="008241CE">
        <w:rPr>
          <w:b/>
        </w:rPr>
        <w:t>667.</w:t>
      </w:r>
      <w:r w:rsidR="0040243B" w:rsidRPr="002A4D42">
        <w:t xml:space="preserve"> (448). </w:t>
      </w:r>
      <w:r w:rsidR="008241CE" w:rsidRPr="008241CE">
        <w:rPr>
          <w:b/>
        </w:rPr>
        <w:t>(Авг. 31).</w:t>
      </w:r>
      <w:r w:rsidR="0040243B" w:rsidRPr="002A4D42">
        <w:t xml:space="preserve"> Вначале изживаемый недостаток или слабость еще угрожают своим рецидивом, и где-то в глубине сознания шевелится опасение им снова подпасть. Но вот наступает момент, когда вдруг возникает ощущение, что они преодолены окончательно, что они более уже не опасны, что их власть кончилась. Упорство борьбы приводит к победе. А победа означает, что и в Тонком Мире не будут они более терзать или искушать дух своей призрачной привлекательностью. В этом смысле освобождение в духе от привычек необычайно полезно. Именно в духе надо понять, что всякая земная привычка, даже хорошая, хороша только для Земли. Поэтому хорошо мысленно готовиться к тому времени, когда все земные привычные действия будут уже не нужны. И одежда, и отдых, и способ передвижения в Тонком Мире совершено другие, чем на Земле. Но долго еще сознание будет тащиться по колеям, проторенным привычками. Там дома не нужно. Ашрам</w:t>
      </w:r>
      <w:r w:rsidR="00D57AEE">
        <w:t xml:space="preserve"> — </w:t>
      </w:r>
      <w:r w:rsidR="0040243B" w:rsidRPr="002A4D42">
        <w:t xml:space="preserve">не дом. Уклад жизни в нем не домашний. Ашрамы в Тонком Мире нужны как </w:t>
      </w:r>
      <w:r w:rsidR="0040243B" w:rsidRPr="002A4D42">
        <w:lastRenderedPageBreak/>
        <w:t>фокусы средоточия Света, куда не могут проникать обитатели низших слоев. Тонкий аспект Твердыни является там полюсом притяжения и устремления всех светлых духов. Есть там и оплоты тьмы</w:t>
      </w:r>
      <w:r w:rsidR="00D57AEE">
        <w:t xml:space="preserve"> — </w:t>
      </w:r>
      <w:r w:rsidR="0040243B" w:rsidRPr="002A4D42">
        <w:t>центры притяжения темных духов. Притяжение происходит благодаря наличию элементов Света или тьмы, собранных духом в течение его земной жизни. Может быть, кто-то, осознав происходящее, и хотел бы притянуться к фокусам Света, но притянуться-то нечем, так как элементы Света отсутствуют, ибо не были накоплены в жизни земной. Между полюсами Света и тьмы существует много промежуточных состояний: светленькие, беленькие, серенькие, сероватенькие</w:t>
      </w:r>
      <w:r w:rsidR="00D57AEE">
        <w:t xml:space="preserve"> — </w:t>
      </w:r>
      <w:r w:rsidR="0040243B" w:rsidRPr="002A4D42">
        <w:t>все имеют родственные и близкие им по их сущности сферы пространства, в орбиту которых они будут неудержимо втянуты силою соответствия имеющихся в них элементов с созвучными им слоями Надземного Мира. Отсюда возникает неотложная задача утверждать и накапливать в себе только энергии Света. Накапливаются они мыслями, чувствами, устремлениями и действиями, но мыслью прежде всего. Потому надо соблюсти мысль. Овладение мыслью входит в обязанности ученика перед собою, перед его Руководителем и перед явлением Света. Сперва изгоняются из сознания явные темные мысли, потом очередь доходит до неявных, до сереньких и обыденных, потом светом сияющей мысли озаряется весь внутренний мир, все поступки и действия человека. Свет утвержденный сияет внутри и излучается наружу через эманации ауры. Эту светимость в себе утверждает Света Носитель. Свет этот сияет и светит уже во всех мирах. И тогда устанавливается неразрывная связь с Высшими Сферами Света и неодолимое притяжение к ним. Тогда только элементы Света, но не тьмы входят в состав его сущности, и светит он всем и всему, что вокруг.</w:t>
      </w:r>
    </w:p>
    <w:p w:rsidR="0040243B" w:rsidRDefault="0040243B" w:rsidP="0040243B"/>
    <w:p w:rsidR="0040243B" w:rsidRDefault="00DF4588" w:rsidP="0040243B">
      <w:r>
        <w:rPr>
          <w:b/>
          <w:lang w:val="en-US"/>
        </w:rPr>
        <w:t>1964</w:t>
      </w:r>
      <w:r>
        <w:rPr>
          <w:b/>
        </w:rPr>
        <w:t xml:space="preserve"> г. </w:t>
      </w:r>
      <w:r w:rsidR="008241CE" w:rsidRPr="008241CE">
        <w:rPr>
          <w:b/>
        </w:rPr>
        <w:t>668.</w:t>
      </w:r>
      <w:r w:rsidR="0040243B" w:rsidRPr="002A4D42">
        <w:t xml:space="preserve"> </w:t>
      </w:r>
      <w:r w:rsidR="008A359E" w:rsidRPr="008A359E">
        <w:rPr>
          <w:b/>
        </w:rPr>
        <w:t>(М.А.Й.).</w:t>
      </w:r>
      <w:r w:rsidR="0040243B" w:rsidRPr="002A4D42">
        <w:t xml:space="preserve"> Интересно отметить, что при реализации Космического родства представление о возрасте как бы стушевывается и отношения, скажем,</w:t>
      </w:r>
      <w:r w:rsidR="008241CE">
        <w:t xml:space="preserve"> </w:t>
      </w:r>
      <w:r w:rsidR="0040243B" w:rsidRPr="002A4D42">
        <w:t xml:space="preserve">Матери и сына остаются неизменными, в каком бы возрасте на Земле ни были они. Земное утрачивает свое влияние, или диктат, и взаимоотношения космические становятся на место земных. При этом характерно почуять, что дух возраста в смысле земном не имеет. Не чует Йог своей старости и в духе не знает ее. Это ощущение сопровождается той бодростью духа, которая будет сопутствовать ему и в Мире Незримом. Ведь много и там уныло бродящих теней, не знающих той бодрости духа, которая дается зажженным огнем. Духовная и физическая бодрость различны. Сильный физически и физически бодрый человек часто поникает даже при легком заболевании, в то время как духовная бодрость не оставляет человека, ее утвердившего, никогда, даже в глубокой старости. В этом особенность действия пробужденного Агни. Он оставляет свои наслоения на всем, к чему прикасается рука: на письмах, на книгах, которые прочитаны, на предметах, на всем, даже на людях, с </w:t>
      </w:r>
      <w:r w:rsidR="0040243B" w:rsidRPr="002A4D42">
        <w:lastRenderedPageBreak/>
        <w:t>которыми столкнула жизнь, и даже в пространстве, через которое прошла аура человека, несущего Агни. Истинно благодАтелем является Агни Йог, несущий в микрокосме своем Свет, освещающий все, с чем он входит в соприкосновение.</w:t>
      </w:r>
    </w:p>
    <w:p w:rsidR="0040243B" w:rsidRDefault="0040243B" w:rsidP="0040243B"/>
    <w:p w:rsidR="0040243B" w:rsidRDefault="00DF4588" w:rsidP="0040243B">
      <w:r>
        <w:rPr>
          <w:b/>
          <w:lang w:val="en-US"/>
        </w:rPr>
        <w:t>1964</w:t>
      </w:r>
      <w:r>
        <w:rPr>
          <w:b/>
        </w:rPr>
        <w:t xml:space="preserve"> г. </w:t>
      </w:r>
      <w:r w:rsidR="008241CE" w:rsidRPr="008241CE">
        <w:rPr>
          <w:b/>
        </w:rPr>
        <w:t>669.</w:t>
      </w:r>
      <w:r w:rsidR="0040243B" w:rsidRPr="002A4D42">
        <w:t xml:space="preserve"> </w:t>
      </w:r>
      <w:r w:rsidR="008A359E" w:rsidRPr="008A359E">
        <w:rPr>
          <w:b/>
        </w:rPr>
        <w:t>(Гуру).</w:t>
      </w:r>
      <w:r w:rsidR="0040243B" w:rsidRPr="002A4D42">
        <w:t xml:space="preserve"> У каждого ученика есть своя особая задача, соответствующая особенностям именно его духа. Отсюда нелепость зависти к достижениям, накоплениям или своеобразию другого сознания. Где и когда, на протяжении скольких жизней, в каких трудностях или страданиях вырабатывалось данное качество или способность, кто может сказать? Отсюда и своеобразие и исключительность индивидуальной миссии каждого духа, которая под силу только ему, а не кому-либо другому. Отсюда и одиночество выполнения. Отсюда и неповторяемость. Правильно выражена древняя мысль, что «Звезда от звезды разнствует во славе».</w:t>
      </w:r>
    </w:p>
    <w:p w:rsidR="0040243B" w:rsidRDefault="0040243B" w:rsidP="0040243B"/>
    <w:p w:rsidR="0040243B" w:rsidRDefault="00DF4588" w:rsidP="0040243B">
      <w:r>
        <w:rPr>
          <w:b/>
          <w:lang w:val="en-US"/>
        </w:rPr>
        <w:t>1964</w:t>
      </w:r>
      <w:r>
        <w:rPr>
          <w:b/>
        </w:rPr>
        <w:t xml:space="preserve"> г. </w:t>
      </w:r>
      <w:r w:rsidR="008241CE" w:rsidRPr="008241CE">
        <w:rPr>
          <w:b/>
        </w:rPr>
        <w:t>670.</w:t>
      </w:r>
      <w:r w:rsidR="0040243B" w:rsidRPr="002A4D42">
        <w:t xml:space="preserve"> (449). </w:t>
      </w:r>
      <w:r w:rsidR="008241CE" w:rsidRPr="008241CE">
        <w:rPr>
          <w:b/>
        </w:rPr>
        <w:t>(Сент. 1).</w:t>
      </w:r>
      <w:r w:rsidR="0040243B" w:rsidRPr="002A4D42">
        <w:t xml:space="preserve"> Энциклопедический словарь дает очень краткое определение эктоплазмы, указывая, что это есть вещество, которым обладают периферические клеточки животного и растительного организма. Это всё. Но вы знаете, что медиумы в значительной степени и обычные люди в меньшей могут ее выделять вне тела. Все выделения человеческого тела насыщены психической энергией, характер которой соответствует состоянию сознания на данный момент. Например, пот или слюна раздраженного человека ядовиты, и целебна слюна святого. Так же различаются между собою и свойства эктоплазмы у различных людей. Эктоплазма запойного пьяницы и отшельника весьма различна. Эктоплазма может быть зараженной или очищенной. По своему составу под микроскопом она одинакова у разных людей, как одинаково дерево, взятое с креста Спасителя или с виселицы преступников, но психически, или в тонком аспекте, состав их или насыщение сильно отличаются одно от другого. Выделение эктоплазмы вызывается мыслями. Привычно нечистые мысли, заражая вещество эктоплазмы, привлекают к их породителю тонких сущностей, которые жадно питаются нечистыми ее выделениями. Когда эти сосущие твари висят на ауре, что видимо тонким зрением, можно тогда указать на порочность мыслей данного человека. Лярвы требуют пищи и понуждают человека упорствовать в продолжении своего нечистого мышления. Что же толкает пьяницу к бутылке, курильщика к папиросе, наркомана к наркотику? Жильцы того питомника, или рассадника, который они создали в орбите своей ауры, питая их выделениями своей эктоплазмы. Каждая привычка имеет свой эгрегор, или сущность кристаллизованной мысли, пульсирующей около человека и воздействующей яро на его психику. Вопрос об очищении эктоплазмы весьма важен, ибо в зависимости от ее качества находится психическое окружение человека. Каждый человек окружен своей атмосферой, вернее, сферой, насыщенной энергиями притяжения того или иного порядка. Галлюцинации алкоголиков не фантазия, но действительность Тонкого Мира, его </w:t>
      </w:r>
      <w:r w:rsidR="0040243B" w:rsidRPr="002A4D42">
        <w:lastRenderedPageBreak/>
        <w:t>низших слоев, явленная пьянице благодаря зараженности нечистой его эктоплазмы. Очищение мышления имеет очень глубокое значение для физиологического состояния организма и, прежде всего, для эктоплазмы. Каждая из оболочек [состоит] из вещества соответствующего ей плана. Плотное тело святого и алкоголика состоит из плотной материи, но тем не менее состав ее резко отличен один от другого. То же самое относительно и всех прочих оболочек. Астральные тела этих двух представителей человечества различаются еще более сильно, равно как и оболочки ментальные. Очищение, разрежение и утончение своих оболочек входит в задачи ученика. Именно по степени их очищения и утончения создаются созвучия и соприкосновения с высшими сферами Незримого Мира как на Земле, так и в надземном пребывании. Пища при этом имеет тоже немалое значение. Имеет значение все: и пища, и воздух, и мысли, и внешнее окружение человека, и все, что выходит от и из него. Через организм человеческий, эту мощную лабораторию, как через трансформатор, течет поток материи плотной, материи астральной и материи ментальной, осветляясь и утончаясь, если организм на высокой ступени лестницы жизни, или, наоборот, огрубляясь и заражаясь, если нечист. Даже воздух, которым дышим, выдыхаем психически очищенным или зараженным. Поучительно было бы очень исследовать не только слюну или пот раздраженного человека, но и выдыхаемый им воздух. Много неожиданностей было бы обнаружено, ибо плотно дыхание людей. Все эти явления связаны тесно с веществом эктоплазмы, и содержание ее в должном состоянии</w:t>
      </w:r>
      <w:r w:rsidR="00D57AEE">
        <w:t xml:space="preserve"> — </w:t>
      </w:r>
      <w:r w:rsidR="0040243B" w:rsidRPr="002A4D42">
        <w:t>долг человека перед собою, перед людьми и перед пространством.</w:t>
      </w:r>
    </w:p>
    <w:p w:rsidR="0040243B" w:rsidRDefault="0040243B" w:rsidP="0040243B"/>
    <w:p w:rsidR="0040243B" w:rsidRDefault="00DF4588" w:rsidP="0040243B">
      <w:r>
        <w:rPr>
          <w:b/>
          <w:lang w:val="en-US"/>
        </w:rPr>
        <w:t>1964</w:t>
      </w:r>
      <w:r>
        <w:rPr>
          <w:b/>
        </w:rPr>
        <w:t xml:space="preserve"> г. </w:t>
      </w:r>
      <w:r w:rsidR="008241CE" w:rsidRPr="008241CE">
        <w:rPr>
          <w:b/>
        </w:rPr>
        <w:t>671.</w:t>
      </w:r>
      <w:r w:rsidR="0040243B" w:rsidRPr="002A4D42">
        <w:t xml:space="preserve"> </w:t>
      </w:r>
      <w:r w:rsidR="008A359E" w:rsidRPr="008A359E">
        <w:rPr>
          <w:b/>
        </w:rPr>
        <w:t>(М.А.Й.).</w:t>
      </w:r>
      <w:r w:rsidR="0040243B" w:rsidRPr="002A4D42">
        <w:t xml:space="preserve"> Если двигает мысль, то порадуемся ее расширению и росту. Мысль может расти, если достаточно сосредоточиться на ней. По записям можно увидеть этот рост устремляемой мысли. Конечно, в данном случае растет она при содействии нашем и мыслей, посылаемых свыше. Но рост их очевиден. Естественен вопрос, почему не на все мысли получается скорый ответ? Только потому, что, во-первых, ответ по вмещению, а во-вторых, слишком уж часто стрелы вопросов затрагивают карму, которая нарушена быть не может. Приходится лавировать между Сциллой и Харибдой и все же продвигаться вперед. Хочу подтвердить еще раз, что наша близость и Близость Владыки поверх случайности, неустойчивости и изменений внешних условий, если устремление к нам непоколебимо. И что бы, как бы и где бы ни происходило и в каких бы условиях ни находились, Луч Владыки над вами и с вами. Это утверждение распространяется на все миры и условия надземного пребывания. Счастье свое надо понять всем сердцем, глубоко. Мы радуемся осознанию близости нашей. Вопрос: почему нет частых знаков близости этой? А разве ритм каждодневного общения и мыслей посылки не знаки внимания свыше? Каких еще знаков хотите? Феноменов? Материализации? </w:t>
      </w:r>
      <w:r w:rsidR="0040243B" w:rsidRPr="002A4D42">
        <w:lastRenderedPageBreak/>
        <w:t>Будут и они, когда придет время, хотя феномены еще никого ни в чем не убеждали. Знайте, что высшее общение</w:t>
      </w:r>
      <w:r w:rsidR="00D57AEE">
        <w:t xml:space="preserve"> — </w:t>
      </w:r>
      <w:r w:rsidR="0040243B" w:rsidRPr="002A4D42">
        <w:t>мыслью. Явление мысли выше всех феноменов и материализаций. Знаки учащаются и углубляются с открытием центров. Городские условия не подходят. Чистый воздух и прана нужны. Близость Владыки ни от чего не зависит, но видения требуют особых чисто внешних условий. Все будет, но в сужденное время, родной мой.</w:t>
      </w:r>
    </w:p>
    <w:p w:rsidR="0040243B" w:rsidRDefault="0040243B" w:rsidP="0040243B"/>
    <w:p w:rsidR="0040243B" w:rsidRPr="002A4D42" w:rsidRDefault="00DF4588" w:rsidP="0040243B">
      <w:r>
        <w:rPr>
          <w:b/>
          <w:lang w:val="en-US"/>
        </w:rPr>
        <w:t>1964</w:t>
      </w:r>
      <w:r>
        <w:rPr>
          <w:b/>
        </w:rPr>
        <w:t xml:space="preserve"> г. </w:t>
      </w:r>
      <w:r w:rsidR="008241CE" w:rsidRPr="008241CE">
        <w:rPr>
          <w:b/>
        </w:rPr>
        <w:t>672.</w:t>
      </w:r>
      <w:r w:rsidR="0040243B" w:rsidRPr="002A4D42">
        <w:t xml:space="preserve"> (450). </w:t>
      </w:r>
      <w:r w:rsidR="008A359E" w:rsidRPr="008A359E">
        <w:rPr>
          <w:b/>
        </w:rPr>
        <w:t>(Гуру).</w:t>
      </w:r>
      <w:r w:rsidR="0040243B" w:rsidRPr="002A4D42">
        <w:t xml:space="preserve"> Дайте возможность подойти к вам еще ближе чистотою своей ауры. Труд на очищение ее не напрасен. Каждое усилие дает непреложное следствие. В работе над очищением не преутомимся. Что же положим на чащу весов? И что перевесит? На что можем променять возможность сближения? Чечевичная похлебка</w:t>
      </w:r>
      <w:r w:rsidR="00D57AEE">
        <w:t xml:space="preserve"> — </w:t>
      </w:r>
      <w:r w:rsidR="0040243B" w:rsidRPr="002A4D42">
        <w:t>символ весьма поучительный, но даже и без всяких символов безошибочно знаете, что приближает и что отдаляет. Разделим всё на два вида явлений: приближающих к Владыке и отдаляющих от Него, и тогда будем знать значимость каждого явления жизни, помня при этом, что ничто и никто, кроме нас самих, отдалить от Владыки не может, ибо отдаление и приближение</w:t>
      </w:r>
      <w:r w:rsidR="00D57AEE">
        <w:t xml:space="preserve"> — </w:t>
      </w:r>
      <w:r w:rsidR="0040243B" w:rsidRPr="002A4D42">
        <w:t>в духе, но не в чем-то вовне. Можно даже вывесить сигнал, как это делается в море</w:t>
      </w:r>
      <w:r w:rsidR="00D57AEE">
        <w:t xml:space="preserve"> — </w:t>
      </w:r>
      <w:r w:rsidR="0040243B" w:rsidRPr="002A4D42">
        <w:t>«Иду на сближение». И тогда весь корабль, а в данном случае все существо ваше, следует данному сигналу.</w:t>
      </w:r>
    </w:p>
    <w:p w:rsidR="00641656" w:rsidRDefault="00641656" w:rsidP="0040243B">
      <w:pPr>
        <w:rPr>
          <w:lang w:val="en-US"/>
        </w:rPr>
      </w:pPr>
    </w:p>
    <w:p w:rsidR="0040243B" w:rsidRDefault="0040243B" w:rsidP="00641656">
      <w:pPr>
        <w:pStyle w:val="Quote"/>
      </w:pPr>
      <w:r w:rsidRPr="002A4D42">
        <w:t>Видел во сне, что с трудом мы сдвигали на берегу засевшую в ил лодку. Потом бежали по берегу, а лодку подняло волной, и мы спешили, чтобы сесть в нее. Шла высокая морская волна, чтобы ее поднять.</w:t>
      </w:r>
    </w:p>
    <w:p w:rsidR="0040243B" w:rsidRDefault="00DF4588" w:rsidP="0040243B">
      <w:r>
        <w:rPr>
          <w:b/>
          <w:lang w:val="en-US"/>
        </w:rPr>
        <w:t>1964</w:t>
      </w:r>
      <w:r>
        <w:rPr>
          <w:b/>
        </w:rPr>
        <w:t xml:space="preserve"> г. </w:t>
      </w:r>
      <w:r w:rsidR="008241CE" w:rsidRPr="008241CE">
        <w:rPr>
          <w:b/>
        </w:rPr>
        <w:t>673.</w:t>
      </w:r>
      <w:r w:rsidR="0040243B" w:rsidRPr="002A4D42">
        <w:t xml:space="preserve"> (451). </w:t>
      </w:r>
      <w:r w:rsidR="008241CE" w:rsidRPr="008241CE">
        <w:rPr>
          <w:b/>
        </w:rPr>
        <w:t>(Сент. 2).</w:t>
      </w:r>
      <w:r w:rsidR="0040243B" w:rsidRPr="002A4D42">
        <w:t xml:space="preserve"> Сын Мой, человечество в огромном своем большинстве очень мало думает о назначении жизни и еще меньше о подготовке сознания к послеплотному пребыванию. Мало готовят люди свои тонкие оболочки и разрежают их к переходу в Тонкий Мир. И религии мало в этом им помогают, ибо выродились в бездушное поклонение форме и отжившим словом, из которых было вынуто содержание. Люди разучились мыслить самостоятельно, но зато прекрасно научились мыслить по трафарету. «Так думают все»</w:t>
      </w:r>
      <w:r w:rsidR="00D57AEE">
        <w:t xml:space="preserve"> — </w:t>
      </w:r>
      <w:r w:rsidR="0040243B" w:rsidRPr="002A4D42">
        <w:t>это положение легло в основу мышления. Анализ и прогноз заменены спасительным «как все». Но жизнь сознания индивидуальна: один приходит в мир человек, и в одиночестве его покидает, и мучается, и страдает, и испытывает даже физическую боль индивидуально. Индивидуальность развивающейся монады отрицать невозможно, а потому формула «как все» не пригодна. Ответственность за мышление и поступки ложится на Индивидуальность</w:t>
      </w:r>
      <w:r w:rsidR="00D57AEE">
        <w:t xml:space="preserve"> — </w:t>
      </w:r>
      <w:r w:rsidR="0040243B" w:rsidRPr="002A4D42">
        <w:t xml:space="preserve">носительницу каждой последовательно воплощенной личности. Личность давно упокоилась в гробу со всеми своими отличиями и удостоверениями, но носитель ее продолжает свое существование в Мире Надземном, пожиная следствия ее земной жизни и неся ответственность за то направление, которое умершая личность дала своей Индивидуальности. Личность и ее </w:t>
      </w:r>
      <w:r w:rsidR="0040243B" w:rsidRPr="002A4D42">
        <w:lastRenderedPageBreak/>
        <w:t>интересы оформляли будущие следствия, в то время как должно было бы быть наоборот. Когда личность ничто, когда я сам по себе ничто, но дух, пребывающий в ней, он направляет течение жизни и руководит ею, тогда, и только тогда, личность может осмыслить ту роль, которая ей дается духом для продвижения духа. Подмостки жизни, и Сутратма</w:t>
      </w:r>
      <w:r w:rsidR="00D57AEE">
        <w:t xml:space="preserve"> — </w:t>
      </w:r>
      <w:r w:rsidR="0040243B" w:rsidRPr="002A4D42">
        <w:t>актер только тогда может хорошо и сознательно сыграть роль свою на Земле на этих подмостках. Грим и одежды</w:t>
      </w:r>
      <w:r w:rsidR="00D57AEE">
        <w:t xml:space="preserve"> — </w:t>
      </w:r>
      <w:r w:rsidR="0040243B" w:rsidRPr="002A4D42">
        <w:t>все временно, только пока на сцене, и нужны только на подмостках. Опускается занавес, и тотчас же и костюмы, и грим становятся совершенно не нужны, равно как и весь прочий реквизит. Это надо очень хорошо понять, прежде чем осознать сценичность жизни и временность всего того, что необходимо для исполнения очередной роли. Роль выполнить надо, иначе прогонят со сцены, но хорошо выполнить можно ее лишь при условии понимания происходящего. Каждая роль и хорошее ее исполнение даст нужный опыт для участия в следующей постановке, но в уже новой роли. В «Книге Жизни» записан весь прошлый репертуар данной Индивидуальности с подробностями того, что дала каждая жизнь, то есть выступление сутратмы на сцене земной. Сравнение жизни со сценой недостаточно полно, но все же оно дает представление о временности плотных условий. Мало на них указать, мало повторить много раз, надо, чтобы понимание это стало выражением всей деятельности человека в условиях плотного мира. И тогда можно иметь всё и владеть всем уже без чувства собственности, зная, что ничто не принадлежит и не может принадлежать нам, а всё</w:t>
      </w:r>
      <w:r w:rsidR="00D57AEE">
        <w:t xml:space="preserve"> — </w:t>
      </w:r>
      <w:r w:rsidR="0040243B" w:rsidRPr="002A4D42">
        <w:t>лишь на время, пока только лишь в теле. Разница в том, что знающий имеет вещи на время, незнающий воображает, что что-то может принадлежать ему в действительности. Предметы состоят из материи, материя</w:t>
      </w:r>
      <w:r w:rsidR="00D57AEE">
        <w:t xml:space="preserve"> — </w:t>
      </w:r>
      <w:r w:rsidR="0040243B" w:rsidRPr="002A4D42">
        <w:t>из атомов. Могут ли атомы быть собственностью человека? Вот почему знающий, освобождаясь от тела, не влечет за собой лохмотья призрачной собственности, которые плотно прилипают к незнающему и сопровождают его в жизни надземной. Груз земных пережитков тяжек в мире внеплотном, и избавиться от него нелегко. Понимание того, что Сутратма</w:t>
      </w:r>
      <w:r w:rsidR="00D57AEE">
        <w:t xml:space="preserve"> — </w:t>
      </w:r>
      <w:r w:rsidR="0040243B" w:rsidRPr="002A4D42">
        <w:t>актер, освобождает сознание от иллюзий земной Майи.</w:t>
      </w:r>
    </w:p>
    <w:p w:rsidR="0040243B" w:rsidRDefault="0040243B" w:rsidP="0040243B"/>
    <w:p w:rsidR="0040243B" w:rsidRDefault="00DF4588" w:rsidP="0040243B">
      <w:r>
        <w:rPr>
          <w:b/>
          <w:lang w:val="en-US"/>
        </w:rPr>
        <w:t>1964</w:t>
      </w:r>
      <w:r>
        <w:rPr>
          <w:b/>
        </w:rPr>
        <w:t xml:space="preserve"> г. </w:t>
      </w:r>
      <w:r w:rsidR="008241CE" w:rsidRPr="008241CE">
        <w:rPr>
          <w:b/>
        </w:rPr>
        <w:t>674.</w:t>
      </w:r>
      <w:r w:rsidR="0040243B" w:rsidRPr="002A4D42">
        <w:t xml:space="preserve"> </w:t>
      </w:r>
      <w:r w:rsidR="008A359E" w:rsidRPr="008A359E">
        <w:rPr>
          <w:b/>
        </w:rPr>
        <w:t>(М.А.Й.).</w:t>
      </w:r>
      <w:r w:rsidR="0040243B" w:rsidRPr="002A4D42">
        <w:t xml:space="preserve"> Если свяжете крепко себя с кем на Земле, крепко будете связаны с ним в Мире Надземном. Потому думать надо, хорошо думать, прежде чем утверждать связь. Говорю о связи психодуховной, ибо внешняя связанность силы той не имеет и протяженности тоже. Часто, встречаясь с людьми, совершенно забываете об их существовании при расставании с ними. Поэтому и говорю о связи психодуховной, которую можно сознательно усиливать и укреплять, если дух желает ее и хочет продолжить ее в Беспредельность. Да, да, да, есть и могут быть между духами связи такие. Если мы говорили о Космическом Отцовстве и о Космическом родстве, то можно сказать и о космической дружбе, сотрудничестве и Братстве. Космические связи могут существовать между людьми, но </w:t>
      </w:r>
      <w:r w:rsidR="0040243B" w:rsidRPr="002A4D42">
        <w:lastRenderedPageBreak/>
        <w:t>устанавливаются они обычно в плотных оболочках, порою и в тонких, чтобы продолжиться дальше. И на Земле знающий устанавливает продолжительность своих взаимоотношений с людьми не на краткий отрезок земного существования, но за пределы его. Не со всеми встречными или прохожими, но лишь с теми, кого хочет дух. А с кем-то сознательно и продуманно устанавливает связи свои навсегда, с тем чтобы никогда и нигде их не порывать. Утверждение связей духовных навеки указует на глубину понимания жизни и чувствознание путей сокровенных.</w:t>
      </w:r>
    </w:p>
    <w:p w:rsidR="0040243B" w:rsidRDefault="0040243B" w:rsidP="0040243B"/>
    <w:p w:rsidR="0040243B" w:rsidRDefault="00DF4588" w:rsidP="0040243B">
      <w:r>
        <w:rPr>
          <w:b/>
          <w:lang w:val="en-US"/>
        </w:rPr>
        <w:t>1964</w:t>
      </w:r>
      <w:r>
        <w:rPr>
          <w:b/>
        </w:rPr>
        <w:t xml:space="preserve"> г. </w:t>
      </w:r>
      <w:r w:rsidR="008241CE" w:rsidRPr="008241CE">
        <w:rPr>
          <w:b/>
        </w:rPr>
        <w:t>675.</w:t>
      </w:r>
      <w:r w:rsidR="0040243B" w:rsidRPr="002A4D42">
        <w:t xml:space="preserve"> </w:t>
      </w:r>
      <w:r w:rsidR="008A359E" w:rsidRPr="008A359E">
        <w:rPr>
          <w:b/>
        </w:rPr>
        <w:t>(М.А.Й.).</w:t>
      </w:r>
      <w:r w:rsidR="0040243B" w:rsidRPr="002A4D42">
        <w:t xml:space="preserve"> Любовь</w:t>
      </w:r>
      <w:r w:rsidR="00D57AEE">
        <w:t xml:space="preserve"> — </w:t>
      </w:r>
      <w:r w:rsidR="0040243B" w:rsidRPr="002A4D42">
        <w:t>трансмутатор великий, силой огромной своей могущий преображать духов, пылающих огнем этого чувства.</w:t>
      </w:r>
    </w:p>
    <w:p w:rsidR="0040243B" w:rsidRDefault="0040243B" w:rsidP="0040243B"/>
    <w:p w:rsidR="0040243B" w:rsidRDefault="00DF4588" w:rsidP="0040243B">
      <w:r>
        <w:rPr>
          <w:b/>
          <w:lang w:val="en-US"/>
        </w:rPr>
        <w:t>1964</w:t>
      </w:r>
      <w:r>
        <w:rPr>
          <w:b/>
        </w:rPr>
        <w:t xml:space="preserve"> г. </w:t>
      </w:r>
      <w:r w:rsidR="008241CE" w:rsidRPr="008241CE">
        <w:rPr>
          <w:b/>
        </w:rPr>
        <w:t>676.</w:t>
      </w:r>
      <w:r w:rsidR="0040243B" w:rsidRPr="002A4D42">
        <w:t xml:space="preserve"> </w:t>
      </w:r>
      <w:r w:rsidR="008A359E" w:rsidRPr="008A359E">
        <w:rPr>
          <w:b/>
        </w:rPr>
        <w:t>(Гуру).</w:t>
      </w:r>
      <w:r w:rsidR="0040243B" w:rsidRPr="002A4D42">
        <w:t xml:space="preserve"> Едино Средоточие Сущего. Мы</w:t>
      </w:r>
      <w:r w:rsidR="00D57AEE">
        <w:t xml:space="preserve"> — </w:t>
      </w:r>
      <w:r w:rsidR="0040243B" w:rsidRPr="002A4D42">
        <w:t>слуги Его. И ты будь слугою, слугой Света. Не зазорно быть Света слугой. Не зазорно слугой быть Посланников Света. Слуга и служение</w:t>
      </w:r>
      <w:r w:rsidR="00D57AEE">
        <w:t xml:space="preserve"> — </w:t>
      </w:r>
      <w:r w:rsidR="0040243B" w:rsidRPr="002A4D42">
        <w:t>понятия весьма близкие: слуга, Служитель, Служение. Почетно слугой быть Владыки. «Владыка, Дай силу моему сердцу и мощь руке моей, ибо слуга Твой»,</w:t>
      </w:r>
      <w:r w:rsidR="00D57AEE">
        <w:t xml:space="preserve"> — </w:t>
      </w:r>
      <w:r w:rsidR="0040243B" w:rsidRPr="002A4D42">
        <w:t>так сказано было и дано к применению. Послух и послушничество тоже явления, близкие утверждению духовной дисциплины. А затем Учитель и ученик. Всё то же и всё о том же, о связи незримой между Ведущим и тем, кого Он Ведет. Духовная связь прочнее и крепче канатов стальных. Не ржавеет во времени, но прочность и сила ее может расти беспредельно, ибо это есть рост огней духа.</w:t>
      </w:r>
    </w:p>
    <w:p w:rsidR="0040243B" w:rsidRDefault="0040243B" w:rsidP="0040243B"/>
    <w:p w:rsidR="0040243B" w:rsidRDefault="00DF4588" w:rsidP="0040243B">
      <w:r>
        <w:rPr>
          <w:b/>
          <w:lang w:val="en-US"/>
        </w:rPr>
        <w:t>1964</w:t>
      </w:r>
      <w:r>
        <w:rPr>
          <w:b/>
        </w:rPr>
        <w:t xml:space="preserve"> г. </w:t>
      </w:r>
      <w:r w:rsidR="008241CE" w:rsidRPr="008241CE">
        <w:rPr>
          <w:b/>
        </w:rPr>
        <w:t>677.</w:t>
      </w:r>
      <w:r w:rsidR="0040243B" w:rsidRPr="002A4D42">
        <w:t xml:space="preserve"> </w:t>
      </w:r>
      <w:r w:rsidR="008241CE" w:rsidRPr="008241CE">
        <w:rPr>
          <w:b/>
        </w:rPr>
        <w:t>(Сент. 3).</w:t>
      </w:r>
      <w:r w:rsidR="0040243B" w:rsidRPr="002A4D42">
        <w:t xml:space="preserve"> Сообщение с Дальними Мирами</w:t>
      </w:r>
      <w:r w:rsidR="00D57AEE">
        <w:t xml:space="preserve"> — </w:t>
      </w:r>
      <w:r w:rsidR="0040243B" w:rsidRPr="002A4D42">
        <w:t xml:space="preserve">ближайшая задача человечества. Думают осуществить ее через посредство ракетных кораблей. Не исключена и эта возможность. Но Мы Имеем в виду сношения в духе. С Землею обитатели других, высших, планет давно уже установили эту связь и знают прекрасно, что делается на нашей Земле. Но жители Земли, за очень редкими исключениями, этими способностями не обладают. С планетами можно сноситься в ментале. А он у многих еще недостаточно оформлен. Даже сознательное волевое выделение астрала не часто. Но Мы против астрала, ибо при неочищенном сознании это будет явлением медиумистическим, то есть очень вредным и ненужным. Сношения с Дальними Мирами нужно для того, чтобы продвинуть эволюцию земного человечества, ибо на Дальних Мирах осуществлены такие формы общественной жизни, которые для землян являются идеалом. В наглядном выражении смогут они наблюдать, как надо строить жизнь на началах сотрудничества и кооперации всех во всем. Ищут на Земле новых источников энергии, в то время как неиссякаемый резервуар психической, или огненной, энергии находится в распоряжении человека. Ищут новые энергии, но, например, при напряжении психической энергии человек в темноте может светить себе сам своей аурой и при этом свете </w:t>
      </w:r>
      <w:r w:rsidR="0040243B" w:rsidRPr="002A4D42">
        <w:lastRenderedPageBreak/>
        <w:t>читать. Не будет светить и читать злобствующий или раздраженный двуногий, но может читать Агни Йог. Многие аппараты на Дальних Мирах уже не нужны, например, телефон, телеграф и другие, ибо яснослышание и ясновидение, то есть аппаратура человеческого микрокосма, уже заменила грубые и несовершенные механические установки. Не нужны ни телескопы, ни бинокли, ибо без телескопа видят происходящее на Земле своим внутренним зрением. Так же и аптеки и больницы с дорогостоящей современной аппаратурой заменены применением все той же психической энергии. Знаете случаи, когда около некоторых людей творятся странные вещи: летают ухваты, кастрюли, ножи</w:t>
      </w:r>
      <w:r w:rsidR="00D57AEE">
        <w:t xml:space="preserve"> — </w:t>
      </w:r>
      <w:r w:rsidR="0040243B" w:rsidRPr="002A4D42">
        <w:t>действует неведомая энергия. Там же эта энергия и управление ею ведомы, изучены и применяются, но уже не для ненужных полетов кастрюль и ухватов, а для приведения в движение особых установок, работающих на энергиях человеческого микрокосма. Многие аппараты приводятся в движение уже не механическими энергиями электричества, пара и так далее, но психо-космическими силами пространства. Вопрос об источнике новых энергий разрешен. Не коптят небо дымы фабрик и заводов и не горят в топках огни. Той же энергией приводятся в движение и летательные аппараты. Там, кроме того, люди умеют летать в своих тонких телах и объединение в сознании зримого и незримого миров позволяет жить не в иллюзиях плотного мира, но в психо-физической действительности двух миров. Самое главное</w:t>
      </w:r>
      <w:r w:rsidR="00D57AEE">
        <w:t xml:space="preserve"> — </w:t>
      </w:r>
      <w:r w:rsidR="0040243B" w:rsidRPr="002A4D42">
        <w:t xml:space="preserve">это то, что зло, как таковое, и силы зла, и служители черного братства не существуют на Дальних Мирах. Зла как такового нет, есть несовершенство достигнутой ступени эволюции, и есть силы Хаоса, которые надо обуздать, есть силы стихий, которые надо подчинить воле человека в степени, невозможной еще на Земле, но нет темных и злых противников эволюции. Иерархия знания естественна, и подчинение ей добровольно. Климат и жизнь природы регулируются энергиями человечества, коллективная мощь которых подчиняет себе многие явления планетной жизни. Нарушение этики и моральных основ тотчас же вызывает в утонченных организмах людей видимую реакцию, настолько болезненную и неприятную, что нарушитель или должен погибнуть, или остановить беззаконие, ибо незамедлительно карает себя сам. Изобилие плодов земных, достаточное для нормального удовлетворения всех, исключает проблемы недостатка или перепроизводства. Конечно, нет ни войн, ни восстаний, ни рабства в каких бы то ни было формах. Энергии духа устремлены в область углубления знания во всех его видах. У нас художник творит при помощи кисти и красок. Там картины творятся мыслью из того вещества и тех элементов, из которых создается картина земного художника в его воображении мыслью, прежде чем она осуществлена на полотне. Объединение двух миров позволяет созданной там картине приобрести стабильные формы и уплотненность. Уплотнение астрала во всех видах и аспектах, а не только в отношении человеческих оболочек, там осуществлено. Много достигнуто чудесного и невозможного, с точки зрения условий земных. Но все </w:t>
      </w:r>
      <w:r w:rsidR="0040243B" w:rsidRPr="002A4D42">
        <w:lastRenderedPageBreak/>
        <w:t>эти достижения только ступень на бесконечной лестнице эволюции духа и жизни, такая же далекая от ее вершины, как и в начале времен, хотя и намного опередившая Землю. Там это знают и устремленно и сознательно поднимаются на все новые и новые высоты знания и могущества духа.</w:t>
      </w:r>
    </w:p>
    <w:p w:rsidR="0040243B" w:rsidRDefault="0040243B" w:rsidP="0040243B"/>
    <w:p w:rsidR="0040243B" w:rsidRDefault="00DF4588" w:rsidP="0040243B">
      <w:r>
        <w:rPr>
          <w:b/>
          <w:lang w:val="en-US"/>
        </w:rPr>
        <w:t>1964</w:t>
      </w:r>
      <w:r>
        <w:rPr>
          <w:b/>
        </w:rPr>
        <w:t xml:space="preserve"> г. </w:t>
      </w:r>
      <w:r w:rsidR="008241CE" w:rsidRPr="008241CE">
        <w:rPr>
          <w:b/>
        </w:rPr>
        <w:t>678.</w:t>
      </w:r>
      <w:r w:rsidR="0040243B" w:rsidRPr="002A4D42">
        <w:t xml:space="preserve"> (452). </w:t>
      </w:r>
      <w:r w:rsidR="008A359E" w:rsidRPr="008A359E">
        <w:rPr>
          <w:b/>
        </w:rPr>
        <w:t>(М.А.Й.).</w:t>
      </w:r>
      <w:r w:rsidR="0040243B" w:rsidRPr="002A4D42">
        <w:t xml:space="preserve"> Свет и тьма</w:t>
      </w:r>
      <w:r w:rsidR="00D57AEE">
        <w:t xml:space="preserve"> — </w:t>
      </w:r>
      <w:r w:rsidR="0040243B" w:rsidRPr="002A4D42">
        <w:t>два полюса для устремления духа. Чтобы приблизиться к полюсу Света, надо устранить из оболочек все элементы тьмы. Средством это достичь и служит очищение. Древнее деление людей на нечистых и чистых совершенно правильно. Надо лишь углубить это понимание и усвоить, что, помимо моральных обоснований, чистота, и именно чистота эктоплазмы, имеет необычайно важное значение, так как именно через посредство ее устанавливаются контакты как с различными слоями пространства, так и с их обитателями. Невозможно, обладая нечистой и зараженной эктоплазмой, установить высокие Общения или получать вдохновение из светоносных сфер. Осознание этого может дать импульс для полного очищения сознания. Каждая мысль, поступок и чувство вносят свои элементы, которые либо от Света, либо от тьмы. Происходит их постоянное собирание и накопление, и откладываются они в наслоениях микрокосма человека явно и тяжко или явно и светло. Мало очистить себя от накопленного сора, надо еще проследить, и следить постоянно и зорко, чтобы не происходило новых накоплений такого же рода. Нужно очень понять, что очищение носит психофизиологический характер, а не отвлеченно материальный. Отвлеченная добродетель или мораль, неизвестно во имя чего, не могут убедить человека быть нравственно чистым, но когда он видит, что всякая грязь и нечистота становятся составными частями тканей его оболочек и допускают в его организм только тьму и заразу пространственного яда, нанося ему несказуемый вред, тогда борьба за очищение своего аппарата от дыма, вони и грязи, от всякого сора становится настоятельно неизбежной. Кто же захочет вредить себе сам, себя отравляя и лишая доступа Света? Именно убедительность явления даст нужные силы, чтобы бороться со тьмою в себе и ее устранить.</w:t>
      </w:r>
    </w:p>
    <w:p w:rsidR="0040243B" w:rsidRDefault="0040243B" w:rsidP="0040243B"/>
    <w:p w:rsidR="0040243B" w:rsidRDefault="00DF4588" w:rsidP="0040243B">
      <w:r>
        <w:rPr>
          <w:b/>
          <w:lang w:val="en-US"/>
        </w:rPr>
        <w:t>1964</w:t>
      </w:r>
      <w:r>
        <w:rPr>
          <w:b/>
        </w:rPr>
        <w:t xml:space="preserve"> г. </w:t>
      </w:r>
      <w:r w:rsidR="008241CE" w:rsidRPr="008241CE">
        <w:rPr>
          <w:b/>
        </w:rPr>
        <w:t>679.</w:t>
      </w:r>
      <w:r w:rsidR="0040243B" w:rsidRPr="002A4D42">
        <w:t xml:space="preserve"> (453). </w:t>
      </w:r>
      <w:r w:rsidR="008A359E" w:rsidRPr="008A359E">
        <w:rPr>
          <w:b/>
        </w:rPr>
        <w:t>(Гуру).</w:t>
      </w:r>
      <w:r w:rsidR="0040243B" w:rsidRPr="002A4D42">
        <w:t xml:space="preserve"> «Иду на сближение»</w:t>
      </w:r>
      <w:r w:rsidR="00D57AEE">
        <w:t xml:space="preserve"> — </w:t>
      </w:r>
      <w:r w:rsidR="0040243B" w:rsidRPr="002A4D42">
        <w:t>когда сигнал этот принят, чтобы ему следовать, это знак добрый. Нас радует, когда слова начинают уявляться в делах. Ведь это и есть путь Огненной Йоги. Огнеприемлемость посылок требует их применения в жизни. А с применением рука об руку радость идет исполнения Указа Учителя. Радость исполнения Указаний</w:t>
      </w:r>
      <w:r w:rsidR="00D57AEE">
        <w:t xml:space="preserve"> — </w:t>
      </w:r>
      <w:r w:rsidR="0040243B" w:rsidRPr="002A4D42">
        <w:t xml:space="preserve">так и запомним крепко эти слова. Радость дает силы противостать антагонистическим токам пространства. Тягость их велика. Утешение в том, что временны и преходящи. Но тягость их вместе несем: вы, мы и Владыки. Нужны разрядители пространственных токов, разрядители, о которые разбивается сила этих токов, как прибой океанской волны о скалу. </w:t>
      </w:r>
      <w:r w:rsidR="0040243B" w:rsidRPr="002A4D42">
        <w:lastRenderedPageBreak/>
        <w:t>Ноша мира сего нелегка, но несут ее те, кто духом и в духе с Владыкой, ибо Он Несет больше всех. А мы помогаем, помогаете тоже и вы, если осознаете явление. Одному нести тяжело, но, когда несем вместе, многое можно поднять. Напряжение разбивается сердцем. Если сердце горит, действо это возможно. Только огнями сердца можно противостать всем энергиям, против идущим. Не угаснет сердечный огонь, если в сердце Владыка. С Ним идем и с Ним побеждаем.</w:t>
      </w:r>
    </w:p>
    <w:p w:rsidR="0040243B" w:rsidRDefault="0040243B" w:rsidP="0040243B"/>
    <w:p w:rsidR="0040243B" w:rsidRDefault="00DF4588" w:rsidP="0040243B">
      <w:r>
        <w:rPr>
          <w:b/>
          <w:lang w:val="en-US"/>
        </w:rPr>
        <w:t>1964</w:t>
      </w:r>
      <w:r>
        <w:rPr>
          <w:b/>
        </w:rPr>
        <w:t xml:space="preserve"> г. </w:t>
      </w:r>
      <w:r w:rsidR="008241CE" w:rsidRPr="008241CE">
        <w:rPr>
          <w:b/>
        </w:rPr>
        <w:t>680.</w:t>
      </w:r>
      <w:r w:rsidR="0040243B" w:rsidRPr="002A4D42">
        <w:t xml:space="preserve"> (454). </w:t>
      </w:r>
      <w:r w:rsidR="008241CE" w:rsidRPr="008241CE">
        <w:rPr>
          <w:b/>
        </w:rPr>
        <w:t>(Сент. 4).</w:t>
      </w:r>
      <w:r w:rsidR="0040243B" w:rsidRPr="002A4D42">
        <w:t xml:space="preserve"> (Со сна). Наши беседы затрагивают многие слои пространства. Поэтому Записи эти имеют также и пространственное значение. Мысль существует в пространстве, как только она сошла с конвейера сознания. Оформление мысли и означает начало ее пространственного существования. Мысль</w:t>
      </w:r>
      <w:r w:rsidR="00D57AEE">
        <w:t xml:space="preserve"> — </w:t>
      </w:r>
      <w:r w:rsidR="0040243B" w:rsidRPr="002A4D42">
        <w:t>это живое существо на плане незримом. Конечно, незримость эта только для грубого зрения. Зримо все, если аппарат духа достаточно утончен. Когда дух приобщается к пространственной жизни сперва мыслью, а потом тонкими чувствами слуха, зрения, обоняния и так далее, то миры высших измерений становятся реальностью для сознания. Объединение миров должно произойти в сознании человека, ибо фактически миры, видимый и Невидимый, никогда не разъединялись, но всегда были связаны тесно и неразрывно между собою. Давно надо было бы уже понять и усвоить, что Америка существовала и до открытия ее Колумбом, равно как существует и есть очень многое, о чем люди еще не знают и даже не подозревают. Незнание не есть причина небытия того, что есть в действительности. Отсюда бессмысленность отрицаний. Можно не знать, но отрицать еще не опознанное невежественно и нелогично. Беспредельность нельзя заключить в рамки человеческого ума на данной или на какой бы то ни было ступени эволюции. Утверждать свое всезнайство может только ограниченное сознание. Младенческий материализм характерен именно этим убожеством мышления, соединенным с тупой самоуверенностью и апломбом. Относительность человеческого знания необходимо понять, прежде чем двинуться дальше. Осознание возможности беспредельного познавания будет первым шагом к нему. Человек со всех сторон окружен тайнами, начиная с произрастания зерна и кончая тайной каждого живого организма. Но ведь за видимым окружением находится невидимое, тоже полное тайн. Но самая великая Тайна</w:t>
      </w:r>
      <w:r w:rsidR="00D57AEE">
        <w:t xml:space="preserve"> — </w:t>
      </w:r>
      <w:r w:rsidR="0040243B" w:rsidRPr="002A4D42">
        <w:t>это сам человек. С нее, с изучения человека и начинает мудрость свой путь. Решение всех вопросов, всех тайн мироздания</w:t>
      </w:r>
      <w:r w:rsidR="00D57AEE">
        <w:t xml:space="preserve"> — </w:t>
      </w:r>
      <w:r w:rsidR="0040243B" w:rsidRPr="002A4D42">
        <w:t>в человеке. Давно уже сказано, что человек «есть мера вещей». Размером сознания измеряется окружающий мир. Только подумать, как различны миры представления человеческого о мире. Можно сказать без ошибки, что «сколько умов, столько и миров». И два человека, беседующие рядом, могут иметь в сознании своем представления об окружающем их мире столь же различные, как различны полюса Света и тьмы. Ибо знание</w:t>
      </w:r>
      <w:r w:rsidR="00D57AEE">
        <w:t xml:space="preserve"> — </w:t>
      </w:r>
      <w:r w:rsidR="0040243B" w:rsidRPr="002A4D42">
        <w:t>Свет, а невежество</w:t>
      </w:r>
      <w:r w:rsidR="00D57AEE">
        <w:t xml:space="preserve"> — </w:t>
      </w:r>
      <w:r w:rsidR="0040243B" w:rsidRPr="002A4D42">
        <w:lastRenderedPageBreak/>
        <w:t>тьма. Задача ученика</w:t>
      </w:r>
      <w:r w:rsidR="00D57AEE">
        <w:t xml:space="preserve"> — </w:t>
      </w:r>
      <w:r w:rsidR="0040243B" w:rsidRPr="002A4D42">
        <w:t>знать, знать и знать. С этой целью Посылает ему мысли Учитель, расширяющие его мышление и обогащающие сознание новыми элементами. Чем сильнее контакт, тем обильнее поток посылаемых мыслей. И нет им конца. Можно понять, как при устремлении в мире ментальном, когда нет уже плотной оболочки, насыщение духа идет совершенно свободно и ограничивается лишь только рамками устремления. Предел ставится мыслью. Но если мысль устремлена в Беспредельность и коснулась ее, то становится тогда дух на пороге безграничного познавания. Познавание вечной Правды Сущего в Лучах Моих имеет начало, но не имеет конца.</w:t>
      </w:r>
    </w:p>
    <w:p w:rsidR="0040243B" w:rsidRDefault="0040243B" w:rsidP="0040243B"/>
    <w:p w:rsidR="0040243B" w:rsidRDefault="00DF4588" w:rsidP="0040243B">
      <w:r>
        <w:rPr>
          <w:b/>
          <w:lang w:val="en-US"/>
        </w:rPr>
        <w:t>1964</w:t>
      </w:r>
      <w:r>
        <w:rPr>
          <w:b/>
        </w:rPr>
        <w:t xml:space="preserve"> г. </w:t>
      </w:r>
      <w:r w:rsidR="008241CE" w:rsidRPr="008241CE">
        <w:rPr>
          <w:b/>
        </w:rPr>
        <w:t>681.</w:t>
      </w:r>
      <w:r w:rsidR="0040243B" w:rsidRPr="002A4D42">
        <w:t xml:space="preserve"> Человек</w:t>
      </w:r>
      <w:r w:rsidR="00D57AEE">
        <w:t xml:space="preserve"> — </w:t>
      </w:r>
      <w:r w:rsidR="0040243B" w:rsidRPr="002A4D42">
        <w:t>это магнит. И магнит его духа, находящегося под Лучом, может свободно извлекать из пространства сокровища мысли. Надо лишь устремить магнитную силу притяжения мысли на желаемый объект познавания. По мере утончения приемника познание будет становиться все более и более конкретным, не затрагивая при этом кармы. Но главное препятствие</w:t>
      </w:r>
      <w:r w:rsidR="00D57AEE">
        <w:t xml:space="preserve"> — </w:t>
      </w:r>
      <w:r w:rsidR="0040243B" w:rsidRPr="002A4D42">
        <w:t>это еще спящие центры. Если они приоткрыты, мысль может вливаться свободно.</w:t>
      </w:r>
    </w:p>
    <w:p w:rsidR="0040243B" w:rsidRDefault="0040243B" w:rsidP="0040243B"/>
    <w:p w:rsidR="0040243B" w:rsidRDefault="00DF4588" w:rsidP="0040243B">
      <w:r>
        <w:rPr>
          <w:b/>
          <w:lang w:val="en-US"/>
        </w:rPr>
        <w:t>1964</w:t>
      </w:r>
      <w:r>
        <w:rPr>
          <w:b/>
        </w:rPr>
        <w:t xml:space="preserve"> г. </w:t>
      </w:r>
      <w:r w:rsidR="008241CE" w:rsidRPr="008241CE">
        <w:rPr>
          <w:b/>
        </w:rPr>
        <w:t>682.</w:t>
      </w:r>
      <w:r w:rsidR="0040243B" w:rsidRPr="002A4D42">
        <w:t xml:space="preserve"> (455). </w:t>
      </w:r>
      <w:r w:rsidR="008A359E" w:rsidRPr="008A359E">
        <w:rPr>
          <w:b/>
        </w:rPr>
        <w:t>(М.А.Й.).</w:t>
      </w:r>
      <w:r w:rsidR="0040243B" w:rsidRPr="002A4D42">
        <w:t xml:space="preserve"> Наполнение сознания Светом служит признаком Близости Владыки и нашей. Можно отметить, как в минуты Общения бывает светло и как затем постепенно этот Свет покидает сознание, когда начинает погружаться оно в рутину обычности. Надо учиться дольше удерживать Надземное сияние. Ибо, действительно, аура явно сияет, когда Общение удается. Слишком уж много препятствий кругом, для того чтобы Общение было успешным. Но всякое преодоление всего противодействующего невидимо укрепляет связь и служит подходом к близости еще большей. Ученику нужен Учитель. Но и Учителю нужны ученики, чтобы было через кого передавать миру Его мудрость. Так же нужны и вы нам, как и мы вам нужны. Эта взаимная нужда нас друг в друге служит основою связи. Сын мой мне очень нужен. Жду, пока оставшиеся ему годы накопляет он опыт и знания, которые столь будут нужны ему для нашей совместной работы в Надземном. Каждая крупица знания пригодится. Много людей ко мне приближалось, и некоторые были длительное время около, но ограниченность их сознания исключала возможность высшего сотрудничества. Вот почему прошу углублять познавание и усиливать близость всеми мерами, чтобы приготовить себя к полноте взаимопонимания и сотрудничества на Плане Надземном. Порою и рада была бы дать знание тем, кто был около, но размеры сознания не всегда позволяли. Вот хочется вам от них почерпнуть, кто был близко, но попытки не удаются, ибо вы знаете больше, но больше всех сын, ибо приближен и преграды общению нет. Не надо искать и спрашивать ни у кого, от меня идут прямо флюиды незримых энергий, питающие сознание поверх всех ограничений плотного мира. (Л. С-у привет). Используй все время, чтобы подготовиться к встрече.</w:t>
      </w:r>
    </w:p>
    <w:p w:rsidR="0040243B" w:rsidRDefault="0040243B" w:rsidP="0040243B"/>
    <w:p w:rsidR="0040243B" w:rsidRPr="002A4D42" w:rsidRDefault="00DF4588" w:rsidP="0040243B">
      <w:r>
        <w:rPr>
          <w:b/>
          <w:lang w:val="en-US"/>
        </w:rPr>
        <w:t>1964</w:t>
      </w:r>
      <w:r>
        <w:rPr>
          <w:b/>
        </w:rPr>
        <w:t xml:space="preserve"> г. </w:t>
      </w:r>
      <w:r w:rsidR="008241CE" w:rsidRPr="008241CE">
        <w:rPr>
          <w:b/>
        </w:rPr>
        <w:t>683.</w:t>
      </w:r>
      <w:r w:rsidR="0040243B" w:rsidRPr="002A4D42">
        <w:t xml:space="preserve"> </w:t>
      </w:r>
      <w:r w:rsidR="008A359E" w:rsidRPr="008A359E">
        <w:rPr>
          <w:b/>
        </w:rPr>
        <w:t>(Гуру).</w:t>
      </w:r>
      <w:r w:rsidR="0040243B" w:rsidRPr="002A4D42">
        <w:t xml:space="preserve"> На чувствах, даже самых высоких, далеко не уйти, если не сопровождаются они действиями, утверждающими право на чувства. Да! Да! На чувства тоже надо право иметь, которое дается тем, что было применено в жизни из всего, что было дано. Таким образом, применение будет ближайшим подходом. Обратить силу чувства на полезную волну действия будет свидетельством понимания законов общения и ручательством новых успехов. Когда принимаем обращенные к нам чувства, имеем в виду усиленное стремление ваше приложить в жизни получаемые знания для преображения тьмы, еще неизжитой в себе, в явления Света.</w:t>
      </w:r>
    </w:p>
    <w:p w:rsidR="00641656" w:rsidRDefault="00641656" w:rsidP="0040243B">
      <w:pPr>
        <w:rPr>
          <w:lang w:val="en-US"/>
        </w:rPr>
      </w:pPr>
    </w:p>
    <w:p w:rsidR="0040243B" w:rsidRDefault="0040243B" w:rsidP="00641656">
      <w:pPr>
        <w:pStyle w:val="Quote"/>
      </w:pPr>
      <w:r w:rsidRPr="002A4D42">
        <w:t>Видел во сне одержимого. Был он вооружен ножом и угрожал применить его в случае моей агрессии, хотел ударить его.</w:t>
      </w:r>
    </w:p>
    <w:p w:rsidR="0040243B" w:rsidRDefault="00DF4588" w:rsidP="0040243B">
      <w:r>
        <w:rPr>
          <w:b/>
          <w:lang w:val="en-US"/>
        </w:rPr>
        <w:t>1964</w:t>
      </w:r>
      <w:r>
        <w:rPr>
          <w:b/>
        </w:rPr>
        <w:t xml:space="preserve"> г. </w:t>
      </w:r>
      <w:r w:rsidR="008241CE" w:rsidRPr="008241CE">
        <w:rPr>
          <w:b/>
        </w:rPr>
        <w:t>684.</w:t>
      </w:r>
      <w:r w:rsidR="0040243B" w:rsidRPr="002A4D42">
        <w:t xml:space="preserve"> </w:t>
      </w:r>
      <w:r w:rsidR="008241CE" w:rsidRPr="008241CE">
        <w:rPr>
          <w:b/>
        </w:rPr>
        <w:t>(Сент. 4).</w:t>
      </w:r>
      <w:r w:rsidR="0040243B" w:rsidRPr="002A4D42">
        <w:t xml:space="preserve"> Вещество семени ценно для организма человеческого необычайно. Ценность его не только в том, чтобы дать жизнь, но и в том, что творческая сила, в нем заключающаяся, нужна для всех видов творческой деятельности. И поэт, и художник, и строитель, и простой труженик нуждаются в огненной силе, сокрытой в семени, чтобы творить и работать плодоносно. Чтобы дать жизнь, нужна лишь малая толика того запаса, который имеется в организме. Творческая, огненная сила может широко и свободно проявляться, когда запас драгоценной мощи не расходуется по своему прямому назначению более того, чем это необходимо. А необходимость эта черезвычайно мала. Запас этой энергии, бережно и с пониманием сохраняемый, может невозбранно расходоваться, насыщая незримым огнем все, что творит человек. Человек, бездумно израсходовавший эту мощь в том направлении, в котором ее обычно расходуют люди, подобен опустошенной оболочке. Сохранность этой субстанции настолько нужна, что при некоторых формах ученичества безбрачие служит условием sine guar non. Тогда вся мощь ее направляется в сферу духовных достижений и огонь сохраненный позволяет осуществить целый ряд достижений, которые без этого условия невозможны. Сущность воздержания в ее клерикальном истолковании непонятна и неубедительна. Но с точки зрения неприкосновенности огненной мощи и накапливания этой энергии в организме воздержание целесообразно. Конечно, человек должен иметь и жену, и детей, но безбрачен Адепт Сокровенного Знания и ученики, имеющие определенную миссию в том или ином воплощении. Будем помнить, что даже Будда Готама был в браке и имел сына. Для некоторых ступеней ученичества безбрачие необходимо, но далеко не для всех. Миссии бывают весьма разные. Для некоторых обязателен брак. Но состояние в браке отнюдь не означает и не оправдывает незаконную трату драгоценного вещества. Воздержание</w:t>
      </w:r>
      <w:r w:rsidR="00D57AEE">
        <w:t xml:space="preserve"> — </w:t>
      </w:r>
      <w:r w:rsidR="0040243B" w:rsidRPr="002A4D42">
        <w:t xml:space="preserve">крылья для духа. Когда огненная мощь духа возрастает, сдержанность эта необходима, ибо в противном случае эта сила, ринутая на ублажение плоти, может принести только </w:t>
      </w:r>
      <w:r w:rsidR="0040243B" w:rsidRPr="002A4D42">
        <w:lastRenderedPageBreak/>
        <w:t>несчастья и лишить своего обладателя достижений духовных. Энергия кундалини может быть направлена вверх или вниз. В зависимости от этого будут действовать или высшие, или низшие центры. Даже писатель не будет писать или творить музыкант, если несдержанно растратить свои силы на активность низших огней. В случае устремления огненной энергии вниз, ее можно поднять по позвоночнику вверх, сосредоточивая в солнечном сплетении. Именно надо научиться ей управлять, и тогда низшие огни не будут тревожить. Много людей мучаются от приливов этой энергии, не зная, что регулировать ее можно дыханием, просто направляя мысли на переносе ее снизу вверх, в область солнечного сплетения, и из него уже выше. Можно таким образом переведенную энергию направить в тот или иной орган тела, если ощущается в нем недомогание. Половой энергией надо научиться управлять и ею овладеть, так как при растущей огненной силе она, не подчиненная воле, даст ряд нежелательных следствий. Процесс поднятия этой энергии вверх чисто механичен, но сопровождается четко направленной мыслью, устремляющей силу по позвоночнику вверх. Когда процесс понят и сознание им овладело, любой прилив энергии в нежелательном направлении можно тотчас же прекратить и избавить себя от совершенно ненужных переживаний. Йог учится овладевать всеми огнями своего микрокосма. Ни невозможного, ни трудного в этом нет ничего, надо просто лишь знать и уметь применить свое знание практически. Сколько трудной и бесцельной борьбы вынуждены были выдерживать те, кто стремился утвердить в себе примат духа, но не знали, как обуздать тело. Не в убиении плоти все дело, не в аскетизме, но в овладении своими огнями и подчинении их воле.</w:t>
      </w:r>
    </w:p>
    <w:p w:rsidR="0040243B" w:rsidRDefault="0040243B" w:rsidP="0040243B"/>
    <w:p w:rsidR="0040243B" w:rsidRDefault="00DF4588" w:rsidP="0040243B">
      <w:r>
        <w:rPr>
          <w:b/>
          <w:lang w:val="en-US"/>
        </w:rPr>
        <w:t>1964</w:t>
      </w:r>
      <w:r>
        <w:rPr>
          <w:b/>
        </w:rPr>
        <w:t xml:space="preserve"> г. </w:t>
      </w:r>
      <w:r w:rsidR="008241CE" w:rsidRPr="008241CE">
        <w:rPr>
          <w:b/>
        </w:rPr>
        <w:t>685.</w:t>
      </w:r>
      <w:r w:rsidR="0040243B" w:rsidRPr="002A4D42">
        <w:t xml:space="preserve"> </w:t>
      </w:r>
      <w:r w:rsidR="008A359E" w:rsidRPr="008A359E">
        <w:rPr>
          <w:b/>
        </w:rPr>
        <w:t>(М.А.Й.).</w:t>
      </w:r>
      <w:r w:rsidR="0040243B" w:rsidRPr="002A4D42">
        <w:t xml:space="preserve"> Плоды своего опыта надо оставить людям, иначе для чего же было бы достигать. Таким образом, каждое достижение приобретает уже сверхличный характер и осуществляется не для себя, но для людей. Много их будет, кто после пойдет тем же путем по кем-то для них проторённой тропинке. Скучно, неинтересно и ограничено всё, творимое во имя свое и для себя. Но как только действие начинает твориться во имя Общего Блага, приобретает оно пространственный сверхличный аспект и длительность его может тогда переступить за пределы своего воплощения. Разве Записи эти нужны для себя, когда, быть может, и перечитать-то их не удастся. Но пусть светят тем, кто после пойдет, и пусть им поможет, как помогают всем, в поле зрения кого попадали хотя бы частично. В них мысли наши и мысли твои, слитые вместе, воедино, в гармонически созвучном сочетании.</w:t>
      </w:r>
    </w:p>
    <w:p w:rsidR="0040243B" w:rsidRDefault="0040243B" w:rsidP="0040243B"/>
    <w:p w:rsidR="0040243B" w:rsidRDefault="00DF4588" w:rsidP="0040243B">
      <w:r>
        <w:rPr>
          <w:b/>
          <w:lang w:val="en-US"/>
        </w:rPr>
        <w:t>1964</w:t>
      </w:r>
      <w:r>
        <w:rPr>
          <w:b/>
        </w:rPr>
        <w:t xml:space="preserve"> г. </w:t>
      </w:r>
      <w:r w:rsidR="008241CE" w:rsidRPr="008241CE">
        <w:rPr>
          <w:b/>
        </w:rPr>
        <w:t>686.</w:t>
      </w:r>
      <w:r w:rsidR="0040243B" w:rsidRPr="002A4D42">
        <w:t xml:space="preserve"> (456). </w:t>
      </w:r>
      <w:r w:rsidR="008A359E" w:rsidRPr="008A359E">
        <w:rPr>
          <w:b/>
        </w:rPr>
        <w:t>(Гуру).</w:t>
      </w:r>
      <w:r w:rsidR="0040243B" w:rsidRPr="002A4D42">
        <w:t xml:space="preserve"> Человек есть плод его достижений, есть результат и следствие того, чего достиг он в прошлом. Поэтому каждое достижение есть неотъемлемое приобретение, которое будет сопутствовать приобретателю в будущем. Ни одно достижение не </w:t>
      </w:r>
      <w:r w:rsidR="0040243B" w:rsidRPr="002A4D42">
        <w:lastRenderedPageBreak/>
        <w:t>является окончательным, но все</w:t>
      </w:r>
      <w:r w:rsidR="00D57AEE">
        <w:t xml:space="preserve"> — </w:t>
      </w:r>
      <w:r w:rsidR="0040243B" w:rsidRPr="002A4D42">
        <w:t>в процессе роста и усовершенствования, если дух идет вверх. Тогда можно наблюдать, что все положительное усиливается, и хиреет и никнет то, что должно изживаться. При росте возможностей рост отрицательных качеств недопустим, ибо их рост грозит духу катастрофой. Вот почему ставится вопрос об овладении собою. Все есть огонь. Все проявления микрокосма огненны. Всеми огнями надо владеть. Жизнь и Учитель научат. В жизни и на жизни Научит Учитель собою владеть и подчинить огни свои воле.</w:t>
      </w:r>
    </w:p>
    <w:p w:rsidR="0040243B" w:rsidRDefault="0040243B" w:rsidP="0040243B"/>
    <w:p w:rsidR="0040243B" w:rsidRDefault="00DF4588" w:rsidP="0040243B">
      <w:r>
        <w:rPr>
          <w:b/>
          <w:lang w:val="en-US"/>
        </w:rPr>
        <w:t>1964</w:t>
      </w:r>
      <w:r>
        <w:rPr>
          <w:b/>
        </w:rPr>
        <w:t xml:space="preserve"> г. </w:t>
      </w:r>
      <w:r w:rsidR="008241CE" w:rsidRPr="008241CE">
        <w:rPr>
          <w:b/>
        </w:rPr>
        <w:t>687.</w:t>
      </w:r>
      <w:r w:rsidR="0040243B" w:rsidRPr="002A4D42">
        <w:t xml:space="preserve"> (457). </w:t>
      </w:r>
      <w:r w:rsidR="008241CE" w:rsidRPr="008241CE">
        <w:rPr>
          <w:b/>
        </w:rPr>
        <w:t>(Сент. 6).</w:t>
      </w:r>
      <w:r w:rsidR="0040243B" w:rsidRPr="002A4D42">
        <w:t xml:space="preserve"> Дано было Матери Огненной Йоги задание явить на планете высшую согласованность. Для чего? Для того чтобы знали, что это возможно, и, чтобы, руководствуясь Ее примером, другие могли то же явить. А теперь представим себе, что известную степень подобной согласованности являет целый народ или даже вся планета, все народы Земли! Для чего нужна такая согласованность, или гармония? Без настроенности инструмента не может принять он участие в исполнении симфонии. Так же и без индивидуальной согласованности всех членов человеческого планетного коллектива не могут явить они концентрированную мощь</w:t>
      </w:r>
      <w:r w:rsidR="008530A9">
        <w:rPr>
          <w:lang w:val="en-US"/>
        </w:rPr>
        <w:t xml:space="preserve"> </w:t>
      </w:r>
      <w:r w:rsidR="0040243B" w:rsidRPr="002A4D42">
        <w:t>своей психической энергии, объединенная сила которой способна творить такие феномены, о которых трудно даже составить себе представление. Пока энергии человеческие яро дисгармоничны и хаотичны в своем проявлении. Пока они вызывают разновесие стихий и нарушают равновесие планеты, которое выявляется в землетрясениях, ураганах, засухах, расстройстве климата, эпидемиях и так далее. Пока проявляется отрицательный полюс огненной мощи, находящейся в бессознательном и неуправляемом обладании человека. Но время придет, и наука докажет, что человек</w:t>
      </w:r>
      <w:r w:rsidR="00D57AEE">
        <w:t xml:space="preserve"> — </w:t>
      </w:r>
      <w:r w:rsidR="0040243B" w:rsidRPr="002A4D42">
        <w:t>это генератор огненных энергий, которые воздействуют на все, что его окружает. Раньше часто во время засухи устраивали всенародные моления и часто им сопутствовал дождь. Пора уже понять, что сила объединенной энергии толпы, устремленная в определенном направлении, вызывала нужные следствия. Никакого чуда</w:t>
      </w:r>
      <w:r w:rsidR="00D57AEE">
        <w:t xml:space="preserve"> — </w:t>
      </w:r>
      <w:r w:rsidR="0040243B" w:rsidRPr="002A4D42">
        <w:t>только причина и следствие. То же молебствие, но без веры, объединяющей множества сознаний в одно, не дало бы никаких результатов. Теперь, зная это, можно представить себе всю неодолимую огненную мощь всепланетного объединенного коллектива человечества, в определенный момент устремляющего ее на выполнение намеченного задания! На Дальних Мирах климат, подземный огонь, атмосферические условия и многое другое регулируется объединенной мыслью человечества. Это такая могучая сила, перед которой смиряются стихии и повинуются ей. Все так называемые чудеса есть не что иное, как непонятные и необъясненные манифестации психической энергии человека. Как таковых чудес нет и быть не может, есть просто законные явления, еще не изученные наукой. Для дикаря даже радио</w:t>
      </w:r>
      <w:r w:rsidR="00D57AEE">
        <w:t xml:space="preserve"> — </w:t>
      </w:r>
      <w:r w:rsidR="0040243B" w:rsidRPr="002A4D42">
        <w:t xml:space="preserve">чудо, для знающего же чудес нет вообще и быть их не может. Тайны мироздания не чудо, но нечто, </w:t>
      </w:r>
      <w:r w:rsidR="0040243B" w:rsidRPr="002A4D42">
        <w:lastRenderedPageBreak/>
        <w:t>подлежащее изучению и раскрытию. Можно подумать о том, сколько тепловой энергии потребуется на то, чтобы растопить льды и изменить климат Севера. Но этот процесс проще и легче возможно совершить с помощью всепланетной коллективной энергии людей. Но сколько же времени потребуется на то, чтобы человечество объединилось и, объединившись, шагнуло вперед в познавании сил, скрытых в самом человеке. Учение Жизни к сроку дается, указуя человечеству путь к источнику неиссякаемой огненной энергии, потенциальным обладателем которой является каждый землянин. Осознав присутствие этой энергии в своем микрокосме и овладев ею, может творить человек необычные вещи, которые в невежестве своем пока еще называют чудесами или просто относят в область невозможного. И если один осознавший может творить «чудеса», то что же может сделать свою мощь осознавшее и объединившееся человечество?! Безграничны возможности коллектива.</w:t>
      </w:r>
    </w:p>
    <w:p w:rsidR="0040243B" w:rsidRDefault="0040243B" w:rsidP="0040243B"/>
    <w:p w:rsidR="0040243B" w:rsidRDefault="00DF4588" w:rsidP="0040243B">
      <w:r>
        <w:rPr>
          <w:b/>
          <w:lang w:val="en-US"/>
        </w:rPr>
        <w:t>1964</w:t>
      </w:r>
      <w:r>
        <w:rPr>
          <w:b/>
        </w:rPr>
        <w:t xml:space="preserve"> г. </w:t>
      </w:r>
      <w:r w:rsidR="008241CE" w:rsidRPr="008241CE">
        <w:rPr>
          <w:b/>
        </w:rPr>
        <w:t>688.</w:t>
      </w:r>
      <w:r w:rsidR="0040243B" w:rsidRPr="002A4D42">
        <w:t xml:space="preserve"> </w:t>
      </w:r>
      <w:r w:rsidR="008A359E" w:rsidRPr="008A359E">
        <w:rPr>
          <w:b/>
        </w:rPr>
        <w:t>(М.А.Й.).</w:t>
      </w:r>
      <w:r w:rsidR="0040243B" w:rsidRPr="002A4D42">
        <w:t xml:space="preserve"> Если каждая мысль дает свои отложения на стенках нервных каналов, то не так уж трудно понять, насколько разнообразны эти отложения у различных людей и насколько вообще различаются человеческие организмы по своему составу, несмотря на то, что микроскоп и химический анализ различия этого обнаружить не может. Так же сильно различаются в составе своем и прочие оболочки. Поэтому согласованность даже двух аур</w:t>
      </w:r>
      <w:r w:rsidR="00D57AEE">
        <w:t xml:space="preserve"> — </w:t>
      </w:r>
      <w:r w:rsidR="0040243B" w:rsidRPr="002A4D42">
        <w:t>явление редкое черезвычайно. Основу согласованности следует искать в созвучии аур. Когда два человека принадлежат к одному и тому же вибрационному ключу, но противоположного пола, имеем перед собою явление космических половинок, или половинчатых душ, находящих друг в друге совершенное дополнение. Положительное и отрицательное, активное и пассивное начала на Планах Высших не имеют пола в обычном понимании, но сущность начал выявляется в противоположении дополняющих друг друга фокусов сознания. Объединение противоположных, но родственных и гармоничных энергий духа является процессом высшей согласованности, несущей с собою радость, невыразимую земными словами. Учитель и ученик являются тоже полюсами противоположения: фокус Дающий и фокус сознания получающего, фокус активный и фокус, воспринимающий энергии активного фокуса. Посылаемая пространственно мысль оплодотворяет воспринимающее сознание, которое пробуждает самоисходящие уже лучи мысли. Процесс очень сложен, и взаимность необходима</w:t>
      </w:r>
      <w:r w:rsidR="00D57AEE">
        <w:t xml:space="preserve"> — </w:t>
      </w:r>
      <w:r w:rsidR="0040243B" w:rsidRPr="002A4D42">
        <w:t>как бы по принципу переменного тока. Аналогия многих явлений поразительна, но может быть понята только спирально, то есть на плоскостях еще более высоких проявлений. Согласованность аур можно усиливать, углубляя согласованность собственного своего микрокосма и всех его оболочек между собою.</w:t>
      </w:r>
    </w:p>
    <w:p w:rsidR="0040243B" w:rsidRDefault="0040243B" w:rsidP="0040243B"/>
    <w:p w:rsidR="0040243B" w:rsidRDefault="00DF4588" w:rsidP="0040243B">
      <w:r>
        <w:rPr>
          <w:b/>
          <w:lang w:val="en-US"/>
        </w:rPr>
        <w:t>1964</w:t>
      </w:r>
      <w:r>
        <w:rPr>
          <w:b/>
        </w:rPr>
        <w:t xml:space="preserve"> г. </w:t>
      </w:r>
      <w:r w:rsidR="008241CE" w:rsidRPr="008241CE">
        <w:rPr>
          <w:b/>
        </w:rPr>
        <w:t>689.</w:t>
      </w:r>
      <w:r w:rsidR="0040243B" w:rsidRPr="002A4D42">
        <w:t xml:space="preserve"> (458). </w:t>
      </w:r>
      <w:r w:rsidR="008A359E" w:rsidRPr="008A359E">
        <w:rPr>
          <w:b/>
        </w:rPr>
        <w:t>(Гуру).</w:t>
      </w:r>
      <w:r w:rsidR="0040243B" w:rsidRPr="002A4D42">
        <w:t xml:space="preserve"> Хочу пояснить, что сдержанность</w:t>
      </w:r>
      <w:r w:rsidR="00D57AEE">
        <w:t xml:space="preserve"> — </w:t>
      </w:r>
      <w:r w:rsidR="0040243B" w:rsidRPr="002A4D42">
        <w:t xml:space="preserve">это сила. Сдержанность не есть сила, когда сдерживать нечего. Пустой </w:t>
      </w:r>
      <w:r w:rsidR="0040243B" w:rsidRPr="002A4D42">
        <w:lastRenderedPageBreak/>
        <w:t>паровой котел работы не даст, ибо силы, сдерживаемой стенками, силы пара, в нем нет. Но при явлении ученичества огненные силы организма начинают пробуждаться, энергии духа растут и сдержанность, умение сдерживать их и подвести под контроль воли становится необходимостью, ибо без сдержанности расшатают и разнесут они весь организм своим несогласованным ритмом. И чем дальше путь, тем настоятельнее необходимость сдержанности. И чем напряженнее сдержанность, тем легче аккумулировать Агни. Таким образом, качество сдержанности усиливается по мере роста Агни, с тем чтобы огни превратились в сдержанную, контролируемую силу, которую можно направлять по любому заданию. Сильным хочет быть всякий, но мало охотников труды приложить для накопления силы. Усилия над выработкой качества сдержанности не пропадут даром, каждое даст результаты.</w:t>
      </w:r>
    </w:p>
    <w:p w:rsidR="0040243B" w:rsidRDefault="0040243B" w:rsidP="0040243B"/>
    <w:p w:rsidR="0040243B" w:rsidRDefault="00DF4588" w:rsidP="0040243B">
      <w:r>
        <w:rPr>
          <w:b/>
          <w:lang w:val="en-US"/>
        </w:rPr>
        <w:t>1964</w:t>
      </w:r>
      <w:r>
        <w:rPr>
          <w:b/>
        </w:rPr>
        <w:t xml:space="preserve"> г. </w:t>
      </w:r>
      <w:r w:rsidR="008241CE" w:rsidRPr="008241CE">
        <w:rPr>
          <w:b/>
        </w:rPr>
        <w:t>690.</w:t>
      </w:r>
      <w:r w:rsidR="0040243B" w:rsidRPr="002A4D42">
        <w:t xml:space="preserve"> (459). </w:t>
      </w:r>
      <w:r w:rsidR="008241CE" w:rsidRPr="008241CE">
        <w:rPr>
          <w:b/>
        </w:rPr>
        <w:t>(Сент. 7).</w:t>
      </w:r>
      <w:r w:rsidR="0040243B" w:rsidRPr="002A4D42">
        <w:t xml:space="preserve"> Интересно отметить, что человек, порождая мысль, властен над нею в момент, или во время, ее порождения. Как только мысль закончена, оформлена и сошла с конвейера сознания, она начинает свое самостоятельное существование, уже сама воздействуя на своего породителя или в данный момент, или позднее. Сильный человек может прогнать так называемые привязчивые свои же собственные мысли, но слабый становится их жертвою. Сила привычки, подчиняющей себе человека,</w:t>
      </w:r>
      <w:r w:rsidR="00D57AEE">
        <w:t xml:space="preserve"> — </w:t>
      </w:r>
      <w:r w:rsidR="0040243B" w:rsidRPr="002A4D42">
        <w:t>в силе кристаллизовавшейся в течение времени мысли, которая постоянно и упорно воздействует на своего породителя. Кроме того, как, например, в случае алкоголизма или наркомании, человеческий организм, в свою очередь, тоже привыкает к алкоголю, наркотику или табаку и уже требует в союзе с мыслью повторения действия, а заодно и увеличения дозы. И все же борьбу следует начинать с мысли. Если, скажем, в случае курения начать каждодневно ритмически посвящать некоторое время мысли о том, что человек прекращает курение, то настанет момент, когда оформленная и утвержденная мысль силой своей заставит его бросить табак. Таким образом, при помощи ритма можно породить уже сознательно по своей воле любую мысль, которая рано или поздно воплотится в соответствующее действие. Устанавливают привычку и освобождаются от привычки при содействии мысли. Причем в первом случае делается это обычно бессознательно, и когда привычка уже овладела человеком, искоренить ее можно лишь при условии порождения противоположных мыслей, но большего потенциала. Решение</w:t>
      </w:r>
      <w:r w:rsidR="00D57AEE">
        <w:t xml:space="preserve"> — </w:t>
      </w:r>
      <w:r w:rsidR="0040243B" w:rsidRPr="002A4D42">
        <w:t xml:space="preserve">в волевом применении ритма, ибо только подумать и решить не так-то уж просто и требуется сильная воля. Потому столько пьяниц, курильщиков и наркоманов. Трудно им освободиться от рабства у привычки, ибо даже и не думают о сознательном применении мысли и не хотят освобождения, не понимая, какую участь уготовят себе в будущем. Всякое рабство недопустимо, ибо ставит человека в зависимость от чего-то вовне, когда сам человек должен быть своим властелином. Дух, </w:t>
      </w:r>
      <w:r w:rsidR="0040243B" w:rsidRPr="002A4D42">
        <w:lastRenderedPageBreak/>
        <w:t>перешедший в Мир Тонкий под грузом привычек, не может сбросить их рабство и там. Но можете представить себе ярые позывы к алкоголю без возможности удовлетворить их. Воображение создает самые яркие образы желаемых осуществлений, но они, порождая призрачное ощущение реальности, временны и удовлетворения не дают. Но зато устремление к удовлетворению запросов нематериального порядка</w:t>
      </w:r>
      <w:r w:rsidR="00D57AEE">
        <w:t xml:space="preserve"> — </w:t>
      </w:r>
      <w:r w:rsidR="0040243B" w:rsidRPr="002A4D42">
        <w:t>к Красоте, художеству или музыке дает неисчерпаемые возможности разнообразить их без конца и находить в этом радость и полноту удовлетворения или насыщения ими. Земное</w:t>
      </w:r>
      <w:r w:rsidR="00D57AEE">
        <w:t xml:space="preserve"> — </w:t>
      </w:r>
      <w:r w:rsidR="0040243B" w:rsidRPr="002A4D42">
        <w:t>земному и для Земли, но высшее</w:t>
      </w:r>
      <w:r w:rsidR="00D57AEE">
        <w:t xml:space="preserve"> — </w:t>
      </w:r>
      <w:r w:rsidR="0040243B" w:rsidRPr="002A4D42">
        <w:t>высшему. И переносить пережитки земные в сферы Надземного Мира очень болезненно, тяжело и удовлетворения дать не может.</w:t>
      </w:r>
    </w:p>
    <w:p w:rsidR="0040243B" w:rsidRDefault="0040243B" w:rsidP="0040243B"/>
    <w:p w:rsidR="0040243B" w:rsidRDefault="00DF4588" w:rsidP="0040243B">
      <w:r>
        <w:rPr>
          <w:b/>
          <w:lang w:val="en-US"/>
        </w:rPr>
        <w:t>1964</w:t>
      </w:r>
      <w:r>
        <w:rPr>
          <w:b/>
        </w:rPr>
        <w:t xml:space="preserve"> г. </w:t>
      </w:r>
      <w:r w:rsidR="008241CE" w:rsidRPr="008241CE">
        <w:rPr>
          <w:b/>
        </w:rPr>
        <w:t>691.</w:t>
      </w:r>
      <w:r w:rsidR="0040243B" w:rsidRPr="002A4D42">
        <w:t xml:space="preserve"> </w:t>
      </w:r>
      <w:r w:rsidR="008A359E" w:rsidRPr="008A359E">
        <w:rPr>
          <w:b/>
        </w:rPr>
        <w:t>(М.А.Й.).</w:t>
      </w:r>
      <w:r w:rsidR="0040243B" w:rsidRPr="002A4D42">
        <w:t xml:space="preserve"> Желание видимых знаков Общения законно, но требует еще более полного подхода. Годами отшельники ждали Высоких Посещений, но удостаивались не все. Да и выдержать появление Высоких Существ может не всякое сердце. Что же касается нас, то знаки присутствия нашего можно подать при некотором усилении напряжения при контакте. Но если мы видим, что развитие и работа идут нормально и устремление ярко горит и без знаков, то энергию, требующуюся на них, сохраняем для нужд более неотложных. Трудно представить себе, сколько народа в нужде, кому нужно срочно подать незримую помощь! Но в случае необходимости знаки даются безотлагательно.</w:t>
      </w:r>
    </w:p>
    <w:p w:rsidR="0040243B" w:rsidRDefault="0040243B" w:rsidP="0040243B"/>
    <w:p w:rsidR="0040243B" w:rsidRDefault="00DF4588" w:rsidP="0040243B">
      <w:r>
        <w:rPr>
          <w:b/>
          <w:lang w:val="en-US"/>
        </w:rPr>
        <w:t>1964</w:t>
      </w:r>
      <w:r>
        <w:rPr>
          <w:b/>
        </w:rPr>
        <w:t xml:space="preserve"> г. </w:t>
      </w:r>
      <w:r w:rsidR="008241CE" w:rsidRPr="008241CE">
        <w:rPr>
          <w:b/>
        </w:rPr>
        <w:t>692.</w:t>
      </w:r>
      <w:r w:rsidR="0040243B" w:rsidRPr="002A4D42">
        <w:t xml:space="preserve"> (460). </w:t>
      </w:r>
      <w:r w:rsidR="008A359E" w:rsidRPr="008A359E">
        <w:rPr>
          <w:b/>
        </w:rPr>
        <w:t>(Гуру).</w:t>
      </w:r>
      <w:r w:rsidR="0040243B" w:rsidRPr="002A4D42">
        <w:t xml:space="preserve"> Чередование волн подъема сознания неизбежно. За гребнем волны следует ее впадина. Волны надо учиться умело встречать, зная это чередование. На подъеме уметь надо бросить как можно больше пространственных зерен, при спаде стремиться упорно удержать очередное завоевание. Чередование ритма явлений</w:t>
      </w:r>
      <w:r w:rsidR="00D57AEE">
        <w:t xml:space="preserve"> — </w:t>
      </w:r>
      <w:r w:rsidR="0040243B" w:rsidRPr="002A4D42">
        <w:t>основа проявленного мира. Оба полюса идущих явлений можно использовать сознательно и целесообразно.</w:t>
      </w:r>
    </w:p>
    <w:p w:rsidR="0040243B" w:rsidRDefault="0040243B" w:rsidP="0040243B"/>
    <w:p w:rsidR="0040243B" w:rsidRDefault="00DF4588" w:rsidP="0040243B">
      <w:r>
        <w:rPr>
          <w:b/>
          <w:lang w:val="en-US"/>
        </w:rPr>
        <w:t>1964</w:t>
      </w:r>
      <w:r>
        <w:rPr>
          <w:b/>
        </w:rPr>
        <w:t xml:space="preserve"> г. </w:t>
      </w:r>
      <w:r w:rsidR="008241CE" w:rsidRPr="008241CE">
        <w:rPr>
          <w:b/>
        </w:rPr>
        <w:t>693.</w:t>
      </w:r>
      <w:r w:rsidR="0040243B" w:rsidRPr="002A4D42">
        <w:t xml:space="preserve"> </w:t>
      </w:r>
      <w:r w:rsidR="008241CE" w:rsidRPr="008241CE">
        <w:rPr>
          <w:b/>
        </w:rPr>
        <w:t>(Сент. 8).</w:t>
      </w:r>
      <w:r w:rsidR="0040243B" w:rsidRPr="002A4D42">
        <w:t xml:space="preserve"> Сын Мой, вдохновение и подъем</w:t>
      </w:r>
      <w:r w:rsidR="00D57AEE">
        <w:t xml:space="preserve"> — </w:t>
      </w:r>
      <w:r w:rsidR="0040243B" w:rsidRPr="002A4D42">
        <w:t>хорошие вещи, но если их нет, то все же останавливаться не будем в ожидании их. Принцип</w:t>
      </w:r>
      <w:r w:rsidR="00D57AEE">
        <w:t xml:space="preserve"> — </w:t>
      </w:r>
      <w:r w:rsidR="0040243B" w:rsidRPr="002A4D42">
        <w:t>иди и бери. Конечно, сознание следует привести в состояние определенной настроенности и устремления, а главное, сосредоточенности. И тогда поступления не замедлят. Ошибочно думать, что Учитель всегда Находится в каком-то особом сверхчеловеческом состоянии. Огорчения, нагнетения и непомерная тяжесть Ноши земной</w:t>
      </w:r>
      <w:r w:rsidR="00D57AEE">
        <w:t xml:space="preserve"> — </w:t>
      </w:r>
      <w:r w:rsidR="0040243B" w:rsidRPr="002A4D42">
        <w:t xml:space="preserve">удел Носителя Света. Правда, дух Его никогда не склоняется перед этими явлениями и никогда не побеждается ими, но нагружение обстоятельствами велико. Не личны, но планетно-космичны они, но обременение ими от этого не становится легче, а, скорее, наоборот. Разница в том, что они приносят в конечном итоге сверхличную радость Служению, чего обычно никогда не дает обременение личными делами. Пребывание духа в сферах сверхличных ставит Его в непосредственное </w:t>
      </w:r>
      <w:r w:rsidR="0040243B" w:rsidRPr="002A4D42">
        <w:lastRenderedPageBreak/>
        <w:t>соприкосновение с резервуаром пространственно-космической мысли, и поступления ее льются широко и свободно. Ему подражая и следуя верхним путем, можно продвигаться и черпать из мирового хранилища мысли уже независимо от так называемого вдохновения или подъема, но заставляя и то и другое быть как бы в подчиненном устремлению и воле положении. Другими словами, устремлением к своему Владыке можно себя вдохновить, вернее, настроить на получение очередных посылок, ибо с вами Владыка всегда и всегда Ответствует на ваш призыв. Лишь бы только не заслониться лохмотьями обыденности и не поставить в сознании чего-либо прежде Владыки. Когда Владыка в сознании Первенствует, Общение легко достижимо.</w:t>
      </w:r>
    </w:p>
    <w:p w:rsidR="0040243B" w:rsidRDefault="0040243B" w:rsidP="0040243B"/>
    <w:p w:rsidR="0040243B" w:rsidRDefault="00DF4588" w:rsidP="0040243B">
      <w:r>
        <w:rPr>
          <w:b/>
          <w:lang w:val="en-US"/>
        </w:rPr>
        <w:t>1964</w:t>
      </w:r>
      <w:r>
        <w:rPr>
          <w:b/>
        </w:rPr>
        <w:t xml:space="preserve"> г. </w:t>
      </w:r>
      <w:r w:rsidR="008241CE" w:rsidRPr="008241CE">
        <w:rPr>
          <w:b/>
        </w:rPr>
        <w:t>694.</w:t>
      </w:r>
      <w:r w:rsidR="0040243B" w:rsidRPr="002A4D42">
        <w:t xml:space="preserve"> (461). Сын Мой, можно ли считать достигнутую ступень созвучия совершенной или достаточной, чтобы на ней успокоиться? Не будет ли это задержкой? Не будет ли ярой ошибкой считать, что можно удовлетвориться достигнутым? Лестница</w:t>
      </w:r>
      <w:r w:rsidR="008530A9">
        <w:rPr>
          <w:lang w:val="en-US"/>
        </w:rPr>
        <w:t xml:space="preserve"> </w:t>
      </w:r>
      <w:r w:rsidR="0040243B" w:rsidRPr="002A4D42">
        <w:t>жизни требует условия постоянного восхождения, то есть усовершенствования. Лестница жизни конца не имеет. Ничто в природе не может остановиться, так как все находится в непрестанном движении вверх или вниз. Кажущаяся остановка</w:t>
      </w:r>
      <w:r w:rsidR="00D57AEE">
        <w:t xml:space="preserve"> — </w:t>
      </w:r>
      <w:r w:rsidR="0040243B" w:rsidRPr="002A4D42">
        <w:t>самообман. Не идя вверх, человек неизбежно пятится назад, то есть идет вниз. В этом великая опасность задержек и остановок или чувства самоудовлетворенности, когда человек говорит себе: «Вот я достиг и могу успокоиться на достигнутом». Усовершенствованию, постоянному, устремленному и планомерному, подлежат все качества духа. Основа их</w:t>
      </w:r>
      <w:r w:rsidR="00D57AEE">
        <w:t xml:space="preserve"> — </w:t>
      </w:r>
      <w:r w:rsidR="0040243B" w:rsidRPr="002A4D42">
        <w:t>беспредельность, то есть беспредельная возможность их роста и развития. Потому в моменты кажущегося затишья или достижения следует спрашивать себя: «А какие качества в данный момент могу я в себе приумножить или большую силу его утвердить». В любой момент жизни какое-то качество оказывается наиболее близким и наиболее звучащим. Его-то и следует усилить в степени большей. Так поступая, можно начать утверждать симфонию качеств во всех видах их семи основных и пяти дополнительных аспектов, памятуя о спирали их построения.</w:t>
      </w:r>
    </w:p>
    <w:p w:rsidR="0040243B" w:rsidRDefault="0040243B" w:rsidP="0040243B"/>
    <w:p w:rsidR="0040243B" w:rsidRDefault="00DF4588" w:rsidP="0040243B">
      <w:r>
        <w:rPr>
          <w:b/>
          <w:lang w:val="en-US"/>
        </w:rPr>
        <w:t>1964</w:t>
      </w:r>
      <w:r>
        <w:rPr>
          <w:b/>
        </w:rPr>
        <w:t xml:space="preserve"> г. </w:t>
      </w:r>
      <w:r w:rsidR="008241CE" w:rsidRPr="008241CE">
        <w:rPr>
          <w:b/>
        </w:rPr>
        <w:t>695.</w:t>
      </w:r>
      <w:r w:rsidR="0040243B" w:rsidRPr="002A4D42">
        <w:t xml:space="preserve"> </w:t>
      </w:r>
      <w:r w:rsidR="008A359E" w:rsidRPr="008A359E">
        <w:rPr>
          <w:b/>
        </w:rPr>
        <w:t>(М.А.Й.).</w:t>
      </w:r>
      <w:r w:rsidR="0040243B" w:rsidRPr="002A4D42">
        <w:t xml:space="preserve"> Сын наш, не кажется ли тебе порой, что отягощение обстоятельствами чисто земными даются тебе для того, чтобы от Земли не оторвался и Земли не оставил. При твоей способности к созерцательному мышлению это возможно. Но у нас другая задача, задача</w:t>
      </w:r>
      <w:r w:rsidR="00D57AEE">
        <w:t xml:space="preserve"> — </w:t>
      </w:r>
      <w:r w:rsidR="0040243B" w:rsidRPr="002A4D42">
        <w:t>изучить жизнь, а главное,</w:t>
      </w:r>
      <w:r w:rsidR="00D57AEE">
        <w:t xml:space="preserve"> — </w:t>
      </w:r>
      <w:r w:rsidR="0040243B" w:rsidRPr="002A4D42">
        <w:t xml:space="preserve">человека. Это познание приобретается только опытом. Вот и Ставит Учитель именно в такие условия, чтобы опыт накапливался полновесно. Много уже собрано ценного материала. А чтобы он никогда не забывался, опыт этот особенно горек и остр. На почве его особо красивые цветы расцветают, цветы духа. Каждому опыту порадуемся, и каждое соприкосновение с людьми будем рассматривать именно со стороны опыта. Ведь не для личного же удовольствия жизнь </w:t>
      </w:r>
      <w:r w:rsidR="0040243B" w:rsidRPr="002A4D42">
        <w:lastRenderedPageBreak/>
        <w:t>сталкивает с определенными людьми,</w:t>
      </w:r>
      <w:r w:rsidR="008241CE">
        <w:rPr>
          <w:lang w:val="en-US"/>
        </w:rPr>
        <w:t xml:space="preserve"> </w:t>
      </w:r>
      <w:r w:rsidR="0040243B" w:rsidRPr="002A4D42">
        <w:t>обогащающими накопления. Если к встречам применить мерку иную, утратят они смысл и значение и ничего не дадут в отношении накоплений. Но, прилагая указуемую мерку, разрешать будем уже правильно смысл и цель каждого соприкосновения.</w:t>
      </w:r>
    </w:p>
    <w:p w:rsidR="0040243B" w:rsidRDefault="0040243B" w:rsidP="0040243B"/>
    <w:p w:rsidR="0040243B" w:rsidRDefault="00DF4588" w:rsidP="0040243B">
      <w:r>
        <w:rPr>
          <w:b/>
          <w:lang w:val="en-US"/>
        </w:rPr>
        <w:t>1964</w:t>
      </w:r>
      <w:r>
        <w:rPr>
          <w:b/>
        </w:rPr>
        <w:t xml:space="preserve"> г. </w:t>
      </w:r>
      <w:r w:rsidR="008241CE" w:rsidRPr="008241CE">
        <w:rPr>
          <w:b/>
        </w:rPr>
        <w:t>696.</w:t>
      </w:r>
      <w:r w:rsidR="0040243B" w:rsidRPr="002A4D42">
        <w:t xml:space="preserve"> </w:t>
      </w:r>
      <w:r w:rsidR="008A359E" w:rsidRPr="008A359E">
        <w:rPr>
          <w:b/>
        </w:rPr>
        <w:t>(М.А.Й.).</w:t>
      </w:r>
      <w:r w:rsidR="0040243B" w:rsidRPr="002A4D42">
        <w:t xml:space="preserve"> Поняв значение ритма в деле управления создавшимися условиями жизни и умении их изменять по своей воле и решению, будем углублять достижение. При этом надо иметь постоянно в виду, что нежелательное обстоятельство не только устраняется, но и заменяется своей положительной противоположностью. Если замены не будет, устраненное, оно вновь возвратится. Создавшуюся пустоту необходимо заполнить так, чтобы места возвратчику уже не оставалось. Старое вытесняется и заменяется новым. Это следует знать, иначе труд будет Сизифов.</w:t>
      </w:r>
    </w:p>
    <w:p w:rsidR="0040243B" w:rsidRDefault="0040243B" w:rsidP="0040243B"/>
    <w:p w:rsidR="0040243B" w:rsidRDefault="00DF4588" w:rsidP="0040243B">
      <w:r>
        <w:rPr>
          <w:b/>
          <w:lang w:val="en-US"/>
        </w:rPr>
        <w:t>1964</w:t>
      </w:r>
      <w:r>
        <w:rPr>
          <w:b/>
        </w:rPr>
        <w:t xml:space="preserve"> г. </w:t>
      </w:r>
      <w:r w:rsidR="008241CE" w:rsidRPr="008241CE">
        <w:rPr>
          <w:b/>
        </w:rPr>
        <w:t>697.</w:t>
      </w:r>
      <w:r w:rsidR="0040243B" w:rsidRPr="002A4D42">
        <w:t xml:space="preserve"> </w:t>
      </w:r>
      <w:r w:rsidR="008A359E" w:rsidRPr="008A359E">
        <w:rPr>
          <w:b/>
        </w:rPr>
        <w:t>(Гуру).</w:t>
      </w:r>
      <w:r w:rsidR="0040243B" w:rsidRPr="002A4D42">
        <w:t xml:space="preserve"> Сила закона</w:t>
      </w:r>
      <w:r w:rsidR="00D57AEE">
        <w:t xml:space="preserve"> — </w:t>
      </w:r>
      <w:r w:rsidR="0040243B" w:rsidRPr="002A4D42">
        <w:t>в умении управлять его рычагами. Закон мало знать, только применение этого знания даст ощущение силы. Наша задача</w:t>
      </w:r>
      <w:r w:rsidR="00D57AEE">
        <w:t xml:space="preserve"> — </w:t>
      </w:r>
      <w:r w:rsidR="0040243B" w:rsidRPr="002A4D42">
        <w:t>стать много сильнее. Владыка Хочет видеть около себя воинов сильных. Сила рождается из опыта, соединенного со знанием, со знанием законов, управляющих жизнью вообще и изучением психической энергии в частности. Ведь применяем ее, когда хотим явить силу: сперва накопить ее, а потом применять накопления. Указал на сдержанность. Теперь укажу на упорство, уверенность в себе и сознание, что при действии психической энергией результатов не может не быть. Первая попытка и первая или энная неудача ничего не говорят, кроме того, что в случае явной неудачи и противодействия нужно применить ритм повторений. Уверенность рождается из успешности опыта, неудача же невозможна, если ритм достаточно длителен.</w:t>
      </w:r>
    </w:p>
    <w:p w:rsidR="0040243B" w:rsidRDefault="0040243B" w:rsidP="0040243B"/>
    <w:p w:rsidR="0040243B" w:rsidRDefault="00DF4588" w:rsidP="0040243B">
      <w:r>
        <w:rPr>
          <w:b/>
          <w:lang w:val="en-US"/>
        </w:rPr>
        <w:t>1964</w:t>
      </w:r>
      <w:r>
        <w:rPr>
          <w:b/>
        </w:rPr>
        <w:t xml:space="preserve"> г. </w:t>
      </w:r>
      <w:r w:rsidR="008241CE" w:rsidRPr="008241CE">
        <w:rPr>
          <w:b/>
        </w:rPr>
        <w:t>698.</w:t>
      </w:r>
      <w:r w:rsidR="0040243B" w:rsidRPr="002A4D42">
        <w:t xml:space="preserve"> Хороший труженик работает хорошо при всяком своем настроении, как хорошем, так и плохом. Можно с него взять пример и работать на ниве Света хорошо при любом состоянии духа.</w:t>
      </w:r>
    </w:p>
    <w:p w:rsidR="0040243B" w:rsidRDefault="0040243B" w:rsidP="0040243B"/>
    <w:p w:rsidR="0040243B" w:rsidRDefault="00DF4588" w:rsidP="0040243B">
      <w:r>
        <w:rPr>
          <w:b/>
          <w:lang w:val="en-US"/>
        </w:rPr>
        <w:t>1964</w:t>
      </w:r>
      <w:r>
        <w:rPr>
          <w:b/>
        </w:rPr>
        <w:t xml:space="preserve"> г. </w:t>
      </w:r>
      <w:r w:rsidR="008241CE" w:rsidRPr="008241CE">
        <w:rPr>
          <w:b/>
        </w:rPr>
        <w:t>699.</w:t>
      </w:r>
      <w:r w:rsidR="0040243B" w:rsidRPr="002A4D42">
        <w:t xml:space="preserve"> (462). </w:t>
      </w:r>
      <w:r w:rsidR="008241CE" w:rsidRPr="008241CE">
        <w:rPr>
          <w:b/>
        </w:rPr>
        <w:t>(Сент. 9).</w:t>
      </w:r>
      <w:r w:rsidR="0040243B" w:rsidRPr="002A4D42">
        <w:t xml:space="preserve"> Сын Мой, если гнали Меня и тьма восставала против, то и действительно следующие за Мною будут, и неизбежно должны, претерпевать противодействия тьмы. Там, где луч вашей мысли на страже, там темные особенно не стремятся себя уявлять, чтобы не попасть под его вибрации, но везде, где могут и где не ожидают, что он будет направлен на них, там они действуют. Поэтому каждому действию полезно послать охраняющую мысль, как бы подготовляя для него благоприятную почву. Для этого надо держаться за Меня каждую минуту во всех шагах, то есть действовать всегда и во всем вместе со Мною. Хорошо знаете, что это необходимо, и все же, когда наступает время действия, забываете следовать Указу. Происходит это от неопытности и непонимания того, что в одиночку не справиться с тьмой и не </w:t>
      </w:r>
      <w:r w:rsidR="0040243B" w:rsidRPr="002A4D42">
        <w:lastRenderedPageBreak/>
        <w:t>парализовать ее ухищрений. Сила тьмы в том, что действует с Тонкого Плана, но через плотный, через живых людей и прочих возможных посредников. Обращали ли внимание, как легко бьются и портятся вещи, словно валясь из рук, когда приближается одержимый. Много имели разительных примеров тому. Итак, всякому действию предпошлем мысли о совместном со Мною его выполнении. И очертим круг охранения предстоящего поля действия. Вчера действовали без Меня, и тотчас же натолкнулись на ярое противодействие. Неприятное и тяжкое ощущение от внешне как бы малозначащих подробностей</w:t>
      </w:r>
      <w:r w:rsidR="00D57AEE">
        <w:t xml:space="preserve"> — </w:t>
      </w:r>
      <w:r w:rsidR="0040243B" w:rsidRPr="002A4D42">
        <w:t>лишнее подтверждение присутствия темной руки. Потому будем действовать вместе.</w:t>
      </w:r>
    </w:p>
    <w:p w:rsidR="0040243B" w:rsidRDefault="0040243B" w:rsidP="0040243B"/>
    <w:p w:rsidR="0040243B" w:rsidRDefault="00DF4588" w:rsidP="0040243B">
      <w:r>
        <w:rPr>
          <w:b/>
          <w:lang w:val="en-US"/>
        </w:rPr>
        <w:t>1964</w:t>
      </w:r>
      <w:r>
        <w:rPr>
          <w:b/>
        </w:rPr>
        <w:t xml:space="preserve"> г. </w:t>
      </w:r>
      <w:r w:rsidR="008241CE" w:rsidRPr="008241CE">
        <w:rPr>
          <w:b/>
        </w:rPr>
        <w:t>700.</w:t>
      </w:r>
      <w:r w:rsidR="0040243B" w:rsidRPr="002A4D42">
        <w:t xml:space="preserve"> Обычно ведомые дают очень богатый материал ведущему для накопления им опыта и особенно для познавания человека. Ученики являются своего рода учителями, ибо уроки, которые получаются через них, очень ценны. Происходит животворный</w:t>
      </w:r>
      <w:r w:rsidR="008530A9">
        <w:rPr>
          <w:lang w:val="en-US"/>
        </w:rPr>
        <w:t xml:space="preserve"> </w:t>
      </w:r>
      <w:r w:rsidR="0040243B" w:rsidRPr="002A4D42">
        <w:t>обмен опытом, причем от яро устремленного и идущего ученика поступления особо значительны.</w:t>
      </w:r>
    </w:p>
    <w:p w:rsidR="0040243B" w:rsidRDefault="0040243B" w:rsidP="0040243B"/>
    <w:p w:rsidR="0040243B" w:rsidRDefault="00DF4588" w:rsidP="0040243B">
      <w:r>
        <w:rPr>
          <w:b/>
          <w:lang w:val="en-US"/>
        </w:rPr>
        <w:t>1964</w:t>
      </w:r>
      <w:r>
        <w:rPr>
          <w:b/>
        </w:rPr>
        <w:t xml:space="preserve"> г. </w:t>
      </w:r>
      <w:r w:rsidR="008241CE" w:rsidRPr="008241CE">
        <w:rPr>
          <w:b/>
        </w:rPr>
        <w:t>701.</w:t>
      </w:r>
      <w:r w:rsidR="0040243B" w:rsidRPr="002A4D42">
        <w:t xml:space="preserve"> </w:t>
      </w:r>
      <w:r w:rsidR="008A359E" w:rsidRPr="008A359E">
        <w:rPr>
          <w:b/>
        </w:rPr>
        <w:t>(М.А.Й.).</w:t>
      </w:r>
      <w:r w:rsidR="0040243B" w:rsidRPr="002A4D42">
        <w:t xml:space="preserve"> Вывод правилен: жизнь ставит в такие условия, когда решение</w:t>
      </w:r>
      <w:r w:rsidR="00D57AEE">
        <w:t xml:space="preserve"> — </w:t>
      </w:r>
      <w:r w:rsidR="0040243B" w:rsidRPr="002A4D42">
        <w:t>только в применении психической энергии. Психическая энергия</w:t>
      </w:r>
      <w:r w:rsidR="00D57AEE">
        <w:t xml:space="preserve"> — </w:t>
      </w:r>
      <w:r w:rsidR="0040243B" w:rsidRPr="002A4D42">
        <w:t>дар Эволюции. Надо когда-то начать ее прилагать. А так как в этом направлении поспешают не все, коснувшиеся Учения, то сама жизнь, являющаяся лучшей школой, заставляет и учит необходимости овладевать этой огненной силой практически. Даваемым жизнью возможностям порадуемся, ибо это наинужнейшее на данный период времени. Когда-то придется хорошо овладеть этой энергией. Не лучше ли начать как можно скорее, чтобы не опоздать?</w:t>
      </w:r>
    </w:p>
    <w:p w:rsidR="0040243B" w:rsidRDefault="0040243B" w:rsidP="0040243B"/>
    <w:p w:rsidR="0040243B" w:rsidRDefault="00DF4588" w:rsidP="0040243B">
      <w:r>
        <w:rPr>
          <w:b/>
          <w:lang w:val="en-US"/>
        </w:rPr>
        <w:t>1964</w:t>
      </w:r>
      <w:r>
        <w:rPr>
          <w:b/>
        </w:rPr>
        <w:t xml:space="preserve"> г. </w:t>
      </w:r>
      <w:r w:rsidR="008241CE" w:rsidRPr="008241CE">
        <w:rPr>
          <w:b/>
        </w:rPr>
        <w:t>702.</w:t>
      </w:r>
      <w:r w:rsidR="0040243B" w:rsidRPr="002A4D42">
        <w:t xml:space="preserve"> (463). </w:t>
      </w:r>
      <w:r w:rsidR="008A359E" w:rsidRPr="008A359E">
        <w:rPr>
          <w:b/>
        </w:rPr>
        <w:t>(Гуру).</w:t>
      </w:r>
      <w:r w:rsidR="0040243B" w:rsidRPr="002A4D42">
        <w:t xml:space="preserve"> Никогда, слышите ли, никогда не признавайте себя побежденными. Победа</w:t>
      </w:r>
      <w:r w:rsidR="00D57AEE">
        <w:t xml:space="preserve"> — </w:t>
      </w:r>
      <w:r w:rsidR="0040243B" w:rsidRPr="002A4D42">
        <w:t>в духе, равно как и поражение. Следовательно, непризнание себя побежденным будет уже шагом к победе. Даже кости можно сломать, но не дух, осознавший свою непобедимость. Хотим во всех обстоятельствах, и благоприятных, и противных, видеть вас сильными. Кажущаяся неудача для сильного духа</w:t>
      </w:r>
      <w:r w:rsidR="00D57AEE">
        <w:t xml:space="preserve"> — </w:t>
      </w:r>
      <w:r w:rsidR="0040243B" w:rsidRPr="002A4D42">
        <w:t>только ступенька к победе. Дух побеждает всегда, если упорен и тверд до конца. Временные противодействия внешних условий пусть будут служить только ручательством новых побед и новых преодолений.</w:t>
      </w:r>
    </w:p>
    <w:p w:rsidR="0040243B" w:rsidRDefault="0040243B" w:rsidP="0040243B"/>
    <w:p w:rsidR="0040243B" w:rsidRDefault="00DF4588" w:rsidP="0040243B">
      <w:r>
        <w:rPr>
          <w:b/>
          <w:lang w:val="en-US"/>
        </w:rPr>
        <w:t>1964</w:t>
      </w:r>
      <w:r>
        <w:rPr>
          <w:b/>
        </w:rPr>
        <w:t xml:space="preserve"> г. </w:t>
      </w:r>
      <w:r w:rsidR="008241CE" w:rsidRPr="008241CE">
        <w:rPr>
          <w:b/>
        </w:rPr>
        <w:t>703.</w:t>
      </w:r>
      <w:r w:rsidR="0040243B" w:rsidRPr="002A4D42">
        <w:t xml:space="preserve"> (464). </w:t>
      </w:r>
      <w:r w:rsidR="008241CE" w:rsidRPr="008241CE">
        <w:rPr>
          <w:b/>
        </w:rPr>
        <w:t>(Сент. 10).</w:t>
      </w:r>
      <w:r w:rsidR="0040243B" w:rsidRPr="002A4D42">
        <w:t xml:space="preserve"> (Со сна). В 1970 и 1971 произойдет нечто совершенно необычайное.</w:t>
      </w:r>
    </w:p>
    <w:p w:rsidR="0040243B" w:rsidRDefault="0040243B" w:rsidP="0040243B">
      <w:r w:rsidRPr="002A4D42">
        <w:t xml:space="preserve">Будем писать. Приоритет опытного знания утверждает ступени Лестницы Иерархии от верха до низа. Ценность опытных накоплений нельзя заменить никакими словами или знанием отвлеченным, чисто теоретическим. Опытное знание включает в себя и перерождение и преображение всех оболочек человеческого микрокосма и </w:t>
      </w:r>
      <w:r w:rsidRPr="002A4D42">
        <w:lastRenderedPageBreak/>
        <w:t>соответствующее этому преображению состояние огненного тела. Чем выше ступень Иерархии, тем сильнее достигнутая степень преображения, или трансмутации. Зажженные центры соответствуют очень высокому состоянию сознания. Надо отметить, что взаимоотношения людей вообще иерархичны, и при каждом соприкосновении двух или больше сознаний тотчас же бессознательно и непроизвольно устанавливается соотношение между силою психических энергий каждого из участников. Так, например, во время сильных и неожиданных коллективных опасностей естественным лидером остальных становится самый сильный, то есть имеющий наибольший запас Агни. Так же и в общежитии между людьми влияние наиболее заметное естественно проявляется теми, кто сильнее своей психической энергией. Не всегда эта сильная энергия выявляется у людей в положительной форме. Бывает, что влияния эти очень вредны. При групповом устремлении к Свету взаимоотношения иерархические устанавливаются как бы сами собою. Кто больше знает и кто сильнее своим Агни, тот и становится выше. Но судить о степени достигнутой высоты обычное сознание не может. Может бессознательно чуять и признавать авторитет. Всякое насильственное навязывание своего авторитета недопустимо. Всякая напыщенность и надутость знанием, не претворенным на опыте в применении, подобна блеску фальшивых камней. Многие спотыкаются на этом. Незнающий и неопытный стремится зазывать на свой двор, не зная, каким ярым обременителем окажется каждый зазванный. Но знающий ждет только пришедших и постучавшихся. И нет у него желания блеснуть тем, что он знает, или пытаться кому-то что-либо навязать. Вот почему рекомендуется отвечать на вопросы, избегая насыщать сознание фактами, не затрагиваемыми заданным вопросом. Даяние не по сознанию или сверх его вместимости неизбежно вызывает реакцию противодействия, и приходится тяжко платить, и тем тяжелее, чем больше было выдано не по сознанию. Дай, дай, дай</w:t>
      </w:r>
      <w:r w:rsidR="00D57AEE">
        <w:t xml:space="preserve"> — </w:t>
      </w:r>
      <w:r w:rsidRPr="002A4D42">
        <w:t>это требуют все, но мудро раздать может только многоопытный путник. И получившие сверх особенно яростно критикуют. Критика</w:t>
      </w:r>
      <w:r w:rsidR="00D57AEE">
        <w:t xml:space="preserve"> — </w:t>
      </w:r>
      <w:r w:rsidRPr="002A4D42">
        <w:t>результат невмещения. Особенно надо осмотрительным быть с теми, кто подвержен темным воздействиям. Эти неустановившиеся главуны, полные противоречий, готовые сегодня превознести, чтобы завтра унизить. Опыт в познании человека дается сущность человеческой природы изучить возможно полнее. Без знания человека путь затруднен и распространение Учения становится непосильной задачей. В суждении о людях, как и во всем прочем, будем полагаться только на себя, но не на чье-то чужое сознание. Заплачено за подобное суждение было более чем достаточно, и горький опыт поможет полагаться во всем лишь на себя, ибо платить за ошибки чужого суждения приходится тому, кто принял чужое суждение или совет на веру, но не тому, кто их дал.</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704.</w:t>
      </w:r>
      <w:r w:rsidR="0040243B" w:rsidRPr="002A4D42">
        <w:t xml:space="preserve"> (465). </w:t>
      </w:r>
      <w:r w:rsidR="008A359E" w:rsidRPr="008A359E">
        <w:rPr>
          <w:b/>
        </w:rPr>
        <w:t>(М.А.Й.).</w:t>
      </w:r>
      <w:r w:rsidR="0040243B" w:rsidRPr="002A4D42">
        <w:t xml:space="preserve"> Иммунитет духа достигается ярым устремлением к Иерархии и предстоянием постоянным. Это связано тесно с передачей сознания по линии Иерархии и умением действовать не силой своей, но силой Владыки. Формула, что «я сам по себе, ничто, но Пребывающий во мне, Он Творит»,</w:t>
      </w:r>
      <w:r w:rsidR="00D57AEE">
        <w:t xml:space="preserve"> — </w:t>
      </w:r>
      <w:r w:rsidR="0040243B" w:rsidRPr="002A4D42">
        <w:t>представляет собою правильный подход к резервуару неиссякаемой мощи. Утверждая желаемое Именем Владыки, ставим личное свое как бы в стороне, предоставляя действовать огненной силе. Этим развязывается для свободного действия и наша собственная психическая энергия, которая у обычных людей находится на положении узника. Именно, надо научиться ее освобождать для беспрепятственного, несвязанного и самостоятельного ее действия. Ей дается задание, или поручение. Конечный результат желаемого оформлен в пространстве в виде четкой законченной картины, или мыслеобраза, который свободно как бы отпускается в пространство в «колесо исполнения» для воплощения в уже явные плотные условия. Мешать процессу нельзя. Психическую энергию надо предоставить самодействию.</w:t>
      </w:r>
      <w:r w:rsidR="00641656">
        <w:rPr>
          <w:lang w:val="en-US"/>
        </w:rPr>
        <w:t xml:space="preserve"> </w:t>
      </w:r>
      <w:r w:rsidR="0040243B" w:rsidRPr="002A4D42">
        <w:t>Сомнения, неуверенность, боязнь и все прочие, мешающие и противоположные успешному результату мысли и чувства, будут камнем преткновения на пути исполнения задания. Путь должен быть чист и свободен.</w:t>
      </w:r>
    </w:p>
    <w:p w:rsidR="0040243B" w:rsidRDefault="0040243B" w:rsidP="0040243B"/>
    <w:p w:rsidR="0040243B" w:rsidRPr="002A4D42" w:rsidRDefault="00DF4588" w:rsidP="0040243B">
      <w:r>
        <w:rPr>
          <w:b/>
          <w:lang w:val="en-US"/>
        </w:rPr>
        <w:t>1964</w:t>
      </w:r>
      <w:r>
        <w:rPr>
          <w:b/>
        </w:rPr>
        <w:t xml:space="preserve"> г. </w:t>
      </w:r>
      <w:r w:rsidR="008241CE" w:rsidRPr="008241CE">
        <w:rPr>
          <w:b/>
        </w:rPr>
        <w:t>705.</w:t>
      </w:r>
      <w:r w:rsidR="0040243B" w:rsidRPr="002A4D42">
        <w:t xml:space="preserve"> </w:t>
      </w:r>
      <w:r w:rsidR="008A359E" w:rsidRPr="008A359E">
        <w:rPr>
          <w:b/>
        </w:rPr>
        <w:t>(Гуру).</w:t>
      </w:r>
      <w:r w:rsidR="0040243B" w:rsidRPr="002A4D42">
        <w:t xml:space="preserve"> Отказа в Космосе нет, если сознание дозволяет. Не ошибетесь, если это условие «дозволения» назовете способностью вмещения. Устремленный дух постоянно работает над расширением своего сознания, чтобы могло оно как можно больше вместить. Недостигший</w:t>
      </w:r>
      <w:r w:rsidR="00D57AEE">
        <w:t xml:space="preserve"> — </w:t>
      </w:r>
      <w:r w:rsidR="0040243B" w:rsidRPr="002A4D42">
        <w:t>это просто значит невместивший. Отказ от чего-либо во имя Света правильнее понять не как отказ, а как вмещение более достойного качества духа взамен менее достойного. Отказ всегда болезненен и ставится чуть ли не наравне с жертвой, между тем как вмещение означает зрелость и готовность сознания заменить нечто более хорошим и ценным, когда эта хорошесть и эта ценность осознаны. Вместить можно лучшие качества духа, и тогда борьба за расширение сознания становится равносильной его преображению, то есть освобождению от ненужного прошлого сора и всевозможных нагромождений. Так вмещение и расширение сознания пусть станут зовом к освобождению духа от всего, что мешает ему разорвать цепи рабства.</w:t>
      </w:r>
    </w:p>
    <w:p w:rsidR="00641656" w:rsidRDefault="00641656" w:rsidP="0040243B">
      <w:pPr>
        <w:rPr>
          <w:lang w:val="en-US"/>
        </w:rPr>
      </w:pPr>
    </w:p>
    <w:p w:rsidR="0040243B" w:rsidRDefault="0040243B" w:rsidP="00641656">
      <w:pPr>
        <w:pStyle w:val="Quote"/>
      </w:pPr>
      <w:r w:rsidRPr="002A4D42">
        <w:t>Во сне видел, что человека, отчаявшегося в любви и собиравшегося покончить с собой, вдохновил на борьбу за любовь, указав, что, преодолев себя и став сильным, может он завоевать ответное чувство. Он воспрянул духом и преобразился. Видел сон искушающий.</w:t>
      </w:r>
    </w:p>
    <w:p w:rsidR="0040243B" w:rsidRDefault="00DF4588" w:rsidP="0040243B">
      <w:r>
        <w:rPr>
          <w:b/>
          <w:lang w:val="en-US"/>
        </w:rPr>
        <w:t>1964</w:t>
      </w:r>
      <w:r>
        <w:rPr>
          <w:b/>
        </w:rPr>
        <w:t xml:space="preserve"> г. </w:t>
      </w:r>
      <w:r w:rsidR="008241CE" w:rsidRPr="008241CE">
        <w:rPr>
          <w:b/>
        </w:rPr>
        <w:t>706.</w:t>
      </w:r>
      <w:r w:rsidR="0040243B" w:rsidRPr="002A4D42">
        <w:t xml:space="preserve"> (466). </w:t>
      </w:r>
      <w:r w:rsidR="008241CE" w:rsidRPr="008241CE">
        <w:rPr>
          <w:b/>
        </w:rPr>
        <w:t>(Сент. 11).</w:t>
      </w:r>
      <w:r w:rsidR="0040243B" w:rsidRPr="002A4D42">
        <w:t xml:space="preserve"> Хороший ученик учится всегда и на всем. Такое состояние сознания весьма плодоносно. Извлекать опыт полезный из всех условий жизни</w:t>
      </w:r>
      <w:r w:rsidR="00D57AEE">
        <w:t xml:space="preserve"> — </w:t>
      </w:r>
      <w:r w:rsidR="0040243B" w:rsidRPr="002A4D42">
        <w:t xml:space="preserve">значит понимать, что Учитель Ставит в наилучшее в этом смысле положение. Когда же вместо </w:t>
      </w:r>
      <w:r w:rsidR="0040243B" w:rsidRPr="002A4D42">
        <w:lastRenderedPageBreak/>
        <w:t>учения на жизни начинаются сетования или недовольство, труд Учителя на создание наиболее благоприятствующих именно в этом отношении обстоятельств пропадает напрасно и намеченный урок состояться уже не может. Ведь если бы Учитель Захотел или кармически Имел право, Он изменил бы многое из того, что не нравится в создавшемся окружении. Но школа жизни учит тому, что все должен сделать сам, и указует пути и тем заставляет приводить в движение силу психической энергии. И вот результаты: то, чего раньше было достичь не под силу, стало осуществимыми и, что самое главное, понят ритм в области приложения психической энергии. А ведь это только начало. Итак, будем рассматривать каждую трудность и препятствие как возможность, даваемую Учителем для приобретения очередного качества или развития качества, уже утвержденного, и накопления нужного опыта. Что же касается внешнего окружения, то Скажу: лучше быть довольным и в равновесии перед лицом самых неблагоприятных условий, чем выражать недовольство благоприятными. Если «человек есть мера вещей», то не вещь, но сам человек определяет свое состояние духа и свое отношение к окружающему, независимо от своего окружения. Иначе ни один великий ученый, писатель или композитор никогда не возвысился бы над убожеством окружающей его посредственности и не стал бы творить. Именно преодоление сопротивляемости окружающей среды и ее воздействий является основной задачей ученика. Когда Учитель Посылает ученика в местность, угрожаемую землетрясением или другими бедствиями, Он Посылает испытанного духа, который неколеблем никакими внешними неуравновесиями. Только тогда его Агни может воздействовать мощно на прорывы подземных огней или другие стихийные неуравновесия. Устойчивость и непоколебимость духа будем считать качествами, абсолютно необходимыми для ученика, могущего нести Поручение. Смотрите, как неустойчивы и шатаются те, кто себя не утвердил в Моей Близости и, как сами вы понимаете, что нет у вас никакого желания взять их в ученики. Есть отрицательные качества духа, делающие человека непригодным для ученичества. Так же легко удержать Близость Учителя непоколебимостью духа и постоянством преданности и прочих качеств. Не будем осуждать шатунов и колеблемых вихрями плотных слоев, но будем знать качества духа, делающие человека пригодным для ученичества.</w:t>
      </w:r>
    </w:p>
    <w:p w:rsidR="0040243B" w:rsidRDefault="0040243B" w:rsidP="0040243B"/>
    <w:p w:rsidR="0040243B" w:rsidRDefault="00DF4588" w:rsidP="0040243B">
      <w:r>
        <w:rPr>
          <w:b/>
          <w:lang w:val="en-US"/>
        </w:rPr>
        <w:t>1964</w:t>
      </w:r>
      <w:r>
        <w:rPr>
          <w:b/>
        </w:rPr>
        <w:t xml:space="preserve"> г. </w:t>
      </w:r>
      <w:r w:rsidR="008241CE" w:rsidRPr="008241CE">
        <w:rPr>
          <w:b/>
        </w:rPr>
        <w:t>707.</w:t>
      </w:r>
      <w:r w:rsidR="0040243B" w:rsidRPr="002A4D42">
        <w:t xml:space="preserve"> Мой, анализ прожитой жизни поможет понять, насколько глубока и крепка наша связь, уходящая в глубины веков и даже тысячелетий. Бесполезно пояснять это кому-либо, кроме тех, кто очень близок по духу, кроме самых ближайших. Сокровенное должно быть охранено. О метании бисера Сказано было давно, но сказанное остается в силе на все времена. Не могли люди простить, что Выдал сокровенную связь между Мной и Отцом, Который во Мне, и, не выдержав сияния Истины, предали смерти позорной. Пусть это послужит уроком того, что попрание пятою Сокровенного Знания</w:t>
      </w:r>
      <w:r w:rsidR="00D57AEE">
        <w:t xml:space="preserve"> — </w:t>
      </w:r>
      <w:r w:rsidR="0040243B" w:rsidRPr="002A4D42">
        <w:t xml:space="preserve">в </w:t>
      </w:r>
      <w:r w:rsidR="0040243B" w:rsidRPr="002A4D42">
        <w:lastRenderedPageBreak/>
        <w:t>природе людской. Потому Говорю: Свет, который внутри, пусть светит незримо для глаза земного, но Светильник и пламя его пусть будут охранены. Свет миру дается, но не самый огонь, служащий источником Света.</w:t>
      </w:r>
    </w:p>
    <w:p w:rsidR="0040243B" w:rsidRDefault="0040243B" w:rsidP="0040243B"/>
    <w:p w:rsidR="0040243B" w:rsidRDefault="00DF4588" w:rsidP="0040243B">
      <w:r>
        <w:rPr>
          <w:b/>
          <w:lang w:val="en-US"/>
        </w:rPr>
        <w:t>1964</w:t>
      </w:r>
      <w:r>
        <w:rPr>
          <w:b/>
        </w:rPr>
        <w:t xml:space="preserve"> г. </w:t>
      </w:r>
      <w:r w:rsidR="008241CE" w:rsidRPr="008241CE">
        <w:rPr>
          <w:b/>
        </w:rPr>
        <w:t>708.</w:t>
      </w:r>
      <w:r w:rsidR="0040243B" w:rsidRPr="002A4D42">
        <w:t xml:space="preserve"> </w:t>
      </w:r>
      <w:r w:rsidR="008A359E" w:rsidRPr="008A359E">
        <w:rPr>
          <w:b/>
        </w:rPr>
        <w:t>(М.А.Й.).</w:t>
      </w:r>
      <w:r w:rsidR="0040243B" w:rsidRPr="002A4D42">
        <w:t xml:space="preserve"> Р[одной] м[ой] и л[юбимый], задача остается все той же на все времена, которые будут и есть</w:t>
      </w:r>
      <w:r w:rsidR="00D57AEE">
        <w:t xml:space="preserve"> — </w:t>
      </w:r>
      <w:r w:rsidR="0040243B" w:rsidRPr="002A4D42">
        <w:t>это вибрации ауры своей настолько поднять, и очистить, и насытить их Светом, чтобы можно было нести этот Свет везде, и всюду, и всем, и всему, кто и что входит с ним в соприкосновение. Сказано было: «Пусть Свет, который есть в вас, служит светочем людям». Добавлю: «Пусть Свет, который есть в вас, служит и светит всем и всему, не только людям, но и животным, и растениям, и земле, и камням, и водам, все освещая и все насыщая своими вибрациями. И если очутитесь далеко от людей, в уединении полном, с природой лицом к лицу, то пусть Свет ваш сияет и там, ибо велико благо дающего Света и далеко, далеко идут его волны, благотворя всю планету и насыщая пространство не только на данный момент, но и на будущее. Чем сильнее сияние Света, тем длительнее его воздействие и прочнее устойчивость его эманации. Около фокусов Света, накопленных и утвержденных Владыками при жизни Их на Земле, Свет Их людям сияет веками. Нужно ярко и яро себе представлять, как наслаиваются излучения человека на всем, что его окружает, и как одни всё осветляют кругом, в то время как другие всё омрачают. Светоносность или темнота мысли служит причиной того и другого. Завет моим близким</w:t>
      </w:r>
      <w:r w:rsidR="00D57AEE">
        <w:t xml:space="preserve"> — </w:t>
      </w:r>
      <w:r w:rsidR="0040243B" w:rsidRPr="002A4D42">
        <w:t>светить. Мы радуемся, когда видим Свет самоисходящий. Легко светить Светом, заимствованным от Учителя, но светить Светом своим, самоисходящим, будет уже ступенью Архата. Разные ступени ученичества есть. Ступень самоисходящего Света высока.</w:t>
      </w:r>
    </w:p>
    <w:p w:rsidR="0040243B" w:rsidRDefault="0040243B" w:rsidP="0040243B"/>
    <w:p w:rsidR="0040243B" w:rsidRDefault="00DF4588" w:rsidP="0040243B">
      <w:r>
        <w:rPr>
          <w:b/>
          <w:lang w:val="en-US"/>
        </w:rPr>
        <w:t>1964</w:t>
      </w:r>
      <w:r>
        <w:rPr>
          <w:b/>
        </w:rPr>
        <w:t xml:space="preserve"> г. </w:t>
      </w:r>
      <w:r w:rsidR="008241CE" w:rsidRPr="008241CE">
        <w:rPr>
          <w:b/>
        </w:rPr>
        <w:t>709.</w:t>
      </w:r>
      <w:r w:rsidR="0040243B" w:rsidRPr="002A4D42">
        <w:t xml:space="preserve"> (467). </w:t>
      </w:r>
      <w:r w:rsidR="008A359E" w:rsidRPr="008A359E">
        <w:rPr>
          <w:b/>
        </w:rPr>
        <w:t>(Гуру).</w:t>
      </w:r>
      <w:r w:rsidR="0040243B" w:rsidRPr="002A4D42">
        <w:t xml:space="preserve"> Правильно поступаете, когда боретесь с очевидностью плотной, не позволяя ей овладевать сознанием. Легче всего становится эта борьба, когда сознание переносится в будущее. Настоящее может законно не удовлетворять, но будущее, со всеми его неисчерпаемыми возможностями, в состоянии удовлетворить и насытить самое пламенное воображение. Надо только понять и ощутить сердцем, что проекция самого сияющего будущего создается сейчас, в настоящем, когда серебряный мост счастья соединяет далекие берега. В этой двойственности аспекта явления будущего, или понятия будущего, кроется его тайна. Будущее есть, оно уже существует, оно есть в настоящем, но в Сферах Надземных, уже законченное, уже оформленное и долженствующее опуститься на Землю. Потому жить будущим и жить в будущем</w:t>
      </w:r>
      <w:r w:rsidR="00D57AEE">
        <w:t xml:space="preserve"> — </w:t>
      </w:r>
      <w:r w:rsidR="0040243B" w:rsidRPr="002A4D42">
        <w:t>значит жить жизнью огненной действительности.</w:t>
      </w:r>
    </w:p>
    <w:p w:rsidR="0040243B" w:rsidRDefault="0040243B" w:rsidP="0040243B"/>
    <w:p w:rsidR="0040243B" w:rsidRDefault="00DF4588" w:rsidP="0040243B">
      <w:r>
        <w:rPr>
          <w:b/>
          <w:lang w:val="en-US"/>
        </w:rPr>
        <w:t>1964</w:t>
      </w:r>
      <w:r>
        <w:rPr>
          <w:b/>
        </w:rPr>
        <w:t xml:space="preserve"> г. </w:t>
      </w:r>
      <w:r w:rsidR="008241CE" w:rsidRPr="008241CE">
        <w:rPr>
          <w:b/>
        </w:rPr>
        <w:t>710.</w:t>
      </w:r>
      <w:r w:rsidR="0040243B" w:rsidRPr="002A4D42">
        <w:t xml:space="preserve"> (468). </w:t>
      </w:r>
      <w:r w:rsidR="008241CE" w:rsidRPr="008241CE">
        <w:rPr>
          <w:b/>
        </w:rPr>
        <w:t>(Сент. 12).</w:t>
      </w:r>
      <w:r w:rsidR="0040243B" w:rsidRPr="002A4D42">
        <w:t xml:space="preserve"> Миры Дальние участвуют в жизни планеты незримо, но явно. Сочетания звездных лучей и углы их </w:t>
      </w:r>
      <w:r w:rsidR="0040243B" w:rsidRPr="002A4D42">
        <w:lastRenderedPageBreak/>
        <w:t>пересечения создают фокусы психо-магнитных условий, которые яро воздействуют прежде всего на психику человека: звездное тело человека в момент его рождения, как пленка фотоаппарата, принимает на себя отпечаток этих угловых взаимоотношений звездных лучей, с тем чтобы в течение всей земной жизни человека звучать и реагировать особенно остро именно на эту комбинацию далеких воздействий. Даже физический облик человека характеризуется влиянием той или иной звезды или знака. Очень интересно отметить, что рожденные в моменты нахождения Солнца ниже или выше горизонта, на восходе или закате его, несут на себе явные знаки различных влияний. Огненная, солнечная, радостная, активная природа человека особенно резко выявляется, если Солнце в зените или на пути к нему от восхода. Солнце ночное этой природы не дает. Так же и лунное влияние может быть очень заметным, если положение луны усилено еще знаками, в которых она находится, и если это влияние не нейтрализуется противостоянием других звезд. У лунатиков особенно сильна эта способность лунного магнетизма воздействовать на человека. Правящая планета как бы руководит всей жизнью воплощенца. Надо при этом твердо усвоить, что звезды побуждают, влияют, воздействуют, но не контролируют человеческие деяния, то есть что вершителем судеб человека все же остается его свободная воля. И даже звездная карта новопришельца на Землю представляет собою как бы фиксированный результат его предшествовавших жизней. Так, верховным вершителем судьбы человека все же остается его воля. И каковы бы ни были воздействия звезд, воля человека свободна и вправе выбирать путь вниз или кверху.</w:t>
      </w:r>
    </w:p>
    <w:p w:rsidR="0040243B" w:rsidRDefault="0040243B" w:rsidP="0040243B"/>
    <w:p w:rsidR="0040243B" w:rsidRDefault="00DF4588" w:rsidP="0040243B">
      <w:r>
        <w:rPr>
          <w:b/>
          <w:lang w:val="en-US"/>
        </w:rPr>
        <w:t>1964</w:t>
      </w:r>
      <w:r>
        <w:rPr>
          <w:b/>
        </w:rPr>
        <w:t xml:space="preserve"> г. </w:t>
      </w:r>
      <w:r w:rsidR="008241CE" w:rsidRPr="008241CE">
        <w:rPr>
          <w:b/>
        </w:rPr>
        <w:t>711.</w:t>
      </w:r>
      <w:r w:rsidR="0040243B" w:rsidRPr="002A4D42">
        <w:t xml:space="preserve"> (469). Медиумизм не в природе твоей, потому автоматическое писание тебе недоступно. Привычная активность сознания исключает эту возможность. Потому только созвучие сознаний служит основою нашего сотрудничества. Улавливать мысли Мои много труднее, нежели писать автоматически. Ведь при этом письме пишущий может даже и не понимать того, что он пишет, то есть сознание его не участвовать в процессе. Агни Йог должен все делать сознательно. Архат и медиум</w:t>
      </w:r>
      <w:r w:rsidR="00D57AEE">
        <w:t xml:space="preserve"> — </w:t>
      </w:r>
      <w:r w:rsidR="0040243B" w:rsidRPr="002A4D42">
        <w:t xml:space="preserve">явления, исключающие друг друга. Вот почему Мы против психизма. Даже чистые психики постоянно находятся под угрозой темных влияний со стороны, если не будут охранены и сами не будут на страже. Способность к психизму кроется в строении оболочек, то есть заложена глубоко в сущности человека. В древности чистых психистов держали в храмах, их охраняя. Но достаточно было его отпустить за пределы его стен, как обратно его уже не принимали. Это и понятно, если учтем, что, раз подвергшись темным воздействиям, он уже нес в себе зараженную ими эктоплазму и мог служить проводником темных влияний. Говорю и напоминаю об этом, для того чтобы знали, что те, кто по психичности или медиумистичности своей природы подвергались или подвергаются по временам воздействиям, идущим </w:t>
      </w:r>
      <w:r w:rsidR="0040243B" w:rsidRPr="002A4D42">
        <w:lastRenderedPageBreak/>
        <w:t>от тьмы, не могут надежной опорою быть ни Нашей, ни вашей. Это следует помнить всегда и на тех, кто подвержен подобным влияниям, никогда и ни в чем не полагаться. Им можно помогать, руководить, направлять, но быть уверенным за них и ручаться, как за себя, невозможно, ибо даже сами они за себя и за поступки свои и настроения поручиться не могут. Вспомните, сколько на ваших глазах происходило этих неприятных воздействий и как трудно и как постоянно приходилось бороться вам с ними, чтобы близких своих оберегать. Когда они были около, бороться было возможно, но когда близкие далеко, охрана становится трудной необычайно. Только ритм оберегающих мыслей может до известной степени их оберечь, если с их стороны устремление, преданность и любовь не иссякли.</w:t>
      </w:r>
    </w:p>
    <w:p w:rsidR="0040243B" w:rsidRDefault="0040243B" w:rsidP="0040243B"/>
    <w:p w:rsidR="0040243B" w:rsidRDefault="00DF4588" w:rsidP="0040243B">
      <w:r>
        <w:rPr>
          <w:b/>
          <w:lang w:val="en-US"/>
        </w:rPr>
        <w:t>1964</w:t>
      </w:r>
      <w:r>
        <w:rPr>
          <w:b/>
        </w:rPr>
        <w:t xml:space="preserve"> г. </w:t>
      </w:r>
      <w:r w:rsidR="008241CE" w:rsidRPr="008241CE">
        <w:rPr>
          <w:b/>
        </w:rPr>
        <w:t>712.</w:t>
      </w:r>
      <w:r w:rsidR="0040243B" w:rsidRPr="002A4D42">
        <w:t xml:space="preserve"> </w:t>
      </w:r>
      <w:r w:rsidR="008A359E" w:rsidRPr="008A359E">
        <w:rPr>
          <w:b/>
        </w:rPr>
        <w:t>(М.А.Й.).</w:t>
      </w:r>
      <w:r w:rsidR="0040243B" w:rsidRPr="002A4D42">
        <w:t xml:space="preserve"> Да! Это действительно так: Близость сокровенная, Близость несказуемая, Близость, разрушающая преграды пространства и времени, будет свидетельством победы духа над условиями плотного мира. Близостью этой сокрушим призрачную очевидность и утвердим надежность огненного провода к нам. Можно ли сомневаться, когда столько знаков дано Близости нашей? Можно ли замедлить свое приближение к нам? Можно ли променять даваемые возможности на что-либо из того, что окружает из плотного мира? Можно ли вневременное променять на временное и преходящее? Так среди фантомов очевидности начинают проступать контуры действительного мира, в котором имеет истинное свое бытие человек. Будем уплотнять эти контуры и вначале неясные очертания до тех пор, пока перед их явью не потускнеет и не померкнет ярость очевидности плотной. Будем же, будем утверждать мир действительности огненной.</w:t>
      </w:r>
    </w:p>
    <w:p w:rsidR="0040243B" w:rsidRDefault="0040243B" w:rsidP="0040243B"/>
    <w:p w:rsidR="0040243B" w:rsidRPr="002A4D42" w:rsidRDefault="00DF4588" w:rsidP="0040243B">
      <w:r>
        <w:rPr>
          <w:b/>
          <w:lang w:val="en-US"/>
        </w:rPr>
        <w:t>1964</w:t>
      </w:r>
      <w:r>
        <w:rPr>
          <w:b/>
        </w:rPr>
        <w:t xml:space="preserve"> г. </w:t>
      </w:r>
      <w:r w:rsidR="008241CE" w:rsidRPr="008241CE">
        <w:rPr>
          <w:b/>
        </w:rPr>
        <w:t>713.</w:t>
      </w:r>
      <w:r w:rsidR="0040243B" w:rsidRPr="002A4D42">
        <w:t xml:space="preserve"> (470). </w:t>
      </w:r>
      <w:r w:rsidR="008A359E" w:rsidRPr="008A359E">
        <w:rPr>
          <w:b/>
        </w:rPr>
        <w:t>(Гуру).</w:t>
      </w:r>
      <w:r w:rsidR="0040243B" w:rsidRPr="002A4D42">
        <w:t xml:space="preserve"> Чем лучше вы боретесь, чем больше преуспеваете, чем напряженнее хотите очистить себя и чем сильнее устремление ваше, чем больше прилагаете в жизни Учение, тем желаннее становится для нас встреча с вами, тем более радуемся мы, видя усилия ваши, и тем более вам помогаем. Получается целая цепь взаимоусилий, связующая нас воедино. Еще и еще напрягайте дух ваш в наши сферы. Каждое напряжение отзвучит по соответствию и даст плод. А мы ждем и радуемся каждому вашему шагу, приближающему желанную встречу.</w:t>
      </w:r>
    </w:p>
    <w:p w:rsidR="00641656" w:rsidRDefault="00641656" w:rsidP="0040243B">
      <w:pPr>
        <w:rPr>
          <w:lang w:val="en-US"/>
        </w:rPr>
      </w:pPr>
    </w:p>
    <w:p w:rsidR="0040243B" w:rsidRDefault="0040243B" w:rsidP="00641656">
      <w:pPr>
        <w:pStyle w:val="Quote"/>
      </w:pPr>
      <w:r w:rsidRPr="002A4D42">
        <w:t>Видел во сне Матерь. Кругом было бело от снега. Ждал Ее пробуждения и выходил из комнаты. Вышла.</w:t>
      </w:r>
    </w:p>
    <w:p w:rsidR="0040243B" w:rsidRDefault="00DF4588" w:rsidP="0040243B">
      <w:r>
        <w:rPr>
          <w:b/>
          <w:lang w:val="en-US"/>
        </w:rPr>
        <w:t>1964</w:t>
      </w:r>
      <w:r>
        <w:rPr>
          <w:b/>
        </w:rPr>
        <w:t xml:space="preserve"> г. </w:t>
      </w:r>
      <w:r w:rsidR="008241CE" w:rsidRPr="008241CE">
        <w:rPr>
          <w:b/>
        </w:rPr>
        <w:t>714.</w:t>
      </w:r>
      <w:r w:rsidR="0040243B" w:rsidRPr="002A4D42">
        <w:t xml:space="preserve"> </w:t>
      </w:r>
      <w:r w:rsidR="008241CE" w:rsidRPr="008241CE">
        <w:rPr>
          <w:b/>
        </w:rPr>
        <w:t>(Сент. 13).</w:t>
      </w:r>
      <w:r w:rsidR="0040243B" w:rsidRPr="002A4D42">
        <w:t xml:space="preserve"> Осознание силы ритмически утверждаемой мысли есть уже проникновение в область сокровенного Знания. Только опыт и практика приближают к этому осознанию. Ведь это ключ к овладению психической энергией. При применении этого принципа кругом результаты будут изумительными. Но время еще не пришло для широкого оповещения, ибо вред покроет явление пользы. Огненная работа, о которой Говорил в свое </w:t>
      </w:r>
      <w:r w:rsidR="0040243B" w:rsidRPr="002A4D42">
        <w:lastRenderedPageBreak/>
        <w:t>время и которая уже начинала выполняться, дала бы следствия, во много раз превышающие достигнутые вами, если бы был применен ритм. Но тогда давать этот ключ было еще рано. Сами знаете, какое ярое противодействие тьмы вызвала огненная работа и сколько усилий приложили они, чтобы разрушить круг, с концентрированной энергией которого могли бороться только темные иерофанты высоких степеней. Сломать эту силу они смогли лишь поодиночке, разъединив цепь. И этого бы не достигли, если бы не вполз одержимый и не внес яд через свой канал. Смотрите, как расцветают ошибки, допущенные когда-то. Когда-то кто-то курил, но скрывал это, лакируя свои недостатки. Когда-то кто-то привел свою ученицу, курившую тоже, но скрыл и это. Когда-то кого-то привел он еще, скрыв его, что он одержим похотью. Когда-то кто-то увидел на Тонком Плане этого человека, одержимого сильною темной сущностью в образе женщины, возглавлявшей в Тонком Мире целое сообщество темных. Многое было когда-то. Опасность усмотрена была, но не осознана достаточно, чтобы пресечь каналы воздействий. А тогда с помощью круга это сделать было бы довольно легко. Но ключ не был Дан по той же причине. И сейчас пользование им можно доверить только испытанной преданности, которая никогда уже не обратится вспять и не предаст. Нам подражая, можно применять силу круга. Трехгранник, четырехгранник, пяти, шести, СЕМИ и даже двенадцатигранник</w:t>
      </w:r>
      <w:r w:rsidR="00D57AEE">
        <w:t xml:space="preserve"> — </w:t>
      </w:r>
      <w:r w:rsidR="0040243B" w:rsidRPr="002A4D42">
        <w:t>все хороши, но при полной согласованности. Даже две согласованные ауры могут творить чудеса. Но достичь нерушимого согласования даже двух аур трудно необычайно. Правильна мысль, что при ближайшем сотрудничестве с М.А.Й. можно было бы явить великую силу осуществления мыслей, ибо согласованность, утвержденная в прошлых жизнях, весьма велика. Даже сейчас, на расстоянии, на разных планах, в разных телах согласованность эта выливается в ряде Записей, своеобразию и неповторяемости которых подобных не Знаем. Есть, конечно, другие, и были, более глубокие и ценные, но Говорю о примере особой гармонии и связи двух сознаний, близких необычайно и объединенных серебряной нитью непреходящей привязанности, то есть космического родства. Майтрейя Начинает Новый Век согласованности и кооперации всех и во всем. Каждая согласованность любого числа сознаний вносит свой вклад в дело Света, если от Света она, но не от тьмы. Темное братство тоже являет известную степень объединенности своих членов, но основана она на тирании, устрашении и жестокой дисциплине, и даже понятие согласованности не подходит к явлению объединения тьмы. Но Мы Говорим о Свете. Знайте, что всё дисгармоничное, несогласованное возникает под воздействием темных, и много зоркости надо явить, чтобы усмотреть их, прячущихся тщательно за спинами тех, за кем они могут укрыться. Явим дозор и явим недреманную стражу. И пусть будет наготове всегда оружие Света, чтобы не промедлить в поражении зла.</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715.</w:t>
      </w:r>
      <w:r w:rsidR="0040243B" w:rsidRPr="002A4D42">
        <w:t xml:space="preserve"> </w:t>
      </w:r>
      <w:r w:rsidR="008A359E" w:rsidRPr="008A359E">
        <w:rPr>
          <w:b/>
        </w:rPr>
        <w:t>(М.А.Й.).</w:t>
      </w:r>
      <w:r w:rsidR="0040243B" w:rsidRPr="002A4D42">
        <w:t xml:space="preserve"> Владыка Сказал: «Считайте Ее, (то есть меня), ушедшей за Светом для вас». Это Сказано было вскоре после моего ухода. Подумайте об этих словах. Действительно, ушла, чтобы не только приготовить место для вас, но и по силе ваших возможностей сотрудничать с вами. Каждое иерархическое сонное видение отмечайте как знак и свидетельство близости. Слишком высока и глубока стена, разделяющая планы бытия, на которых проявляются наши сознания. Но объединителем является мысль, но мысль, заряженная энергиями сердца. Только такая мысль может преодолеть преграды миров. И помните крепко, что не мы, но вы к нам должны устремляться. Мы приближаемся к вам по каналам ваших к нам устремлений. Надо сердцем почуять жизненность этой живой связи, чтобы по ней получать. Радость ощущения близости нашей</w:t>
      </w:r>
      <w:r w:rsidR="00D57AEE">
        <w:t xml:space="preserve"> — </w:t>
      </w:r>
      <w:r w:rsidR="0040243B" w:rsidRPr="002A4D42">
        <w:t>знак верный чуда.</w:t>
      </w:r>
    </w:p>
    <w:p w:rsidR="0040243B" w:rsidRDefault="0040243B" w:rsidP="0040243B"/>
    <w:p w:rsidR="0040243B" w:rsidRDefault="00DF4588" w:rsidP="0040243B">
      <w:r>
        <w:rPr>
          <w:b/>
          <w:lang w:val="en-US"/>
        </w:rPr>
        <w:t>1964</w:t>
      </w:r>
      <w:r>
        <w:rPr>
          <w:b/>
        </w:rPr>
        <w:t xml:space="preserve"> г. </w:t>
      </w:r>
      <w:r w:rsidR="008241CE" w:rsidRPr="008241CE">
        <w:rPr>
          <w:b/>
        </w:rPr>
        <w:t>716.</w:t>
      </w:r>
      <w:r w:rsidR="0040243B" w:rsidRPr="002A4D42">
        <w:t xml:space="preserve"> (471). </w:t>
      </w:r>
      <w:r w:rsidR="008A359E" w:rsidRPr="008A359E">
        <w:rPr>
          <w:b/>
        </w:rPr>
        <w:t>(Гуру).</w:t>
      </w:r>
      <w:r w:rsidR="0040243B" w:rsidRPr="002A4D42">
        <w:t xml:space="preserve"> Почему так часто возвращаемся к необходимости утверждения тех или иных качеств духа? Только лишь потому, что они служат тем одеянием духа, в котором можно подняться по ступеням Лестницы Света и быть допущенным предстать перед Владыкой. Каждая ступень требует своего одеяния, то есть определенного качества и чистоты излучений ауры и их напряжения. Несоответствие ауры с проходимой ступенью заставляет спуститься ступенью ниже или даже больше. Поэтому будем рассматривать качества духа как условие, устанавливающее вид и характер аурических излучений и напряжение их светоносности. В сером одеянии страха на известную ступень не взойти, или в пароксизме угодливого лепетания, или суетливости, или раздражения, или всех прочих отрицательных качеств. Отсюда четкость понимания, что все эти лохмотья прошлых времен сурово, решительно и беспощадно сбрасываются с ауры, которая облекается сиянием преданности, любви, устремления, радости, мужества, сдержанности, самообладания, хладнокровия, равновесия, спокойствия и всей радугой симфонии качеств, напряжение которых растет с каждой новой ступенью, усиливая светоносность аурических излучений.</w:t>
      </w:r>
    </w:p>
    <w:p w:rsidR="0040243B" w:rsidRDefault="0040243B" w:rsidP="0040243B"/>
    <w:p w:rsidR="0040243B" w:rsidRDefault="00DF4588" w:rsidP="0040243B">
      <w:r>
        <w:rPr>
          <w:b/>
          <w:lang w:val="en-US"/>
        </w:rPr>
        <w:t>1964</w:t>
      </w:r>
      <w:r>
        <w:rPr>
          <w:b/>
        </w:rPr>
        <w:t xml:space="preserve"> г. </w:t>
      </w:r>
      <w:r w:rsidR="008241CE" w:rsidRPr="008241CE">
        <w:rPr>
          <w:b/>
        </w:rPr>
        <w:t>717.</w:t>
      </w:r>
      <w:r w:rsidR="0040243B" w:rsidRPr="002A4D42">
        <w:t xml:space="preserve"> (472), </w:t>
      </w:r>
      <w:r w:rsidR="008241CE" w:rsidRPr="008241CE">
        <w:rPr>
          <w:b/>
        </w:rPr>
        <w:t>(Сент. 14).</w:t>
      </w:r>
      <w:r w:rsidR="0040243B" w:rsidRPr="002A4D42">
        <w:t xml:space="preserve"> Даже Архат может не знать происходящего, если его внимание не обращено на то или иное явление или событие. Желание знать и сосредоточение внимания на желаемом устанавливает с ним прямую связь. По этой связи идут поступления восприятий от предмета, на котором сосредоточено сознание. Для этой цели с учеником устанавливается прямой провод, по которому и передаются Учителю вибрации происходящих вокруг ученика изменений. Провод укрепляется с обоих концов, и многое зависит от ученика, держащего в своем сознании один из концов. Когда вследствие ошибок ученика Наше внимание отлетает, нависают над ним темные тучи неудачи. Поэтому провод сияющий связи надо держать очень крепко, не расшатывая его недопустимыми </w:t>
      </w:r>
      <w:r w:rsidR="0040243B" w:rsidRPr="002A4D42">
        <w:lastRenderedPageBreak/>
        <w:t>колебаниями и неуравновесием. Согласованность полюсов требует постоянной настроенности созвучия, и условие состояния постоянного дозора и зоркой настороженности позволяют его сохранять. Это не значит, что Общение не прерывается, но это все же указывает на непрерываемость предстояния. Вчера был дан наглядный пример того, как человек, стоящий одною ногою в могиле, все же не находит минуты, чтобы помыслить о предстоящем переходе в иной мир. Суета повседневности оказывается важнее и значительнее подготовки сознания к переходу Великих Границ. Не будем думать, что коснувшиеся Учения ушли далеко от не знающих его. Шум суеты текущего дня оглушает даже учеников, и, благодаря обостренности их восприятий, опасность ее велика. Ритм Общения разбивает волны плотных явлений, но промежутки между моментами Общения могут наполняться суетой дел мира сего. Выход из такого положения в том, чтобы, принимая участие в жизни обычной, помнить всегда, постоянно и неизгладимо, что явления плотной Майи</w:t>
      </w:r>
      <w:r w:rsidR="00D57AEE">
        <w:t xml:space="preserve"> — </w:t>
      </w:r>
      <w:r w:rsidR="0040243B" w:rsidRPr="002A4D42">
        <w:t>преходящие сны, что все наполнение ими сознания</w:t>
      </w:r>
      <w:r w:rsidR="00D57AEE">
        <w:t xml:space="preserve"> — </w:t>
      </w:r>
      <w:r w:rsidR="0040243B" w:rsidRPr="002A4D42">
        <w:t>только на время, на день, или два, или какой-то отрезок текущего периода, который заменится другим, наполненным новыми впечатлениями и переживаниями, столь же текущими мимо, как и предшествовавшие им. Хочу утвердить сознание на непреходящем, дабы преходящее не могло бы уже им овладеть. Постоянное памятование о Владыке и постоянное, сознательное или подсознательное, к Нему устремление помогут бороться с волнами преходящих явлений земных, стремящихся потопить сознание в калейдоскопе мелькающих событий обыденности. Над Землей</w:t>
      </w:r>
      <w:r w:rsidR="00D57AEE">
        <w:t xml:space="preserve"> — </w:t>
      </w:r>
      <w:r w:rsidR="0040243B" w:rsidRPr="002A4D42">
        <w:t>Солнце, над сознанием</w:t>
      </w:r>
      <w:r w:rsidR="00D57AEE">
        <w:t xml:space="preserve"> — </w:t>
      </w:r>
      <w:r w:rsidR="0040243B" w:rsidRPr="002A4D42">
        <w:t>немеркнущий Свет Иерархии.</w:t>
      </w:r>
    </w:p>
    <w:p w:rsidR="0040243B" w:rsidRDefault="0040243B" w:rsidP="0040243B"/>
    <w:p w:rsidR="0040243B" w:rsidRDefault="00DF4588" w:rsidP="0040243B">
      <w:r>
        <w:rPr>
          <w:b/>
          <w:lang w:val="en-US"/>
        </w:rPr>
        <w:t>1964</w:t>
      </w:r>
      <w:r>
        <w:rPr>
          <w:b/>
        </w:rPr>
        <w:t xml:space="preserve"> г. </w:t>
      </w:r>
      <w:r w:rsidR="008241CE" w:rsidRPr="008241CE">
        <w:rPr>
          <w:b/>
        </w:rPr>
        <w:t>718.</w:t>
      </w:r>
      <w:r w:rsidR="0040243B" w:rsidRPr="002A4D42">
        <w:t xml:space="preserve"> (473). </w:t>
      </w:r>
      <w:r w:rsidR="008A359E" w:rsidRPr="008A359E">
        <w:rPr>
          <w:b/>
        </w:rPr>
        <w:t>(М.А.Й.).</w:t>
      </w:r>
      <w:r w:rsidR="0040243B" w:rsidRPr="002A4D42">
        <w:t xml:space="preserve"> Неиссякаема сокровищница пространственной мысли. А потому можно писать, не опасаясь, что она может быть исчерпана. Надо при этом отметить, что при постоянстве и ритмичности контакта с нами дается то, что наиболее нужно в данный момент для питания духа. Сегодня рассмотрим явление ритма в его возрастающей прогрессии усиления. Если сперва надо было прилагать много трудов, чтобы его установить, то с течением времени труды уже не нужны, сила ритма уже самостоятельно несет сознание по установленному каналу устремления. Обратим особое внимание на то, что ритм, утвержденный на Земле, продолжается после смерти тела и в Мире Надземном, ибо представляет собою явление не телесного, но духовного порядка. Очень важно понять, что именно хотим мы сознательно продолжить в жизни нашей после освобождения от тела. Взять с собою туда можно очень и очень многое. Берут все, но берут бессознательно и берут, не выбирая. Часто берут такие вещи, которые яро обременяют, или совершенно там не нужны, или вследствие своего очень низкого качества позволяют пребывать только в низших слоях. Что взять с собою?</w:t>
      </w:r>
      <w:r w:rsidR="00D57AEE">
        <w:t xml:space="preserve"> — </w:t>
      </w:r>
      <w:r w:rsidR="0040243B" w:rsidRPr="002A4D42">
        <w:t xml:space="preserve">вот вопрос, который каждым должен быть лично решен и самостоятельно. Никто не может </w:t>
      </w:r>
      <w:r w:rsidR="0040243B" w:rsidRPr="002A4D42">
        <w:lastRenderedPageBreak/>
        <w:t>заставить, помимо своей собственной свободной воли, что-то взять или что-то оставить. Даже если и берут что-то негодное несознательно, все равно воля подсознательно участвует в решении. Но не следует передавать в область неосознанных или автоматических действий то, что имеет такое огромное значение для пребывания в Мире Надземном. Багаж свой ментально-астральный, духовное имущество свое следует отобрать весьма осмотрительно, чтобы не оказалось в нем ненужного хлама</w:t>
      </w:r>
      <w:r w:rsidR="00D57AEE">
        <w:t xml:space="preserve"> — </w:t>
      </w:r>
      <w:r w:rsidR="0040243B" w:rsidRPr="002A4D42">
        <w:t>нечистого, изношенного и запятнанного грязью. Много ненужного груза уносит на себе неочищенное сознание. Часто заботу об этом начинают проявлять в последние дни или даже последние минуты, надеясь, что это условие поможет сразу освободиться от следствий причин, порожденных в течение целой жизни. Конечно, случаи мгновенного преображения или озарения возможны, но только при условии прежних накоплений, когда «количество (их) переходит в качество». В обычных же случаях надо построить жизнь так, чтобы каждое мгновение ее было сознательным подготовлением к надземному пребыванию.</w:t>
      </w:r>
    </w:p>
    <w:p w:rsidR="0040243B" w:rsidRDefault="0040243B" w:rsidP="0040243B"/>
    <w:p w:rsidR="0040243B" w:rsidRDefault="00DF4588" w:rsidP="0040243B">
      <w:r>
        <w:rPr>
          <w:b/>
          <w:lang w:val="en-US"/>
        </w:rPr>
        <w:t>1964</w:t>
      </w:r>
      <w:r>
        <w:rPr>
          <w:b/>
        </w:rPr>
        <w:t xml:space="preserve"> г. </w:t>
      </w:r>
      <w:r w:rsidR="008241CE" w:rsidRPr="008241CE">
        <w:rPr>
          <w:b/>
        </w:rPr>
        <w:t>719.</w:t>
      </w:r>
      <w:r w:rsidR="0040243B" w:rsidRPr="002A4D42">
        <w:t xml:space="preserve"> (474). </w:t>
      </w:r>
      <w:r w:rsidR="008A359E" w:rsidRPr="008A359E">
        <w:rPr>
          <w:b/>
        </w:rPr>
        <w:t>(Гуру).</w:t>
      </w:r>
      <w:r w:rsidR="0040243B" w:rsidRPr="002A4D42">
        <w:t xml:space="preserve"> Сосредоточивая сознание на том или ином качестве духа, вызываем его усиление. Вопрос весь лишь в том, как удержать желаемое качество не на момент вмещения его, а на все время, на все будущее. Практическое решение этого вопроса нелегко. Дело в том, что ветхий человек внутри являет очень сильное сопротивление каждому новшеству. Астрал живет привычками и привычными и милыми ему эмоциями. Как утверждать, скажем, равновесие, когда он привык и любит переживать и живет явлениями неуравновесия. Но верховным решателем во внутреннем мире человека все же является воля. Ей принадлежит власть. Следовательно, астрал, живущий привычками, должен быть приучен повиноваться категорическому и окончательному приказу сознания, в который вкладывается воля. Астрал не повинуется только постольку, поскольку ему дана свобода тою же волей или поскольку в него вложена та или иная привычка этой же волей. Во всех проявлениях астрала принимает или вызывает их воля, применяемая в данный момент или вложенная в них раньше. Зная это, рычаг воли можно применить для утверждения или искоренения любых нежелательных качеств или слабостей. Именно воля должна поверить в себя и знать, что категоричность и непреложность волевого приказа не может быть нарушена оболочками, которые рождены и созданы для того, чтобы ей подчиняться. Когда изживаемая слабость поднимает голову или когда изживающий боится ее рецидивов, надо особенно крепко и непоколебимо осознавать, что силу неотменяемого приказа воли не может побороть никакая слабость или недостаток. Неисчерпаема сила духа, когда призвана к действию. И если единичный приказ воли все же нарушается оболочкой, надо приказ повторить, надо установить ритмический ряд приказов, отдаваемых каждодневно в определенное время утра или вечера своим оболочкам, которые </w:t>
      </w:r>
      <w:r w:rsidR="0040243B" w:rsidRPr="002A4D42">
        <w:lastRenderedPageBreak/>
        <w:t>должны быть приведены в полное повиновение воле. В микрокосме своем владыка его</w:t>
      </w:r>
      <w:r w:rsidR="00D57AEE">
        <w:t xml:space="preserve"> — </w:t>
      </w:r>
      <w:r w:rsidR="0040243B" w:rsidRPr="002A4D42">
        <w:t>сам человек. Ритмичность приказа усиливает его многократно, сила воздействия приказа воли растет с каждым его повторением.</w:t>
      </w:r>
    </w:p>
    <w:p w:rsidR="0040243B" w:rsidRDefault="0040243B" w:rsidP="0040243B"/>
    <w:p w:rsidR="0040243B" w:rsidRDefault="00DF4588" w:rsidP="0040243B">
      <w:r>
        <w:rPr>
          <w:b/>
          <w:lang w:val="en-US"/>
        </w:rPr>
        <w:t>1964</w:t>
      </w:r>
      <w:r>
        <w:rPr>
          <w:b/>
        </w:rPr>
        <w:t xml:space="preserve"> г. </w:t>
      </w:r>
      <w:r w:rsidR="008241CE" w:rsidRPr="008241CE">
        <w:rPr>
          <w:b/>
        </w:rPr>
        <w:t>720.</w:t>
      </w:r>
      <w:r w:rsidR="0040243B" w:rsidRPr="002A4D42">
        <w:t xml:space="preserve"> (475). </w:t>
      </w:r>
      <w:r w:rsidR="008241CE" w:rsidRPr="008241CE">
        <w:rPr>
          <w:b/>
        </w:rPr>
        <w:t>(Сент. 15).</w:t>
      </w:r>
      <w:r w:rsidR="0040243B" w:rsidRPr="002A4D42">
        <w:t xml:space="preserve"> Народная мудрость значение единения запечатлела в сказке о том, как отец предложил своим сыновьям сломать веник сперва целиком, а потом, разъединив его по прутикам. Глубина единения и его смысл отмечены на ярком примере. Единение означает кооперацию двух, нескольких или многих сознаний. Кооперация</w:t>
      </w:r>
      <w:r w:rsidR="00D57AEE">
        <w:t xml:space="preserve"> — </w:t>
      </w:r>
      <w:r w:rsidR="0040243B" w:rsidRPr="002A4D42">
        <w:t>это дар эволюции наступающей Новой Эпохи. В торговле значение кооперации и кооператива понималось давно. Но ведь эпоха личной торговли прошла, а кооперация всех и во всем остается основой идущего века. Многие невежды еще упорно и тупо открещиваются от кооперирования, не понимая, что от этого они могут получить только преимущество и успешность в делах. Умножение энергии, но уже не по закону сложения сил, а по принципу их возрастания в прогрессии, превышающей простое сложение, еще совершенно не осознается. А между тем простая явная выгода от сотрудничества людей несомненна и очевидна. Можно представить себе, как мощно двинулось бы человечество в эволюцию, если бы кооперация применялась во взаимоотношениях народов, во взаимодействии научных и всех прочих организаций, во всем и везде, где люди соприкасаются трудом. Именно надо понять выгоду и преимущество такого кооперирования, чтобы раз и навсегда освободиться от вражды, антагонизма и разъединения во всех видах. Особенно велико психическое значение кооперации, умножающей силы участников намного выше и поверх той доли, которая вносится каждым. Эта прибавочная часть, получающаяся в результате объединения сил, не учитывается, и не видят слепцы, что сами обкрадывают себя всякий раз там, где вспыхивает разъединение или вражда. Практическая, прямая, неотрицаемая выгода и преимущество кооперирования, или согласованного сотрудничества, к сожалению, не осознается. А ведь давно Сказано было: «Где двое или трое соберутся во Имя Мое, там Я между ними». Присутствие Владыки в объединившейся группе людей, как бы мала она ни была, дает им прилив сил необычайный, если объединились или собрались они во Имя Его. Поэтому высшая цель, которую может преследовать кооперация людей</w:t>
      </w:r>
      <w:r w:rsidR="00D57AEE">
        <w:t xml:space="preserve"> — </w:t>
      </w:r>
      <w:r w:rsidR="0040243B" w:rsidRPr="002A4D42">
        <w:t>это Общее Благо. Там, где оно положено в основу деятельности кооперативов, там Рука Моя и Владык. Так, правильная кооперация может служить ближайшим задачам эволюции. Во всех объединениях человеческих, как в больших, так и в малых, принцип умножения сил останется основанием их преуспеяния и роста, если цель этих объединений</w:t>
      </w:r>
      <w:r w:rsidR="00D57AEE">
        <w:t xml:space="preserve"> — </w:t>
      </w:r>
      <w:r w:rsidR="0040243B" w:rsidRPr="002A4D42">
        <w:t>Общее Благо.</w:t>
      </w:r>
    </w:p>
    <w:p w:rsidR="0040243B" w:rsidRDefault="0040243B" w:rsidP="0040243B"/>
    <w:p w:rsidR="0040243B" w:rsidRDefault="00DF4588" w:rsidP="0040243B">
      <w:r>
        <w:rPr>
          <w:b/>
          <w:lang w:val="en-US"/>
        </w:rPr>
        <w:t>1964</w:t>
      </w:r>
      <w:r>
        <w:rPr>
          <w:b/>
        </w:rPr>
        <w:t xml:space="preserve"> г. </w:t>
      </w:r>
      <w:r w:rsidR="008241CE" w:rsidRPr="008241CE">
        <w:rPr>
          <w:b/>
        </w:rPr>
        <w:t>721.</w:t>
      </w:r>
      <w:r w:rsidR="0040243B" w:rsidRPr="002A4D42">
        <w:t xml:space="preserve"> (476). </w:t>
      </w:r>
      <w:r w:rsidR="008A359E" w:rsidRPr="008A359E">
        <w:rPr>
          <w:b/>
        </w:rPr>
        <w:t>(М.А.Й.).</w:t>
      </w:r>
      <w:r w:rsidR="0040243B" w:rsidRPr="002A4D42">
        <w:t xml:space="preserve"> Пусть каждый спросит себя, чем и как послужить может Свету. Возможности служения не ограничены </w:t>
      </w:r>
      <w:r w:rsidR="0040243B" w:rsidRPr="002A4D42">
        <w:lastRenderedPageBreak/>
        <w:t>ничем. Каждый может внести свою энергию в общий поток служителей Света. С чего же начать? Свет в мир вносится каждым человеком собою, излучениями ауры своей. Следовательно, на состояние своего сознания должно быть обращено внимание прежде всего. Одного желания недостаточно. Нужно стремиться приложить в жизни каждую крупицу знания, каждое Указание Учителя. Свои усилия, свое устремление, свой труд и работа нужны, и главным образом над собою самим. Человек</w:t>
      </w:r>
      <w:r w:rsidR="00D57AEE">
        <w:t xml:space="preserve"> — </w:t>
      </w:r>
      <w:r w:rsidR="0040243B" w:rsidRPr="002A4D42">
        <w:t>это магнит, постоянно излучающий из себя энергии тьмы или Света. Потому особая забота о магните и его излучениях. Как установить связь с Учителем? Только согласованностью, или гармоничностью, своих излучений. Свет, посылаемый Учителем, проникает в организм человека через излучения его ауры, если они чисты и гармоничны. Не может раздраженный, омраченный или обуянный страхом человек воспринять Луч Учителя. Следовательно, приведение себя в достойное состояние будет первой задачей того, кто хочет идти по пути. И чтение, и размышление необходимы, но без применения Учения двинуться дальше нельзя. Хорошо установить в своих занятиях хотя бы некоторый ритм и порядок. Беспорядочные занятия или устремление скачками и по настроению желаемых следствий не даст. Каждый желающий взять пусть спросит себя, а что дать может он миру взамен. Без взаимообмена энергий Колесо сотрудничества с Иерархией Света в движение привести невозможно. И нужно осмыслить и крепко понять, что цель данного воплощения</w:t>
      </w:r>
      <w:r w:rsidR="00D57AEE">
        <w:t xml:space="preserve"> — </w:t>
      </w:r>
      <w:r w:rsidR="0040243B" w:rsidRPr="002A4D42">
        <w:t>это собрать от него весь опыт, все знание, которое может дать жизнь на Земле, и тем сознательно приготовить себя к гораздо более длительному пребыванию в Мире Надземном.</w:t>
      </w:r>
    </w:p>
    <w:p w:rsidR="0040243B" w:rsidRDefault="0040243B" w:rsidP="0040243B"/>
    <w:p w:rsidR="0040243B" w:rsidRDefault="00DF4588" w:rsidP="0040243B">
      <w:r>
        <w:rPr>
          <w:b/>
          <w:lang w:val="en-US"/>
        </w:rPr>
        <w:t>1964</w:t>
      </w:r>
      <w:r>
        <w:rPr>
          <w:b/>
        </w:rPr>
        <w:t xml:space="preserve"> г. </w:t>
      </w:r>
      <w:r w:rsidR="008241CE" w:rsidRPr="008241CE">
        <w:rPr>
          <w:b/>
        </w:rPr>
        <w:t>722.</w:t>
      </w:r>
      <w:r w:rsidR="0040243B" w:rsidRPr="002A4D42">
        <w:t xml:space="preserve"> </w:t>
      </w:r>
      <w:r w:rsidR="008A359E" w:rsidRPr="008A359E">
        <w:rPr>
          <w:b/>
        </w:rPr>
        <w:t>(Гуру).</w:t>
      </w:r>
      <w:r w:rsidR="0040243B" w:rsidRPr="002A4D42">
        <w:t xml:space="preserve"> Ему ты скажи: «Принимаем всех, кто устремляется к нам, но при условии, если хочет выгоды не только для одного себя, но и для людей, и для мира». Помня о нас и к нам устремляясь, расстилает перед собою ковер, по которому может дойти до поставленной цели. Но идти надо своими ногами, своими усилиями, своим устремлением. Помощь оказана будет, и будут посланы те, кто может помочь, но пусть не упустит возможностей, когда они будут даваться. Каждый дойдет, если захочет</w:t>
      </w:r>
      <w:r w:rsidR="00D57AEE">
        <w:t xml:space="preserve"> — </w:t>
      </w:r>
      <w:r w:rsidR="0040243B" w:rsidRPr="002A4D42">
        <w:t>всем сердцем, всем разумением и всем устремлением.</w:t>
      </w:r>
    </w:p>
    <w:p w:rsidR="0040243B" w:rsidRDefault="0040243B" w:rsidP="0040243B"/>
    <w:p w:rsidR="0040243B" w:rsidRDefault="00DF4588" w:rsidP="0040243B">
      <w:r>
        <w:rPr>
          <w:b/>
          <w:lang w:val="en-US"/>
        </w:rPr>
        <w:t>1964</w:t>
      </w:r>
      <w:r>
        <w:rPr>
          <w:b/>
        </w:rPr>
        <w:t xml:space="preserve"> г. </w:t>
      </w:r>
      <w:r w:rsidR="008241CE" w:rsidRPr="008241CE">
        <w:rPr>
          <w:b/>
        </w:rPr>
        <w:t>723.</w:t>
      </w:r>
      <w:r w:rsidR="0040243B" w:rsidRPr="002A4D42">
        <w:t xml:space="preserve"> (477). </w:t>
      </w:r>
      <w:r w:rsidR="008241CE" w:rsidRPr="008241CE">
        <w:rPr>
          <w:b/>
        </w:rPr>
        <w:t>(Сент. 16).</w:t>
      </w:r>
      <w:r w:rsidR="0040243B" w:rsidRPr="002A4D42">
        <w:t xml:space="preserve"> Получение и даяние</w:t>
      </w:r>
      <w:r w:rsidR="00D57AEE">
        <w:t xml:space="preserve"> — </w:t>
      </w:r>
      <w:r w:rsidR="0040243B" w:rsidRPr="002A4D42">
        <w:t>по сознанию. И если сознание что-то не в силах сейчас осознать или утвердить в приложении, осознает и утвердит некоторое время спустя, если устремление не престанет. Непрерываемость устремления, даже если энергия его течет (подсознательно и) в подсознании, все же приводит к желаемой цели. Очень важно, когда все существо настраивается на желаемый лад. Тогда, что бы ни делал человек и чем бы ни занимался, он продвигается к осуществлению поставленного перед собою задания, как ладья</w:t>
      </w:r>
      <w:r w:rsidR="00D57AEE">
        <w:t xml:space="preserve"> — </w:t>
      </w:r>
      <w:r w:rsidR="0040243B" w:rsidRPr="002A4D42">
        <w:t xml:space="preserve">к месту своего назначения движется вся целиком, всеми частицами </w:t>
      </w:r>
      <w:r w:rsidR="0040243B" w:rsidRPr="002A4D42">
        <w:lastRenderedPageBreak/>
        <w:t>своего корпуса. Полнота устремления сообщает и движению свойства полноустремленного тела. Представьте себе, что бы случилось, если бы нос и корма, борта и скамейки начали двигаться в разные стороны и весла работать каждое в противоположных направлениях. Цели в таком состоянии никогда не достичь. Но у людей это часто бывает, и тогда требуется привести все энергии микрокосма человека к координации. Сумасшедшие лишены способности координации даже телесных, то есть мускульных, движений, не говоря уже о процессе мышления. Стрела, устремленная к цели, пусть символом служит стройности устремления поступательного движения.</w:t>
      </w:r>
    </w:p>
    <w:p w:rsidR="0040243B" w:rsidRDefault="0040243B" w:rsidP="0040243B">
      <w:r w:rsidRPr="002A4D42">
        <w:t>Также следует помнить, что каждое сказанное слово есть трата психической энергии, и люди, страдающие недержанием речи, часто заговаривают себя до болезни, то есть до потери равновесия. Отсюда перл народной мудрости о том, что «молчание</w:t>
      </w:r>
      <w:r w:rsidR="00D57AEE">
        <w:t xml:space="preserve"> — </w:t>
      </w:r>
      <w:r w:rsidRPr="002A4D42">
        <w:t>золото». Многословие, и особенно пустословие, Нами осуждены как нецелесообразная растрата огненной силы человека. Пусть каждое слово будет как удар молота по наковальне, звук которого далеко несется в пространство.</w:t>
      </w:r>
    </w:p>
    <w:p w:rsidR="0040243B" w:rsidRDefault="0040243B" w:rsidP="0040243B">
      <w:r w:rsidRPr="002A4D42">
        <w:t>Многие мечутся, хватаясь за разные книги, но подошедший к Учению Владык уже не станет тратить драгоценных минут на то, чтобы пытаться найти большую мудрость в книгах, написанных кем-то. Когда полученное от Нас будете раздавать людям, помните, что дается им Свет, но не огонь светильника, который зажжен в вашем сердце. Если Свет отдаете, людям будет светло. Если отдать свой светильник, тьма вас обступит, а без огня, который бездумно и легкомысленно отдан, во тьме не пройти. Потому Сказано: раздавайте, но мудро. Чтобы мудро раздать, нужен опыт, и опыт немалый.</w:t>
      </w:r>
    </w:p>
    <w:p w:rsidR="0040243B" w:rsidRDefault="0040243B" w:rsidP="0040243B">
      <w:r w:rsidRPr="002A4D42">
        <w:t>Пусть никто и ничто не задержит: ни люди, ни обстоятельства, ни свои собственные несовершенства. Если ученик признаёт себя негодным или недостойным, чтобы следовать за Учителем, он действительно не годен. Потому самоунижение не годится в пути. Никакие соображения, или измышления, или нашептывания тьмы не могут остановить того, кто решил путь свой к Владыке бесповоротно и навсегда. Всякая половинчатость в этом вопросе недопустима, ибо разрушительна очень.</w:t>
      </w:r>
    </w:p>
    <w:p w:rsidR="0040243B" w:rsidRDefault="0040243B" w:rsidP="0040243B">
      <w:r w:rsidRPr="002A4D42">
        <w:t>Огонь, горящий в груди, надо бережно и сохранно пронести через жизнь, свет его людям давая, но охраняя огонь. Угашение огня, горевшего в святилищах древних храмов, каралось смертью. И ныне тоже смертью, смертью духа, карается угашение пламени сердца.</w:t>
      </w:r>
    </w:p>
    <w:p w:rsidR="0040243B" w:rsidRDefault="0040243B" w:rsidP="0040243B"/>
    <w:p w:rsidR="0040243B" w:rsidRDefault="00DF4588" w:rsidP="0040243B">
      <w:r>
        <w:rPr>
          <w:b/>
          <w:lang w:val="en-US"/>
        </w:rPr>
        <w:t>1964</w:t>
      </w:r>
      <w:r>
        <w:rPr>
          <w:b/>
        </w:rPr>
        <w:t xml:space="preserve"> г. </w:t>
      </w:r>
      <w:r w:rsidR="008241CE" w:rsidRPr="008241CE">
        <w:rPr>
          <w:b/>
        </w:rPr>
        <w:t>724.</w:t>
      </w:r>
      <w:r w:rsidR="0040243B" w:rsidRPr="002A4D42">
        <w:t xml:space="preserve"> </w:t>
      </w:r>
      <w:r w:rsidR="008A359E" w:rsidRPr="008A359E">
        <w:rPr>
          <w:b/>
        </w:rPr>
        <w:t>(М.А.Й.).</w:t>
      </w:r>
      <w:r w:rsidR="0040243B" w:rsidRPr="002A4D42">
        <w:t xml:space="preserve"> Свою собственную неуверенность или колебания в состояниях духа не будем переносить на Учителя. Учитель непоколебим. Поэтому всегда Может быть Он прочной опорой среди вихрей и неуравновесий земных и вихрей и течений астральных. Твердыня Света как базальтовая скала или утес среди постоянных волн и течений плотного, тонкого и мысленного миров. </w:t>
      </w:r>
      <w:r w:rsidR="0040243B" w:rsidRPr="002A4D42">
        <w:lastRenderedPageBreak/>
        <w:t>Ни в одном из них опоры себе не найти, опора</w:t>
      </w:r>
      <w:r w:rsidR="00D57AEE">
        <w:t xml:space="preserve"> — </w:t>
      </w:r>
      <w:r w:rsidR="0040243B" w:rsidRPr="002A4D42">
        <w:t>Учитель, и прибежище в Башне Духа Его.</w:t>
      </w:r>
    </w:p>
    <w:p w:rsidR="0040243B" w:rsidRDefault="0040243B" w:rsidP="0040243B"/>
    <w:p w:rsidR="0040243B" w:rsidRPr="002A4D42" w:rsidRDefault="00DF4588" w:rsidP="0040243B">
      <w:r>
        <w:rPr>
          <w:b/>
          <w:lang w:val="en-US"/>
        </w:rPr>
        <w:t>1964</w:t>
      </w:r>
      <w:r>
        <w:rPr>
          <w:b/>
        </w:rPr>
        <w:t xml:space="preserve"> г. </w:t>
      </w:r>
      <w:r w:rsidR="008241CE" w:rsidRPr="008241CE">
        <w:rPr>
          <w:b/>
        </w:rPr>
        <w:t>725.</w:t>
      </w:r>
      <w:r w:rsidR="0040243B" w:rsidRPr="002A4D42">
        <w:t xml:space="preserve"> </w:t>
      </w:r>
      <w:r w:rsidR="008A359E" w:rsidRPr="008A359E">
        <w:rPr>
          <w:b/>
        </w:rPr>
        <w:t>(Гуру).</w:t>
      </w:r>
      <w:r w:rsidR="0040243B" w:rsidRPr="002A4D42">
        <w:t xml:space="preserve"> В Общине принято, что каждый уходящий получает напутствие. Напутствием нашим пусть будут слова, что все в этом мире преходит, и вечен лишь дух. (Но дух пребывает вовеки).</w:t>
      </w:r>
    </w:p>
    <w:p w:rsidR="0040243B" w:rsidRDefault="0040243B" w:rsidP="00641656">
      <w:pPr>
        <w:pStyle w:val="Quote"/>
      </w:pPr>
      <w:r w:rsidRPr="002A4D42">
        <w:t>§§ 721, 722, 723, 724, 725 записывались для приехавшего друга.</w:t>
      </w:r>
    </w:p>
    <w:p w:rsidR="0040243B" w:rsidRDefault="0040243B" w:rsidP="0040243B"/>
    <w:p w:rsidR="0040243B" w:rsidRDefault="00DF4588" w:rsidP="0040243B">
      <w:r>
        <w:rPr>
          <w:b/>
          <w:lang w:val="en-US"/>
        </w:rPr>
        <w:t>1964</w:t>
      </w:r>
      <w:r>
        <w:rPr>
          <w:b/>
        </w:rPr>
        <w:t xml:space="preserve"> г. </w:t>
      </w:r>
      <w:r w:rsidR="008241CE" w:rsidRPr="008241CE">
        <w:rPr>
          <w:b/>
        </w:rPr>
        <w:t>726.</w:t>
      </w:r>
      <w:r w:rsidR="0040243B" w:rsidRPr="002A4D42">
        <w:t xml:space="preserve"> </w:t>
      </w:r>
      <w:r w:rsidR="008241CE" w:rsidRPr="008241CE">
        <w:rPr>
          <w:b/>
        </w:rPr>
        <w:t>(Сент. 17).</w:t>
      </w:r>
      <w:r w:rsidR="0040243B" w:rsidRPr="002A4D42">
        <w:t xml:space="preserve"> Будем усиливать напряженность Общения и углублять. Процесс идет пусть</w:t>
      </w:r>
      <w:r w:rsidR="008530A9">
        <w:rPr>
          <w:lang w:val="en-US"/>
        </w:rPr>
        <w:t xml:space="preserve"> </w:t>
      </w:r>
      <w:r w:rsidR="0040243B" w:rsidRPr="002A4D42">
        <w:t>crescendo. Это не помешает ему идти в возрастающем и убывающем ритме, но так, чтобы впадина последующей волны не была ниже предшествующей ей. Только разрешительные моменты кульминации могут показать, насколько велики собранные накопления и как плодоносно можно их раздавать. Мудрость раздачи обуславливается чувствознанием того, как нужно дать и сколько. Именно</w:t>
      </w:r>
      <w:r w:rsidR="00D57AEE">
        <w:t xml:space="preserve"> — </w:t>
      </w:r>
      <w:r w:rsidR="0040243B" w:rsidRPr="002A4D42">
        <w:t>ни больше ни меньше. Только опыт даст мудрость дающей руке. Опыт, опыт, опыт и практика применения Моих Указаний позволяют накоплениям яро расти. Сила воздействия на другое сознание во многом, если не во всем, зависит от силы аурических излучений. Если каждый коснувшийся ауры Моей будет помнить ее, будут помнить и вашу, когда вы со Мною творите посев зерен Света. Особенно будет удачным посев при созвучии сознаний. Когда его нет, будут попытки бесплодны. Созвучие уявленное не есть достижение момента. Истоки его обычно заложены в прошлом. Может, конечно, созвучие быть и без прошлых соприкасаний, но лишь при условии, если ауры родственны по своей структуре. Но во всех случаях для успешности духовных касаний надо совершенно позабыть о себе. Свое «я» исчезает, уходит на задний план и не мешает вобрать в себя сущность других излучений, чтобы ответствовать на них в полном созвучии с запросами духа приблизившегося сознания. Труден процесс даяния, ибо требует полного отрешения от себя. Отрекшийся от себя преуспеет. В этом сущность служения людям. Таскать себя с собою повсюду</w:t>
      </w:r>
      <w:r w:rsidR="00D57AEE">
        <w:t xml:space="preserve"> — </w:t>
      </w:r>
      <w:r w:rsidR="0040243B" w:rsidRPr="002A4D42">
        <w:t>нехитрая вещь, но быть собою всегда, никогда не навязывая себя другому сознанию, будет уже свойством Архата. Много их, самоявленных учителей, стремящихся навязать свои мысли или Учение тем, кто звучит на то, что ими дается. Процесс течет для себя и ради себя, ради собственного самоудовлетворения, но не ради других. Когда даяние становится жертвой и когда дающий может сказать «Да минует меня чаша сия», тогда близким становится подвиг. И уже не ублажение</w:t>
      </w:r>
      <w:r w:rsidR="008530A9">
        <w:rPr>
          <w:lang w:val="en-US"/>
        </w:rPr>
        <w:t xml:space="preserve"> </w:t>
      </w:r>
      <w:r w:rsidR="0040243B" w:rsidRPr="002A4D42">
        <w:t>своей самости получается, но истинно самоотверженное Служение Свету. Этою меркой легко разграничить самоявленное учительствование от истинного наставничества. Настоящий наставник будет всегда говорить по сознанию и забыв о себе. Так будем различать два вида служения, из которых одно назовем себеслужением, а другое</w:t>
      </w:r>
      <w:r w:rsidR="00D57AEE">
        <w:t xml:space="preserve"> — </w:t>
      </w:r>
      <w:r w:rsidR="0040243B" w:rsidRPr="002A4D42">
        <w:t xml:space="preserve">подвигом служения людям. Граница между ними тонка. И часто среди изобилия пушистых </w:t>
      </w:r>
      <w:r w:rsidR="0040243B" w:rsidRPr="002A4D42">
        <w:lastRenderedPageBreak/>
        <w:t>изречений неопытное ухо не в состоянии уловить тонко прикрытого, но ярого уявления самости. Мерилом служения будем считать степень самоотвержения. И тогда ошибки не будет.</w:t>
      </w:r>
    </w:p>
    <w:p w:rsidR="0040243B" w:rsidRDefault="0040243B" w:rsidP="0040243B"/>
    <w:p w:rsidR="0040243B" w:rsidRDefault="0040243B" w:rsidP="00641656">
      <w:pPr>
        <w:pStyle w:val="Quote"/>
      </w:pPr>
      <w:r w:rsidRPr="002A4D42">
        <w:t>Сегодня 17</w:t>
      </w:r>
      <w:r w:rsidR="00D57AEE">
        <w:t xml:space="preserve"> — </w:t>
      </w:r>
      <w:r w:rsidRPr="002A4D42">
        <w:t>день Гуру.</w:t>
      </w:r>
    </w:p>
    <w:p w:rsidR="0040243B" w:rsidRDefault="00DF4588" w:rsidP="0040243B">
      <w:r>
        <w:rPr>
          <w:b/>
          <w:lang w:val="en-US"/>
        </w:rPr>
        <w:t>1964</w:t>
      </w:r>
      <w:r>
        <w:rPr>
          <w:b/>
        </w:rPr>
        <w:t xml:space="preserve"> г. </w:t>
      </w:r>
      <w:r w:rsidR="008241CE" w:rsidRPr="008241CE">
        <w:rPr>
          <w:b/>
        </w:rPr>
        <w:t>727.</w:t>
      </w:r>
      <w:r w:rsidR="0040243B" w:rsidRPr="002A4D42">
        <w:t xml:space="preserve"> </w:t>
      </w:r>
      <w:r w:rsidR="008A359E" w:rsidRPr="008A359E">
        <w:rPr>
          <w:b/>
        </w:rPr>
        <w:t>(Гуру).</w:t>
      </w:r>
      <w:r w:rsidR="0040243B" w:rsidRPr="002A4D42">
        <w:t xml:space="preserve"> Нелепо! Но людей, освободившихся от физического тела, считают умершими и прекращают всякое общение с ними. Правда, кто-то служит панихиды, дает поминания или превозносит в речах дела и труды умершего человека, но мы говорим о другом, мы говорим о понимании того, что умерший человек в действительности не умирает, но остается живым и при достаточном развитии сохраняет полную ясность сознания. С ушедшими возможно устанавливать контакт, лучше совсем его не прерывая, если он был установлен при жизни. Лучше тогда считать, что никто и не умирал, а только сменил одно одеяние на другое, но что он жив и активен в сфере своей. Такая установка сознания позволит подойти ближе к действительности Тонкого Мира и удержать близость взаимоотношений с теми, с кем была на Земле установлена духовная связь. Подчеркиваю слово «духовная», ибо связь материальная заканчивается своей сферой проявления. Незримые нити крепко связуют между собою тех, кто близок друг другу по духу. Тот, кто утверждает эту близость с ушедшими сознательно, будет близок к ним и тогда, когда уйдет сам.</w:t>
      </w:r>
    </w:p>
    <w:p w:rsidR="0040243B" w:rsidRDefault="0040243B" w:rsidP="0040243B"/>
    <w:p w:rsidR="0040243B" w:rsidRDefault="00DF4588" w:rsidP="0040243B">
      <w:r>
        <w:rPr>
          <w:b/>
          <w:lang w:val="en-US"/>
        </w:rPr>
        <w:t>1964</w:t>
      </w:r>
      <w:r>
        <w:rPr>
          <w:b/>
        </w:rPr>
        <w:t xml:space="preserve"> г. </w:t>
      </w:r>
      <w:r w:rsidR="008241CE" w:rsidRPr="008241CE">
        <w:rPr>
          <w:b/>
        </w:rPr>
        <w:t>728.</w:t>
      </w:r>
      <w:r w:rsidR="0040243B" w:rsidRPr="002A4D42">
        <w:t xml:space="preserve"> </w:t>
      </w:r>
      <w:r w:rsidR="008A359E" w:rsidRPr="008A359E">
        <w:rPr>
          <w:b/>
        </w:rPr>
        <w:t>(М.А.Й.).</w:t>
      </w:r>
      <w:r w:rsidR="0040243B" w:rsidRPr="002A4D42">
        <w:t xml:space="preserve"> Пиши. Радость Служению есть радость о непреходящем. Мы близки, когда совершается это Служение и когда радость о нем наполняет до краев Чашу. Мы очень близки тогда. И тогда радость у нас. Через кого легче всего передавать нам в мир то, ради чего прожили жизнь на Земле и чему посвятили все время свое и труды, через кого? Конечно, только через ближайших. И правы будут они тысячу раз, если будут считать себя передатчиками наших вибраций, наших мыслей и чувств. Как можно выполнить это наиболее успешно? Только установив еще более тесную связь. Как бы объяснить еще лучше, что духовная близость крепче, прочнее и устойчивее близости материальной, что она быть может настолько сильна, что сметает ограничения плотных условий и становится ярой реальностью во время земного пребывания. И тогда радость Служению становится особенно углубленной и сознательной, ибо Служение превращается в Сослужение, или сотрудничество с Иерархией Света, которой служили мы, служим которой и которой будем служить.</w:t>
      </w:r>
    </w:p>
    <w:p w:rsidR="0040243B" w:rsidRDefault="0040243B" w:rsidP="0040243B"/>
    <w:p w:rsidR="0040243B" w:rsidRDefault="00DF4588" w:rsidP="0040243B">
      <w:r>
        <w:rPr>
          <w:b/>
          <w:lang w:val="en-US"/>
        </w:rPr>
        <w:t>1964</w:t>
      </w:r>
      <w:r>
        <w:rPr>
          <w:b/>
        </w:rPr>
        <w:t xml:space="preserve"> г. </w:t>
      </w:r>
      <w:r w:rsidR="008241CE" w:rsidRPr="008241CE">
        <w:rPr>
          <w:b/>
        </w:rPr>
        <w:t>729.</w:t>
      </w:r>
      <w:r w:rsidR="0040243B" w:rsidRPr="002A4D42">
        <w:t xml:space="preserve"> </w:t>
      </w:r>
      <w:r w:rsidR="008241CE" w:rsidRPr="008241CE">
        <w:rPr>
          <w:b/>
        </w:rPr>
        <w:t>(Сент. 18).</w:t>
      </w:r>
      <w:r w:rsidR="0040243B" w:rsidRPr="002A4D42">
        <w:t xml:space="preserve"> Сын Мой, здесь или там, рано или поздно, но до Встречи дойдем. На ускорение этой возможности и направим основные энергии духа. Если в человеке нет ничего, даже искорки малой, чтобы хотя бы ей зазвучать, приближение к Нам невозможно. Но если малую искру заботливо, бережно, но настойчиво и устремленно начать раздувать, то разгорится она в пламя, </w:t>
      </w:r>
      <w:r w:rsidR="0040243B" w:rsidRPr="002A4D42">
        <w:lastRenderedPageBreak/>
        <w:t>преображая все существо и настраивая его на созвучие с Нами. Поэтому каждому, имеющему хотя бы искорку света, открыты врата возможностей. Скажут, что что-то мешает, указывая при этом на те или иные внешние причины. Но будет ошибкой считать, что причина находится вовне, когда путь сближения с Нами лежит только в духе. Причину надо искать в самом себе, внутри себя, отбросив мысль, что мешать может что бы то ни было, находящееся вовне. Этой роковой ошибкой многие лишали себя возмож[ности] вступить на тропу жизни. Нет и не может быть таких внешних условий, которые могли бы пресекать путь духа, если только понять утверждение, что возможности и невозможности духа заключены в нем самом, но не во внешних обстоятельствах. Потому и решение</w:t>
      </w:r>
      <w:r w:rsidR="00D57AEE">
        <w:t xml:space="preserve"> — </w:t>
      </w:r>
      <w:r w:rsidR="0040243B" w:rsidRPr="002A4D42">
        <w:t>в духе. Скажут: хорошо было идти им, Света достигшим, когда знали, куда идут и зачем. А вы разве не знаете? И разве может быть какое-либо оправдание для того, кто знает и все же на месте стоит? Так, никакие самооправдания не помогут, и ничто и никто не даст Света тому, кто не двинулся Свету навстречу. Мы Можем позвать, Мы Можем даже послать Лучи Света, но ответствовать должен на них каждый сам, и сам устремиться на Зов. Сколько позванных Нами!! И сколь мало ответствующих! Надо ли пояснять, что каждое зазвучавшее сердце</w:t>
      </w:r>
      <w:r w:rsidR="00D57AEE">
        <w:t xml:space="preserve"> — </w:t>
      </w:r>
      <w:r w:rsidR="0040243B" w:rsidRPr="002A4D42">
        <w:t>радость для Нас. Всем Готовы помочь, но где же они, кому Мы Могли бы послать струи Света? Люди Света боятся, словно тьма, а не Свет их сердцу милей. Зазвучавшим возможность Даем двигаться дальше. Нет ничего, что могло бы отдалить человека от Нас, кроме самого человека. И если что-то мешает ему идти к Нам, то не тьма ли, которая в нем, Свету препятствием служит. Говорю: путь открыт всем, всем, всем. Говорю: всем протянуты помощи Руки. Но поймите, что если хотите идти, то только своими ногами. Не может за вас дойти кто-то другой своими ногами туда, куда Я вас Позвал.</w:t>
      </w:r>
    </w:p>
    <w:p w:rsidR="0040243B" w:rsidRDefault="0040243B" w:rsidP="0040243B"/>
    <w:p w:rsidR="0040243B" w:rsidRDefault="00DF4588" w:rsidP="0040243B">
      <w:r>
        <w:rPr>
          <w:b/>
          <w:lang w:val="en-US"/>
        </w:rPr>
        <w:t>1964</w:t>
      </w:r>
      <w:r>
        <w:rPr>
          <w:b/>
        </w:rPr>
        <w:t xml:space="preserve"> г. </w:t>
      </w:r>
      <w:r w:rsidR="008241CE" w:rsidRPr="008241CE">
        <w:rPr>
          <w:b/>
        </w:rPr>
        <w:t>730.</w:t>
      </w:r>
      <w:r w:rsidR="0040243B" w:rsidRPr="002A4D42">
        <w:t xml:space="preserve"> (478). </w:t>
      </w:r>
      <w:r w:rsidR="008A359E" w:rsidRPr="008A359E">
        <w:rPr>
          <w:b/>
        </w:rPr>
        <w:t>(М.А.Й.).</w:t>
      </w:r>
      <w:r w:rsidR="0040243B" w:rsidRPr="002A4D42">
        <w:t xml:space="preserve"> Живите так, чтобы каждое мгновение быть в полной готовности к перемене внешних условий, и в то же время живите так, как будто бы вы живете прочно, все выполняя и делая, что требуют обстоятельства. Эти противоположные состояния сознания необходимо понять и освоить. Нелегко примирять, вернее, уравновешивать и понимать противоположности, но без их понимания согласованность внутренняя недостижима. С этим тесно связано чувство довольства тем, что имеешь, как противовес недовольству. Недовольство</w:t>
      </w:r>
      <w:r w:rsidR="00D57AEE">
        <w:t xml:space="preserve"> — </w:t>
      </w:r>
      <w:r w:rsidR="0040243B" w:rsidRPr="002A4D42">
        <w:t>очень разрушительное чувство, которое может лишить многих достижений. Помните слова Владыки: «У Нас недовольных нет».</w:t>
      </w:r>
    </w:p>
    <w:p w:rsidR="0040243B" w:rsidRDefault="0040243B" w:rsidP="0040243B"/>
    <w:p w:rsidR="0040243B" w:rsidRDefault="00DF4588" w:rsidP="0040243B">
      <w:r>
        <w:rPr>
          <w:b/>
          <w:lang w:val="en-US"/>
        </w:rPr>
        <w:t>1964</w:t>
      </w:r>
      <w:r>
        <w:rPr>
          <w:b/>
        </w:rPr>
        <w:t xml:space="preserve"> г. </w:t>
      </w:r>
      <w:r w:rsidR="008241CE" w:rsidRPr="008241CE">
        <w:rPr>
          <w:b/>
        </w:rPr>
        <w:t>731.</w:t>
      </w:r>
      <w:r w:rsidR="0040243B" w:rsidRPr="002A4D42">
        <w:t xml:space="preserve"> (479). </w:t>
      </w:r>
      <w:r w:rsidR="008A359E" w:rsidRPr="008A359E">
        <w:rPr>
          <w:b/>
        </w:rPr>
        <w:t>(Гуру).</w:t>
      </w:r>
      <w:r w:rsidR="0040243B" w:rsidRPr="002A4D42">
        <w:t xml:space="preserve"> Энергии духа упражняются в делании. Житейские дела и заботы часто даются ученикам как противовес устремлениям их слишком оторваться от Земли и вследствие этого потерять точку опоры. До цели надо дойти по Земле. В этом ее назначение. И лучший путь являет собою равновесие духовного и земного.</w:t>
      </w:r>
    </w:p>
    <w:p w:rsidR="0040243B" w:rsidRDefault="0040243B" w:rsidP="0040243B"/>
    <w:p w:rsidR="0040243B" w:rsidRDefault="00DF4588" w:rsidP="0040243B">
      <w:r>
        <w:rPr>
          <w:b/>
          <w:lang w:val="en-US"/>
        </w:rPr>
        <w:t>1964</w:t>
      </w:r>
      <w:r>
        <w:rPr>
          <w:b/>
        </w:rPr>
        <w:t xml:space="preserve"> г. </w:t>
      </w:r>
      <w:r w:rsidR="008241CE" w:rsidRPr="008241CE">
        <w:rPr>
          <w:b/>
        </w:rPr>
        <w:t>732.</w:t>
      </w:r>
      <w:r w:rsidR="0040243B" w:rsidRPr="002A4D42">
        <w:t xml:space="preserve"> (480). </w:t>
      </w:r>
      <w:r w:rsidR="008241CE" w:rsidRPr="008241CE">
        <w:rPr>
          <w:b/>
        </w:rPr>
        <w:t>(Сент. 19).</w:t>
      </w:r>
      <w:r w:rsidR="0040243B" w:rsidRPr="002A4D42">
        <w:t xml:space="preserve"> Когда достигнута ступень пространственного Служения, нет ни скуки, ни одиночества, ни незанятости. И нет момента бездумия. Не так уж трудно приучить себя к тому, чтобы все время</w:t>
      </w:r>
      <w:r w:rsidR="00D57AEE">
        <w:t xml:space="preserve"> — </w:t>
      </w:r>
      <w:r w:rsidR="0040243B" w:rsidRPr="002A4D42">
        <w:t>и работы и отдыха</w:t>
      </w:r>
      <w:r w:rsidR="00D57AEE">
        <w:t xml:space="preserve"> — </w:t>
      </w:r>
      <w:r w:rsidR="0040243B" w:rsidRPr="002A4D42">
        <w:t>текло плодоносно. Сколько мыслей проходит в течение дня, и хорошо, когда эти мысли полезны окружающему. Даже явление личной пользы будем рассматривать как часть пользы общей, ибо сделать ее таковой всегда в нашей власти. Например, ощущение силы равновесия, или мысли о Свете, или радость об Учителе Света полезны не только себе, но и миру. Таким образом, личное становится пространственно полезным, если оно от добра. Служить Иерархии всем и всегда</w:t>
      </w:r>
      <w:r w:rsidR="00D57AEE">
        <w:t xml:space="preserve"> — </w:t>
      </w:r>
      <w:r w:rsidR="0040243B" w:rsidRPr="002A4D42">
        <w:t>возможно, и эта возможность пусть станет дальнейшим условием существования. Только подумать, сколько драгоценного времени теряется на ничто, ибо в большинстве своем люди не хотят думать. Бесцельность и неорганизованность мышления приводит к тому невежественному состоянию, когда не знают они, куда девать свое время. И слоняются бесцельно тогда, или изобретают дурацкие игры, или проводят часы за пустословием, едою и пересудами. Болтовня</w:t>
      </w:r>
      <w:r w:rsidR="00D57AEE">
        <w:t xml:space="preserve"> — </w:t>
      </w:r>
      <w:r w:rsidR="0040243B" w:rsidRPr="002A4D42">
        <w:t>занятие, недостойное человека. Можно ли ей заниматься, когда время не ждет, когда столько неотложных задач перед человеком. Спросят, с чего же начать, чтобы добиться состояния постоянной полезности? Ответьте: с упорядочения мышления и наблюдения за тем, чтобы свободное время и даже минуту перерыва между работой, чтением или какими-либо занятиями сознательно заполнять полезною мыслью. Например, как томительно всякое ожидание! Но ведь в эти минуты можно подумать о тех, кто в нужде, и послать им добрые мысли, можно сосредоточиться на здоровье своем или чужом, если оно нуждается в восстановлении равновесия. Можно подумать о том, как украсить тот город или место, где приходится жить. Можно о будущем думать и оформлять в нем подробности жизни людей красотою. Рано или поздно, но сознательная творческая мысль найдет свое выражение в условиях плотного мира. Таким образом, служить людям, и следовательно, Иерархии Света, всегда и во всем возможно и достижимо и не так уж трудно, как это может показаться тому, кто об этом не думал.</w:t>
      </w:r>
    </w:p>
    <w:p w:rsidR="0040243B" w:rsidRDefault="0040243B" w:rsidP="0040243B"/>
    <w:p w:rsidR="0040243B" w:rsidRDefault="00DF4588" w:rsidP="0040243B">
      <w:r>
        <w:rPr>
          <w:b/>
          <w:lang w:val="en-US"/>
        </w:rPr>
        <w:t>1964</w:t>
      </w:r>
      <w:r>
        <w:rPr>
          <w:b/>
        </w:rPr>
        <w:t xml:space="preserve"> г. </w:t>
      </w:r>
      <w:r w:rsidR="008241CE" w:rsidRPr="008241CE">
        <w:rPr>
          <w:b/>
        </w:rPr>
        <w:t>733.</w:t>
      </w:r>
      <w:r w:rsidR="0040243B" w:rsidRPr="002A4D42">
        <w:t xml:space="preserve"> (481). </w:t>
      </w:r>
      <w:r w:rsidR="008A359E" w:rsidRPr="008A359E">
        <w:rPr>
          <w:b/>
        </w:rPr>
        <w:t>(М.А.Й.).</w:t>
      </w:r>
      <w:r w:rsidR="0040243B" w:rsidRPr="002A4D42">
        <w:t xml:space="preserve"> О постоянстве Служения полезно всегда размышлять. С ним тесно связано постоянство предстояния перед Владыкой и постоянное памятование. Облик Учителя в третьем глазу свидетельством служит этого постоянства, если Лик всегда с нами. Зная это, не упустим времени, чтобы Его утвердить. Есть ли что-либо вокруг нас важнее и значительнее наинужнейшего? И если понимаем, что нет, времени не упустим.</w:t>
      </w:r>
    </w:p>
    <w:p w:rsidR="0040243B" w:rsidRDefault="0040243B" w:rsidP="0040243B"/>
    <w:p w:rsidR="0040243B" w:rsidRPr="002A4D42" w:rsidRDefault="00DF4588" w:rsidP="0040243B">
      <w:r>
        <w:rPr>
          <w:b/>
          <w:lang w:val="en-US"/>
        </w:rPr>
        <w:t>1964</w:t>
      </w:r>
      <w:r>
        <w:rPr>
          <w:b/>
        </w:rPr>
        <w:t xml:space="preserve"> г. </w:t>
      </w:r>
      <w:r w:rsidR="008241CE" w:rsidRPr="008241CE">
        <w:rPr>
          <w:b/>
        </w:rPr>
        <w:t>734.</w:t>
      </w:r>
      <w:r w:rsidR="0040243B" w:rsidRPr="002A4D42">
        <w:t xml:space="preserve"> (482). </w:t>
      </w:r>
      <w:r w:rsidR="008A359E" w:rsidRPr="008A359E">
        <w:rPr>
          <w:b/>
        </w:rPr>
        <w:t>(Гуру).</w:t>
      </w:r>
      <w:r w:rsidR="0040243B" w:rsidRPr="002A4D42">
        <w:t xml:space="preserve"> Ложка дегтя в бочке меда прекрасной иллюстрацией служит того, как лучшие достижения отемняются </w:t>
      </w:r>
      <w:r w:rsidR="0040243B" w:rsidRPr="002A4D42">
        <w:lastRenderedPageBreak/>
        <w:t>самыми мелкими и недопустимыми слабостями. Если самая прочная цепь не крепче своего слабейшего звена, то и высота, достигнутая духом, не выше, чем то, что в нем еще не изжито. Толстовский «Отец Сергий» является прекрасным примером возвышения духа, когда неизжитая низшая природа в момент слабости одержала верх, и многолетние усилия рассыпались прахом. Отсюда следствие, или вывод, что владеть собою надо всегда и что из малых слабостей или недостатков вырастают большие, и отрубленные головы дракона вновь вырастают, чтобы поглотить своего победителя.</w:t>
      </w:r>
    </w:p>
    <w:p w:rsidR="00641656" w:rsidRDefault="00641656" w:rsidP="0040243B">
      <w:pPr>
        <w:rPr>
          <w:lang w:val="en-US"/>
        </w:rPr>
      </w:pPr>
    </w:p>
    <w:p w:rsidR="0040243B" w:rsidRDefault="0040243B" w:rsidP="00641656">
      <w:pPr>
        <w:pStyle w:val="Quote"/>
      </w:pPr>
      <w:r w:rsidRPr="002A4D42">
        <w:t>Видел во сне дядю Володю. Он был молодой и большой. Видел ребенка в белом.</w:t>
      </w:r>
    </w:p>
    <w:p w:rsidR="0040243B" w:rsidRDefault="00DF4588" w:rsidP="0040243B">
      <w:r>
        <w:rPr>
          <w:b/>
          <w:lang w:val="en-US"/>
        </w:rPr>
        <w:t>1964</w:t>
      </w:r>
      <w:r>
        <w:rPr>
          <w:b/>
        </w:rPr>
        <w:t xml:space="preserve"> г. </w:t>
      </w:r>
      <w:r w:rsidR="008241CE" w:rsidRPr="008241CE">
        <w:rPr>
          <w:b/>
        </w:rPr>
        <w:t>735.</w:t>
      </w:r>
      <w:r w:rsidR="0040243B" w:rsidRPr="002A4D42">
        <w:t xml:space="preserve"> </w:t>
      </w:r>
      <w:r w:rsidR="008241CE" w:rsidRPr="008241CE">
        <w:rPr>
          <w:b/>
        </w:rPr>
        <w:t>(Сент. 20).</w:t>
      </w:r>
      <w:r w:rsidR="0040243B" w:rsidRPr="002A4D42">
        <w:t xml:space="preserve"> Есть мера погружения в земное, когда Наши дуновения уже не доходят до сознания. Тогда Говорю: «Одумайтесь, други, пока еще не поздно». Шумы и сутолка плотного мира могут настолько захватить сознания, что места для наинужнейшего не остается. Вот вас окружают люди, далекие от понимания назначения жизни, вот возникают дела, требующие вашего внимания, которых нельзя избежать или отбросить. Как же тут быть? Говорю, делайте всё, что вынуждает судьба, свой долг исполняйте перед людьми, но, что приходится вам совершить, делайте вместе со Мною. Как будто бы Я Был тут, рядом, около вас. Отделенность от Меня</w:t>
      </w:r>
      <w:r w:rsidR="00D57AEE">
        <w:t xml:space="preserve"> — </w:t>
      </w:r>
      <w:r w:rsidR="0040243B" w:rsidRPr="002A4D42">
        <w:t>иллюзия плотного мира. Я с вами, но в духе. Я с вами незримо. Я с вами всегда, только очи земные видеть не могут. Но сердце</w:t>
      </w:r>
      <w:r w:rsidR="00D57AEE">
        <w:t xml:space="preserve"> — </w:t>
      </w:r>
      <w:r w:rsidR="0040243B" w:rsidRPr="002A4D42">
        <w:t>вещун, оно чует и знает. Значит, ему, сердцу, и отведем сокровенную роль посредника между нами. Ему заботливо, любовно и сознательно поручим дело Общения со Мною. Сердцу можно давать поручения. Сердце порученное исполнит. Ко сну, например, отходя, можно к нему обратиться с желанием выполнить что-то, или далекую весть принести, или увидеть кого-то. Сердце далекую мысль отнесет и передаст по назначению. Сердце многое может сделать. Вы спите, спит ваш интеллект, но сердце не спит никогда. А когда пульс его затихает и оно понижает свою плотную активность, работает тогда оно напряженно на плане ином. Летает оно, помогает, крепит нужные связи и вбирает в себя энергии Незримого Мира, столь нужные на Земле. И тело от сна встает отдохнувшим, обновленным и собравшим силы, которые сердце собрало и притянуло к себе в течение сна тела и мозга. Мало знают о деятельности сердца в состоянии сна. Сон вообще изучен так мало. Но уже лечат сном, уже понимают, что восстановление нарушенного равновесия происходит во время сна. Будем ли удивляться, что если сон смерти подобен, а смерть</w:t>
      </w:r>
      <w:r w:rsidR="00D57AEE">
        <w:t xml:space="preserve"> — </w:t>
      </w:r>
      <w:r w:rsidR="0040243B" w:rsidRPr="002A4D42">
        <w:t>состояние сна, то и посмертное существование служит возможностью накопить духу новые силы для нового воплощения. Отнесемся к явлению сна более сознательно, помня при этом, что в этом состоянии сердце имеет возможность выполнить многие поручения, невыполнимые другими путями.</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736.</w:t>
      </w:r>
      <w:r w:rsidR="0040243B" w:rsidRPr="002A4D42">
        <w:t xml:space="preserve"> </w:t>
      </w:r>
      <w:r w:rsidR="008A359E" w:rsidRPr="008A359E">
        <w:rPr>
          <w:b/>
        </w:rPr>
        <w:t>(М.А.Й.).</w:t>
      </w:r>
      <w:r w:rsidR="0040243B" w:rsidRPr="002A4D42">
        <w:t xml:space="preserve"> Вот говорят о внушении и даже демонстрируют на подмостках, как хорошо выполняет погруженный в гипнотический сон человек все приказания гипнотизера. Но упускают при этом из вида то обстоятельство, что человек, погруженный уже не в гипнотический, но в сон самый обычный, особенно восприимчив как к мысленным, так и к словесным внушениям. Лучше всего передавать внушения, приказания или мысли в то время, когда человек спит. Ведь в течение дня люди обычно так заняты своими делами, что места для мыслей сторонних уже не остается. Но когда мозг спит и функционирует тонкое сознание, оно особенно восприимчиво к мысленным посылкам, внушениям и приказам. Это следует помнить, чтобы в случае нужды не тратить своих сил понапрасну.</w:t>
      </w:r>
    </w:p>
    <w:p w:rsidR="0040243B" w:rsidRDefault="0040243B" w:rsidP="0040243B"/>
    <w:p w:rsidR="0040243B" w:rsidRDefault="00DF4588" w:rsidP="0040243B">
      <w:r>
        <w:rPr>
          <w:b/>
          <w:lang w:val="en-US"/>
        </w:rPr>
        <w:t>1964</w:t>
      </w:r>
      <w:r>
        <w:rPr>
          <w:b/>
        </w:rPr>
        <w:t xml:space="preserve"> г. </w:t>
      </w:r>
      <w:r w:rsidR="008241CE" w:rsidRPr="008241CE">
        <w:rPr>
          <w:b/>
        </w:rPr>
        <w:t>737.</w:t>
      </w:r>
      <w:r w:rsidR="0040243B" w:rsidRPr="002A4D42">
        <w:t xml:space="preserve"> </w:t>
      </w:r>
      <w:r w:rsidR="008A359E" w:rsidRPr="008A359E">
        <w:rPr>
          <w:b/>
        </w:rPr>
        <w:t>(Гуру).</w:t>
      </w:r>
      <w:r w:rsidR="0040243B" w:rsidRPr="002A4D42">
        <w:t xml:space="preserve"> Во взаимоотношениях иерархических и при космическом родстве возраст никакого значения не имеет. Руководитель может быть втрое моложе того, кого он ведет, и все же оставаться ведущим. Так же и космическое родство допускает такие условия, когда убеленный сединами старец может чувствовать себя вне возраста по отношению к своим космическим родителям. Дух вечно молод. От этого положения можно и исходить. Признаки по летам относятся только к плотному миру. Дух может быть молод или стар, но это уже нечто совершенно другое. Правильно чувствовать себя молодым, ибо все ощущения старости относятся к телу. Дух старости не знает. И когда дух первенствует в человеке, сознание его не стареет, несмотря даже на седины.</w:t>
      </w:r>
    </w:p>
    <w:p w:rsidR="0040243B" w:rsidRDefault="0040243B" w:rsidP="0040243B"/>
    <w:p w:rsidR="0040243B" w:rsidRPr="002A4D42" w:rsidRDefault="00DF4588" w:rsidP="0040243B">
      <w:r>
        <w:rPr>
          <w:b/>
          <w:lang w:val="en-US"/>
        </w:rPr>
        <w:t>1964</w:t>
      </w:r>
      <w:r>
        <w:rPr>
          <w:b/>
        </w:rPr>
        <w:t xml:space="preserve"> г. </w:t>
      </w:r>
      <w:r w:rsidR="008241CE" w:rsidRPr="008241CE">
        <w:rPr>
          <w:b/>
        </w:rPr>
        <w:t>738.</w:t>
      </w:r>
      <w:r w:rsidR="0040243B" w:rsidRPr="002A4D42">
        <w:t xml:space="preserve"> (483). (Вечером, на ночь). Учение Живой Этики дано Владыками Мудрости. Чтобы понять его до конца, надо достичь ступени Владык. А до тех пор Учение можно читать много раз и по мере роста и расширения сознания находить в нем все новые и новые мысли. Если сознание успело насколько-то расшириться с момента последнего чтения данной книги Учения, в ней будет снова найдено нечто, как бы совершенно новое. Если сознание не продвинулось и осталось на прежней ступени, очередное чтение ничего не даст и читать будет неинтересно. Поэтому при росте духа каждое новое чтение книг Учения будет давать все новые и новые нахождения.</w:t>
      </w:r>
    </w:p>
    <w:p w:rsidR="00641656" w:rsidRDefault="00641656" w:rsidP="0040243B">
      <w:pPr>
        <w:rPr>
          <w:lang w:val="en-US"/>
        </w:rPr>
      </w:pPr>
    </w:p>
    <w:p w:rsidR="0040243B" w:rsidRDefault="0040243B" w:rsidP="00641656">
      <w:pPr>
        <w:pStyle w:val="Quote"/>
      </w:pPr>
      <w:r w:rsidRPr="002A4D42">
        <w:t>Видел во сне Светика и Юшу. Светик мне что-то читал.</w:t>
      </w:r>
    </w:p>
    <w:p w:rsidR="0040243B" w:rsidRDefault="00DF4588" w:rsidP="0040243B">
      <w:r>
        <w:rPr>
          <w:b/>
          <w:lang w:val="en-US"/>
        </w:rPr>
        <w:t>1964</w:t>
      </w:r>
      <w:r>
        <w:rPr>
          <w:b/>
        </w:rPr>
        <w:t xml:space="preserve"> г. </w:t>
      </w:r>
      <w:r w:rsidR="008241CE" w:rsidRPr="008241CE">
        <w:rPr>
          <w:b/>
        </w:rPr>
        <w:t>739.</w:t>
      </w:r>
      <w:r w:rsidR="0040243B" w:rsidRPr="002A4D42">
        <w:t xml:space="preserve"> </w:t>
      </w:r>
      <w:r w:rsidR="008241CE" w:rsidRPr="008241CE">
        <w:rPr>
          <w:b/>
        </w:rPr>
        <w:t>(Сент. 21).</w:t>
      </w:r>
      <w:r w:rsidR="0040243B" w:rsidRPr="002A4D42">
        <w:t xml:space="preserve"> (Продолжение). И по их количеству можно судить о продвижении духа. Если при повторении, то есть следующем чтении, книга полна новизной, указанной выше, значит, сознание поднялось по витку спирали на следующий или выше. Если кажется, что все уже известно и нового ничего нет, сознание за этот промежуток не успело достаточно расшириться. Кроме того, спиральное чтение книг Учения, когда книги читаются одна за другой в последовательном порядке, более плодоносно, ибо тогда сознание </w:t>
      </w:r>
      <w:r w:rsidR="0040243B" w:rsidRPr="002A4D42">
        <w:lastRenderedPageBreak/>
        <w:t>следует ритму нарастания и углубления даваемого материала. Причем те или иные центры затрагиваются в известной последовательности. При следовании по пути сознание постоянно растет, и определить его рост можно по тому, как читаются книги Учения и что дает прочтение каждой очередной книги.</w:t>
      </w:r>
    </w:p>
    <w:p w:rsidR="0040243B" w:rsidRDefault="0040243B" w:rsidP="0040243B"/>
    <w:p w:rsidR="0040243B" w:rsidRDefault="00DF4588" w:rsidP="0040243B">
      <w:r>
        <w:rPr>
          <w:b/>
          <w:lang w:val="en-US"/>
        </w:rPr>
        <w:t>1964</w:t>
      </w:r>
      <w:r>
        <w:rPr>
          <w:b/>
        </w:rPr>
        <w:t xml:space="preserve"> г. </w:t>
      </w:r>
      <w:r w:rsidR="008241CE" w:rsidRPr="008241CE">
        <w:rPr>
          <w:b/>
        </w:rPr>
        <w:t>740.</w:t>
      </w:r>
      <w:r w:rsidR="0040243B" w:rsidRPr="002A4D42">
        <w:t xml:space="preserve"> Поговорим относительно данных Записей. Можно ли все их считать кладезем мудрости Владыки? Посылки Мои воспринимаются сознанием пишущего. Сознание для этого настраивается на определенный лад, и от степени полноты этой настроенности и зависит полнота передачи. Если настраивание не удалось или удалось только наполовину, то и полнота записи будет соответствующей. Нельзя несовершенство записывающего аппарата приписывать несовершенству Того, Кто Дает. Только сердце быть может судьею того, насколько каждая Запись близка к тому, что Хотел передать в ней Владыка. Несомненно одно, что Записи ведутся под Моим Лучом и глубина и ценность их зависит от полноты ассимиляции энергий Луча в каждый данный момент, когда она ведется.</w:t>
      </w:r>
    </w:p>
    <w:p w:rsidR="0040243B" w:rsidRDefault="0040243B" w:rsidP="0040243B"/>
    <w:p w:rsidR="0040243B" w:rsidRDefault="00DF4588" w:rsidP="0040243B">
      <w:r>
        <w:rPr>
          <w:b/>
          <w:lang w:val="en-US"/>
        </w:rPr>
        <w:t>1964</w:t>
      </w:r>
      <w:r>
        <w:rPr>
          <w:b/>
        </w:rPr>
        <w:t xml:space="preserve"> г. </w:t>
      </w:r>
      <w:r w:rsidR="008241CE" w:rsidRPr="008241CE">
        <w:rPr>
          <w:b/>
        </w:rPr>
        <w:t>741.</w:t>
      </w:r>
      <w:r w:rsidR="0040243B" w:rsidRPr="002A4D42">
        <w:t xml:space="preserve"> </w:t>
      </w:r>
      <w:r w:rsidR="008A359E" w:rsidRPr="008A359E">
        <w:rPr>
          <w:b/>
        </w:rPr>
        <w:t>(М.А.Й.).</w:t>
      </w:r>
      <w:r w:rsidR="0040243B" w:rsidRPr="002A4D42">
        <w:t xml:space="preserve"> Услышание Голоса Учителя устанавливает ступень получения непосредственного знания, которое уже не является предметом неуверенности или сомнения. Каждое слово Владыки тогда служит знаком Его внимания и прямого Контакта. Иногда это может быть одно только слово, иногда целое послание. Иногда диктовка страниц целой книги, даваемых последовательно одна за другой. Владыкой принята система отметки даваемого материала по параграфам, что считается наиболее удобной формой, не связывающей передаваемые мысли определенными рамками и не ограничивающей разнообразия содержания передачи. Так писала и систематизировала я, так пишешь и ты, следуя нашим указаниям. Не нужно только смущаться тем, что сознание не всегда настроено одинаково, что порою оно не звучит так глубоко и напряженно, как хотелось бы духу. Но много условий к тому, и некоторые из них вне возможности воздействовать на них волей. Но то, что Владыка Считает необходимым передать для записи, Он все же передаст рано или поздно в той или иной форме. Посланное доходит, если сознание соответствует.</w:t>
      </w:r>
    </w:p>
    <w:p w:rsidR="0040243B" w:rsidRDefault="0040243B" w:rsidP="0040243B"/>
    <w:p w:rsidR="0040243B" w:rsidRDefault="00DF4588" w:rsidP="0040243B">
      <w:r>
        <w:rPr>
          <w:b/>
          <w:lang w:val="en-US"/>
        </w:rPr>
        <w:t>1964</w:t>
      </w:r>
      <w:r>
        <w:rPr>
          <w:b/>
        </w:rPr>
        <w:t xml:space="preserve"> г. </w:t>
      </w:r>
      <w:r w:rsidR="008241CE" w:rsidRPr="008241CE">
        <w:rPr>
          <w:b/>
        </w:rPr>
        <w:t>742.</w:t>
      </w:r>
      <w:r w:rsidR="0040243B" w:rsidRPr="002A4D42">
        <w:t xml:space="preserve"> (484). </w:t>
      </w:r>
      <w:r w:rsidR="008A359E" w:rsidRPr="008A359E">
        <w:rPr>
          <w:b/>
        </w:rPr>
        <w:t>(Гуру).</w:t>
      </w:r>
      <w:r w:rsidR="0040243B" w:rsidRPr="002A4D42">
        <w:t xml:space="preserve"> До наступления срока утверждение имени моего будет встречать ярое противодействие тьмы. Неважно</w:t>
      </w:r>
      <w:r w:rsidR="00D57AEE">
        <w:t xml:space="preserve"> — </w:t>
      </w:r>
      <w:r w:rsidR="0040243B" w:rsidRPr="002A4D42">
        <w:t xml:space="preserve">откуда и как ползет это противодействие, но оно есть, и с ним приходится считаться. Мы против того, чтобы лбом пробивать стену, ибо против рожна пойти, но, сделав все возможное, что в ваших силах и силах тех, кто ратует за меня, надо спокойно отнестись к фактам и не слишком настаивать на осуществлении всех предположенных намерений. Время наше еще не пришло, и сознание </w:t>
      </w:r>
      <w:r w:rsidR="0040243B" w:rsidRPr="002A4D42">
        <w:lastRenderedPageBreak/>
        <w:t>многих еще не готово. Камнем преткновения служит сознание тех, кто мог бы помочь. Но насильственно просветить сознание невозможно.</w:t>
      </w:r>
    </w:p>
    <w:p w:rsidR="0040243B" w:rsidRDefault="0040243B" w:rsidP="0040243B"/>
    <w:p w:rsidR="0040243B" w:rsidRDefault="00DF4588" w:rsidP="0040243B">
      <w:r>
        <w:rPr>
          <w:b/>
          <w:lang w:val="en-US"/>
        </w:rPr>
        <w:t>1964</w:t>
      </w:r>
      <w:r>
        <w:rPr>
          <w:b/>
        </w:rPr>
        <w:t xml:space="preserve"> г. </w:t>
      </w:r>
      <w:r w:rsidR="008241CE" w:rsidRPr="008241CE">
        <w:rPr>
          <w:b/>
        </w:rPr>
        <w:t>743.</w:t>
      </w:r>
      <w:r w:rsidR="0040243B" w:rsidRPr="002A4D42">
        <w:t xml:space="preserve"> (485). </w:t>
      </w:r>
      <w:r w:rsidR="008241CE" w:rsidRPr="008241CE">
        <w:rPr>
          <w:b/>
        </w:rPr>
        <w:t>(Сент. 22).</w:t>
      </w:r>
      <w:r w:rsidR="0040243B" w:rsidRPr="002A4D42">
        <w:t xml:space="preserve"> Друг Мой, знаешь ли ты, что ни одна мысль, допущенная сознанием и продуманная и прочувствованная им, не остается без следствий? А если это так, то контроль над мыслями есть единственный способ избежать нежелательных следствий. Ведь продуманная, а главное, прочувствованная мысль получает благодаря этому процессу свое оформление и кристаллизуется в виде определенного образа. Этот образ, насыщенный энергией своего породителя, начинает свое самостоятельное существование в пространстве, будучи в то же время связан со своим творцом прямой нитью связи, подобной пуповине, соединяющей матерь с ребенком. Только пуповина эта никогда не перерывается. По этой пуповине вибрации созданной мысли передаются ее создателю, и сходные с этой мыслью вибрации новых мыслей создателя передаются мысли прежней, укрепляя и усиливая ее форму и делая все более и более устойчивой и определенной. Каждое сознание окружено целым роем привычных мыслей, которые постоянно воздействуют на их породителя. Находясь в теле плотном, человек не всегда и не слишком явно ощущает эти воздействия, но, освобождаясь от тела, он вступает в это невидимое окружение, подвергаясь его напряженному воздействию, уже не сдерживаемому отвлекающими условиями плотного мира. В мире земном работа, книги, музыка, театр и многие другие явления отвлекают человека от его мыслей и умеряют силу их влияния, но в Мире Тонком он всецело погружается в свое собственное мысленное окружение уже без возможности избежать всей полноты их воздействия. При овладении мыслью и утвержденном контроле над нею эти мысленные образования власти над человеком иметь не будут, то есть он не будет их жертвой. При этом имеется в виду то обстоятельство, что контроль помогает вообще не порождать мыслей, дающих отрицательные следствия. Ведь если мысль порождена и отпущена в пространство, то нейтрализовать ее можно только лишь созданием новой мысли, противоположной предшествующей, но более сильного потенциала. Таким образом, от следствия мыслей</w:t>
      </w:r>
      <w:r w:rsidR="00D57AEE">
        <w:t xml:space="preserve"> — </w:t>
      </w:r>
      <w:r w:rsidR="0040243B" w:rsidRPr="002A4D42">
        <w:t>ни плохих, ни хороших</w:t>
      </w:r>
      <w:r w:rsidR="00D57AEE">
        <w:t xml:space="preserve"> — </w:t>
      </w:r>
      <w:r w:rsidR="0040243B" w:rsidRPr="002A4D42">
        <w:t xml:space="preserve">не уйти. От них уйти некуда, ибо они вокруг породившего их центра. Как планеты вращаются вокруг Солнца, так и мысли вибрируют около фокуса, положившего начало их существованию. Можно, поднявшись ступенями выше, совершенно забыть о когда-то продуманных и принятых в сознание мыслях, но мысль не забудет и рано или поздно, но в Мире Тонком обязательно предстанет перед своим творцом для того, чтобы исчерпать на нем весь заряд той энергии, который вложил он в нее при ее оформлении. Если это случится, когда он еще на Земле, то энергию отрицательной мысли можно потушить, поставив на нее печать неутверждения за полной ее непригодностью и несоответствием с достигнутой ступенью. Но если </w:t>
      </w:r>
      <w:r w:rsidR="0040243B" w:rsidRPr="002A4D42">
        <w:lastRenderedPageBreak/>
        <w:t>она возвращается к развоплощенцу без печати неутверждения, то борьба с нею трудна и даже почти невозможна, если человек не пришел к убеждению о ее недопустимости. Пьяница, не преодолевший своего порока, то есть мыслей своих, на Земле, будет во власти этих алкогольных мыслей и там, яро страдающий от невозможности их удовлетворить и еще более разжигаемый призрачными опьянениями, происходящими в его воображении. Там творит мысль явления Света и явления тьмы, которые становятся видимой реальностью для творящего сознания.</w:t>
      </w:r>
    </w:p>
    <w:p w:rsidR="0040243B" w:rsidRDefault="0040243B" w:rsidP="0040243B"/>
    <w:p w:rsidR="0040243B" w:rsidRDefault="00DF4588" w:rsidP="0040243B">
      <w:r>
        <w:rPr>
          <w:b/>
          <w:lang w:val="en-US"/>
        </w:rPr>
        <w:t>1964</w:t>
      </w:r>
      <w:r>
        <w:rPr>
          <w:b/>
        </w:rPr>
        <w:t xml:space="preserve"> г. </w:t>
      </w:r>
      <w:r w:rsidR="008241CE" w:rsidRPr="008241CE">
        <w:rPr>
          <w:b/>
        </w:rPr>
        <w:t>744.</w:t>
      </w:r>
      <w:r w:rsidR="0040243B" w:rsidRPr="002A4D42">
        <w:t xml:space="preserve"> (486). </w:t>
      </w:r>
      <w:r w:rsidR="008A359E" w:rsidRPr="008A359E">
        <w:rPr>
          <w:b/>
        </w:rPr>
        <w:t>(М.А.Й.).</w:t>
      </w:r>
      <w:r w:rsidR="0040243B" w:rsidRPr="002A4D42">
        <w:t xml:space="preserve"> Р[одной] м[ой], хорошо, что так трудно, и что так много препятствий, и что дел и забот без конца. Разве смысл в них самих? Смысл не в них. Они быстро пройдут и забудутся быстро. Но Агни, возросший благодаря его применению в преодолении всех этих преград, наградою будет победителю. Сегодня первая запись писалась при совершенно невозможных условиях, и все же они были преодолены. При этом отметим новое условие процесса: сознание действовало как бы по двум или даже более направлениям. С одной стороны, велась запись, с другой</w:t>
      </w:r>
      <w:r w:rsidR="00D57AEE">
        <w:t xml:space="preserve"> — </w:t>
      </w:r>
      <w:r w:rsidR="0040243B" w:rsidRPr="002A4D42">
        <w:t>приходилось волевыми посылками гасить очаги противодействия, вспыхивавшие вокруг. Это расчленение сознания очень полезно и поучительно и отмечает новую ступень преодоления его ограничений.</w:t>
      </w:r>
    </w:p>
    <w:p w:rsidR="0040243B" w:rsidRDefault="0040243B" w:rsidP="0040243B"/>
    <w:p w:rsidR="0040243B" w:rsidRDefault="00DF4588" w:rsidP="0040243B">
      <w:r>
        <w:rPr>
          <w:b/>
          <w:lang w:val="en-US"/>
        </w:rPr>
        <w:t>1964</w:t>
      </w:r>
      <w:r>
        <w:rPr>
          <w:b/>
        </w:rPr>
        <w:t xml:space="preserve"> г. </w:t>
      </w:r>
      <w:r w:rsidR="008241CE" w:rsidRPr="008241CE">
        <w:rPr>
          <w:b/>
        </w:rPr>
        <w:t>745.</w:t>
      </w:r>
      <w:r w:rsidR="0040243B" w:rsidRPr="002A4D42">
        <w:t xml:space="preserve"> </w:t>
      </w:r>
      <w:r w:rsidR="008A359E" w:rsidRPr="008A359E">
        <w:rPr>
          <w:b/>
        </w:rPr>
        <w:t>(Гуру).</w:t>
      </w:r>
      <w:r w:rsidR="0040243B" w:rsidRPr="002A4D42">
        <w:t xml:space="preserve"> Что же, видимо, придется еще и еще усиливать ритм воздействия на бессознательных пособников тьмы. Внушение мысленное днем, внушение ночью, когда земное сознание спит, и ритм, возрастающий и убывающий по семи дней, пусть будут ближайшей задачей. Прорывами хаоса не смущайтесь, они неизбежны. Тем более твердо и властно будем его сдерживать.</w:t>
      </w:r>
    </w:p>
    <w:p w:rsidR="0040243B" w:rsidRDefault="0040243B" w:rsidP="0040243B"/>
    <w:p w:rsidR="0040243B" w:rsidRDefault="00DF4588" w:rsidP="0040243B">
      <w:r>
        <w:rPr>
          <w:b/>
          <w:lang w:val="en-US"/>
        </w:rPr>
        <w:t>1964</w:t>
      </w:r>
      <w:r>
        <w:rPr>
          <w:b/>
        </w:rPr>
        <w:t xml:space="preserve"> г. </w:t>
      </w:r>
      <w:r w:rsidR="008241CE" w:rsidRPr="008241CE">
        <w:rPr>
          <w:b/>
        </w:rPr>
        <w:t>746.</w:t>
      </w:r>
      <w:r w:rsidR="0040243B" w:rsidRPr="002A4D42">
        <w:t xml:space="preserve"> </w:t>
      </w:r>
      <w:r w:rsidR="008241CE" w:rsidRPr="008241CE">
        <w:rPr>
          <w:b/>
        </w:rPr>
        <w:t>(Сент. 23).</w:t>
      </w:r>
      <w:r w:rsidR="0040243B" w:rsidRPr="002A4D42">
        <w:t xml:space="preserve"> Если со стороны идет нечто, омрачающее сознание, нечто, нарушающее установленную тональность восприятия окружающего мира, отнестись к этому следует очень внимательно, чтобы выяснить, не пытается ли темная рука подбросить свои мохнатые шарики. Значит, надо усилить дозор и перерезать возможные каналы воздействий. Чужой строй сознания хорош, если оно чисто и свободно от темных влияний. Не будем думать, что тьма не постарается использовать каждую возможность, чтобы через кого-то не протолкнуть своих</w:t>
      </w:r>
      <w:r w:rsidR="008530A9">
        <w:rPr>
          <w:lang w:val="en-US"/>
        </w:rPr>
        <w:t xml:space="preserve"> </w:t>
      </w:r>
      <w:r w:rsidR="0040243B" w:rsidRPr="002A4D42">
        <w:t>злоухищрений. Видите сами, что творится вокруг вас. Тем больше зоркости и обережения надо явить при каждом соприкосновении даже с, казалось бы, близкими сознаниями. Их личная настроенность может быть очень далека от созвучия с действительностью. Что же касается Майи личных переживаний, приложим усилия, чтобы не быть ею обманутыми.</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747.</w:t>
      </w:r>
      <w:r w:rsidR="0040243B" w:rsidRPr="002A4D42">
        <w:t xml:space="preserve"> В общем, ощущение правильно: отдаленность от Нас не способствовала накоплению Света. Потому утверждать будем свое, но не чужое. Мало ли кто может что принести или привезти с собою. У нас есть свое, добытое такими трудами и упорством таким устремления и связи со Мною. Но прежде дать надо вылиться накопившейся мути, чтобы произошла полная разрядка негодных энергий. И только тогда другое сознание можно начать наполнять своим Светом. При этом приходится принимать на себя всю тяжесть принесенного груза и, приняв, нейтрализовать, вернее, переплавить его на огнях своего сердца. Все приносят свое, и чаще всего это «свое» не от Света. Надо его принять, надо погасить и надо взамен наполнить своими излучениями. Конечно, все это не легко и не просто, ибо другое сознание приходится питать огнями своего сердца. Много тушителей, даже среди близких, поддающихся воздействиям тьмы. Но пусть никто и ничто не поколеблет устоев, на которых возводится нами, Мной и тобой, дом твоего духа.</w:t>
      </w:r>
    </w:p>
    <w:p w:rsidR="0040243B" w:rsidRDefault="0040243B" w:rsidP="0040243B"/>
    <w:p w:rsidR="0040243B" w:rsidRDefault="00DF4588" w:rsidP="0040243B">
      <w:r>
        <w:rPr>
          <w:b/>
          <w:lang w:val="en-US"/>
        </w:rPr>
        <w:t>1964</w:t>
      </w:r>
      <w:r>
        <w:rPr>
          <w:b/>
        </w:rPr>
        <w:t xml:space="preserve"> г. </w:t>
      </w:r>
      <w:r w:rsidR="008241CE" w:rsidRPr="008241CE">
        <w:rPr>
          <w:b/>
        </w:rPr>
        <w:t>748.</w:t>
      </w:r>
      <w:r w:rsidR="0040243B" w:rsidRPr="002A4D42">
        <w:t xml:space="preserve"> Бороться за Свет, утвержденный в себе, приходится каждому воителю духа. Слишком уж много хотящих невольно и вольно его погасить. «Как же мы можем допустить в вас то, чего нет в нас?»</w:t>
      </w:r>
      <w:r w:rsidR="00D57AEE">
        <w:t xml:space="preserve"> — </w:t>
      </w:r>
      <w:r w:rsidR="0040243B" w:rsidRPr="002A4D42">
        <w:t>так рассуждают они, не знающие того, что значит свет самоисходящий, и тут же, не отдавая себе отчета, пытаются его угасить своими словами, своим настроением и излучениями ауры своей. Но нам разве впервые, приняв это все на себя, дать Свет взамен. Носителя Света задача</w:t>
      </w:r>
      <w:r w:rsidR="00D57AEE">
        <w:t xml:space="preserve"> — </w:t>
      </w:r>
      <w:r w:rsidR="0040243B" w:rsidRPr="002A4D42">
        <w:t>свет людям нести, озаряя им сумерки неозаренного сознания. Мой сын светоч свой через жизнь пронесет, и никто не угасит его.</w:t>
      </w:r>
    </w:p>
    <w:p w:rsidR="0040243B" w:rsidRDefault="0040243B" w:rsidP="0040243B"/>
    <w:p w:rsidR="0040243B" w:rsidRDefault="00DF4588" w:rsidP="0040243B">
      <w:r>
        <w:rPr>
          <w:b/>
          <w:lang w:val="en-US"/>
        </w:rPr>
        <w:t>1964</w:t>
      </w:r>
      <w:r>
        <w:rPr>
          <w:b/>
        </w:rPr>
        <w:t xml:space="preserve"> г. </w:t>
      </w:r>
      <w:r w:rsidR="008241CE" w:rsidRPr="008241CE">
        <w:rPr>
          <w:b/>
        </w:rPr>
        <w:t>749.</w:t>
      </w:r>
      <w:r w:rsidR="0040243B" w:rsidRPr="002A4D42">
        <w:t xml:space="preserve"> </w:t>
      </w:r>
      <w:r w:rsidR="008A359E" w:rsidRPr="008A359E">
        <w:rPr>
          <w:b/>
        </w:rPr>
        <w:t>(Гуру).</w:t>
      </w:r>
      <w:r w:rsidR="0040243B" w:rsidRPr="002A4D42">
        <w:t xml:space="preserve"> Перед рассветом бывает особенно темно. Смущаться этим не будем. Это знак близости рассвета. Так же поступали и прежде и все же не смогли забвенью предать имена Носителей Знания. Всякая попытка подавить Свет вызывает противоположные результаты. Огромная сила гидравлического пресса основана на давлении, производимом на воду. Даже инертная стихия воды под давлением дает большую работу, а тем более</w:t>
      </w:r>
      <w:r w:rsidR="00D57AEE">
        <w:t xml:space="preserve"> — </w:t>
      </w:r>
      <w:r w:rsidR="0040243B" w:rsidRPr="002A4D42">
        <w:t>Свет. Называется Свет победителем так, потому что в конечном итоге всегда побеждает, вопреки логике и невежеству очевидности плотной.</w:t>
      </w:r>
    </w:p>
    <w:p w:rsidR="0040243B" w:rsidRDefault="0040243B" w:rsidP="0040243B"/>
    <w:p w:rsidR="0040243B" w:rsidRDefault="00DF4588" w:rsidP="0040243B">
      <w:r>
        <w:rPr>
          <w:b/>
          <w:lang w:val="en-US"/>
        </w:rPr>
        <w:t>1964</w:t>
      </w:r>
      <w:r>
        <w:rPr>
          <w:b/>
        </w:rPr>
        <w:t xml:space="preserve"> г. </w:t>
      </w:r>
      <w:r w:rsidR="008241CE" w:rsidRPr="008241CE">
        <w:rPr>
          <w:b/>
        </w:rPr>
        <w:t>750.</w:t>
      </w:r>
      <w:r w:rsidR="0040243B" w:rsidRPr="002A4D42">
        <w:t xml:space="preserve"> (487). </w:t>
      </w:r>
      <w:r w:rsidR="008241CE" w:rsidRPr="008241CE">
        <w:rPr>
          <w:b/>
        </w:rPr>
        <w:t>(Сент. 24).</w:t>
      </w:r>
      <w:r w:rsidR="0040243B" w:rsidRPr="002A4D42">
        <w:t xml:space="preserve"> Если земное существование можно рассматривать как подготовку к более длительному надземному пребыванию, то и всю жизнь, и всякую жизнь человека на Земле и в мирах следует считать подготовлением к будущему. Настоящее человека есть и может быть сделано сознательным приуготовлением к будущему, которое так же неизбежно и неотвратимо, как восход Солнца грядущего дня. Это будущее пластично в руках человека, то есть может быть оформляемо по воле его и в соответствии с общим планом эволюции сущего. И хорошо, когда индивидуальный узор </w:t>
      </w:r>
      <w:r w:rsidR="0040243B" w:rsidRPr="002A4D42">
        <w:lastRenderedPageBreak/>
        <w:t>жизни духа вливается в космический поток эволюции, гармонически с ним сочетаясь и сливаясь созвучно с предначертаниями Великого Плана. Схема развития человечества вообще и человеческого организма в частности намечена в данном Нами Учении, причем раскрытию огненных центров человека отведено особое место. Дар эволюции, психическая энергия, мощно проявляться может только при центрах зажженных. Никакие насильственные меры этому не помогут, но общее оздоровление всей жизни планеты многому может помочь. Без Учения не пройти, без Учения не пройти в будущее, и потому утверждение Учения является ближайшей задачей. Лучший путь утверждения Учения Жизни</w:t>
      </w:r>
      <w:r w:rsidR="00D57AEE">
        <w:t xml:space="preserve"> — </w:t>
      </w:r>
      <w:r w:rsidR="0040243B" w:rsidRPr="002A4D42">
        <w:t>личный пример. Не будут слова убеждающими, если не подтверждены личным примером, то есть если Учение не применено самим говорящим на практике в жизни. Поэтому личное приложение заветов Владык в личной жизни того, кто принял Учение, будет лучшим методом его распространения. Личный пример заразителен. Слушать будут того, кто рукою своей утверждает Истины Огненной Йоги. Мысль, не примененная в приложении к жизни, не даст в Чаше кристаллических отложений огня, а речь, лишенная этого огня, то есть пламени духа, подобна форме, лишенной содержания</w:t>
      </w:r>
      <w:r w:rsidR="00D57AEE">
        <w:t xml:space="preserve"> — </w:t>
      </w:r>
      <w:r w:rsidR="0040243B" w:rsidRPr="002A4D42">
        <w:t>следствия ее ничтожны. Пустословие в области вопросов духа особенно губительно. Но даже малая мысль, скрепленная личным опытом приложения, не может следствий не дать. В процессе применения Учения магнит духа начинает расти, привлекая к себе все, могущее устремиться к Свету. Переход от слов и чтения к делу можно считать переломом в личной судьбе человека, прикоснувшегося к Учению Жизни.</w:t>
      </w:r>
    </w:p>
    <w:p w:rsidR="0040243B" w:rsidRDefault="0040243B" w:rsidP="0040243B"/>
    <w:p w:rsidR="0040243B" w:rsidRDefault="00DF4588" w:rsidP="0040243B">
      <w:r>
        <w:rPr>
          <w:b/>
          <w:lang w:val="en-US"/>
        </w:rPr>
        <w:t>1964</w:t>
      </w:r>
      <w:r>
        <w:rPr>
          <w:b/>
        </w:rPr>
        <w:t xml:space="preserve"> г. </w:t>
      </w:r>
      <w:r w:rsidR="008241CE" w:rsidRPr="008241CE">
        <w:rPr>
          <w:b/>
        </w:rPr>
        <w:t>751.</w:t>
      </w:r>
      <w:r w:rsidR="0040243B" w:rsidRPr="002A4D42">
        <w:t xml:space="preserve"> (488). </w:t>
      </w:r>
      <w:r w:rsidR="008A359E" w:rsidRPr="008A359E">
        <w:rPr>
          <w:b/>
        </w:rPr>
        <w:t>(М.А.Й.).</w:t>
      </w:r>
      <w:r w:rsidR="0040243B" w:rsidRPr="002A4D42">
        <w:t xml:space="preserve"> Надо приучать светляков к плаванию в собственном челне. Зачем полагаться на кого-то и что-то, когда книга Учения в руках и когда Позвавший готов ответствовать на каждое искреннее и пламенное обращение сердца. Зачем ставить себя в зависимость от чужих настроений, расположения или недовольства, когда в руки даются рычаги для приведения в движение силы непреложных законов. Одним из таких рычагов является устремление. Устремление</w:t>
      </w:r>
      <w:r w:rsidR="00D57AEE">
        <w:t xml:space="preserve"> — </w:t>
      </w:r>
      <w:r w:rsidR="0040243B" w:rsidRPr="002A4D42">
        <w:t>это сеть, заброшенная в море для улова. Чем больше она, тем богаче улов. Улова не может не быть, если сеть достаточно велика, то есть если устремление достаточно динамично. Ищущий находит, и стучащемуся Открывают. В этом заключена непреложность действия Великого Закона. Потому Говорим: «Устремитесь».</w:t>
      </w:r>
    </w:p>
    <w:p w:rsidR="0040243B" w:rsidRDefault="0040243B" w:rsidP="0040243B"/>
    <w:p w:rsidR="0040243B" w:rsidRPr="002A4D42" w:rsidRDefault="00DF4588" w:rsidP="0040243B">
      <w:r>
        <w:rPr>
          <w:b/>
          <w:lang w:val="en-US"/>
        </w:rPr>
        <w:t>1964</w:t>
      </w:r>
      <w:r>
        <w:rPr>
          <w:b/>
        </w:rPr>
        <w:t xml:space="preserve"> г. </w:t>
      </w:r>
      <w:r w:rsidR="008241CE" w:rsidRPr="008241CE">
        <w:rPr>
          <w:b/>
        </w:rPr>
        <w:t>752.</w:t>
      </w:r>
      <w:r w:rsidR="0040243B" w:rsidRPr="002A4D42">
        <w:t xml:space="preserve"> (489). </w:t>
      </w:r>
      <w:r w:rsidR="008A359E" w:rsidRPr="008A359E">
        <w:rPr>
          <w:b/>
        </w:rPr>
        <w:t>(Гуру).</w:t>
      </w:r>
      <w:r w:rsidR="0040243B" w:rsidRPr="002A4D42">
        <w:t xml:space="preserve"> Насколько же крепко надо оберегать огонек, разгоревшийся в сердце. Ведь он разгорается в пламя, дающее Свет. В этом</w:t>
      </w:r>
      <w:r w:rsidR="00D57AEE">
        <w:t xml:space="preserve"> — </w:t>
      </w:r>
      <w:r w:rsidR="0040243B" w:rsidRPr="002A4D42">
        <w:t>смысл жизни на Земле человека и сущность служения людям.</w:t>
      </w:r>
    </w:p>
    <w:p w:rsidR="00641656" w:rsidRDefault="00641656" w:rsidP="0040243B">
      <w:pPr>
        <w:rPr>
          <w:lang w:val="en-US"/>
        </w:rPr>
      </w:pPr>
    </w:p>
    <w:p w:rsidR="0040243B" w:rsidRDefault="0040243B" w:rsidP="00641656">
      <w:pPr>
        <w:pStyle w:val="Quote"/>
      </w:pPr>
      <w:r w:rsidRPr="002A4D42">
        <w:lastRenderedPageBreak/>
        <w:t>Уехала Таба, пробыла полтора дня. Ощущение довольно тяжеловатое. А ночью нехороший сон, на меня было поползновение &lt;...&gt; при поддержке темных.</w:t>
      </w:r>
    </w:p>
    <w:p w:rsidR="0040243B" w:rsidRDefault="00DF4588" w:rsidP="0040243B">
      <w:r>
        <w:rPr>
          <w:b/>
          <w:lang w:val="en-US"/>
        </w:rPr>
        <w:t>1964</w:t>
      </w:r>
      <w:r>
        <w:rPr>
          <w:b/>
        </w:rPr>
        <w:t xml:space="preserve"> г. </w:t>
      </w:r>
      <w:r w:rsidR="008241CE" w:rsidRPr="008241CE">
        <w:rPr>
          <w:b/>
        </w:rPr>
        <w:t>753.</w:t>
      </w:r>
      <w:r w:rsidR="0040243B" w:rsidRPr="002A4D42">
        <w:t xml:space="preserve"> (490). Течение мировой эволюции не остановит ничто. Запруды могут сдерживать воду только до определенной черты. В конечном итоге новые поступления воды, переливаясь через край, все же найдут себе выход. Этой определенной чертой служат Космические Сроки, наступление которых неотвратимо.</w:t>
      </w:r>
    </w:p>
    <w:p w:rsidR="0040243B" w:rsidRDefault="0040243B" w:rsidP="0040243B"/>
    <w:p w:rsidR="0040243B" w:rsidRDefault="00DF4588" w:rsidP="0040243B">
      <w:r>
        <w:rPr>
          <w:b/>
          <w:lang w:val="en-US"/>
        </w:rPr>
        <w:t>1964</w:t>
      </w:r>
      <w:r>
        <w:rPr>
          <w:b/>
        </w:rPr>
        <w:t xml:space="preserve"> г. </w:t>
      </w:r>
      <w:r w:rsidR="008241CE" w:rsidRPr="008241CE">
        <w:rPr>
          <w:b/>
        </w:rPr>
        <w:t>754.</w:t>
      </w:r>
      <w:r w:rsidR="0040243B" w:rsidRPr="002A4D42">
        <w:t xml:space="preserve"> После каждого соприкасания с людьми нужно некоторое время, чтобы снова найти свою струю. Обычно эти соприкасания довольно безрадостны. Редко встречное устремление зажигает взаимную радость. Надо и это знать, чтобы масками не умиляться.</w:t>
      </w:r>
    </w:p>
    <w:p w:rsidR="0040243B" w:rsidRDefault="0040243B" w:rsidP="0040243B"/>
    <w:p w:rsidR="0040243B" w:rsidRDefault="00DF4588" w:rsidP="0040243B">
      <w:r>
        <w:rPr>
          <w:b/>
          <w:lang w:val="en-US"/>
        </w:rPr>
        <w:t>1964</w:t>
      </w:r>
      <w:r>
        <w:rPr>
          <w:b/>
        </w:rPr>
        <w:t xml:space="preserve"> г. </w:t>
      </w:r>
      <w:r w:rsidR="008241CE" w:rsidRPr="008241CE">
        <w:rPr>
          <w:b/>
        </w:rPr>
        <w:t>755.</w:t>
      </w:r>
      <w:r w:rsidR="0040243B" w:rsidRPr="002A4D42">
        <w:t xml:space="preserve"> (491). </w:t>
      </w:r>
      <w:r w:rsidR="008A359E" w:rsidRPr="008A359E">
        <w:rPr>
          <w:b/>
        </w:rPr>
        <w:t>(М.А.Й.).</w:t>
      </w:r>
      <w:r w:rsidR="0040243B" w:rsidRPr="002A4D42">
        <w:t xml:space="preserve"> Принцип сообщающихся сосудов действует при касании к людям. Отдача всегда неизбежна, если одно сознание выше другого. Надо только предусмотреть, чтобы было оно целесообразным. Дырявое ведро водой не наполнить, равно как и потухшее сознание. Также и излишний расход энергии не оправдан ничем. Целесообразность во всем и соизмеримость. Соизмерять выдачу психической энергии с состоянием получающего тоже необходимо. Иначе образующаяся после выдачи исчерпанность собственной сокровищницы лишает возможности новых поступлений, так как магнит духа ослабевает в своей притягательной силе и приходится переждать, пока не восстановится равновесие. Вывод отсюда такой: не всякое даяние благо для того, кто дает и кто выдал больше, чем это было необходимо.</w:t>
      </w:r>
    </w:p>
    <w:p w:rsidR="0040243B" w:rsidRDefault="0040243B" w:rsidP="0040243B"/>
    <w:p w:rsidR="0040243B" w:rsidRPr="002A4D42" w:rsidRDefault="00DF4588" w:rsidP="0040243B">
      <w:r>
        <w:rPr>
          <w:b/>
          <w:lang w:val="en-US"/>
        </w:rPr>
        <w:t>1964</w:t>
      </w:r>
      <w:r>
        <w:rPr>
          <w:b/>
        </w:rPr>
        <w:t xml:space="preserve"> г. </w:t>
      </w:r>
      <w:r w:rsidR="008241CE" w:rsidRPr="008241CE">
        <w:rPr>
          <w:b/>
        </w:rPr>
        <w:t>756.</w:t>
      </w:r>
      <w:r w:rsidR="0040243B" w:rsidRPr="002A4D42">
        <w:t xml:space="preserve"> </w:t>
      </w:r>
      <w:r w:rsidR="008A359E" w:rsidRPr="008A359E">
        <w:rPr>
          <w:b/>
        </w:rPr>
        <w:t>(Гуру).</w:t>
      </w:r>
      <w:r w:rsidR="0040243B" w:rsidRPr="002A4D42">
        <w:t xml:space="preserve"> Когда ощущается исчерпанность сил, рекомендуется все энергии, только что устремленные по разным направлениям и к разным сознаниям, вернуть обратно, замкнув этим свою ауру. Как бы перерезав каналы утечки энергии, которые вновь собираются внутри.</w:t>
      </w:r>
    </w:p>
    <w:p w:rsidR="00641656" w:rsidRDefault="00641656" w:rsidP="0040243B">
      <w:pPr>
        <w:rPr>
          <w:lang w:val="en-US"/>
        </w:rPr>
      </w:pPr>
    </w:p>
    <w:p w:rsidR="0040243B" w:rsidRDefault="0040243B" w:rsidP="00641656">
      <w:pPr>
        <w:pStyle w:val="Quote"/>
      </w:pPr>
      <w:r w:rsidRPr="002A4D42">
        <w:t>Очень тяжелое состояние после отъезда Табы. Тяжелое и морально, и физически, и беспросветное, и раздражительное. Чуть было не заболел. Видимо, есть темный хвост.</w:t>
      </w:r>
    </w:p>
    <w:p w:rsidR="0040243B" w:rsidRDefault="00DF4588" w:rsidP="0040243B">
      <w:r>
        <w:rPr>
          <w:b/>
          <w:lang w:val="en-US"/>
        </w:rPr>
        <w:t>1964</w:t>
      </w:r>
      <w:r>
        <w:rPr>
          <w:b/>
        </w:rPr>
        <w:t xml:space="preserve"> г. </w:t>
      </w:r>
      <w:r w:rsidR="008241CE" w:rsidRPr="008241CE">
        <w:rPr>
          <w:b/>
        </w:rPr>
        <w:t>757.</w:t>
      </w:r>
      <w:r w:rsidR="0040243B" w:rsidRPr="002A4D42">
        <w:t xml:space="preserve"> </w:t>
      </w:r>
      <w:r w:rsidR="008241CE" w:rsidRPr="008241CE">
        <w:rPr>
          <w:b/>
        </w:rPr>
        <w:t>(Сент. 26).</w:t>
      </w:r>
      <w:r w:rsidR="0040243B" w:rsidRPr="002A4D42">
        <w:t xml:space="preserve"> Сказал: «Не мечите бисера...». Каждое даяние подвергает дающего опасности обратного удара, когда получающий тут же или время спустя стремится отблагодарить за полученное целым потоком сомнений, недоверия, критики и подозрений. По каналу даяния вся эта муть почти беспрепятственно вливается в сознание дающего, отравляя своим ядом его душу и тело. Можно ли удивляться, что такое соприкасание нередко сопровождается заболеванием. Ведь всю эту отраву приходится преодолевать в себе, нейтрализуя не только все получаемое взамен </w:t>
      </w:r>
      <w:r w:rsidR="0040243B" w:rsidRPr="002A4D42">
        <w:lastRenderedPageBreak/>
        <w:t>даяния в данный момент, но и долгое время спустя, если только получивший не даст себе труда сохранить и удержать дары духа. Не в себе сомневается такой отравитель, но в том, от кого получил свет. Это особенно опасно, когда такой шатун подвержен воздействиям темных. Тогда ведь приходится вступать в борьбу не столько с самим шатуном, сколько с его вдохновителями. Следует все же более чутко прислушиваться к реакции сердца на первую встречу</w:t>
      </w:r>
      <w:r w:rsidR="00D57AEE">
        <w:t xml:space="preserve"> — </w:t>
      </w:r>
      <w:r w:rsidR="0040243B" w:rsidRPr="002A4D42">
        <w:t>оно безошибочно скажет, каково состояние подходящего за получением. Надо при этом учесть и прошлые соприкасания, и если в них вторгались темные влияния, то не избежать их повторения и в дальнейшем. Конечно, равновесие восстановится, но опыт необходимо учесть, чтобы больше ошибки не повторялись. Сердце предупредило, но знаки его во внимание приняты не были. На будущее запомним, что мудрость раздачи духовных богатств утверждается опытом жизни и что созвучие служит лучшим мерилом степени даяния. Можно только диву даваться, сколько обратных тяжких ударов принято во имя Света от тех, кто когда-то так щедро получал. И это тоже учтем. Приходится волею останавливать щедрость дающего сердца, чтобы вред не превысил явление пользы.</w:t>
      </w:r>
    </w:p>
    <w:p w:rsidR="0040243B" w:rsidRDefault="0040243B" w:rsidP="0040243B"/>
    <w:p w:rsidR="0040243B" w:rsidRDefault="00DF4588" w:rsidP="0040243B">
      <w:r>
        <w:rPr>
          <w:b/>
          <w:lang w:val="en-US"/>
        </w:rPr>
        <w:t>1964</w:t>
      </w:r>
      <w:r>
        <w:rPr>
          <w:b/>
        </w:rPr>
        <w:t xml:space="preserve"> г. </w:t>
      </w:r>
      <w:r w:rsidR="008241CE" w:rsidRPr="008241CE">
        <w:rPr>
          <w:b/>
        </w:rPr>
        <w:t>758.</w:t>
      </w:r>
      <w:r w:rsidR="0040243B" w:rsidRPr="002A4D42">
        <w:t xml:space="preserve"> </w:t>
      </w:r>
      <w:r w:rsidR="008A359E" w:rsidRPr="008A359E">
        <w:rPr>
          <w:b/>
        </w:rPr>
        <w:t>(М.А.Й.).</w:t>
      </w:r>
      <w:r w:rsidR="0040243B" w:rsidRPr="002A4D42">
        <w:t xml:space="preserve"> Теперь, благодаря опыту, уже понято крепко, как приходится на огнях собственного сердца преодолевать сомнения, шатания и прочие отрицательные качества допущенных к сердцу людей, если оно им было открыто. Так же и мы получали взамен того, что давали, и клевету, и осуждение, и недоверие и даже предательство. Так можно ли надеяться, что если вы идете нашим путем, вас минуют эти придорожные знаки? И если хулили, глумились и преследовали Великих Носителей Света, то не миновать тех же следствий, но в степени меньшей, идущих за Ними. Так зорко смотрите, как уявляется сущность двуногой природы подходящих за Светом. И очень цените тех, кто светлость свою не запятнал этими отвратительными свойствами. Сколько яду каждое горящее сердце должно в себя принять, чтобы оперить щит победы наиболее яркими и прекрасными красками. Яд, принятый в сердце во Имя Владыки, трансмутируется в ценнейшую субстанцию знания жизни и познания человека. Правильно было подмечено, что самые тяжкие и горькие опыты, даваемые и допускаемые Учителем, в результате приносили жемчужины опыта и ценнейших нахождений.</w:t>
      </w:r>
    </w:p>
    <w:p w:rsidR="0040243B" w:rsidRDefault="0040243B" w:rsidP="0040243B"/>
    <w:p w:rsidR="0040243B" w:rsidRDefault="00DF4588" w:rsidP="0040243B">
      <w:r>
        <w:rPr>
          <w:b/>
          <w:lang w:val="en-US"/>
        </w:rPr>
        <w:t>1964</w:t>
      </w:r>
      <w:r>
        <w:rPr>
          <w:b/>
        </w:rPr>
        <w:t xml:space="preserve"> г. </w:t>
      </w:r>
      <w:r w:rsidR="008241CE" w:rsidRPr="008241CE">
        <w:rPr>
          <w:b/>
        </w:rPr>
        <w:t>759.</w:t>
      </w:r>
      <w:r w:rsidR="0040243B" w:rsidRPr="002A4D42">
        <w:t xml:space="preserve"> (492). </w:t>
      </w:r>
      <w:r w:rsidR="008A359E" w:rsidRPr="008A359E">
        <w:rPr>
          <w:b/>
        </w:rPr>
        <w:t>(Гуру).</w:t>
      </w:r>
      <w:r w:rsidR="0040243B" w:rsidRPr="002A4D42">
        <w:t xml:space="preserve"> Каждый удар, принятый во имя Служения Свету, очень примечателен по своим следствиям, ибо, вместо того чтобы нанести вред, он после осознания его значения обогащает получившего этот удар новым знанием, новой силой и новым приливом психической энергии. Конечно, и огорчение, и боль, и отягощение приходится прежде этого осознания все же принять на себя, но трансформация явлений поразительна сущностью своих противоположений. Казалось бы, надо огорчаться и страдать, но сердце ликует победой и устремляется к новым преодолениям и </w:t>
      </w:r>
      <w:r w:rsidR="0040243B" w:rsidRPr="002A4D42">
        <w:lastRenderedPageBreak/>
        <w:t>новым победам. Учитель Сказал, что все Обратит Он на пользу. И действительно, всё Обращает. Признательностью Владыке запечатлеем свое понимание Его Заботы о нас.</w:t>
      </w:r>
    </w:p>
    <w:p w:rsidR="0040243B" w:rsidRDefault="0040243B" w:rsidP="0040243B"/>
    <w:p w:rsidR="0040243B" w:rsidRDefault="00DF4588" w:rsidP="0040243B">
      <w:r>
        <w:rPr>
          <w:b/>
          <w:lang w:val="en-US"/>
        </w:rPr>
        <w:t>1964</w:t>
      </w:r>
      <w:r>
        <w:rPr>
          <w:b/>
        </w:rPr>
        <w:t xml:space="preserve"> г. </w:t>
      </w:r>
      <w:r w:rsidR="008241CE" w:rsidRPr="008241CE">
        <w:rPr>
          <w:b/>
        </w:rPr>
        <w:t>760.</w:t>
      </w:r>
      <w:r w:rsidR="0040243B" w:rsidRPr="002A4D42">
        <w:t xml:space="preserve"> Конечно, Знал, что Меня ожидает, ибо природа людская была для Меня книгой открытой. Знал, что Свет, приносимый миру, вызовет ярое восстание тьмы и всех, кто ей близок и в ком имеет она сознательных или бессознательных сотрудников. Каждый Света Носитель знает, что неизбежна реакция тьмы, которую надо принять на себя, и в этом</w:t>
      </w:r>
      <w:r w:rsidR="00D57AEE">
        <w:t xml:space="preserve"> — </w:t>
      </w:r>
      <w:r w:rsidR="0040243B" w:rsidRPr="002A4D42">
        <w:t>Его Жертва, приносимая во имя утверждения Света. Знайте это и вы, идущие за Мною, знайте и помните крепко. Знайте, что Служение Свету есть жертва, ибо велика тьма и с нею сразиться</w:t>
      </w:r>
      <w:r w:rsidR="00D57AEE">
        <w:t xml:space="preserve"> — </w:t>
      </w:r>
      <w:r w:rsidR="0040243B" w:rsidRPr="002A4D42">
        <w:t>почет для воителей Света. Знайте и то, что по степени и величине жертвы</w:t>
      </w:r>
      <w:r w:rsidR="00D57AEE">
        <w:t xml:space="preserve"> — </w:t>
      </w:r>
      <w:r w:rsidR="0040243B" w:rsidRPr="002A4D42">
        <w:t>и результаты. Не Буду называть их наградой, или воздаянием, Назову просто следствием понесенных во имя Света трудов и утверждением восстановленного равновесия энергий. Слово награда звучит недостаточно сильно, как будто бы в нем кроется плата за жертву. Не плата, не награда, а просто причина и следствие по закону соответствия того и другого.</w:t>
      </w:r>
    </w:p>
    <w:p w:rsidR="0040243B" w:rsidRDefault="0040243B" w:rsidP="0040243B">
      <w:r w:rsidRPr="002A4D42">
        <w:t>Признание темными есть указание на силу растущего в вас Света.</w:t>
      </w:r>
    </w:p>
    <w:p w:rsidR="0040243B" w:rsidRDefault="0040243B" w:rsidP="0040243B"/>
    <w:p w:rsidR="0040243B" w:rsidRDefault="00DF4588" w:rsidP="0040243B">
      <w:r>
        <w:rPr>
          <w:b/>
          <w:lang w:val="en-US"/>
        </w:rPr>
        <w:t>1964</w:t>
      </w:r>
      <w:r>
        <w:rPr>
          <w:b/>
        </w:rPr>
        <w:t xml:space="preserve"> г. </w:t>
      </w:r>
      <w:r w:rsidR="008241CE" w:rsidRPr="008241CE">
        <w:rPr>
          <w:b/>
        </w:rPr>
        <w:t>761.</w:t>
      </w:r>
      <w:r w:rsidR="0040243B" w:rsidRPr="002A4D42">
        <w:t xml:space="preserve"> (493). </w:t>
      </w:r>
      <w:r w:rsidR="008241CE" w:rsidRPr="008241CE">
        <w:rPr>
          <w:b/>
        </w:rPr>
        <w:t>(Сент. 27).</w:t>
      </w:r>
      <w:r w:rsidR="0040243B" w:rsidRPr="002A4D42">
        <w:t xml:space="preserve"> Даже когда человек спит, обычное сознание его не функционирует. Тем более неизбежно это явление, когда умирает тело. Отсутствие сознания совсем не означает смерти духа, ибо дух продолжает жить независимо от того, работает или не работает его сознание. Многие умершие стоят, словно истуканы, в Мире Надземном, и, тем не менее, дух в них живет, чтобы вновь воплотиться и с помощью земного сознания снова накапливать опыт и проходить уроки жизни. Поэтому при освобождении от тела и у обычного человека, и у Адепта дух не умирает, хотя непрерываемость сознания сохраняет только Адепт. Понятно вполне, что телесное сознание не может продолжаться, если тело умирает. Следовательно, только сознание более высокого порядка, то есть сверхтелесное, может сохранить непрерываемость. Личность умирает вместе с телом, следовательно, личное сознание дальше порога смерти не взять. Забота о том, как подняться над сознанием личным, коротким и ограниченным, и утвердиться в сознании, не прекращающемся с умиранием тела. Для этого во внутреннем мире своем отделим элементы непреходящего от всего, что сопутствует нам и дается только на данное воплощение. Скажем, мужество или страх, устремление или пассивность, преданность или неверность можно с собой пронести из прошлых воплощений и, их усилив или ослабив, взять дальше в будущее, в новое воплощение свое на Земле. Значит, качества духа суть элементы непреходящего, или, скажем, связь с Учителем Света, которая, не прерываясь, продолжается из жизни в жизнь. Таким образом, во внутреннем мире своем можно отобрать то, что переходит вместе с человеком из </w:t>
      </w:r>
      <w:r w:rsidR="0040243B" w:rsidRPr="002A4D42">
        <w:lastRenderedPageBreak/>
        <w:t>одного тела в другое и что не умирает одновременно со смертью тела. Любовь или ненависть, друзья и враги не исчезают со смертью плотной оболочки. Все это элементы непреходящего. Словом, характер человека</w:t>
      </w:r>
      <w:r w:rsidR="00D57AEE">
        <w:t xml:space="preserve"> — </w:t>
      </w:r>
      <w:r w:rsidR="0040243B" w:rsidRPr="002A4D42">
        <w:t>это то, что он приносит с собою из прошлого и с чем уходит в будущее. Можно внимательно и тщательно отметить в себе эти неумирающие свойства Индивидуальности, с тем чтобы определить в себе и отделить в себе временное от вневременного. Эта разница двух противоположений становится особенно явной, если представить себе, как в смертную телесную оболочку, скажем, жалкого труса и ничтожества вдруг входит бесстрашный герой, сильный духом, не знающий поражений. Как резко изменяются сразу все действия и поступки человека, который только что являл собою полное ничтожество. Такими сравнениями и размышлениями на подобные темы можно в себе установить то, что живет в человеке независимо от той оболочки, которая его облекает, но которая яро зависит от сущности обитателя этой оболочки. Расчленение в сознании своих проводников, вернее, понимание сущности каждого много может продвинуть человека к осознанию своей непреходящей Индивидуальности. Такому же тщательному анализу подлежит и астральная оболочка, и ментал. Можно представить себе себя самого владыкою, или полным хозяином, своего астрала, или человеком, обладающим блестящими ментальными способностями. Все это показывает, что, хотя обладатель их, дух, остается все тем же, оболочки его могут меняться и совершенствоваться без конца и что достижения эти остаются неотъемлемым приобретением его Индивидуальности, которая не умирает, хотя бы она и не достигла ступени непрерываемого сознания, то есть фактического бессмертия. В действительности Индивидуальность бессмертна, но осознания этого бессмертия еще нет благодаря прерываемости нити сознания.</w:t>
      </w:r>
    </w:p>
    <w:p w:rsidR="0040243B" w:rsidRDefault="0040243B" w:rsidP="0040243B"/>
    <w:p w:rsidR="0040243B" w:rsidRDefault="00DF4588" w:rsidP="0040243B">
      <w:r>
        <w:rPr>
          <w:b/>
          <w:lang w:val="en-US"/>
        </w:rPr>
        <w:t>1964</w:t>
      </w:r>
      <w:r>
        <w:rPr>
          <w:b/>
        </w:rPr>
        <w:t xml:space="preserve"> г. </w:t>
      </w:r>
      <w:r w:rsidR="008241CE" w:rsidRPr="008241CE">
        <w:rPr>
          <w:b/>
        </w:rPr>
        <w:t>762.</w:t>
      </w:r>
      <w:r w:rsidR="0040243B" w:rsidRPr="002A4D42">
        <w:t xml:space="preserve"> </w:t>
      </w:r>
      <w:r w:rsidR="008A359E" w:rsidRPr="008A359E">
        <w:rPr>
          <w:b/>
        </w:rPr>
        <w:t>(М.А.Й.).</w:t>
      </w:r>
      <w:r w:rsidR="0040243B" w:rsidRPr="002A4D42">
        <w:t xml:space="preserve"> Если спросят, можно ли общаться с умершими, ответьте и, в свою очередь, спросите, как полагают, можно общаться, если это Учитель Света, ушедший из мира земного в Надземный? Общались ли подвижники, верующие в Христа, со своим Спасителем? Общались ли некоторые люди с теми святыми, которых они особенно почитали? Если можно в Общенье входить с Учителем Света, то возможно ли устанавливать общение с Посланниками Его и Доверенными, если они покинули свои плотные оболочки? Ответ самоочевиден: общение с ушедшими возможно, если сознание в устремлении своем к ним может подняться до них. Вообще с умершими связаться невозможно, ибо они утрачивают личное сознание и погружаются в сон. Исключениями будут самоубийцы и жертвы несчастных случаев. Медиумы устанавливают общение только с ними, вопреки требованию закона этого не делать. Плата за нарушение велика. Но устанавливать контакт, устремляясь к отошедшим в высокие сферы, возможно, законно и допустимо.</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763.</w:t>
      </w:r>
      <w:r w:rsidR="0040243B" w:rsidRPr="002A4D42">
        <w:t xml:space="preserve"> </w:t>
      </w:r>
      <w:r w:rsidR="008A359E" w:rsidRPr="008A359E">
        <w:rPr>
          <w:b/>
        </w:rPr>
        <w:t>(Гуру).</w:t>
      </w:r>
      <w:r w:rsidR="0040243B" w:rsidRPr="002A4D42">
        <w:t xml:space="preserve"> Откуда, от Кого и из чего черпают Служители искусства свое вдохновение? Чьи пространственные симфонии слушает композитор, чтобы воплотить их в формы и дать людям? Как и кем порождаются они в пространстве? Не из пространства ли получают люди все лучшее, что имеют они, чтобы претворить его в формы земные? Сотрудничество и связь всех вдохновенных творцов жизни с пространственным хранилищем невидимых сокровищ несомненно для каждого непредвзятого наблюдателя. Вопрос только в том, кто и как приуготовил эти сокровища людям. Сознательное сотрудничество с пространственным хранилищем усиливает поступления из него многократно. Но еще легче почерпать, если установлена связь через кого-то, стоящего достаточно высоко на ступенях Лестницы Света. Тогда поступления идут беспрепятственно.</w:t>
      </w:r>
    </w:p>
    <w:p w:rsidR="0040243B" w:rsidRDefault="0040243B" w:rsidP="0040243B"/>
    <w:p w:rsidR="0040243B" w:rsidRDefault="00DF4588" w:rsidP="0040243B">
      <w:r>
        <w:rPr>
          <w:b/>
          <w:lang w:val="en-US"/>
        </w:rPr>
        <w:t>1964</w:t>
      </w:r>
      <w:r>
        <w:rPr>
          <w:b/>
        </w:rPr>
        <w:t xml:space="preserve"> г. </w:t>
      </w:r>
      <w:r w:rsidR="008241CE" w:rsidRPr="008241CE">
        <w:rPr>
          <w:b/>
        </w:rPr>
        <w:t>764.</w:t>
      </w:r>
      <w:r w:rsidR="0040243B" w:rsidRPr="002A4D42">
        <w:t xml:space="preserve"> </w:t>
      </w:r>
      <w:r w:rsidR="008241CE" w:rsidRPr="008241CE">
        <w:rPr>
          <w:b/>
        </w:rPr>
        <w:t>(Сент. 28).</w:t>
      </w:r>
      <w:r w:rsidR="0040243B" w:rsidRPr="002A4D42">
        <w:t xml:space="preserve"> Конечно, человек смертен, если отождествляет себя со своим телом или тем, что вложено в него воспитанием, образованием, принадлежностью к определенному классу и народности. Все эти наслоения эпохи и народности, к которым он принадлежит, меняются с каждым новым воплощением. Все, что меняется в человеке в зависимости от исторического момента, в котором он живет, не являет собою элементов бессмертия. Вечен тот, кто внутри человека созерцает все это, проходя через жизнь. Вечность Смотрящего и бессмертие Индивидуальности</w:t>
      </w:r>
      <w:r w:rsidR="00D57AEE">
        <w:t xml:space="preserve"> — </w:t>
      </w:r>
      <w:r w:rsidR="0040243B" w:rsidRPr="002A4D42">
        <w:t>явления разного порядка, ибо бессмертие, то есть непрерываемость сознания, как, например, в случае колдунов или братьев тьмы, ограничена определенными, правда, очень длительными, периодами времени. Для достижения бессмертия необходимо отделить в себе элементы краткой и большей длительности друг от друга и отнести первые</w:t>
      </w:r>
      <w:r w:rsidR="00D57AEE">
        <w:t xml:space="preserve"> — </w:t>
      </w:r>
      <w:r w:rsidR="0040243B" w:rsidRPr="002A4D42">
        <w:t>к тому, что смертно, вторые</w:t>
      </w:r>
      <w:r w:rsidR="00D57AEE">
        <w:t xml:space="preserve"> — </w:t>
      </w:r>
      <w:r w:rsidR="0040243B" w:rsidRPr="002A4D42">
        <w:t>к элементам бессмертия. Вот два человека: один</w:t>
      </w:r>
      <w:r w:rsidR="00D57AEE">
        <w:t xml:space="preserve"> — </w:t>
      </w:r>
      <w:r w:rsidR="0040243B" w:rsidRPr="002A4D42">
        <w:t>гениальный математик, другой</w:t>
      </w:r>
      <w:r w:rsidR="00D57AEE">
        <w:t xml:space="preserve"> — </w:t>
      </w:r>
      <w:r w:rsidR="0040243B" w:rsidRPr="002A4D42">
        <w:t>музыкант. В обоих проявляются способности духа, принесенные ими из прошлого и накопленные в пошлом. Это</w:t>
      </w:r>
      <w:r w:rsidR="00D57AEE">
        <w:t xml:space="preserve"> — </w:t>
      </w:r>
      <w:r w:rsidR="0040243B" w:rsidRPr="002A4D42">
        <w:t xml:space="preserve">элементы бессмертия, не преходящие со смертью физического тела. Правда, многое зависит от сочетания сканд, но каждая способность, выявленная или не выявленная в данном воплощении, но утвержденная и заработанная в прошлом, хранится в Чаше на все времена. Поэтому накопление элементов бессмертия заключается в приобретении тех качеств духа, которые, будучи утверждены, продолжают свое существование уже независимо от жизни или смерти физического тела. Овладеть плотным телом нелегко и непросто, но та степень овладения, которая достигается в данном воплощении, остается на будущее, и при рождении в новое тело человек овладевает им много быстрее, чем это делается обычно. Власть, приобретенная над телом, вступает в свои права не только над телом данного воплощения, но и над всеми последующими. Конечно, это овладение может усиливаться, или возрастать, но процесс уже идет из жизни в жизнь, охватывая периоды времени большой длительности. Хочу подчеркнуть, что </w:t>
      </w:r>
      <w:r w:rsidR="0040243B" w:rsidRPr="002A4D42">
        <w:lastRenderedPageBreak/>
        <w:t>усилия, затраченные на овладение плотью и подчинение ее воле, относятся к разряду бессмертных. Так же и воля проявляет свой непреходящий со сменою оболочек потенциал, который не зависит от того, в какое тело воплощается дух, мощь воли в себе утвердивший. Право, стоит жить и работать над собою, зная, что каждое усилие не пропадает бесплодно, но приносит следствия, перекидываемые за пределы не только данной, но и многих последующих жизней. Причина и следствие есть стороны, или аспекты, одного и того же явления, кажущийся разрыв между которыми в действительности не существует. Потому каждую причину следует рассматривать как непрерываемую нить, протянутую из прошлого или настоящего в будущее следствие. Нити эти могут быть от Света или от тьмы, то есть светлыми или темными. И никогда нить Света не даст следствия тьмы или наоборот. Отсюда</w:t>
      </w:r>
      <w:r w:rsidR="00D57AEE">
        <w:t xml:space="preserve"> — </w:t>
      </w:r>
      <w:r w:rsidR="0040243B" w:rsidRPr="002A4D42">
        <w:t>необходимость точно учитывать сущность каждой сознательно утверждаемой причины и точно знать, от тьмы она или от Света. Ведь могут быть элементы бессмертия тьмы и элементы бессмертия Света. Братья тьмы порождают и утверждают первые, Братья Света</w:t>
      </w:r>
      <w:r w:rsidR="00D57AEE">
        <w:t xml:space="preserve"> — </w:t>
      </w:r>
      <w:r w:rsidR="0040243B" w:rsidRPr="002A4D42">
        <w:t>вторые. Бессмертие бывает разное. И это следует знать.</w:t>
      </w:r>
    </w:p>
    <w:p w:rsidR="0040243B" w:rsidRDefault="0040243B" w:rsidP="0040243B"/>
    <w:p w:rsidR="0040243B" w:rsidRDefault="00DF4588" w:rsidP="0040243B">
      <w:r>
        <w:rPr>
          <w:b/>
          <w:lang w:val="en-US"/>
        </w:rPr>
        <w:t>1964</w:t>
      </w:r>
      <w:r>
        <w:rPr>
          <w:b/>
        </w:rPr>
        <w:t xml:space="preserve"> г. </w:t>
      </w:r>
      <w:r w:rsidR="008241CE" w:rsidRPr="008241CE">
        <w:rPr>
          <w:b/>
        </w:rPr>
        <w:t>765.</w:t>
      </w:r>
      <w:r w:rsidR="0040243B" w:rsidRPr="002A4D42">
        <w:t xml:space="preserve"> (494). </w:t>
      </w:r>
      <w:r w:rsidR="008A359E" w:rsidRPr="008A359E">
        <w:rPr>
          <w:b/>
        </w:rPr>
        <w:t>(М.А.Й.).</w:t>
      </w:r>
      <w:r w:rsidR="0040243B" w:rsidRPr="002A4D42">
        <w:t xml:space="preserve"> Несломимость доверия и веры будем укреплять каждодневно, ибо слишком уж много происходит повсюду того, что может подрубить их под корень. Сама очевидность яро восстает против действительности и яростно гасит огни духа. Надо просто сказать себе раз навсегда, твердо и нерушимо: «Несмотря ни на что, вопреки очевидности ярой, до конца буду верен Владыке». Мысли, насылаемые тьмою, изысканны очень, и только очень сильное, а главное, подготовленное к этому и предупрежденное сознание может достойно их встретить и с ними бороться. Ведь их почти невозможно отличить от своих собственных, и только лишь дозорное сердце подает верный знак. Зоркость есть ценное качество духа.</w:t>
      </w:r>
    </w:p>
    <w:p w:rsidR="0040243B" w:rsidRDefault="0040243B" w:rsidP="0040243B"/>
    <w:p w:rsidR="0040243B" w:rsidRDefault="00DF4588" w:rsidP="0040243B">
      <w:r>
        <w:rPr>
          <w:b/>
          <w:lang w:val="en-US"/>
        </w:rPr>
        <w:t>1964</w:t>
      </w:r>
      <w:r>
        <w:rPr>
          <w:b/>
        </w:rPr>
        <w:t xml:space="preserve"> г. </w:t>
      </w:r>
      <w:r w:rsidR="008241CE" w:rsidRPr="008241CE">
        <w:rPr>
          <w:b/>
        </w:rPr>
        <w:t>766.</w:t>
      </w:r>
      <w:r w:rsidR="0040243B" w:rsidRPr="002A4D42">
        <w:t xml:space="preserve"> (495). </w:t>
      </w:r>
      <w:r w:rsidR="008A359E" w:rsidRPr="008A359E">
        <w:rPr>
          <w:b/>
        </w:rPr>
        <w:t>(Гуру).</w:t>
      </w:r>
      <w:r w:rsidR="0040243B" w:rsidRPr="002A4D42">
        <w:t xml:space="preserve"> Утверждение в себе тех или иных положительных качеств духа и есть утверждение бессмертия, ибо качества эти с телом не умирают, но относятся к разряду бессмертных накоплений Индивидуальности. Высшая Триада живет и преуспевает этими качествами, дающими ей возможность сознательного проявления на Высших Планах Бытия. Именно накопления позволяют проявляться сознанию в тех или иных сферах, в зависимости от природы и свойств накоплений. Кто что принес, тем будет и жить. Майя Надземного Мира позволяет жить земными пережитками, тяжко заставляя при этом платить за несоответствие понимания двух миров. Майя земная и Майя Надземная должны быть изучены, поняты и разрушены, чтобы ими более уже не обольщаться</w:t>
      </w:r>
      <w:r w:rsidR="00D57AEE">
        <w:t xml:space="preserve"> — </w:t>
      </w:r>
      <w:r w:rsidR="0040243B" w:rsidRPr="002A4D42">
        <w:t>таков путь Архата.</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767.</w:t>
      </w:r>
      <w:r w:rsidR="0040243B" w:rsidRPr="002A4D42">
        <w:t xml:space="preserve"> </w:t>
      </w:r>
      <w:r w:rsidR="008241CE" w:rsidRPr="008241CE">
        <w:rPr>
          <w:b/>
        </w:rPr>
        <w:t>(Сент. 29).</w:t>
      </w:r>
      <w:r w:rsidR="0040243B" w:rsidRPr="002A4D42">
        <w:t xml:space="preserve"> Если можете представить себя европейцем, индусом, негром, малайцем, богачом, бедным, строителем, музыкантом или философом, мужчиной, женщиной, стариком и ребенком или зрелым человеком и соответствующую каждому жизнь, то в воображении своем как бы пройдете их опыт и впечатления окружающих их условий. Это расширит сознание и позволит отделить случайность преходящих подробностей от того, кто Смотрит на них, не отождествляя себя с ними. Идя дальше, можно представить себя обитателем Тонкого Мира или даже другой планеты, перенося туда свое внеплотное существо. Думая о том, что поедете куда-то и увидите там новые места и новых людей, уже отрываетесь от обычного обихода и отделяете что-то в себе от того, кто имеет определенное местожительство и связан своим плотным окружением. Путешествия, даже мысленные, очень полезны. Полезны и в духе полеты, отрывающие дух от Земли. Жизнь духа может совершенно или в значительной степени идти независимо от внешних условий, в которых можно принимать участие, в них не утопая и не погружаясь всецело сознанием. Овладение оболочками позволяет осуществить то, что недостижимо для обычного человека. Ясночувства, то есть ясновидение, яснослышание и прочие чувства, дают возможность видеть и ощущать мир плотный не только на том пятачке, на котором живет человек, но далеко за его пределами. Вся планета может стать доступной психическому зрению. Таким образом, третий глаз видит явления и плотного, и тонкого мира, расширяя тем горизонт видимости. Эти способности приобретаются Архатом сознательно в процессе многовековых устремлений, усилий, трудов и работы. Результаты этих достижений стоят того, чтобы над ними работать устремленно, упорно и настойчиво. Много упорства, настойчивости и устремления вкладывают люди в земные дела. Если бы то же вносили они в устремления иного порядка, насколько это было бы целесообразнее, и ценнее, и лучше для них, ибо земного с собой взять нельзя в путь далекий и даже в следующее воплощение, в то время как достижения духа</w:t>
      </w:r>
      <w:r w:rsidR="00D57AEE">
        <w:t xml:space="preserve"> — </w:t>
      </w:r>
      <w:r w:rsidR="0040243B" w:rsidRPr="002A4D42">
        <w:t xml:space="preserve">возможно. Хорошо ярко представить себе самоутвердившегося царя древности, называвшего себя повелителем мира и воображавшего, что он действительно чем-то владеет, хорошо, Говорю, представить себе его, вернувшегося снова на Землю и воплотившегося в семье бедняка. Этот контраст и эфемерность земного владения чем бы то ни было может убедить человека в понимании истинной сущности жизни и истинных ценностей духа. Кто же богаче? Тот, кто не имея ничего, всем в духе владеет, или тот, кто владеет всем, чем может владеть человек на Земле, но нищ в духе, ибо лишен накоплений незримых?? Чтобы это понять, надо все же что-то иметь, что от духа, ибо у неимеющего отнимается и то малое понимание, которое он имеет. Сокровища духа превыше сокровищ земных, ибо неотъемлемы и являют собою действительное достояние человека. Вопрос в том, как их накопить? Для усвоения этого людям Дается Учение Жизни. Там Сказано все, </w:t>
      </w:r>
      <w:r w:rsidR="0040243B" w:rsidRPr="002A4D42">
        <w:lastRenderedPageBreak/>
        <w:t>что нужно, для того чтобы вступить на путь познания действительности.</w:t>
      </w:r>
    </w:p>
    <w:p w:rsidR="0040243B" w:rsidRDefault="0040243B" w:rsidP="0040243B"/>
    <w:p w:rsidR="0040243B" w:rsidRDefault="00DF4588" w:rsidP="0040243B">
      <w:r>
        <w:rPr>
          <w:b/>
          <w:lang w:val="en-US"/>
        </w:rPr>
        <w:t>1964</w:t>
      </w:r>
      <w:r>
        <w:rPr>
          <w:b/>
        </w:rPr>
        <w:t xml:space="preserve"> г. </w:t>
      </w:r>
      <w:r w:rsidR="008241CE" w:rsidRPr="008241CE">
        <w:rPr>
          <w:b/>
        </w:rPr>
        <w:t>768.</w:t>
      </w:r>
      <w:r w:rsidR="0040243B" w:rsidRPr="002A4D42">
        <w:t xml:space="preserve"> </w:t>
      </w:r>
      <w:r w:rsidR="008A359E" w:rsidRPr="008A359E">
        <w:rPr>
          <w:b/>
        </w:rPr>
        <w:t>(М.А.Й.).</w:t>
      </w:r>
      <w:r w:rsidR="0040243B" w:rsidRPr="002A4D42">
        <w:t xml:space="preserve"> Верно почуял: хочу писать о Владыке.</w:t>
      </w:r>
    </w:p>
    <w:p w:rsidR="0040243B" w:rsidRDefault="0040243B" w:rsidP="0040243B">
      <w:r w:rsidRPr="002A4D42">
        <w:t>Если для вас каждое соприкасание с сознанием более низким, чем ваше, часто болезненно и отягощающе, то можете ли понять, сколь велика тягость Владыки, несущего Ношу земную? Вот почему назван Он Великою Жертвой. Жертвы человеческие очень короткие, в лучшем случае длительностью в одно воплощение. Жертва Владыки охватывает целый Цикл огромной протяженности и не прерывается ни жизнью, ни смертью, то есть не зависит от того, Пребывает ли Он в физическом теле или вне его. Вот почему называется эта Жертва Великой. И тот, кто идет Его Путем, неизбежно вступает на путь самоотвержения. В этом самоотвержении</w:t>
      </w:r>
      <w:r w:rsidR="00D57AEE">
        <w:t xml:space="preserve"> — </w:t>
      </w:r>
      <w:r w:rsidRPr="002A4D42">
        <w:t>и подвиг, и жертва. Зная это, каждое отягощение духа обстоятельствами и каждое обременение можно принимать как тягость мира сего, как часть земной Ноши Жертвы Великой и тем приобщаться к сокровенному таинству жизни духа, разделяя с Ним хотя бы в какой-то мере тяжесть Ноши Его.</w:t>
      </w:r>
    </w:p>
    <w:p w:rsidR="0040243B" w:rsidRDefault="0040243B" w:rsidP="0040243B"/>
    <w:p w:rsidR="0040243B" w:rsidRDefault="00DF4588" w:rsidP="0040243B">
      <w:r>
        <w:rPr>
          <w:b/>
          <w:lang w:val="en-US"/>
        </w:rPr>
        <w:t>1964</w:t>
      </w:r>
      <w:r>
        <w:rPr>
          <w:b/>
        </w:rPr>
        <w:t xml:space="preserve"> г. </w:t>
      </w:r>
      <w:r w:rsidR="008241CE" w:rsidRPr="008241CE">
        <w:rPr>
          <w:b/>
        </w:rPr>
        <w:t>769.</w:t>
      </w:r>
      <w:r w:rsidR="0040243B" w:rsidRPr="002A4D42">
        <w:t xml:space="preserve"> (496). </w:t>
      </w:r>
      <w:r w:rsidR="008A359E" w:rsidRPr="008A359E">
        <w:rPr>
          <w:b/>
        </w:rPr>
        <w:t>(Гуру).</w:t>
      </w:r>
      <w:r w:rsidR="0040243B" w:rsidRPr="002A4D42">
        <w:t xml:space="preserve"> Назовем Девачан местом созревания и кристаллизации всех высоких устремлений человеческого духа. То, что неосуществимо на Земле, осуществляется там, если на Земле были заложены семена устремления. Кристаллы оформившихся огней собираются в Чаше как результат прошедшей и предшествовавших жизней. Таким образом, ни одно самомалейшее устремление к Свету не проходит бесследно. Все приносит богатый урожай. Порадоваться может каждый, кто в течение жизни земной заложил на ниве незримой семена Света. Ибо есть такие условия в Мире Надземном, где каждое благое, заложенное на Земле устремление приносит плоды.</w:t>
      </w:r>
    </w:p>
    <w:p w:rsidR="0040243B" w:rsidRDefault="0040243B" w:rsidP="0040243B"/>
    <w:p w:rsidR="0040243B" w:rsidRDefault="00DF4588" w:rsidP="0040243B">
      <w:r>
        <w:rPr>
          <w:b/>
          <w:lang w:val="en-US"/>
        </w:rPr>
        <w:t>1964</w:t>
      </w:r>
      <w:r>
        <w:rPr>
          <w:b/>
        </w:rPr>
        <w:t xml:space="preserve"> г. </w:t>
      </w:r>
      <w:r w:rsidR="008241CE" w:rsidRPr="008241CE">
        <w:rPr>
          <w:b/>
        </w:rPr>
        <w:t>770.</w:t>
      </w:r>
      <w:r w:rsidR="0040243B" w:rsidRPr="002A4D42">
        <w:t xml:space="preserve"> </w:t>
      </w:r>
      <w:r w:rsidR="008241CE" w:rsidRPr="008241CE">
        <w:rPr>
          <w:b/>
        </w:rPr>
        <w:t>(Сент. 30).</w:t>
      </w:r>
      <w:r w:rsidR="0040243B" w:rsidRPr="002A4D42">
        <w:t xml:space="preserve"> Перед тобой Беспредельность, и куда бы ни обратилась твоя устремленная мысль, она всегда достигнет объекта своего устремления и принесет с собою ответ, соответствующий силе сердечного зова. От выбора объекта зависят дальнейшие поступления. Зов и отклик, вопрос и ответ являют собою одну непрерываемую линию, или нить, психической энергии, которая магнитна по своим свойствам. Ответ или отклик как бы магнитно притягиваются зовом или вопросом, и ищущий находит, а вопрошающий получает ответ. Конечно, праздный вопрос или любопытство удовлетворения не получат, так как в движение должна быть приведена энергия сердца. Хорошо продуманный, а главное, прочувствованный вопрос заслуженно получает ответ. Не раз замечали, как ответ на случайный или праздный вопрос, на который вовсе не следовало бы и отвечать, вызывает напрасную и бесполезную трату психической энергии. Духовное собеседование от обычного разговора отличается тем, что в последнем случае энергия </w:t>
      </w:r>
      <w:r w:rsidR="0040243B" w:rsidRPr="002A4D42">
        <w:lastRenderedPageBreak/>
        <w:t>растрачивается, в то время как в первом она нагнетается и может быть собрана в количестве, дающем явный подъем сознания. Коллективный вопрос, устремленный в пространство или к Учителю, приносит более нагнетенный ответ, ибо магнитность тока будет усилена количеством участников, если круг достаточно согласован. Жаль, что обычно внимание обращено на дела обыденные и реакция на них окружающего течет на обычном уровне. Закон созвучия управляет явлениями жизни как вверху, так и внизу.</w:t>
      </w:r>
    </w:p>
    <w:p w:rsidR="0040243B" w:rsidRDefault="0040243B" w:rsidP="0040243B"/>
    <w:p w:rsidR="0040243B" w:rsidRDefault="00DF4588" w:rsidP="0040243B">
      <w:r>
        <w:rPr>
          <w:b/>
          <w:lang w:val="en-US"/>
        </w:rPr>
        <w:t>1964</w:t>
      </w:r>
      <w:r>
        <w:rPr>
          <w:b/>
        </w:rPr>
        <w:t xml:space="preserve"> г. </w:t>
      </w:r>
      <w:r w:rsidR="008241CE" w:rsidRPr="008241CE">
        <w:rPr>
          <w:b/>
        </w:rPr>
        <w:t>771.</w:t>
      </w:r>
      <w:r w:rsidR="0040243B" w:rsidRPr="002A4D42">
        <w:t xml:space="preserve"> </w:t>
      </w:r>
      <w:r w:rsidR="008A359E" w:rsidRPr="008A359E">
        <w:rPr>
          <w:b/>
        </w:rPr>
        <w:t>(М.А.Й.).</w:t>
      </w:r>
      <w:r w:rsidR="0040243B" w:rsidRPr="002A4D42">
        <w:t xml:space="preserve"> Исчерпанность сил при соприкосновении даже с друзьями происходит от незамкнутости аурических излучений, которые, не будучи сознательно сдерживаемы, обильно изливаются на встречную ауру, которая их и поглощает. А так как дающих очень мало, а поглощающих и желающих поглотить чужую силу много черезвычайно, то и получается ощущение полной исчерпанности силы</w:t>
      </w:r>
      <w:r w:rsidR="00D57AEE">
        <w:t xml:space="preserve"> — </w:t>
      </w:r>
      <w:r w:rsidR="0040243B" w:rsidRPr="002A4D42">
        <w:t>даже потери равновесия, которая может выразиться заболеванием. Потому рекомендуется зоркая сдержанность, ибо вампиризм в какой бы то ни было форме недопустим. Поделиться можно и должно, когда это нужно и целесообразно, но бесконтрольная и немудрая раздача осуждена. Люди прекрасно знают, от кого, и как, и сколько могут они получить, и получают вовсю, часто обкрадывая и опустошая дающего. Надо особую осторожность являть при касании к людям.</w:t>
      </w:r>
    </w:p>
    <w:p w:rsidR="0040243B" w:rsidRDefault="0040243B" w:rsidP="0040243B"/>
    <w:p w:rsidR="0040243B" w:rsidRDefault="00DF4588" w:rsidP="0040243B">
      <w:r>
        <w:rPr>
          <w:b/>
          <w:lang w:val="en-US"/>
        </w:rPr>
        <w:t>1964</w:t>
      </w:r>
      <w:r>
        <w:rPr>
          <w:b/>
        </w:rPr>
        <w:t xml:space="preserve"> г. </w:t>
      </w:r>
      <w:r w:rsidR="008241CE" w:rsidRPr="008241CE">
        <w:rPr>
          <w:b/>
        </w:rPr>
        <w:t>772.</w:t>
      </w:r>
      <w:r w:rsidR="0040243B" w:rsidRPr="002A4D42">
        <w:t xml:space="preserve"> (497). </w:t>
      </w:r>
      <w:r w:rsidR="008A359E" w:rsidRPr="008A359E">
        <w:rPr>
          <w:b/>
        </w:rPr>
        <w:t>(Гуру).</w:t>
      </w:r>
      <w:r w:rsidR="0040243B" w:rsidRPr="002A4D42">
        <w:t xml:space="preserve"> Будем ли удивляться, что особыми пожирателями психической энергии являются те, кого особенно любят и особенно почитают. Находясь во власти такого почитания или уважения, они считают себя вправе отягощать и бессознательно требуют к себе особого внимания. Беззаконное расхищение чужой энергии недопустимо. Разумное даяние и вампиризм</w:t>
      </w:r>
      <w:r w:rsidR="00D57AEE">
        <w:t xml:space="preserve"> — </w:t>
      </w:r>
      <w:r w:rsidR="0040243B" w:rsidRPr="002A4D42">
        <w:t>явления разного порядка. Мудро раздать</w:t>
      </w:r>
      <w:r w:rsidR="00D57AEE">
        <w:t xml:space="preserve"> — </w:t>
      </w:r>
      <w:r w:rsidR="0040243B" w:rsidRPr="002A4D42">
        <w:t>не значит позволить опустошить свою сокровищницу.</w:t>
      </w:r>
    </w:p>
    <w:p w:rsidR="0040243B" w:rsidRDefault="0040243B" w:rsidP="0040243B"/>
    <w:p w:rsidR="0040243B" w:rsidRDefault="00DF4588" w:rsidP="0040243B">
      <w:r>
        <w:rPr>
          <w:b/>
          <w:lang w:val="en-US"/>
        </w:rPr>
        <w:t>1964</w:t>
      </w:r>
      <w:r>
        <w:rPr>
          <w:b/>
        </w:rPr>
        <w:t xml:space="preserve"> г. </w:t>
      </w:r>
      <w:r w:rsidR="008241CE" w:rsidRPr="008241CE">
        <w:rPr>
          <w:b/>
        </w:rPr>
        <w:t>773.</w:t>
      </w:r>
      <w:r w:rsidR="0040243B" w:rsidRPr="002A4D42">
        <w:t xml:space="preserve"> (498). </w:t>
      </w:r>
      <w:r w:rsidR="008241CE" w:rsidRPr="008241CE">
        <w:rPr>
          <w:b/>
        </w:rPr>
        <w:t>(Окт. 1).</w:t>
      </w:r>
      <w:r w:rsidR="0040243B" w:rsidRPr="002A4D42">
        <w:t xml:space="preserve"> Для защиты от врагов есть у вас стрелы, копья, мечи, щит и броня, но от друзей или последователей</w:t>
      </w:r>
      <w:r w:rsidR="00D57AEE">
        <w:t xml:space="preserve"> — </w:t>
      </w:r>
      <w:r w:rsidR="0040243B" w:rsidRPr="002A4D42">
        <w:t>нет ничего. Рамакришну, любя и почитая, растерзали его почитатели, психически растерзали, доведя до смертельной болезни. Множество Знаем примеров, когда со стороны тех, кто, казалось, должен был бы быть более заботливым, наносился большой вред. Это следует помнить. Любя и почитая, терзают. Значит, меры защиты следует применять не только против врагов, но и против друзей. Принцип</w:t>
      </w:r>
      <w:r w:rsidR="00D57AEE">
        <w:t xml:space="preserve"> — </w:t>
      </w:r>
      <w:r w:rsidR="0040243B" w:rsidRPr="002A4D42">
        <w:t>невидимый видимый</w:t>
      </w:r>
      <w:r w:rsidR="00D57AEE">
        <w:t xml:space="preserve"> — </w:t>
      </w:r>
      <w:r w:rsidR="0040243B" w:rsidRPr="002A4D42">
        <w:t>вводится в применение недаром. Всех растерзали и умучили всех, кто приносил Свет свой людям. В чем же будет состоять защита себя от людей? Прежде всего</w:t>
      </w:r>
      <w:r w:rsidR="00D57AEE">
        <w:t xml:space="preserve"> — </w:t>
      </w:r>
      <w:r w:rsidR="0040243B" w:rsidRPr="002A4D42">
        <w:t xml:space="preserve">в сдержанности. Ведь на каждую устремленную вовне энергию, обращенную для помощи, получающие возлагают свой груз, требуя еще и еще. Чем больше дано, тем больше опасности ответного удара. А когда дано очень много и сверх меры, то удар этот может </w:t>
      </w:r>
      <w:r w:rsidR="0040243B" w:rsidRPr="002A4D42">
        <w:lastRenderedPageBreak/>
        <w:t>быть особенно сильным, особенно болезненным и чувствительным. Тот, кто ничего не получил, не имеет возможности нанести такую рану, как тот, кто получил много. Крайней степенью этой «признательности» со стороны получающих будет предательство. Носитель Света, как большой, так и малый, неизбежно встречается с этой ехидной. На все самые ярые уверения в преданности и любви и добром отношении следует смотреть очень сторожко, зная о противоположном полюсе всех этих качеств и о том, что астрал, несдержанный, не подчиненный воле и неуравновешенный, обычно колеблется между полюсностью своих чувств. Знаете также, что даже долгие годы ученичества не гарантировали вас от астральных сюрпризов со стороны идущих за вами. Прошлый опыт следует очень глубоко анализировать и делать из него соответствующие выводы. В молчании не приходилось раскаиваться, но зато приходилось за сказанное сверх должного. Вот почему Мы так долго, последовательно и упорно Испытуем учеников. Часто они сами не знают себя и не дают себе отчета, как отнесутся они и как будут себя вести в тех или иных изменившихся внешних условиях. Надо знать человека, но не брать на веру ни его слов, ни его чувств. Когда-то и вы обижались на Гуру, когда чувствовали с его стороны по отношению к вам напряженную зоркую настороженность. Теперь понимаете сами, обжегшись на собственном опыте, насколько он был прав вообще. Нет ничего опаснее, как ставить себя в зависимость от кого бы то ни было, кроме Владыки или своей Иерархии. Отвечайте, будучи спрошены, но воздержитесь от слов, не вызванных прямым вопросом. Заградительная сеть при каждом контакте пусть будет напряжена. Раскрытие себя другому сознанию ставит под удар и зависимость от состояния или настроения последнего. Внутреннее равновесие</w:t>
      </w:r>
      <w:r w:rsidR="00D57AEE">
        <w:t xml:space="preserve"> — </w:t>
      </w:r>
      <w:r w:rsidR="0040243B" w:rsidRPr="002A4D42">
        <w:t>лучшая защита как от врагов, так и от друзей. К пожирателям психической энергии лучше совсем не прикасаться.</w:t>
      </w:r>
    </w:p>
    <w:p w:rsidR="0040243B" w:rsidRDefault="0040243B" w:rsidP="0040243B"/>
    <w:p w:rsidR="0040243B" w:rsidRDefault="00DF4588" w:rsidP="0040243B">
      <w:r>
        <w:rPr>
          <w:b/>
          <w:lang w:val="en-US"/>
        </w:rPr>
        <w:t>1964</w:t>
      </w:r>
      <w:r>
        <w:rPr>
          <w:b/>
        </w:rPr>
        <w:t xml:space="preserve"> г. </w:t>
      </w:r>
      <w:r w:rsidR="008241CE" w:rsidRPr="008241CE">
        <w:rPr>
          <w:b/>
        </w:rPr>
        <w:t>774.</w:t>
      </w:r>
      <w:r w:rsidR="0040243B" w:rsidRPr="002A4D42">
        <w:t xml:space="preserve"> (499). </w:t>
      </w:r>
      <w:r w:rsidR="008A359E" w:rsidRPr="008A359E">
        <w:rPr>
          <w:b/>
        </w:rPr>
        <w:t>(М.А.Й.).</w:t>
      </w:r>
      <w:r w:rsidR="0040243B" w:rsidRPr="002A4D42">
        <w:t xml:space="preserve"> И все же, зная хорошо природу людскую, людям надо давать. Лучше всего молчаливое даяние, не ставящее под прямой удар. Тогда излучения собственной ауры наполняют светом окружающее пространство и касаются тех, кто приближается к вам. Следствия такого даяния не вызывают такого противодействия, как прямое обращение. Раздать мудро не так просто, как это кажется. Будем учиться мудрости духовной отдачи.</w:t>
      </w:r>
    </w:p>
    <w:p w:rsidR="0040243B" w:rsidRDefault="0040243B" w:rsidP="0040243B"/>
    <w:p w:rsidR="0040243B" w:rsidRDefault="00DF4588" w:rsidP="0040243B">
      <w:r>
        <w:rPr>
          <w:b/>
          <w:lang w:val="en-US"/>
        </w:rPr>
        <w:t>1964</w:t>
      </w:r>
      <w:r>
        <w:rPr>
          <w:b/>
        </w:rPr>
        <w:t xml:space="preserve"> г. </w:t>
      </w:r>
      <w:r w:rsidR="008241CE" w:rsidRPr="008241CE">
        <w:rPr>
          <w:b/>
        </w:rPr>
        <w:t>775.</w:t>
      </w:r>
      <w:r w:rsidR="0040243B" w:rsidRPr="002A4D42">
        <w:t xml:space="preserve"> (500). </w:t>
      </w:r>
      <w:r w:rsidR="008A359E" w:rsidRPr="008A359E">
        <w:rPr>
          <w:b/>
        </w:rPr>
        <w:t>(Гуру).</w:t>
      </w:r>
      <w:r w:rsidR="0040243B" w:rsidRPr="002A4D42">
        <w:t xml:space="preserve"> От уравновешивания в сознании противоположений никуда не уйти. С одной стороны</w:t>
      </w:r>
      <w:r w:rsidR="00D57AEE">
        <w:t xml:space="preserve"> — </w:t>
      </w:r>
      <w:r w:rsidR="0040243B" w:rsidRPr="002A4D42">
        <w:t>духовное даяние и помощь людям, с другой</w:t>
      </w:r>
      <w:r w:rsidR="00D57AEE">
        <w:t xml:space="preserve"> — </w:t>
      </w:r>
      <w:r w:rsidR="0040243B" w:rsidRPr="002A4D42">
        <w:t xml:space="preserve">сдержанность и молчаливость и бережное и осмотрительное расходование огненной энергии. Найти между ними момент уравновешивания будет решением правильным. То, что раньше называли нейтрализацией бинеров, остается и ныне задачей сознания, утверждающее синтетическое мышление. Но без противоположений нельзя, ибо на полюсности явлений строится мир </w:t>
      </w:r>
      <w:r w:rsidR="0040243B" w:rsidRPr="002A4D42">
        <w:lastRenderedPageBreak/>
        <w:t>и вся жизнь, которая в нем. Равнодействующую линию поведения каждый найти должен сам. Для этого и дается жизненный опыт.</w:t>
      </w:r>
    </w:p>
    <w:p w:rsidR="0040243B" w:rsidRDefault="0040243B" w:rsidP="0040243B"/>
    <w:p w:rsidR="0040243B" w:rsidRDefault="00DF4588" w:rsidP="0040243B">
      <w:r>
        <w:rPr>
          <w:b/>
          <w:lang w:val="en-US"/>
        </w:rPr>
        <w:t>1964</w:t>
      </w:r>
      <w:r>
        <w:rPr>
          <w:b/>
        </w:rPr>
        <w:t xml:space="preserve"> г. </w:t>
      </w:r>
      <w:r w:rsidR="008241CE" w:rsidRPr="008241CE">
        <w:rPr>
          <w:b/>
        </w:rPr>
        <w:t>776.</w:t>
      </w:r>
      <w:r w:rsidR="0040243B" w:rsidRPr="002A4D42">
        <w:t xml:space="preserve"> (501). </w:t>
      </w:r>
      <w:r w:rsidR="008241CE" w:rsidRPr="008241CE">
        <w:rPr>
          <w:b/>
        </w:rPr>
        <w:t>(Окт. 2).</w:t>
      </w:r>
      <w:r w:rsidR="0040243B" w:rsidRPr="002A4D42">
        <w:t xml:space="preserve"> Сегодня отметим необычайное нагнетение пространственных токов. Неспокойно пространство. Неспокойны стихии. Люди своими действиями еще более ухудшают положение. Немногие сильные духи вынуждены принимать на себя приступ стихий, в то время как в этой гигантской работе им должны были бы помогать все. Но разрядителей мало. Ведь пространственный хаос надо встречать своими огнями и сгущающуюся тьму рассеивать собственным светом. Где же они, могущие своими излучениями ауры своей встречать волны разбушевавшихся стихий? За миллионы непросветленных сознаний отвечают единицы несущих миру свой Свет. Пока не будет осознана коллективная ответственность человечества за Землю и состояние пространства, преображение Земли невозможно. Каждый не только ответчик за своего брата-землянина, но и за всю планету. Утеря планетной ответственности привела общее состояние Земли в такое тяжкое положение. Думают преуспеть технически, отбросив в сторону духовное совершенствование человечества. Но результаты не дают основания для радости: звериный оскал старого мира вторгается во все стороны жизни, во все сознания, не утвердившиеся в понимании неизбежности победы Нового Мира над старым. Потому временами так тяжко горящему сердцу, которое делит со Мною тягость Ноши мира сего.</w:t>
      </w:r>
    </w:p>
    <w:p w:rsidR="0040243B" w:rsidRDefault="0040243B" w:rsidP="0040243B"/>
    <w:p w:rsidR="0040243B" w:rsidRPr="002A4D42" w:rsidRDefault="00DF4588" w:rsidP="0040243B">
      <w:r>
        <w:rPr>
          <w:b/>
          <w:lang w:val="en-US"/>
        </w:rPr>
        <w:t>1964</w:t>
      </w:r>
      <w:r>
        <w:rPr>
          <w:b/>
        </w:rPr>
        <w:t xml:space="preserve"> г. </w:t>
      </w:r>
      <w:r w:rsidR="008241CE" w:rsidRPr="008241CE">
        <w:rPr>
          <w:b/>
        </w:rPr>
        <w:t>777.</w:t>
      </w:r>
      <w:r w:rsidR="0040243B" w:rsidRPr="002A4D42">
        <w:t xml:space="preserve"> (502). </w:t>
      </w:r>
      <w:r w:rsidR="008A359E" w:rsidRPr="008A359E">
        <w:rPr>
          <w:b/>
        </w:rPr>
        <w:t>(М.А.Й.).</w:t>
      </w:r>
      <w:r w:rsidR="0040243B" w:rsidRPr="002A4D42">
        <w:t xml:space="preserve"> Под нагнетениями и давлениями извне внутренние огни разгораются особенно ярко. Даже примус обычный может примером служить того, как пламя под давлением начинает гудеть и становится чистым, освобождаясь от копоти и перегара. Этот принцип универсален. И не сетовать, но радоваться будет тот, кто его осознал. Именно по этой причине жизнь Духов Великих никогда не протекала обычно. Сила огней и яркость Света, который несли Они в мир, нагнеталась чудовищным противодействием всех антагонистических энергий и сознательной борьбою со стороны тьмы, но зато и Свет, ими приносимый, разгораясь все ярче и ярче, сиял долгие века после их ухода. Этим путем имена Великих Носителей Света прочно запечатлелись в памяти человечества на протяжении тысячелетий. И тем, кто следует в жизни тропой Их Заветов, следует помнить и знать, что нагнетения и отягощения духа служат той силой, которая возжигает огни центров и заставляет вращаться огненные чакры.</w:t>
      </w:r>
    </w:p>
    <w:p w:rsidR="0040243B" w:rsidRDefault="0040243B" w:rsidP="00641656">
      <w:pPr>
        <w:pStyle w:val="Quote"/>
      </w:pPr>
      <w:r w:rsidRPr="002A4D42">
        <w:t>Очень мешали писать со стороны: шум, крики и т.д.</w:t>
      </w:r>
    </w:p>
    <w:p w:rsidR="0040243B" w:rsidRDefault="0040243B" w:rsidP="0040243B"/>
    <w:p w:rsidR="0040243B" w:rsidRPr="002A4D42" w:rsidRDefault="00DF4588" w:rsidP="0040243B">
      <w:r>
        <w:rPr>
          <w:b/>
          <w:lang w:val="en-US"/>
        </w:rPr>
        <w:t>1964</w:t>
      </w:r>
      <w:r>
        <w:rPr>
          <w:b/>
        </w:rPr>
        <w:t xml:space="preserve"> г. </w:t>
      </w:r>
      <w:r w:rsidR="008241CE" w:rsidRPr="008241CE">
        <w:rPr>
          <w:b/>
        </w:rPr>
        <w:t>778.</w:t>
      </w:r>
      <w:r w:rsidR="0040243B" w:rsidRPr="002A4D42">
        <w:t xml:space="preserve"> (503). </w:t>
      </w:r>
      <w:r w:rsidR="008A359E" w:rsidRPr="008A359E">
        <w:rPr>
          <w:b/>
        </w:rPr>
        <w:t>(Гуру).</w:t>
      </w:r>
      <w:r w:rsidR="0040243B" w:rsidRPr="002A4D42">
        <w:t xml:space="preserve"> Когда кто-то из вас во имя Света хочет что-то осуществить, он может действовать силою нашей, помощь от нас получая. Мы можем помочь, но надо, чтобы действие было созвучно тому, ради чего действовали и работали мы. Это созвучие </w:t>
      </w:r>
      <w:r w:rsidR="0040243B" w:rsidRPr="002A4D42">
        <w:lastRenderedPageBreak/>
        <w:t>означает объединение сил в их устремлении к одной и той же цели. Цель одна</w:t>
      </w:r>
      <w:r w:rsidR="00D57AEE">
        <w:t xml:space="preserve"> — </w:t>
      </w:r>
      <w:r w:rsidR="0040243B" w:rsidRPr="002A4D42">
        <w:t>нести просвещение людям в форме, доступной и возможной в данный момент, или в текущее время, или в данную эпоху. Как-то и что-то можно сделать всегда, а следовательно, можно всегда получать нашу помощь.</w:t>
      </w:r>
    </w:p>
    <w:p w:rsidR="00641656" w:rsidRDefault="00641656" w:rsidP="0040243B">
      <w:pPr>
        <w:rPr>
          <w:lang w:val="en-US"/>
        </w:rPr>
      </w:pPr>
    </w:p>
    <w:p w:rsidR="0040243B" w:rsidRDefault="0040243B" w:rsidP="00641656">
      <w:pPr>
        <w:pStyle w:val="Quote"/>
      </w:pPr>
      <w:r w:rsidRPr="002A4D42">
        <w:t>После отъезда Табы все еще не могу восстановить равновесия и подъема. Очевидно, не следовало с нею делиться своими мыслями, ибо &lt;...&gt; влияний.</w:t>
      </w:r>
    </w:p>
    <w:p w:rsidR="0040243B" w:rsidRDefault="00DF4588" w:rsidP="0040243B">
      <w:r>
        <w:rPr>
          <w:b/>
          <w:lang w:val="en-US"/>
        </w:rPr>
        <w:t>1964</w:t>
      </w:r>
      <w:r>
        <w:rPr>
          <w:b/>
        </w:rPr>
        <w:t xml:space="preserve"> г. </w:t>
      </w:r>
      <w:r w:rsidR="008241CE" w:rsidRPr="008241CE">
        <w:rPr>
          <w:b/>
        </w:rPr>
        <w:t>779.</w:t>
      </w:r>
      <w:r w:rsidR="0040243B" w:rsidRPr="002A4D42">
        <w:t xml:space="preserve"> </w:t>
      </w:r>
      <w:r w:rsidR="008241CE" w:rsidRPr="008241CE">
        <w:rPr>
          <w:b/>
        </w:rPr>
        <w:t>(Окт. 3).</w:t>
      </w:r>
      <w:r w:rsidR="0040243B" w:rsidRPr="002A4D42">
        <w:t xml:space="preserve"> Пора бы понять, что делясь с другими частями сокровенного знания, добытого путем долголетних усилий, испытаний и страдания, отдаете себя им как бы во власть и даете им право наваливать на вас весь груз своих сомнений, колебаний и недоверия. Как бы мост, или канал, создаете, по которому течет этот яд в ваше сознание. А если они подвержены темным воздействиям, то темные пользуются этой возможностью, чтобы пытаться и в вас погасить по этому каналу свет, который им претит. Если раньше это было трудно понять, то, испытав на себе следствия своей несдержанности, можно в будущем таких ошибок уже не допускать. Никакие ваши доказательства вашей близости к Нам для таких сознаний ни к чему. И даже если бы дали доказательства большие, то в конечном итоге вас все же спросили бы: «А не бес ли в тебе?», то есть вы не от тьмы ли? Ведь даже и это соображение было выставлено в качестве аргумента. Но если так спрашивали Меня, то не удивительно ли, что то же сказали и вам, идущим за Мною. Их было трое, и все получили более того, чем были в состоянии вместить. Каждое слово, сказанное поверх вместимости другого сознания, тяжко ложится на сказавшего. Поэтому лучше всего отвечать на вопросы, но не больше того, чем это необходимо. Временное вмещение еще не означает, что дальнейшая реакция не будет вредоносной и не обратится против вас. Нужно зорко уметь отличить временное вмещение от постоянного. Первое не имеет права на полноту насыщения, второе имеет его. Сколько случаев знали, когда самое приемлющее временное состояние сознания заканчивалось ярым противодействием, против вас обращенным. Мудрость раздачи духовных богатств вырабатывается долгим и подчас очень горьким опытом жизни. Но если за опыт заплачено полной ценой, идти можно спокойно, уже не опасаясь ошибок. Понять свою ошибку, за нее заплатив</w:t>
      </w:r>
      <w:r w:rsidR="00D57AEE">
        <w:t xml:space="preserve"> — </w:t>
      </w:r>
      <w:r w:rsidR="0040243B" w:rsidRPr="002A4D42">
        <w:t>значит сделать невозможной ее в будущем.</w:t>
      </w:r>
    </w:p>
    <w:p w:rsidR="0040243B" w:rsidRDefault="0040243B" w:rsidP="0040243B"/>
    <w:p w:rsidR="0040243B" w:rsidRDefault="00DF4588" w:rsidP="0040243B">
      <w:r>
        <w:rPr>
          <w:b/>
          <w:lang w:val="en-US"/>
        </w:rPr>
        <w:t>1964</w:t>
      </w:r>
      <w:r>
        <w:rPr>
          <w:b/>
        </w:rPr>
        <w:t xml:space="preserve"> г. </w:t>
      </w:r>
      <w:r w:rsidR="008241CE" w:rsidRPr="008241CE">
        <w:rPr>
          <w:b/>
        </w:rPr>
        <w:t>780.</w:t>
      </w:r>
      <w:r w:rsidR="0040243B" w:rsidRPr="002A4D42">
        <w:t xml:space="preserve"> </w:t>
      </w:r>
      <w:r w:rsidR="008A359E" w:rsidRPr="008A359E">
        <w:rPr>
          <w:b/>
        </w:rPr>
        <w:t>(М.А.Й.).</w:t>
      </w:r>
      <w:r w:rsidR="0040243B" w:rsidRPr="002A4D42">
        <w:t xml:space="preserve"> Собственно говоря, после смерти распределения по Лучам и не происходит именно после того, как тьма завладеет своим достоянием, так как принадлежность к Лучу устанавливается с момента зажжения сознания. Просто дух, освобожденный от тела, вступает в Луч, к которому он принадлежит. Принадлежность духов к Лучам, их утвердившим к сознательной жизни, относится к разряду явлений весьма сокровенных. Магнитная </w:t>
      </w:r>
      <w:r w:rsidR="0040243B" w:rsidRPr="002A4D42">
        <w:lastRenderedPageBreak/>
        <w:t>сила Луча такова, что сознание, сбросившее с себя силу земных притяжений, подвергается уже явному воздействию именно этого Луча, связующего его с его Владыкою СЕМИ ЛУЧЕЙ. Этот Луч является мостом, соединяющим Отца с сыном. По нему, то есть будучи в этом Луче, можно дойти до Того, от Кого Луч исходит. По этому Лучу идут и вибрации особого назначения, и тогда ученику присваивается особый Луч, Луч особого назначения. Нахождение в Луче обуславливает духовное продвижение сознания. Когда послан такой Луч, получивший его становится принятым учеником. Когда посланный Луч принят и претворен, преломившись через призму принявшего его сознания, и когда в ответ возникает свет от ученика самоисходящий, возможным становится утверждение трех своих самоисходящих лучей, которые означают ступень Архата. Процесс постепенен, ибо требует необычайного напряжения всего организма. Будучи ускорен, может пережечь центры восприятия. Отсюда особая осторожность и последовательность, проявляемая Учителем по отношению к ученику. Требуется особое доверие и особая уверенность в мудрости и знании Ведущей Руки, чтобы спокойно относиться к периодам повышенной или замедленной активности вибраций Луча.</w:t>
      </w:r>
    </w:p>
    <w:p w:rsidR="0040243B" w:rsidRDefault="0040243B" w:rsidP="0040243B"/>
    <w:p w:rsidR="0040243B" w:rsidRDefault="00DF4588" w:rsidP="0040243B">
      <w:r>
        <w:rPr>
          <w:b/>
          <w:lang w:val="en-US"/>
        </w:rPr>
        <w:t>1964</w:t>
      </w:r>
      <w:r>
        <w:rPr>
          <w:b/>
        </w:rPr>
        <w:t xml:space="preserve"> г. </w:t>
      </w:r>
      <w:r w:rsidR="008241CE" w:rsidRPr="008241CE">
        <w:rPr>
          <w:b/>
        </w:rPr>
        <w:t>781.</w:t>
      </w:r>
      <w:r w:rsidR="0040243B" w:rsidRPr="002A4D42">
        <w:t xml:space="preserve"> </w:t>
      </w:r>
      <w:r w:rsidR="008A359E" w:rsidRPr="008A359E">
        <w:rPr>
          <w:b/>
        </w:rPr>
        <w:t>(Гуру).</w:t>
      </w:r>
      <w:r w:rsidR="0040243B" w:rsidRPr="002A4D42">
        <w:t xml:space="preserve"> «You shell decree a thing, and it shell be established unto you». Мы принимаем в сознание нечто, и оно утверждается в нашем сознании для нас. И люди живут тем, что принято, и оно становится для них реальностью жизни, которую они часто принимают за действительность. Но когда между тем, что принято в сознание, и действительностью нет расхождения, тогда мир, утвержденный в себе, свободен от Майи. Потому все дело в том, что именно можно в себе утверждать как незыблемый фундамент познавания. Таким фундаментом будут Основы Учения Жизни, неизменяемые в веках, на которых можно прочно возводить здание Нового Мира.</w:t>
      </w:r>
    </w:p>
    <w:p w:rsidR="0040243B" w:rsidRDefault="0040243B" w:rsidP="0040243B"/>
    <w:p w:rsidR="0040243B" w:rsidRDefault="00DF4588" w:rsidP="0040243B">
      <w:r>
        <w:rPr>
          <w:b/>
          <w:lang w:val="en-US"/>
        </w:rPr>
        <w:t>1964</w:t>
      </w:r>
      <w:r>
        <w:rPr>
          <w:b/>
        </w:rPr>
        <w:t xml:space="preserve"> г. </w:t>
      </w:r>
      <w:r w:rsidR="008241CE" w:rsidRPr="008241CE">
        <w:rPr>
          <w:b/>
        </w:rPr>
        <w:t>782.</w:t>
      </w:r>
      <w:r w:rsidR="0040243B" w:rsidRPr="002A4D42">
        <w:t xml:space="preserve"> </w:t>
      </w:r>
      <w:r w:rsidR="008241CE" w:rsidRPr="008241CE">
        <w:rPr>
          <w:b/>
        </w:rPr>
        <w:t>(Окт. 4).</w:t>
      </w:r>
      <w:r w:rsidR="0040243B" w:rsidRPr="002A4D42">
        <w:t xml:space="preserve"> Пиши, пиши, пиши. Это нужно, нужно, нужно для будущего, будущего, будущего...</w:t>
      </w:r>
    </w:p>
    <w:p w:rsidR="0040243B" w:rsidRDefault="0040243B" w:rsidP="0040243B">
      <w:r w:rsidRPr="002A4D42">
        <w:t>Психический аппарат человека сложен необычайно. Особенно труден он для понимания в вопросе сознания. В европейских языках даже нет терминов, которые могли бы выражать некоторые фазы сознания. Вопрос о сознании тесно связан с бессмертием. Человек бессмертен. Дух не умирает. Жизнь духа непрерывна, то есть продолжается вечно. Но в то время как продолжается эта жизнь, сознание может прекращать свои проявления и погаснуть. Даже будучи в физической оболочке, человек может терять сознание на известное время и все же продолжать жить. Во время сна физическое сознание прекращается, но тело живет. Жизнь и земное сознание не одно и то же, и жизнь может продолжаться без наличия сознания, в то время как сознание без жизни</w:t>
      </w:r>
      <w:r w:rsidR="00D57AEE">
        <w:t xml:space="preserve"> — </w:t>
      </w:r>
      <w:r w:rsidRPr="002A4D42">
        <w:t xml:space="preserve">никогда. Жизнь не означает жизнь только в плотном теле. Оно умирает, а человек </w:t>
      </w:r>
      <w:r w:rsidRPr="002A4D42">
        <w:lastRenderedPageBreak/>
        <w:t>продолжает жить. И эта жизнь, уже без тела, или вне тела, не прерывается ни на мгновение, хотя сознание и может отсутствовать. Земное сознание потухает, подобно потушенной свече, вместе со смертью тела, вместе с телом умирает и земная личность человека, имеющая паспорт, звание, местожительства и так далее, но человек не умирает, ибо только сбрасывает с себя низшие три оболочки и остается жить в оставшихся четырех (оболочках). Но жить совсем еще не значит осознавать эту жизнь. Продолжение сознания в оставшихся четырех оболочках зависит от ступени эволюции духа. Архат стоит на ступени непрерываемого сознания, которое он не теряет при освобождении от тела. Но это не есть земное сознание, то есть сознание данной личности, а есть сознание своей Индивидуальности, которая выражала себя в личности последнего воплощения и воплощений, предшествовавших ему. Смерть личности означает, что Сидор Петрович Иванов утрачивает все признаки, делавшие его таковым. Оставшаяся четверица не имеет ни звания, ни пола, ни национальности, ни отличий и особенностей земных и ничего своего: ни вещей, ни одежды, ни даже определенного облика. По привычке земной, которая переносится в Мир Тонкий, он может представлять себя и в действительности казаться европейцем или монголом, согласно тому, чем он был на Земле, но это лишь продукт его воображения, творящего его внешнюю форму. Тонкое состояние сознания умершего резко отлично от земного, и градаций и степеней этого сознания</w:t>
      </w:r>
      <w:r w:rsidR="00D57AEE">
        <w:t xml:space="preserve"> — </w:t>
      </w:r>
      <w:r w:rsidRPr="002A4D42">
        <w:t xml:space="preserve">без конца. Во время физического сна сознание спит. Умерший тоже погружается тотчас же в сон, вплоть до пробуждения в новых условиях. Во время такого сна сознание, конечно, не функционирует, прежнее, земное, потому что погасло, новое, надземное, еще не проснулось, ибо центр сознающий должен себя установить и приспособиться к осознанию новых условий. Человек бессмертен, жизнь в человеке бессмертна, дух человека бессмертен, но сознание его имеет несколько видов и подвержено смерти и угасанию и прерываемо, если он не Адепт. Личное сознание умирает вместе с телом. Тонкое сознание пробуждается после установления нового центра притяжения в оставшейся четверице. Последующая смерть тонкого тела и тела ментального тоже влечет за собою видоизменение сознания. Но вечным центром непрерываемой жизни является дух, сбросивший все оболочки, кроме двух высочайших и всех тех накоплений, без которых эти две высочайших не дадут духу сознательного существования. Сознание получают они от той оболочки, вернее, принципа, которая служит выражением «Я» в человеке, когда человек может сознательно сказать: «Я есмь». При этом необходимо отметить, что человек, погруженный в очень глубокий гипнотический сон, может вспомнить всё свое данное воплощение и даже одно или два, предшествовавших ему, но эти сознания и личности каждого из этих воплощений совершенно не знают друг друга, хотя и принадлежат одному и тому же человеку, то есть духу, прошедшему через эти воплощения. Конечно, более </w:t>
      </w:r>
      <w:r w:rsidRPr="002A4D42">
        <w:lastRenderedPageBreak/>
        <w:t>высокая ступень, а именно ступень Архата, позволяет осознать непрерывность жизненной цепи духа, на которой нанизаны бывшие прежде и умершие личности его бессмертной Индивидуальности, но на Земле для обычного сознания обычного человека это почти совершенно недоступно. Таким образом, можно видеть, что степеней и форм проявления сознания много и что только Высшая Триада может связать их все в одно. Поднять земное сознание до слияния его с Высшим сознанием Индивидуальности, перевоплощающейся из жизни в жизнь и проявляющейся в личности каждого очередного воплощения, можно при условии, если упорно и планомерно утверждать в обычном земном сознании элементы непреходящего, элементы бессмертия, элементы того, что в человеке не умирает, что каждый раз приносит с собой он из прошлого в новое тело. Качества духа, способности, склонности, тенденции и свойства его есть тот багаж, который накоплен человеком в его прежних воплощениях. Один родится гением, другой</w:t>
      </w:r>
      <w:r w:rsidR="00D57AEE">
        <w:t xml:space="preserve"> — </w:t>
      </w:r>
      <w:r w:rsidRPr="002A4D42">
        <w:t>посредственностью, один</w:t>
      </w:r>
      <w:r w:rsidR="00D57AEE">
        <w:t xml:space="preserve"> — </w:t>
      </w:r>
      <w:r w:rsidRPr="002A4D42">
        <w:t>идиотом, другой</w:t>
      </w:r>
      <w:r w:rsidR="00D57AEE">
        <w:t xml:space="preserve"> — </w:t>
      </w:r>
      <w:r w:rsidRPr="002A4D42">
        <w:t>талантливым, один</w:t>
      </w:r>
      <w:r w:rsidR="00D57AEE">
        <w:t xml:space="preserve"> — </w:t>
      </w:r>
      <w:r w:rsidRPr="002A4D42">
        <w:t>трусом, другой</w:t>
      </w:r>
      <w:r w:rsidR="00D57AEE">
        <w:t xml:space="preserve"> — </w:t>
      </w:r>
      <w:r w:rsidRPr="002A4D42">
        <w:t>храбрецом, один</w:t>
      </w:r>
      <w:r w:rsidR="00D57AEE">
        <w:t xml:space="preserve"> — </w:t>
      </w:r>
      <w:r w:rsidRPr="002A4D42">
        <w:t>с сильною волей, другой</w:t>
      </w:r>
      <w:r w:rsidR="00D57AEE">
        <w:t xml:space="preserve"> — </w:t>
      </w:r>
      <w:r w:rsidRPr="002A4D42">
        <w:t>безвольным ничтожеством. Это наследие прошлого есть достояние человека, которое можно сознательно углублять и наращивать, протягивая тем непрерывную нить в будущее и тем утверждая непрерываемость сознания, устремляющегося за пределы одного воплощения.</w:t>
      </w:r>
    </w:p>
    <w:p w:rsidR="0040243B" w:rsidRDefault="0040243B" w:rsidP="0040243B"/>
    <w:p w:rsidR="0040243B" w:rsidRDefault="00DF4588" w:rsidP="0040243B">
      <w:r>
        <w:rPr>
          <w:b/>
          <w:lang w:val="en-US"/>
        </w:rPr>
        <w:t>1964</w:t>
      </w:r>
      <w:r>
        <w:rPr>
          <w:b/>
        </w:rPr>
        <w:t xml:space="preserve"> г. </w:t>
      </w:r>
      <w:r w:rsidR="008241CE" w:rsidRPr="008241CE">
        <w:rPr>
          <w:b/>
        </w:rPr>
        <w:t>783.</w:t>
      </w:r>
      <w:r w:rsidR="0040243B" w:rsidRPr="002A4D42">
        <w:t xml:space="preserve"> (504). </w:t>
      </w:r>
      <w:r w:rsidR="008A359E" w:rsidRPr="008A359E">
        <w:rPr>
          <w:b/>
        </w:rPr>
        <w:t>(М.А.Й.).</w:t>
      </w:r>
      <w:r w:rsidR="0040243B" w:rsidRPr="002A4D42">
        <w:t xml:space="preserve"> Можем ли мы утопать в сновидениях Девачана, когда Владыки в кровавом поту работают над тем, чтобы удержать равновесие планеты. Да, да, мы отказываемся от Девачана, чтобы посильно помочь Им, непомерную Ношу Несущим. После необходимого отдыха для восстановления сил мы снова сознательно продолжаем нашу работу как для Земли, так и на Планах Надземных. Трудно сказать, которая работа требует более сил. Знаем только одно: нет работе конца. Много мужества надо, чтобы не упасть духом перед огромностью новых задач. И надо понять, как нужен каждый работник и каждый, хотящий Владыкам помочь в деле несения Света. Помогать можно там, помогать можно и на Земле. Служить можно и должно Владыке всем, везде и всегда, если сознание позволяет. Великое Служение не прерывается ни днем ни ночью, ни жизнью ни смертью. Оно называется Великим Деланием. Magnum Opus</w:t>
      </w:r>
      <w:r w:rsidR="00A75720">
        <w:rPr>
          <w:rStyle w:val="FootnoteReference"/>
        </w:rPr>
        <w:footnoteReference w:id="22"/>
      </w:r>
      <w:r w:rsidR="0040243B" w:rsidRPr="002A4D42">
        <w:t xml:space="preserve"> Адептов сокровенного знания прошлых веков.</w:t>
      </w:r>
    </w:p>
    <w:p w:rsidR="0040243B" w:rsidRDefault="0040243B" w:rsidP="0040243B"/>
    <w:p w:rsidR="0040243B" w:rsidRDefault="00DF4588" w:rsidP="0040243B">
      <w:r>
        <w:rPr>
          <w:b/>
          <w:lang w:val="en-US"/>
        </w:rPr>
        <w:t>1964</w:t>
      </w:r>
      <w:r>
        <w:rPr>
          <w:b/>
        </w:rPr>
        <w:t xml:space="preserve"> г. </w:t>
      </w:r>
      <w:r w:rsidR="008241CE" w:rsidRPr="008241CE">
        <w:rPr>
          <w:b/>
        </w:rPr>
        <w:t>784.</w:t>
      </w:r>
      <w:r w:rsidR="0040243B" w:rsidRPr="002A4D42">
        <w:t xml:space="preserve"> (505). </w:t>
      </w:r>
      <w:r w:rsidR="008A359E" w:rsidRPr="008A359E">
        <w:rPr>
          <w:b/>
        </w:rPr>
        <w:t>(Гуру).</w:t>
      </w:r>
      <w:r w:rsidR="0040243B" w:rsidRPr="002A4D42">
        <w:t xml:space="preserve"> Трудно представить себе и согласиться с тем, что терзания духа, томления духа, отягощения духа и обременение его обстоятельствами несказанно укрепляют силу его противостояния тьме, что это самый скорый путь преуспеяния и прогресса.</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785.</w:t>
      </w:r>
      <w:r w:rsidR="0040243B" w:rsidRPr="002A4D42">
        <w:t xml:space="preserve"> (506). </w:t>
      </w:r>
      <w:r w:rsidR="008241CE" w:rsidRPr="008241CE">
        <w:rPr>
          <w:b/>
        </w:rPr>
        <w:t>(Окт. 5).</w:t>
      </w:r>
      <w:r w:rsidR="0040243B" w:rsidRPr="002A4D42">
        <w:t xml:space="preserve"> Друг Мой, можно ли прерывать устремление к Нам, то есть останавливать поступления идущих от Нас вибраций Света? Постоянство во всем, что касается Нас, будет качеством духа, весьма необходимым для Общения с Нами. И если вначале приходится вкладывать много усилий в утверждение того или иного качества духа, то спустя некоторое время утвержденное качество уже само, без нарочных усилий, несет человека к намеченной цели. Устремление врастает в природу человека и становится выражением его сущности. Тогда во сне или бодрствовании, в этом мире и в том и где бы то ни было могучие крылья устремления продолжают нести утвердивший его дух в фокусе его устремлений. Тогда среди вихрей астральных и астральных течений, среди множеств и толп развоплощенных людей, среди неустойчивых изменений Тонкого Мира сияющая нить устремления поведет прямо ко Мне. Устремление есть прямая нить связи со Мною. Устремление, укрепленное и поддерживаемое ритмом, приобретает качество непрерываемости и возвышает сознание над переменчивостью жизненных явлений, происходящих в различных мирах. Кто ко Мне придет, тот со Мной и пребудет. Но ведь надо прежде пройти через все, что мешает и препятствием служит на этом трудном пути. Опыт жизни показал, что несчетно число обстоятельств, препятствующих близкому подходу, и каждое из них необходимо преодолеть. Даю ключ к преодолению всех и всяких препятствий. Ключ этот в том, что все и всякие преодоления совершаются в духе. В духе, незримо и невидимо, надо сперва преодолеть в себе каждое внешнее противодействие, прежде чем будет преодолено оно где-то или в чем-то вовне. Что бы ни происходило во внешнем мире и какими бы неодолимыми ни казались препятствия, несломимая, твердая, необоримая сила решения в духе о том, что препятствие преодолено и победа достигнута, будет тайным ключом, поворачивающим пружину успеха. Это победное, твердое и уверенное состояние духа можно культивировать в себе, доводя силу решения в духе до непреложности его осуществления в жизни. Надо знать и понять, что этим приводится в движение и действие колесо Великого Закона, который управляет явлениями плотного и Тонкого миров. Этим ключом владеют Архаты. Ключ этот Даю тому, кому Архатом в звездах начертано стать. Очень вдуматься надо в то, как применяется этот закон, ибо словами всего передать невозможно, ибо оглашению не подлежит.</w:t>
      </w:r>
    </w:p>
    <w:p w:rsidR="0040243B" w:rsidRDefault="0040243B" w:rsidP="0040243B"/>
    <w:p w:rsidR="0040243B" w:rsidRDefault="00DF4588" w:rsidP="0040243B">
      <w:r>
        <w:rPr>
          <w:b/>
          <w:lang w:val="en-US"/>
        </w:rPr>
        <w:t>1964</w:t>
      </w:r>
      <w:r>
        <w:rPr>
          <w:b/>
        </w:rPr>
        <w:t xml:space="preserve"> г. </w:t>
      </w:r>
      <w:r w:rsidR="008241CE" w:rsidRPr="008241CE">
        <w:rPr>
          <w:b/>
        </w:rPr>
        <w:t>786.</w:t>
      </w:r>
      <w:r w:rsidR="0040243B" w:rsidRPr="002A4D42">
        <w:t xml:space="preserve"> </w:t>
      </w:r>
      <w:r w:rsidR="008A359E" w:rsidRPr="008A359E">
        <w:rPr>
          <w:b/>
        </w:rPr>
        <w:t>(М.А.Й.).</w:t>
      </w:r>
      <w:r w:rsidR="0040243B" w:rsidRPr="002A4D42">
        <w:t xml:space="preserve"> В этом мире кончается все, что относится к сфере преходящих явлений. Когда встречаете ярое противодействие внешних условий, пропустите спокойно его мимо сознания, позволив ему прозвучать до конца и тем разрядив динамическую силу его проявления, заложенную в нем. И, пропустив так его перед своим спокойным и находящимся в полном равновесии сознании, отбросив его в сторону как исчерпавшее свою энергию, чтобы на месте </w:t>
      </w:r>
      <w:r w:rsidR="0040243B" w:rsidRPr="002A4D42">
        <w:lastRenderedPageBreak/>
        <w:t>образовавшейся свободной сферы утвердить уже свое, свой психический облик, форму, образ или вид желаемого следствия, причиной которого будет породившая его ваша воля. Это следствие должно быть оформлено четко и притом совершенно не считаясь с настоящим, проведенным в сознании до своего завершения явлением, которое подлежит преодолению. Таким путем достигаются две цели: первая</w:t>
      </w:r>
      <w:r w:rsidR="00D57AEE">
        <w:t xml:space="preserve"> — </w:t>
      </w:r>
      <w:r w:rsidR="0040243B" w:rsidRPr="002A4D42">
        <w:t>нейтрализация энергий противодействующего явления, вторая</w:t>
      </w:r>
      <w:r w:rsidR="00D57AEE">
        <w:t xml:space="preserve"> — </w:t>
      </w:r>
      <w:r w:rsidR="0040243B" w:rsidRPr="002A4D42">
        <w:t>утверждение в образе психической формы причины, которая породит нужные следствия. Останавливаться мыслью на противном явлении и думать о его неодолимости</w:t>
      </w:r>
      <w:r w:rsidR="00D57AEE">
        <w:t xml:space="preserve"> — </w:t>
      </w:r>
      <w:r w:rsidR="0040243B" w:rsidRPr="002A4D42">
        <w:t>значит усиливать его своими собственными энергиями и делать невозможным преодоление. Отметается в сторону все, расчищается психический канал для осуществления следствия. В мире астральном происходит этот процесс, причем разрушаются в астрале же причины или формы, вызвавшие противное явление. Призывается к действию огонь духа из сферы, выше астральной, и победа увенчивает решение духа.</w:t>
      </w:r>
    </w:p>
    <w:p w:rsidR="0040243B" w:rsidRDefault="0040243B" w:rsidP="0040243B"/>
    <w:p w:rsidR="0040243B" w:rsidRDefault="00DF4588" w:rsidP="0040243B">
      <w:r>
        <w:rPr>
          <w:b/>
          <w:lang w:val="en-US"/>
        </w:rPr>
        <w:t>1964</w:t>
      </w:r>
      <w:r>
        <w:rPr>
          <w:b/>
        </w:rPr>
        <w:t xml:space="preserve"> г. </w:t>
      </w:r>
      <w:r w:rsidR="008241CE" w:rsidRPr="008241CE">
        <w:rPr>
          <w:b/>
        </w:rPr>
        <w:t>787.</w:t>
      </w:r>
      <w:r w:rsidR="0040243B" w:rsidRPr="002A4D42">
        <w:t xml:space="preserve"> (507). </w:t>
      </w:r>
      <w:r w:rsidR="008A359E" w:rsidRPr="008A359E">
        <w:rPr>
          <w:b/>
        </w:rPr>
        <w:t>(Гуру).</w:t>
      </w:r>
      <w:r w:rsidR="0040243B" w:rsidRPr="002A4D42">
        <w:t xml:space="preserve"> Как можно усилить силу свою? Только в применении в жизни. Знание дается для применения. Не примененное, оно бесполезно, ибо будет только отягощать. Радуюсь желанию тотчас же приложить полученное знание к процветанию дел наших. Успех будет очевиден, так как и мы силы приложим к усилиям вашим. Действовать будем совместно. Это и будет сотрудничеством в духе, для которого разделение двух миров</w:t>
      </w:r>
      <w:r w:rsidR="00D57AEE">
        <w:t xml:space="preserve"> — </w:t>
      </w:r>
      <w:r w:rsidR="0040243B" w:rsidRPr="002A4D42">
        <w:t>не препятствие.</w:t>
      </w:r>
    </w:p>
    <w:p w:rsidR="0040243B" w:rsidRDefault="0040243B" w:rsidP="0040243B"/>
    <w:p w:rsidR="0040243B" w:rsidRDefault="00DF4588" w:rsidP="0040243B">
      <w:r>
        <w:rPr>
          <w:b/>
          <w:lang w:val="en-US"/>
        </w:rPr>
        <w:t>1964</w:t>
      </w:r>
      <w:r>
        <w:rPr>
          <w:b/>
        </w:rPr>
        <w:t xml:space="preserve"> г. </w:t>
      </w:r>
      <w:r w:rsidR="008241CE" w:rsidRPr="008241CE">
        <w:rPr>
          <w:b/>
        </w:rPr>
        <w:t>788.</w:t>
      </w:r>
      <w:r w:rsidR="0040243B" w:rsidRPr="002A4D42">
        <w:t xml:space="preserve"> (508). Придет время, и скорбная дата 5-го октября будет отмечаться по всей планете. Время прихода и ухода Посланных Наших имеет для Земли очень большое значение. До человечества в целом не скоро доходит смысл великих событий. И только в веках деятельность Великих Духов получает должную оценку. Зерна огненных посевов, сделанных ими, не сразу дают свои всходы. Но зато и прорастанию их не может ничто помешать, ибо поле посева</w:t>
      </w:r>
      <w:r w:rsidR="00D57AEE">
        <w:t xml:space="preserve"> — </w:t>
      </w:r>
      <w:r w:rsidR="0040243B" w:rsidRPr="002A4D42">
        <w:t>пространство, а жнецы</w:t>
      </w:r>
      <w:r w:rsidR="00D57AEE">
        <w:t xml:space="preserve"> — </w:t>
      </w:r>
      <w:r w:rsidR="0040243B" w:rsidRPr="002A4D42">
        <w:t>сознания, доросшие до понимания возможности усвоения пространственных мыслей. Многое из пространства усваивается человечеством и сейчас, но отсутствие чуткости сердца все же мешает. Эпоха Сердца откроет новые возможности и создаст нужную степень утонченности восприятий. Ступени сознания обуславливаются сроками. Великий Посев даст свои всходы.</w:t>
      </w:r>
    </w:p>
    <w:p w:rsidR="0040243B" w:rsidRDefault="0040243B" w:rsidP="0040243B"/>
    <w:p w:rsidR="0040243B" w:rsidRDefault="00DF4588" w:rsidP="0040243B">
      <w:r>
        <w:rPr>
          <w:b/>
          <w:lang w:val="en-US"/>
        </w:rPr>
        <w:t>1964</w:t>
      </w:r>
      <w:r>
        <w:rPr>
          <w:b/>
        </w:rPr>
        <w:t xml:space="preserve"> г. </w:t>
      </w:r>
      <w:r w:rsidR="008241CE" w:rsidRPr="008241CE">
        <w:rPr>
          <w:b/>
        </w:rPr>
        <w:t>789.</w:t>
      </w:r>
      <w:r w:rsidR="0040243B" w:rsidRPr="002A4D42">
        <w:t xml:space="preserve"> Миссия Доверенной Нашей мало понимается даже теми, кто подошел к Учению, ибо относится она к числу сокровенных. Раньше времени возвестить Ее было нельзя</w:t>
      </w:r>
      <w:r w:rsidR="00D57AEE">
        <w:t xml:space="preserve"> — </w:t>
      </w:r>
      <w:r w:rsidR="0040243B" w:rsidRPr="002A4D42">
        <w:t xml:space="preserve">благодарные последователи и неистовые враги растерзали бы Носительницу Наших Поручений. Защитить бы Смогли, но трата энергий была бы нецелесообразной, то есть не вызываемой необходимостью. Отсюда неизбежность Поручений сокровенных, когда Дух, несущий Свет в </w:t>
      </w:r>
      <w:r w:rsidR="0040243B" w:rsidRPr="002A4D42">
        <w:lastRenderedPageBreak/>
        <w:t>мир, проходит через жизнь вне внимания толп. От этого значение и глубина миссии его не уменьшается, а, скорее, наоборот, возрастает. Можно понимать, что передача миру Учения Жизни могла быть совершена только через верные руки и сердце, не допустившее ни малейшего искажения. Какова же глубина созвучия сердца такого, которая должна быть утверждена с Нами, дававшими знание. Это созвучие требовало необычайной согласованности всего существа Матери Огненной Йоги, чего можно было достичь только при условии очень большого напряжения огненных центров организма. Но жить в мире и сохранять состояние самадхи столь трудно, что только многовековая совместная с Нами работа могла помочь уявить эту высочайшую ступень пространственного сотрудничества. Конечно, многое из того, что видела, знала и испытала Она, не подлежит и не будет подлежать оглашению еще долгое время. Но и то, что известно, достаточно вполне, чтобы понять великое значение миссии Доверенной Нашей и Ее жертвенное служение Свету.</w:t>
      </w:r>
    </w:p>
    <w:p w:rsidR="0040243B" w:rsidRDefault="0040243B" w:rsidP="0040243B"/>
    <w:p w:rsidR="0040243B" w:rsidRDefault="00DF4588" w:rsidP="0040243B">
      <w:r>
        <w:rPr>
          <w:b/>
          <w:lang w:val="en-US"/>
        </w:rPr>
        <w:t>1964</w:t>
      </w:r>
      <w:r>
        <w:rPr>
          <w:b/>
        </w:rPr>
        <w:t xml:space="preserve"> г. </w:t>
      </w:r>
      <w:r w:rsidR="008241CE" w:rsidRPr="008241CE">
        <w:rPr>
          <w:b/>
        </w:rPr>
        <w:t>790.</w:t>
      </w:r>
      <w:r w:rsidR="0040243B" w:rsidRPr="002A4D42">
        <w:t xml:space="preserve"> (509). В древности Духов Великих причисляли к разряду Бессмертных. Их так и называли БЕССМЕРТНЫМИ. Уже знаете, что в Нашем понимании бессмертным называется человек, сохраняющий непрерывность сознания при смене своих оболочек, и прежде всего при освобождении от физического тела, которое люди называют смертью. В Матери Агни Йоги имеете пример идущей Тары, достигшей состояния непрерываемого сознания, позволяющего отнести Ее к сонму БЕССМЕРТНЫХ. Именно на Земле, в оболочке земной, соприкасаясь с людьми, несла Она подвиг Великого Служения, утверждая в своем организме огни, трудно переносимые и ассимилируемые плотью. Подвиг несения в мире Высших Огней еще совершенно не понят. Люди не представляют себе, как велико несоответствие плотных условий с тонкостью проявленных сиддхи. Отдать себя на испытание Пространственному Огню может только Дух высочайшей степени самоотверженности. Многие мечтают о достижениях, совершенно не учитывая того, что без страданий и болей не бывает пробуждения центров. Много еще непонимания явлений огня и Учения Огненной Йоги. Матерь Агни Йоги дала миру пример уявления в теле земном в условиях, близких к обычным, огней центров открытых, позволяющих осуществить в сознании своем фактическое объединение видимого и Невидимого Мира.</w:t>
      </w:r>
    </w:p>
    <w:p w:rsidR="0040243B" w:rsidRDefault="0040243B" w:rsidP="0040243B"/>
    <w:p w:rsidR="0040243B" w:rsidRDefault="00DF4588" w:rsidP="0040243B">
      <w:r>
        <w:rPr>
          <w:b/>
          <w:lang w:val="en-US"/>
        </w:rPr>
        <w:t>1964</w:t>
      </w:r>
      <w:r>
        <w:rPr>
          <w:b/>
        </w:rPr>
        <w:t xml:space="preserve"> г. </w:t>
      </w:r>
      <w:r w:rsidR="008241CE" w:rsidRPr="008241CE">
        <w:rPr>
          <w:b/>
        </w:rPr>
        <w:t>791.</w:t>
      </w:r>
      <w:r w:rsidR="0040243B" w:rsidRPr="002A4D42">
        <w:t xml:space="preserve"> (510). </w:t>
      </w:r>
      <w:r w:rsidR="008A359E" w:rsidRPr="008A359E">
        <w:rPr>
          <w:b/>
        </w:rPr>
        <w:t>(М.А.Й.).</w:t>
      </w:r>
      <w:r w:rsidR="0040243B" w:rsidRPr="002A4D42">
        <w:t xml:space="preserve"> Каждая посылка сердца, обращенная к нам, вызывает и нашу ответность. Не можем не чуять, когда горящее сердце посылает нам свои энергии. Каждая такая посылка предопределяет следующую и укрепляет взаимную связь. А то, что сознательно связывается и укрепляется на Земле, будет связано в Мире Надземном. Будем радоваться тому, что имеем возможность сейчас проторять в сферах пространства те тропинки, которые </w:t>
      </w:r>
      <w:r w:rsidR="0040243B" w:rsidRPr="002A4D42">
        <w:lastRenderedPageBreak/>
        <w:t>непреложно приведут к нам, чтобы с нами вместе продолжить свой путь в Беспредельность проявленного мира.</w:t>
      </w:r>
    </w:p>
    <w:p w:rsidR="0040243B" w:rsidRDefault="0040243B" w:rsidP="0040243B"/>
    <w:p w:rsidR="0040243B" w:rsidRDefault="00DF4588" w:rsidP="0040243B">
      <w:r>
        <w:rPr>
          <w:b/>
          <w:lang w:val="en-US"/>
        </w:rPr>
        <w:t>1964</w:t>
      </w:r>
      <w:r>
        <w:rPr>
          <w:b/>
        </w:rPr>
        <w:t xml:space="preserve"> г. </w:t>
      </w:r>
      <w:r w:rsidR="008241CE" w:rsidRPr="008241CE">
        <w:rPr>
          <w:b/>
        </w:rPr>
        <w:t>792.</w:t>
      </w:r>
      <w:r w:rsidR="0040243B" w:rsidRPr="002A4D42">
        <w:t xml:space="preserve"> (511). </w:t>
      </w:r>
      <w:r w:rsidR="008A359E" w:rsidRPr="008A359E">
        <w:rPr>
          <w:b/>
        </w:rPr>
        <w:t>(Гуру).</w:t>
      </w:r>
      <w:r w:rsidR="0040243B" w:rsidRPr="002A4D42">
        <w:t xml:space="preserve"> Отметим день прошлый еще более углубленным пониманием явления Матери Огненной Йоги. Когда сознание устремляется на то или иное явление с целью его постигать, явление это начинает как бы раскрывать свою сущность со всех сторон и расти в своем объеме. Постоянство устремления обуславливает постоянство роста. Значит, если что-то хотите постичь до конца, надо только не прерывать устремления. Понимание Матери Агни Йоги будет расти и углубляться по мере роста собственного сознания и способности вместить то, что в данный момент вместиться еще не может.</w:t>
      </w:r>
    </w:p>
    <w:p w:rsidR="0040243B" w:rsidRDefault="0040243B" w:rsidP="0040243B"/>
    <w:p w:rsidR="0040243B" w:rsidRDefault="00DF4588" w:rsidP="0040243B">
      <w:r>
        <w:rPr>
          <w:b/>
          <w:lang w:val="en-US"/>
        </w:rPr>
        <w:t>1964</w:t>
      </w:r>
      <w:r>
        <w:rPr>
          <w:b/>
        </w:rPr>
        <w:t xml:space="preserve"> г. </w:t>
      </w:r>
      <w:r w:rsidR="008241CE" w:rsidRPr="008241CE">
        <w:rPr>
          <w:b/>
        </w:rPr>
        <w:t>793.</w:t>
      </w:r>
      <w:r w:rsidR="0040243B" w:rsidRPr="002A4D42">
        <w:t xml:space="preserve"> </w:t>
      </w:r>
      <w:r w:rsidR="008241CE" w:rsidRPr="008241CE">
        <w:rPr>
          <w:b/>
        </w:rPr>
        <w:t>(Окт. 7).</w:t>
      </w:r>
      <w:r w:rsidR="0040243B" w:rsidRPr="002A4D42">
        <w:t xml:space="preserve"> В общем мысль правильна: напряженное положение тела, принятое с целью сосредоточения сознания, позволяет легче удерживать внимание на определенном задании. Но требуется некоторая тренировка. Когда тело пассивно и в полном покое, мысли более своевольно скачут с предмета на предмет. Огни легче нагнетаются при напряжении. Знаете уже по собственному опыту, что когда физическое напряжение переходило пределы выносливости тела, ухо начинало слышать голоса из Тонкого Мира. Полный покой и крайнее напряжение по результатам своим идентичны. В этом сказывается родственность следствий воздействия противоположностей. Там, где смерть вступает в свои права, начинается жизнь на плоскости высшей. И когда особенно сгущается мрак</w:t>
      </w:r>
      <w:r w:rsidR="00D57AEE">
        <w:t xml:space="preserve"> — </w:t>
      </w:r>
      <w:r w:rsidR="0040243B" w:rsidRPr="002A4D42">
        <w:t>близок рассвет. И когда далеко Владыка и оставлены вы в одиночестве полном, Мы близки тогда. Пусть ярость явлений противоположного полюса ручательством служит того, что приближается его антитеза. В этом закон и пророки</w:t>
      </w:r>
      <w:r w:rsidR="00D57AEE">
        <w:t xml:space="preserve"> — </w:t>
      </w:r>
      <w:r w:rsidR="0040243B" w:rsidRPr="002A4D42">
        <w:t>как сказали бы раньше. Будем учиться судить о действительности по проявлениям событий на полюсах. Каждое явление имеет свое противоположение, наличием которого оно только и обуславливается. Волны чередований создают ритм Эволюции, а звездные знаки предопределяют полюсность проявлений. Знак Водолей</w:t>
      </w:r>
      <w:r w:rsidR="00D57AEE">
        <w:t xml:space="preserve"> — </w:t>
      </w:r>
      <w:r w:rsidR="0040243B" w:rsidRPr="002A4D42">
        <w:t>воздушный, и... начали люди летать. Век Водолея характерен активной победой над воздухом и пространством в противовес водной пассивности Рыб. Хочу этим подчеркнуть непреложность поступательного развития человечества, которое в значительной мере зависит от закономерного течения светил. Наш социальный прогноз строится на знании Космических Законов, которые управляют миром. Не Верим, но Знаем, не Предполагаем, но Строим точный расчет.</w:t>
      </w:r>
    </w:p>
    <w:p w:rsidR="0040243B" w:rsidRDefault="0040243B" w:rsidP="0040243B"/>
    <w:p w:rsidR="0040243B" w:rsidRDefault="00DF4588" w:rsidP="0040243B">
      <w:r>
        <w:rPr>
          <w:b/>
          <w:lang w:val="en-US"/>
        </w:rPr>
        <w:t>1964</w:t>
      </w:r>
      <w:r>
        <w:rPr>
          <w:b/>
        </w:rPr>
        <w:t xml:space="preserve"> г. </w:t>
      </w:r>
      <w:r w:rsidR="008241CE" w:rsidRPr="008241CE">
        <w:rPr>
          <w:b/>
        </w:rPr>
        <w:t>794.</w:t>
      </w:r>
      <w:r w:rsidR="0040243B" w:rsidRPr="002A4D42">
        <w:t xml:space="preserve"> (512). </w:t>
      </w:r>
      <w:r w:rsidR="008A359E" w:rsidRPr="008A359E">
        <w:rPr>
          <w:b/>
        </w:rPr>
        <w:t>(М.А.Й.).</w:t>
      </w:r>
      <w:r w:rsidR="0040243B" w:rsidRPr="002A4D42">
        <w:t xml:space="preserve"> Обратили ли должное внимание на то, что из десяти позванных и полною мерою получивших только очень немногие остаются верными до конца. Большинство же шатается, сомневается, подозревает и предательствует по мере сил. </w:t>
      </w:r>
      <w:r w:rsidR="0040243B" w:rsidRPr="002A4D42">
        <w:lastRenderedPageBreak/>
        <w:t>Не думайте, что это происходит только теперь</w:t>
      </w:r>
      <w:r w:rsidR="00D57AEE">
        <w:t xml:space="preserve"> — </w:t>
      </w:r>
      <w:r w:rsidR="0040243B" w:rsidRPr="002A4D42">
        <w:t>так было всегда. И дух, Свет в мир приносящий, должен знать неотменно, что, если будет считать девять из десяти отошедшими, не ошибется. Если заметите в ком наличие противоречий, будьте тогда начеку, ибо противоречия есть признак темных воздействий и даже возможности одержания. Конечно, Птичка</w:t>
      </w:r>
      <w:r w:rsidR="00A75720">
        <w:rPr>
          <w:rStyle w:val="FootnoteReference"/>
        </w:rPr>
        <w:footnoteReference w:id="23"/>
      </w:r>
      <w:r w:rsidR="0040243B" w:rsidRPr="002A4D42">
        <w:t xml:space="preserve"> права</w:t>
      </w:r>
      <w:r w:rsidR="00D57AEE">
        <w:t xml:space="preserve"> — </w:t>
      </w:r>
      <w:r w:rsidR="0040243B" w:rsidRPr="002A4D42">
        <w:t>Владыка Обезвредил канал воздействий, и потому выписываемые отошедшим узоры возбуждают только сожаление и улыбку, уже не затрагивая сердце и не заставляя остро и больно переживать, как это было раньше, когда нить сердечной связи передавала вибрации и причиняла страдания. Об отходящих не будем тужить. Когда придет их время, и они принесут камни свои на постройку Нового Мира. Кто же сознательно захочет обратиться во тьму? Ведь многое происходит от безответственности. Полагают, что если Владыка далеко, а мы за пределами плотного мира, то с них и не спросит никто, а потому можно наваливать на вас все, что взбредет в голову, и обвинять вас в следствиях (их) собственных ошибок и заблуждений. Не смущайтесь ничем. В присутствии нашем будут давать вам отчет за все, совершенное против вас, Свет им принесших.</w:t>
      </w:r>
    </w:p>
    <w:p w:rsidR="0040243B" w:rsidRDefault="0040243B" w:rsidP="0040243B"/>
    <w:p w:rsidR="0040243B" w:rsidRDefault="00DF4588" w:rsidP="0040243B">
      <w:r>
        <w:rPr>
          <w:b/>
          <w:lang w:val="en-US"/>
        </w:rPr>
        <w:t>1964</w:t>
      </w:r>
      <w:r>
        <w:rPr>
          <w:b/>
        </w:rPr>
        <w:t xml:space="preserve"> г. </w:t>
      </w:r>
      <w:r w:rsidR="008241CE" w:rsidRPr="008241CE">
        <w:rPr>
          <w:b/>
        </w:rPr>
        <w:t>795.</w:t>
      </w:r>
      <w:r w:rsidR="0040243B" w:rsidRPr="002A4D42">
        <w:t xml:space="preserve"> (513). </w:t>
      </w:r>
      <w:r w:rsidR="008A359E" w:rsidRPr="008A359E">
        <w:rPr>
          <w:b/>
        </w:rPr>
        <w:t>(Гуру).</w:t>
      </w:r>
      <w:r w:rsidR="0040243B" w:rsidRPr="002A4D42">
        <w:t xml:space="preserve"> Неблагодар</w:t>
      </w:r>
      <w:r w:rsidR="00C30C41">
        <w:t>ность людская, по-</w:t>
      </w:r>
      <w:r w:rsidR="0040243B" w:rsidRPr="002A4D42">
        <w:t>видимому, есть обычная плата за даяния духа. Пусть это соображение подскажет, когда следует удержать порывы дающего сердца. Состояние временного вмещения пусть не будет служить мерилом даяния. Эта величина весьма непостоянна, и судить по ней невозможно. Также не принимайте свой духовный подъем или горение сердца за подъем собеседника. Конечно, он может быть зажжен или вдохновлен вашим подъемом, но и это обстоятельство не должно нарушать разумной сдержанности отдачи. Вопрос со стороны собеседника лучше всего определит меру выдачи как знания, так и психической энергии. Дырявое решето не наполнить и сомневающегося не удовлетворить, ибо ехидна сомнения живет в сердце.</w:t>
      </w:r>
    </w:p>
    <w:p w:rsidR="0040243B" w:rsidRDefault="0040243B" w:rsidP="0040243B"/>
    <w:p w:rsidR="0040243B" w:rsidRDefault="00DF4588" w:rsidP="0040243B">
      <w:r>
        <w:rPr>
          <w:b/>
          <w:lang w:val="en-US"/>
        </w:rPr>
        <w:t>1964</w:t>
      </w:r>
      <w:r>
        <w:rPr>
          <w:b/>
        </w:rPr>
        <w:t xml:space="preserve"> г. </w:t>
      </w:r>
      <w:r w:rsidR="008241CE" w:rsidRPr="008241CE">
        <w:rPr>
          <w:b/>
        </w:rPr>
        <w:t>796.</w:t>
      </w:r>
      <w:r w:rsidR="0040243B" w:rsidRPr="002A4D42">
        <w:t xml:space="preserve"> (514). </w:t>
      </w:r>
      <w:r w:rsidR="008241CE" w:rsidRPr="008241CE">
        <w:rPr>
          <w:b/>
        </w:rPr>
        <w:t>(Окт. 8).</w:t>
      </w:r>
      <w:r w:rsidR="0040243B" w:rsidRPr="002A4D42">
        <w:t xml:space="preserve"> Дни памятные будем считать днями объединения, когда усиливается оно числом участников. Пространство тогда насыщается вибрациями Света, идущими по нитям устремления тех, кто памятует о людях или событиях, сроком сужденных. Мы и люди Наши суждены сроком, то есть активность Наша зависит от сроков и усиливается или изменяется в соответствии с космическими условиями. Это надо понять и не ждать летом снега, а зимою тепла. Незнающие ожидают явлений вне срока и, не видя их, теряют силу огней устремления. Но, даже зная сроки, необходимо запастись терпением, ибо близкие Космические Сроки по земному измерению могут показаться далекими. Мы в Нашей работе руководствуемся Космическими Сроками, и элемент времени теряет над Нами свою обычную власть. Живем как бы вне времени или над </w:t>
      </w:r>
      <w:r w:rsidR="0040243B" w:rsidRPr="002A4D42">
        <w:lastRenderedPageBreak/>
        <w:t>временем, которое течет подобно быстрому потоку, тогда как Мы находимся на берегу Вечности, мимо которого течет поток жизни. Личность человека погружена в поток, а его высшее «Я»</w:t>
      </w:r>
      <w:r w:rsidR="00D57AEE">
        <w:t xml:space="preserve"> — </w:t>
      </w:r>
      <w:r w:rsidR="0040243B" w:rsidRPr="002A4D42">
        <w:t>вне потока. Выходя из потока, личность как таковая перестает существовать, но память о жизни в потоке и опыт приобретенный она передает своему высшему «Я», которое посылает от себя все новые и новые личности в Колесо Времени или поток жизни. Только опыт и знания собирает личность в себе для передачи их своей Бессмертной Триаде, сходя со сцены сама и физически в плотном мире распадаясь на составные элементы. Тому же принципу распадения следуют и астральное, и ментальное тела, ничего не оставляя от себя, кроме знания и опыта, приобретенных на планах внеплотных. Правильно мыслит тот, кто считает, что не имеет ничего своего и не видит вещей, которыми владеет. Собственность в космическом понимании совершенно нелепа, а привязанность к ней можно назвать цепями духа. Вместо того чтобы приобретать новый опыт и знания в пространствах Надземного Мира, дух, не изживший чувства собственности, продолжает утопать в окружении вещей, которыми воображаемо владеет и которые его творческое воображение в изобилии и реально создало вокруг него из пластической субстанции астрального вещества. Вещами можно владеть, но без чувства собственности. Тогда сознание не связывает себя с ними, с каждой из них незримою нитью связи, которая держит эти вещи около их собственника, если чувство собственности еще не изжито. Мы в понятие свободы Вкладываем нечто совершенно другое, чем это делают люди. Мы полагаем, что свобода может быть только в духе. Ни деньги, ни власть, ни здоровье свободу духу не дают. Почему же тогда миллионер кончает жизнь самоубийством, правитель дрожит за свою власть, а здоровый томится порою, не зная, что делать с собой. Мы Говорим, что в духе свобода. Свободу духу может дать только знание, утвержденное опытом жизни. Ведь это Дух Озаренный сказал: «Познаете Истину, и Истина сделает вас свободными».</w:t>
      </w:r>
    </w:p>
    <w:p w:rsidR="0040243B" w:rsidRDefault="0040243B" w:rsidP="0040243B"/>
    <w:p w:rsidR="0040243B" w:rsidRDefault="00DF4588" w:rsidP="0040243B">
      <w:r>
        <w:rPr>
          <w:b/>
          <w:lang w:val="en-US"/>
        </w:rPr>
        <w:t>1964</w:t>
      </w:r>
      <w:r>
        <w:rPr>
          <w:b/>
        </w:rPr>
        <w:t xml:space="preserve"> г. </w:t>
      </w:r>
      <w:r w:rsidR="008241CE" w:rsidRPr="008241CE">
        <w:rPr>
          <w:b/>
        </w:rPr>
        <w:t>797.</w:t>
      </w:r>
      <w:r w:rsidR="0040243B" w:rsidRPr="002A4D42">
        <w:t xml:space="preserve"> Конечно, К[ут] Х[уми] и тебя связывает нечто большее, нежели понимание Его писем, написанных более восьмидесяти лет тому назад. Ведь первое обращение твое было к Нам обоим, хотя и не знал ничего. Время придет, и узнаешь, пока же продолжай крепить связующие нити разумения. Потому и письма близки. Мои не звучат, ибо Писал их прикрыто, отгородившись от адресата стеною, ибо время Мое не пришло. Ты Наш навсегда, и был прав, прилагая к себе написанные Братом Моим строки. Благословение Шлю и Близость твою Утверждаю.</w:t>
      </w:r>
    </w:p>
    <w:p w:rsidR="0040243B" w:rsidRDefault="0040243B" w:rsidP="0040243B"/>
    <w:p w:rsidR="0040243B" w:rsidRDefault="00DF4588" w:rsidP="0040243B">
      <w:r>
        <w:rPr>
          <w:b/>
          <w:lang w:val="en-US"/>
        </w:rPr>
        <w:t>1964</w:t>
      </w:r>
      <w:r>
        <w:rPr>
          <w:b/>
        </w:rPr>
        <w:t xml:space="preserve"> г. </w:t>
      </w:r>
      <w:r w:rsidR="008241CE" w:rsidRPr="008241CE">
        <w:rPr>
          <w:b/>
        </w:rPr>
        <w:t>798.</w:t>
      </w:r>
      <w:r w:rsidR="0040243B" w:rsidRPr="002A4D42">
        <w:t xml:space="preserve"> </w:t>
      </w:r>
      <w:r w:rsidR="008A359E" w:rsidRPr="008A359E">
        <w:rPr>
          <w:b/>
        </w:rPr>
        <w:t>(М.А.Й.).</w:t>
      </w:r>
      <w:r w:rsidR="0040243B" w:rsidRPr="002A4D42">
        <w:t xml:space="preserve"> Огненный напиток жизни передается только из уст в уста. Даже дыханием уст можно передать многое. О сущности дыхания знают так мало. А между тем человек каждым вздохом производит изменение в своем окружении. Можете </w:t>
      </w:r>
      <w:r w:rsidR="0040243B" w:rsidRPr="002A4D42">
        <w:lastRenderedPageBreak/>
        <w:t>представить себе, какой яд выпускает в пространство злобное дыхание и что выдыхает оно?! Атмосфера, окружающая злобных людей, ядовита. Каждый припадок недобрых чувств и эмоций тотчас же отражается на дыхании. Ведь выдыхают не только легкие, но и каждая пора тела. Так же и болезни сопровождаются вредоносным дыханием как легких, так и тела. Много отравы кругом. Многие не допускают чистого воздуха в помещения, где живут, отравляясь миазмами разложения. Запахи служат очень характерным показателем состава выдыхаемого воздуха. Благоуханное дыхание и дыхание смердящее</w:t>
      </w:r>
      <w:r w:rsidR="00D57AEE">
        <w:t xml:space="preserve"> — </w:t>
      </w:r>
      <w:r w:rsidR="0040243B" w:rsidRPr="002A4D42">
        <w:t>явления весьма жизненные, наблюдаемые весьма часто. Сущностью своего дыхания наполняют люди дома, в которых живут и атмосфера которых находится в полном соответствии с их природой. Так же и приходящие в дом ваш наполняют его флюидами своего дыхания, природа которых зависит от светоносности или омраченности ауры приходящих. Светоносная аура благоуханна, темная</w:t>
      </w:r>
      <w:r w:rsidR="00D57AEE">
        <w:t xml:space="preserve"> — </w:t>
      </w:r>
      <w:r w:rsidR="0040243B" w:rsidRPr="002A4D42">
        <w:t>зловонна. Таково же и дыхание людей. Это не зависит от возраста. В возрасте очень преклонном можно иметь светоносную ауру и благоухать, и даже тело такое после оставления его духом не разлагается. Знаем и другие примеры, когда во цвете лет люди начинали заживо разлагаться, распространяя зловоние вокруг. Все дело в состоянии сознания. Заражаемость отравленного людским дыханием воздуха очень опасна. Очиститель</w:t>
      </w:r>
      <w:r w:rsidR="00D57AEE">
        <w:t xml:space="preserve"> — </w:t>
      </w:r>
      <w:r w:rsidR="0040243B" w:rsidRPr="002A4D42">
        <w:t>огонь. Очищающе дыхание огненное, когда сознательно из атмосферы путем дыхания поглощается прана-огонь. Пранаяма, хотя бы краткая, необходима каждодневно. Она помогает освобождать организм от перегара земного и от зараженных частиц воздуха закрытых и непроветриваемых помещений. О мерах защиты следует думать, когда в городах и когда приходится соприкасаться с толпою и даже отдельными индивидуумами.</w:t>
      </w:r>
    </w:p>
    <w:p w:rsidR="0040243B" w:rsidRDefault="0040243B" w:rsidP="0040243B"/>
    <w:p w:rsidR="0040243B" w:rsidRPr="002A4D42" w:rsidRDefault="00DF4588" w:rsidP="0040243B">
      <w:r>
        <w:rPr>
          <w:b/>
          <w:lang w:val="en-US"/>
        </w:rPr>
        <w:t>1964</w:t>
      </w:r>
      <w:r>
        <w:rPr>
          <w:b/>
        </w:rPr>
        <w:t xml:space="preserve"> г. </w:t>
      </w:r>
      <w:r w:rsidR="008241CE" w:rsidRPr="008241CE">
        <w:rPr>
          <w:b/>
        </w:rPr>
        <w:t>799.</w:t>
      </w:r>
      <w:r w:rsidR="0040243B" w:rsidRPr="002A4D42">
        <w:t xml:space="preserve"> (515). </w:t>
      </w:r>
      <w:r w:rsidR="008A359E" w:rsidRPr="008A359E">
        <w:rPr>
          <w:b/>
        </w:rPr>
        <w:t>(Гуру).</w:t>
      </w:r>
      <w:r w:rsidR="0040243B" w:rsidRPr="002A4D42">
        <w:t xml:space="preserve"> Хочу напомнить о равновесии. Равновесие</w:t>
      </w:r>
      <w:r w:rsidR="00D57AEE">
        <w:t xml:space="preserve"> — </w:t>
      </w:r>
      <w:r w:rsidR="0040243B" w:rsidRPr="002A4D42">
        <w:t>это прежде всего сила, сдержанная, могучая, сосредоточенная. О явлении собранности думают мало. Собранность означает сосредоточение всех энергий микрокосма для приложения, подобно тому как полководец собирает в кулак ударную группу мощного действия. Собранность энергий возможна при наличии равновесия, ибо равновесие и есть стягивание к центру всех отпущенных по разным направлениям энергий. Равновесие означает и неуязвимость. Кто же захочет поставить себя под удар собранной в фокусе силы? Равновесие</w:t>
      </w:r>
      <w:r w:rsidR="00D57AEE">
        <w:t xml:space="preserve"> — </w:t>
      </w:r>
      <w:r w:rsidR="0040243B" w:rsidRPr="002A4D42">
        <w:t xml:space="preserve">лучшая защита от Хаоса пространственных токов или распущенности астральных эмоций не умеющих владеть собою людей. Когда приходит момент, что надо вооружиться равновесием, следует приложить все внимание к требованию момента и внутренне приготовиться встретить в равновесии полном натиск противных условий, не подпадая под их воздействие. Из равновесия могут вывести как друзья, так и враги, друзья даже скорее, так как против друзей обычная зоркость и настороженность покидают и защитная сеть не сильна. Но </w:t>
      </w:r>
      <w:r w:rsidR="0040243B" w:rsidRPr="002A4D42">
        <w:lastRenderedPageBreak/>
        <w:t>равновесие должно уявляться при всех соприкасаниях с кем бы то ни было, независимо от того, друзья это или враги.</w:t>
      </w:r>
    </w:p>
    <w:p w:rsidR="00641656" w:rsidRDefault="00641656" w:rsidP="0040243B">
      <w:pPr>
        <w:rPr>
          <w:lang w:val="en-US"/>
        </w:rPr>
      </w:pPr>
    </w:p>
    <w:p w:rsidR="0040243B" w:rsidRDefault="0040243B" w:rsidP="00641656">
      <w:pPr>
        <w:pStyle w:val="Quote"/>
      </w:pPr>
      <w:r w:rsidRPr="002A4D42">
        <w:t>Уезжал на три дня на выставку картин.</w:t>
      </w:r>
    </w:p>
    <w:p w:rsidR="0040243B" w:rsidRDefault="00DF4588" w:rsidP="0040243B">
      <w:r>
        <w:rPr>
          <w:b/>
          <w:lang w:val="en-US"/>
        </w:rPr>
        <w:t>1964</w:t>
      </w:r>
      <w:r>
        <w:rPr>
          <w:b/>
        </w:rPr>
        <w:t xml:space="preserve"> г. </w:t>
      </w:r>
      <w:r w:rsidR="008241CE" w:rsidRPr="008241CE">
        <w:rPr>
          <w:b/>
        </w:rPr>
        <w:t>800.</w:t>
      </w:r>
      <w:r w:rsidR="0040243B" w:rsidRPr="002A4D42">
        <w:t xml:space="preserve"> </w:t>
      </w:r>
      <w:r w:rsidR="008241CE" w:rsidRPr="008241CE">
        <w:rPr>
          <w:b/>
        </w:rPr>
        <w:t>(Окт. 12).</w:t>
      </w:r>
      <w:r w:rsidR="0040243B" w:rsidRPr="002A4D42">
        <w:t xml:space="preserve"> Отметим, что напряжение сознания сопровождалось вздутием опухолей на лбу и на виске. Это, как уже было сказано, служит защитой центра от воспламенения. Следовательно, центры начинают себя проявлять. Работа центров имеет своим следствием большую силу воздействия на людей, результаты которого будут сказываться долгое время. Также становится понятным, почему Учитель Ставит в условия сравнительной изолированности. Организм не выдержал бы того напряжения, которое он уже способен давать. Требуется ассимиляция растущих огней и нужная степень овладения ими. Мало достичь того, чтобы огонь разгорелся, надо еще научиться, как им овладеть. Рост огней так же незаметен, как и рост дерева, однако оно достигает порой огромных размеров.</w:t>
      </w:r>
    </w:p>
    <w:p w:rsidR="0040243B" w:rsidRDefault="0040243B" w:rsidP="0040243B"/>
    <w:p w:rsidR="0040243B" w:rsidRDefault="00DF4588" w:rsidP="0040243B">
      <w:r>
        <w:rPr>
          <w:b/>
          <w:lang w:val="en-US"/>
        </w:rPr>
        <w:t>1964</w:t>
      </w:r>
      <w:r>
        <w:rPr>
          <w:b/>
        </w:rPr>
        <w:t xml:space="preserve"> г. </w:t>
      </w:r>
      <w:r w:rsidR="008241CE" w:rsidRPr="008241CE">
        <w:rPr>
          <w:b/>
        </w:rPr>
        <w:t>801.</w:t>
      </w:r>
      <w:r w:rsidR="0040243B" w:rsidRPr="002A4D42">
        <w:t xml:space="preserve"> (516). </w:t>
      </w:r>
      <w:r w:rsidR="008241CE" w:rsidRPr="008241CE">
        <w:rPr>
          <w:b/>
        </w:rPr>
        <w:t>(Окт. 12).</w:t>
      </w:r>
      <w:r w:rsidR="0040243B" w:rsidRPr="002A4D42">
        <w:t xml:space="preserve"> Итак, выставка все же состоялась. Уже понимаете, что каждое полотно</w:t>
      </w:r>
      <w:r w:rsidR="00D57AEE">
        <w:t xml:space="preserve"> — </w:t>
      </w:r>
      <w:r w:rsidR="0040243B" w:rsidRPr="002A4D42">
        <w:t>это кристаллы сгущенного Света, собранного в определенных сочетаниях в форме картины. Каждый смотрящий на нее вступает в соприкосновение с энергиями огней, в ней заключенных. Отсюда проистекает и то влияние на посетителей, которое оказывают предметы творчества рук человеческих, созданных при участии огней духа. Человек может не отдавать себе отчета в том, что происходит, и тем не менее воздействие от этого не уменьшается. Сознательное отношение к явлениям такого порядка еще более усиливает эффект. Таким образом, значение выставки картин Гуру имеет очень большой и глубокий смысл, оставляя неизгладимый отпечаток на сознании. Многие, хотя и не понимают того, что происходит, но все же чувствуют нечто необъяснимое, не поддающееся выражению словами. Если бы со стороны Тонкого Мира было бы можно взглянуть, то увидели бы, как облако Света стоит, окружая собранье полотен, и отсвет его озаряет окружающее пространство. Произведения истинного искусства действительно служат источником Света, не меркнущего во времени.</w:t>
      </w:r>
    </w:p>
    <w:p w:rsidR="0040243B" w:rsidRDefault="0040243B" w:rsidP="0040243B"/>
    <w:p w:rsidR="0040243B" w:rsidRDefault="00DF4588" w:rsidP="0040243B">
      <w:r>
        <w:rPr>
          <w:b/>
          <w:lang w:val="en-US"/>
        </w:rPr>
        <w:t>1964</w:t>
      </w:r>
      <w:r>
        <w:rPr>
          <w:b/>
        </w:rPr>
        <w:t xml:space="preserve"> г. </w:t>
      </w:r>
      <w:r w:rsidR="008241CE" w:rsidRPr="008241CE">
        <w:rPr>
          <w:b/>
        </w:rPr>
        <w:t>802.</w:t>
      </w:r>
      <w:r w:rsidR="0040243B" w:rsidRPr="002A4D42">
        <w:t xml:space="preserve"> </w:t>
      </w:r>
      <w:r w:rsidR="008A359E" w:rsidRPr="008A359E">
        <w:rPr>
          <w:b/>
        </w:rPr>
        <w:t>(М.А.Й.).</w:t>
      </w:r>
      <w:r w:rsidR="0040243B" w:rsidRPr="002A4D42">
        <w:t xml:space="preserve"> Нести людям и на людях огни нелегко. По приказу воли уявленные в организме огни могут легко разгораться для определенного воздействия. И когда действие состоялось и огни проявили свою силу, возникает другая трудность</w:t>
      </w:r>
      <w:r w:rsidR="00D57AEE">
        <w:t xml:space="preserve"> — </w:t>
      </w:r>
      <w:r w:rsidR="0040243B" w:rsidRPr="002A4D42">
        <w:t xml:space="preserve">как их ввести в обычное русло, когда надобность в усиленном горении их прекратилась. Вызванное пламя не скоро войдет в норму, если не выработано умение регулировать напряжение пламени. Именно управлять своими огнями должен научиться тот, в ком просыпаются центры, иначе мучительных следствий не избежать. Мало вызвать огни, овладеть ими еще более важно. Для начала можно указать, что </w:t>
      </w:r>
      <w:r w:rsidR="0040243B" w:rsidRPr="002A4D42">
        <w:lastRenderedPageBreak/>
        <w:t>в момент действия этих огней не следует допускать их безудержного пылания, держа их все время на узде, как возница вожжами сдерживает горячих коней, не давая им полной воли. Если же во время действия отпустить или ослабить узду, то есть не применять сдержанности, а, наоборот, напрягать пылание их, то оно может перейти законные границы, и тогда в равновесие [привести] трудно необычайно, в чем и пришлось убедиться на собственном опыте. Неправильно думать, что наибольший эффект даст безудержное пылание. Это в корне неверно, ибо наиболее длительное и глубокое впечатление оставляют огни равновесия, огни, крепко сдерживаемые волей, когда вибрации сдержанного пламени проникают далеко в глубь сознания.</w:t>
      </w:r>
    </w:p>
    <w:p w:rsidR="0040243B" w:rsidRDefault="0040243B" w:rsidP="0040243B"/>
    <w:p w:rsidR="0040243B" w:rsidRDefault="00DF4588" w:rsidP="0040243B">
      <w:r>
        <w:rPr>
          <w:b/>
          <w:lang w:val="en-US"/>
        </w:rPr>
        <w:t>1964</w:t>
      </w:r>
      <w:r>
        <w:rPr>
          <w:b/>
        </w:rPr>
        <w:t xml:space="preserve"> г. </w:t>
      </w:r>
      <w:r w:rsidR="008241CE" w:rsidRPr="008241CE">
        <w:rPr>
          <w:b/>
        </w:rPr>
        <w:t>803.</w:t>
      </w:r>
      <w:r w:rsidR="0040243B" w:rsidRPr="002A4D42">
        <w:t xml:space="preserve"> </w:t>
      </w:r>
      <w:r w:rsidR="008A359E" w:rsidRPr="008A359E">
        <w:rPr>
          <w:b/>
        </w:rPr>
        <w:t>(Гуру).</w:t>
      </w:r>
      <w:r w:rsidR="0040243B" w:rsidRPr="002A4D42">
        <w:t xml:space="preserve"> Можно порадоваться, что удалось принести и передать вибрации Света туда, где это было нужно. Но нехорошо, что напряжение организма превысило законную меру. Пожар центров вызывается напряжением, перешедшим известные границы. Конечно, до пожара было очень далеко, но состояние организма вызвало отсутствие сна. И даже обычное лечение не помогло. Надо быть осмотрительнее, осторожнее и сдержаннее. Оправданием может послужить только то, что, помимо всего, пришлось физически затратить много сил на дела просто житейские.</w:t>
      </w:r>
    </w:p>
    <w:p w:rsidR="0040243B" w:rsidRDefault="0040243B" w:rsidP="0040243B"/>
    <w:p w:rsidR="0040243B" w:rsidRDefault="00DF4588" w:rsidP="0040243B">
      <w:r>
        <w:rPr>
          <w:b/>
          <w:lang w:val="en-US"/>
        </w:rPr>
        <w:t>1964</w:t>
      </w:r>
      <w:r>
        <w:rPr>
          <w:b/>
        </w:rPr>
        <w:t xml:space="preserve"> г. </w:t>
      </w:r>
      <w:r w:rsidR="008241CE" w:rsidRPr="008241CE">
        <w:rPr>
          <w:b/>
        </w:rPr>
        <w:t>804.</w:t>
      </w:r>
      <w:r w:rsidR="0040243B" w:rsidRPr="002A4D42">
        <w:t xml:space="preserve"> (517). </w:t>
      </w:r>
      <w:r w:rsidR="008241CE" w:rsidRPr="008241CE">
        <w:rPr>
          <w:b/>
        </w:rPr>
        <w:t>(Окт. 13).</w:t>
      </w:r>
      <w:r w:rsidR="0040243B" w:rsidRPr="002A4D42">
        <w:t xml:space="preserve"> Друзья, разве не видите, как преображается жизнь, несмотря на ярое сопротивление уходящего мира. Это даже хорошо, что тьма так неистовствует и объединяется у противоположного полюса,</w:t>
      </w:r>
      <w:r w:rsidR="00D57AEE">
        <w:t xml:space="preserve"> — </w:t>
      </w:r>
      <w:r w:rsidR="0040243B" w:rsidRPr="002A4D42">
        <w:t>тем легче будет ее сокрушить, когда придет срок окончательного освобождения планеты от тех, кто восстал против Света. Пока же будем внимательно отмечать, как шаг за шагом во всех уголках земного шара растут и зреют насаждения Нового Мира. Но всю тяжесть борьбы за его утверждение несет на себе Новая Страна. Ей Наша помощь, ей Света Лучи, ей нахождение новых путей и открытий. Пусть не всё еще так, как будет позднее, но даже ошибки, совершенные во имя Нового Мира, обращены будут на пользу. Не будем осуждать тех, кто, возводя стены, не знают, кто войдет в них и что будет в дальнейшем. Надо условия создать, в которых космически предначертанное будущее воплотится в конкретные формы и станет явью земною. Пространство звучит напряжением новых энергий, они входят в сознание масс, вызывая сдвиги сознания. И выбор путей во тьму или к Свету становится неизбежным для каждого жителя Земли. Человек может ничего не знать, ничего не прочесть о наступлении Новой Эпохи Огня, но сердце его будет знать и сделает выбор. Выбравшие путь тьмы и ставшие на сторону уходящего мира с планеты уйдут. Так Космически будет решен великий отбор на планете. Будущее человечества начертано в звездах, и веления Космической Воли будут непреложно осуществлены.</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805.</w:t>
      </w:r>
      <w:r w:rsidR="0040243B" w:rsidRPr="002A4D42">
        <w:t xml:space="preserve"> Пластичность будущего мало учитывается при попытках его оформлять, между тем как это есть основное условие при утверждении проекции будущего в настоящем. Живем в мире причин. Создавая проекцию будущего, следует принимать во внимание, что созданная форма будущих выявлений становится при этом причиной, уходящей в прошлое и творящей свои следствия в настоящем. Ведь настоящее есть следствие прошлых причин. При проектировании будущего силою мысли творящей применяется великий закон причин и следствий, причем, создавая причины и окончательно их оформив, о следствиях можно не думать, ибо уже ничто не может уничтожить следствия, если причина порождена и если утвержденное таким образом явление пущено в Колесо Закона. Только надо быть очень осмотрительным при создании творящих причин, ибо вся ответственность за сотворенное падает на того, кто творит. Велика власть Адепта над миром следствий, но зато велика и ответственность. Даже в создании малых причин не забудем об ответственности за Землю, ибо и большое и малое творится в пределах ее ауры, выходя за пределы ее только тогда, когда оно становится космическим.</w:t>
      </w:r>
    </w:p>
    <w:p w:rsidR="0040243B" w:rsidRDefault="0040243B" w:rsidP="0040243B"/>
    <w:p w:rsidR="0040243B" w:rsidRDefault="00DF4588" w:rsidP="0040243B">
      <w:r>
        <w:rPr>
          <w:b/>
          <w:lang w:val="en-US"/>
        </w:rPr>
        <w:t>1964</w:t>
      </w:r>
      <w:r>
        <w:rPr>
          <w:b/>
        </w:rPr>
        <w:t xml:space="preserve"> г. </w:t>
      </w:r>
      <w:r w:rsidR="008241CE" w:rsidRPr="008241CE">
        <w:rPr>
          <w:b/>
        </w:rPr>
        <w:t>806.</w:t>
      </w:r>
      <w:r w:rsidR="0040243B" w:rsidRPr="002A4D42">
        <w:t xml:space="preserve"> </w:t>
      </w:r>
      <w:r w:rsidR="008A359E" w:rsidRPr="008A359E">
        <w:rPr>
          <w:b/>
        </w:rPr>
        <w:t>(М.А.Й.).</w:t>
      </w:r>
      <w:r w:rsidR="0040243B" w:rsidRPr="002A4D42">
        <w:t xml:space="preserve"> Богатство накоплений, собранных близостью с нами, выявляется только по временам и тогда, когда это нужно и по мере и силе нужды, но оно велико, и только в моменты отдачи можно почуять, сколь огромно оно. Ощущение потока идущих в сознание мыслей весьма характерно, а также и чувство, что поток в многообразии своем нескончаем. Не будем удивляться, как тянутся люди к горящему сердцу, ибо Свет, озаривший его, магнетичен и привлекает к себе как знающих что-то, так и не знающих ничего. Только тьма зарычит и восстанет, если почует сердце, несущее Свет. Конечно, сердце такое будет и носителем, и приемником, и передатчиком Света. Значение его в мире земном велико, велико и в мирах. Можно ли удивляться, что помощь горящему сердцу от Владыки и нас велика. Только часто земные глаза не видят этой помощи сверху. Так же не виден Свет и тому, кто несет его людям. Но видим мы и радуемся явлению Великого Делания. Порадуемся о Свете, порадуемся тому, что тайное станет явным.</w:t>
      </w:r>
    </w:p>
    <w:p w:rsidR="0040243B" w:rsidRDefault="0040243B" w:rsidP="0040243B">
      <w:r w:rsidRPr="002A4D42">
        <w:t>Из древних песнопений: «Только дышать и наполняться благоуханием Твоего дыхания</w:t>
      </w:r>
      <w:r w:rsidR="00D57AEE">
        <w:t xml:space="preserve"> — </w:t>
      </w:r>
      <w:r w:rsidRPr="002A4D42">
        <w:t>сокровенная радость моя. Слияние сердец и сознаний, слияние наших дыханий углубляет несказуемость явления. Когда два сердца, устремленных друг к другу, становятся сердцем одним и бьются одним только ритмом и дыхание становится тоже одним, тогда совершается таинство незримо происходящего преображения духа. Матерь Мира тогда и Белая Тара, которая является ближайшим выражением Ее на планете, объединяют свои лучи в сердце, к Ним обращенном».</w:t>
      </w:r>
    </w:p>
    <w:p w:rsidR="0040243B" w:rsidRDefault="0040243B" w:rsidP="0040243B"/>
    <w:p w:rsidR="0040243B" w:rsidRDefault="00DF4588" w:rsidP="0040243B">
      <w:r>
        <w:rPr>
          <w:b/>
          <w:lang w:val="en-US"/>
        </w:rPr>
        <w:t>1964</w:t>
      </w:r>
      <w:r>
        <w:rPr>
          <w:b/>
        </w:rPr>
        <w:t xml:space="preserve"> г. </w:t>
      </w:r>
      <w:r w:rsidR="008241CE" w:rsidRPr="008241CE">
        <w:rPr>
          <w:b/>
        </w:rPr>
        <w:t>807.</w:t>
      </w:r>
      <w:r w:rsidR="0040243B" w:rsidRPr="002A4D42">
        <w:t xml:space="preserve"> (518). </w:t>
      </w:r>
      <w:r w:rsidR="008A359E" w:rsidRPr="008A359E">
        <w:rPr>
          <w:b/>
        </w:rPr>
        <w:t>(Гуру).</w:t>
      </w:r>
      <w:r w:rsidR="0040243B" w:rsidRPr="002A4D42">
        <w:t xml:space="preserve"> Что же такое мысль? Мысль</w:t>
      </w:r>
      <w:r w:rsidR="00D57AEE">
        <w:t xml:space="preserve"> — </w:t>
      </w:r>
      <w:r w:rsidR="0040243B" w:rsidRPr="002A4D42">
        <w:t xml:space="preserve">это причина, неминуемо вызывающая следствие. Ничтожная мысль </w:t>
      </w:r>
      <w:r w:rsidR="0040243B" w:rsidRPr="002A4D42">
        <w:lastRenderedPageBreak/>
        <w:t>будет причиной ничтожного следствия. Слабые, недейственные мысли, мысленная слизь, породят таких же уродцев. Закон соответствия неумолимо действует также и здесь. Мысль зарождает миры, мысль зарождает великое и малое, красоту и безобразие, подвиг и преступление. Можно подумать о том, как велика ответственность человека за порождаемые им мысли, ибо он, их творец, вкладывает в каждую из них Свет или тьму или скользкую бесформенную серость! Творец мыслей не знает, какой мощью владеет, не знает, что владеет огнем и что сила его может стать для него либо благословением, либо проклятием.</w:t>
      </w:r>
    </w:p>
    <w:p w:rsidR="0040243B" w:rsidRDefault="0040243B" w:rsidP="0040243B"/>
    <w:p w:rsidR="0040243B" w:rsidRDefault="00DF4588" w:rsidP="0040243B">
      <w:r>
        <w:rPr>
          <w:b/>
          <w:lang w:val="en-US"/>
        </w:rPr>
        <w:t>1964</w:t>
      </w:r>
      <w:r>
        <w:rPr>
          <w:b/>
        </w:rPr>
        <w:t xml:space="preserve"> г. </w:t>
      </w:r>
      <w:r w:rsidR="008241CE" w:rsidRPr="008241CE">
        <w:rPr>
          <w:b/>
        </w:rPr>
        <w:t>808.</w:t>
      </w:r>
      <w:r w:rsidR="0040243B" w:rsidRPr="002A4D42">
        <w:t xml:space="preserve"> </w:t>
      </w:r>
      <w:r w:rsidR="008241CE" w:rsidRPr="008241CE">
        <w:rPr>
          <w:b/>
        </w:rPr>
        <w:t>(Окт. 15).</w:t>
      </w:r>
      <w:r w:rsidR="0040243B" w:rsidRPr="002A4D42">
        <w:t xml:space="preserve"> (Со сна). У меня на строительство Нового Мира сил хватит.</w:t>
      </w:r>
    </w:p>
    <w:p w:rsidR="0040243B" w:rsidRDefault="0040243B" w:rsidP="0040243B">
      <w:r w:rsidRPr="002A4D42">
        <w:t>Сын Мой, ощущение прилива новых сил и новых возможностей верно. Сотрудничество со Мною приводит к реализации необычных подробностей совместной работы. Конечно, многое делается во время сна, когда плотная оболочка не мешает. Памяти о происходящем не Можем оставить, так как не захочется тогда жить жизнью обычной. А она необходима, ибо яро дает нужный опыт и учит тому, чему в Мире Надземном научиться нельзя. В этом ценность и полезность плотной эволюции, сущность которой заключается в постепенном утончении и разрежении плотного мира, в данном случае</w:t>
      </w:r>
      <w:r w:rsidR="00D57AEE">
        <w:t xml:space="preserve"> — </w:t>
      </w:r>
      <w:r w:rsidRPr="002A4D42">
        <w:t>Земли, а вместе с тем и низших проводников человека. В процессе эволюционного развития, постепенно разуоплотняясь, Земля и все живущее на ней, достигнет состояния полупрозрачности, чтобы в конце концов оказаться на ступени плотной невидимости. Это значит, что Земля на плане физической зримости видима уже не будет, несмотря на то, что в своем тонком состоянии она и все, что на ней, будет продолжать существовать. Седьмой Круг завершится полным разрежением материи и проводников человека той ступени эволюционности, которой достигнет Земля при завершении данного Цикла. Но это еще не конец, но начало нового Цикла продолжения развития земного человечества. После Великой Пралайи, последующей за седьмым Кругом, начнется новая Манвантара следующей спирали Эволюции. Период времени этот огромен. Но вечен дух человека, и все, накопленное им в продолжение предшествовавшей Манвантары, возьмет он с собою в будущее. Не все войдут в новый Цикл. Отставшие Ego воплотятся либо в условиях низших, либо пойдут в космическую переработку. На этой великой протяженности времени постепенное развитие огненного аппарата духа позволит достичь такого совершенства, когда все достижения отдельных людей, когда</w:t>
      </w:r>
      <w:r w:rsidR="00C30C41">
        <w:rPr>
          <w:lang w:val="en-US"/>
        </w:rPr>
        <w:t>-</w:t>
      </w:r>
      <w:r w:rsidRPr="002A4D42">
        <w:t>либо утвержденные человеком, будут синтезированы в массе представителей седьмой Расы Круга седьмого, но в формах еще более совершенных. Тогда будет осуществлена Наша задача</w:t>
      </w:r>
      <w:r w:rsidR="00D57AEE">
        <w:t xml:space="preserve"> — </w:t>
      </w:r>
      <w:r w:rsidRPr="002A4D42">
        <w:t xml:space="preserve">вооружить человека без единого аппарата. На этом великом пути многое будет достигнуто ранее его завершения и кто-то будет все время идти впереди за Нами, Нам помогая прокладывать дорогу в </w:t>
      </w:r>
      <w:r w:rsidRPr="002A4D42">
        <w:lastRenderedPageBreak/>
        <w:t>будущее. Даже на Севере снежном тяжело, идя впереди, пробивать целину, оставляя за собою тропу, по которой следуют идущие сзади. Тем более трудно тем, кто идет впереди других по путям эволюции духа. Но вместе идем, с Нами идете, Наши разделяя труды. Вместе идем, чтобы вместе дойти до конца.</w:t>
      </w:r>
    </w:p>
    <w:p w:rsidR="0040243B" w:rsidRDefault="0040243B" w:rsidP="0040243B"/>
    <w:p w:rsidR="0040243B" w:rsidRDefault="00DF4588" w:rsidP="0040243B">
      <w:r>
        <w:rPr>
          <w:b/>
          <w:lang w:val="en-US"/>
        </w:rPr>
        <w:t>1964</w:t>
      </w:r>
      <w:r>
        <w:rPr>
          <w:b/>
        </w:rPr>
        <w:t xml:space="preserve"> г. </w:t>
      </w:r>
      <w:r w:rsidR="008241CE" w:rsidRPr="008241CE">
        <w:rPr>
          <w:b/>
        </w:rPr>
        <w:t>809.</w:t>
      </w:r>
      <w:r w:rsidR="0040243B" w:rsidRPr="002A4D42">
        <w:t xml:space="preserve"> (519). Накопление Агни должно происходить в некоторой изолированности от суеты жизни обычной и от людей. Даже и хорошо, что близкие не находятся около постоянно, так как это нарушало бы рост кристаллов огня вследствие необходимости постоянной отдачи. Близость ко Мне обуславливает неизбежность духовной отдачи благодаря постоянному поступлению новых элементов. Потому и чувствуется опустошение сокровищницы после каждого касания с близкими по духу людьми, но не имеющими той же степени Близости с Нами. Настоящие условия, несмотря на всю их трудность и неблагоустройство,</w:t>
      </w:r>
      <w:r w:rsidR="00D57AEE">
        <w:t xml:space="preserve"> — </w:t>
      </w:r>
      <w:r w:rsidR="0040243B" w:rsidRPr="002A4D42">
        <w:t>лучшее из того, что нужно для накапливания огненной силы. Все Обращаю на пользу: каждое самое маломалейшее противодействие или противность окружающей среды. Сопротивление ее было очень сильно, и как надо возрасти духом, чтобы ее преодолеть! Но тот, кто со Мною идет, идет от победы к победе, зная, что он победитель всегда.</w:t>
      </w:r>
    </w:p>
    <w:p w:rsidR="0040243B" w:rsidRDefault="0040243B" w:rsidP="0040243B"/>
    <w:p w:rsidR="0040243B" w:rsidRDefault="00DF4588" w:rsidP="0040243B">
      <w:r>
        <w:rPr>
          <w:b/>
          <w:lang w:val="en-US"/>
        </w:rPr>
        <w:t>1964</w:t>
      </w:r>
      <w:r>
        <w:rPr>
          <w:b/>
        </w:rPr>
        <w:t xml:space="preserve"> г. </w:t>
      </w:r>
      <w:r w:rsidR="008241CE" w:rsidRPr="008241CE">
        <w:rPr>
          <w:b/>
        </w:rPr>
        <w:t>810.</w:t>
      </w:r>
      <w:r w:rsidR="0040243B" w:rsidRPr="002A4D42">
        <w:t xml:space="preserve"> </w:t>
      </w:r>
      <w:r w:rsidR="008A359E" w:rsidRPr="008A359E">
        <w:rPr>
          <w:b/>
        </w:rPr>
        <w:t>(М.А.Й.).</w:t>
      </w:r>
      <w:r w:rsidR="0040243B" w:rsidRPr="002A4D42">
        <w:t xml:space="preserve"> Постепенно, по мере раскрытия возможностей организма, входите в орбиту нашей работы. Требуется особенная приспособленность психического аппарата, на что нужно время. Хотели бы дать еще больше, но не имеем права перегрузить ни сознания, ни оболочек. Правильное нагружение вызывает прилив сил. Но даже и силы не должны нагнетаться сверх меры. Опыт последних дней показал, что в нужный момент уже легко концентрировать огненную энергию для действия, но что трудно потом регулировать этот мощный прилив. На будущее совет: после необходимого напряжения Агни перевести сознание на нечто другое</w:t>
      </w:r>
      <w:r w:rsidR="00D57AEE">
        <w:t xml:space="preserve"> — </w:t>
      </w:r>
      <w:r w:rsidR="0040243B" w:rsidRPr="002A4D42">
        <w:t>послушать спокойную музыку или почитать что-нибудь, далекое от только что бывшего. Хорошо действует физический труд, или прогулка по свежему воздуху, или что угодно, но позволяющее направить сознание под другим углом. Можно порадоваться, что Агни уже в значительной степени подчиняется воле. Овладение огнями непросто. Мало вызвать огонь. Вызвав, его надо направить и применить, а применив, надо восстановить положение. Лучше всего действовать в состоянии полного равновесия, но это похоже на то, как находиться в движении, будучи неподвижным. В осознании и усвоении этого противоположения кроется тайна победы над Агни, то есть овладение им.</w:t>
      </w:r>
    </w:p>
    <w:p w:rsidR="0040243B" w:rsidRDefault="0040243B" w:rsidP="0040243B"/>
    <w:p w:rsidR="0040243B" w:rsidRPr="002A4D42" w:rsidRDefault="00DF4588" w:rsidP="0040243B">
      <w:r>
        <w:rPr>
          <w:b/>
          <w:lang w:val="en-US"/>
        </w:rPr>
        <w:t>1964</w:t>
      </w:r>
      <w:r>
        <w:rPr>
          <w:b/>
        </w:rPr>
        <w:t xml:space="preserve"> г. </w:t>
      </w:r>
      <w:r w:rsidR="008241CE" w:rsidRPr="008241CE">
        <w:rPr>
          <w:b/>
        </w:rPr>
        <w:t>811.</w:t>
      </w:r>
      <w:r w:rsidR="0040243B" w:rsidRPr="002A4D42">
        <w:t xml:space="preserve"> (520). </w:t>
      </w:r>
      <w:r w:rsidR="008A359E" w:rsidRPr="008A359E">
        <w:rPr>
          <w:b/>
        </w:rPr>
        <w:t>(Гуру).</w:t>
      </w:r>
      <w:r w:rsidR="0040243B" w:rsidRPr="002A4D42">
        <w:t xml:space="preserve"> Помыслим о том, что каждое мгновение приближает нас к будущему, что бега времени не может задержать ничто. Но ведь сужденное время все заключено в будущем. В этой непреложности наступления сужденных сроков залог и ручательство </w:t>
      </w:r>
      <w:r w:rsidR="0040243B" w:rsidRPr="002A4D42">
        <w:lastRenderedPageBreak/>
        <w:t>Новой Эпохи Огня. И хорошо, если сознание встретит ее подготовленным. Даже книгу нельзя прочитать, не подготовившись, то есть не научившись грамоте. Как же будем читать огненные Знаки Новой Эпохи, если не подготовить сознания. Знаки пройдут мимо, не будучи опознанными. Учение к сроку дается. Велико счастье тех, кто коснулся его. Но как же быть с теми, кто не коснулся? Им можно дать, насыщая пространство формулами Учения Жизни. Сейчас мысль не остается около человека. Новые лучи обуславливают распространение мысли. Цементируя мыслями пространство, людям возможность даем касаться Учения Жизни и приобщаться к нему. Насыщение мыслью пространства</w:t>
      </w:r>
      <w:r w:rsidR="00D57AEE">
        <w:t xml:space="preserve"> — </w:t>
      </w:r>
      <w:r w:rsidR="0040243B" w:rsidRPr="002A4D42">
        <w:t>обязанность тех, кто коснулся Учения Жизни.</w:t>
      </w:r>
    </w:p>
    <w:p w:rsidR="00641656" w:rsidRDefault="00641656" w:rsidP="0040243B">
      <w:pPr>
        <w:rPr>
          <w:lang w:val="en-US"/>
        </w:rPr>
      </w:pPr>
    </w:p>
    <w:p w:rsidR="0040243B" w:rsidRDefault="0040243B" w:rsidP="00641656">
      <w:pPr>
        <w:pStyle w:val="Quote"/>
      </w:pPr>
      <w:r w:rsidRPr="002A4D42">
        <w:t>Писал письмо об отошедшем от меня друге</w:t>
      </w:r>
      <w:r w:rsidR="00D57AEE">
        <w:t xml:space="preserve"> — </w:t>
      </w:r>
      <w:r w:rsidRPr="002A4D42">
        <w:t>и во сне видел его и его жену, и подвергся воздействию весьма нечистого свойства.</w:t>
      </w:r>
    </w:p>
    <w:p w:rsidR="0040243B" w:rsidRDefault="00DF4588" w:rsidP="0040243B">
      <w:r>
        <w:rPr>
          <w:b/>
          <w:lang w:val="en-US"/>
        </w:rPr>
        <w:t>1964</w:t>
      </w:r>
      <w:r>
        <w:rPr>
          <w:b/>
        </w:rPr>
        <w:t xml:space="preserve"> г. </w:t>
      </w:r>
      <w:r w:rsidR="008241CE" w:rsidRPr="008241CE">
        <w:rPr>
          <w:b/>
        </w:rPr>
        <w:t>812.</w:t>
      </w:r>
      <w:r w:rsidR="0040243B" w:rsidRPr="002A4D42">
        <w:t xml:space="preserve"> </w:t>
      </w:r>
      <w:r w:rsidR="008241CE" w:rsidRPr="008241CE">
        <w:rPr>
          <w:b/>
        </w:rPr>
        <w:t>(Окт. 15).</w:t>
      </w:r>
      <w:r w:rsidR="0040243B" w:rsidRPr="002A4D42">
        <w:t xml:space="preserve"> Сильная мысль о другом человеке пространственно объединяет нас с ним, и результатов контакта не избежать. Это показывает, насколько осмотрительно следует касаться других людей, заранее ограждая себя от возможных воздействий, если эти люди находятся под темными влияниями. Даже в подсознании, даже во сне нужна такая защита. Слишком уж много желающих из Тонкого Мира вам повредить. Близость к Нам не остается никогда без внимания со стороны темных. Виденный сон служит лишним доказательством того, что в семье бывшего друга очень неблагополучно. То, о чем умалчивает видевшая его другиня, выявлено иным путем. Да и сама-то другиня не знает, к какому берегу ей примкнуть, ибо тоже не имеет иммунитета от тех же влияний.</w:t>
      </w:r>
    </w:p>
    <w:p w:rsidR="0040243B" w:rsidRDefault="0040243B" w:rsidP="0040243B"/>
    <w:p w:rsidR="0040243B" w:rsidRDefault="00DF4588" w:rsidP="0040243B">
      <w:r>
        <w:rPr>
          <w:b/>
          <w:lang w:val="en-US"/>
        </w:rPr>
        <w:t>1964</w:t>
      </w:r>
      <w:r>
        <w:rPr>
          <w:b/>
        </w:rPr>
        <w:t xml:space="preserve"> г. </w:t>
      </w:r>
      <w:r w:rsidR="008241CE" w:rsidRPr="008241CE">
        <w:rPr>
          <w:b/>
        </w:rPr>
        <w:t>813.</w:t>
      </w:r>
      <w:r w:rsidR="0040243B" w:rsidRPr="002A4D42">
        <w:t xml:space="preserve"> Друг Мой, ощущение неудовлетворенности от переписываемых параграфов «Надземного» происходит оттого, что слишком много получаешь в данных Записях сам. Кроме того, тех Тайн Надземного Мира, до которых ты так «охочь», в Записях, предназначенных для печати, не найти, хотя и есть нечто, не известное многим, например, сообщение о металлических остриях. Правильно обратил внимание на то, что если держать открытое металлическое острие около себя во время сна, темные попытки прекращаются, ибо темные знают и боятся СОЗНАТЕЛЬНО направленного на них оружия. Конечно, все это относится к области запрещенного знания, выдаваемого только частично и в небольших размерах. Много вреда можно причинить людям, зная Тайны миров, и много вреда причиняется темными. Колдовство распространено очень широко со всем арсеналом магического реквизита. Металлическое острие силу имеет, если применено сознательно, но много мощнее меч духа, одно направленное лезвие которого может остановить много темных нападений. Не обязательно нанести удар, часто вполне достаточно устремить огненное лезвие. Луч глаза может стать остроразящим, подобно мечу или молнии малой. Луч </w:t>
      </w:r>
      <w:r w:rsidR="0040243B" w:rsidRPr="002A4D42">
        <w:lastRenderedPageBreak/>
        <w:t>глаза благословляющим, свет и тепло людям несущим может стать по приказу огненной воли. Велики, глубоки и многообразны энергии, находящиеся в распоряжении человека, но требуют все они сознательного применения. Вся разница в том, что знающий применяет то, что имеет также и незнающий, но чего вследствие незнания не может он применить. Потому так упорно Говорю об осознании того, что подлежит овладению. Осознание и применение очень тесно связаны друг с другом. Без осознания применение почти невозможно, без применения овладение недоступно. Правда, многие пользуются психической энергией бессознательно и инстинктивно, но это так далеко от сознательного овладения огненной мощью. Йогу не нужно никаких магических инструментов. Вся аппаратура, все вооружение, все, что надо для огненного действа, заключается в нем. Символ меча, копий, и стрел, и другого оружия боя даются для более быстрой и точной кристаллизации тонких энергий, находящихся в его распоряжении. Без оружия боя нельзя, ибо темные очень активны. Словами и мыслями благими их не остановить и не нанести им поражения. Оградиться можно, но ведь Я Говорю о бое, Говорю воину, ведущему в одиночестве единоборство с сущностями воинствующей тьмы. Почему вас не могут оставить в покое, почему пользуются каждым и всеми, чтобы как-нибудь досадить? Почему столько близким они досаждают и яро вредят? Почему только под Нашей защитой близкие защищены, но лишаются этой защиты, если в духе отходят от вас? Почему им так трудно в отдалении от вас? Почему к вам так стремятся? Чуют вашу близость ко Мне, чуют силу над вами Луча, вашу силу духовную чуют, силу ваших огней. Углубим сознательное понимание того, что нас окружает, и взаимодействия обоих миров, и напряженность борьбы Света с тьмою. Углубим явление сотрудничества с Нами и Близости Нашей.</w:t>
      </w:r>
    </w:p>
    <w:p w:rsidR="0040243B" w:rsidRDefault="0040243B" w:rsidP="0040243B"/>
    <w:p w:rsidR="0040243B" w:rsidRDefault="00DF4588" w:rsidP="0040243B">
      <w:r>
        <w:rPr>
          <w:b/>
          <w:lang w:val="en-US"/>
        </w:rPr>
        <w:t>1964</w:t>
      </w:r>
      <w:r>
        <w:rPr>
          <w:b/>
        </w:rPr>
        <w:t xml:space="preserve"> г. </w:t>
      </w:r>
      <w:r w:rsidR="008241CE" w:rsidRPr="008241CE">
        <w:rPr>
          <w:b/>
        </w:rPr>
        <w:t>814.</w:t>
      </w:r>
      <w:r w:rsidR="0040243B" w:rsidRPr="002A4D42">
        <w:t xml:space="preserve"> (521). </w:t>
      </w:r>
      <w:r w:rsidR="008A359E" w:rsidRPr="008A359E">
        <w:rPr>
          <w:b/>
        </w:rPr>
        <w:t>(М.А.Й.).</w:t>
      </w:r>
      <w:r w:rsidR="0040243B" w:rsidRPr="002A4D42">
        <w:t xml:space="preserve"> Отступничество недопустимо. Нет возврата назад. Растущая сила психической энергии может двигать только вперед, только выше. Сама по себе энергия эта ни зла ни добра. Делает ее таковой человек. И если, возрастая в Свете в силе энергии этой, человек вдруг обратится во тьму, то та же самая сила, которая на крыльях Света несла его кверху, понесет его вниз на крыльях мрака с тою же быстротой. И те чудища мрака, которые, подобно воронам в ожидании добычи, сторожко сидели вокруг, набросятся на свою жертву, увлекая ее прельщением вдруг оживших, почти уже изжитых кармических утверждений, которые вдруг приобретут силу особой привлекательности и желанности. То, с чем боролся еще человек, преодолевая влечение прошлых наслоений, станет вдруг неодолимо влекущим. Тот, Кто Сказал «Пусть не дремлет копье над драконом», Знал силу чудовища, головы которого, будучи отрубленными, вновь вырастали. Пока меч и копье наготове, и тверда держащая их рука, и воин готов к бою, опасности нет. Но даже короткие колебания как бы оделяют чудовище новыми энергиями. Чем выше подъем, тем страшнее падение. С высоты </w:t>
      </w:r>
      <w:r w:rsidR="0040243B" w:rsidRPr="002A4D42">
        <w:lastRenderedPageBreak/>
        <w:t>видна бездна. Надо знать, чтобы не устрашиться. Надо знать, чтобы не отступить. Надо знать, чтобы шаг был тверд и неуклонен. Чтобы дойти, надо знать, что назад нет возврата.</w:t>
      </w:r>
    </w:p>
    <w:p w:rsidR="0040243B" w:rsidRDefault="0040243B" w:rsidP="0040243B"/>
    <w:p w:rsidR="0040243B" w:rsidRDefault="00DF4588" w:rsidP="0040243B">
      <w:r>
        <w:rPr>
          <w:b/>
          <w:lang w:val="en-US"/>
        </w:rPr>
        <w:t>1964</w:t>
      </w:r>
      <w:r>
        <w:rPr>
          <w:b/>
        </w:rPr>
        <w:t xml:space="preserve"> г. </w:t>
      </w:r>
      <w:r w:rsidR="008241CE" w:rsidRPr="008241CE">
        <w:rPr>
          <w:b/>
        </w:rPr>
        <w:t>815.</w:t>
      </w:r>
      <w:r w:rsidR="0040243B" w:rsidRPr="002A4D42">
        <w:t xml:space="preserve"> (522). </w:t>
      </w:r>
      <w:r w:rsidR="008A359E" w:rsidRPr="008A359E">
        <w:rPr>
          <w:b/>
        </w:rPr>
        <w:t>(Гуру).</w:t>
      </w:r>
      <w:r w:rsidR="0040243B" w:rsidRPr="002A4D42">
        <w:t xml:space="preserve"> Железная, непреклонная решимость идти, и только вперед, не отступая ни в чем ни на шаг, рождается из острого осознания, что пути только два: или путь к Свету, или</w:t>
      </w:r>
      <w:r w:rsidR="00D57AEE">
        <w:t xml:space="preserve"> — </w:t>
      </w:r>
      <w:r w:rsidR="0040243B" w:rsidRPr="002A4D42">
        <w:t>во тьму. Мы близко и руку готовы подать в минуту действительной надобности. Когда чувствуете, что на пределе, что силы уже иссякают, обратитесь к Владыке. Он Видит, и Он не Промедлит. Растущая сила внутри и Свет, тоже растущий, помогут увидеть и чудища мрака. И чем больше разгорается Свет, тем больше позволяет он видеть тех, кто находчиво прячется во мраке за спинами окружающих, прикрывшись которыми стремятся они приблизиться незамеченными. В ком нет Света, тот ничего не увидит и ничего не почувствует, только Свет может помочь выявить темные лики. Ступень выявления ликов, достигнутая духом, нелегка, но зато прикрывающиеся уже не приблизятся, не будучи разоблачены. Хотят или не хотят, но вынуждены выявить свой истинный облик. И смотрите, как, приближаясь, они вынуждены или стать еще ближе в свете своем, или же отойти, погружаясь во тьму. Не в силах они носить маску или являть ложную личину, ибо действует на них энергия более мощная, чем их собственная, энергия, заставляющая их раскрывать свою сущность.</w:t>
      </w:r>
    </w:p>
    <w:p w:rsidR="0040243B" w:rsidRDefault="0040243B" w:rsidP="0040243B"/>
    <w:p w:rsidR="0040243B" w:rsidRDefault="00DF4588" w:rsidP="0040243B">
      <w:r>
        <w:rPr>
          <w:b/>
          <w:lang w:val="en-US"/>
        </w:rPr>
        <w:t>1964</w:t>
      </w:r>
      <w:r>
        <w:rPr>
          <w:b/>
        </w:rPr>
        <w:t xml:space="preserve"> г. </w:t>
      </w:r>
      <w:r w:rsidR="008241CE" w:rsidRPr="008241CE">
        <w:rPr>
          <w:b/>
        </w:rPr>
        <w:t>816.</w:t>
      </w:r>
      <w:r w:rsidR="0040243B" w:rsidRPr="002A4D42">
        <w:t xml:space="preserve"> (523). </w:t>
      </w:r>
      <w:r w:rsidR="008241CE" w:rsidRPr="008241CE">
        <w:rPr>
          <w:b/>
        </w:rPr>
        <w:t>(Окт. 16).</w:t>
      </w:r>
      <w:r w:rsidR="0040243B" w:rsidRPr="002A4D42">
        <w:t xml:space="preserve"> Можно ли обращать внимание на то, что задерживает в Пути. Ведь если сосредоточиваться на мешающих обстоятельствах, то на главное время уже не останется. Нужно, как в поезде, смотря через окно, двигаться дальше. Не могут встречные картины и вещи остановить движения состава, точно так же не задерживается сознание на текущем мимо него потоке, ибо устремлено дальше. Но все это требует внимания, и нужно много опыта, чтобы установить равновесие между делами дня и движением духа. От жизни нельзя уйти и нельзя в нее погрузиться. Мудрость говорит о серединном пути, когда не упущено ни небесное, ни земное. Делая все, что заставляет жизнь, с мыслью об Учителе Света и все посвящая Ему, можно избежать погружения в преходящее с головою. Затем можно думать о том, что каждое действие земное бессмысленно само по себе, смысл же имеет лишь при условии понимания, ради чего дается человеку земная жизнь. Тогда каждое мгновение будет иметь особое значение, продвигающее в будущее и приближающее Беспредельность. Пьем и едим не ради вкусовых ощущений или удовольствия, но чтобы поддержать тело, нужное для получения через его посредство опыта в плотном мире. И так же и все остальное, что вынуждают совершать или делать условия земные. Если же смысл полагать в них самих, то бессмысленной становится жизнь, ибо обречена на ничто малым кругом своего проявления. Просто надо провести более длинную </w:t>
      </w:r>
      <w:r w:rsidR="0040243B" w:rsidRPr="002A4D42">
        <w:lastRenderedPageBreak/>
        <w:t>линию каждого действия в будущее, за пределы краткого земного существования, чтобы найти оправдание жизни и осмыслить ее.</w:t>
      </w:r>
    </w:p>
    <w:p w:rsidR="0040243B" w:rsidRDefault="0040243B" w:rsidP="0040243B"/>
    <w:p w:rsidR="0040243B" w:rsidRDefault="00DF4588" w:rsidP="0040243B">
      <w:r>
        <w:rPr>
          <w:b/>
          <w:lang w:val="en-US"/>
        </w:rPr>
        <w:t>1964</w:t>
      </w:r>
      <w:r>
        <w:rPr>
          <w:b/>
        </w:rPr>
        <w:t xml:space="preserve"> г. </w:t>
      </w:r>
      <w:r w:rsidR="008241CE" w:rsidRPr="008241CE">
        <w:rPr>
          <w:b/>
        </w:rPr>
        <w:t>817.</w:t>
      </w:r>
      <w:r w:rsidR="0040243B" w:rsidRPr="002A4D42">
        <w:t xml:space="preserve"> (524). </w:t>
      </w:r>
      <w:r w:rsidR="008A359E" w:rsidRPr="008A359E">
        <w:rPr>
          <w:b/>
        </w:rPr>
        <w:t>(М.А.Й.).</w:t>
      </w:r>
      <w:r w:rsidR="0040243B" w:rsidRPr="002A4D42">
        <w:t xml:space="preserve"> Можно ли представить себе, чтобы аура Владыки перестала излучать Свет? Нет, это невозможно. Стремясь подражать во всем Великому Сердцу, будем и мы стараться привести излучения ауры своей в состояние постоянной светоносности. Омрачает обычно астрал своими эмоциями. Его будем держать на узде. Не думали ли вы о том, что сумасшествие есть бесконтрольное преобладание разнузданного астрального проводника над высшими принципами в человеке. Вот что может сделать с человеком астрал, которому отдана власть над собою. Неистовство его, потворствуемое вначале, захлестывает управление сознанием, и тогда неуравновесие может достигнуть крайних пределов. Только в полном безоговорочном подчинении воле может уявляться астрал. Надо знать природу этой оболочки, чтобы сурово и жестоко ее подчинить. Она на слова не поддается, на убеждения тоже, подчинившись в одном, прорывается в своеволии в чем-то другом и, как бы смирившись, неожиданно прорывает запруды. Если не смеет делать этого наяву, совершает во сне то, что еще не изжито и только подавлено волей. Но пищи мыслью лишенный, он все же вынужден смириться и войти в подчинение. Мыслью можно его обуздать.</w:t>
      </w:r>
    </w:p>
    <w:p w:rsidR="0040243B" w:rsidRDefault="0040243B" w:rsidP="0040243B"/>
    <w:p w:rsidR="0040243B" w:rsidRDefault="00DF4588" w:rsidP="0040243B">
      <w:r>
        <w:rPr>
          <w:b/>
          <w:lang w:val="en-US"/>
        </w:rPr>
        <w:t>1964</w:t>
      </w:r>
      <w:r>
        <w:rPr>
          <w:b/>
        </w:rPr>
        <w:t xml:space="preserve"> г. </w:t>
      </w:r>
      <w:r w:rsidR="008241CE" w:rsidRPr="008241CE">
        <w:rPr>
          <w:b/>
        </w:rPr>
        <w:t>818.</w:t>
      </w:r>
      <w:r w:rsidR="0040243B" w:rsidRPr="002A4D42">
        <w:t xml:space="preserve"> </w:t>
      </w:r>
      <w:r w:rsidR="008A359E" w:rsidRPr="008A359E">
        <w:rPr>
          <w:b/>
        </w:rPr>
        <w:t>(Гуру).</w:t>
      </w:r>
      <w:r w:rsidR="0040243B" w:rsidRPr="002A4D42">
        <w:t xml:space="preserve"> Отметим, что каждое допущение посторонних в опочивальню нарушает привычную настроенность атмосферы жилья и Общение не дает полноты следствий. Это вполне естественно, так как чужая аура служит проводником для инородных влияний, которые тотчас же вторгаются в стройность налаженной работы, разрушая то, что создано ритмом.</w:t>
      </w:r>
    </w:p>
    <w:p w:rsidR="0040243B" w:rsidRDefault="0040243B" w:rsidP="0040243B"/>
    <w:p w:rsidR="0040243B" w:rsidRDefault="00DF4588" w:rsidP="0040243B">
      <w:r>
        <w:rPr>
          <w:b/>
          <w:lang w:val="en-US"/>
        </w:rPr>
        <w:t>1964</w:t>
      </w:r>
      <w:r>
        <w:rPr>
          <w:b/>
        </w:rPr>
        <w:t xml:space="preserve"> г. </w:t>
      </w:r>
      <w:r w:rsidR="008241CE" w:rsidRPr="008241CE">
        <w:rPr>
          <w:b/>
        </w:rPr>
        <w:t>819.</w:t>
      </w:r>
      <w:r w:rsidR="0040243B" w:rsidRPr="002A4D42">
        <w:t xml:space="preserve"> (525). </w:t>
      </w:r>
      <w:r w:rsidR="008241CE" w:rsidRPr="008241CE">
        <w:rPr>
          <w:b/>
        </w:rPr>
        <w:t>(Окт. 17).</w:t>
      </w:r>
      <w:r w:rsidR="0040243B" w:rsidRPr="002A4D42">
        <w:t xml:space="preserve"> Воплощаясь в новое тело, человек обычно не помнит того, что было с ним раньше, ибо память обычных людей ограничивается мозгом. Но все же в особенностях, способностях и характере человека выявляется память о прошлом. Называем ее памятью духа. Вот встретился враг давний, и тотчас же сердце реагирует безошибочно на вражду. Вот встретился друг старый, и радуется оно встрече. Так же и в особенностях склада ума, в симпатиях, антипатиях и вкусах выявляется память духа. Приходит ли в новое тело бывший великий полководец, или художник, или музыкант, память духа выявляет себя в той или иной форме, в зависимости от сочетания сканд. Человек есть наследие прошлого, которое уявляется в памяти духа, ибо новое тело и новые оболочки памяти о прошлом не могут иметь.</w:t>
      </w:r>
    </w:p>
    <w:p w:rsidR="0040243B" w:rsidRDefault="0040243B" w:rsidP="0040243B"/>
    <w:p w:rsidR="0040243B" w:rsidRDefault="00DF4588" w:rsidP="0040243B">
      <w:r>
        <w:rPr>
          <w:b/>
          <w:lang w:val="en-US"/>
        </w:rPr>
        <w:t>1964</w:t>
      </w:r>
      <w:r>
        <w:rPr>
          <w:b/>
        </w:rPr>
        <w:t xml:space="preserve"> г. </w:t>
      </w:r>
      <w:r w:rsidR="008241CE" w:rsidRPr="008241CE">
        <w:rPr>
          <w:b/>
        </w:rPr>
        <w:t>820.</w:t>
      </w:r>
      <w:r w:rsidR="0040243B" w:rsidRPr="002A4D42">
        <w:t xml:space="preserve"> (526). </w:t>
      </w:r>
      <w:r w:rsidR="008A359E" w:rsidRPr="008A359E">
        <w:rPr>
          <w:b/>
        </w:rPr>
        <w:t>(Гуру).</w:t>
      </w:r>
      <w:r w:rsidR="0040243B" w:rsidRPr="002A4D42">
        <w:t xml:space="preserve"> Каждый новый день приближает нас к сужденному будущему. Когда воплотится оно в должные формы, невозможно сказать, ибо сроки оповещены быть не могут. Слишком </w:t>
      </w:r>
      <w:r w:rsidR="0040243B" w:rsidRPr="002A4D42">
        <w:lastRenderedPageBreak/>
        <w:t>уж много врагов, злобно хотящих, чтобы оно не осуществилось. Только сердце порою может шепнуть о том, что приблизились сроки. Ждать их будем нежданно, в готовности полной, не привязывая сознание ни к местам, ни к вещам, ни к окружающему. Состояние полной готовности предполагает, что сознание вросло в это будущее и неотделимо от него. Каждый сам определяет свое место в нем. Мерою устремления и преданности слагаются ступени в будущее, в которое с почетом войдут желанные и званые гости. Можно подумать о том, как велика будет нужда в тех, кто знает основы. Непризнаваемое и отвергаемое ныне признано будет, и признание это будет яро воздействовать на судьбу признаваемых. Считайте, что то, что накапливаете сейчас, будет очень нужно после исполнения сроков. Так мало носителей знания. Помощь им велика, ибо накапливают его не для себя, но для мира. Близости будущего порадуемся. Новое время идет.</w:t>
      </w:r>
    </w:p>
    <w:p w:rsidR="0040243B" w:rsidRDefault="0040243B" w:rsidP="0040243B"/>
    <w:p w:rsidR="0040243B" w:rsidRDefault="00DF4588" w:rsidP="0040243B">
      <w:r>
        <w:rPr>
          <w:b/>
          <w:lang w:val="en-US"/>
        </w:rPr>
        <w:t>1964</w:t>
      </w:r>
      <w:r>
        <w:rPr>
          <w:b/>
        </w:rPr>
        <w:t xml:space="preserve"> г. </w:t>
      </w:r>
      <w:r w:rsidR="008241CE" w:rsidRPr="008241CE">
        <w:rPr>
          <w:b/>
        </w:rPr>
        <w:t>821.</w:t>
      </w:r>
      <w:r w:rsidR="0040243B" w:rsidRPr="002A4D42">
        <w:t xml:space="preserve"> </w:t>
      </w:r>
      <w:r w:rsidR="008A359E" w:rsidRPr="008A359E">
        <w:rPr>
          <w:b/>
        </w:rPr>
        <w:t>(М.А.Й.).</w:t>
      </w:r>
      <w:r w:rsidR="0040243B" w:rsidRPr="002A4D42">
        <w:t xml:space="preserve"> Ты сын мой. Так и смотри на себя как на сына, сыновство которого остается таковым навсегда, ибо является сыновством космическим. Тот, кто знает о множестве отцов и матерей земных, понимает, что космическое отцовство и материнство только одно. Одни родословную свою считают по предкам земным, другие</w:t>
      </w:r>
      <w:r w:rsidR="00D57AEE">
        <w:t xml:space="preserve"> — </w:t>
      </w:r>
      <w:r w:rsidR="0040243B" w:rsidRPr="002A4D42">
        <w:t>надземным. Одна родословная временная, другая постоянная. Ни возраст, ни положение, ни народность, ни эпоха не изменяют сущности взаимоотношений. Сын остается сыном всегда, а Матерь</w:t>
      </w:r>
      <w:r w:rsidR="00D57AEE">
        <w:t xml:space="preserve"> — </w:t>
      </w:r>
      <w:r w:rsidR="0040243B" w:rsidRPr="002A4D42">
        <w:t>Матерью. Это можно лишь сердцем почуять и в сердце вместить. Можно порадоваться, когда такое вмещение состоялось. Только надземное состояние может дать всю полноту осознания космического родства. Отец, который на Небеси, есть Космический Отец осознавшего Его духа. Тайна Космического Отцовства одна из сокровенных страниц жизни духа. Много тайн в Космосе, и много тайн в жизни Архата.</w:t>
      </w:r>
    </w:p>
    <w:p w:rsidR="0040243B" w:rsidRDefault="0040243B" w:rsidP="0040243B"/>
    <w:p w:rsidR="0040243B" w:rsidRDefault="00DF4588" w:rsidP="0040243B">
      <w:r>
        <w:rPr>
          <w:b/>
          <w:lang w:val="en-US"/>
        </w:rPr>
        <w:t>1964</w:t>
      </w:r>
      <w:r>
        <w:rPr>
          <w:b/>
        </w:rPr>
        <w:t xml:space="preserve"> г. </w:t>
      </w:r>
      <w:r w:rsidR="008241CE" w:rsidRPr="008241CE">
        <w:rPr>
          <w:b/>
        </w:rPr>
        <w:t>822.</w:t>
      </w:r>
      <w:r w:rsidR="0040243B" w:rsidRPr="002A4D42">
        <w:t xml:space="preserve"> </w:t>
      </w:r>
      <w:r w:rsidR="008241CE" w:rsidRPr="008241CE">
        <w:rPr>
          <w:b/>
        </w:rPr>
        <w:t>(Окт. 18).</w:t>
      </w:r>
      <w:r w:rsidR="0040243B" w:rsidRPr="002A4D42">
        <w:t xml:space="preserve"> Сын Мой, самые значительные мировые события проходят незаметно для толп, и только по следствиям судят о том, что что-то произошло. О силе молнии судят по грому. Мы же Видим причины. Мы Порождаем причины, когда Творим будущее, которое для Нас является следствием порожденных Нами причин. Только следствия Наши рассчитаны порой на века, а иногда даже и больше. Мы не Можем ограничиваться краткими сроками, ибо короткость связывает свободу творчества сферою обычных человеческих действий. Так же и в отношениях к людям Мы Проводим очень длинную линию. Иной раз сужденная встреча намечается через одну или несколько жизней, пока дух, встрече сужденный, продолжает расти, чтобы быть к сроку готовым. Это не значит, что Мы Забываем, наоборот, Мы Следим за сужденным Нам духом, только руководство Наше незримо. Эту незримую связь дух часто чует, и печать касаний Братства пребывает на нем. Тонкий Мир Нам так же доступен, как вам мир земной, только Наша деятельность </w:t>
      </w:r>
      <w:r w:rsidR="0040243B" w:rsidRPr="002A4D42">
        <w:lastRenderedPageBreak/>
        <w:t>в нем и помощников Наших свободна от ограничений земных. Напряжение ее очень велико. Целое воинство находится на служении Свету. Много Ашрамов, и много Твердынь. Целые сферы защищены от воздействия темных влияний, сферы, недоступные для неочищенных духов. Распределение плотности пространства по слоям позволяет каждому духу подняться в соответствии с разреженностью материи его оболочек, не выше. Ошибок не бывает. Не может войти в Высшие Сферы неочищенный дух. На Земле часто за одним столом сидят люди, сужденные Свету и тьме. После распределения по полюсам подобное смешение там невозможно. Притяжение полюсов действует по принципу одноподобного магнита, и каждый притягивается тем, что есть в нем, к</w:t>
      </w:r>
      <w:r w:rsidR="008530A9">
        <w:rPr>
          <w:lang w:val="en-US"/>
        </w:rPr>
        <w:t xml:space="preserve"> </w:t>
      </w:r>
      <w:r w:rsidR="0040243B" w:rsidRPr="002A4D42">
        <w:t>тому, что имеющемуся в нем созвучит с фокусом притяжения. Это очень справедливое состояние. Все, что еще не изжито внутри, неодолимо влечет своего обладателя к соответствующим условиям для выявления неизжитых энергий. Благо тому, кто служил Красоте, он будет притянут к сферам прекрасного. Горе тому, кто служил безобразию</w:t>
      </w:r>
      <w:r w:rsidR="00D57AEE">
        <w:t xml:space="preserve"> — </w:t>
      </w:r>
      <w:r w:rsidR="0040243B" w:rsidRPr="002A4D42">
        <w:t>низшие сферы станут уделом его. Очень полезно беспристрастно и нелицеприятно разобраться в своих склонностях, влечениях, устремлениях и вкусах, чтобы безошибочно уже знать, в какие слои будет притянуто освободившееся от плотной оболочки тонкое тело. Часто воображает себя человек очистившимся от скверны, в то время как многоголовое чудище сторожко притаилось внутри, чтобы поднять свои головы при первой к тому возможности. Когда поднимает оно головы свои на Земле, с ним можно бороться и побеждать, но, не уничтоженное здесь, живет оно там, чтобы терзать свою жертву. Чудовище надо добить до конца.</w:t>
      </w:r>
    </w:p>
    <w:p w:rsidR="0040243B" w:rsidRDefault="0040243B" w:rsidP="0040243B"/>
    <w:p w:rsidR="0040243B" w:rsidRDefault="00DF4588" w:rsidP="0040243B">
      <w:r>
        <w:rPr>
          <w:b/>
          <w:lang w:val="en-US"/>
        </w:rPr>
        <w:t>1964</w:t>
      </w:r>
      <w:r>
        <w:rPr>
          <w:b/>
        </w:rPr>
        <w:t xml:space="preserve"> г. </w:t>
      </w:r>
      <w:r w:rsidR="008241CE" w:rsidRPr="008241CE">
        <w:rPr>
          <w:b/>
        </w:rPr>
        <w:t>823.</w:t>
      </w:r>
      <w:r w:rsidR="0040243B" w:rsidRPr="002A4D42">
        <w:t xml:space="preserve"> (527). </w:t>
      </w:r>
      <w:r w:rsidR="008241CE" w:rsidRPr="008241CE">
        <w:rPr>
          <w:b/>
        </w:rPr>
        <w:t>(Окт. 18).</w:t>
      </w:r>
      <w:r w:rsidR="0040243B" w:rsidRPr="002A4D42">
        <w:t xml:space="preserve"> </w:t>
      </w:r>
      <w:r w:rsidR="008A359E" w:rsidRPr="008A359E">
        <w:rPr>
          <w:b/>
        </w:rPr>
        <w:t>(М.А.Й.).</w:t>
      </w:r>
      <w:r w:rsidR="0040243B" w:rsidRPr="002A4D42">
        <w:t xml:space="preserve"> Тот, кто хочет приблизиться к нам, должен оставить всё. Обычно под этим «всё» подразумевают вещи земные или земные условия, с которыми надо расстаться. Это, конечно, верно, но только отчасти. Главная часть этого «всё» заключается в той невидимой, но порою тяжкой поклаже, которую тащит за собой неосвобожденное сознание, загромождая себя тем, что не нужно. Сколько бы времени освободилось, если бы сбросить эту поклажу! Как быстр стал бы ход. Но путы на ногах сильнее решимости духа. Жаль очень расстаться с вековыми нагромождениями. Но выбор все же должен быть сделан. Сор у порога и Близость к Владыке несовместимы. Невозможность чего-то достичь обусловлена сором. Сознанию чистка нужна.</w:t>
      </w:r>
    </w:p>
    <w:p w:rsidR="0040243B" w:rsidRDefault="0040243B" w:rsidP="0040243B"/>
    <w:p w:rsidR="0040243B" w:rsidRDefault="00DF4588" w:rsidP="0040243B">
      <w:r>
        <w:rPr>
          <w:b/>
          <w:lang w:val="en-US"/>
        </w:rPr>
        <w:t>1964</w:t>
      </w:r>
      <w:r>
        <w:rPr>
          <w:b/>
        </w:rPr>
        <w:t xml:space="preserve"> г. </w:t>
      </w:r>
      <w:r w:rsidR="008241CE" w:rsidRPr="008241CE">
        <w:rPr>
          <w:b/>
        </w:rPr>
        <w:t>824.</w:t>
      </w:r>
      <w:r w:rsidR="0040243B" w:rsidRPr="002A4D42">
        <w:t xml:space="preserve"> (528). </w:t>
      </w:r>
      <w:r w:rsidR="008A359E" w:rsidRPr="008A359E">
        <w:rPr>
          <w:b/>
        </w:rPr>
        <w:t>(Гуру).</w:t>
      </w:r>
      <w:r w:rsidR="0040243B" w:rsidRPr="002A4D42">
        <w:t xml:space="preserve"> В понятие самоотвержения включим и отвержение от всего, что совершенно не</w:t>
      </w:r>
      <w:r w:rsidR="008530A9">
        <w:rPr>
          <w:lang w:val="en-US"/>
        </w:rPr>
        <w:t xml:space="preserve"> </w:t>
      </w:r>
      <w:r w:rsidR="0040243B" w:rsidRPr="002A4D42">
        <w:t xml:space="preserve">нужно человеку на его пути к Свету. Отвержение от зла, то есть от своей низшей природы, входит в задачу ученика. Ученик очень желает продвинуться дальше и стать как можно ближе к Учителю. Но что-то мешает внутри. Что? Следует крепко поразмыслить над этим и, обнаружив, сурово изъять. Без самоотвержения двигаться невозможно. Давно Сказано: «Отвергнись </w:t>
      </w:r>
      <w:r w:rsidR="0040243B" w:rsidRPr="002A4D42">
        <w:lastRenderedPageBreak/>
        <w:t>от себя и следуй за Мною». Условие самоотвержения, то есть отвержение своей самости, непреложно, и таковым остается в веках. Следовать за Учителем можно, только отвергнув себя.</w:t>
      </w:r>
    </w:p>
    <w:p w:rsidR="0040243B" w:rsidRDefault="0040243B" w:rsidP="0040243B"/>
    <w:p w:rsidR="0040243B" w:rsidRDefault="00DF4588" w:rsidP="0040243B">
      <w:r>
        <w:rPr>
          <w:b/>
          <w:lang w:val="en-US"/>
        </w:rPr>
        <w:t>1964</w:t>
      </w:r>
      <w:r>
        <w:rPr>
          <w:b/>
        </w:rPr>
        <w:t xml:space="preserve"> г. </w:t>
      </w:r>
      <w:r w:rsidR="008241CE" w:rsidRPr="008241CE">
        <w:rPr>
          <w:b/>
        </w:rPr>
        <w:t>825.</w:t>
      </w:r>
      <w:r w:rsidR="0040243B" w:rsidRPr="002A4D42">
        <w:t xml:space="preserve"> (529). </w:t>
      </w:r>
      <w:r w:rsidR="008241CE" w:rsidRPr="008241CE">
        <w:rPr>
          <w:b/>
        </w:rPr>
        <w:t>(Окт. 19).</w:t>
      </w:r>
      <w:r w:rsidR="0040243B" w:rsidRPr="002A4D42">
        <w:t xml:space="preserve"> Даже малое знание Тонкого Мира полезно. Без знания плотного мира в нем не прожить. То же самое приложимо и к Тонкому Миру. Остаются все чувства: зрения, слуха, обоняния, осязания и вкуса</w:t>
      </w:r>
      <w:r w:rsidR="00D57AEE">
        <w:t xml:space="preserve"> — </w:t>
      </w:r>
      <w:r w:rsidR="0040243B" w:rsidRPr="002A4D42">
        <w:t>плюс еще чувство шестое. Назовем его чувствознанием. Как на Земле, так и там человек просто знает или ощущает явления с помощью этого чувства. Там оно более обострено, ибо плотное тело не мешает. Многие еще говорят, но свободно доступно общение мыслью. Явление невесомости</w:t>
      </w:r>
      <w:r w:rsidR="00D57AEE">
        <w:t xml:space="preserve"> — </w:t>
      </w:r>
      <w:r w:rsidR="0040243B" w:rsidRPr="002A4D42">
        <w:t>относительно. Кто-то свободно летает, а кому-то трудно переставлять даже ноги. В снах это ощущение иногда очень реально. Хочет двигаться человек, а не может</w:t>
      </w:r>
      <w:r w:rsidR="00D57AEE">
        <w:t xml:space="preserve"> — </w:t>
      </w:r>
      <w:r w:rsidR="0040243B" w:rsidRPr="002A4D42">
        <w:t>на ногах словно гири. Легкость движения зависит от наличия Агни. Человек там пребывает, где его мысль, то есть он движется вместе с мыслью. Мысль мгновенно создает магнитное притяжение к объекту или образу, созданному мыслью. Мысленное творчество там особенно развито. Творят все. Многие по привычке к земным действиям творят руками и воображаемыми инструментами или при помощи воображаемых машин, но многие освобождаются от земных пережитков и переходят к творчеству мыслью. Если творец мыслью вообразит себя одетым в рыцарские доспехи, или белый хитон, или во фрак, он немедленно облечется в эти формы одежды. Если вообразит себя цветком, деревом или птицей</w:t>
      </w:r>
      <w:r w:rsidR="00D57AEE">
        <w:t xml:space="preserve"> — </w:t>
      </w:r>
      <w:r w:rsidR="0040243B" w:rsidRPr="002A4D42">
        <w:t xml:space="preserve">примет тотчас же воображаемую мысленно форму. Если представит себя живущим во дворце или лачуге, будет жить там, где себя вообразил. Мысль услужливо создает соответствующую внешнюю форму воображаемого объекта. Таким образом, творчеству духа ничто не мешает. Но представьте себе пьяницу, игрока и посетителя домов терпимости и те образы, которые они сотворят и которыми окружатся. Все приобретает там отчетливо видимые формы, и если устремление нечисто и низко, то и соответствие получается этой же природы. Отсюда необходимость деления по слоям. Низкие, тяжкие мысли, привлекая тяжелые частицы стихийной материи, тяготеют к земным низшим слоям. Светлые образы устремляются вверх к более высоким слоям. Тонкость и разреженность или плотность вещества, из которого творит мысль, соответствует слоям распространения мыслей, творящих из материи мыслеобразы. Конечно, Тонкий Мир может быть изучаем, как изучается земной мир. Только там не надо преодолевать тех трудностей земного порядка, как это приходится на Земле. Для пытливой мысли исследователя нет ограничений плотного мира. Духи, созвучные мыслями и устремлениями, пребывают в близких друг другу слоях. Ясным, незатемненный сознанием владеют Адепты. Те, кто пребывает в Девачане, погружены в личные переживания и в сознательной деятельности Надземного Мира не участвуют. Сознательных работников </w:t>
      </w:r>
      <w:r w:rsidR="0040243B" w:rsidRPr="002A4D42">
        <w:lastRenderedPageBreak/>
        <w:t>сравнительно мало. А работы там очень много и очень много нуждающихся в помощи. На страже порядка и законности стоит Иерархия Света, охраняя и оберегая развоплощенцев от служителей тьмы. Приказ Иерархии там безусловен. Стражи Иерархии наделены властью, перед которой бессильны развоплощенные духи. Распределением по слоям управляет Закон созвучия. Как бы высоко ни хотел взлететь неочищенный дух, то, что не очищено в нем, удержит его в слоях, соответствующих наличию неочищенной материи его оболочек. Надземное состояние является в высшей степени справедливым. Каждый имеет то и окружен тем, что заслужил и что создал своими собственными руками, действиями, мыслями и устремлениями.</w:t>
      </w:r>
    </w:p>
    <w:p w:rsidR="0040243B" w:rsidRDefault="0040243B" w:rsidP="0040243B"/>
    <w:p w:rsidR="0040243B" w:rsidRDefault="00DF4588" w:rsidP="0040243B">
      <w:r>
        <w:rPr>
          <w:b/>
          <w:lang w:val="en-US"/>
        </w:rPr>
        <w:t>1964</w:t>
      </w:r>
      <w:r>
        <w:rPr>
          <w:b/>
        </w:rPr>
        <w:t xml:space="preserve"> г. </w:t>
      </w:r>
      <w:r w:rsidR="008241CE" w:rsidRPr="008241CE">
        <w:rPr>
          <w:b/>
        </w:rPr>
        <w:t>826.</w:t>
      </w:r>
      <w:r w:rsidR="0040243B" w:rsidRPr="002A4D42">
        <w:t xml:space="preserve"> </w:t>
      </w:r>
      <w:r w:rsidR="008A359E" w:rsidRPr="008A359E">
        <w:rPr>
          <w:b/>
        </w:rPr>
        <w:t>(М.А.Й.).</w:t>
      </w:r>
      <w:r w:rsidR="0040243B" w:rsidRPr="002A4D42">
        <w:t xml:space="preserve"> Не нужно насиловать сознание, если оно не звучит на высшие восприятия. Всему свое время: время подъема и вдохновения и время пралайи, время собирания жатвы и время посева. Рассмотрим явление посева. Уже знаете, что каждая сознательно продуманная и принятая в сознание мысль является семенем будущих всходов, когда мысль эта даст ростки и плоды. Следовательно, во время посева можно погружать в сознание мысли, которые желательно видеть получившими свое дальнейшее логическое развитие в будущем. Во времени даже малое зерно мысли даст свои следствия, а в бесконечности будущего эти следствия быть могут огромны. Поэтому надо знать, что мысль в пространстве растет, будучи связана пуповиной связи со своим творцом. Можно даже отвести особое время рождению мыслей, которые дух желает в себе утвердить на будущее. Нельзя, скажем, качество терпения или самообладания утвердить в одночасье, но мысль о них, положенная в хранилище подсознанья, будет расти и со временем даст свой плод. Садовник поливает цветы. И цветы духа тоже нуждаются в повторной поливке, то есть к повторному утверждению посеянной мысли. Явление сознательного посева пространственных психических зерен имеет огромное значение как для самого сеятеля, так и для других сознаний.</w:t>
      </w:r>
    </w:p>
    <w:p w:rsidR="0040243B" w:rsidRDefault="0040243B" w:rsidP="0040243B"/>
    <w:p w:rsidR="0040243B" w:rsidRDefault="00DF4588" w:rsidP="0040243B">
      <w:r>
        <w:rPr>
          <w:b/>
          <w:lang w:val="en-US"/>
        </w:rPr>
        <w:t>1964</w:t>
      </w:r>
      <w:r>
        <w:rPr>
          <w:b/>
        </w:rPr>
        <w:t xml:space="preserve"> г. </w:t>
      </w:r>
      <w:r w:rsidR="008241CE" w:rsidRPr="008241CE">
        <w:rPr>
          <w:b/>
        </w:rPr>
        <w:t>827.</w:t>
      </w:r>
      <w:r w:rsidR="0040243B" w:rsidRPr="002A4D42">
        <w:t xml:space="preserve"> (530). </w:t>
      </w:r>
      <w:r w:rsidR="008A359E" w:rsidRPr="008A359E">
        <w:rPr>
          <w:b/>
        </w:rPr>
        <w:t>(Гуру).</w:t>
      </w:r>
      <w:r w:rsidR="0040243B" w:rsidRPr="002A4D42">
        <w:t xml:space="preserve"> Сознательные помощники нам очень нужны. Но надо, чтобы они знали и опыт имели. Чем больше опыта и знания, тем они нам нужнее. Можно готовить себя к сознательному сотрудничеству с нами. Ради этого можно трудиться и накапливать знания. О пустыне знания упоминалось недаром, и много голодных. Сознание, что работа над собой и с собою идет не для себя, но для будущего и сотрудничества с нами, должно окрылять.</w:t>
      </w:r>
    </w:p>
    <w:p w:rsidR="0040243B" w:rsidRDefault="0040243B" w:rsidP="0040243B"/>
    <w:p w:rsidR="0040243B" w:rsidRDefault="00DF4588" w:rsidP="0040243B">
      <w:r>
        <w:rPr>
          <w:b/>
          <w:lang w:val="en-US"/>
        </w:rPr>
        <w:t>1964</w:t>
      </w:r>
      <w:r>
        <w:rPr>
          <w:b/>
        </w:rPr>
        <w:t xml:space="preserve"> г. </w:t>
      </w:r>
      <w:r w:rsidR="008241CE" w:rsidRPr="008241CE">
        <w:rPr>
          <w:b/>
        </w:rPr>
        <w:t>828.</w:t>
      </w:r>
      <w:r w:rsidR="0040243B" w:rsidRPr="002A4D42">
        <w:t xml:space="preserve"> (531). </w:t>
      </w:r>
      <w:r w:rsidR="008241CE" w:rsidRPr="008241CE">
        <w:rPr>
          <w:b/>
        </w:rPr>
        <w:t>(Окт. 20).</w:t>
      </w:r>
      <w:r w:rsidR="0040243B" w:rsidRPr="002A4D42">
        <w:t xml:space="preserve"> Раздражение стихий вызывается пространственным ядом, порождаемым мышлением человечества. Тогда Говорим: в пространстве неблагополучно. Конечно, нервная система остро реагирует на состояние нарушения равновесия стихий. Сознание человеческое очень связано со стихиями, ибо мысль </w:t>
      </w:r>
      <w:r w:rsidR="0040243B" w:rsidRPr="002A4D42">
        <w:lastRenderedPageBreak/>
        <w:t>порождает в веществе стихий стихийные образы разных потенциалов напряжения. И это напряжение, вызванное человечеством, в свою очередь действует на него самого. В этом заключается явление обратных ударов. Обратными ударами Зовем реакцию стихий на действия человеческие. Не карание небес, но Закон действия и противодействия. Стихийные облики набухают под воздействием мыслей, и эта энергия пространственно становится очень активной. В случаях крайнего нарушения равновесия стихий обратный удар может разразиться катастрофой или катаклизмом. Ураганы, наводнения, засухи и прочие бедствия являются обратными ударами стихий на действия человеческие. Не может зло процветать на планете, не вызывая последствий. Это и будет реакцией стихий на активность мощных энергий человеческого микрокосма. Хотя и дана власть человеку над всякою плотью, то есть над материей, но эта власть не осознана и отрицается, но это отрицание не меняет дело, не освобождает человека от возможности влиять на состояние стихийного равновесия планеты.</w:t>
      </w:r>
    </w:p>
    <w:p w:rsidR="0040243B" w:rsidRDefault="0040243B" w:rsidP="0040243B"/>
    <w:p w:rsidR="0040243B" w:rsidRDefault="00DF4588" w:rsidP="0040243B">
      <w:r>
        <w:rPr>
          <w:b/>
          <w:lang w:val="en-US"/>
        </w:rPr>
        <w:t>1964</w:t>
      </w:r>
      <w:r>
        <w:rPr>
          <w:b/>
        </w:rPr>
        <w:t xml:space="preserve"> г. </w:t>
      </w:r>
      <w:r w:rsidR="008241CE" w:rsidRPr="008241CE">
        <w:rPr>
          <w:b/>
        </w:rPr>
        <w:t>829.</w:t>
      </w:r>
      <w:r w:rsidR="0040243B" w:rsidRPr="002A4D42">
        <w:t xml:space="preserve"> </w:t>
      </w:r>
      <w:r w:rsidR="008A359E" w:rsidRPr="008A359E">
        <w:rPr>
          <w:b/>
        </w:rPr>
        <w:t>(М.А.Й.).</w:t>
      </w:r>
      <w:r w:rsidR="0040243B" w:rsidRPr="002A4D42">
        <w:t xml:space="preserve"> Подвиг земной необходим как процесс утверждения в плотной оболочке той истины, которую осознает и принимает дух. Только печатью земною можно сделать ее своим неотъемлемым достоянием в Мире Надземном. Словесное или мысленное исповедание Истины, не утвержденное делами, нужных следствий не даст и не породит в микрокосме человека огней, дающих кристаллические отложения в Чаше. Именно запечатлена должна Истина быть рукой и ногой человеческой, и только подвиг будет этой огненной печатью, дающей человеку право на то, чтобы являть собою истину. Конечно, Истина выявляется в размере утверждающего ее сознания. Но принцип остается неизменным</w:t>
      </w:r>
      <w:r w:rsidR="00D57AEE">
        <w:t xml:space="preserve"> — </w:t>
      </w:r>
      <w:r w:rsidR="0040243B" w:rsidRPr="002A4D42">
        <w:t>утвержденное здесь, утверждается там. Подвигом назовем утверждение истины действием.</w:t>
      </w:r>
    </w:p>
    <w:p w:rsidR="0040243B" w:rsidRDefault="0040243B" w:rsidP="0040243B"/>
    <w:p w:rsidR="0040243B" w:rsidRDefault="00DF4588" w:rsidP="0040243B">
      <w:r>
        <w:rPr>
          <w:b/>
          <w:lang w:val="en-US"/>
        </w:rPr>
        <w:t>1964</w:t>
      </w:r>
      <w:r>
        <w:rPr>
          <w:b/>
        </w:rPr>
        <w:t xml:space="preserve"> г. </w:t>
      </w:r>
      <w:r w:rsidR="008241CE" w:rsidRPr="008241CE">
        <w:rPr>
          <w:b/>
        </w:rPr>
        <w:t>830.</w:t>
      </w:r>
      <w:r w:rsidR="0040243B" w:rsidRPr="002A4D42">
        <w:t xml:space="preserve"> (532). </w:t>
      </w:r>
      <w:r w:rsidR="008A359E" w:rsidRPr="008A359E">
        <w:rPr>
          <w:b/>
        </w:rPr>
        <w:t>(М.А.Й.).</w:t>
      </w:r>
      <w:r w:rsidR="0040243B" w:rsidRPr="002A4D42">
        <w:t xml:space="preserve"> К каждой читаемой книге будем прилагать меру своего сознания, чтобы не ограничивать себя ограниченностью автора, если его сознание недостаточно расширено. Книга о Жанне д'Арк написана благожелательно, но, чтобы понять Орлеанскую Деву, надо находиться на ее ступени огненных восприятий, тогда ее подвиг станет понятен. Не будем свое сознание ограничивать чужим пониманием. Лучше поразмыслить самостоятельно, беря голые факты.</w:t>
      </w:r>
    </w:p>
    <w:p w:rsidR="0040243B" w:rsidRDefault="0040243B" w:rsidP="0040243B"/>
    <w:p w:rsidR="0040243B" w:rsidRDefault="00DF4588" w:rsidP="0040243B">
      <w:r>
        <w:rPr>
          <w:b/>
          <w:lang w:val="en-US"/>
        </w:rPr>
        <w:t>1964</w:t>
      </w:r>
      <w:r>
        <w:rPr>
          <w:b/>
        </w:rPr>
        <w:t xml:space="preserve"> г. </w:t>
      </w:r>
      <w:r w:rsidR="008241CE" w:rsidRPr="008241CE">
        <w:rPr>
          <w:b/>
        </w:rPr>
        <w:t>831.</w:t>
      </w:r>
      <w:r w:rsidR="0040243B" w:rsidRPr="002A4D42">
        <w:t xml:space="preserve"> (533). </w:t>
      </w:r>
      <w:r w:rsidR="008A359E" w:rsidRPr="008A359E">
        <w:rPr>
          <w:b/>
        </w:rPr>
        <w:t>(Гуру).</w:t>
      </w:r>
      <w:r w:rsidR="0040243B" w:rsidRPr="002A4D42">
        <w:t xml:space="preserve"> Непрочны слава земная и признание людей. Только признанье Владыкой прочнее стен иерихонских. Отсюда и будем исходить при анализе происходящего. Владыки Рука должна быть усмотрена во многих подробностях жизни планетной. Иначе течения событий понять нелегко.</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832.</w:t>
      </w:r>
      <w:r w:rsidR="0040243B" w:rsidRPr="002A4D42">
        <w:t xml:space="preserve"> </w:t>
      </w:r>
      <w:r w:rsidR="008241CE" w:rsidRPr="008241CE">
        <w:rPr>
          <w:b/>
        </w:rPr>
        <w:t>(Окт. 21).</w:t>
      </w:r>
      <w:r w:rsidR="0040243B" w:rsidRPr="002A4D42">
        <w:t xml:space="preserve"> Свет самоисходящий означает также и то, что мысль не ограничивается рамками почерпнутого из книг Учения знания, но и творит новые формы в гармонии с Основами. Потому пришедшие будут слушать и, слушая, почерпать. Излагать прочитанное это одно, давать сверх</w:t>
      </w:r>
      <w:r w:rsidR="00D57AEE">
        <w:t xml:space="preserve"> — </w:t>
      </w:r>
      <w:r w:rsidR="0040243B" w:rsidRPr="002A4D42">
        <w:t>знак действия лучей самоисходящих. Это особенно явно выражено в письмах «Моя И[ерархия]». Те же основы Учения, но обилие мыслей поверх. При слиянии сознаний ошибки невозможны. Не всё смогут вместить те, кто не готов, но неготовые не вместят и Учение. Для расширенного сознания истина самоочевидна. Так важно принять Основы и утвердиться на них.</w:t>
      </w:r>
    </w:p>
    <w:p w:rsidR="0040243B" w:rsidRDefault="0040243B" w:rsidP="0040243B"/>
    <w:p w:rsidR="0040243B" w:rsidRDefault="00DF4588" w:rsidP="0040243B">
      <w:r>
        <w:rPr>
          <w:b/>
          <w:lang w:val="en-US"/>
        </w:rPr>
        <w:t>1964</w:t>
      </w:r>
      <w:r>
        <w:rPr>
          <w:b/>
        </w:rPr>
        <w:t xml:space="preserve"> г. </w:t>
      </w:r>
      <w:r w:rsidR="008241CE" w:rsidRPr="008241CE">
        <w:rPr>
          <w:b/>
        </w:rPr>
        <w:t>833.</w:t>
      </w:r>
      <w:r w:rsidR="0040243B" w:rsidRPr="002A4D42">
        <w:t xml:space="preserve"> </w:t>
      </w:r>
      <w:r w:rsidR="008A359E" w:rsidRPr="008A359E">
        <w:rPr>
          <w:b/>
        </w:rPr>
        <w:t>(М.А.Й.).</w:t>
      </w:r>
      <w:r w:rsidR="0040243B" w:rsidRPr="002A4D42">
        <w:t xml:space="preserve"> Долетает ли целое послание или слово одно или ничего не доходит</w:t>
      </w:r>
      <w:r w:rsidR="00D57AEE">
        <w:t xml:space="preserve"> — </w:t>
      </w:r>
      <w:r w:rsidR="0040243B" w:rsidRPr="002A4D42">
        <w:t>это не должно влиять на сознание, устойчивое в Свете. Много быть может причин, почему не приходит желанная весть. Но неизменен Владыка, и неразрываема связь. Трудное время надо терпеливо переждать, пока новый поток знания не начнет вливаться широкой струей.</w:t>
      </w:r>
    </w:p>
    <w:p w:rsidR="0040243B" w:rsidRDefault="0040243B" w:rsidP="0040243B"/>
    <w:p w:rsidR="0040243B" w:rsidRDefault="00DF4588" w:rsidP="0040243B">
      <w:r>
        <w:rPr>
          <w:b/>
          <w:lang w:val="en-US"/>
        </w:rPr>
        <w:t>1964</w:t>
      </w:r>
      <w:r>
        <w:rPr>
          <w:b/>
        </w:rPr>
        <w:t xml:space="preserve"> г. </w:t>
      </w:r>
      <w:r w:rsidR="008241CE" w:rsidRPr="008241CE">
        <w:rPr>
          <w:b/>
        </w:rPr>
        <w:t>834.</w:t>
      </w:r>
      <w:r w:rsidR="0040243B" w:rsidRPr="002A4D42">
        <w:t xml:space="preserve"> </w:t>
      </w:r>
      <w:r w:rsidR="008A359E" w:rsidRPr="008A359E">
        <w:rPr>
          <w:b/>
        </w:rPr>
        <w:t>(Гуру).</w:t>
      </w:r>
      <w:r w:rsidR="0040243B" w:rsidRPr="002A4D42">
        <w:t xml:space="preserve"> Перед бурей бывает затишье, перед событиями</w:t>
      </w:r>
      <w:r w:rsidR="00D57AEE">
        <w:t xml:space="preserve"> — </w:t>
      </w:r>
      <w:r w:rsidR="0040243B" w:rsidRPr="002A4D42">
        <w:t>момент замирания, как бы приостанавливается их бег.</w:t>
      </w:r>
    </w:p>
    <w:p w:rsidR="0040243B" w:rsidRDefault="0040243B" w:rsidP="0040243B"/>
    <w:p w:rsidR="0040243B" w:rsidRDefault="00DF4588" w:rsidP="0040243B">
      <w:r>
        <w:rPr>
          <w:b/>
          <w:lang w:val="en-US"/>
        </w:rPr>
        <w:t>1964</w:t>
      </w:r>
      <w:r>
        <w:rPr>
          <w:b/>
        </w:rPr>
        <w:t xml:space="preserve"> г. </w:t>
      </w:r>
      <w:r w:rsidR="008241CE" w:rsidRPr="008241CE">
        <w:rPr>
          <w:b/>
        </w:rPr>
        <w:t>835.</w:t>
      </w:r>
      <w:r w:rsidR="0040243B" w:rsidRPr="002A4D42">
        <w:t xml:space="preserve"> (534). </w:t>
      </w:r>
      <w:r w:rsidR="008241CE" w:rsidRPr="008241CE">
        <w:rPr>
          <w:b/>
        </w:rPr>
        <w:t>(Окт. 22).</w:t>
      </w:r>
      <w:r w:rsidR="0040243B" w:rsidRPr="002A4D42">
        <w:t xml:space="preserve"> Кто же может сказать, где и когда пробудится тот или иной центр, но забота обо всем организме и поддержание его в должном состоянии. Лучшее состояние</w:t>
      </w:r>
      <w:r w:rsidR="00D57AEE">
        <w:t xml:space="preserve"> — </w:t>
      </w:r>
      <w:r w:rsidR="0040243B" w:rsidRPr="002A4D42">
        <w:t>это гармония, или равновесие. Много внешних обстоятельств стремится нарушить его. Разновесие, конечно, не в самих обстоятельствах, но в отношении к ним. Когда что-то касается нас самих, все же легче бороться, чем в том случае, если приходится смотреть, как мучаются близкие люди, а сил еще не хватает, чтобы оказать действительную помощь. За себя много легче мучиться, чем за других. Силу Агни накапливать надо, чтобы быть в состоянии яро помочь и дальним и близким. Когда накопление идет не для себя, принимает тогда процесс пространственное значение. В заботе и трудах о других кроется большая сила и большие возможности. Спросят</w:t>
      </w:r>
      <w:r w:rsidR="00D57AEE">
        <w:t xml:space="preserve"> — </w:t>
      </w:r>
      <w:r w:rsidR="0040243B" w:rsidRPr="002A4D42">
        <w:t xml:space="preserve">для чего нужно совершенствование? Ответьте: чтобы поднимать вместе с собою не только все человечество, но и самую Землю. Человек, являя собою мощную лабораторию тонких энергий, воздействует на все окружающее, независимо от того, знает он об этом или нет. Но когда он знает, воздействие усиливается многократно. Таким образом, сознательное накапливание Огня ради принесения пользы всему, что окружает человека, становится подвигом Служения Общему Благу. Как бы ни было трудно и как бы ни было велико сопротивление среды, пользу миру можно всегда принести, если равновесие не нарушалось. Если пространственное неуравновесие подействовало все же, надо свое равновесие восстановить, несмотря ни на что. Только при наличии равновесия можно оказать близкую помощь. Переживания бессмысленны, ибо лишают столь нужной в </w:t>
      </w:r>
      <w:r w:rsidR="0040243B" w:rsidRPr="002A4D42">
        <w:lastRenderedPageBreak/>
        <w:t>данный момент силы. Человек должен быть сильным всегда и ни в коем случае не поддаваться на тщательно подготовленные и продуманные уловки тьмы. Именно для омрачения и нарушения вашего равновесия стараются они воздействовать на тех, чьими руками подбрасывают они вред. Омрачаясь и утрачивая равновесие, действуете во исполнение их злоухищрений. Зачем же им содействовать в угашении Света, когда, объединившись со Мною, можно усиливать без конца мощь противления. Пусть каждая темная попытка поводом служит усиливать объединение в духе со Мною. И когда надвигаются волны темных воздействий, не с ними надо бороться, не с бессознательными или сознательными слугами тьмы, но, яро ко Мне устремившись, старайтесь напрячь силу Света в себе в соответствии с силою наступающей на вас тьмы. Охраню, но при яром ко Мне устремлении. Итак, при ярых темных попытках или упорстве со Мною свяжитесь, стараясь всеми силами удержать равновесие и умножая энергии Света, стремитесь духом воспрянуть и окружиться вибрациями светоносных излучений. И только тогда, собрав силу Света, можно устремить его луч на тьму. Попытки в состоянии неуравновесия защитится от тьмы будут бесплодны. Равновесие</w:t>
      </w:r>
      <w:r w:rsidR="00D57AEE">
        <w:t xml:space="preserve"> — </w:t>
      </w:r>
      <w:r w:rsidR="0040243B" w:rsidRPr="002A4D42">
        <w:t>великая сила. Против него никто не устоит, но прежде чем действовать, силу равновесия надо явить.</w:t>
      </w:r>
    </w:p>
    <w:p w:rsidR="0040243B" w:rsidRDefault="0040243B" w:rsidP="0040243B"/>
    <w:p w:rsidR="0040243B" w:rsidRDefault="00DF4588" w:rsidP="0040243B">
      <w:r>
        <w:rPr>
          <w:b/>
          <w:lang w:val="en-US"/>
        </w:rPr>
        <w:t>1964</w:t>
      </w:r>
      <w:r>
        <w:rPr>
          <w:b/>
        </w:rPr>
        <w:t xml:space="preserve"> г. </w:t>
      </w:r>
      <w:r w:rsidR="008241CE" w:rsidRPr="008241CE">
        <w:rPr>
          <w:b/>
        </w:rPr>
        <w:t>836.</w:t>
      </w:r>
      <w:r w:rsidR="0040243B" w:rsidRPr="002A4D42">
        <w:t xml:space="preserve"> (535). </w:t>
      </w:r>
      <w:r w:rsidR="008A359E" w:rsidRPr="008A359E">
        <w:rPr>
          <w:b/>
        </w:rPr>
        <w:t>(М.А.Й.).</w:t>
      </w:r>
      <w:r w:rsidR="0040243B" w:rsidRPr="002A4D42">
        <w:t xml:space="preserve"> Не в том ли причина ощущения своего бессилия при борьбе с упорными и настойчивыми противодействиями темных, что борьба с ними начиналась после того, как они успевали омрачить и нарушить гармонию духа. Именно этого-то и не следует ни в коем случае допускать. Когда чувствуете нарастание натиска, усиливайте напряженность слияния с Иерархией. Чем сильнее натиск, тем напряженнее слияние. Какой же смысл темным устремлять вас своими действиями к еще большему слиянию с Учителем и Силами Света? Поняв, что тактика Адверза действует против них, они оставят свои попытки. В этом залог и ручательство успеха. Пусть каждое действие темных только приближает к Владыке. Они, убедившись в обратном результате своих стараний, отступят, чтобы снова найти какую-то лазейку и новый подход для новых вредительств. Но пока на каждую попытку будете отвечать ярым напряженным устремлением к Владыке и, удерживая равновесие, будете его углублять,</w:t>
      </w:r>
      <w:r w:rsidR="00D57AEE">
        <w:t xml:space="preserve"> — </w:t>
      </w:r>
      <w:r w:rsidR="0040243B" w:rsidRPr="002A4D42">
        <w:t>это будет мощным щитом от ярости воинствующей тьмы. Только ни на минуту не забывайте этого метода противодействия тьме. Они будут пытаться отвлечь внимание на нечто вовне, на постороннее, лишь бы только нарушить связь с Иерархией или вызвать против Нее недовольство, сетование и даже осуждение, то есть отделить. В этих хитросплетениях их сила и их успех. Но уже знаете, как надо бороться,</w:t>
      </w:r>
      <w:r w:rsidR="00D57AEE">
        <w:t xml:space="preserve"> — </w:t>
      </w:r>
      <w:r w:rsidR="0040243B" w:rsidRPr="002A4D42">
        <w:t>открыты глаза, и дано знание. Как только увидят, что своими действиями они усиливают Свет в вас и способствуют еще большему единению с Иерархией Света, отступят они и оставят. Это будет победой над тьмою.</w:t>
      </w:r>
    </w:p>
    <w:p w:rsidR="0040243B" w:rsidRDefault="0040243B" w:rsidP="0040243B"/>
    <w:p w:rsidR="0040243B" w:rsidRDefault="00DF4588" w:rsidP="0040243B">
      <w:r>
        <w:rPr>
          <w:b/>
          <w:lang w:val="en-US"/>
        </w:rPr>
        <w:t>1964</w:t>
      </w:r>
      <w:r>
        <w:rPr>
          <w:b/>
        </w:rPr>
        <w:t xml:space="preserve"> г. </w:t>
      </w:r>
      <w:r w:rsidR="008241CE" w:rsidRPr="008241CE">
        <w:rPr>
          <w:b/>
        </w:rPr>
        <w:t>837.</w:t>
      </w:r>
      <w:r w:rsidR="0040243B" w:rsidRPr="002A4D42">
        <w:t xml:space="preserve"> </w:t>
      </w:r>
      <w:r w:rsidR="008A359E" w:rsidRPr="008A359E">
        <w:rPr>
          <w:b/>
        </w:rPr>
        <w:t>(Гуру).</w:t>
      </w:r>
      <w:r w:rsidR="0040243B" w:rsidRPr="002A4D42">
        <w:t xml:space="preserve"> Ощущение было правильным: пространственный Хаос и неуравновесие вызвано набуханием тьмы, которое тотчас же вылилось в противодействии и вредительстве против вас. Но уже видите пользу от темных нападок, ибо Учитель и на этот раз их Обращает на пользу, вооружая новым знанием и новым опытом. Единоборство с тьмою под силу лишь сильному духу. Слабый поникнет от первых ударов. Но сильный будет силу свою умножать от каждого удара противников Света. Сильный заставит себе темных служить, силы свои почерпая от энергий противной волны. Потому гигантам Духа и противники по плечу. На темное ничтожество не возрастет духом герой. Но против иерофанта зла соберет он мощные силы Света, чтобы в единении с Ними победить зло. Вчерашнее отягощение обстоятельствами и натиск тьмы принес явную пользу: понимание механики взаимодействия энергий</w:t>
      </w:r>
      <w:r w:rsidR="00D57AEE">
        <w:t xml:space="preserve"> — </w:t>
      </w:r>
      <w:r w:rsidR="0040243B" w:rsidRPr="002A4D42">
        <w:t>опыт нужный и ценный. Явим признательность Учителю за явную Заботу Его.</w:t>
      </w:r>
    </w:p>
    <w:p w:rsidR="0040243B" w:rsidRDefault="0040243B" w:rsidP="0040243B"/>
    <w:p w:rsidR="0040243B" w:rsidRDefault="00DF4588" w:rsidP="0040243B">
      <w:r>
        <w:rPr>
          <w:b/>
          <w:lang w:val="en-US"/>
        </w:rPr>
        <w:t>1964</w:t>
      </w:r>
      <w:r>
        <w:rPr>
          <w:b/>
        </w:rPr>
        <w:t xml:space="preserve"> г. </w:t>
      </w:r>
      <w:r w:rsidR="008241CE" w:rsidRPr="008241CE">
        <w:rPr>
          <w:b/>
        </w:rPr>
        <w:t>838.</w:t>
      </w:r>
      <w:r w:rsidR="0040243B" w:rsidRPr="002A4D42">
        <w:t xml:space="preserve"> </w:t>
      </w:r>
      <w:r w:rsidR="008241CE" w:rsidRPr="008241CE">
        <w:rPr>
          <w:b/>
        </w:rPr>
        <w:t>(Окт. 23).</w:t>
      </w:r>
      <w:r w:rsidR="0040243B" w:rsidRPr="002A4D42">
        <w:t xml:space="preserve"> Что из того, что в настоящем многое еще не достигнуто, когда будущее в Наших руках и когда зерна устремленной мысли, направленной в будущее, дадут непреложно плоды? Идем в будущее, намечая возможности желаемых достижений. Осуществляется мысль, если применена. Примененные на практике мысли будут ступенями осуществления того, к чему устремлен дух. Все недостигнутое считайте достижимым, которое станет вашим достоянием в будущем. В Мире Надземном устремления станут претворенными в действительность Незримого Мира, с тем чтобы в следующем воплощении на Земле стать утвержденными качествами духа. Именно в Надземном вызреют зерна устремлений и дадут плод. Завет «Устремитесь» в мире, где всё движется мыслью, приобретает особое значение и особую силу, если был применен на Земле. Устремление, утвержденное на Земле и не реализованное в силу различных условий, осуществляется там силою мысли и становится содержанием Чаши. Этот аспект устремления обычно упускается из вида. Но Я Говорю: «Устремитесь». И если здесь, на Земле, устремление двигает духом и обогащает его новыми нахождениями, несмотря на ярое сопротивление плотной среды, то что же будет там, где это сопротивление исчезает и где на границе ментала иссякает сила земных притяжений?! Заботливо сейте семена устремлений. Каждое даст следствия по природе своей, каждое приведет к осуществлению того, что заложено в нем. Устремитесь!</w:t>
      </w:r>
    </w:p>
    <w:p w:rsidR="0040243B" w:rsidRDefault="0040243B" w:rsidP="0040243B"/>
    <w:p w:rsidR="0040243B" w:rsidRDefault="00DF4588" w:rsidP="0040243B">
      <w:r>
        <w:rPr>
          <w:b/>
          <w:lang w:val="en-US"/>
        </w:rPr>
        <w:t>1964</w:t>
      </w:r>
      <w:r>
        <w:rPr>
          <w:b/>
        </w:rPr>
        <w:t xml:space="preserve"> г. </w:t>
      </w:r>
      <w:r w:rsidR="008241CE" w:rsidRPr="008241CE">
        <w:rPr>
          <w:b/>
        </w:rPr>
        <w:t>839.</w:t>
      </w:r>
      <w:r w:rsidR="0040243B" w:rsidRPr="002A4D42">
        <w:t xml:space="preserve"> </w:t>
      </w:r>
      <w:r w:rsidR="008A359E" w:rsidRPr="008A359E">
        <w:rPr>
          <w:b/>
        </w:rPr>
        <w:t>(М.А.Й.).</w:t>
      </w:r>
      <w:r w:rsidR="0040243B" w:rsidRPr="002A4D42">
        <w:t xml:space="preserve"> Уступку чужим рукам не будем считать ущербом. Внутренне можно не согласиться с тем, что внешне вынуждают делать обстоятельства или люди. Силу воздействующую можно взять от того, кто пытается подчинить вашу волю, и сделать ее силой своей и возрасти духом на каждого, кто хочет его подавить. </w:t>
      </w:r>
      <w:r w:rsidR="0040243B" w:rsidRPr="002A4D42">
        <w:lastRenderedPageBreak/>
        <w:t>Индивидуальность должна быть охранена от посягательств со стороны, ибо отвечает и платит человек за свои действия сам, независимо от тех, кто посягает на свободу его воли.</w:t>
      </w:r>
    </w:p>
    <w:p w:rsidR="0040243B" w:rsidRDefault="0040243B" w:rsidP="0040243B"/>
    <w:p w:rsidR="0040243B" w:rsidRDefault="00DF4588" w:rsidP="0040243B">
      <w:r>
        <w:rPr>
          <w:b/>
          <w:lang w:val="en-US"/>
        </w:rPr>
        <w:t>1964</w:t>
      </w:r>
      <w:r>
        <w:rPr>
          <w:b/>
        </w:rPr>
        <w:t xml:space="preserve"> г. </w:t>
      </w:r>
      <w:r w:rsidR="008241CE" w:rsidRPr="008241CE">
        <w:rPr>
          <w:b/>
        </w:rPr>
        <w:t>840.</w:t>
      </w:r>
      <w:r w:rsidR="0040243B" w:rsidRPr="002A4D42">
        <w:t xml:space="preserve"> </w:t>
      </w:r>
      <w:r w:rsidR="008A359E" w:rsidRPr="008A359E">
        <w:rPr>
          <w:b/>
        </w:rPr>
        <w:t>(Гуру).</w:t>
      </w:r>
      <w:r w:rsidR="0040243B" w:rsidRPr="002A4D42">
        <w:t xml:space="preserve"> Мысль, вложенная в слова, то есть облеченная в форму, и особенно мысль, записанная на бумаге или на чем-то другом, скажем, высеченная на камне, имеет более прочное основание в мире земном, чем мысль, не зафиксированная. Можете представить себе, что потеряло бы человечество, если бы творения Шекспира не были запечатлены. Кто смог бы черпать их богатство из невидимого мира мысленных форм? Что было бы, если бы и прочие произведения великих мыслителей или произведения искусства не вылились бы в конкретные формы, доступные людям? Поэтому процесс оформления мысли в зримые символы нужен, если мысль заслуживает, чтобы быть записанной. Претворение пространственных мыслей в зримые формы будет подвигом несения Света, если мысли эти светлы. Не всем это под силу, но очень немногим. Кто может вместить этот труд, пусть выполнит свой долг перед человечеством до конца.</w:t>
      </w:r>
    </w:p>
    <w:p w:rsidR="0040243B" w:rsidRDefault="0040243B" w:rsidP="0040243B"/>
    <w:p w:rsidR="0040243B" w:rsidRDefault="00DF4588" w:rsidP="0040243B">
      <w:r>
        <w:rPr>
          <w:b/>
          <w:lang w:val="en-US"/>
        </w:rPr>
        <w:t>1964</w:t>
      </w:r>
      <w:r>
        <w:rPr>
          <w:b/>
        </w:rPr>
        <w:t xml:space="preserve"> г. </w:t>
      </w:r>
      <w:r w:rsidR="008241CE" w:rsidRPr="008241CE">
        <w:rPr>
          <w:b/>
        </w:rPr>
        <w:t>841.</w:t>
      </w:r>
      <w:r w:rsidR="0040243B" w:rsidRPr="002A4D42">
        <w:t xml:space="preserve"> (536). </w:t>
      </w:r>
      <w:r w:rsidR="008241CE" w:rsidRPr="008241CE">
        <w:rPr>
          <w:b/>
        </w:rPr>
        <w:t>(Окт. 24).</w:t>
      </w:r>
      <w:r w:rsidR="0040243B" w:rsidRPr="002A4D42">
        <w:t xml:space="preserve"> Сын Мой, объединение в духе со Мною плодоносно всегда, если даже оно и не выражается в строках новых Записей. Каждое мгновение, отведенное мыслям о Высшем, нас приближает и вводит в орбиту Наших действий. Но очень мешает свое, связанное с течением жизни обычной, и необычное утопает в нем, не оставляя заметного следа на сознании. Надо умерить звучание суеты, ибо все, что не от Нас и не связано с Нами, все, что от себя и обычности</w:t>
      </w:r>
      <w:r w:rsidR="00D57AEE">
        <w:t xml:space="preserve"> — </w:t>
      </w:r>
      <w:r w:rsidR="0040243B" w:rsidRPr="002A4D42">
        <w:t>это все суета, какими бы значительными ни казались земные дела. Когда дух, к Нам устремленный, покидает тело, земные дела отходят настолько далеко, что даже нет желания смотреть на то, что когда-то захватывало всецело сознание. Тогда более видно истинное взаимоотношение вещей в общей их схеме и то малое место, которое занимает личный мирок человека в беспредельном пространстве. И тогда все, что выходило за пределы личного мира, становится сферою проявления сверхличной активности духа. Кончается сказка земная, и действительность Надземного Мира раскрывается перед человеком, который был к ней устремлен на Земле. Крылья устремления понесут дух до той высоты, которой достигла его мысль, ибо мысль в Мире Незримом</w:t>
      </w:r>
      <w:r w:rsidR="00D57AEE">
        <w:t xml:space="preserve"> — </w:t>
      </w:r>
      <w:r w:rsidR="0040243B" w:rsidRPr="002A4D42">
        <w:t xml:space="preserve">огненный двигатель жизни. Да! Да! Та самая мысль, которой люди живут на Земле, и культуре которой уделяют так мало времени и внимания. Каждая мысль магниту подобна, объединяющему сознание человека с теми сферами, которым сосущна мысль по своей природе. Если видите перед собою убогое ничтожество, знайте, что убоги и ничтожны мысли такого человека. Величина духа измеряется его мыслями. Мыслями отмеряет человек долю свою на Земле и в мирах. На Земле это не так явно, как в мирах, ибо там, где царствует мысль, царь мысли и раб мыслей своих, оба живут и </w:t>
      </w:r>
      <w:r w:rsidR="0040243B" w:rsidRPr="002A4D42">
        <w:lastRenderedPageBreak/>
        <w:t>проявляют энергии духа с помощью мысли. Мысли</w:t>
      </w:r>
      <w:r w:rsidR="00D57AEE">
        <w:t xml:space="preserve"> — </w:t>
      </w:r>
      <w:r w:rsidR="0040243B" w:rsidRPr="002A4D42">
        <w:t>это верные сопутники наши, которые будут сопровождать нас до конца. Овладению мыслью посвятим свое время и силы, ибо тот, кто мыслью своей овладеет, тот в Мире Надземном свободен.</w:t>
      </w:r>
    </w:p>
    <w:p w:rsidR="0040243B" w:rsidRDefault="0040243B" w:rsidP="0040243B"/>
    <w:p w:rsidR="0040243B" w:rsidRDefault="00DF4588" w:rsidP="0040243B">
      <w:r>
        <w:rPr>
          <w:b/>
          <w:lang w:val="en-US"/>
        </w:rPr>
        <w:t>1964</w:t>
      </w:r>
      <w:r>
        <w:rPr>
          <w:b/>
        </w:rPr>
        <w:t xml:space="preserve"> г. </w:t>
      </w:r>
      <w:r w:rsidR="008241CE" w:rsidRPr="008241CE">
        <w:rPr>
          <w:b/>
        </w:rPr>
        <w:t>842.</w:t>
      </w:r>
      <w:r w:rsidR="0040243B" w:rsidRPr="002A4D42">
        <w:t xml:space="preserve"> (537). </w:t>
      </w:r>
      <w:r w:rsidR="008A359E" w:rsidRPr="008A359E">
        <w:rPr>
          <w:b/>
        </w:rPr>
        <w:t>(М.А.Й.).</w:t>
      </w:r>
      <w:r w:rsidR="0040243B" w:rsidRPr="002A4D42">
        <w:t xml:space="preserve"> Вот едет он, наполненный до краев впечатлениями текущих дней, забывая, что самое главное в жизни не они, а близость единения с нами. Нельзя допускать, чтобы за кустарником множества впечатлений леса не было видно. Все это имеет значение и смысл постольку, поскольку сближает с нами и позволяет крепко держать в руках незримую, но чудесную нить жизни. Мы видим и знаем все, что касается тех, кто нам близок, но пусть также знают они, что характер каждого не тайна для нас. Видим и то, что хорошо, что подлежит изживанию и что отделяет от нас и отдаляет. Недостатки не радуют нас. Мы понимаем, насколько кармические связи могут отягощать, но все же потворствовать тому, чего быть не должно, мы не можем. Нет нашего благословения над теми слабостями духа, которые подлежат искоренению. Насильно не можем от них освободить, но можем помочь освободиться, когда собственная свободная воля устремится по этому направлению. Спросите: почему близости часто не чую и кажется, что все далеко? Ответим: если бы неизжитое не мешало, были бы ближе.</w:t>
      </w:r>
    </w:p>
    <w:p w:rsidR="0040243B" w:rsidRDefault="0040243B" w:rsidP="0040243B"/>
    <w:p w:rsidR="0040243B" w:rsidRDefault="00DF4588" w:rsidP="0040243B">
      <w:r>
        <w:rPr>
          <w:b/>
          <w:lang w:val="en-US"/>
        </w:rPr>
        <w:t>1964</w:t>
      </w:r>
      <w:r>
        <w:rPr>
          <w:b/>
        </w:rPr>
        <w:t xml:space="preserve"> г. </w:t>
      </w:r>
      <w:r w:rsidR="008241CE" w:rsidRPr="008241CE">
        <w:rPr>
          <w:b/>
        </w:rPr>
        <w:t>843.</w:t>
      </w:r>
      <w:r w:rsidR="0040243B" w:rsidRPr="002A4D42">
        <w:t xml:space="preserve"> (538). </w:t>
      </w:r>
      <w:r w:rsidR="008A359E" w:rsidRPr="008A359E">
        <w:rPr>
          <w:b/>
        </w:rPr>
        <w:t>(Гуру).</w:t>
      </w:r>
      <w:r w:rsidR="0040243B" w:rsidRPr="002A4D42">
        <w:t xml:space="preserve"> Пусть знает и помнит, что главное</w:t>
      </w:r>
      <w:r w:rsidR="00D57AEE">
        <w:t xml:space="preserve"> — </w:t>
      </w:r>
      <w:r w:rsidR="0040243B" w:rsidRPr="002A4D42">
        <w:t>это не то, что вас окружает, что вас радует или отягощает приливами и отливами волн беспокойного житейского моря. Главное</w:t>
      </w:r>
      <w:r w:rsidR="00D57AEE">
        <w:t xml:space="preserve"> — </w:t>
      </w:r>
      <w:r w:rsidR="0040243B" w:rsidRPr="002A4D42">
        <w:t>это мир духа, мир высших лучших стремлений и чувств, мир ваших мыслей прекрасных, сознание ваше вводящих в сферы тонкой действительности Незримого Мира. Как хотелось бы вас утвердить в понимании того, что каждая минута, посвященная этому Миру Прекрасного, лучшим является вкладом в ваше будущее, которое можете украсить цветами огненных достижений. На этом пути мы с вами всегда, и мы близки, когда дух ваш, от Земли оторвавшись, устремляется к нам.</w:t>
      </w:r>
    </w:p>
    <w:p w:rsidR="0040243B" w:rsidRDefault="0040243B" w:rsidP="0040243B"/>
    <w:p w:rsidR="0040243B" w:rsidRDefault="00DF4588" w:rsidP="0040243B">
      <w:r>
        <w:rPr>
          <w:b/>
          <w:lang w:val="en-US"/>
        </w:rPr>
        <w:t>1964</w:t>
      </w:r>
      <w:r>
        <w:rPr>
          <w:b/>
        </w:rPr>
        <w:t xml:space="preserve"> г. </w:t>
      </w:r>
      <w:r w:rsidR="008241CE" w:rsidRPr="008241CE">
        <w:rPr>
          <w:b/>
        </w:rPr>
        <w:t>844.</w:t>
      </w:r>
      <w:r w:rsidR="0040243B" w:rsidRPr="002A4D42">
        <w:t xml:space="preserve"> (539). </w:t>
      </w:r>
      <w:r w:rsidR="008241CE" w:rsidRPr="008241CE">
        <w:rPr>
          <w:b/>
        </w:rPr>
        <w:t>(Окт. 25).</w:t>
      </w:r>
      <w:r w:rsidR="0040243B" w:rsidRPr="002A4D42">
        <w:t xml:space="preserve"> Мы Знаем Наших близких лучше, чем они знают себя, и они должны знать, что Мы Знаем. Зная, можно лучше указать, как идти по пути, преодолевая себя. Взаимоотношения мужского и женского начал остаются и в Мире Надземном, но на духовной шкале. Поэтому хорошо уже на Земле перенести взаимоотношения полов в сферу духа, поднимая тональность энергий взаимообмена и заменяя огни низших центров высшими, то есть трансмутируя природу огней. Женское начало нужно при манифестации высоких духовных явлений, ибо сочетание энергий двух полюсов на Плане Высшем дает результаты, которых иным путем достичь невозможно. Но требуется очищение оболочек от низших огней и астральных эмоций обычного порядка. На плане обычном</w:t>
      </w:r>
      <w:r w:rsidR="00D57AEE">
        <w:t xml:space="preserve"> — </w:t>
      </w:r>
      <w:r w:rsidR="0040243B" w:rsidRPr="002A4D42">
        <w:t>деторождение, на плане психодуховном</w:t>
      </w:r>
      <w:r w:rsidR="00D57AEE">
        <w:t xml:space="preserve"> — </w:t>
      </w:r>
      <w:r w:rsidR="0040243B" w:rsidRPr="002A4D42">
        <w:t xml:space="preserve">высшее </w:t>
      </w:r>
      <w:r w:rsidR="0040243B" w:rsidRPr="002A4D42">
        <w:lastRenderedPageBreak/>
        <w:t>творчество духа, рождение новых идей, произведений искусства и возможностей новых достижений. Обычно не задумываются над ролью Женского Начала в процессе эволюции духа, но она велика. Сколько великих творений человеческого гения было вдохновляемо женщиной. Как огненно начинает творить мысль при соприкосновении высших энергий двух противоположных Начал. Высочайший аспект Женского Начала выражен в Образе Матери Мира. Ее несказуемой мощью идет творчество Владык. Матерью Огненной Йоги вдохновлялись, вдохновляются и будут вдохновляться те, кто ищет огненных путей духа и кто их нашел. Сокровенное творчество духа основано на объединении этих начал. Тот, кто хочет творить и понять сущность искусства, должен прежде понять, силой какою творит человек. Возвышение и утончение творческих огней, то есть огней кундалини, будет решением сложного вопроса о значении женского Начала в психодуховной жизни человека.</w:t>
      </w:r>
    </w:p>
    <w:p w:rsidR="0040243B" w:rsidRDefault="0040243B" w:rsidP="0040243B"/>
    <w:p w:rsidR="0040243B" w:rsidRDefault="00DF4588" w:rsidP="0040243B">
      <w:r>
        <w:rPr>
          <w:b/>
          <w:lang w:val="en-US"/>
        </w:rPr>
        <w:t>1964</w:t>
      </w:r>
      <w:r>
        <w:rPr>
          <w:b/>
        </w:rPr>
        <w:t xml:space="preserve"> г. </w:t>
      </w:r>
      <w:r w:rsidR="008241CE" w:rsidRPr="008241CE">
        <w:rPr>
          <w:b/>
        </w:rPr>
        <w:t>845.</w:t>
      </w:r>
      <w:r w:rsidR="0040243B" w:rsidRPr="002A4D42">
        <w:t xml:space="preserve"> </w:t>
      </w:r>
      <w:r w:rsidR="008A359E" w:rsidRPr="008A359E">
        <w:rPr>
          <w:b/>
        </w:rPr>
        <w:t>(М.А.Й.).</w:t>
      </w:r>
      <w:r w:rsidR="0040243B" w:rsidRPr="002A4D42">
        <w:t xml:space="preserve"> Надо понять, что творить можно только лишь силой огней. Шкала огненных проявлений идет от низа до верху. Чем выше и утонченнее &lt;...&gt;, тем выше творчество духа. Задача тех, кто хочет быть с нами</w:t>
      </w:r>
      <w:r w:rsidR="00D57AEE">
        <w:t xml:space="preserve"> — </w:t>
      </w:r>
      <w:r w:rsidR="0040243B" w:rsidRPr="002A4D42">
        <w:t>в трансмутации своих творческих энергий и замене грубых проявлений более тонкими и высокими. Не сетовать надо на природу свою, если есть в ней огни и есть сила и способность творить, но радоваться, что есть то, что можно преобразить в формы высших огней и поднять творческую мощь духа на нужную высоту. Сила остается силой всегда, и огонь</w:t>
      </w:r>
      <w:r w:rsidR="00D57AEE">
        <w:t xml:space="preserve"> — </w:t>
      </w:r>
      <w:r w:rsidR="0040243B" w:rsidRPr="002A4D42">
        <w:t>огнем, но, будучи возвышены и трансмутированы, откроют они возможности таких достижений, которых без этой трансмутации никогда не достичь. Не в трудностях дело и не в отягчающих условиях жизни, но в том, чтобы в себе силы найти возвыситься духом над всем, что мешает ему утончить природу уже в нем горящих огней.</w:t>
      </w:r>
    </w:p>
    <w:p w:rsidR="0040243B" w:rsidRDefault="0040243B" w:rsidP="0040243B"/>
    <w:p w:rsidR="0040243B" w:rsidRDefault="00DF4588" w:rsidP="0040243B">
      <w:r>
        <w:rPr>
          <w:b/>
          <w:lang w:val="en-US"/>
        </w:rPr>
        <w:t>1964</w:t>
      </w:r>
      <w:r>
        <w:rPr>
          <w:b/>
        </w:rPr>
        <w:t xml:space="preserve"> г. </w:t>
      </w:r>
      <w:r w:rsidR="008241CE" w:rsidRPr="008241CE">
        <w:rPr>
          <w:b/>
        </w:rPr>
        <w:t>846.</w:t>
      </w:r>
      <w:r w:rsidR="0040243B" w:rsidRPr="002A4D42">
        <w:t xml:space="preserve"> </w:t>
      </w:r>
      <w:r w:rsidR="008A359E" w:rsidRPr="008A359E">
        <w:rPr>
          <w:b/>
        </w:rPr>
        <w:t>(Гуру).</w:t>
      </w:r>
      <w:r w:rsidR="0040243B" w:rsidRPr="002A4D42">
        <w:t xml:space="preserve"> Суровое чистое творчество духа надо понять, чтобы служение истинному искусству поставить на должную высоту. Процесс творения назовем процессом кристаллизации огненной энергии в формы. Насколько же этот огонь должен быть утончен и очищен, чтобы созданные формы светились силою кристаллизованного и собранного в фокусе Агни. Конечно, бессмертны творения такого искусства, ибо помимо внешней формы, видимой, имеют внутреннюю, скрытую, невидимую, душу своего внешнего выражения. И хорошо, когда эта душа светом сияет, когда кристаллизованные в формы огни светят невидимо тем, кто созерцает внешнюю форму. В этом сокровенное значение всех произведений истинного искусства, в этом его смысл и цель</w:t>
      </w:r>
      <w:r w:rsidR="00D57AEE">
        <w:t xml:space="preserve"> — </w:t>
      </w:r>
      <w:r w:rsidR="0040243B" w:rsidRPr="002A4D42">
        <w:t>влиять и преобразовывать человека, взгляд которого направлен на них.</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847.</w:t>
      </w:r>
      <w:r w:rsidR="0040243B" w:rsidRPr="002A4D42">
        <w:t xml:space="preserve"> (540). </w:t>
      </w:r>
      <w:r w:rsidR="008241CE" w:rsidRPr="008241CE">
        <w:rPr>
          <w:b/>
        </w:rPr>
        <w:t>(Окт. 26).</w:t>
      </w:r>
      <w:r w:rsidR="0040243B" w:rsidRPr="002A4D42">
        <w:t xml:space="preserve"> Конечно, самое глубокое и сокровенное совершается в тишине и молчании. Никакие внешние соприкосновения с самыми близкими духами не дадут той насыщенности восприятиями, которую дают тишина и одиночество. Все великое совершается в молчании. Даже внешнее общение углубляется моментами сосредоточенной тишины. Поэтому познающий периоды тишины любит более, нежели периоды внешних соприкасаний. Конечно, на Общение с Учителем или Доверенными Его это условие не распространяется, но даже и при внешнем соприкосновении с Учителем самое сокровенное совершается в молчании. Что же касается беспорядочных внешних общений даже с очень близкими по духу людьми, то все они требуют ярой отдачи, если дух дающего достаточно накопил внутренней силы. Как часто Удалялся в пустыню Христос, чтобы набрать новых сил в одиночестве. Знающий не очень стремится к общениям внешним, предоставляя это явлению неизбежности. Только тогда, когда соприкасание с другими становится жертвой,</w:t>
      </w:r>
      <w:r w:rsidR="00D57AEE">
        <w:t xml:space="preserve"> — </w:t>
      </w:r>
      <w:r w:rsidR="0040243B" w:rsidRPr="002A4D42">
        <w:t>готов дух к Служению Свету. Пока же самость находит удовольствие в этом процессе и удовлетворяет себя словами или стремится поучать</w:t>
      </w:r>
      <w:r w:rsidR="00D57AEE">
        <w:t xml:space="preserve"> — </w:t>
      </w:r>
      <w:r w:rsidR="0040243B" w:rsidRPr="002A4D42">
        <w:t>далек от Служения дух. Можно попусту растратить силы свои, если внешняя форма общения заменит внутреннюю. Усталость от людей может быть велика, как своих, так и чужих, как близких, так и далеких. Явим понимание психотехники происходящего при этом процессе.</w:t>
      </w:r>
    </w:p>
    <w:p w:rsidR="0040243B" w:rsidRDefault="0040243B" w:rsidP="0040243B"/>
    <w:p w:rsidR="0040243B" w:rsidRDefault="00DF4588" w:rsidP="0040243B">
      <w:r>
        <w:rPr>
          <w:b/>
          <w:lang w:val="en-US"/>
        </w:rPr>
        <w:t>1964</w:t>
      </w:r>
      <w:r>
        <w:rPr>
          <w:b/>
        </w:rPr>
        <w:t xml:space="preserve"> г. </w:t>
      </w:r>
      <w:r w:rsidR="008241CE" w:rsidRPr="008241CE">
        <w:rPr>
          <w:b/>
        </w:rPr>
        <w:t>848.</w:t>
      </w:r>
      <w:r w:rsidR="0040243B" w:rsidRPr="002A4D42">
        <w:t xml:space="preserve"> (541). </w:t>
      </w:r>
      <w:r w:rsidR="008A359E" w:rsidRPr="008A359E">
        <w:rPr>
          <w:b/>
        </w:rPr>
        <w:t>(М.А.Й.).</w:t>
      </w:r>
      <w:r w:rsidR="0040243B" w:rsidRPr="002A4D42">
        <w:t xml:space="preserve"> И все же жизнь остается лучшею школой. Каждый день можно в ней проходить новые уроки и получать новые задания. Смотрите, как заботливо дает она возможности новых накоплений. Будем продолжать собирать опыт бесценный и радоваться, что все: и радость и горе, и приятное и неприятное</w:t>
      </w:r>
      <w:r w:rsidR="00D57AEE">
        <w:t xml:space="preserve"> — </w:t>
      </w:r>
      <w:r w:rsidR="0040243B" w:rsidRPr="002A4D42">
        <w:t>приносит свои результаты, накопляющие знания. При этом следует обратить внимание на то, что наиболее тяжкие и горькие явления приносят самые плодоносные следствия.</w:t>
      </w:r>
    </w:p>
    <w:p w:rsidR="0040243B" w:rsidRDefault="0040243B" w:rsidP="0040243B"/>
    <w:p w:rsidR="0040243B" w:rsidRDefault="00DF4588" w:rsidP="0040243B">
      <w:r>
        <w:rPr>
          <w:b/>
          <w:lang w:val="en-US"/>
        </w:rPr>
        <w:t>1964</w:t>
      </w:r>
      <w:r>
        <w:rPr>
          <w:b/>
        </w:rPr>
        <w:t xml:space="preserve"> г. </w:t>
      </w:r>
      <w:r w:rsidR="008241CE" w:rsidRPr="008241CE">
        <w:rPr>
          <w:b/>
        </w:rPr>
        <w:t>849.</w:t>
      </w:r>
      <w:r w:rsidR="0040243B" w:rsidRPr="002A4D42">
        <w:t xml:space="preserve"> (542). </w:t>
      </w:r>
      <w:r w:rsidR="008A359E" w:rsidRPr="008A359E">
        <w:rPr>
          <w:b/>
        </w:rPr>
        <w:t>(Гуру).</w:t>
      </w:r>
      <w:r w:rsidR="0040243B" w:rsidRPr="002A4D42">
        <w:t xml:space="preserve"> Только не ждите благодарности за деяния ваши, ибо чувство признательности</w:t>
      </w:r>
      <w:r w:rsidR="00D57AEE">
        <w:t xml:space="preserve"> — </w:t>
      </w:r>
      <w:r w:rsidR="0040243B" w:rsidRPr="002A4D42">
        <w:t>качество редкое среди людей. Только за редкими исключениями наблюдается оно в подходящих. Давая, не думайте о признательности со стороны получивших. Просто давайте, ничего не ожидая взамен.</w:t>
      </w:r>
    </w:p>
    <w:p w:rsidR="0040243B" w:rsidRDefault="0040243B" w:rsidP="0040243B"/>
    <w:p w:rsidR="0040243B" w:rsidRDefault="00DF4588" w:rsidP="0040243B">
      <w:r>
        <w:rPr>
          <w:b/>
          <w:lang w:val="en-US"/>
        </w:rPr>
        <w:t>1964</w:t>
      </w:r>
      <w:r>
        <w:rPr>
          <w:b/>
        </w:rPr>
        <w:t xml:space="preserve"> г. </w:t>
      </w:r>
      <w:r w:rsidR="008241CE" w:rsidRPr="008241CE">
        <w:rPr>
          <w:b/>
        </w:rPr>
        <w:t>850.</w:t>
      </w:r>
      <w:r w:rsidR="0040243B" w:rsidRPr="002A4D42">
        <w:t xml:space="preserve"> </w:t>
      </w:r>
      <w:r w:rsidR="008241CE" w:rsidRPr="008241CE">
        <w:rPr>
          <w:b/>
        </w:rPr>
        <w:t>(Окт. 27).</w:t>
      </w:r>
      <w:r w:rsidR="0040243B" w:rsidRPr="002A4D42">
        <w:t xml:space="preserve"> Будем ли удивляться, что отношение со стороны тех, кто приблизился, не такое, какого можно было бы ожидать после прочтения некоторых Записей. Это только указывает на то, что вместить их Свет могут очень немногие сознания. Вместить могут, но только на время, чтобы потом так или иначе, в той или иной форме, но все же обратиться на давшего. Отсюда вывод: чем меньше даете, тем лучше. Всему свое время придет, придет и время раздачи. Но оно еще не пришло. Кроме того, разве можно спешить, хотя бы условия и вынуждали. Лучше дать меньше, но в уверенности, </w:t>
      </w:r>
      <w:r w:rsidR="0040243B" w:rsidRPr="002A4D42">
        <w:lastRenderedPageBreak/>
        <w:t>что дойдет это малое, чем просыпать жемчужины мимо. Записи эти ведутся под Моим прямым Руководством, и потому в них огонь. Неготовое сознание огонь жжет, ибо ассимилирован им быть не может. Сознание невместившее непременно обратится на того, кто дает. Уже Сказал о молчании и о том, что в тишине совершается Великое Действо. Явление Общения совершается в тишине. Разве нужно людское признание, разве можно что-то откуда-то извне почерпнуть, когда Я</w:t>
      </w:r>
      <w:r w:rsidR="00D57AEE">
        <w:t xml:space="preserve"> — </w:t>
      </w:r>
      <w:r w:rsidR="0040243B" w:rsidRPr="002A4D42">
        <w:t>дающий. Надо осознать, что Близость Моя</w:t>
      </w:r>
      <w:r w:rsidR="00D57AEE">
        <w:t xml:space="preserve"> — </w:t>
      </w:r>
      <w:r w:rsidR="0040243B" w:rsidRPr="002A4D42">
        <w:t>это высшее, что может иметь на Земле человек, и не надеяться получить большее откуда бы то ни было. Дадут ли люди желаемое или не дадут, в Записях будет дано все, что может вместить дух без вмешательства в карму. Надо полностью полагаться на мудрость Того, Кто Ведет. Зачем же являть собою ларец открытый? Это может только ослабить силу магнита и даже на время парализовать его притягательную силу. Дать всем всё</w:t>
      </w:r>
      <w:r w:rsidR="00D57AEE">
        <w:t xml:space="preserve"> — </w:t>
      </w:r>
      <w:r w:rsidR="0040243B" w:rsidRPr="002A4D42">
        <w:t>значит сделать и их, и себя, и пространство несчастными. Символ закрытого ларца и горы неразграбленной пусть будет ведущим.</w:t>
      </w:r>
    </w:p>
    <w:p w:rsidR="0040243B" w:rsidRDefault="0040243B" w:rsidP="0040243B"/>
    <w:p w:rsidR="0040243B" w:rsidRDefault="00DF4588" w:rsidP="0040243B">
      <w:r>
        <w:rPr>
          <w:b/>
          <w:lang w:val="en-US"/>
        </w:rPr>
        <w:t>1964</w:t>
      </w:r>
      <w:r>
        <w:rPr>
          <w:b/>
        </w:rPr>
        <w:t xml:space="preserve"> г. </w:t>
      </w:r>
      <w:r w:rsidR="008241CE" w:rsidRPr="008241CE">
        <w:rPr>
          <w:b/>
        </w:rPr>
        <w:t>851.</w:t>
      </w:r>
      <w:r w:rsidR="0040243B" w:rsidRPr="002A4D42">
        <w:t xml:space="preserve"> </w:t>
      </w:r>
      <w:r w:rsidR="008A359E" w:rsidRPr="008A359E">
        <w:rPr>
          <w:b/>
        </w:rPr>
        <w:t>(М.А.Й.).</w:t>
      </w:r>
      <w:r w:rsidR="0040243B" w:rsidRPr="002A4D42">
        <w:t xml:space="preserve"> Знай свой путь и голосам других не придавай значения, ибо я за тобою. Карма твоя</w:t>
      </w:r>
      <w:r w:rsidR="00D57AEE">
        <w:t xml:space="preserve"> — </w:t>
      </w:r>
      <w:r w:rsidR="0040243B" w:rsidRPr="002A4D42">
        <w:t>Свет людям нести в размере сознания каждого. И дело все в том, чтобы не переобременить ни одного. Каждое переобременение неизбежно вызывает следствия, обратные ожидаемым. Кроме того, не все выдерживают напряжение, даже вместившие временно. Только развитое чувствознание покажет границу. Сама я страдала всегда стремлением дать больше того, чем следовало. И это понятно: как же не поделиться Светом-огнем, который так ощутимо в сердце пылает. Ощущения некоторой опустошенности сокровищницы не может не быть, если даяние состоялось. Правда, восстановление силы последует обязательно, но чувство усталости неминуемо. Бережно будем огонь охранять, ибо накоплен трудами долголетних усилий, страданий и упорных трудов. В молчании крепнут и собираются силы.</w:t>
      </w:r>
    </w:p>
    <w:p w:rsidR="0040243B" w:rsidRDefault="0040243B" w:rsidP="0040243B"/>
    <w:p w:rsidR="0040243B" w:rsidRDefault="00DF4588" w:rsidP="0040243B">
      <w:r>
        <w:rPr>
          <w:b/>
          <w:lang w:val="en-US"/>
        </w:rPr>
        <w:t>1964</w:t>
      </w:r>
      <w:r>
        <w:rPr>
          <w:b/>
        </w:rPr>
        <w:t xml:space="preserve"> г. </w:t>
      </w:r>
      <w:r w:rsidR="008241CE" w:rsidRPr="008241CE">
        <w:rPr>
          <w:b/>
        </w:rPr>
        <w:t>852.</w:t>
      </w:r>
      <w:r w:rsidR="0040243B" w:rsidRPr="002A4D42">
        <w:t xml:space="preserve"> </w:t>
      </w:r>
      <w:r w:rsidR="008A359E" w:rsidRPr="008A359E">
        <w:rPr>
          <w:b/>
        </w:rPr>
        <w:t>(Гуру).</w:t>
      </w:r>
      <w:r w:rsidR="0040243B" w:rsidRPr="002A4D42">
        <w:t xml:space="preserve"> Приходит время, и осознаёт человек, сколь же он одинок среди тех, кто его окружает. Осознание великого одиночества духа</w:t>
      </w:r>
      <w:r w:rsidR="00D57AEE">
        <w:t xml:space="preserve"> — </w:t>
      </w:r>
      <w:r w:rsidR="0040243B" w:rsidRPr="002A4D42">
        <w:t>тоже ступень. Через нее все проходят, кто на пути. И рождение, и смерть, и испытания, радость и горе переживаются индивидуально. Многие стремятся тягость свою возложить на других, но это</w:t>
      </w:r>
      <w:r w:rsidR="00D57AEE">
        <w:t xml:space="preserve"> — </w:t>
      </w:r>
      <w:r w:rsidR="0040243B" w:rsidRPr="002A4D42">
        <w:t>незнающие. Знающий Свет отдает, но чтобы его накопить, приходится пройти путем одиночества духа. Учителя Имели учеников, и все же страдали в одиночестве и в одиночестве, удаляясь от людей, даже близких, восстанавливали отданные людям силы. Одиночество</w:t>
      </w:r>
      <w:r w:rsidR="00D57AEE">
        <w:t xml:space="preserve"> — </w:t>
      </w:r>
      <w:r w:rsidR="0040243B" w:rsidRPr="002A4D42">
        <w:t>удел духа, нашедшего Сокровище Мира.</w:t>
      </w:r>
    </w:p>
    <w:p w:rsidR="0040243B" w:rsidRDefault="0040243B" w:rsidP="0040243B"/>
    <w:p w:rsidR="0040243B" w:rsidRDefault="00DF4588" w:rsidP="0040243B">
      <w:r>
        <w:rPr>
          <w:b/>
          <w:lang w:val="en-US"/>
        </w:rPr>
        <w:t>1964</w:t>
      </w:r>
      <w:r>
        <w:rPr>
          <w:b/>
        </w:rPr>
        <w:t xml:space="preserve"> г. </w:t>
      </w:r>
      <w:r w:rsidR="008241CE" w:rsidRPr="008241CE">
        <w:rPr>
          <w:b/>
        </w:rPr>
        <w:t>853.</w:t>
      </w:r>
      <w:r w:rsidR="0040243B" w:rsidRPr="002A4D42">
        <w:t xml:space="preserve"> Вред многословия неотрицаем и не оправдываем ничем.</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854.</w:t>
      </w:r>
      <w:r w:rsidR="0040243B" w:rsidRPr="002A4D42">
        <w:t xml:space="preserve"> </w:t>
      </w:r>
      <w:r w:rsidR="008241CE" w:rsidRPr="008241CE">
        <w:rPr>
          <w:b/>
        </w:rPr>
        <w:t>(Окт. 28).</w:t>
      </w:r>
      <w:r w:rsidR="0040243B" w:rsidRPr="002A4D42">
        <w:t xml:space="preserve"> Что же делать, если, несмотря на все старания, приложение психической энергии желаемых результатов не даёт? Не может не дать, если усилия все же продолжить. Как часто, не дойдя до цели нескольких шагов, человек вдруг утрачивает уверенность в достижении и прекращает попытки. Может быть, осталось сделать всего два, три шага, и достигнута цель. Пока желаемое не осуществлено, не прекращается ритм повторений. Рано или поздно, но результатов не может не быть. Далее: прямое подавление чужой воли недопустимо. Следовательно, воздействие идет не на людей, но на обстоятельства. Четкий образ желаемого будущего создается в форме нужных условий, но не в виде тех или иных поступков людей, связанных с реализацией поставленной цели. Казалось бы, что это одно и то же, но одно условие не нарушает свободной воли, в то время как другое ее подавляет.</w:t>
      </w:r>
    </w:p>
    <w:p w:rsidR="0040243B" w:rsidRDefault="0040243B" w:rsidP="0040243B"/>
    <w:p w:rsidR="0040243B" w:rsidRDefault="00DF4588" w:rsidP="0040243B">
      <w:r>
        <w:rPr>
          <w:b/>
          <w:lang w:val="en-US"/>
        </w:rPr>
        <w:t>1964</w:t>
      </w:r>
      <w:r>
        <w:rPr>
          <w:b/>
        </w:rPr>
        <w:t xml:space="preserve"> г. </w:t>
      </w:r>
      <w:r w:rsidR="008241CE" w:rsidRPr="008241CE">
        <w:rPr>
          <w:b/>
        </w:rPr>
        <w:t>855.</w:t>
      </w:r>
      <w:r w:rsidR="0040243B" w:rsidRPr="002A4D42">
        <w:t xml:space="preserve"> (543). </w:t>
      </w:r>
      <w:r w:rsidR="008A359E" w:rsidRPr="008A359E">
        <w:rPr>
          <w:b/>
        </w:rPr>
        <w:t>(М.А.Й.).</w:t>
      </w:r>
      <w:r w:rsidR="0040243B" w:rsidRPr="002A4D42">
        <w:t xml:space="preserve"> Нас огорчали, огорчают и вас; нам уявляли неблагодарность, не минует это и вас; нам являли непонимание, не понимать будут и вас. Словом, и вам придется выпить до дна Чашу яда земного. И неизвестно, кто принесет больше огорчений, друзья или враги. Друзья что-то знают, и чем больше получено от вас, тем острее причиняемое огорчение, часто доходящее до прямого противодействия и недоброжелательства. Отпадающих много, но не меньше и тех, кто, получив, возомнил, что немного стоит тот, кто давал. И через это тоже надо пройти, не останавливаясь и не замедляя шага. Дело все в том, что надо идти, несмотря на то, что происходит вокруг. Если что-то происходящее ослабляет уверенность и действует на непреклонность шага, значит, не все благополучно внутри и дух достаточно еще не закален против противных явлений, значит, закалку придется продолжить, чтобы возрасти духом на все, что становится преградою на пути. И только тогда, когда уже ничто не в состоянии поколебать неуклонного движения к Тому, Кто Позвал, можно считать, что победа добыта.</w:t>
      </w:r>
    </w:p>
    <w:p w:rsidR="0040243B" w:rsidRDefault="0040243B" w:rsidP="0040243B"/>
    <w:p w:rsidR="0040243B" w:rsidRDefault="00DF4588" w:rsidP="0040243B">
      <w:r>
        <w:rPr>
          <w:b/>
          <w:lang w:val="en-US"/>
        </w:rPr>
        <w:t>1964</w:t>
      </w:r>
      <w:r>
        <w:rPr>
          <w:b/>
        </w:rPr>
        <w:t xml:space="preserve"> г. </w:t>
      </w:r>
      <w:r w:rsidR="008241CE" w:rsidRPr="008241CE">
        <w:rPr>
          <w:b/>
        </w:rPr>
        <w:t>856.</w:t>
      </w:r>
      <w:r w:rsidR="0040243B" w:rsidRPr="002A4D42">
        <w:t xml:space="preserve"> (544). </w:t>
      </w:r>
      <w:r w:rsidR="008A359E" w:rsidRPr="008A359E">
        <w:rPr>
          <w:b/>
        </w:rPr>
        <w:t>(Гуру).</w:t>
      </w:r>
      <w:r w:rsidR="0040243B" w:rsidRPr="002A4D42">
        <w:t xml:space="preserve"> Не следует придавать значения людским пересудам. Часто люди говорят о том, чего совершенно не знают, да еще с чужих слов. Получается болтовня о том, чего нет. Мы слухов не любим и пересудами не занимаемся. Лучше всего внутренне на них не реагировать никак. Можно вспомнить при этом, сколько когда-то было сказано слов о чем-то, и все без следа, ибо касалось быстро текущих внешних явлений, причины и следствия которых оставались неизвестными. Только развитое чувствознание может дать верный знак. Все остальное будет суждением поверхностным.</w:t>
      </w:r>
    </w:p>
    <w:p w:rsidR="0040243B" w:rsidRDefault="0040243B" w:rsidP="0040243B"/>
    <w:p w:rsidR="0040243B" w:rsidRDefault="00DF4588" w:rsidP="0040243B">
      <w:r>
        <w:rPr>
          <w:b/>
          <w:lang w:val="en-US"/>
        </w:rPr>
        <w:t>1964</w:t>
      </w:r>
      <w:r>
        <w:rPr>
          <w:b/>
        </w:rPr>
        <w:t xml:space="preserve"> г. </w:t>
      </w:r>
      <w:r w:rsidR="008241CE" w:rsidRPr="008241CE">
        <w:rPr>
          <w:b/>
        </w:rPr>
        <w:t>857.</w:t>
      </w:r>
      <w:r w:rsidR="0040243B" w:rsidRPr="002A4D42">
        <w:t xml:space="preserve"> (545). </w:t>
      </w:r>
      <w:r w:rsidR="008241CE" w:rsidRPr="008241CE">
        <w:rPr>
          <w:b/>
        </w:rPr>
        <w:t>(Окт. 29).</w:t>
      </w:r>
      <w:r w:rsidR="0040243B" w:rsidRPr="002A4D42">
        <w:t xml:space="preserve"> Мужское и женское начала в более широком аспекте можно понимать как начала противоположные, как явление активное и пассивное, дающее и получающее, насыщающее и насыщаемое, то, что устремляет энергию, и то, во что она </w:t>
      </w:r>
      <w:r w:rsidR="0040243B" w:rsidRPr="002A4D42">
        <w:lastRenderedPageBreak/>
        <w:t>устремляется. При таком понимании начал взаимоотношения Учителя и ученика подлежат тому же принципу противоположения. Но взаимообмен происходит только тогда, когда и ученик, в свою очередь, направляет к Учителю свои устремления и Учитель их Принимает для претворения в энергии более высокого порядка. Без устремления со стороны ученика этого взаимообмена не может произойти. Без принятия их, когда Учитель Переливает их в Своей Башне, трансмутации вибраций не происходит. Мало признать или считать себя учеником, необходимо признание со стороны Учителя. Самозваный или самоутвержденный ученик не является таковым, если не получил признание Учителя. Есть как самоутвердившиеся ученики, так и самоутверждающиеся учителя, самоутверждение которых очень недалеко от самозванства. Но есть и явления хуже: это когда признанный ученик или наставник отклоняется от пути, отрывается от Учителя Света и становится на путь темного служения, порою в ослеплении самообольщения не отдавая себе отчета в происходящем. Только живая действенная связь с Учителем Света может уберечь от таких заблуждений.</w:t>
      </w:r>
    </w:p>
    <w:p w:rsidR="0040243B" w:rsidRDefault="0040243B" w:rsidP="0040243B"/>
    <w:p w:rsidR="0040243B" w:rsidRDefault="00DF4588" w:rsidP="0040243B">
      <w:r>
        <w:rPr>
          <w:b/>
          <w:lang w:val="en-US"/>
        </w:rPr>
        <w:t>1964</w:t>
      </w:r>
      <w:r>
        <w:rPr>
          <w:b/>
        </w:rPr>
        <w:t xml:space="preserve"> г. </w:t>
      </w:r>
      <w:r w:rsidR="008241CE" w:rsidRPr="008241CE">
        <w:rPr>
          <w:b/>
        </w:rPr>
        <w:t>858.</w:t>
      </w:r>
      <w:r w:rsidR="0040243B" w:rsidRPr="002A4D42">
        <w:t xml:space="preserve"> </w:t>
      </w:r>
      <w:r w:rsidR="008A359E" w:rsidRPr="008A359E">
        <w:rPr>
          <w:b/>
        </w:rPr>
        <w:t>(М.А.Й.).</w:t>
      </w:r>
      <w:r w:rsidR="0040243B" w:rsidRPr="002A4D42">
        <w:t xml:space="preserve"> Нужно неслыханное упорство, чтобы победить тьму. Часто внешне как бы Оставляет Учитель, чтобы утвердить это упорство умением стоять на своих собственных ногах. Легко идти, когда ведут за руку. Так водят малых детей, но воин Света не ребенок. Он может стоять на своих ногах, его можно поставить дозорным и дать Поручение, и Учитель Может за него быть спокойным, что, даже оставленный на время один, он выполнит долг до конца. Состояние опекаемого дитяти очень приятно, но растет дух, и растут его силы, и требуют самостоятельного выявления. Тогда предоставляется возможность проверить силу свою и посмотреть, выдержит ли дух испытание на умение биться в одиночку. Таким испытанием не следует огорчаться</w:t>
      </w:r>
      <w:r w:rsidR="00D57AEE">
        <w:t xml:space="preserve"> — </w:t>
      </w:r>
      <w:r w:rsidR="0040243B" w:rsidRPr="002A4D42">
        <w:t>ведь это знак роста духа и предвестник побед.</w:t>
      </w:r>
    </w:p>
    <w:p w:rsidR="0040243B" w:rsidRDefault="0040243B" w:rsidP="0040243B"/>
    <w:p w:rsidR="0040243B" w:rsidRPr="002A4D42" w:rsidRDefault="00DF4588" w:rsidP="0040243B">
      <w:r>
        <w:rPr>
          <w:b/>
          <w:lang w:val="en-US"/>
        </w:rPr>
        <w:t>1964</w:t>
      </w:r>
      <w:r>
        <w:rPr>
          <w:b/>
        </w:rPr>
        <w:t xml:space="preserve"> г. </w:t>
      </w:r>
      <w:r w:rsidR="008241CE" w:rsidRPr="008241CE">
        <w:rPr>
          <w:b/>
        </w:rPr>
        <w:t>859.</w:t>
      </w:r>
      <w:r w:rsidR="0040243B" w:rsidRPr="002A4D42">
        <w:t xml:space="preserve"> (546). </w:t>
      </w:r>
      <w:r w:rsidR="008A359E" w:rsidRPr="008A359E">
        <w:rPr>
          <w:b/>
        </w:rPr>
        <w:t>(Гуру).</w:t>
      </w:r>
      <w:r w:rsidR="0040243B" w:rsidRPr="002A4D42">
        <w:t xml:space="preserve"> Вознесут вас и унизят</w:t>
      </w:r>
      <w:r w:rsidR="00D57AEE">
        <w:t xml:space="preserve"> — </w:t>
      </w:r>
      <w:r w:rsidR="0040243B" w:rsidRPr="002A4D42">
        <w:t xml:space="preserve">и через это тоже надо пройти. Если это явление рассматривать как придорожные знаки, свидетельствующие о продвижении духа, то им можно только порадоваться, ибо если не вознесут и не унизят, значит, слаб еще огонек и не вызывает ответной сильной реакции у встречных сознаний. Но уже видите, что мимо равнодушно не проходит никто, не выявив своей сущности при соприкасании. Порадуемся и этому знаку растущего в духе огня. При этом надо учиться уметь себя погашать, когда этого требуют обстоятельства. Часто хотят, чтобы был ларец открытым и чтобы можно было в него заглянуть и черпать оттуда. Но уже знаете, что, почерпнув, обратятся на вас. Потому держать надо ларец закрытым. Не раз уже приходилось жалеть, что ларец открыт был. Пусть опыт научит сокровенное охранять от попрания. Именно дать столько, сколько необходимо и нужно по </w:t>
      </w:r>
      <w:r w:rsidR="0040243B" w:rsidRPr="002A4D42">
        <w:lastRenderedPageBreak/>
        <w:t>сознанию, но не больше того. Иначе неизбежно обратятся на вас и от обратной реакции не уклониться.</w:t>
      </w:r>
    </w:p>
    <w:p w:rsidR="00641656" w:rsidRDefault="00641656" w:rsidP="0040243B">
      <w:pPr>
        <w:rPr>
          <w:lang w:val="en-US"/>
        </w:rPr>
      </w:pPr>
    </w:p>
    <w:p w:rsidR="0040243B" w:rsidRDefault="0040243B" w:rsidP="00641656">
      <w:pPr>
        <w:pStyle w:val="Quote"/>
      </w:pPr>
      <w:r w:rsidRPr="002A4D42">
        <w:t>Вчера во сне собирался к переезду и укладывал вещи. Были слова «в марте».</w:t>
      </w:r>
    </w:p>
    <w:p w:rsidR="0040243B" w:rsidRDefault="00DF4588" w:rsidP="0040243B">
      <w:r>
        <w:rPr>
          <w:b/>
          <w:lang w:val="en-US"/>
        </w:rPr>
        <w:t>1964</w:t>
      </w:r>
      <w:r>
        <w:rPr>
          <w:b/>
        </w:rPr>
        <w:t xml:space="preserve"> г. </w:t>
      </w:r>
      <w:r w:rsidR="008241CE" w:rsidRPr="008241CE">
        <w:rPr>
          <w:b/>
        </w:rPr>
        <w:t>860.</w:t>
      </w:r>
      <w:r w:rsidR="0040243B" w:rsidRPr="002A4D42">
        <w:t xml:space="preserve"> </w:t>
      </w:r>
      <w:r w:rsidR="008241CE" w:rsidRPr="008241CE">
        <w:rPr>
          <w:b/>
        </w:rPr>
        <w:t>(Окт. 30).</w:t>
      </w:r>
      <w:r w:rsidR="0040243B" w:rsidRPr="002A4D42">
        <w:t xml:space="preserve"> Природа затихает перед бурей, когда стихии должны прийти в движение. Так же и с человеком: перед проявлением психической энергии активность ее замирает. Периоды тишины предшествуют напряженным ее проявлениям. То же и с потоком восприятий</w:t>
      </w:r>
      <w:r w:rsidR="00D57AEE">
        <w:t xml:space="preserve"> — </w:t>
      </w:r>
      <w:r w:rsidR="0040243B" w:rsidRPr="002A4D42">
        <w:t>он замедляется и почти прекращается перед новыми насыщенными поступлениями. Спокойно и без огорчения надо переждать этот период. Сменится он новой волною расширенных восприятий. Всему свое время и время всякой вещи под Солнцем. Ритм сознания и чередование его активности и покоя остается неизбежным условием его роста.</w:t>
      </w:r>
    </w:p>
    <w:p w:rsidR="0040243B" w:rsidRDefault="0040243B" w:rsidP="0040243B"/>
    <w:p w:rsidR="0040243B" w:rsidRDefault="00DF4588" w:rsidP="0040243B">
      <w:r>
        <w:rPr>
          <w:b/>
          <w:lang w:val="en-US"/>
        </w:rPr>
        <w:t>1964</w:t>
      </w:r>
      <w:r>
        <w:rPr>
          <w:b/>
        </w:rPr>
        <w:t xml:space="preserve"> г. </w:t>
      </w:r>
      <w:r w:rsidR="008241CE" w:rsidRPr="008241CE">
        <w:rPr>
          <w:b/>
        </w:rPr>
        <w:t>861.</w:t>
      </w:r>
      <w:r w:rsidR="0040243B" w:rsidRPr="002A4D42">
        <w:t xml:space="preserve"> </w:t>
      </w:r>
      <w:r w:rsidR="008A359E" w:rsidRPr="008A359E">
        <w:rPr>
          <w:b/>
        </w:rPr>
        <w:t>(М.А.Й.).</w:t>
      </w:r>
      <w:r w:rsidR="0040243B" w:rsidRPr="002A4D42">
        <w:t xml:space="preserve"> Р[одной] м[ой], шлю мысли стойкости, мужества и терпения, ибо знаю, как нелегко. Наша близость позволяет взаимно передавать и получать вибрации мыслей и чувств и углублять эту связь новыми поступлениями. И хорошо, когда насыщены они лучшими качествами духа, ибо близость укрепляется ими. Так хотелось бы передать и заставить ощутить ласку сердца и напряженность заботы о вас. Не ограничивайте нашу связь мерами вчерашнего дня или пониманием ее от сегодня, она много глубже и шире и затрагивает те сферы духа, которые имеют лишь слабое отражение на Земле. Но знайте, что в Мире Надземном, где все усиливается и обостряется, близость моя вам радостью будет и открытием новых возможностей и нахождений. Будем же укреплять эту близость всем пониманием, всем разумением и силою всею.</w:t>
      </w:r>
    </w:p>
    <w:p w:rsidR="0040243B" w:rsidRDefault="0040243B" w:rsidP="0040243B"/>
    <w:p w:rsidR="0040243B" w:rsidRDefault="00DF4588" w:rsidP="0040243B">
      <w:r>
        <w:rPr>
          <w:b/>
          <w:lang w:val="en-US"/>
        </w:rPr>
        <w:t>1964</w:t>
      </w:r>
      <w:r>
        <w:rPr>
          <w:b/>
        </w:rPr>
        <w:t xml:space="preserve"> г. </w:t>
      </w:r>
      <w:r w:rsidR="008241CE" w:rsidRPr="008241CE">
        <w:rPr>
          <w:b/>
        </w:rPr>
        <w:t>862.</w:t>
      </w:r>
      <w:r w:rsidR="0040243B" w:rsidRPr="002A4D42">
        <w:t xml:space="preserve"> (547). </w:t>
      </w:r>
      <w:r w:rsidR="008A359E" w:rsidRPr="008A359E">
        <w:rPr>
          <w:b/>
        </w:rPr>
        <w:t>(Гуру).</w:t>
      </w:r>
      <w:r w:rsidR="0040243B" w:rsidRPr="002A4D42">
        <w:t xml:space="preserve"> Если отделить от человека его внешнее выражение от внутреннего и взять последнее так, как оно есть, то увидим истинный лик его сущности, уже ничем не прикрытый. Обычно различие это велико. От ученика требуется, чтобы внешнее выражение соответствовало внутреннему. При несоответствии получается разрыв, который ложится в основание разновесия духа. В лицемерии, лжи, фарисействе и всех прочих несоответствиях внешнего выражения с внутренним проявляется начало разложения сознания, которое влечет за собою невозможность проявления на Планах Высших. Учитель Настаивает на том, чтобы это несоответствие не имело места в ученике.</w:t>
      </w:r>
    </w:p>
    <w:p w:rsidR="0040243B" w:rsidRDefault="0040243B" w:rsidP="0040243B"/>
    <w:p w:rsidR="0040243B" w:rsidRDefault="00DF4588" w:rsidP="0040243B">
      <w:r>
        <w:rPr>
          <w:b/>
          <w:lang w:val="en-US"/>
        </w:rPr>
        <w:t>1964</w:t>
      </w:r>
      <w:r>
        <w:rPr>
          <w:b/>
        </w:rPr>
        <w:t xml:space="preserve"> г. </w:t>
      </w:r>
      <w:r w:rsidR="008241CE" w:rsidRPr="008241CE">
        <w:rPr>
          <w:b/>
        </w:rPr>
        <w:t>863.</w:t>
      </w:r>
      <w:r w:rsidR="0040243B" w:rsidRPr="002A4D42">
        <w:t xml:space="preserve"> (548). </w:t>
      </w:r>
      <w:r w:rsidR="008241CE" w:rsidRPr="008241CE">
        <w:rPr>
          <w:b/>
        </w:rPr>
        <w:t>(Окт. 31).</w:t>
      </w:r>
      <w:r w:rsidR="0040243B" w:rsidRPr="002A4D42">
        <w:t xml:space="preserve"> Психическая энергия</w:t>
      </w:r>
      <w:r w:rsidR="00D57AEE">
        <w:t xml:space="preserve"> — </w:t>
      </w:r>
      <w:r w:rsidR="0040243B" w:rsidRPr="002A4D42">
        <w:t xml:space="preserve">это сила, которая растет в применении. Мускулы без применения или работы тоже атрофируются. Бессознательно ее применяют и ею пользуются все, но сознательное ее применение подобно обузданной стихийной силе воды, приводящей в движение мощные турбины. Прежде чем пользоваться, надо ее обуздать. Обуздать можно только то, что </w:t>
      </w:r>
      <w:r w:rsidR="0040243B" w:rsidRPr="002A4D42">
        <w:lastRenderedPageBreak/>
        <w:t>осознано. Осознание этой силы приобретается опытом. Когда что-то не дает желаемых результатов</w:t>
      </w:r>
      <w:r w:rsidR="00D57AEE">
        <w:t xml:space="preserve"> — </w:t>
      </w:r>
      <w:r w:rsidR="0040243B" w:rsidRPr="002A4D42">
        <w:t>значит, психическая энергия еще недостаточно сильна. Упражнение ее способствует росту. Накопление огня идет медленно. Сперва осознание, что она есть, потом применение, потом возрастание ее в силе.</w:t>
      </w:r>
    </w:p>
    <w:p w:rsidR="0040243B" w:rsidRDefault="0040243B" w:rsidP="0040243B"/>
    <w:p w:rsidR="0040243B" w:rsidRDefault="00DF4588" w:rsidP="0040243B">
      <w:r>
        <w:rPr>
          <w:b/>
          <w:lang w:val="en-US"/>
        </w:rPr>
        <w:t>1964</w:t>
      </w:r>
      <w:r>
        <w:rPr>
          <w:b/>
        </w:rPr>
        <w:t xml:space="preserve"> г. </w:t>
      </w:r>
      <w:r w:rsidR="008241CE" w:rsidRPr="008241CE">
        <w:rPr>
          <w:b/>
        </w:rPr>
        <w:t>864.</w:t>
      </w:r>
      <w:r w:rsidR="0040243B" w:rsidRPr="002A4D42">
        <w:t xml:space="preserve"> (549). </w:t>
      </w:r>
      <w:r w:rsidR="008A359E" w:rsidRPr="008A359E">
        <w:rPr>
          <w:b/>
        </w:rPr>
        <w:t>(М.А.Й.).</w:t>
      </w:r>
      <w:r w:rsidR="0040243B" w:rsidRPr="002A4D42">
        <w:t xml:space="preserve"> Дадим направление мысли, дабы могла расти в пространстве она уже самостоятельно. Продуманная, утвержденная и принятая в сознание, мысль не прекращает своего существования после того, как сознание перестало ею заниматься. Она, оставленная, продолжает расти и от времени до времени возвращается снова в сознание, чтобы быть снова или принятой или отвергнутой. Этим сильно и упорно привычное мышление, даже то, от которого следует освободиться. Мысль, пока зарождается и оформляется,</w:t>
      </w:r>
      <w:r w:rsidR="00D57AEE">
        <w:t xml:space="preserve"> — </w:t>
      </w:r>
      <w:r w:rsidR="0040243B" w:rsidRPr="002A4D42">
        <w:t>во власти человека, но, получивши от своего породителя жизнь, она начинает независимое от него существование, воздействуя на его сознание, уже не спрашивая его, хочет он этого или нет. И часто, хотя он и не хочет и даже борется против такой мысли, она упорно и настойчиво продолжает действовать на него. Породитель подпадает под власть своего порождения и становится его жертвой. В этом сила навязчивых мыслей, в этом сила мыслей, толкающих людей на поступки, которые часто совершают они против своей воли и желания. Власть мысли над человеком сильна.</w:t>
      </w:r>
    </w:p>
    <w:p w:rsidR="0040243B" w:rsidRDefault="0040243B" w:rsidP="0040243B"/>
    <w:p w:rsidR="0040243B" w:rsidRDefault="00DF4588" w:rsidP="0040243B">
      <w:r>
        <w:rPr>
          <w:b/>
          <w:lang w:val="en-US"/>
        </w:rPr>
        <w:t>1964</w:t>
      </w:r>
      <w:r>
        <w:rPr>
          <w:b/>
        </w:rPr>
        <w:t xml:space="preserve"> г. </w:t>
      </w:r>
      <w:r w:rsidR="008241CE" w:rsidRPr="008241CE">
        <w:rPr>
          <w:b/>
        </w:rPr>
        <w:t>865.</w:t>
      </w:r>
      <w:r w:rsidR="0040243B" w:rsidRPr="002A4D42">
        <w:t xml:space="preserve"> (550). </w:t>
      </w:r>
      <w:r w:rsidR="008A359E" w:rsidRPr="008A359E">
        <w:rPr>
          <w:b/>
        </w:rPr>
        <w:t>(Гуру).</w:t>
      </w:r>
      <w:r w:rsidR="0040243B" w:rsidRPr="002A4D42">
        <w:t xml:space="preserve"> Тьма внешняя, а в ней плач и скрежет зубовный. Так было две тысячи лет тому</w:t>
      </w:r>
      <w:r w:rsidR="008530A9">
        <w:rPr>
          <w:lang w:val="en-US"/>
        </w:rPr>
        <w:t xml:space="preserve"> </w:t>
      </w:r>
      <w:r w:rsidR="0040243B" w:rsidRPr="002A4D42">
        <w:t>назад. Многое ли изменилось с тех пор? Но изменить внешнюю тьму на СВЕТ во власти человека. Можно спросить себя, что делается для того, чтобы тьма была заменена Светом? Что делает для этого каждый из тех, кто Света взыскует?</w:t>
      </w:r>
    </w:p>
    <w:p w:rsidR="0040243B" w:rsidRDefault="0040243B" w:rsidP="0040243B"/>
    <w:p w:rsidR="0040243B" w:rsidRDefault="00DF4588" w:rsidP="0040243B">
      <w:r>
        <w:rPr>
          <w:b/>
          <w:lang w:val="en-US"/>
        </w:rPr>
        <w:t>1964</w:t>
      </w:r>
      <w:r>
        <w:rPr>
          <w:b/>
        </w:rPr>
        <w:t xml:space="preserve"> г. </w:t>
      </w:r>
      <w:r w:rsidR="008241CE" w:rsidRPr="008241CE">
        <w:rPr>
          <w:b/>
        </w:rPr>
        <w:t>866.</w:t>
      </w:r>
      <w:r w:rsidR="0040243B" w:rsidRPr="002A4D42">
        <w:t xml:space="preserve"> </w:t>
      </w:r>
      <w:r w:rsidR="008241CE" w:rsidRPr="008241CE">
        <w:rPr>
          <w:b/>
        </w:rPr>
        <w:t>(Нояб. 1).</w:t>
      </w:r>
      <w:r w:rsidR="0040243B" w:rsidRPr="002A4D42">
        <w:t xml:space="preserve"> </w:t>
      </w:r>
      <w:r w:rsidR="008A359E" w:rsidRPr="008A359E">
        <w:rPr>
          <w:b/>
        </w:rPr>
        <w:t>(Гуру).</w:t>
      </w:r>
      <w:r w:rsidR="0040243B" w:rsidRPr="002A4D42">
        <w:t xml:space="preserve"> О полетах на дальние расстояния. Опасны тем, что можно и не вернуться. Дух может летать в своих оболочках</w:t>
      </w:r>
      <w:r w:rsidR="00D57AEE">
        <w:t xml:space="preserve"> — </w:t>
      </w:r>
      <w:r w:rsidR="0040243B" w:rsidRPr="002A4D42">
        <w:t xml:space="preserve">тонкой, ментальной и в огненном теле. Но надо, чтобы они были оформлены. Тонкое оформлено у всех. В нем обычно и летают. Ночью обычно происходит выделение астрала, но памяти об этом не остается. Не остается ее и о более глубоких полетах. По мере разгорания Агни полеты приходят в более упорядоченное состояние и постепенно сохраняются и приходят в систему отрывки тонких впечатлений. Мысль о полете перед засыпанием облегчает полет. Но форсировать процесс нельзя, чтобы не развивать психизма. Естественное развитие не нарушает функций организма, в то время как насильственный процесс может вызвать опасное разновесие и расстройство нервной системы. Тонкое, ментальное и огненное тела движутся мыслью, и полет совершается силою мысли. Если ментальное и огненное тела оформлены, то и движение в них свободно подчиняется воле. Но очень трудно из плотного тела </w:t>
      </w:r>
      <w:r w:rsidR="0040243B" w:rsidRPr="002A4D42">
        <w:lastRenderedPageBreak/>
        <w:t>переносить сознание в них в условиях жизни обычной. В горах, на высотах, условия эти приближаются к условиям тонкого Мира, и тогда облегчаются возможности полета. Оставленное физическое тело нуждается в охране, чтобы незваный пришелец не нарушил этого состояния. Лучше всего оставлять плотное тело под охраной Ашрама, куда темным доступ невозможен. Бывают такие обстоятельства или требования работы, когда земное тело оставляется на долгое время. И тогда режим охраны его протекает в особых условиях. Когда на Земле, ученики учатся жизни в теле земном, когда же вне тела</w:t>
      </w:r>
      <w:r w:rsidR="00D57AEE">
        <w:t xml:space="preserve"> — </w:t>
      </w:r>
      <w:r w:rsidR="0040243B" w:rsidRPr="002A4D42">
        <w:t>учатся жизни надземной, ее изучают или выполняют различные задания</w:t>
      </w:r>
      <w:r w:rsidR="008530A9">
        <w:rPr>
          <w:lang w:val="en-US"/>
        </w:rPr>
        <w:t xml:space="preserve"> </w:t>
      </w:r>
      <w:r w:rsidR="0040243B" w:rsidRPr="002A4D42">
        <w:t>Учителя. Нет праздности, нет бесцельного пребывания и нет малых дел и личных интересов. Всё посвящено служению человечеству и делу Общего Блага. Возможны самые высокие достижения и самые дальние полеты, если всё это совершается не ради себя, но ради цели великой служения людям.</w:t>
      </w:r>
    </w:p>
    <w:p w:rsidR="0040243B" w:rsidRDefault="0040243B" w:rsidP="0040243B"/>
    <w:p w:rsidR="0040243B" w:rsidRDefault="00DF4588" w:rsidP="0040243B">
      <w:r>
        <w:rPr>
          <w:b/>
          <w:lang w:val="en-US"/>
        </w:rPr>
        <w:t>1964</w:t>
      </w:r>
      <w:r>
        <w:rPr>
          <w:b/>
        </w:rPr>
        <w:t xml:space="preserve"> г. </w:t>
      </w:r>
      <w:r w:rsidR="008241CE" w:rsidRPr="008241CE">
        <w:rPr>
          <w:b/>
        </w:rPr>
        <w:t>867.</w:t>
      </w:r>
      <w:r w:rsidR="0040243B" w:rsidRPr="002A4D42">
        <w:t xml:space="preserve"> (551). </w:t>
      </w:r>
      <w:r w:rsidR="008A359E" w:rsidRPr="008A359E">
        <w:rPr>
          <w:b/>
        </w:rPr>
        <w:t>(М.А.Й.).</w:t>
      </w:r>
      <w:r w:rsidR="0040243B" w:rsidRPr="002A4D42">
        <w:t xml:space="preserve"> Не имеет значения, в какой именно форме испивается Чаша яда земного, если пришло время Чашу яда испить. Надо лишь помнить, что это тоже ступень возрастания духа, без которой не подняться по лестнице жизни. Яд испивая, будем думать о том, как бы сохранить равновесие и не поддаваться ни отчаянию, ни ожесточению, которые лишают добытых достижений.</w:t>
      </w:r>
    </w:p>
    <w:p w:rsidR="0040243B" w:rsidRDefault="0040243B" w:rsidP="0040243B"/>
    <w:p w:rsidR="0040243B" w:rsidRDefault="00DF4588" w:rsidP="0040243B">
      <w:r>
        <w:rPr>
          <w:b/>
          <w:lang w:val="en-US"/>
        </w:rPr>
        <w:t>1964</w:t>
      </w:r>
      <w:r>
        <w:rPr>
          <w:b/>
        </w:rPr>
        <w:t xml:space="preserve"> г. </w:t>
      </w:r>
      <w:r w:rsidR="008241CE" w:rsidRPr="008241CE">
        <w:rPr>
          <w:b/>
        </w:rPr>
        <w:t>868.</w:t>
      </w:r>
      <w:r w:rsidR="0040243B" w:rsidRPr="002A4D42">
        <w:t xml:space="preserve"> (552). </w:t>
      </w:r>
      <w:r w:rsidR="008A359E" w:rsidRPr="008A359E">
        <w:rPr>
          <w:b/>
        </w:rPr>
        <w:t>(Гуру).</w:t>
      </w:r>
      <w:r w:rsidR="0040243B" w:rsidRPr="002A4D42">
        <w:t xml:space="preserve"> Вас распинают психически на кресте несовершенств человеческих. Их распинали без исключения всех, всех, кто осмеливался Свету служить, еще более мучительно и жестоко. Время распятий не кончилось. Жестокость и бессердечие человеческое не имеют границ.</w:t>
      </w:r>
    </w:p>
    <w:p w:rsidR="0040243B" w:rsidRDefault="0040243B" w:rsidP="0040243B"/>
    <w:p w:rsidR="0040243B" w:rsidRDefault="00DF4588" w:rsidP="0040243B">
      <w:r>
        <w:rPr>
          <w:b/>
          <w:lang w:val="en-US"/>
        </w:rPr>
        <w:t>1964</w:t>
      </w:r>
      <w:r>
        <w:rPr>
          <w:b/>
        </w:rPr>
        <w:t xml:space="preserve"> г. </w:t>
      </w:r>
      <w:r w:rsidR="008241CE" w:rsidRPr="008241CE">
        <w:rPr>
          <w:b/>
        </w:rPr>
        <w:t>869.</w:t>
      </w:r>
      <w:r w:rsidR="0040243B" w:rsidRPr="002A4D42">
        <w:t xml:space="preserve"> </w:t>
      </w:r>
      <w:r w:rsidR="008241CE" w:rsidRPr="008241CE">
        <w:rPr>
          <w:b/>
        </w:rPr>
        <w:t>(Нояб. 2).</w:t>
      </w:r>
      <w:r w:rsidR="0040243B" w:rsidRPr="002A4D42">
        <w:t xml:space="preserve"> Противодействие тьмы усиливается, следовательно, Свет, который внутри, растет. Это усиление темных противодействий</w:t>
      </w:r>
      <w:r w:rsidR="00D57AEE">
        <w:t xml:space="preserve"> — </w:t>
      </w:r>
      <w:r w:rsidR="0040243B" w:rsidRPr="002A4D42">
        <w:t>точный и верный показатель усиления растущего света. Трудно, но надо использовать энергии темных на то, чтобы огни возрастали по мере роста противодействия. Если отвечать на попытки хвостатых ярым сближением со Мною и тем заставлять их служить Свету, вынуждены будут они отойти или же стать орудиями, или служителями, Света. Бесы досаждать не престанут, пока не убедятся, что напрасны усилия их и что вызывают они совершенно обратные результаты. И ночью собаку под самые окна подослали они, чтобы покоя не дать не только днем, но и во время сна. Пока каждая их попытка не будет вызывать ярое объединение в Свете со Мною, их трудно остановить. Вас не оставят, ибо вы со Мною, ибо</w:t>
      </w:r>
      <w:r w:rsidR="008530A9">
        <w:rPr>
          <w:lang w:val="en-US"/>
        </w:rPr>
        <w:t xml:space="preserve"> </w:t>
      </w:r>
      <w:r w:rsidR="0040243B" w:rsidRPr="002A4D42">
        <w:t xml:space="preserve">Мои, ибо отмечены Мною. Порадуемся тому, что стали объектом их изысканного внимания и самых разнообразных ухищрений. Отметим и то, что окружающие очень легко подпадают под их воздействия и служат посредниками и инструментами их махинаций. Не на этих последних, невежественных и слепых исполнителей темных внушений, но на их вдохновителей пусть будет обращен ваш </w:t>
      </w:r>
      <w:r w:rsidR="0040243B" w:rsidRPr="002A4D42">
        <w:lastRenderedPageBreak/>
        <w:t>ответный удар. Они очень радуются, когда ваше негодование и возмущение обрушивается не на них, но на их бессознательные орудия и жертвы. Через досаждение бесами тоже нужно пройти, не омрачаясь духом и не замедляя шага.</w:t>
      </w:r>
    </w:p>
    <w:p w:rsidR="0040243B" w:rsidRDefault="0040243B" w:rsidP="0040243B"/>
    <w:p w:rsidR="0040243B" w:rsidRDefault="00DF4588" w:rsidP="0040243B">
      <w:r>
        <w:rPr>
          <w:b/>
          <w:lang w:val="en-US"/>
        </w:rPr>
        <w:t>1964</w:t>
      </w:r>
      <w:r>
        <w:rPr>
          <w:b/>
        </w:rPr>
        <w:t xml:space="preserve"> г. </w:t>
      </w:r>
      <w:r w:rsidR="008241CE" w:rsidRPr="008241CE">
        <w:rPr>
          <w:b/>
        </w:rPr>
        <w:t>870.</w:t>
      </w:r>
      <w:r w:rsidR="0040243B" w:rsidRPr="002A4D42">
        <w:t xml:space="preserve"> </w:t>
      </w:r>
      <w:r w:rsidR="008A359E" w:rsidRPr="008A359E">
        <w:rPr>
          <w:b/>
        </w:rPr>
        <w:t>(М.А.Й.).</w:t>
      </w:r>
      <w:r w:rsidR="0040243B" w:rsidRPr="002A4D42">
        <w:t xml:space="preserve"> Нельзя ставить отношение к Владыке и Иерархии в зависимость от внешних условий. Если оно хорошо, потому что все хорошо, и плохо, когда все плохо, то не будет ли такое отношение похоже на отношение дикаря, ублажающего своего идола в случае удачи и наказывающего его при неудаче. Устоять надо при всех и всяких условиях: в горе и радости, несчастии и удаче, непоколебимо встречая противные и благоприятные волны явлений. Не раз уже говорилось об этом, не раз приводились причины, требующие стойкости несломимой, и все же туман, насылаемый тьмою, мешает ясноосознанию происходящего. Утверждаясь в Свете Владыки, становитесь вы несущими светоч во тьме и тем ненавистными темным. Как же могут они примириться с явлением Света и не приложить всех стараний, чтобы его потушить. И не только чужих и далеких по духу, но и близких, и ваших друзей используют часто с тою же целью. Много вреда подбрасывается через близких и много подброшено было. Горек опыт познания человека, но столь поучителен и плодоносен, что понимающий никогда не откажется от него и не предпочтет продолжать путь в иллюзиях и умилениях человеческими масками. Род жестокий, жестоковыйный мало в чем изменился за эти две тысячи лет, и так же готовы терзать они тех, кто идет за Владыкой, как терзали когда-то. Уж если не пощадили Владыку, то и вы не ждите пощады, только помните крепко, что Он не Допустит вас уничтожить и даже досаждение бесами допускается ровно настолько, насколько это необходимо для закалки вашего духа и выработки умения противостояния тьме.</w:t>
      </w:r>
    </w:p>
    <w:p w:rsidR="0040243B" w:rsidRDefault="0040243B" w:rsidP="0040243B"/>
    <w:p w:rsidR="0040243B" w:rsidRDefault="00DF4588" w:rsidP="0040243B">
      <w:r>
        <w:rPr>
          <w:b/>
          <w:lang w:val="en-US"/>
        </w:rPr>
        <w:t>1964</w:t>
      </w:r>
      <w:r>
        <w:rPr>
          <w:b/>
        </w:rPr>
        <w:t xml:space="preserve"> г. </w:t>
      </w:r>
      <w:r w:rsidR="008241CE" w:rsidRPr="008241CE">
        <w:rPr>
          <w:b/>
        </w:rPr>
        <w:t>871.</w:t>
      </w:r>
      <w:r w:rsidR="0040243B" w:rsidRPr="002A4D42">
        <w:t xml:space="preserve"> (553). </w:t>
      </w:r>
      <w:r w:rsidR="008A359E" w:rsidRPr="008A359E">
        <w:rPr>
          <w:b/>
        </w:rPr>
        <w:t>(Гуру).</w:t>
      </w:r>
      <w:r w:rsidR="0040243B" w:rsidRPr="002A4D42">
        <w:t xml:space="preserve"> Явления внешние лучше всего постигать в свете сближения с нами. Из Великого Плана не изменилось ничто, хотя подвижность его и обусловила многообразие новых подходов, к той цели ведущих. Непреложность и подвижность Плана</w:t>
      </w:r>
      <w:r w:rsidR="00D57AEE">
        <w:t xml:space="preserve"> — </w:t>
      </w:r>
      <w:r w:rsidR="0040243B" w:rsidRPr="002A4D42">
        <w:t>два полюса действенности его осуществления. Наказ Вождю был вам читаем недаром. Сроки неведомо знать никому, кроме Тех, Кто Несет ответственность за планету. Только порой чувствознание может шепнуть о приближении заповеданной сказки. Знание непреложности великих явлений, эволюцией мира сужденных, должно огненно окрылять. Элемент времени не так уже важен. Много важнее в духе готовность явить и непоколебимую стойкость в процессе великого ожидания. Пусть будет оно плодоносным, яро подготовляющим дух к сознательному труду для будущего, которое уже есть, хотя и не видимо еще глазу земному.</w:t>
      </w:r>
    </w:p>
    <w:p w:rsidR="0040243B" w:rsidRDefault="0040243B" w:rsidP="0040243B"/>
    <w:p w:rsidR="0040243B" w:rsidRDefault="00DF4588" w:rsidP="0040243B">
      <w:r>
        <w:rPr>
          <w:b/>
          <w:lang w:val="en-US"/>
        </w:rPr>
        <w:t>1964</w:t>
      </w:r>
      <w:r>
        <w:rPr>
          <w:b/>
        </w:rPr>
        <w:t xml:space="preserve"> г. </w:t>
      </w:r>
      <w:r w:rsidR="008241CE" w:rsidRPr="008241CE">
        <w:rPr>
          <w:b/>
        </w:rPr>
        <w:t>872.</w:t>
      </w:r>
      <w:r w:rsidR="0040243B" w:rsidRPr="002A4D42">
        <w:t xml:space="preserve"> (554). </w:t>
      </w:r>
      <w:r w:rsidR="008241CE" w:rsidRPr="008241CE">
        <w:rPr>
          <w:b/>
        </w:rPr>
        <w:t>(Нояб. 3).</w:t>
      </w:r>
      <w:r w:rsidR="0040243B" w:rsidRPr="002A4D42">
        <w:t xml:space="preserve"> (Со сна). Девятый вал.</w:t>
      </w:r>
    </w:p>
    <w:p w:rsidR="0040243B" w:rsidRDefault="0040243B" w:rsidP="0040243B">
      <w:r w:rsidRPr="002A4D42">
        <w:lastRenderedPageBreak/>
        <w:t>Слежу за рекою мира, направляя струи потока по звездам. Воля Космическая и Наша сливаются в одно. Воля человеческая свободна выбирать путь к добру или мраку, но направление потока и берега, в которых течет он, не зависят от воли людей. Меч Космической Справедливости рассекает узлы событий, и результаты течения кармы не в воле людской. Воля свободна порождать карму, но, породив, становится подчиненной неумолимым следствиям свободно порожденных причин. Об этом аспекте кармы думают мало, забывая о невозможности изменить ее течение, если порожденные причины этого не допускают. Свободно творимые причины создают железную неизбежность следствий, лишающих человека свободы. Когда Мы Говорим, что для Нас все</w:t>
      </w:r>
      <w:r w:rsidR="00D57AEE">
        <w:t xml:space="preserve"> — </w:t>
      </w:r>
      <w:r w:rsidRPr="002A4D42">
        <w:t>только следствия, Хотим указать, что Мы сознательно и Волей Своей Создаем причины, следствия которых Мы Желаем видеть воплощенными во времени. Потому-то Карма, которая творится Нами, течет согласно Нашим решениям. В этом разница между действиями Тех, Кто Знает, и между действиями невежд. Они, невежды, являются жертвами следствий деяний своей свободной воли. Мы же</w:t>
      </w:r>
      <w:r w:rsidR="00D57AEE">
        <w:t xml:space="preserve"> — </w:t>
      </w:r>
      <w:r w:rsidRPr="002A4D42">
        <w:t>творцами желаемых результатов созданных Нами причин. Каждое действие есть следствие прошлого и причина будущих явлений. Следствий прошлого в настоящем нельзя изменить, но в настоящем можно порождать причины, которые дадут именно то, чего хочет воля. Человек</w:t>
      </w:r>
      <w:r w:rsidR="00D57AEE">
        <w:t xml:space="preserve"> — </w:t>
      </w:r>
      <w:r w:rsidRPr="002A4D42">
        <w:t>свободный творец целого мира причин, дающих следствия, уже не зависящие от его воли. Кузнец своего счастья, человек должен точно знать, как и в чем проявляется его свободная воля и где ее границы, за которыми начинается рабство. Даром предвидения обладают не все, но и без всякого предвидения человек должен знать, что худые причины и недобрый посев их добрых следствий не даст. Не дадут сорняки всходов пшеницы. Каждый человек в мире земном</w:t>
      </w:r>
      <w:r w:rsidR="00D57AEE">
        <w:t xml:space="preserve"> — </w:t>
      </w:r>
      <w:r w:rsidRPr="002A4D42">
        <w:t>это сеятель кармических зерен, породитель причин, дающих неизбежные следствия в полном соответствии с природой причины. Сеятели все, но также все и жнецы. Разница только в том, что сеятель добрый добрую пашню имеет и добрые всходы на ней, которые он же пожнет, но что же готовит себе сеятель злого?</w:t>
      </w:r>
    </w:p>
    <w:p w:rsidR="0040243B" w:rsidRDefault="0040243B" w:rsidP="0040243B"/>
    <w:p w:rsidR="0040243B" w:rsidRDefault="00DF4588" w:rsidP="0040243B">
      <w:r>
        <w:rPr>
          <w:b/>
          <w:lang w:val="en-US"/>
        </w:rPr>
        <w:t>1964</w:t>
      </w:r>
      <w:r>
        <w:rPr>
          <w:b/>
        </w:rPr>
        <w:t xml:space="preserve"> г. </w:t>
      </w:r>
      <w:r w:rsidR="008241CE" w:rsidRPr="008241CE">
        <w:rPr>
          <w:b/>
        </w:rPr>
        <w:t>873.</w:t>
      </w:r>
      <w:r w:rsidR="0040243B" w:rsidRPr="002A4D42">
        <w:t xml:space="preserve"> </w:t>
      </w:r>
      <w:r w:rsidR="008A359E" w:rsidRPr="008A359E">
        <w:rPr>
          <w:b/>
        </w:rPr>
        <w:t>(М.А.Й.).</w:t>
      </w:r>
      <w:r w:rsidR="0040243B" w:rsidRPr="002A4D42">
        <w:t xml:space="preserve"> При попытке воздействовать на обстоятельства жизни следует помнить, что эти обстоятельства как следствия определенных причин в данный момент изменить невозможно, что нужно им дать как бы свободу прозвучать до конца. Можно мысленно провести это звучание в пространстве до их завершения, этим направив энергию их к разрядке на плане невидимости плотной. И когда это завершено и энергии противных явлений нейтрализованы психически, тогда, и только тогда можно создавать причины желаемых следствий, противоположных или иных, чем те обстоятельства жизни, которые подлежат изменению и против которых направлена воля. Бороться с противными обстоятельствами, то есть следствиями разных причин, не нейтрализовав предварительно их энергий,</w:t>
      </w:r>
      <w:r w:rsidR="00D57AEE">
        <w:t xml:space="preserve"> — </w:t>
      </w:r>
      <w:r w:rsidR="0040243B" w:rsidRPr="002A4D42">
        <w:t xml:space="preserve">это все равно что </w:t>
      </w:r>
      <w:r w:rsidR="0040243B" w:rsidRPr="002A4D42">
        <w:lastRenderedPageBreak/>
        <w:t>сражаться с ветряными мельницами: затраты энергии будут огромны, а результатов</w:t>
      </w:r>
      <w:r w:rsidR="00D57AEE">
        <w:t xml:space="preserve"> — </w:t>
      </w:r>
      <w:r w:rsidR="0040243B" w:rsidRPr="002A4D42">
        <w:t>никаких. Нельзя, не разрушив психически, то есть не доведя психически до конца течения противного явления в пространстве, уничтожить его вредное действие. Вот почему будущее</w:t>
      </w:r>
      <w:r w:rsidR="00D57AEE">
        <w:t xml:space="preserve"> — </w:t>
      </w:r>
      <w:r w:rsidR="0040243B" w:rsidRPr="002A4D42">
        <w:t>это поле посева зерен причинностей. Будущее это может быть далеким и близким, но, независимо от этого, настоящие следствия логически мысленно доводятся до конца, то есть нейтрализуются, то есть разрушаются или уничтожаются психически. Можно в особых случаях провести перед сознанием ученика цепь следствий всей его жизни и, заставив его увидеть их и пережить до конца, то есть пропустив психически перед его духовным оком, их нейтрализовать, или погасить их энергии, освободив его сознание для творчества новых причин уже в полном согласии с достигнутой им новой ступенью</w:t>
      </w:r>
      <w:r w:rsidR="00D57AEE">
        <w:t xml:space="preserve"> — </w:t>
      </w:r>
      <w:r w:rsidR="0040243B" w:rsidRPr="002A4D42">
        <w:t>здесь приводится в действие тот же самый принцип. Без его применения невозможно уничтожить кармически действующую причину. Свобода духа</w:t>
      </w:r>
      <w:r w:rsidR="00D57AEE">
        <w:t xml:space="preserve"> — </w:t>
      </w:r>
      <w:r w:rsidR="0040243B" w:rsidRPr="002A4D42">
        <w:t>явление сложности необычайной и достигается непросто она.</w:t>
      </w:r>
    </w:p>
    <w:p w:rsidR="0040243B" w:rsidRDefault="0040243B" w:rsidP="0040243B"/>
    <w:p w:rsidR="0040243B" w:rsidRDefault="00DF4588" w:rsidP="0040243B">
      <w:r>
        <w:rPr>
          <w:b/>
          <w:lang w:val="en-US"/>
        </w:rPr>
        <w:t>1964</w:t>
      </w:r>
      <w:r>
        <w:rPr>
          <w:b/>
        </w:rPr>
        <w:t xml:space="preserve"> г. </w:t>
      </w:r>
      <w:r w:rsidR="008241CE" w:rsidRPr="008241CE">
        <w:rPr>
          <w:b/>
        </w:rPr>
        <w:t>874.</w:t>
      </w:r>
      <w:r w:rsidR="0040243B" w:rsidRPr="002A4D42">
        <w:t xml:space="preserve"> (555). </w:t>
      </w:r>
      <w:r w:rsidR="008A359E" w:rsidRPr="008A359E">
        <w:rPr>
          <w:b/>
        </w:rPr>
        <w:t>(Гуру).</w:t>
      </w:r>
      <w:r w:rsidR="0040243B" w:rsidRPr="002A4D42">
        <w:t xml:space="preserve"> Твердостью воли и стойкостью духа можно считать неотступность, явленную учеником на всех путях, приближающих к Свету, с точки зрения кармы. Эту неотступность можно рассматривать как внутреннее знание того, что все порождения человеческие имеют конец, ибо они не от Света, но бесконечны добро и дела Света. Победа Света над тьмою и конечное торжество Света</w:t>
      </w:r>
      <w:r w:rsidR="00D57AEE">
        <w:t xml:space="preserve"> — </w:t>
      </w:r>
      <w:r w:rsidR="0040243B" w:rsidRPr="002A4D42">
        <w:t>это не фикция, но огненная действительность и огненная жизнеустойчивость зерен причинностей добра, или Общего Блага. Понимание этого и совершение посева светлых семян и является основою неотступности действий ученика, и твердости его воли, и стойкости духа. Не умирает добро, не умирают дела Света. Не умирают огненные зерна причинностей, творимых во Имя Общего Блага.</w:t>
      </w:r>
    </w:p>
    <w:p w:rsidR="0040243B" w:rsidRDefault="0040243B" w:rsidP="0040243B"/>
    <w:p w:rsidR="0040243B" w:rsidRDefault="00DF4588" w:rsidP="0040243B">
      <w:r>
        <w:rPr>
          <w:b/>
          <w:lang w:val="en-US"/>
        </w:rPr>
        <w:t>1964</w:t>
      </w:r>
      <w:r>
        <w:rPr>
          <w:b/>
        </w:rPr>
        <w:t xml:space="preserve"> г. </w:t>
      </w:r>
      <w:r w:rsidR="008241CE" w:rsidRPr="008241CE">
        <w:rPr>
          <w:b/>
        </w:rPr>
        <w:t>875.</w:t>
      </w:r>
      <w:r w:rsidR="0040243B" w:rsidRPr="002A4D42">
        <w:t xml:space="preserve"> (556). </w:t>
      </w:r>
      <w:r w:rsidR="008241CE" w:rsidRPr="008241CE">
        <w:rPr>
          <w:b/>
        </w:rPr>
        <w:t>(Нояб. 4).</w:t>
      </w:r>
      <w:r w:rsidR="0040243B" w:rsidRPr="002A4D42">
        <w:t xml:space="preserve"> Трудно даже представить себе, какие энергии несутся в пространстве. И каждая имеет внешнюю форму или облик, соответствующий ее характеру или свойствам. Эти образы, не видимые физическим глазом, но открытые тонкому зрению, наполняют ауру Земли. Они влияют и воздействуют яро на сознание масс, вызывая или улыбку, или гримасу ужаса и страдания. Сгущенные низшие слои, насыщенные эманациями темных мыслей, давят на сознание, как тяжкая чугунная плита, и задыхается человечество в миазмах собственных порождений. Только устремлением к Свету сердце может рассеивать тьму, собравшуюся над планетой. Только сердце может выйти победителем из этой борьбы с тьмою. Но нелегко сердцу. Понимание неизбежности борьбы и победы даст нужную силу и решимость не уклониться от этой борьбы. Ведь если не победить сердцем тьму, то победит тьма. Даже в мыслях нельзя допускать возможность этой победы. Все силы Света устремлены к победе в этой борьбе. Каждый воин Света, </w:t>
      </w:r>
      <w:r w:rsidR="0040243B" w:rsidRPr="002A4D42">
        <w:lastRenderedPageBreak/>
        <w:t>стоящий на своем посту, принимает участие в этом великом, последнем столкновении Света и тьмы. Главная победа уже одержана, и уничтожен глава черных полчищ, но тьма еще все же сильна, и иерофанты ее в безумстве отчаяния готовы на крайние меры, готовы даже погибнуть, лишь бы противодействовать Общему Благу. От воинов Света требуется полнота единения, стойкость и решимость выстоять до конца, который совсем уже близок. Единение и победа</w:t>
      </w:r>
      <w:r w:rsidR="00D57AEE">
        <w:t xml:space="preserve"> — </w:t>
      </w:r>
      <w:r w:rsidR="0040243B" w:rsidRPr="002A4D42">
        <w:t>пусть будут эти слова призывом к последнему бою.</w:t>
      </w:r>
    </w:p>
    <w:p w:rsidR="0040243B" w:rsidRDefault="0040243B" w:rsidP="0040243B"/>
    <w:p w:rsidR="0040243B" w:rsidRDefault="00DF4588" w:rsidP="0040243B">
      <w:r>
        <w:rPr>
          <w:b/>
          <w:lang w:val="en-US"/>
        </w:rPr>
        <w:t>1964</w:t>
      </w:r>
      <w:r>
        <w:rPr>
          <w:b/>
        </w:rPr>
        <w:t xml:space="preserve"> г. </w:t>
      </w:r>
      <w:r w:rsidR="008241CE" w:rsidRPr="008241CE">
        <w:rPr>
          <w:b/>
        </w:rPr>
        <w:t>876.</w:t>
      </w:r>
      <w:r w:rsidR="0040243B" w:rsidRPr="002A4D42">
        <w:t xml:space="preserve"> </w:t>
      </w:r>
      <w:r w:rsidR="008A359E" w:rsidRPr="008A359E">
        <w:rPr>
          <w:b/>
        </w:rPr>
        <w:t>(М.А.Й.).</w:t>
      </w:r>
      <w:r w:rsidR="0040243B" w:rsidRPr="002A4D42">
        <w:t xml:space="preserve"> Решение всего у Владыки. Только вместе с Ним можно разрешать назревшие вопросы момента. Но для этого нужно объединение сознаний. Не может сознание, наполненное земным и переживаниями личного характера, разрешить мировые проблемы в слиянии с сознанием Ведущего. Потому отстраняется самость и клубок личных дел и Дело Владыки наполняет сознание и мысли, устремленные к Фокусу Единого Света. Потому, отстранив от себя и отбросив свое, мысли надо наполнить Владыкой. Можно при этом повторять избранный мантрам, ритмом повторений изгоняя все сторонние мысли. Когда тьма особенно напряжена и нагнетено пространство, этот ритм принесет спасительную волну Света и поможет удержать равновесие. Поток личных мыслей, отемненных пространственными воздействиями, может стать столь отягощающим, что выходом будет только применение здесь даваемого совета. Дается к немедленному приложению, то есть применению.</w:t>
      </w:r>
    </w:p>
    <w:p w:rsidR="0040243B" w:rsidRDefault="0040243B" w:rsidP="0040243B"/>
    <w:p w:rsidR="0040243B" w:rsidRDefault="00DF4588" w:rsidP="0040243B">
      <w:r>
        <w:rPr>
          <w:b/>
          <w:lang w:val="en-US"/>
        </w:rPr>
        <w:t>1964</w:t>
      </w:r>
      <w:r>
        <w:rPr>
          <w:b/>
        </w:rPr>
        <w:t xml:space="preserve"> г. </w:t>
      </w:r>
      <w:r w:rsidR="008241CE" w:rsidRPr="008241CE">
        <w:rPr>
          <w:b/>
        </w:rPr>
        <w:t>877.</w:t>
      </w:r>
      <w:r w:rsidR="0040243B" w:rsidRPr="002A4D42">
        <w:t xml:space="preserve"> (557). </w:t>
      </w:r>
      <w:r w:rsidR="008A359E" w:rsidRPr="008A359E">
        <w:rPr>
          <w:b/>
        </w:rPr>
        <w:t>(Гуру).</w:t>
      </w:r>
      <w:r w:rsidR="0040243B" w:rsidRPr="002A4D42">
        <w:t xml:space="preserve"> Мало Света коснуться, надо его удержать. Начиная утром цикл дня, следует дать себе задание: заряд утреннего Общения пронести через день неумаленным. В сутолке обыденности легко утерять искорки Света и погрузиться во мрак. Утро дается как возможность обновиться духом, чтобы Свет пронести через цикл дня и ночи до следующего утра. Тогда новое утро принесет усиленный заряд Света, сила которого будет расти с каждым оборотом суточной спирали.</w:t>
      </w:r>
    </w:p>
    <w:p w:rsidR="0040243B" w:rsidRDefault="0040243B" w:rsidP="0040243B"/>
    <w:p w:rsidR="0040243B" w:rsidRDefault="00DF4588" w:rsidP="0040243B">
      <w:r>
        <w:rPr>
          <w:b/>
          <w:lang w:val="en-US"/>
        </w:rPr>
        <w:t>1964</w:t>
      </w:r>
      <w:r>
        <w:rPr>
          <w:b/>
        </w:rPr>
        <w:t xml:space="preserve"> г. </w:t>
      </w:r>
      <w:r w:rsidR="008241CE" w:rsidRPr="008241CE">
        <w:rPr>
          <w:b/>
        </w:rPr>
        <w:t>878.</w:t>
      </w:r>
      <w:r w:rsidR="0040243B" w:rsidRPr="002A4D42">
        <w:t xml:space="preserve"> (558). </w:t>
      </w:r>
      <w:r w:rsidR="008241CE" w:rsidRPr="008241CE">
        <w:rPr>
          <w:b/>
        </w:rPr>
        <w:t>(Нояб. 5).</w:t>
      </w:r>
      <w:r w:rsidR="0040243B" w:rsidRPr="002A4D42">
        <w:t xml:space="preserve"> Главная опасность на Пути заключается в том, что, смотря по сторонам, можно настолько отвлечься от цели, что она будет забыта, что не она, а уже что-то другое будет первенствовать в сознании, пока уклонение с Пути не станет совершившимся фактом. Многие подробности земного существования могут показаться настолько важными и значительными, что заслонят то, что важнее всего. Как бы перестановка понятий происходит тогда в сознании, и временное становится на место непреходящего. Вот почему необходимы постоянный дозор и зоркая настороженность. Лишь бы не упустить нити жизни</w:t>
      </w:r>
      <w:r w:rsidR="00D57AEE">
        <w:t xml:space="preserve"> — </w:t>
      </w:r>
      <w:r w:rsidR="0040243B" w:rsidRPr="002A4D42">
        <w:t xml:space="preserve">в этом главное. Танец смерти теней преходящих совершает свой круг по замкнутой кривой, ограниченной плотною сферой, и выхода нет из нее. Только поднявшись над миром </w:t>
      </w:r>
      <w:r w:rsidR="0040243B" w:rsidRPr="002A4D42">
        <w:lastRenderedPageBreak/>
        <w:t>трехмерных теней, можно увидеть тропу жизни. Но только немногие находят ее.</w:t>
      </w:r>
    </w:p>
    <w:p w:rsidR="0040243B" w:rsidRDefault="0040243B" w:rsidP="0040243B"/>
    <w:p w:rsidR="0040243B" w:rsidRDefault="00DF4588" w:rsidP="0040243B">
      <w:r>
        <w:rPr>
          <w:b/>
          <w:lang w:val="en-US"/>
        </w:rPr>
        <w:t>1964</w:t>
      </w:r>
      <w:r>
        <w:rPr>
          <w:b/>
        </w:rPr>
        <w:t xml:space="preserve"> г. </w:t>
      </w:r>
      <w:r w:rsidR="008241CE" w:rsidRPr="008241CE">
        <w:rPr>
          <w:b/>
        </w:rPr>
        <w:t>879.</w:t>
      </w:r>
      <w:r w:rsidR="0040243B" w:rsidRPr="002A4D42">
        <w:t xml:space="preserve"> </w:t>
      </w:r>
      <w:r w:rsidR="008A359E" w:rsidRPr="008A359E">
        <w:rPr>
          <w:b/>
        </w:rPr>
        <w:t>(М.А.Й.).</w:t>
      </w:r>
      <w:r w:rsidR="0040243B" w:rsidRPr="002A4D42">
        <w:t xml:space="preserve"> Потерпите, родные, немного еще. Ждать осталось недолго. Нелегко будет перед развязкой. По закону противоположения будет очень темно перед наступлением Света. Мятется душа в тисках мрака. Но впереди Свет. С мыслью о Свете грядущем идите к нему через тьму.</w:t>
      </w:r>
    </w:p>
    <w:p w:rsidR="0040243B" w:rsidRDefault="0040243B" w:rsidP="0040243B"/>
    <w:p w:rsidR="0040243B" w:rsidRDefault="00DF4588" w:rsidP="0040243B">
      <w:r>
        <w:rPr>
          <w:b/>
          <w:lang w:val="en-US"/>
        </w:rPr>
        <w:t>1964</w:t>
      </w:r>
      <w:r>
        <w:rPr>
          <w:b/>
        </w:rPr>
        <w:t xml:space="preserve"> г. </w:t>
      </w:r>
      <w:r w:rsidR="008241CE" w:rsidRPr="008241CE">
        <w:rPr>
          <w:b/>
        </w:rPr>
        <w:t>880.</w:t>
      </w:r>
      <w:r w:rsidR="0040243B" w:rsidRPr="002A4D42">
        <w:t xml:space="preserve"> </w:t>
      </w:r>
      <w:r w:rsidR="008A359E" w:rsidRPr="008A359E">
        <w:rPr>
          <w:b/>
        </w:rPr>
        <w:t>(Гуру).</w:t>
      </w:r>
      <w:r w:rsidR="0040243B" w:rsidRPr="002A4D42">
        <w:t xml:space="preserve"> Стойте неотделимо, в сознании не отделяясь от нас. Это возможно, ибо над сознанием вашим не властен никто. Так и держитесь, как будто мы вместе и не расставались совсем. Ведь связь Света</w:t>
      </w:r>
      <w:r w:rsidR="00D57AEE">
        <w:t xml:space="preserve"> — </w:t>
      </w:r>
      <w:r w:rsidR="0040243B" w:rsidRPr="002A4D42">
        <w:t>в духе. А дух не подчинен законам плотного мира, если осознает нерушимость и надплотность свою. Бытие переносится в мысль, в сферу духа, и тогда кончается власть временного над непреходящим.</w:t>
      </w:r>
    </w:p>
    <w:p w:rsidR="0040243B" w:rsidRDefault="0040243B" w:rsidP="0040243B"/>
    <w:p w:rsidR="0040243B" w:rsidRDefault="00DF4588" w:rsidP="0040243B">
      <w:r>
        <w:rPr>
          <w:b/>
          <w:lang w:val="en-US"/>
        </w:rPr>
        <w:t>1964</w:t>
      </w:r>
      <w:r>
        <w:rPr>
          <w:b/>
        </w:rPr>
        <w:t xml:space="preserve"> г. </w:t>
      </w:r>
      <w:r w:rsidR="008241CE" w:rsidRPr="008241CE">
        <w:rPr>
          <w:b/>
        </w:rPr>
        <w:t>881.</w:t>
      </w:r>
      <w:r w:rsidR="0040243B" w:rsidRPr="002A4D42">
        <w:t xml:space="preserve"> </w:t>
      </w:r>
      <w:r w:rsidR="008241CE" w:rsidRPr="008241CE">
        <w:rPr>
          <w:b/>
        </w:rPr>
        <w:t>(Нояб. 6).</w:t>
      </w:r>
      <w:r w:rsidR="0040243B" w:rsidRPr="002A4D42">
        <w:t xml:space="preserve"> Подобно тому как Путь Света в Великом Служении указуется сердцем, так и в каждодневности плотной во всем ведет сердце. Когда сознание готово, ему посылается Луч. Ассимиляция Луча происходит во времени, и результатом ее является свет самоисходящий, который порождает уже самоисходящие лучи. До этого ученик являет репродуктивное знание, после этого знание становится творческим</w:t>
      </w:r>
      <w:r w:rsidR="00D57AEE">
        <w:t xml:space="preserve"> — </w:t>
      </w:r>
      <w:r w:rsidR="0040243B" w:rsidRPr="002A4D42">
        <w:t>как бы порождается на тех же основах Учения Жизни новый аспект мыслей растущих, выходящих за пределы того, что было дано Учением. Основы все те же, Учение то же, но расширено поле</w:t>
      </w:r>
      <w:r w:rsidR="008530A9">
        <w:rPr>
          <w:lang w:val="en-US"/>
        </w:rPr>
        <w:t xml:space="preserve"> </w:t>
      </w:r>
      <w:r w:rsidR="0040243B" w:rsidRPr="002A4D42">
        <w:t>его новыми ступенями познавания все той же единой Истины жизни. Ценим сознания, могущие порождать лучи самоисходящие. Обыденность повторения угашала великие мысли даже Великих Учений, но явление самоисходящих лучей вносило всегда неувядаемую свежесть мысли, насыщенной огнем сердца. Не ищет наставников тот, кто имеет эти лучи. Его Наставник</w:t>
      </w:r>
      <w:r w:rsidR="00D57AEE">
        <w:t xml:space="preserve"> — </w:t>
      </w:r>
      <w:r w:rsidR="0040243B" w:rsidRPr="002A4D42">
        <w:t>Владыка, и близки ему те, кого Владыка Послал в мир для утверждения Учения Жизни. Велика заслуга тех, кто может эти лучи удержать в условиях жизни обычной, ибо это</w:t>
      </w:r>
      <w:r w:rsidR="00D57AEE">
        <w:t xml:space="preserve"> — </w:t>
      </w:r>
      <w:r w:rsidR="0040243B" w:rsidRPr="002A4D42">
        <w:t>уже подвиг, ибо рычит тьма на Носителя Света и яро обрушивается на него в неистовстве ненависти, злобы и упорства.</w:t>
      </w:r>
    </w:p>
    <w:p w:rsidR="0040243B" w:rsidRDefault="0040243B" w:rsidP="0040243B"/>
    <w:p w:rsidR="0040243B" w:rsidRDefault="00DF4588" w:rsidP="0040243B">
      <w:r>
        <w:rPr>
          <w:b/>
          <w:lang w:val="en-US"/>
        </w:rPr>
        <w:t>1964</w:t>
      </w:r>
      <w:r>
        <w:rPr>
          <w:b/>
        </w:rPr>
        <w:t xml:space="preserve"> г. </w:t>
      </w:r>
      <w:r w:rsidR="008241CE" w:rsidRPr="008241CE">
        <w:rPr>
          <w:b/>
        </w:rPr>
        <w:t>882.</w:t>
      </w:r>
      <w:r w:rsidR="0040243B" w:rsidRPr="002A4D42">
        <w:t xml:space="preserve"> (559). </w:t>
      </w:r>
      <w:r w:rsidR="008A359E" w:rsidRPr="008A359E">
        <w:rPr>
          <w:b/>
        </w:rPr>
        <w:t>(М.А.Й.).</w:t>
      </w:r>
      <w:r w:rsidR="0040243B" w:rsidRPr="002A4D42">
        <w:t xml:space="preserve"> Великое Сердце Всевмещающее называется так потому, что вмещает всех приходящих, не отталкивая никого. О вмещении тех, кто подходит, можно помыслить. Часто в сердце моем находят место те, кто не может или не хочет друг друга вместить. Нередко случается, что ученики одного Учителя не вмещают один другого и готовы к антагонизму и противодействию, как будто бы Учение не одно и им надо что-то делить и о чем-то спорить. Явление невмещения очень прискорбно и показывает на ограниченность сознания. Способность вмещения указывает на высоту духа. Не имеют ее те, кто стремится всех поучать, сами в </w:t>
      </w:r>
      <w:r w:rsidR="0040243B" w:rsidRPr="002A4D42">
        <w:lastRenderedPageBreak/>
        <w:t>себе не утвердивши основ. Только когда наставничество является уже жертвой, наставник готов. Слишком уж много самоявленных учителей, страдающих зудом учительствования, готовых всех поучать, даже не спрашивая их желания поучаться. Будущий Учитель нарождается по Лучу, и пока не родились лучи самоисходящие и пока принятие ученика не становится жертвой, истинное наставничество недоступно.</w:t>
      </w:r>
    </w:p>
    <w:p w:rsidR="0040243B" w:rsidRDefault="0040243B" w:rsidP="0040243B"/>
    <w:p w:rsidR="0040243B" w:rsidRDefault="00DF4588" w:rsidP="0040243B">
      <w:r>
        <w:rPr>
          <w:b/>
          <w:lang w:val="en-US"/>
        </w:rPr>
        <w:t>1964</w:t>
      </w:r>
      <w:r>
        <w:rPr>
          <w:b/>
        </w:rPr>
        <w:t xml:space="preserve"> г. </w:t>
      </w:r>
      <w:r w:rsidR="008241CE" w:rsidRPr="008241CE">
        <w:rPr>
          <w:b/>
        </w:rPr>
        <w:t>883.</w:t>
      </w:r>
      <w:r w:rsidR="0040243B" w:rsidRPr="002A4D42">
        <w:t xml:space="preserve"> (560). </w:t>
      </w:r>
      <w:r w:rsidR="008A359E" w:rsidRPr="008A359E">
        <w:rPr>
          <w:b/>
        </w:rPr>
        <w:t>(Гуру).</w:t>
      </w:r>
      <w:r w:rsidR="0040243B" w:rsidRPr="002A4D42">
        <w:t xml:space="preserve"> Верность и преданность</w:t>
      </w:r>
      <w:r w:rsidR="00D57AEE">
        <w:t xml:space="preserve"> — </w:t>
      </w:r>
      <w:r w:rsidR="0040243B" w:rsidRPr="002A4D42">
        <w:t>звенья цепи счастья, связующей нас. Далеко, далеко</w:t>
      </w:r>
      <w:r w:rsidR="008530A9">
        <w:rPr>
          <w:lang w:val="en-US"/>
        </w:rPr>
        <w:t xml:space="preserve"> </w:t>
      </w:r>
      <w:r w:rsidR="0040243B" w:rsidRPr="002A4D42">
        <w:t>забрасывается якорь дальнего плавания на такой цепи, забрасывается в будущее. И тогда будущее оформляется по желанию сердца. Тогда спокойно и уверенно можно в него идти. Обычные люди будущего не имеют, ибо не верят в него, ибо коротко их будущее, ограниченное немногими годами одной жизни. Но нам принадлежит все будущее, которое есть, и действиями, мыслями и чувствами, а главное, устремлениями настоящего дня мы можем сознательно ныне оформлять это далекое, но реальное и близкое, будущее. Вечен дух, и неумирающая мысль может сознательно творить его будущее.</w:t>
      </w:r>
    </w:p>
    <w:p w:rsidR="0040243B" w:rsidRDefault="0040243B" w:rsidP="0040243B"/>
    <w:p w:rsidR="0040243B" w:rsidRDefault="00DF4588" w:rsidP="0040243B">
      <w:r>
        <w:rPr>
          <w:b/>
          <w:lang w:val="en-US"/>
        </w:rPr>
        <w:t>1964</w:t>
      </w:r>
      <w:r>
        <w:rPr>
          <w:b/>
        </w:rPr>
        <w:t xml:space="preserve"> г. </w:t>
      </w:r>
      <w:r w:rsidR="008241CE" w:rsidRPr="008241CE">
        <w:rPr>
          <w:b/>
        </w:rPr>
        <w:t>884.</w:t>
      </w:r>
      <w:r w:rsidR="0040243B" w:rsidRPr="002A4D42">
        <w:t xml:space="preserve"> </w:t>
      </w:r>
      <w:r w:rsidR="008241CE" w:rsidRPr="008241CE">
        <w:rPr>
          <w:b/>
        </w:rPr>
        <w:t>(Нояб. 7).</w:t>
      </w:r>
      <w:r w:rsidR="0040243B" w:rsidRPr="002A4D42">
        <w:t xml:space="preserve"> Уплотненный астрал представляет собою новый вид оболочки человека, которая заменит собою плотное тело. Его преимущество заключается в том, что, с одной стороны, в нем можно действовать и проявляться в земном мире, с другой</w:t>
      </w:r>
      <w:r w:rsidR="00D57AEE">
        <w:t xml:space="preserve"> — </w:t>
      </w:r>
      <w:r w:rsidR="0040243B" w:rsidRPr="002A4D42">
        <w:t xml:space="preserve">в том, что он не имеет ограничений плотного тела. В нем двигаться можно почти так же свободно, как и в тонком теле, но приложив несколько больше усилий, чем в последнем. В нем можно летать, в нем можно видеть и слышать на расстоянии. Оно приводится в движение мыслью в сочетании с аккумулированным Агни. Но функции его будут очень отличаться от функций физического тела. Пищею ему уже не может служить обычная пища земная, ее заменит питание ароматом и разреженными веществами Тонкого Мира. Питание ароматом, цветом и звуком, но в несколько более грубой форме, чем это происходит в тонких телах, будет обычною формой насыщения его нужными тонкоматериальными энергиями. Обоняние, осязание и вкус будут функционировать полностью, но на высшем уровне. Одеждою будут служить покровы тоже из уплотненной астральной материи. Надо иметь в виду и то обстоятельство, что ко времени той ступени эволюции, когда людям будет дан уплотненный астрал, произойдут два явления: во-первых, объединение двух миров станет совершившимся фактом, во-вторых, разрежение и утончение плотного тела Земли достигнет достаточно высокой ступени и легче будет сочетать свойства и особенности уплотненного астрала с большей пластичностью материи. Эволюция материи совершила свой инволюционный цикл уплотнения, и от низшей точки его движение уже идет вверх, в сторону ее разрежения и одухотворения, пока не исчезнет Земля и все ее обитатели с плана плотной видимости. Переходной ступенью к этой последующей стадии </w:t>
      </w:r>
      <w:r w:rsidR="0040243B" w:rsidRPr="002A4D42">
        <w:lastRenderedPageBreak/>
        <w:t>эволюции вашей Земли и будет служить уплотненный астрал. Ему ведь не нужно обычного дома земного. Не нужно ему и всего того, чем неизбежно обременяет человека его плотное тело. Не нужны тысячи тех забот и условий, в которых ныне должен жить человек. Обладание новым телом будет ступенью величайшей свободы духа. Конечно, и ступень сознания должна соответствовать новому телу. Мы Трудимся сейчас над осуществлением задачи создания уплотненного астрала для человека. Само собой не делается и не создается ничего, везде труд и сознательное применение знания.</w:t>
      </w:r>
    </w:p>
    <w:p w:rsidR="0040243B" w:rsidRDefault="0040243B" w:rsidP="0040243B"/>
    <w:p w:rsidR="0040243B" w:rsidRDefault="00DF4588" w:rsidP="0040243B">
      <w:r>
        <w:rPr>
          <w:b/>
          <w:lang w:val="en-US"/>
        </w:rPr>
        <w:t>1964</w:t>
      </w:r>
      <w:r>
        <w:rPr>
          <w:b/>
        </w:rPr>
        <w:t xml:space="preserve"> г. </w:t>
      </w:r>
      <w:r w:rsidR="008241CE" w:rsidRPr="008241CE">
        <w:rPr>
          <w:b/>
        </w:rPr>
        <w:t>885.</w:t>
      </w:r>
      <w:r w:rsidR="0040243B" w:rsidRPr="002A4D42">
        <w:t xml:space="preserve"> </w:t>
      </w:r>
      <w:r w:rsidR="008A359E" w:rsidRPr="008A359E">
        <w:rPr>
          <w:b/>
        </w:rPr>
        <w:t>(М.А.Й.).</w:t>
      </w:r>
      <w:r w:rsidR="0040243B" w:rsidRPr="002A4D42">
        <w:t xml:space="preserve"> Астральной рукою можно коснуться любой части или точки тела как внутри, так снаружи. Это следует знать при лечении себя и других. Коснуться можно и вблизи, и на расстоянии. Себя можно лечить, выделив тонкое тело и пользуясь методом приложения рук. В случае неумения выделять тонкое тело, можно своему тонкому телу дать на ночь приказ выполнить это во время сна. Но и просто мысленное лечение с использованием астральных рук весьма действенно и часто помогает мгновенно. Врач не может коснуться внутренних органов тела, но их свободно касается мысль, передающая органу нужную энергию. Сотрудничество мысли с астральным проводником весьма плодотворно, ибо тогда два проводника в человеке действуют в одном и том же направлении и инертная (сама по себе) физическая оболочка вынуждена тогда подчиниться. У обычных людей оболочки часто действуют вразброд: мысль хочет одного, астральное тело</w:t>
      </w:r>
      <w:r w:rsidR="00D57AEE">
        <w:t xml:space="preserve"> — </w:t>
      </w:r>
      <w:r w:rsidR="0040243B" w:rsidRPr="002A4D42">
        <w:t>другого, и ни то, ни другое не подчиняются воле. Магнит действовать не может до тех пор, пока все частицы его своими полюсами не обернуты в одном направлении. Сознательное применение при лечении астральных рук очень помогает координации энергий человеческого микрокосма.</w:t>
      </w:r>
    </w:p>
    <w:p w:rsidR="0040243B" w:rsidRDefault="0040243B" w:rsidP="0040243B"/>
    <w:p w:rsidR="0040243B" w:rsidRDefault="00DF4588" w:rsidP="0040243B">
      <w:r>
        <w:rPr>
          <w:b/>
          <w:lang w:val="en-US"/>
        </w:rPr>
        <w:t>1964</w:t>
      </w:r>
      <w:r>
        <w:rPr>
          <w:b/>
        </w:rPr>
        <w:t xml:space="preserve"> г. </w:t>
      </w:r>
      <w:r w:rsidR="008241CE" w:rsidRPr="008241CE">
        <w:rPr>
          <w:b/>
        </w:rPr>
        <w:t>886.</w:t>
      </w:r>
      <w:r w:rsidR="0040243B" w:rsidRPr="002A4D42">
        <w:t xml:space="preserve"> </w:t>
      </w:r>
      <w:r w:rsidR="008A359E" w:rsidRPr="008A359E">
        <w:rPr>
          <w:b/>
        </w:rPr>
        <w:t>(Гуру).</w:t>
      </w:r>
      <w:r w:rsidR="0040243B" w:rsidRPr="002A4D42">
        <w:t xml:space="preserve"> Власть над своим телом можно утвердить только путем многолетних и упорных усилий в течение не только одной этой жизни, но и многих других. Опыт даст уверенность в возможности установить господство воли над всеми функциями и отправлениями организма. Кому-то что-то удается сразу, кому-то требуются года</w:t>
      </w:r>
      <w:r w:rsidR="00D57AEE">
        <w:t xml:space="preserve"> — </w:t>
      </w:r>
      <w:r w:rsidR="0040243B" w:rsidRPr="002A4D42">
        <w:t>все зависит от прежних накоплений. Общего правила, вернее, скорости в приобретении этой власти, нет и не может быть. Но знаете, как с годами уже приобретен ценный опыт и умение справляться со многими недугами тела. Архат редко обращается к врачу. Учитесь сами себя лечить, прежде чем обратиться к врачам и лекарствам. Психическая энергия</w:t>
      </w:r>
      <w:r w:rsidR="00D57AEE">
        <w:t xml:space="preserve"> — </w:t>
      </w:r>
      <w:r w:rsidR="0040243B" w:rsidRPr="002A4D42">
        <w:t>лучшая панацея при всяких заболеваниях. Уже на основании собственного опыта известно, что можно остановить даже зубную боль. Но прежде чем мочь, надо знать, что это возможно. Многим даже и в голову не приходит, что своей собственной психической энергией можно творить чудеса, которых нет, но которые могут быть названы таковыми теми, кто не знаком с психотехникой лечения. Человеческий организм</w:t>
      </w:r>
      <w:r w:rsidR="00D57AEE">
        <w:t xml:space="preserve"> — </w:t>
      </w:r>
      <w:r w:rsidR="0040243B" w:rsidRPr="002A4D42">
        <w:t xml:space="preserve">это мощная лаборатория, могущая </w:t>
      </w:r>
      <w:r w:rsidR="0040243B" w:rsidRPr="002A4D42">
        <w:lastRenderedPageBreak/>
        <w:t>вырабатывать самые активные и сильные антитоксины против яда каждого заболевания. Яд разложения, сопутствующий каждой болезни, нейтрализуется током огня психической энергии. Ее надо учиться уметь направлять в любую часть, орган или точку тела. Опыт дает силу руке.</w:t>
      </w:r>
    </w:p>
    <w:p w:rsidR="0040243B" w:rsidRDefault="0040243B" w:rsidP="0040243B"/>
    <w:p w:rsidR="0040243B" w:rsidRDefault="00DF4588" w:rsidP="0040243B">
      <w:r>
        <w:rPr>
          <w:b/>
          <w:lang w:val="en-US"/>
        </w:rPr>
        <w:t>1964</w:t>
      </w:r>
      <w:r>
        <w:rPr>
          <w:b/>
        </w:rPr>
        <w:t xml:space="preserve"> г. </w:t>
      </w:r>
      <w:r w:rsidR="008241CE" w:rsidRPr="008241CE">
        <w:rPr>
          <w:b/>
        </w:rPr>
        <w:t>887.</w:t>
      </w:r>
      <w:r w:rsidR="0040243B" w:rsidRPr="002A4D42">
        <w:t xml:space="preserve"> (561). </w:t>
      </w:r>
      <w:r w:rsidR="008241CE" w:rsidRPr="008241CE">
        <w:rPr>
          <w:b/>
        </w:rPr>
        <w:t>(Нояб. 8).</w:t>
      </w:r>
      <w:r w:rsidR="0040243B" w:rsidRPr="002A4D42">
        <w:t xml:space="preserve"> Реальность будущего не понимается. Человек живет в своих ощущениях и чувствованиях. Все их относит он к настоящему. А между тем деление явлений на прошлое, настоящее и будущее произвольно. Ведь, вызывая из памяти прошлое и погружаясь в него в настоящем, человек уже стирает эту грань. То же самое относится и к будущему, и, живя в нем, сознание делает его настоящим. Но как только выходит оно из орбиты этого переживания, все пережитое будущее становится прошлым. Таким образом, границы деления условны и заключены в сознании. Когда Мы Говорим о будущем и Устремляем в него, Мы Хотим сломать границы невозможного и недостижимого и погрузить сознание в сферы неограниченных возможностей духа, которые, будучи осознанными, становятся достижимыми, ибо из области будущего переходят через сознание в прошлое и становятся семенами будущих достижений. Это в равной степени относится как к сфере материальной, так и духовной. Поэтому процесс устремления в будущее есть процесс творчества незримых причин, приносящих вполне зримые и конкретные следствия. Сколько тысячелетий мечтал человек о крыльях, бессознательно устремляя взор в будущее. И вот будущее стало реальностью настоящего, и зерна причин, посеянные в этом будущем и ставшие зернами прошлых посевов, дали свои явные всходы</w:t>
      </w:r>
      <w:r w:rsidR="00D57AEE">
        <w:t xml:space="preserve"> — </w:t>
      </w:r>
      <w:r w:rsidR="0040243B" w:rsidRPr="002A4D42">
        <w:t>человек стал летать. Мы Начертали в беспредельном пространстве будущего картину эволюции духа и его оболочек, и Мы Знаем, что это будущее, которое уже стало породителем причин, сделавшихся прошлым, непреложно породит ряд следствий, формы которых выразятся в том, что человек действительно поднимется по ступеням лестницы жизни и достигнет тех высот и тех форм проявления, которые Мы Вырубили в сияющем веществе стихий. Учение Жизни, даваемое человечеству, служит как бы ковром приближения и осуществления этого сияющего будущего, и каждая мысль о нем вдвигает сознание в сферу этого осуществления. Жить в будущем</w:t>
      </w:r>
      <w:r w:rsidR="00D57AEE">
        <w:t xml:space="preserve"> — </w:t>
      </w:r>
      <w:r w:rsidR="0040243B" w:rsidRPr="002A4D42">
        <w:t>значит его приближать и осуществлять начертания Великого Плана. Это не беспочвенные мечтания, но реальное творчество духа, стирающее границы между возможностями настоящего и ступенями осуществления безграничных возможностей духа. Зовем человечество в мир творчества духа, который не ограничен ничем.</w:t>
      </w:r>
    </w:p>
    <w:p w:rsidR="0040243B" w:rsidRDefault="0040243B" w:rsidP="0040243B"/>
    <w:p w:rsidR="0040243B" w:rsidRDefault="00DF4588" w:rsidP="0040243B">
      <w:r>
        <w:rPr>
          <w:b/>
          <w:lang w:val="en-US"/>
        </w:rPr>
        <w:t>1964</w:t>
      </w:r>
      <w:r>
        <w:rPr>
          <w:b/>
        </w:rPr>
        <w:t xml:space="preserve"> г. </w:t>
      </w:r>
      <w:r w:rsidR="008241CE" w:rsidRPr="008241CE">
        <w:rPr>
          <w:b/>
        </w:rPr>
        <w:t>888.</w:t>
      </w:r>
      <w:r w:rsidR="0040243B" w:rsidRPr="002A4D42">
        <w:t xml:space="preserve"> (562). </w:t>
      </w:r>
      <w:r w:rsidR="008A359E" w:rsidRPr="008A359E">
        <w:rPr>
          <w:b/>
        </w:rPr>
        <w:t>(М.А.Й.).</w:t>
      </w:r>
      <w:r w:rsidR="0040243B" w:rsidRPr="002A4D42">
        <w:t xml:space="preserve"> Чтобы понять мощь будущего, надо погрузиться в него. Владыки Творят будущим, мы творим будущим. Будущим творит человек, хотя и не понимает психотехники этого творчества. Все, что делает или намеревается сделать человек, </w:t>
      </w:r>
      <w:r w:rsidR="0040243B" w:rsidRPr="002A4D42">
        <w:lastRenderedPageBreak/>
        <w:t>осуществляется через будущее. Правда, порою ничтожно оно и обнимает собою малые вещи и малые свершения. Но ведь дело не в величине, но в принципе. Рычаг может быть любой величины, когда вопрос касается сферы психодуховной. Рычагом будущего можно поднять то, чего нельзя поднять, то есть осуществить, рычагом настоящего, ибо само настоящее слишком уж коротко во времени, тогда как размеры будущего беспредельны. Это следует помнить тем, кто в руки берет рычаги будущего. Насколько же сильнее становится человек, осознавший силу творческой мощи будущего! Сколько великих побед было достигнуто применением этого принципа. Нас нет, мы ушли с плана земного, посеявши в сфере будущих нахождений человечества огненные зерна творящих причин. Те, кто с нами, живут в этом будущем, живут, не отделяясь от нас в сознании и зная, что придет время великой жатвы, когда вместе с нами, так же неотделимо от нас, как и ныне, пожнут они всходы огненных наших посевов.</w:t>
      </w:r>
    </w:p>
    <w:p w:rsidR="0040243B" w:rsidRDefault="0040243B" w:rsidP="0040243B"/>
    <w:p w:rsidR="0040243B" w:rsidRDefault="00DF4588" w:rsidP="0040243B">
      <w:r>
        <w:rPr>
          <w:b/>
          <w:lang w:val="en-US"/>
        </w:rPr>
        <w:t>1964</w:t>
      </w:r>
      <w:r>
        <w:rPr>
          <w:b/>
        </w:rPr>
        <w:t xml:space="preserve"> г. </w:t>
      </w:r>
      <w:r w:rsidR="008241CE" w:rsidRPr="008241CE">
        <w:rPr>
          <w:b/>
        </w:rPr>
        <w:t>889.</w:t>
      </w:r>
      <w:r w:rsidR="0040243B" w:rsidRPr="002A4D42">
        <w:t xml:space="preserve"> (563). </w:t>
      </w:r>
      <w:r w:rsidR="008A359E" w:rsidRPr="008A359E">
        <w:rPr>
          <w:b/>
        </w:rPr>
        <w:t>(Гуру).</w:t>
      </w:r>
      <w:r w:rsidR="0040243B" w:rsidRPr="002A4D42">
        <w:t xml:space="preserve"> Кто с нами сейчас неотделимо, тот с нами и в будущем будет, ибо будущее это куется сейчас, в настоящем. Неразрывна цепь, идущая в будущее, каждое настоящее звено которой составляет непрерывность связи причинностей. Силой этих причинностей является постоянство и неотступность устремления к Свету, к Владыкам и к нам, ибо Свет и Владыки и мы являем собою фокус притяжения для в будущее устремленных сознаний, который творит будущее человека.</w:t>
      </w:r>
    </w:p>
    <w:p w:rsidR="0040243B" w:rsidRDefault="0040243B" w:rsidP="0040243B"/>
    <w:p w:rsidR="0040243B" w:rsidRDefault="00DF4588" w:rsidP="0040243B">
      <w:r>
        <w:rPr>
          <w:b/>
          <w:lang w:val="en-US"/>
        </w:rPr>
        <w:t>1964</w:t>
      </w:r>
      <w:r>
        <w:rPr>
          <w:b/>
        </w:rPr>
        <w:t xml:space="preserve"> г. </w:t>
      </w:r>
      <w:r w:rsidR="008241CE" w:rsidRPr="008241CE">
        <w:rPr>
          <w:b/>
        </w:rPr>
        <w:t>890.</w:t>
      </w:r>
      <w:r w:rsidR="0040243B" w:rsidRPr="002A4D42">
        <w:t xml:space="preserve"> (564). </w:t>
      </w:r>
      <w:r w:rsidR="008241CE" w:rsidRPr="008241CE">
        <w:rPr>
          <w:b/>
        </w:rPr>
        <w:t>(Нояб. 9).</w:t>
      </w:r>
      <w:r w:rsidR="0040243B" w:rsidRPr="002A4D42">
        <w:t xml:space="preserve"> Друг Мой, уплотненный астрал для проявления в нем прежде всего получат те, кто подготовил сознание раньше других. Ни устремления ваши, ни ваша работа для будущего не ценятся ныне, но время придет, и люди Мои будут признаны человечеством по заслугам. Условия жизни сложатся так, что ныне идущие мыслью впереди эволюции и незаметные в массе окажутся в первых рядах строителей жизни, уже признанными и отмеченными современниками. И ясновидение, и яснослышание, и знание Основ Учения будут считаться общенародным достоянием, а обладатели их</w:t>
      </w:r>
      <w:r w:rsidR="00D57AEE">
        <w:t xml:space="preserve"> — </w:t>
      </w:r>
      <w:r w:rsidR="0040243B" w:rsidRPr="002A4D42">
        <w:t xml:space="preserve">сокровищем человечества. Не скоро наступят эти времена, но наступление их неизбежно. Много должно измениться в сознании человеческом, прежде чем произойдет признание духовных сокровищ. Но к этому приблизит будущее и наука, которая стоит перед сроками величайших открытий. Открытия науки нельзя уже будет отрицать, как отрицается в настоящее время все, что относится к области познания тонких энергий. Но радиоволны и передачи изображений на расстояние стали достоянием всех. Точно так же войдут в жизнь и проявления тонких энергий, чему помогут и будут способствовать вновь изобретенные аппараты. Граница, отделяющая Мир Тонкий, становится все более и более близкой, и уже не так много требуется усовершенствований в современных аппаратах, чтобы улавливать и регистрировать его проявления. </w:t>
      </w:r>
      <w:r w:rsidR="0040243B" w:rsidRPr="002A4D42">
        <w:lastRenderedPageBreak/>
        <w:t>Будут снимать ауры, будут фиксировать излучения мозга и центров, будут фотографировать на пленку тонкое тело. Многое будут делать в будущем, уже не столь отдаленном. Стремительно приближается сужденное время, когда произойдет великая революция в области достоверного знания. Сметутся барьеры невежества, и Учение Жизни получит права гражданства. Не напрасны усилия ваши, не напрасны труды. Когда-то записи эти станут известны широко и будут признаны теми, кто после идет.</w:t>
      </w:r>
    </w:p>
    <w:p w:rsidR="0040243B" w:rsidRDefault="0040243B" w:rsidP="0040243B"/>
    <w:p w:rsidR="0040243B" w:rsidRDefault="00DF4588" w:rsidP="0040243B">
      <w:r>
        <w:rPr>
          <w:b/>
          <w:lang w:val="en-US"/>
        </w:rPr>
        <w:t>1964</w:t>
      </w:r>
      <w:r>
        <w:rPr>
          <w:b/>
        </w:rPr>
        <w:t xml:space="preserve"> г. </w:t>
      </w:r>
      <w:r w:rsidR="008241CE" w:rsidRPr="008241CE">
        <w:rPr>
          <w:b/>
        </w:rPr>
        <w:t>891.</w:t>
      </w:r>
      <w:r w:rsidR="0040243B" w:rsidRPr="002A4D42">
        <w:t xml:space="preserve"> </w:t>
      </w:r>
      <w:r w:rsidR="008A359E" w:rsidRPr="008A359E">
        <w:rPr>
          <w:b/>
        </w:rPr>
        <w:t>(М.А.Й.).</w:t>
      </w:r>
      <w:r w:rsidR="0040243B" w:rsidRPr="002A4D42">
        <w:t xml:space="preserve"> Ритм связи укрепляется во времени. Но, будучи утвержден и ставши сопутником жизни, он будет продолжен за пределами плотного существования, будет продолжен и в надземном пребывании. Только там примет он формы иные, ибо то, что невидимо здесь, будет видимо там, и то, что здесь чуется сердцем, станет там действительностью внеплотного существования. Ритм включает в себя и постоянство, и неотступность, и стойкость, и кристаллизованное устремление, и осознание реальности тонких построений. Конечно, произойдет как бы трансформация самого явления ритма, которая сделает реальностью сущность его устремлений. Общение, ныне уявляемое в мыслях и восприятиях, примет иной аспект тонкой действительности и приблизит несказанно то, к чему устремлялось сознание. Реальность Надземного Мира оформляется по качеству и сущности устремлений, и пожинает тогда человек мерою полной от того, чего хочет дух. Не пропадает и не исчезает ничто, но все приносит созвучные устремлению следствия. По устремлениям и можно безошибочно знать характер и природу порождаемых ими следствий.</w:t>
      </w:r>
    </w:p>
    <w:p w:rsidR="0040243B" w:rsidRDefault="0040243B" w:rsidP="0040243B"/>
    <w:p w:rsidR="0040243B" w:rsidRPr="002A4D42" w:rsidRDefault="00DF4588" w:rsidP="0040243B">
      <w:r>
        <w:rPr>
          <w:b/>
          <w:lang w:val="en-US"/>
        </w:rPr>
        <w:t>1964</w:t>
      </w:r>
      <w:r>
        <w:rPr>
          <w:b/>
        </w:rPr>
        <w:t xml:space="preserve"> г. </w:t>
      </w:r>
      <w:r w:rsidR="008241CE" w:rsidRPr="008241CE">
        <w:rPr>
          <w:b/>
        </w:rPr>
        <w:t>892.</w:t>
      </w:r>
      <w:r w:rsidR="0040243B" w:rsidRPr="002A4D42">
        <w:t xml:space="preserve"> (565). </w:t>
      </w:r>
      <w:r w:rsidR="008A359E" w:rsidRPr="008A359E">
        <w:rPr>
          <w:b/>
        </w:rPr>
        <w:t>(Гуру).</w:t>
      </w:r>
      <w:r w:rsidR="0040243B" w:rsidRPr="002A4D42">
        <w:t xml:space="preserve"> Приближение новых энергий невозможно остановить, равно как и воздействие их на сознание. Они властно войдут в сердце и наполнят его новыми импульсами, которые породят действия, отличные от обычных, или привычных людям. Энергии приближаются к сроку, ждущие ощутят их прилив.</w:t>
      </w:r>
    </w:p>
    <w:p w:rsidR="0040243B" w:rsidRDefault="0040243B" w:rsidP="00641656">
      <w:pPr>
        <w:pStyle w:val="Quote"/>
      </w:pPr>
      <w:r w:rsidRPr="002A4D42">
        <w:t>Во сне летал. Был в городе, где стоит наш дом, летал около него.</w:t>
      </w:r>
    </w:p>
    <w:p w:rsidR="0040243B" w:rsidRDefault="0040243B" w:rsidP="0040243B"/>
    <w:p w:rsidR="0040243B" w:rsidRDefault="00DF4588" w:rsidP="0040243B">
      <w:r>
        <w:rPr>
          <w:b/>
          <w:lang w:val="en-US"/>
        </w:rPr>
        <w:t>1964</w:t>
      </w:r>
      <w:r>
        <w:rPr>
          <w:b/>
        </w:rPr>
        <w:t xml:space="preserve"> г. </w:t>
      </w:r>
      <w:r w:rsidR="008241CE" w:rsidRPr="008241CE">
        <w:rPr>
          <w:b/>
        </w:rPr>
        <w:t>893.</w:t>
      </w:r>
      <w:r w:rsidR="0040243B" w:rsidRPr="002A4D42">
        <w:t xml:space="preserve"> (566). </w:t>
      </w:r>
      <w:r w:rsidR="008241CE" w:rsidRPr="008241CE">
        <w:rPr>
          <w:b/>
        </w:rPr>
        <w:t>(Нояб. 10).</w:t>
      </w:r>
      <w:r w:rsidR="0040243B" w:rsidRPr="002A4D42">
        <w:t xml:space="preserve"> В Тонком Мире человек зависит от своих устремлений, утвердившихся в нем на Земле. Именно своими устремлениями связывает или освобождает себя человек. Устремления бывают очень многолики. Там освободиться от них можно лишь путем израсходования психической энергии, вложенной в каждое из них. Когда наступает решающая борьба между Высшей и низшей дуадой, происходит борьба между устремлениями, влекущими человека вверх или вниз. Из двух сил, действующих в противоположных направлениях, побеждает та, энергетический заряд которой больше. То же происходит и при борьбе сил противоположных устремлений, утвержденных в Высшей и низшей дуадах. Если и на Земле побеждали высшие устремления, победа </w:t>
      </w:r>
      <w:r w:rsidR="0040243B" w:rsidRPr="002A4D42">
        <w:lastRenderedPageBreak/>
        <w:t>дается легко. Но если стремления низшей дуады только подавлялись, но не были изжиты, то там проявляются они с особою силой, ибо облекаются в видимые формы, захватывающие человека в орбиту своих притяжений. Как бывает порою трудно бороться во сне с кошмарами сновидений</w:t>
      </w:r>
      <w:r w:rsidR="00D57AEE">
        <w:t xml:space="preserve"> — </w:t>
      </w:r>
      <w:r w:rsidR="0040243B" w:rsidRPr="002A4D42">
        <w:t>сил не хватает. Нечто подобное происходит и в этой борьбе при встрече со стражами Порога. Вся сила неизжитых вожделений, принявших конкретные формы, встает перед духом в ярких, влекущих, обольщающих образах, как бы говорящих ему: «Вот мы перед тобою, иди к нам, мы дадим тебе все, что ты когда-то хотел, и насытим желания твои именно так, как ты когда-то мечтал и не мог осуществить вследствие земных ограничений». Знающий знает, что это ложь и обман, что, ринувшись в объятия этих влекущих призраков, человек, подобно Танталу, не в состоянии удовлетворить ни одно земное вожделение, что он только обрекает себя на муки ненасытных желаний, что под каждою формой влекущей</w:t>
      </w:r>
      <w:r w:rsidR="00D57AEE">
        <w:t xml:space="preserve"> — </w:t>
      </w:r>
      <w:r w:rsidR="0040243B" w:rsidRPr="002A4D42">
        <w:t>острые шипы и колючки и жгучий яд неудовлетворенности. Он скажет: «Порожденья стихий, мною вызванные к проявлению, мной порожденные, не боюсь вас, не можете меня обольстить, не можете привлечь меня своей обманчивой видимостью. Знаю вас, знаю предательскую ложь сущности вашей. Прочь с моего пути. Я вас породил, я вас и убью. Тою же силою творческой мощи уничтожаю вас, вас сжигаю силою мысли своей, вас вызвавшей к жизни когда-то». Луч огненной мысли направив на них, можно их уничтожить и сжечь в волнах пламени духа. Так говорит и так действует победитель стихийных обликов. Но слабый вовлекается в воронки их притяжений и погружается в вихри астральных течений, выбраться из которых он уже больше не в силах. Зная все это, хорошо уже на Земле научиться уметь побеждать вспышки астрала, чтобы не оказаться беспомощным там к моменту последней борьбы между Высшей и низшей дуадой.</w:t>
      </w:r>
    </w:p>
    <w:p w:rsidR="0040243B" w:rsidRDefault="0040243B" w:rsidP="0040243B"/>
    <w:p w:rsidR="0040243B" w:rsidRDefault="00DF4588" w:rsidP="0040243B">
      <w:r>
        <w:rPr>
          <w:b/>
          <w:lang w:val="en-US"/>
        </w:rPr>
        <w:t>1964</w:t>
      </w:r>
      <w:r>
        <w:rPr>
          <w:b/>
        </w:rPr>
        <w:t xml:space="preserve"> г. </w:t>
      </w:r>
      <w:r w:rsidR="008241CE" w:rsidRPr="008241CE">
        <w:rPr>
          <w:b/>
        </w:rPr>
        <w:t>894.</w:t>
      </w:r>
      <w:r w:rsidR="0040243B" w:rsidRPr="002A4D42">
        <w:t xml:space="preserve"> (567). </w:t>
      </w:r>
      <w:r w:rsidR="008A359E" w:rsidRPr="008A359E">
        <w:rPr>
          <w:b/>
        </w:rPr>
        <w:t>(М.А.Й.).</w:t>
      </w:r>
      <w:r w:rsidR="0040243B" w:rsidRPr="002A4D42">
        <w:t xml:space="preserve"> И среди позванных Узнает Владыка победивших себя. Вот почему нужна так победа. Во имя будущего боремся сейчас и во имя будущего побеждаем. Победу можно добыть, когда ясна и ведома цель. Можно ли ради минутных поблажек и попустительств потерять или упустить то, что имеет уже не минутные, не временные, но далеко идущие следствия. За чечевичную похлебку минутной поблажки не предадим первородства духа и примата его. Малые деяния земные имеют далеко, далеко идущие следствия. За чечевичную похлебку минутной поблажки не предадим первородства духа и примата его. Малые деяния земные имеют далеко идущие следствия. Это запомним, чтобы не преутомиться в борьбе.</w:t>
      </w:r>
    </w:p>
    <w:p w:rsidR="0040243B" w:rsidRDefault="0040243B" w:rsidP="0040243B"/>
    <w:p w:rsidR="0040243B" w:rsidRDefault="00DF4588" w:rsidP="0040243B">
      <w:r>
        <w:rPr>
          <w:b/>
          <w:lang w:val="en-US"/>
        </w:rPr>
        <w:t>1964</w:t>
      </w:r>
      <w:r>
        <w:rPr>
          <w:b/>
        </w:rPr>
        <w:t xml:space="preserve"> г. </w:t>
      </w:r>
      <w:r w:rsidR="008241CE" w:rsidRPr="008241CE">
        <w:rPr>
          <w:b/>
        </w:rPr>
        <w:t>895.</w:t>
      </w:r>
      <w:r w:rsidR="0040243B" w:rsidRPr="002A4D42">
        <w:t xml:space="preserve"> </w:t>
      </w:r>
      <w:r w:rsidR="008A359E" w:rsidRPr="008A359E">
        <w:rPr>
          <w:b/>
        </w:rPr>
        <w:t>(Гуру).</w:t>
      </w:r>
      <w:r w:rsidR="0040243B" w:rsidRPr="002A4D42">
        <w:t xml:space="preserve"> Что пользы во многих победах, если закончатся они одним поражением? Конец венчает дело. Кто с Владыкой идет</w:t>
      </w:r>
      <w:r w:rsidR="00D57AEE">
        <w:t xml:space="preserve"> — </w:t>
      </w:r>
      <w:r w:rsidR="0040243B" w:rsidRPr="002A4D42">
        <w:t xml:space="preserve">победитель всегда. Поражение немыслимо, невозможно! Только вперед, только к победе. Себя победив, </w:t>
      </w:r>
      <w:r w:rsidR="0040243B" w:rsidRPr="002A4D42">
        <w:lastRenderedPageBreak/>
        <w:t>восстанет победитель. Пораженцев не нужно! Побежденных не нужно! Только перед победителем открываются врата счастья, запертые на СЕМЬ засовов.</w:t>
      </w:r>
    </w:p>
    <w:p w:rsidR="0040243B" w:rsidRDefault="0040243B" w:rsidP="0040243B"/>
    <w:p w:rsidR="0040243B" w:rsidRDefault="00DF4588" w:rsidP="0040243B">
      <w:r>
        <w:rPr>
          <w:b/>
          <w:lang w:val="en-US"/>
        </w:rPr>
        <w:t>1964</w:t>
      </w:r>
      <w:r>
        <w:rPr>
          <w:b/>
        </w:rPr>
        <w:t xml:space="preserve"> г. </w:t>
      </w:r>
      <w:r w:rsidR="008241CE" w:rsidRPr="008241CE">
        <w:rPr>
          <w:b/>
        </w:rPr>
        <w:t>896.</w:t>
      </w:r>
      <w:r w:rsidR="0040243B" w:rsidRPr="002A4D42">
        <w:t xml:space="preserve"> (568). </w:t>
      </w:r>
      <w:r w:rsidR="008241CE" w:rsidRPr="008241CE">
        <w:rPr>
          <w:b/>
        </w:rPr>
        <w:t>(Нояб. 11).</w:t>
      </w:r>
      <w:r w:rsidR="0040243B" w:rsidRPr="002A4D42">
        <w:t xml:space="preserve"> Когда видите крайности в поведении человека, или в привычках его, или в мышлении, знайте, что на появление, рост и развитие их потребовалось долгое время, быть может, не одна жизнь. Из жизни в жизнь растут и развиваются в человеке как хорошие, так и дурные свойства. Некоторые растут веками. В каждом воплощении они либо усиливаются, либо, наоборот, слабеют и гаснут</w:t>
      </w:r>
      <w:r w:rsidR="00D57AEE">
        <w:t xml:space="preserve"> — </w:t>
      </w:r>
      <w:r w:rsidR="0040243B" w:rsidRPr="002A4D42">
        <w:t>все зависит от направления воли. Можно в себе самом проследить, какие особенности характера проявились из прошлого, какие усилились и развились и какие ослабли. Каждое внимание к ним и поощрение их укрепляет, но уничтожает забвение. Если на каждое отрицательное и положительное качество смотреть как на нечто уходящее далеко за пределы одного воплощения, то можно понять, как растут гиганты духа, гиганты добра или зла. Так же можно при этом заботу явить о том, чтобы нежелательные качества не возрастали. Все растущее может расти только при питании. Лишенное питания, качество умирает во времени. Рецидивы отрицательного мышления показывают, как растет нехорошее свойство, таясь в глубинах сознания и только от времени до времени появляясь на поверхности, чтобы получить либо утверждение сознания, либо осуждение. Печать утверждения или осуждения на повторно появляющихся качествах духа служит показателем силы возможного их выявления в будущем. Когда-то они снова выплывут перед своим породителем, и если это случится в момент последней борьбы между низшей и Высшей дуадой, то печать отрицания или утверждения может решить исход этого столкновения. Поэтому следует отнестись с полной ответственностью к моментам возникновения в сознании неизжитых отрицательных импульсов, чтобы немедленно наложить на них печать окончательного решения воли. Сорные травы веками растут в глубинах человеческой сущности, и надо немало усилий, чтобы вырвать их с корнем.</w:t>
      </w:r>
    </w:p>
    <w:p w:rsidR="0040243B" w:rsidRDefault="0040243B" w:rsidP="0040243B"/>
    <w:p w:rsidR="0040243B" w:rsidRDefault="00DF4588" w:rsidP="0040243B">
      <w:r>
        <w:rPr>
          <w:b/>
          <w:lang w:val="en-US"/>
        </w:rPr>
        <w:t>1964</w:t>
      </w:r>
      <w:r>
        <w:rPr>
          <w:b/>
        </w:rPr>
        <w:t xml:space="preserve"> г. </w:t>
      </w:r>
      <w:r w:rsidR="008241CE" w:rsidRPr="008241CE">
        <w:rPr>
          <w:b/>
        </w:rPr>
        <w:t>897.</w:t>
      </w:r>
      <w:r w:rsidR="0040243B" w:rsidRPr="002A4D42">
        <w:t xml:space="preserve"> </w:t>
      </w:r>
      <w:r w:rsidR="008A359E" w:rsidRPr="008A359E">
        <w:rPr>
          <w:b/>
        </w:rPr>
        <w:t>(М.А.Й.).</w:t>
      </w:r>
      <w:r w:rsidR="0040243B" w:rsidRPr="002A4D42">
        <w:t xml:space="preserve"> После вчерашней записи последовала проверка на полноту исполнения указаний, в ней заключенных. Проверка оказалась весьма неудовлетворительной по своим результатам. Значит, наставление не дошло. Значит, необходимо все проработать с начала, то есть вновь пересмотреть свое отношение к прошлому и тем мыслям и желаниям, которые появились на основе этой канвы. Оставленное в неизмененном виде в сознании, это прошлое расцветет в будущем новыми вариациями на старую тему, и им не будет конца, пока воля решительно не возьмется за их искоренение. Пока основа существует, вариации мысли и воображения неизбежны своим повторением и ростом, если они не останавливаются волей. В Надземном эти перепевы очень опасны, </w:t>
      </w:r>
      <w:r w:rsidR="0040243B" w:rsidRPr="002A4D42">
        <w:lastRenderedPageBreak/>
        <w:t>ибо становятся реальностью для человека. Учитель Требует полноты исполнения Его Указаний. Виденный сон был результатом неисполнения наставления.</w:t>
      </w:r>
    </w:p>
    <w:p w:rsidR="0040243B" w:rsidRDefault="0040243B" w:rsidP="0040243B"/>
    <w:p w:rsidR="0040243B" w:rsidRPr="002A4D42" w:rsidRDefault="00DF4588" w:rsidP="0040243B">
      <w:r>
        <w:rPr>
          <w:b/>
          <w:lang w:val="en-US"/>
        </w:rPr>
        <w:t>1964</w:t>
      </w:r>
      <w:r>
        <w:rPr>
          <w:b/>
        </w:rPr>
        <w:t xml:space="preserve"> г. </w:t>
      </w:r>
      <w:r w:rsidR="008241CE" w:rsidRPr="008241CE">
        <w:rPr>
          <w:b/>
        </w:rPr>
        <w:t>898.</w:t>
      </w:r>
      <w:r w:rsidR="0040243B" w:rsidRPr="002A4D42">
        <w:t xml:space="preserve"> </w:t>
      </w:r>
      <w:r w:rsidR="008A359E" w:rsidRPr="008A359E">
        <w:rPr>
          <w:b/>
        </w:rPr>
        <w:t>(Гуру).</w:t>
      </w:r>
      <w:r w:rsidR="0040243B" w:rsidRPr="002A4D42">
        <w:t xml:space="preserve"> Учитель Перестает давать Указания, если Видит, что они не исполняются. Учитель Усиливает руководство, когда Указания Его исполняются огненно яро. Лучший путь сближения с Учителем</w:t>
      </w:r>
      <w:r w:rsidR="00D57AEE">
        <w:t xml:space="preserve"> — </w:t>
      </w:r>
      <w:r w:rsidR="0040243B" w:rsidRPr="002A4D42">
        <w:t>это быстрое и точное применение Его наставлений. Можно не всегда быть успешным в осуществлении их, но исполняющим их быть надо всегда. Мало кто из стремящихся к Свету может сказать, что получает прямые указания Учителя</w:t>
      </w:r>
      <w:r w:rsidR="00D57AEE">
        <w:t xml:space="preserve"> — </w:t>
      </w:r>
      <w:r w:rsidR="0040243B" w:rsidRPr="002A4D42">
        <w:t>тем более их надо ценить. Но чтобы получить право на последующие, предыдущие должны быть выполнены со всем желанием, вниманием и охотой.</w:t>
      </w:r>
    </w:p>
    <w:p w:rsidR="00641656" w:rsidRDefault="00641656" w:rsidP="0040243B">
      <w:pPr>
        <w:rPr>
          <w:lang w:val="en-US"/>
        </w:rPr>
      </w:pPr>
    </w:p>
    <w:p w:rsidR="0040243B" w:rsidRPr="002A4D42" w:rsidRDefault="0040243B" w:rsidP="00641656">
      <w:pPr>
        <w:pStyle w:val="Quote"/>
      </w:pPr>
      <w:r w:rsidRPr="002A4D42">
        <w:t>Видел во сне, что передо мной несколько оранжевых солнц и понимал, что это имеет очень большое значение.</w:t>
      </w:r>
    </w:p>
    <w:p w:rsidR="0040243B" w:rsidRDefault="0040243B" w:rsidP="00641656">
      <w:pPr>
        <w:pStyle w:val="Quote"/>
      </w:pPr>
      <w:r w:rsidRPr="002A4D42">
        <w:t>Видел во сне Вову М., он стал на парусы &lt;...&gt;. Потом я получил посылку шоколадки от Ю.Н. и еще деньги.</w:t>
      </w:r>
    </w:p>
    <w:p w:rsidR="0040243B" w:rsidRDefault="00DF4588" w:rsidP="0040243B">
      <w:r>
        <w:rPr>
          <w:b/>
          <w:lang w:val="en-US"/>
        </w:rPr>
        <w:t>1964</w:t>
      </w:r>
      <w:r>
        <w:rPr>
          <w:b/>
        </w:rPr>
        <w:t xml:space="preserve"> г. </w:t>
      </w:r>
      <w:r w:rsidR="008241CE" w:rsidRPr="008241CE">
        <w:rPr>
          <w:b/>
        </w:rPr>
        <w:t>899.</w:t>
      </w:r>
      <w:r w:rsidR="0040243B" w:rsidRPr="002A4D42">
        <w:t xml:space="preserve"> </w:t>
      </w:r>
      <w:r w:rsidR="008241CE" w:rsidRPr="008241CE">
        <w:rPr>
          <w:b/>
        </w:rPr>
        <w:t>(Нояб. 12).</w:t>
      </w:r>
      <w:r w:rsidR="0040243B" w:rsidRPr="002A4D42">
        <w:t xml:space="preserve"> Психическая энергия приобретает силу особого воздействия, когда внутренние огни сочетаются с огнем пространства и когда Свет Абидхармы</w:t>
      </w:r>
      <w:r w:rsidR="00A75720">
        <w:rPr>
          <w:rStyle w:val="FootnoteReference"/>
        </w:rPr>
        <w:footnoteReference w:id="24"/>
      </w:r>
      <w:r w:rsidR="0040243B" w:rsidRPr="002A4D42">
        <w:t xml:space="preserve"> заливает собою противодействия окружающей среды. Призыв к пространственному огню не остается безответным. Его умели призывать все, кто вступал на стезю Огненной Йоги. Эта мощь становится действенной в руках того, кто в себе достаточно Света собрал, чтобы устремить его на слияние с пространственными огнями. Живем в пространстве огня, и умение притягивать волны его из пространства является достижением Архата. Сперва надо знать, потом надо применять это знание на деле, а потом уже пользоваться этим знанием, когда наступает необходимость. Конечно, нужно известное напряжение сознания, но в полном спокойствии и равновесии. Неуравновешенное пламя может расшатать организм и дать результаты, противоположные желаемым. Воздействие на окружающее трудно осуществимо без сотрудничества с огнями пространства. Отсюда и неудачи, и трудности при применении одной лишь психической энергии микрокосма. Но огонь пространства, будучи сознательно призван, легко и свободно в кооперации с психической энергией совершит то, что ей одной совершить не под силу. Не может обычная воля обычного человека сопротивляться или преодолеть мощь призванного на помощь пространственного огня. Даже отроки в печи огненной с помощью призванного огня пространства сделались неуязвимыми обычным огнем. Много чудесных феноменов может явить человек, когда устанавливается сотрудничество с пространственными огнями. Это и есть сотрудничество со Светом, ибо Свет и Огонь</w:t>
      </w:r>
      <w:r w:rsidR="00D57AEE">
        <w:t xml:space="preserve"> — </w:t>
      </w:r>
      <w:r w:rsidR="0040243B" w:rsidRPr="002A4D42">
        <w:t xml:space="preserve">грани неисчерпаемой пространственной мощи. </w:t>
      </w:r>
      <w:r w:rsidR="0040243B" w:rsidRPr="002A4D42">
        <w:lastRenderedPageBreak/>
        <w:t>Можно проследить, как первые неудачи в применении психической энергии вызывались отсутствием нужных условий, необходимость которых выяснялась только путем опыта. В этом ценность опытных накоплений. Каждый опыт приносил нужные наслоения и знание, как поступать дальше. Сотрудничество с невидимыми пособниками зависит от их присутствия, сотрудничество с пространственным огнем не зависит от этого условия, ибо этот огонь присутствует в пространстве всегда. Конечно, требуется время, чтобы утвердить эту кооперацию, а также знание ритмов огня.</w:t>
      </w:r>
    </w:p>
    <w:p w:rsidR="0040243B" w:rsidRDefault="0040243B" w:rsidP="0040243B"/>
    <w:p w:rsidR="0040243B" w:rsidRDefault="00DF4588" w:rsidP="0040243B">
      <w:r>
        <w:rPr>
          <w:b/>
          <w:lang w:val="en-US"/>
        </w:rPr>
        <w:t>1964</w:t>
      </w:r>
      <w:r>
        <w:rPr>
          <w:b/>
        </w:rPr>
        <w:t xml:space="preserve"> г. </w:t>
      </w:r>
      <w:r w:rsidR="008241CE" w:rsidRPr="008241CE">
        <w:rPr>
          <w:b/>
        </w:rPr>
        <w:t>900.</w:t>
      </w:r>
      <w:r w:rsidR="0040243B" w:rsidRPr="002A4D42">
        <w:t xml:space="preserve"> (569). </w:t>
      </w:r>
      <w:r w:rsidR="008A359E" w:rsidRPr="008A359E">
        <w:rPr>
          <w:b/>
        </w:rPr>
        <w:t>(М.А.Й.).</w:t>
      </w:r>
      <w:r w:rsidR="0040243B" w:rsidRPr="002A4D42">
        <w:t xml:space="preserve"> Через возвышения, и унижения, и ущемления со стороны друзей придется пройти, чтобы еще лучше познать свойства человеческой природы. Но будем ли об этом тужить, когда наш единый судья Сам Владыка. А Он не Ущемит и не Унизит. Самоявленные судители останутся со своими суждениями в стороне, и ничто, слышите ли, ничто не отдалит и не приблизит нас к Владыке, кроме самих нас. Людской хоровод пусть продолжает свой танец вкруг вас, а вы наблюдайте, зная, что время придет, когда вдруг изменится положение ваше и танцующим придется с этим уже неизбежно считаться. А пока храните терпение, молчание и благодушие. Пусть каждый выявит лик свой</w:t>
      </w:r>
      <w:r w:rsidR="00D57AEE">
        <w:t xml:space="preserve"> — </w:t>
      </w:r>
      <w:r w:rsidR="0040243B" w:rsidRPr="002A4D42">
        <w:t>это необходимо для будущего и для того, чтобы еще лучше научиться разбираться в людях. Обратите внимание, как в своем танце то приближаются к вам, то удаляются и отдаляются от вас. Это закономерно, то есть это есть неизбежное следствие в вас растущего Света, мимо которого никто не может пройти, не будучи им освещенным, то есть не выявив своего характера. А так как друзья еще далеки от совершенства, то и выявление ликов не всегда радостно и приятно. Но тогда осуждение заменяется обсуждением и познанием человека, а причиняемые обиды, огорчения и ущемления</w:t>
      </w:r>
      <w:r w:rsidR="00D57AEE">
        <w:t xml:space="preserve"> — </w:t>
      </w:r>
      <w:r w:rsidR="0040243B" w:rsidRPr="002A4D42">
        <w:t>пониманием, что каждый, сам того не желая, выявляет скрытую сущность свою.</w:t>
      </w:r>
    </w:p>
    <w:p w:rsidR="0040243B" w:rsidRDefault="0040243B" w:rsidP="0040243B"/>
    <w:p w:rsidR="0040243B" w:rsidRDefault="00DF4588" w:rsidP="0040243B">
      <w:r>
        <w:rPr>
          <w:b/>
          <w:lang w:val="en-US"/>
        </w:rPr>
        <w:t>1964</w:t>
      </w:r>
      <w:r>
        <w:rPr>
          <w:b/>
        </w:rPr>
        <w:t xml:space="preserve"> г. </w:t>
      </w:r>
      <w:r w:rsidR="008241CE" w:rsidRPr="008241CE">
        <w:rPr>
          <w:b/>
        </w:rPr>
        <w:t>901.</w:t>
      </w:r>
      <w:r w:rsidR="0040243B" w:rsidRPr="002A4D42">
        <w:t xml:space="preserve"> </w:t>
      </w:r>
      <w:r w:rsidR="008A359E" w:rsidRPr="008A359E">
        <w:rPr>
          <w:b/>
        </w:rPr>
        <w:t>(Гуру).</w:t>
      </w:r>
      <w:r w:rsidR="0040243B" w:rsidRPr="002A4D42">
        <w:t xml:space="preserve"> Вспомните, сколько было попыток лишить вас того, что принадлежит вам по праву. И все потерпели неудачу. Так же и ныне потерпят. А ваше от вас не уйдет. Все попытки друзей ограничить вашу к нам близость и близость к Владыке окончатся тем же. В ответ же на эти попытки вы им все же старайтесь помочь в их устремлениях к Свету. Хороши ли попытчики эти или же плохи, но их так мало. Поэтому каждый огонек ценен и заслуживает доброго внимания. Будем учиться помогать не только тем, кто явно к нам расположен, но и тем, кто не являет понимания вашей близости к нам. Всем им поможем подойти к нам еще ближе и больше понять.</w:t>
      </w:r>
    </w:p>
    <w:p w:rsidR="0040243B" w:rsidRDefault="0040243B" w:rsidP="0040243B"/>
    <w:p w:rsidR="0040243B" w:rsidRDefault="0040243B" w:rsidP="00641656">
      <w:pPr>
        <w:pStyle w:val="Quote"/>
      </w:pPr>
      <w:r w:rsidRPr="002A4D42">
        <w:t>Очень темно, и очень насели.</w:t>
      </w:r>
    </w:p>
    <w:p w:rsidR="0040243B" w:rsidRDefault="00DF4588" w:rsidP="0040243B">
      <w:r>
        <w:rPr>
          <w:b/>
          <w:lang w:val="en-US"/>
        </w:rPr>
        <w:t>1964</w:t>
      </w:r>
      <w:r>
        <w:rPr>
          <w:b/>
        </w:rPr>
        <w:t xml:space="preserve"> г. </w:t>
      </w:r>
      <w:r w:rsidR="008241CE" w:rsidRPr="008241CE">
        <w:rPr>
          <w:b/>
        </w:rPr>
        <w:t>902.</w:t>
      </w:r>
      <w:r w:rsidR="0040243B" w:rsidRPr="002A4D42">
        <w:t xml:space="preserve"> (570). </w:t>
      </w:r>
      <w:r w:rsidR="008241CE" w:rsidRPr="008241CE">
        <w:rPr>
          <w:b/>
        </w:rPr>
        <w:t>(Нояб. 13).</w:t>
      </w:r>
      <w:r w:rsidR="0040243B" w:rsidRPr="002A4D42">
        <w:t xml:space="preserve"> Темные прилагают очень большие усилия, чтобы сокрушить вас и угасить Свет, который для них невыносим. Можно обессилеть в этой непрестанной борьбе. Можно даже прийти в отчаяние, ибо не видно конца ей и темным попыткам. </w:t>
      </w:r>
      <w:r w:rsidR="0040243B" w:rsidRPr="002A4D42">
        <w:lastRenderedPageBreak/>
        <w:t>Не могут оставить и не оставят, пока или не победят, или не потерпят окончательного поражения. Надо понимать, что как бы они ни отемнили сознание, успех их временен и недолог, ибо дух, несмотря ни на что, силы все же найдет против них возмутиться, воспрянуть и стряхнуть наваждение. Если бы видели, сколько их собирается вокруг, обволакивая сознание темной паутиной. Но через это надо пройти. Все проходили идущие к Нам. И даже Нас не минует час испытания. Много проделок у них и много попыток. Для неустоявших готовы тенета, раскрашенные всеми красками прельщения и обольщения. Знают по ауре все неизжитые слабости и воздействуют яро на них. Все неизжитое служит каналами проникновения их в сознание. Боритесь с наваждением тьмы, боритесь за утверждение Света. Узка и тяжка эта борьба. И надо себя победить. Помогу, но и Мне надо помочь своим устремлением ко Мне.</w:t>
      </w:r>
    </w:p>
    <w:p w:rsidR="0040243B" w:rsidRDefault="0040243B" w:rsidP="0040243B"/>
    <w:p w:rsidR="0040243B" w:rsidRDefault="00DF4588" w:rsidP="0040243B">
      <w:r>
        <w:rPr>
          <w:b/>
          <w:lang w:val="en-US"/>
        </w:rPr>
        <w:t>1964</w:t>
      </w:r>
      <w:r>
        <w:rPr>
          <w:b/>
        </w:rPr>
        <w:t xml:space="preserve"> г. </w:t>
      </w:r>
      <w:r w:rsidR="008241CE" w:rsidRPr="008241CE">
        <w:rPr>
          <w:b/>
        </w:rPr>
        <w:t>903.</w:t>
      </w:r>
      <w:r w:rsidR="0040243B" w:rsidRPr="002A4D42">
        <w:t xml:space="preserve"> (571). </w:t>
      </w:r>
      <w:r w:rsidR="008A359E" w:rsidRPr="008A359E">
        <w:rPr>
          <w:b/>
        </w:rPr>
        <w:t>(М.А.Й.).</w:t>
      </w:r>
      <w:r w:rsidR="0040243B" w:rsidRPr="002A4D42">
        <w:t xml:space="preserve"> Темная активность усиливается в связи с пространственным неблагополучием. И тогда особенно трудно противостать тьме. Хаос и антагонистические токи нарушают равновесие духа, и этим тотчас же пользуются ненавистники Света. Верно отметили, что, парализованные в одном направлении, они выбирают другое и, подавленные на нем, изыскивают третье, и так без конца. Можно было бы впасть в отчаяние от этой бесконечной борьбы, если бы не уверенность, что на страже Владыка и что в нужный момент Он Прекратит их своеволие. Но надо пройти через ступень искушения тьмою.</w:t>
      </w:r>
    </w:p>
    <w:p w:rsidR="0040243B" w:rsidRDefault="0040243B" w:rsidP="0040243B"/>
    <w:p w:rsidR="0040243B" w:rsidRDefault="00DF4588" w:rsidP="0040243B">
      <w:r>
        <w:rPr>
          <w:b/>
          <w:lang w:val="en-US"/>
        </w:rPr>
        <w:t>1964</w:t>
      </w:r>
      <w:r>
        <w:rPr>
          <w:b/>
        </w:rPr>
        <w:t xml:space="preserve"> г. </w:t>
      </w:r>
      <w:r w:rsidR="008241CE" w:rsidRPr="008241CE">
        <w:rPr>
          <w:b/>
        </w:rPr>
        <w:t>904.</w:t>
      </w:r>
      <w:r w:rsidR="0040243B" w:rsidRPr="002A4D42">
        <w:t xml:space="preserve"> </w:t>
      </w:r>
      <w:r w:rsidR="008A359E" w:rsidRPr="008A359E">
        <w:rPr>
          <w:b/>
        </w:rPr>
        <w:t>(Гуру).</w:t>
      </w:r>
      <w:r w:rsidR="0040243B" w:rsidRPr="002A4D42">
        <w:t xml:space="preserve"> Овладение огнями дает возможность направлять их энергию по решению воли. Это уже достижение. Можно вызвать огни, но если не уметь ими управить</w:t>
      </w:r>
      <w:r w:rsidR="00D57AEE">
        <w:t xml:space="preserve"> — </w:t>
      </w:r>
      <w:r w:rsidR="0040243B" w:rsidRPr="002A4D42">
        <w:t>это несчастье. Но если навык уже приобретен, то не они, но воля ими может управить так, как хочет того дух.</w:t>
      </w:r>
    </w:p>
    <w:p w:rsidR="0040243B" w:rsidRDefault="0040243B" w:rsidP="0040243B"/>
    <w:p w:rsidR="0040243B" w:rsidRDefault="00DF4588" w:rsidP="0040243B">
      <w:r>
        <w:rPr>
          <w:b/>
          <w:lang w:val="en-US"/>
        </w:rPr>
        <w:t>1964</w:t>
      </w:r>
      <w:r>
        <w:rPr>
          <w:b/>
        </w:rPr>
        <w:t xml:space="preserve"> г. </w:t>
      </w:r>
      <w:r w:rsidR="008241CE" w:rsidRPr="008241CE">
        <w:rPr>
          <w:b/>
        </w:rPr>
        <w:t>905.</w:t>
      </w:r>
      <w:r w:rsidR="0040243B" w:rsidRPr="002A4D42">
        <w:t xml:space="preserve"> </w:t>
      </w:r>
      <w:r w:rsidR="008241CE" w:rsidRPr="008241CE">
        <w:rPr>
          <w:b/>
        </w:rPr>
        <w:t>(Нояб. 14).</w:t>
      </w:r>
      <w:r w:rsidR="0040243B" w:rsidRPr="002A4D42">
        <w:t xml:space="preserve"> Вот новое свидетельство предательской сущности темных злоухищрителей: сперва подбросили негожие мысли, затем хотели вызвать желательную для них реакцию, чтобы тем лишить равновесия именно в тот момент, когда оно особенно нужно для встречи, о которой они знали и потому усердствовали так яро. Письмо опоздало на один день</w:t>
      </w:r>
      <w:r w:rsidR="00D57AEE">
        <w:t xml:space="preserve"> — </w:t>
      </w:r>
      <w:r w:rsidR="0040243B" w:rsidRPr="002A4D42">
        <w:t>вот они и старались, зная о встрече и о том, что письмо еще не пришло. Пусть это послужит уроком на будущее и на изысканность их ухищрений. Как заботливо старались они подогреть и раздуть уснувшие кармические утверждения, и все для той же цели</w:t>
      </w:r>
      <w:r w:rsidR="00D57AEE">
        <w:t xml:space="preserve"> — </w:t>
      </w:r>
      <w:r w:rsidR="0040243B" w:rsidRPr="002A4D42">
        <w:t>лишить накопленного Агни, столь нужного для защиты и разрушения вреда, причиненного не выдержавшим испытания аспирантом. Как свирепо вдохновляли они всех окружающих, чтобы их ссорами, криком, шумом и всем, чем могли, насытить окружающую атмосферу отрицательными вибрациями, чтобы тем легче им было оказать воздействие на вас</w:t>
      </w:r>
      <w:r w:rsidR="00D57AEE">
        <w:t xml:space="preserve"> — </w:t>
      </w:r>
      <w:r w:rsidR="0040243B" w:rsidRPr="002A4D42">
        <w:t xml:space="preserve">объект своих нападений. Готовились тщательно, но ничего не </w:t>
      </w:r>
      <w:r w:rsidR="0040243B" w:rsidRPr="002A4D42">
        <w:lastRenderedPageBreak/>
        <w:t>добились, разве что их старания удалось использовать для фактического овладения огнем путем сознательного направления его волей. В этом отношении натиск тьмы оказался очень полезным, так как управить огнями нелегко. Все Обращаю на пользу, даже самое неполезное.</w:t>
      </w:r>
    </w:p>
    <w:p w:rsidR="0040243B" w:rsidRDefault="0040243B" w:rsidP="0040243B"/>
    <w:p w:rsidR="0040243B" w:rsidRDefault="00DF4588" w:rsidP="0040243B">
      <w:r>
        <w:rPr>
          <w:b/>
          <w:lang w:val="en-US"/>
        </w:rPr>
        <w:t>1964</w:t>
      </w:r>
      <w:r>
        <w:rPr>
          <w:b/>
        </w:rPr>
        <w:t xml:space="preserve"> г. </w:t>
      </w:r>
      <w:r w:rsidR="008241CE" w:rsidRPr="008241CE">
        <w:rPr>
          <w:b/>
        </w:rPr>
        <w:t>906.</w:t>
      </w:r>
      <w:r w:rsidR="0040243B" w:rsidRPr="002A4D42">
        <w:t xml:space="preserve"> (572). </w:t>
      </w:r>
      <w:r w:rsidR="008241CE" w:rsidRPr="008241CE">
        <w:rPr>
          <w:b/>
        </w:rPr>
        <w:t>(Нояб. 15).</w:t>
      </w:r>
      <w:r w:rsidR="0040243B" w:rsidRPr="002A4D42">
        <w:t xml:space="preserve"> Что же делать, когда тьма обступает и бесы досаждают неистово? От тьмы спасение</w:t>
      </w:r>
      <w:r w:rsidR="00D57AEE">
        <w:t xml:space="preserve"> — </w:t>
      </w:r>
      <w:r w:rsidR="0040243B" w:rsidRPr="002A4D42">
        <w:t>в Свете. Око к Нему обратить и им окружаться. Не бывает вечного испытания. Может быть, тьма неистовствует перед концом. Ее стремление</w:t>
      </w:r>
      <w:r w:rsidR="00D57AEE">
        <w:t xml:space="preserve"> — </w:t>
      </w:r>
      <w:r w:rsidR="0040243B" w:rsidRPr="002A4D42">
        <w:t>утопить во мраке каждый островок Света. Чем яростнее ее нападки, тем более доказательств, что Свет ваш горит, ей столь ненавистный. И надо его удержать любою ценой. Оградить от тьмы можно всегда, но испытания тьмою нельзя избежать. Это ступень, указующая на явление утвержденного Света, вызывающего неистовство тьмы. Тьма чует сроки и потому, зная свою обреченность, особенно яро уявляет свою активность. А вы стойте. Выстоять надо. Храните равновесие</w:t>
      </w:r>
      <w:r w:rsidR="00D57AEE">
        <w:t xml:space="preserve"> — </w:t>
      </w:r>
      <w:r w:rsidR="0040243B" w:rsidRPr="002A4D42">
        <w:t>в нем ручательство победы. И когда натиск силен, не на внешнее устремляйте свои силы, но на то, чтобы удержать равновесие.</w:t>
      </w:r>
    </w:p>
    <w:p w:rsidR="0040243B" w:rsidRDefault="0040243B" w:rsidP="0040243B"/>
    <w:p w:rsidR="0040243B" w:rsidRDefault="00DF4588" w:rsidP="0040243B">
      <w:r>
        <w:rPr>
          <w:b/>
          <w:lang w:val="en-US"/>
        </w:rPr>
        <w:t>1964</w:t>
      </w:r>
      <w:r>
        <w:rPr>
          <w:b/>
        </w:rPr>
        <w:t xml:space="preserve"> г. </w:t>
      </w:r>
      <w:r w:rsidR="008241CE" w:rsidRPr="008241CE">
        <w:rPr>
          <w:b/>
        </w:rPr>
        <w:t>907.</w:t>
      </w:r>
      <w:r w:rsidR="0040243B" w:rsidRPr="002A4D42">
        <w:t xml:space="preserve"> (573). </w:t>
      </w:r>
      <w:r w:rsidR="008A359E" w:rsidRPr="008A359E">
        <w:rPr>
          <w:b/>
        </w:rPr>
        <w:t>(М.А.Й.).</w:t>
      </w:r>
      <w:r w:rsidR="0040243B" w:rsidRPr="002A4D42">
        <w:t xml:space="preserve"> Не думаете ли, что темные нам не досаждали? Чем выше дух, тем сильнее встречное противодействие. Противник всегда по плечу, а порой и сильнее. Но силою тьмы устрашаться не будем. Сильна только слабостью нашей. Если крепок светильник в руке, никакая тьма не страшна. Опаснее то, что еще не изжито внутри, ибо служит целью вражеских нападений и зацепкой для черных когтей. Счастлив, кто может сказать: вот идет князь мира сего и не имеет во мне ничего.</w:t>
      </w:r>
    </w:p>
    <w:p w:rsidR="0040243B" w:rsidRDefault="0040243B" w:rsidP="0040243B"/>
    <w:p w:rsidR="0040243B" w:rsidRDefault="00DF4588" w:rsidP="0040243B">
      <w:r>
        <w:rPr>
          <w:b/>
          <w:lang w:val="en-US"/>
        </w:rPr>
        <w:t>1964</w:t>
      </w:r>
      <w:r>
        <w:rPr>
          <w:b/>
        </w:rPr>
        <w:t xml:space="preserve"> г. </w:t>
      </w:r>
      <w:r w:rsidR="008241CE" w:rsidRPr="008241CE">
        <w:rPr>
          <w:b/>
        </w:rPr>
        <w:t>908.</w:t>
      </w:r>
      <w:r w:rsidR="0040243B" w:rsidRPr="002A4D42">
        <w:t xml:space="preserve"> (574). </w:t>
      </w:r>
      <w:r w:rsidR="008A359E" w:rsidRPr="008A359E">
        <w:rPr>
          <w:b/>
        </w:rPr>
        <w:t>(Гуру).</w:t>
      </w:r>
      <w:r w:rsidR="0040243B" w:rsidRPr="002A4D42">
        <w:t xml:space="preserve"> Опора одна</w:t>
      </w:r>
      <w:r w:rsidR="00D57AEE">
        <w:t xml:space="preserve"> — </w:t>
      </w:r>
      <w:r w:rsidR="0040243B" w:rsidRPr="002A4D42">
        <w:t>Учитель. Когда сердце и мысли наполнены Им</w:t>
      </w:r>
      <w:r w:rsidR="00D57AEE">
        <w:t xml:space="preserve"> — </w:t>
      </w:r>
      <w:r w:rsidR="0040243B" w:rsidRPr="002A4D42">
        <w:t>врагу не протесниться.</w:t>
      </w:r>
    </w:p>
    <w:p w:rsidR="0040243B" w:rsidRDefault="0040243B" w:rsidP="0040243B"/>
    <w:p w:rsidR="0040243B" w:rsidRDefault="00DF4588" w:rsidP="0040243B">
      <w:r>
        <w:rPr>
          <w:b/>
          <w:lang w:val="en-US"/>
        </w:rPr>
        <w:t>1964</w:t>
      </w:r>
      <w:r>
        <w:rPr>
          <w:b/>
        </w:rPr>
        <w:t xml:space="preserve"> г. </w:t>
      </w:r>
      <w:r w:rsidR="008241CE" w:rsidRPr="008241CE">
        <w:rPr>
          <w:b/>
        </w:rPr>
        <w:t>909.</w:t>
      </w:r>
      <w:r w:rsidR="0040243B" w:rsidRPr="002A4D42">
        <w:t xml:space="preserve"> (575). </w:t>
      </w:r>
      <w:r w:rsidR="008241CE" w:rsidRPr="008241CE">
        <w:rPr>
          <w:b/>
        </w:rPr>
        <w:t>(Нояб. 16).</w:t>
      </w:r>
      <w:r w:rsidR="0040243B" w:rsidRPr="002A4D42">
        <w:t xml:space="preserve"> Приближение к Фокусу Света сопряжено со многими опасностями. Каждое неизжитое свойство</w:t>
      </w:r>
      <w:r w:rsidR="00D57AEE">
        <w:t xml:space="preserve"> — </w:t>
      </w:r>
      <w:r w:rsidR="0040243B" w:rsidRPr="002A4D42">
        <w:t>повод для ярого нападения темных и цель для вражеских стрел. Их задача</w:t>
      </w:r>
      <w:r w:rsidR="00D57AEE">
        <w:t xml:space="preserve"> — </w:t>
      </w:r>
      <w:r w:rsidR="0040243B" w:rsidRPr="002A4D42">
        <w:t>не допустить ни Близости, ни Сближения. Действуют через всех и через все. Умное Делание заключается в том, чтобы держать соприкосновение со Светом Владыки. Не важно, какие при этом повторяются слова, но важно именно удержать контакт. Когда тьма обступает, это особенно трудно. Ее ярое устремление</w:t>
      </w:r>
      <w:r w:rsidR="00D57AEE">
        <w:t xml:space="preserve"> — </w:t>
      </w:r>
      <w:r w:rsidR="0040243B" w:rsidRPr="002A4D42">
        <w:t>погасить Свет, где бы и в ком бы он ни проявлялся. Ярый враг тьмы</w:t>
      </w:r>
      <w:r w:rsidR="00D57AEE">
        <w:t xml:space="preserve"> — </w:t>
      </w:r>
      <w:r w:rsidR="0040243B" w:rsidRPr="002A4D42">
        <w:t xml:space="preserve">каждый человек, в котором зажигается или уже зажжен Свет. И чем ярче пылает Свет пламени, тем ненавистнее носитель его каждому служителю тьмы. Велика честь столкнуться с иерофантами тьмы, ибо это есть признание с их стороны силы Света, зажженного в сердце. И много мужества, твердости и выдержки надо, чтобы выдержать натиск противников Света. Каждый полученный удар можно считать, </w:t>
      </w:r>
      <w:r w:rsidR="0040243B" w:rsidRPr="002A4D42">
        <w:lastRenderedPageBreak/>
        <w:t>что принят он за Дела Владыки. Велика тьма, но, идя со Мною, можно ее победить. Пусть никто и ничто не остановит. Пусть каждая новая попытка и злоухищрение служат стимулом ярого ко Мне устремления, удвоенного, и утроенного, и удесятеренного в соответствии с силою темного натиска. Так все старания тьмы только приблизят ко Мне и только еще более укрепят нашу связь. Так темные явно послужат вящему утверждению Света. Мы их победим, когда вместе неотделимо</w:t>
      </w:r>
      <w:r w:rsidR="00D57AEE">
        <w:t xml:space="preserve"> — </w:t>
      </w:r>
      <w:r w:rsidR="0040243B" w:rsidRPr="002A4D42">
        <w:t>и в мыслях, и в чувствах, и делах. Борьба с тьмою требует большого опыта и знаний и умения распознавать сразу, откуда и через кого ползет новое злоухищрение. Много спин вокруг, за которыми они так тщательно и заботливо укрывают себя. И только по следствиям видно, как действовала темная рука. Пощады не знают и неутомимы они в злоделании. Умное Делание служит могучей защитой от зла. Бывают моменты, когда полезно отбросить все мысли и переживания, все огорчения и боль от ударов и всем сознанием отдаться процессу повторения избранного мантрама. Пусть при работе или других делах в подсознании четко звучат слова повторений или священных воззваний и другие подсознательные мысли не касаются поверхности сознания. Приложив всё старание и всё умение, надо оборониться Владыкой.</w:t>
      </w:r>
    </w:p>
    <w:p w:rsidR="0040243B" w:rsidRDefault="0040243B" w:rsidP="0040243B"/>
    <w:p w:rsidR="0040243B" w:rsidRDefault="00DF4588" w:rsidP="0040243B">
      <w:r>
        <w:rPr>
          <w:b/>
          <w:lang w:val="en-US"/>
        </w:rPr>
        <w:t>1964</w:t>
      </w:r>
      <w:r>
        <w:rPr>
          <w:b/>
        </w:rPr>
        <w:t xml:space="preserve"> г. </w:t>
      </w:r>
      <w:r w:rsidR="008241CE" w:rsidRPr="008241CE">
        <w:rPr>
          <w:b/>
        </w:rPr>
        <w:t>910.</w:t>
      </w:r>
      <w:r w:rsidR="0040243B" w:rsidRPr="002A4D42">
        <w:t xml:space="preserve"> </w:t>
      </w:r>
      <w:r w:rsidR="008A359E" w:rsidRPr="008A359E">
        <w:rPr>
          <w:b/>
        </w:rPr>
        <w:t>(М.А.Й.).</w:t>
      </w:r>
      <w:r w:rsidR="0040243B" w:rsidRPr="002A4D42">
        <w:t xml:space="preserve"> Не знают те, кто не отмечены светом в степени вашей, ни трудностей ваших, ни ваших борений. Одних опекают, как малых детей, другие еще в Свете не утвердились, но ступень носителя самоисходящих лучей ответственна тем, что обязывает к активному противодействию тьме. Все, кто близок Владыке, должны через это пройти. Как же иначе докажем Ему преданность, стойкость свою и утверждение в Свете. Каждая новая ступень утверждения Света требует преодоления всего, что становится преградою на пути этого утверждения. Когда Сам Владыка Указывает на возможности достижения ступени Архата, надо приготовить себя к самым ярым противодействиям, отовсюду идущим. Когда даются такие возможности, их надо суметь взять. Борьба за них неизбежна жестокая и суровая, ибо враги беспощадны и не знают ни жалости, ни снисхождения. И неизбежны суровые испытания. Не Оставляет и не Оставил Владыка, но зорко и внимательно Смотрит, как победитель сужденный к победе идет. Может быть, ослабел, может быть, утомился, может быть, в отчаянье впал или ожесточился. Может быть, осуждает Владыку и поддался прельщениям темных шептунов? Много уклонений бывает от прямого пути. Но тот, кто крепко с Владыкой идет, всегда победитель.</w:t>
      </w:r>
    </w:p>
    <w:p w:rsidR="0040243B" w:rsidRDefault="0040243B" w:rsidP="0040243B"/>
    <w:p w:rsidR="0040243B" w:rsidRDefault="00DF4588" w:rsidP="0040243B">
      <w:r>
        <w:rPr>
          <w:b/>
          <w:lang w:val="en-US"/>
        </w:rPr>
        <w:t>1964</w:t>
      </w:r>
      <w:r>
        <w:rPr>
          <w:b/>
        </w:rPr>
        <w:t xml:space="preserve"> г. </w:t>
      </w:r>
      <w:r w:rsidR="008241CE" w:rsidRPr="008241CE">
        <w:rPr>
          <w:b/>
        </w:rPr>
        <w:t>911.</w:t>
      </w:r>
      <w:r w:rsidR="0040243B" w:rsidRPr="002A4D42">
        <w:t xml:space="preserve"> (576). </w:t>
      </w:r>
      <w:r w:rsidR="008A359E" w:rsidRPr="008A359E">
        <w:rPr>
          <w:b/>
        </w:rPr>
        <w:t>(Гуру).</w:t>
      </w:r>
      <w:r w:rsidR="0040243B" w:rsidRPr="002A4D42">
        <w:t xml:space="preserve"> Претерпеть всё до конца</w:t>
      </w:r>
      <w:r w:rsidR="00D57AEE">
        <w:t xml:space="preserve"> — </w:t>
      </w:r>
      <w:r w:rsidR="0040243B" w:rsidRPr="002A4D42">
        <w:t>вот в чем задача. Стоит ли вообще что-то претерпевать, и даже долгие годы, если не до конца. Ведь тогда все труды, всё напрасно. И если идти, то надо дойти. Возвращенцы во тьму, из которой вышли, не пригодны для эволюции</w:t>
      </w:r>
      <w:r w:rsidR="00D57AEE">
        <w:t xml:space="preserve"> — </w:t>
      </w:r>
      <w:r w:rsidR="0040243B" w:rsidRPr="002A4D42">
        <w:t>это космический сор. Нет возврата назад тем, кто идет за Владыкой.</w:t>
      </w:r>
    </w:p>
    <w:p w:rsidR="0040243B" w:rsidRDefault="0040243B" w:rsidP="0040243B"/>
    <w:p w:rsidR="0040243B" w:rsidRDefault="00DF4588" w:rsidP="0040243B">
      <w:r>
        <w:rPr>
          <w:b/>
          <w:lang w:val="en-US"/>
        </w:rPr>
        <w:t>1964</w:t>
      </w:r>
      <w:r>
        <w:rPr>
          <w:b/>
        </w:rPr>
        <w:t xml:space="preserve"> г. </w:t>
      </w:r>
      <w:r w:rsidR="008241CE" w:rsidRPr="008241CE">
        <w:rPr>
          <w:b/>
        </w:rPr>
        <w:t>912.</w:t>
      </w:r>
      <w:r w:rsidR="0040243B" w:rsidRPr="002A4D42">
        <w:t xml:space="preserve"> (577). </w:t>
      </w:r>
      <w:r w:rsidR="008241CE" w:rsidRPr="008241CE">
        <w:rPr>
          <w:b/>
        </w:rPr>
        <w:t>(Нояб. 19).</w:t>
      </w:r>
      <w:r w:rsidR="0040243B" w:rsidRPr="002A4D42">
        <w:t xml:space="preserve"> Уже Говорил, что равновесие</w:t>
      </w:r>
      <w:r w:rsidR="00D57AEE">
        <w:t xml:space="preserve"> — </w:t>
      </w:r>
      <w:r w:rsidR="0040243B" w:rsidRPr="002A4D42">
        <w:t>это огромная сила; уже Говорил, что никто не может устоять против равновесия. Говорю: учитесь действовать в равновесии полном. Но человек, прежде чем действовать, успеет и огорчиться, и испугаться, и расстроиться, и проявить недовольство, и раздражиться, и осудить даже Ведущего, и впасть в отчаяние, и даже допустить злобу или бессилие свое перед тьмою, словом, поддаться тому или другому неуравновесию астрала. Неуравновесие есть антипод равновесия, и если равновесие</w:t>
      </w:r>
      <w:r w:rsidR="00D57AEE">
        <w:t xml:space="preserve"> — </w:t>
      </w:r>
      <w:r w:rsidR="0040243B" w:rsidRPr="002A4D42">
        <w:t>сила, то неуравновесие, даже самое сильное и бурное, есть знак бессилия. Потому, прежде чем действовать, надо любою ценой установить равновесие, зная, что потеря его будет равносильна поражению. Но когда равновесие удалось удержать и с астральными переживаниями покончено, можно тогда действовать совместно со Мною. О совместных действиях говорилось</w:t>
      </w:r>
      <w:r w:rsidR="00D57AEE">
        <w:t xml:space="preserve"> — </w:t>
      </w:r>
      <w:r w:rsidR="0040243B" w:rsidRPr="002A4D42">
        <w:t>Называл их сотрудничеством. А сотрудничество это требует условия равновесия. Тогда сила Моя и сила устремленного ко Мне духа сливаются в мощном аккорде, против силы которого не устоят вставшие на пути противодействия и их вдохновители</w:t>
      </w:r>
      <w:r w:rsidR="00D57AEE">
        <w:t xml:space="preserve"> — </w:t>
      </w:r>
      <w:r w:rsidR="0040243B" w:rsidRPr="002A4D42">
        <w:t>ненавистники Света. Итак, перед действием, либо самостоятельным, либо вместе со Мною, требуется прежде всего равновесие. Но знаете, что сейчас время такое, когда быть надо со Мною всегда и во всем. Во всех делах надо держаться неотделимо. Сама жизнь вынуждает к тому, чтобы единение в духе со Мною, постоянное и созвучное, не нарушалось ничем, а главное, не прерывалось.</w:t>
      </w:r>
    </w:p>
    <w:p w:rsidR="0040243B" w:rsidRDefault="0040243B" w:rsidP="0040243B"/>
    <w:p w:rsidR="0040243B" w:rsidRDefault="00DF4588" w:rsidP="0040243B">
      <w:r>
        <w:rPr>
          <w:b/>
          <w:lang w:val="en-US"/>
        </w:rPr>
        <w:t>1964</w:t>
      </w:r>
      <w:r>
        <w:rPr>
          <w:b/>
        </w:rPr>
        <w:t xml:space="preserve"> г. </w:t>
      </w:r>
      <w:r w:rsidR="008241CE" w:rsidRPr="008241CE">
        <w:rPr>
          <w:b/>
        </w:rPr>
        <w:t>913.</w:t>
      </w:r>
      <w:r w:rsidR="0040243B" w:rsidRPr="002A4D42">
        <w:t xml:space="preserve"> Для большей успешности действий надо утвердить Изображение Ведущего Иерарха в третьем глазу. Кому-то это удается достичь очень быстро и довольно легко. Значит, в прошлом когда-то он приложил много усилий и много трудов, чтобы трудность этого высокого достижения стала легкой. Кому-то это не удается даже в течение многих лет</w:t>
      </w:r>
      <w:r w:rsidR="00D57AEE">
        <w:t xml:space="preserve"> — </w:t>
      </w:r>
      <w:r w:rsidR="0040243B" w:rsidRPr="002A4D42">
        <w:t>значит, нужных трудов в прошлом приложено не было и, чтобы достичь, надо приложить их сейчас. Ступень утверждения постоянного Лика в третьем глазу до степени его видимости очень высока. Надо понять и смысл, и значение этого явления, чтобы все силы свои положить на осуществление этого нужного действа. Только осознание необходимости может привести к решению утверждения зримости Лика. Время обычно у человека хватает на все, но на самое наинужнейшее его не хватает, и тонет оно среди суеты и сутолки жизни. Надо и здесь победить инертность противодействия своих низших оболочек. И если сердце сказало, что время утверждения Лика уже пришло, не промедлите в делании, ибо много противодействующих и противодействия будет этому высокому решению духа.</w:t>
      </w:r>
    </w:p>
    <w:p w:rsidR="0040243B" w:rsidRDefault="0040243B" w:rsidP="0040243B"/>
    <w:p w:rsidR="0040243B" w:rsidRDefault="00DF4588" w:rsidP="0040243B">
      <w:r>
        <w:rPr>
          <w:b/>
          <w:lang w:val="en-US"/>
        </w:rPr>
        <w:t>1964</w:t>
      </w:r>
      <w:r>
        <w:rPr>
          <w:b/>
        </w:rPr>
        <w:t xml:space="preserve"> г. </w:t>
      </w:r>
      <w:r w:rsidR="008241CE" w:rsidRPr="008241CE">
        <w:rPr>
          <w:b/>
        </w:rPr>
        <w:t>914.</w:t>
      </w:r>
      <w:r w:rsidR="0040243B" w:rsidRPr="002A4D42">
        <w:t xml:space="preserve"> (578). Как бы объяснить еще лучше, что, чем более трудно, тем славнее победа. Сама трудность достижения уже показывает на сокровенное значение достигаемого. Там, где </w:t>
      </w:r>
      <w:r w:rsidR="0040243B" w:rsidRPr="002A4D42">
        <w:lastRenderedPageBreak/>
        <w:t>приложены все силы и все устремление, там приложена будет и Моя Рука.</w:t>
      </w:r>
    </w:p>
    <w:p w:rsidR="0040243B" w:rsidRDefault="0040243B" w:rsidP="0040243B"/>
    <w:p w:rsidR="0040243B" w:rsidRDefault="00DF4588" w:rsidP="0040243B">
      <w:r>
        <w:rPr>
          <w:b/>
          <w:lang w:val="en-US"/>
        </w:rPr>
        <w:t>1964</w:t>
      </w:r>
      <w:r>
        <w:rPr>
          <w:b/>
        </w:rPr>
        <w:t xml:space="preserve"> г. </w:t>
      </w:r>
      <w:r w:rsidR="008241CE" w:rsidRPr="008241CE">
        <w:rPr>
          <w:b/>
        </w:rPr>
        <w:t>915.</w:t>
      </w:r>
      <w:r w:rsidR="0040243B" w:rsidRPr="002A4D42">
        <w:t xml:space="preserve"> (579). </w:t>
      </w:r>
      <w:r w:rsidR="008A359E" w:rsidRPr="008A359E">
        <w:rPr>
          <w:b/>
        </w:rPr>
        <w:t>(М.А.Й.).</w:t>
      </w:r>
      <w:r w:rsidR="0040243B" w:rsidRPr="002A4D42">
        <w:t xml:space="preserve"> Л[юбимый], вижу, как трудно, но хочу утвердить в сознании понимание того, что именно эти самые трудности несказанно сближают со мной и Владыкой, если они преодолеваются. Когда идут волны самых тяжких воздействий сил тьмы, энергии духа надо не на них и против них устремлять, а на приведение своего собственного аппарата духа в состояние равновесия, то есть в облачении его в непробиваемую огненную броню. И только потом, установив с нами ближайшую связь, можно обратить энергии свои против противодействующих. Нельзя, допустив неуравновесие, надеяться на близкую победу. Пока не будет оно восстановлено, силы внутреннего сопротивления не могут себя проявить.</w:t>
      </w:r>
    </w:p>
    <w:p w:rsidR="0040243B" w:rsidRDefault="0040243B" w:rsidP="0040243B">
      <w:r w:rsidRPr="002A4D42">
        <w:t>Мы принимаем очень близкое участие в делах, касающихся наших прошлых начинаний, и в жизни тех, кто связал себя с нами преданностью, любовью и устремлением. Если наша забота невидима часто, то это совсем не значит, что ее нет или что она не уявляется гораздо более часто, чем это доходит до земного сознания. Но когда чуете усиление сердечного устремления к нам и близость нашу</w:t>
      </w:r>
      <w:r w:rsidR="00D57AEE">
        <w:t xml:space="preserve"> — </w:t>
      </w:r>
      <w:r w:rsidRPr="002A4D42">
        <w:t>значит, наше участие в жизни вашей и ваших делах усиливается. Поймите, что всякое противодействие, если оно достаточно сильно, двигает к нам, если осознается, почему оно Допущено Тем, Кто Стоит на страже вашего счастья.</w:t>
      </w:r>
    </w:p>
    <w:p w:rsidR="0040243B" w:rsidRDefault="0040243B" w:rsidP="0040243B"/>
    <w:p w:rsidR="0040243B" w:rsidRDefault="00DF4588" w:rsidP="0040243B">
      <w:r>
        <w:rPr>
          <w:b/>
          <w:lang w:val="en-US"/>
        </w:rPr>
        <w:t>1964</w:t>
      </w:r>
      <w:r>
        <w:rPr>
          <w:b/>
        </w:rPr>
        <w:t xml:space="preserve"> г. </w:t>
      </w:r>
      <w:r w:rsidR="008241CE" w:rsidRPr="008241CE">
        <w:rPr>
          <w:b/>
        </w:rPr>
        <w:t>916.</w:t>
      </w:r>
      <w:r w:rsidR="0040243B" w:rsidRPr="002A4D42">
        <w:t xml:space="preserve"> (580). </w:t>
      </w:r>
      <w:r w:rsidR="008A359E" w:rsidRPr="008A359E">
        <w:rPr>
          <w:b/>
        </w:rPr>
        <w:t>(Гуру).</w:t>
      </w:r>
      <w:r w:rsidR="0040243B" w:rsidRPr="002A4D42">
        <w:t xml:space="preserve"> Нет никакого противоречия между самодеятельностью и действиями, совместными с нами. Это противоположение необходимо понять, то есть уравновесить в сознании. Всякое действие, даже творимое в самом ближайшем единении со своей Иерархией, индивидуально. Именно полнота слияния и обуславливает огненность и самостоятельность действий. Доверенные Владыки действуют в полном слиянии с Его Лучами, но смотрите, как индивидуальны, своеобразны и неповторяемы действия каждого Доверенного или Доверенной. Понимание этих противоположений даст ключ к решению правильного действия. Руководитель не лишает самостоятельности, но, наоборот, позволяет, чтобы неповторяемость индивидуальных опытных накоплений выявилась наиболее ярко.</w:t>
      </w:r>
    </w:p>
    <w:p w:rsidR="0040243B" w:rsidRDefault="0040243B" w:rsidP="0040243B"/>
    <w:p w:rsidR="0040243B" w:rsidRDefault="00DF4588" w:rsidP="0040243B">
      <w:r>
        <w:rPr>
          <w:b/>
          <w:lang w:val="en-US"/>
        </w:rPr>
        <w:t>1964</w:t>
      </w:r>
      <w:r>
        <w:rPr>
          <w:b/>
        </w:rPr>
        <w:t xml:space="preserve"> г. </w:t>
      </w:r>
      <w:r w:rsidR="008241CE" w:rsidRPr="008241CE">
        <w:rPr>
          <w:b/>
        </w:rPr>
        <w:t>917.</w:t>
      </w:r>
      <w:r w:rsidR="0040243B" w:rsidRPr="002A4D42">
        <w:t xml:space="preserve"> </w:t>
      </w:r>
      <w:r w:rsidR="008A359E" w:rsidRPr="008A359E">
        <w:rPr>
          <w:b/>
        </w:rPr>
        <w:t>(Гуру).</w:t>
      </w:r>
      <w:r w:rsidR="0040243B" w:rsidRPr="002A4D42">
        <w:t xml:space="preserve"> Границы свободы и ограничений духа условны и зависят от высоты духа. Тот, кто близко связан с Владыкой, сохраняет эту связь независимо от того, в каком теле или каком состоянии находится Владыка. То же понимание можно применить и к тем, кто близок к Владыке. Только ступень их возможностей и связи со своими учениками, конечно, более ограничена, чем возможности Великого Духа. Но нити сердца не </w:t>
      </w:r>
      <w:r w:rsidR="0040243B" w:rsidRPr="002A4D42">
        <w:lastRenderedPageBreak/>
        <w:t>порываются даже во взаимоотношениях обычных людей, если они протянулись и сознательно не оборваны волей.</w:t>
      </w:r>
    </w:p>
    <w:p w:rsidR="0040243B" w:rsidRDefault="0040243B" w:rsidP="0040243B"/>
    <w:p w:rsidR="0040243B" w:rsidRDefault="00DF4588" w:rsidP="0040243B">
      <w:r>
        <w:rPr>
          <w:b/>
          <w:lang w:val="en-US"/>
        </w:rPr>
        <w:t>1964</w:t>
      </w:r>
      <w:r>
        <w:rPr>
          <w:b/>
        </w:rPr>
        <w:t xml:space="preserve"> г. </w:t>
      </w:r>
      <w:r w:rsidR="008241CE" w:rsidRPr="008241CE">
        <w:rPr>
          <w:b/>
        </w:rPr>
        <w:t>918.</w:t>
      </w:r>
      <w:r w:rsidR="0040243B" w:rsidRPr="002A4D42">
        <w:t xml:space="preserve"> (581). (После дневного сна). Нашим ученикам не нужны ни вериги, ни власяницы, ибо постоянным напоминанием о наинужнейшем служат постоянные нападения темных. Когда каждое очередное нападение ведет лишь только к тому, чтобы еще более приближать к своему Гуру и Иерархии Света, тогда, истинно, тьма вынуждена служить Свету. И земной ум, так любящий отвлекаться от главного, получает постоянное о нем напоминание и дает новый импульс к постоянству Предстояния перед Наивысшим. Так все силы, и Светлые и темные, начинают служить устремленному к Нам духу.</w:t>
      </w:r>
    </w:p>
    <w:p w:rsidR="0040243B" w:rsidRDefault="0040243B" w:rsidP="0040243B"/>
    <w:p w:rsidR="0040243B" w:rsidRDefault="00DF4588" w:rsidP="0040243B">
      <w:r>
        <w:rPr>
          <w:b/>
          <w:lang w:val="en-US"/>
        </w:rPr>
        <w:t>1964</w:t>
      </w:r>
      <w:r>
        <w:rPr>
          <w:b/>
        </w:rPr>
        <w:t xml:space="preserve"> г. </w:t>
      </w:r>
      <w:r w:rsidR="008241CE" w:rsidRPr="008241CE">
        <w:rPr>
          <w:b/>
        </w:rPr>
        <w:t>919.</w:t>
      </w:r>
      <w:r w:rsidR="0040243B" w:rsidRPr="002A4D42">
        <w:t xml:space="preserve"> </w:t>
      </w:r>
      <w:r w:rsidR="008241CE" w:rsidRPr="008241CE">
        <w:rPr>
          <w:b/>
        </w:rPr>
        <w:t>(Нояб. 20).</w:t>
      </w:r>
      <w:r w:rsidR="0040243B" w:rsidRPr="002A4D42">
        <w:t xml:space="preserve"> Единорог явленный служит прекрасным символом сосредоточения всех сил духа в одном направлении. Именно надо сосредоточиться так, чтобы уже ничто не мешало и не отвлекало от поставленной задачи. И подсознанию своему можно отдать тот же приказ и поставить ту же задачу</w:t>
      </w:r>
      <w:r w:rsidR="00D57AEE">
        <w:t xml:space="preserve"> — </w:t>
      </w:r>
      <w:r w:rsidR="0040243B" w:rsidRPr="002A4D42">
        <w:t>собрать энергии и направить их по одному руслу. Именно весь микрокосм становится одним гармоническим целым, не раздираемым противоположными или хаотическими устремлениями внутренних энергий. Все идет в одном направлении во всех оболочках, подобно тому как все части устремленного тела движутся также в одном. Может возникнуть вопрос: а как же быть с внешними воздействиями, которые непрерывно вторгаются в сознание? Ответим: когда Учитель Первенствует в сознании, ничто внешнее уже не может иметь власти над ним и отвлекать его до степени потери руководящего направления. Есть два вида сосредоточения: сосредоточение мозга и сосредоточение сердца. Сердце неизмеримо сильнее, и когда оно устремляется к определенному объекту сосредоточения, мозг вынужден уступить и уже не мешает. Положение остается неизменным: «Где сердце ваше, там и Сокровище ваше». И устремление сердцем преодолевает все преграды и все препятствия. Но самой мощной энергией преодоления является все же любовь. Когда огонь этого пламенного чувства горит в сердце, процесс сосредоточения идет легко и свободно и без всяких вымученных усилий. Если дать сердцу полную свободу выявлять себя чувством любви к избранному Идеалу, если чувство это заботливо поддерживать и растить постоянно, то процесс сближения с этим избранным Обликом пойдет убыстренно, преодолевая все, что становится преградою на пути. Любите, и удвоите, утроите, удесятерите силы свои, столь нужные для победы сперва над собой, а потом и над тьмою.</w:t>
      </w:r>
    </w:p>
    <w:p w:rsidR="0040243B" w:rsidRDefault="0040243B" w:rsidP="0040243B"/>
    <w:p w:rsidR="0040243B" w:rsidRDefault="00DF4588" w:rsidP="0040243B">
      <w:r>
        <w:rPr>
          <w:b/>
          <w:lang w:val="en-US"/>
        </w:rPr>
        <w:t>1964</w:t>
      </w:r>
      <w:r>
        <w:rPr>
          <w:b/>
        </w:rPr>
        <w:t xml:space="preserve"> г. </w:t>
      </w:r>
      <w:r w:rsidR="008241CE" w:rsidRPr="008241CE">
        <w:rPr>
          <w:b/>
        </w:rPr>
        <w:t>920.</w:t>
      </w:r>
      <w:r w:rsidR="0040243B" w:rsidRPr="002A4D42">
        <w:t xml:space="preserve"> Друг Мой, почему тебя так заботит вопрос о том, как идет запись? Разве виртуоз, играющий на скрипке, думает о том, как приученные долгим навыком пальцы бегают по струнам? Все существо его напрягается в устремлении выразить в звуках нужную </w:t>
      </w:r>
      <w:r w:rsidR="0040243B" w:rsidRPr="002A4D42">
        <w:lastRenderedPageBreak/>
        <w:t>мелодию. Точно так же и ты, сосредоточиваясь сердцем на избранном Образе, можешь не думать о том, как именно и почему текут в сознание твое Нами посылаемые мысли. Их важно уметь воспринять и запечатлеть на бумаге, не думая в этот момент о психомеханике самого процесса. Сколько долгих лет и напряжения потребовалось на то, чтобы достичь этой легкости восприятия и фиксации. Будем думать лучше о том, как не упустить ни одной мысли и оставить после идущим огненные вехи пройденного тобою пути.</w:t>
      </w:r>
    </w:p>
    <w:p w:rsidR="0040243B" w:rsidRDefault="0040243B" w:rsidP="0040243B"/>
    <w:p w:rsidR="0040243B" w:rsidRDefault="00DF4588" w:rsidP="0040243B">
      <w:r>
        <w:rPr>
          <w:b/>
          <w:lang w:val="en-US"/>
        </w:rPr>
        <w:t>1964</w:t>
      </w:r>
      <w:r>
        <w:rPr>
          <w:b/>
        </w:rPr>
        <w:t xml:space="preserve"> г. </w:t>
      </w:r>
      <w:r w:rsidR="008241CE" w:rsidRPr="008241CE">
        <w:rPr>
          <w:b/>
        </w:rPr>
        <w:t>921.</w:t>
      </w:r>
      <w:r w:rsidR="0040243B" w:rsidRPr="002A4D42">
        <w:t xml:space="preserve"> (582). </w:t>
      </w:r>
      <w:r w:rsidR="008241CE" w:rsidRPr="008241CE">
        <w:rPr>
          <w:b/>
        </w:rPr>
        <w:t>(Нояб. 20).</w:t>
      </w:r>
      <w:r w:rsidR="0040243B" w:rsidRPr="002A4D42">
        <w:t xml:space="preserve"> </w:t>
      </w:r>
      <w:r w:rsidR="008A359E" w:rsidRPr="008A359E">
        <w:rPr>
          <w:b/>
        </w:rPr>
        <w:t>(М.А.Й.).</w:t>
      </w:r>
      <w:r w:rsidR="0040243B" w:rsidRPr="002A4D42">
        <w:t xml:space="preserve"> Да! Да! Да! Найдем в сердце своем достаточно силы, чтобы ею преодолевать угрожающих, препятствующих и злобствующих пособников тьмы. Только сердцем можно их победить. Несокрушим огонь сердца, когда сознательно призван к действию. Когда говорится: «Действуйте сердцем», указывается именно на то, что только сердце будет успешно там, где бессилен рассудок. «Действуйте сердцем»</w:t>
      </w:r>
      <w:r w:rsidR="00D57AEE">
        <w:t xml:space="preserve"> — </w:t>
      </w:r>
      <w:r w:rsidR="0040243B" w:rsidRPr="002A4D42">
        <w:t>так Заповедано нам.</w:t>
      </w:r>
    </w:p>
    <w:p w:rsidR="0040243B" w:rsidRDefault="0040243B" w:rsidP="0040243B"/>
    <w:p w:rsidR="0040243B" w:rsidRDefault="00DF4588" w:rsidP="0040243B">
      <w:r>
        <w:rPr>
          <w:b/>
          <w:lang w:val="en-US"/>
        </w:rPr>
        <w:t>1964</w:t>
      </w:r>
      <w:r>
        <w:rPr>
          <w:b/>
        </w:rPr>
        <w:t xml:space="preserve"> г. </w:t>
      </w:r>
      <w:r w:rsidR="008241CE" w:rsidRPr="008241CE">
        <w:rPr>
          <w:b/>
        </w:rPr>
        <w:t>922.</w:t>
      </w:r>
      <w:r w:rsidR="0040243B" w:rsidRPr="002A4D42">
        <w:t xml:space="preserve"> (583). </w:t>
      </w:r>
      <w:r w:rsidR="008A359E" w:rsidRPr="008A359E">
        <w:rPr>
          <w:b/>
        </w:rPr>
        <w:t>(М.А.Й.).</w:t>
      </w:r>
      <w:r w:rsidR="0040243B" w:rsidRPr="002A4D42">
        <w:t xml:space="preserve"> Усмотрите Заботу Великого Сердца в подробностях жизни духа. Вот дважды, вчера и сегодня, был исполнен Владыки указ и... предусмотренные Им следствия не замедлили уявиться. Страстное желание и устремление приложить немедленно Указание Учителя в жизни дает немедленное и мощное следствие. Желайте всем сердцем, всем духом, всем своим существом следовать получаемым наставлениям, и результаты будут изумительными. Отбросьте все сомнения, все колебания и всякую неуверенность. Близок Владыка и с вами всегда.</w:t>
      </w:r>
    </w:p>
    <w:p w:rsidR="0040243B" w:rsidRDefault="0040243B" w:rsidP="0040243B"/>
    <w:p w:rsidR="0040243B" w:rsidRDefault="00DF4588" w:rsidP="0040243B">
      <w:r>
        <w:rPr>
          <w:b/>
          <w:lang w:val="en-US"/>
        </w:rPr>
        <w:t>1964</w:t>
      </w:r>
      <w:r>
        <w:rPr>
          <w:b/>
        </w:rPr>
        <w:t xml:space="preserve"> г. </w:t>
      </w:r>
      <w:r w:rsidR="008241CE" w:rsidRPr="008241CE">
        <w:rPr>
          <w:b/>
        </w:rPr>
        <w:t>923.</w:t>
      </w:r>
      <w:r w:rsidR="0040243B" w:rsidRPr="002A4D42">
        <w:t xml:space="preserve"> Р[одной] м[ой], радуюсь, чуя золотые нити энергий, излучаемых сердцем. Нет для этих энергий ни преград, ни расстояний. Ими побеждается смерть. Ощущение чувствований сердца не иллюзии, не самообман, но огненная действительность Незримого Мира. Но чудо в том, что чувствования эти могут быть ощущаемы и в плотном мире, в плотной оболочке физического тела. Так объединяются миры сердцем и в сердце. Радуюсь возможности ощущения близости нашей и, радуясь, жду встречи желанной.</w:t>
      </w:r>
    </w:p>
    <w:p w:rsidR="0040243B" w:rsidRDefault="0040243B" w:rsidP="0040243B"/>
    <w:p w:rsidR="0040243B" w:rsidRDefault="00DF4588" w:rsidP="0040243B">
      <w:r>
        <w:rPr>
          <w:b/>
          <w:lang w:val="en-US"/>
        </w:rPr>
        <w:t>1964</w:t>
      </w:r>
      <w:r>
        <w:rPr>
          <w:b/>
        </w:rPr>
        <w:t xml:space="preserve"> г. </w:t>
      </w:r>
      <w:r w:rsidR="008241CE" w:rsidRPr="008241CE">
        <w:rPr>
          <w:b/>
        </w:rPr>
        <w:t>924.</w:t>
      </w:r>
      <w:r w:rsidR="0040243B" w:rsidRPr="002A4D42">
        <w:t xml:space="preserve"> (584). </w:t>
      </w:r>
      <w:r w:rsidR="008A359E" w:rsidRPr="008A359E">
        <w:rPr>
          <w:b/>
        </w:rPr>
        <w:t>(Гуру).</w:t>
      </w:r>
      <w:r w:rsidR="0040243B" w:rsidRPr="002A4D42">
        <w:t xml:space="preserve"> Понимание любого явления можно углубить, если на нем достаточно сосредоточиться сердцем. Где сердце, там и мысли. И когда сердце отдано желанию что-то понять или во что-то углубиться, желание сердца будет осуществлено. Не буду повторять, что это относится к сфере духовносердечных желаний, ибо желания невысокого порядка зависят от многих сторонних условий. Хочу подчеркнуть, что в сфере духа пламенное желание сердца имеет особую силу исполнения. Все устремления сердца, напитанные его чувствованиями в этой сфере духовной, осуществятся. Так и смотрите на будущее как на ту область, где </w:t>
      </w:r>
      <w:r w:rsidR="0040243B" w:rsidRPr="002A4D42">
        <w:lastRenderedPageBreak/>
        <w:t>будет реализованы все, даже самые неосуществимые дерзания сердца, если от духа они.</w:t>
      </w:r>
    </w:p>
    <w:p w:rsidR="0040243B" w:rsidRDefault="0040243B" w:rsidP="0040243B"/>
    <w:p w:rsidR="0040243B" w:rsidRDefault="00DF4588" w:rsidP="0040243B">
      <w:r>
        <w:rPr>
          <w:b/>
          <w:lang w:val="en-US"/>
        </w:rPr>
        <w:t>1964</w:t>
      </w:r>
      <w:r>
        <w:rPr>
          <w:b/>
        </w:rPr>
        <w:t xml:space="preserve"> г. </w:t>
      </w:r>
      <w:r w:rsidR="008241CE" w:rsidRPr="008241CE">
        <w:rPr>
          <w:b/>
        </w:rPr>
        <w:t>925.</w:t>
      </w:r>
      <w:r w:rsidR="0040243B" w:rsidRPr="002A4D42">
        <w:t xml:space="preserve"> (585). </w:t>
      </w:r>
      <w:r w:rsidR="008241CE" w:rsidRPr="008241CE">
        <w:rPr>
          <w:b/>
        </w:rPr>
        <w:t>(Нояб. 21).</w:t>
      </w:r>
      <w:r w:rsidR="0040243B" w:rsidRPr="002A4D42">
        <w:t xml:space="preserve"> Решение всего</w:t>
      </w:r>
      <w:r w:rsidR="00D57AEE">
        <w:t xml:space="preserve"> — </w:t>
      </w:r>
      <w:r w:rsidR="0040243B" w:rsidRPr="002A4D42">
        <w:t>у Нас. На Нас полагаясь во всем, будущее свое оформляйте на фундаменте прочного основания. Это не означает недейственного возложения, но, наоборот, напряжение всех своих сил в пламенном, неудержимом стремлении к Свету. Я с вами всегда, почему же утверждение это не сделать реальностью своего существования? Мало того, что Я с вами, но ведь и вам надо быть всегда вместе со Мной. Как? В сознании вашем. Ведь не требуется ничего</w:t>
      </w:r>
      <w:r w:rsidR="00D57AEE">
        <w:t xml:space="preserve"> — </w:t>
      </w:r>
      <w:r w:rsidR="0040243B" w:rsidRPr="002A4D42">
        <w:t>только быть вместе со Мной в памятований обо Мне постоянном. И тогда все остальное придет как следствие Предстояния непрерываемого. Основою этого достижения будет любовь. Чувство это взаимно. Именно взаимность его и обуславливает возможность приведения в действие Колеса Сотрудничества, когда происходит мощный взаимообмен тонких энергий. Вы отдаете свое, а взамен вам посылается Благо. Явление Благодати осознано мало. Назовем ее огненной силой, исходящей от Фокуса Иерархии Света. Ее надо принять. Но принять ее можно, лишь освободив в сознании для нее место. Сознание же обычных людей настолько заполнено суетою, что более места уже ни для чего не остается. Вот почему Говорю о том, что в сознании вашем место Учителю в переднем углу. Неужели так трудно сердце открыть Свету навстречу? Ведь без него</w:t>
      </w:r>
      <w:r w:rsidR="00D57AEE">
        <w:t xml:space="preserve"> — </w:t>
      </w:r>
      <w:r w:rsidR="0040243B" w:rsidRPr="002A4D42">
        <w:t>тьма! А тьма ведет в бездну. Дети Мои, сердцем Свету предайтесь и в Свете пребудьте.</w:t>
      </w:r>
    </w:p>
    <w:p w:rsidR="0040243B" w:rsidRDefault="0040243B" w:rsidP="0040243B"/>
    <w:p w:rsidR="0040243B" w:rsidRDefault="00DF4588" w:rsidP="0040243B">
      <w:r>
        <w:rPr>
          <w:b/>
          <w:lang w:val="en-US"/>
        </w:rPr>
        <w:t>1964</w:t>
      </w:r>
      <w:r>
        <w:rPr>
          <w:b/>
        </w:rPr>
        <w:t xml:space="preserve"> г. </w:t>
      </w:r>
      <w:r w:rsidR="008241CE" w:rsidRPr="008241CE">
        <w:rPr>
          <w:b/>
        </w:rPr>
        <w:t>926.</w:t>
      </w:r>
      <w:r w:rsidR="0040243B" w:rsidRPr="002A4D42">
        <w:t xml:space="preserve"> (586). Вот имеете доказательство новое тому, что в ответ на все, что вы дали, получаете и подозрение, и тревогу, и осуждение под видом самого доброжелательного отношения. Так обычно бывает всегда. То же обычно и Мы Получаем взамен того, что Даем. Это следует знать и, зная, все же в ответ посылать энергии Света. Этим отличаются реакции Наши от реакций обычных людей, которые отвечают на зло злобой и недоброжелательством. Когда же реакция сознания ответствует энергиями Света, тогда отвечающий может сказать: «Идет зло мира сего, но не имеет во мне ничего». Много легче на зло отвечать злобой, раздражением, недовольством или недоброжелательством, то есть звучать в унисон с воздействиями, идущими извне. Но если, приняв сердцем волну темных энергий и трансмутировав ее сердца огнем в светлый Агни, волну его сердцем обратно послать, это будет истинно благодеяньем.</w:t>
      </w:r>
    </w:p>
    <w:p w:rsidR="0040243B" w:rsidRDefault="0040243B" w:rsidP="0040243B"/>
    <w:p w:rsidR="0040243B" w:rsidRDefault="00DF4588" w:rsidP="0040243B">
      <w:r>
        <w:rPr>
          <w:b/>
          <w:lang w:val="en-US"/>
        </w:rPr>
        <w:t>1964</w:t>
      </w:r>
      <w:r>
        <w:rPr>
          <w:b/>
        </w:rPr>
        <w:t xml:space="preserve"> г. </w:t>
      </w:r>
      <w:r w:rsidR="008241CE" w:rsidRPr="008241CE">
        <w:rPr>
          <w:b/>
        </w:rPr>
        <w:t>927.</w:t>
      </w:r>
      <w:r w:rsidR="0040243B" w:rsidRPr="002A4D42">
        <w:t xml:space="preserve"> (587). </w:t>
      </w:r>
      <w:r w:rsidR="008A359E" w:rsidRPr="008A359E">
        <w:rPr>
          <w:b/>
        </w:rPr>
        <w:t>(М.А.Й.).</w:t>
      </w:r>
      <w:r w:rsidR="0040243B" w:rsidRPr="002A4D42">
        <w:t xml:space="preserve"> Порадуемся тому, что имеем и чего никто не сможет от нас отнять, ибо все имение наше в духе. Много времени потребовалось на то, чтобы его накопить, и много трудов. Но зато и есть чему порадоваться. Будем еще и еще утверждаться в приобретении и накапливании незримых сокровищ. Вот придет каждому время с телом расстаться. С чем пойдет дальше ничего не </w:t>
      </w:r>
      <w:r w:rsidR="0040243B" w:rsidRPr="002A4D42">
        <w:lastRenderedPageBreak/>
        <w:t>накопивший, куда и к кому? Тускло пребывание в Мире Надземном не принесших с собой ничего, и тяжко пребывание тех, кто принес накопления темного Агни. Но воля свободна всегда делать свой выбор огней, которые приводит она в действие. А огни дают отложения в Чаше. А Чаша одна на все жизни и здесь, и в мирах.</w:t>
      </w:r>
    </w:p>
    <w:p w:rsidR="0040243B" w:rsidRDefault="0040243B" w:rsidP="0040243B"/>
    <w:p w:rsidR="0040243B" w:rsidRPr="002A4D42" w:rsidRDefault="00DF4588" w:rsidP="0040243B">
      <w:r>
        <w:rPr>
          <w:b/>
          <w:lang w:val="en-US"/>
        </w:rPr>
        <w:t>1964</w:t>
      </w:r>
      <w:r>
        <w:rPr>
          <w:b/>
        </w:rPr>
        <w:t xml:space="preserve"> г. </w:t>
      </w:r>
      <w:r w:rsidR="008241CE" w:rsidRPr="008241CE">
        <w:rPr>
          <w:b/>
        </w:rPr>
        <w:t>928.</w:t>
      </w:r>
      <w:r w:rsidR="0040243B" w:rsidRPr="002A4D42">
        <w:t xml:space="preserve"> (588). </w:t>
      </w:r>
      <w:r w:rsidR="008A359E" w:rsidRPr="008A359E">
        <w:rPr>
          <w:b/>
        </w:rPr>
        <w:t>(Гуру).</w:t>
      </w:r>
      <w:r w:rsidR="0040243B" w:rsidRPr="002A4D42">
        <w:t xml:space="preserve"> Ни одна продуманная, а главное, прочувствованная мысль не иссякает в пространстве, но приносит свой плод. Порадуемся ниве сознательного и светоносного посева мыслей. Реальнее этот посев того, что создается человеческими руками, ибо мысль неразрушима в пространстве. Обережемся от мыслей негодных, от пустомыслия обережем и себя, и пространство. Мысль творится огнем. Огонь существует в пространстве. Огненное творчество духа насыщает сферы вокруг Земли. Человек отвечает за то, чем наполняет он ауру земную. Учитель заповедь Дал: «Творите Новое Небо и Новую Землю».</w:t>
      </w:r>
    </w:p>
    <w:p w:rsidR="0040243B" w:rsidRDefault="0040243B" w:rsidP="00641656">
      <w:pPr>
        <w:pStyle w:val="Quote"/>
      </w:pPr>
      <w:r w:rsidRPr="002A4D42">
        <w:t>Видел во сне, что хотел показать Владыке свое умение рисовать. Но ничего не получалось. Хотел показать свою акварель. Он и позади Гора. Их чертил мелом на доске. Сделал рисунок для Матери</w:t>
      </w:r>
      <w:r w:rsidR="00D57AEE">
        <w:t xml:space="preserve"> — </w:t>
      </w:r>
      <w:r w:rsidRPr="002A4D42">
        <w:t>пейзаж зимний.</w:t>
      </w:r>
    </w:p>
    <w:p w:rsidR="0040243B" w:rsidRDefault="0040243B" w:rsidP="0040243B"/>
    <w:p w:rsidR="0040243B" w:rsidRDefault="00DF4588" w:rsidP="0040243B">
      <w:r>
        <w:rPr>
          <w:b/>
          <w:lang w:val="en-US"/>
        </w:rPr>
        <w:t>1964</w:t>
      </w:r>
      <w:r>
        <w:rPr>
          <w:b/>
        </w:rPr>
        <w:t xml:space="preserve"> г. </w:t>
      </w:r>
      <w:r w:rsidR="008241CE" w:rsidRPr="008241CE">
        <w:rPr>
          <w:b/>
        </w:rPr>
        <w:t>929.</w:t>
      </w:r>
      <w:r w:rsidR="0040243B" w:rsidRPr="002A4D42">
        <w:t xml:space="preserve"> (589). </w:t>
      </w:r>
      <w:r w:rsidR="008241CE" w:rsidRPr="008241CE">
        <w:rPr>
          <w:b/>
        </w:rPr>
        <w:t>(Нояб. 22).</w:t>
      </w:r>
      <w:r w:rsidR="0040243B" w:rsidRPr="002A4D42">
        <w:t xml:space="preserve"> (Со сна). Познаете Истину, и нужды закроются двери.</w:t>
      </w:r>
    </w:p>
    <w:p w:rsidR="0040243B" w:rsidRDefault="0040243B" w:rsidP="0040243B">
      <w:r w:rsidRPr="002A4D42">
        <w:t>Сын Мой, в пространство Света войти можно только в одеяниях Светлых. По соответствию материи оболочек со сферами, в которые стремится дух,</w:t>
      </w:r>
      <w:r w:rsidR="00D57AEE">
        <w:t xml:space="preserve"> — </w:t>
      </w:r>
      <w:r w:rsidRPr="002A4D42">
        <w:t>и пребывание в них. И там, где все движется мыслью, первенствует и управляет всем мысль. Только представьте себе, что всякое движение мысли приносит созвучие окружения духа с тональностью и напряжением мысли и устремлением, заложенным в ней. Творить мыслью</w:t>
      </w:r>
      <w:r w:rsidR="00D57AEE">
        <w:t xml:space="preserve"> — </w:t>
      </w:r>
      <w:r w:rsidRPr="002A4D42">
        <w:t>счастье. Счастье</w:t>
      </w:r>
      <w:r w:rsidR="00D57AEE">
        <w:t xml:space="preserve"> — </w:t>
      </w:r>
      <w:r w:rsidRPr="002A4D42">
        <w:t xml:space="preserve">творить светоносною мыслью. Самые утонченные образы красоты создавать там можно мыслью с легкостью гораздо большей, нежели кистью или резцом. Как часто на Земле художник или поэт не в состоянии воплотить задуманный образ в плотные формы из-за чисто внешних и плотных препятствий. Но там, где мысль свободно облекается в форму и где нет сопротивления плотной среды, там надо только уметь четко и ясносияюще мыслить. Четкость мышления и его образность приобретаются опытом на Земле. Четкость мысли родит четкость слов и выражений. Нет ничего хуже расплывчатого, неопределенного мышления или мелких, маленьких, разбросанных мыслей, нечистых и вредных. В пространстве Света, где сияющее вещество мысли к услугам человека, для творчества духа открыт космический простор. Служение Красоте есть Служение Свету. И если начато оно на Земле, то его так легко продолжить в мирах. То, что устремляло человеческий дух на Земле и что вдохновляло его к действию, будет вдохновлять и устремлять и там, и так важно, чтобы устремление было от Света и к Свету. Учитель Ведущий Есть Свет. К Нему устремляясь, и с Ним пребывая, и в сознании Образ Его утвердив, </w:t>
      </w:r>
      <w:r w:rsidRPr="002A4D42">
        <w:lastRenderedPageBreak/>
        <w:t>связуем себя со Сферами Света Надземного Мира, чтобы в них отойти, освободившись от тела. Осознание значимости утверждения в сердце светоносного Облика Учителя Света образует нити неодолимого магнитного притяжения к Высшим Сферам пространства. Разбойнику даже Сказал, что будет со Мною, блудницу Приблизил, так неужели тому, кто годами ко Мне устремлялся и годами Мой Образ в своем сердце носил, Промедлю дать Благо? Дети Мои, устремитесь ко Мне всею силою духа, мыслями всеми и желанием всем, сердцем всем устремитесь, и зальет вас сияние Света. Я Говорю, Я Утверждаю, Я вас в Сферы Света Зову.</w:t>
      </w:r>
    </w:p>
    <w:p w:rsidR="0040243B" w:rsidRDefault="0040243B" w:rsidP="0040243B"/>
    <w:p w:rsidR="0040243B" w:rsidRDefault="00DF4588" w:rsidP="0040243B">
      <w:r>
        <w:rPr>
          <w:b/>
          <w:lang w:val="en-US"/>
        </w:rPr>
        <w:t>1964</w:t>
      </w:r>
      <w:r>
        <w:rPr>
          <w:b/>
        </w:rPr>
        <w:t xml:space="preserve"> г. </w:t>
      </w:r>
      <w:r w:rsidR="008241CE" w:rsidRPr="008241CE">
        <w:rPr>
          <w:b/>
        </w:rPr>
        <w:t>930.</w:t>
      </w:r>
      <w:r w:rsidR="0040243B" w:rsidRPr="002A4D42">
        <w:t xml:space="preserve"> </w:t>
      </w:r>
      <w:r w:rsidR="008A359E" w:rsidRPr="008A359E">
        <w:rPr>
          <w:b/>
        </w:rPr>
        <w:t>(М.А.Й.).</w:t>
      </w:r>
      <w:r w:rsidR="0040243B" w:rsidRPr="002A4D42">
        <w:t xml:space="preserve"> Р[одной] м[ой], восторги духа несравнимы с радостями земными, ибо непрочны, кратковременны и преходящи чувства земные, в то время как радость восхождения духа только проблески того несказуемого восторга, для определения которого слов земных уже не хватает. Состояние самадхи приближает к нему, но на Земле оно долго длиться не может и невозможно в обычных условиях. Очевидность обыденности заменяет людям действительность Высших Миров. Но они существуют, и коснувшиеся их свидетельствуют о них как о явлениях, имеющих реальное бытие. Знающие о них путь к ним указуют. Как четок, определенен и прям этот путь. Во все века и у всех народов в религиях и Учениях всех указан путь этот к Свету и те качества духа, которые необходимы для следования по этому пути. Путь Света ведет к Свету. Путь мрака и злобы</w:t>
      </w:r>
      <w:r w:rsidR="00D57AEE">
        <w:t xml:space="preserve"> — </w:t>
      </w:r>
      <w:r w:rsidR="0040243B" w:rsidRPr="002A4D42">
        <w:t>во тьму. Великий Сказал: «Я есмь Путь, Истина и Жизнь» и Позвал за Собою. Каждый может идти. Путь открыт, и Светоч Позвавшего перед глазами. И ныне снова звучит призыв ко всем, всем, всем встать под Знамена Света Владыки.</w:t>
      </w:r>
    </w:p>
    <w:p w:rsidR="0040243B" w:rsidRDefault="0040243B" w:rsidP="0040243B"/>
    <w:p w:rsidR="0040243B" w:rsidRPr="002A4D42" w:rsidRDefault="00DF4588" w:rsidP="0040243B">
      <w:r>
        <w:rPr>
          <w:b/>
          <w:lang w:val="en-US"/>
        </w:rPr>
        <w:t>1964</w:t>
      </w:r>
      <w:r>
        <w:rPr>
          <w:b/>
        </w:rPr>
        <w:t xml:space="preserve"> г. </w:t>
      </w:r>
      <w:r w:rsidR="008241CE" w:rsidRPr="008241CE">
        <w:rPr>
          <w:b/>
        </w:rPr>
        <w:t>931.</w:t>
      </w:r>
      <w:r w:rsidR="0040243B" w:rsidRPr="002A4D42">
        <w:t xml:space="preserve"> (590). </w:t>
      </w:r>
      <w:r w:rsidR="008A359E" w:rsidRPr="008A359E">
        <w:rPr>
          <w:b/>
        </w:rPr>
        <w:t>(Гуру).</w:t>
      </w:r>
      <w:r w:rsidR="0040243B" w:rsidRPr="002A4D42">
        <w:t xml:space="preserve"> На примерах всех посланников Иерархии можно учиться тому, как надо жить и работать, как трудились они и что оставили людям после себя. По результатам их рукотворчества и книгам можете судить о том, чем они жили. О мысленном творчестве их, превышающем неизмеримо то, что оставлено видимо глазу, судить можно лишь по сравнению, но понимая при этом, насколько обширнее оно и больше вещей рукотворных. Центр тяжести в них, в незримом, но мощном наследии мыслей, которыми плодоносно они напитали пространство и которые ныне активно живут, насыщая своими энергиями поток эволюции жизни. Воздадим понимание творчеству их</w:t>
      </w:r>
      <w:r w:rsidR="00D57AEE">
        <w:t xml:space="preserve"> — </w:t>
      </w:r>
      <w:r w:rsidR="0040243B" w:rsidRPr="002A4D42">
        <w:t>как видимому, рукотворному, так и незримому, мысленному.</w:t>
      </w:r>
    </w:p>
    <w:p w:rsidR="00641656" w:rsidRDefault="00641656" w:rsidP="0040243B">
      <w:pPr>
        <w:rPr>
          <w:lang w:val="en-US"/>
        </w:rPr>
      </w:pPr>
    </w:p>
    <w:p w:rsidR="0040243B" w:rsidRDefault="0040243B" w:rsidP="00641656">
      <w:pPr>
        <w:pStyle w:val="Quote"/>
      </w:pPr>
      <w:r w:rsidRPr="002A4D42">
        <w:t>Сегодня во сне много летал, легко и свободно, но на земном плане, и видел земные места, дом, поля, лес.</w:t>
      </w:r>
    </w:p>
    <w:p w:rsidR="0040243B" w:rsidRDefault="00DF4588" w:rsidP="0040243B">
      <w:r>
        <w:rPr>
          <w:b/>
          <w:lang w:val="en-US"/>
        </w:rPr>
        <w:t>1964</w:t>
      </w:r>
      <w:r>
        <w:rPr>
          <w:b/>
        </w:rPr>
        <w:t xml:space="preserve"> г. </w:t>
      </w:r>
      <w:r w:rsidR="008241CE" w:rsidRPr="008241CE">
        <w:rPr>
          <w:b/>
        </w:rPr>
        <w:t>932.</w:t>
      </w:r>
      <w:r w:rsidR="0040243B" w:rsidRPr="002A4D42">
        <w:t xml:space="preserve"> (591). </w:t>
      </w:r>
      <w:r w:rsidR="008241CE" w:rsidRPr="008241CE">
        <w:rPr>
          <w:b/>
        </w:rPr>
        <w:t>(Нояб. 23).</w:t>
      </w:r>
      <w:r w:rsidR="0040243B" w:rsidRPr="002A4D42">
        <w:t xml:space="preserve"> Враги Мои</w:t>
      </w:r>
      <w:r w:rsidR="00D57AEE">
        <w:t xml:space="preserve"> — </w:t>
      </w:r>
      <w:r w:rsidR="0040243B" w:rsidRPr="002A4D42">
        <w:t>враги ваши, и ваши</w:t>
      </w:r>
      <w:r w:rsidR="00D57AEE">
        <w:t xml:space="preserve"> — </w:t>
      </w:r>
      <w:r w:rsidR="0040243B" w:rsidRPr="002A4D42">
        <w:t xml:space="preserve">Мои. Те, кто идет против вас, как правило, Нас ненавидят или сознательно, или интуитивно, так как уже на темном служении. Разделение по светотени разрезало мир на сынов тьмы и Света. </w:t>
      </w:r>
      <w:r w:rsidR="0040243B" w:rsidRPr="002A4D42">
        <w:lastRenderedPageBreak/>
        <w:t>Разделение продолжается, углубляясь. Сторонники старого мира под всеми предлогами, прикрытиями и масками хотят повернуть эволюцию вспять. Они еще очень сильны. Полуосознанное ощущение обреченности доводит их до безумия. Идти против эволюции</w:t>
      </w:r>
      <w:r w:rsidR="00D57AEE">
        <w:t xml:space="preserve"> — </w:t>
      </w:r>
      <w:r w:rsidR="0040243B" w:rsidRPr="002A4D42">
        <w:t>значит обречь себя на конечное поражение. Обреченными будем их называть.</w:t>
      </w:r>
    </w:p>
    <w:p w:rsidR="0040243B" w:rsidRDefault="0040243B" w:rsidP="0040243B"/>
    <w:p w:rsidR="0040243B" w:rsidRDefault="00DF4588" w:rsidP="0040243B">
      <w:r>
        <w:rPr>
          <w:b/>
          <w:lang w:val="en-US"/>
        </w:rPr>
        <w:t>1964</w:t>
      </w:r>
      <w:r>
        <w:rPr>
          <w:b/>
        </w:rPr>
        <w:t xml:space="preserve"> г. </w:t>
      </w:r>
      <w:r w:rsidR="008241CE" w:rsidRPr="008241CE">
        <w:rPr>
          <w:b/>
        </w:rPr>
        <w:t>933.</w:t>
      </w:r>
      <w:r w:rsidR="0040243B" w:rsidRPr="002A4D42">
        <w:t xml:space="preserve"> (592). Вера есть предвестница знания, а знание</w:t>
      </w:r>
      <w:r w:rsidR="00D57AEE">
        <w:t xml:space="preserve"> — </w:t>
      </w:r>
      <w:r w:rsidR="0040243B" w:rsidRPr="002A4D42">
        <w:t>реализация действительности. Твердыня открыта всем трем мирам. Те, кто с Нами, в каком бы из трех ни находились, к Нам тяготеют, и если условия плотного мира могут от Нас пространственно отделить, то выше этого отделения нет и устремленные к Нам собираются около Фокуса Света. Все люди тяготеют к фокусам своих устремлений, образуя надземные коллективы развоплощенных духов, связанных общностью этих устремлений. Распределение по слоям и по сферам</w:t>
      </w:r>
      <w:r w:rsidR="00D57AEE">
        <w:t xml:space="preserve"> — </w:t>
      </w:r>
      <w:r w:rsidR="0040243B" w:rsidRPr="002A4D42">
        <w:t>состояние очень справедливое. Каждый имеет именно то, что хотел. Вопрос совершенно иной</w:t>
      </w:r>
      <w:r w:rsidR="00D57AEE">
        <w:t xml:space="preserve"> — </w:t>
      </w:r>
      <w:r w:rsidR="0040243B" w:rsidRPr="002A4D42">
        <w:t>насколько устремления человека соответствуют общей схеме вещей и планетным задачам эволюции. Сферы эволюционные есть сферы Света. Те, кто потрудились для эволюции, входят в сферы магнитного притяжения Света.</w:t>
      </w:r>
    </w:p>
    <w:p w:rsidR="0040243B" w:rsidRDefault="0040243B" w:rsidP="0040243B"/>
    <w:p w:rsidR="0040243B" w:rsidRDefault="00DF4588" w:rsidP="0040243B">
      <w:r>
        <w:rPr>
          <w:b/>
          <w:lang w:val="en-US"/>
        </w:rPr>
        <w:t>1964</w:t>
      </w:r>
      <w:r>
        <w:rPr>
          <w:b/>
        </w:rPr>
        <w:t xml:space="preserve"> г. </w:t>
      </w:r>
      <w:r w:rsidR="008241CE" w:rsidRPr="008241CE">
        <w:rPr>
          <w:b/>
        </w:rPr>
        <w:t>934.</w:t>
      </w:r>
      <w:r w:rsidR="0040243B" w:rsidRPr="002A4D42">
        <w:t xml:space="preserve"> (593). То, что сильнее и глубже всего запечатлелось в сознании человека при жизни земной, останется с ним и в Надземном, если не приложено усилий освободиться от него перед переходом в тот Мир. Так, Образ Учителя, запечатленный в третьем глазу, останется с учеником явлением, объединяющим его уже зримо с объектом его устремлений.</w:t>
      </w:r>
    </w:p>
    <w:p w:rsidR="0040243B" w:rsidRDefault="0040243B" w:rsidP="0040243B"/>
    <w:p w:rsidR="0040243B" w:rsidRDefault="00DF4588" w:rsidP="0040243B">
      <w:r>
        <w:rPr>
          <w:b/>
          <w:lang w:val="en-US"/>
        </w:rPr>
        <w:t>1964</w:t>
      </w:r>
      <w:r>
        <w:rPr>
          <w:b/>
        </w:rPr>
        <w:t xml:space="preserve"> г. </w:t>
      </w:r>
      <w:r w:rsidR="008241CE" w:rsidRPr="008241CE">
        <w:rPr>
          <w:b/>
        </w:rPr>
        <w:t>935.</w:t>
      </w:r>
      <w:r w:rsidR="0040243B" w:rsidRPr="002A4D42">
        <w:t xml:space="preserve"> (594). </w:t>
      </w:r>
      <w:r w:rsidR="008A359E" w:rsidRPr="008A359E">
        <w:rPr>
          <w:b/>
        </w:rPr>
        <w:t>(М.А.Й.).</w:t>
      </w:r>
      <w:r w:rsidR="0040243B" w:rsidRPr="002A4D42">
        <w:t xml:space="preserve"> Творите любовью. Любовью к Иерархии творите дела Света. Любовью к Великому Сердцу и Посланцам Его многое можно свершить, что иначе свершить невозможно. Где же взять силы, как не из этого огненного чувства? Любовь</w:t>
      </w:r>
      <w:r w:rsidR="00D57AEE">
        <w:t xml:space="preserve"> — </w:t>
      </w:r>
      <w:r w:rsidR="0040243B" w:rsidRPr="002A4D42">
        <w:t>это мощная сила.</w:t>
      </w:r>
    </w:p>
    <w:p w:rsidR="0040243B" w:rsidRDefault="0040243B" w:rsidP="0040243B"/>
    <w:p w:rsidR="0040243B" w:rsidRDefault="00DF4588" w:rsidP="0040243B">
      <w:r>
        <w:rPr>
          <w:b/>
          <w:lang w:val="en-US"/>
        </w:rPr>
        <w:t>1964</w:t>
      </w:r>
      <w:r>
        <w:rPr>
          <w:b/>
        </w:rPr>
        <w:t xml:space="preserve"> г. </w:t>
      </w:r>
      <w:r w:rsidR="008241CE" w:rsidRPr="008241CE">
        <w:rPr>
          <w:b/>
        </w:rPr>
        <w:t>936.</w:t>
      </w:r>
      <w:r w:rsidR="0040243B" w:rsidRPr="002A4D42">
        <w:t xml:space="preserve"> (595). </w:t>
      </w:r>
      <w:r w:rsidR="008A359E" w:rsidRPr="008A359E">
        <w:rPr>
          <w:b/>
        </w:rPr>
        <w:t>(Гуру).</w:t>
      </w:r>
      <w:r w:rsidR="0040243B" w:rsidRPr="002A4D42">
        <w:t xml:space="preserve"> Идем на сближение с будущим. Готовы ли встретить его? Можно даже спросить себя, в чем выражается эта готовность. К чему готовы</w:t>
      </w:r>
      <w:r w:rsidR="00D57AEE">
        <w:t xml:space="preserve"> — </w:t>
      </w:r>
      <w:r w:rsidR="0040243B" w:rsidRPr="002A4D42">
        <w:t>получать или давать? Желающих получать так много. Но где же те, кто готовится к будущему, с тем чтобы войти в него для раздачи накопленных знаний? Они будут Владыке нужны.</w:t>
      </w:r>
    </w:p>
    <w:p w:rsidR="0040243B" w:rsidRDefault="0040243B" w:rsidP="0040243B"/>
    <w:p w:rsidR="0040243B" w:rsidRDefault="00DF4588" w:rsidP="0040243B">
      <w:r>
        <w:rPr>
          <w:b/>
          <w:lang w:val="en-US"/>
        </w:rPr>
        <w:t>1964</w:t>
      </w:r>
      <w:r>
        <w:rPr>
          <w:b/>
        </w:rPr>
        <w:t xml:space="preserve"> г. </w:t>
      </w:r>
      <w:r w:rsidR="008241CE" w:rsidRPr="008241CE">
        <w:rPr>
          <w:b/>
        </w:rPr>
        <w:t>937.</w:t>
      </w:r>
      <w:r w:rsidR="0040243B" w:rsidRPr="002A4D42">
        <w:t xml:space="preserve"> (596). </w:t>
      </w:r>
      <w:r w:rsidR="008241CE" w:rsidRPr="008241CE">
        <w:rPr>
          <w:b/>
        </w:rPr>
        <w:t>(Нояб. 24).</w:t>
      </w:r>
      <w:r w:rsidR="0040243B" w:rsidRPr="002A4D42">
        <w:t xml:space="preserve"> Спросят: почему так много записей? Ответьте: но где же могущие записывать? И когда и где представится снова возможность записать то, что ныне дается? Сколько условий надо было сочетать, чтобы записи появились, и как надо было подготовить записывающий аппарат духа. Неповторимы возможности</w:t>
      </w:r>
      <w:r w:rsidR="00D57AEE">
        <w:t xml:space="preserve"> — </w:t>
      </w:r>
      <w:r w:rsidR="0040243B" w:rsidRPr="002A4D42">
        <w:t xml:space="preserve">их надо использовать до конца. Ведь теперь уже </w:t>
      </w:r>
      <w:r w:rsidR="0040243B" w:rsidRPr="002A4D42">
        <w:lastRenderedPageBreak/>
        <w:t>ясно, в чем заключается миссия жизни автора записей этих, вернее, не автора, а записывающего. Сочетание определенных пространственных и плотных условий достигается нелегко</w:t>
      </w:r>
      <w:r w:rsidR="00D57AEE">
        <w:t xml:space="preserve"> — </w:t>
      </w:r>
      <w:r w:rsidR="0040243B" w:rsidRPr="002A4D42">
        <w:t>много надо к этому приложить Наших усилий. Даже среди тех, кто коснулся Учения Жизни, так мало, так разительно мало могущих воспринимать посылаемые мысли и запечатлевать стройно их на бумаге. Даже в этой жизни сколько лет потребовалось, чтобы от отдельных коротких слов и фраз перейти к длительной записи, и сколько потребовалось жизней, чтобы достаточно приблизиться к Нам и взять на себя Наше Поручение. Все это не так просто, как это может показаться по внешним условиям. Отнесемся к явлению записей с пониманием, чтобы не пройти мимо и не упустить даваемых возможностей.</w:t>
      </w:r>
    </w:p>
    <w:p w:rsidR="0040243B" w:rsidRDefault="0040243B" w:rsidP="0040243B"/>
    <w:p w:rsidR="0040243B" w:rsidRDefault="00DF4588" w:rsidP="0040243B">
      <w:r>
        <w:rPr>
          <w:b/>
          <w:lang w:val="en-US"/>
        </w:rPr>
        <w:t>1964</w:t>
      </w:r>
      <w:r>
        <w:rPr>
          <w:b/>
        </w:rPr>
        <w:t xml:space="preserve"> г. </w:t>
      </w:r>
      <w:r w:rsidR="008241CE" w:rsidRPr="008241CE">
        <w:rPr>
          <w:b/>
        </w:rPr>
        <w:t>938.</w:t>
      </w:r>
      <w:r w:rsidR="0040243B" w:rsidRPr="002A4D42">
        <w:t xml:space="preserve"> (597). «Царствие Божие внутри вас есть», но только прилагающий усилия восхищает его. Силою Царство берется. И всего труднее то, что требуется нескончаемый ряд постоянных и упорных усилий, чтобы шаг за шагом одолевать крутизну восхождения. Путь долог, а результаты так мало заметны, а противодействия темных растут, и сопротивление среды окружающей крепнет. Трудно воителю духа преодолевать и то, что внутри подлежит преодолению, и то, что вовне. Требуется полное осознание значения цели и полное понимание того, что условия жизни земной</w:t>
      </w:r>
      <w:r w:rsidR="00D57AEE">
        <w:t xml:space="preserve"> — </w:t>
      </w:r>
      <w:r w:rsidR="0040243B" w:rsidRPr="002A4D42">
        <w:t>только средство, но не самоцель. Все в ней</w:t>
      </w:r>
      <w:r w:rsidR="00D57AEE">
        <w:t xml:space="preserve"> — </w:t>
      </w:r>
      <w:r w:rsidR="0040243B" w:rsidRPr="002A4D42">
        <w:t>только пока, только на время, все, до собственного тела включительно. Нужно жить этой жизнью и в то же время нужно быть вне ее. Именно быть нужно в мире, но не от мира сего, ибо не от мира сего Мое Царство. Так и живите, через жизнь проходя, как будто бы вы только путники в этом мире трехмерных теней проходящих.</w:t>
      </w:r>
    </w:p>
    <w:p w:rsidR="0040243B" w:rsidRDefault="0040243B" w:rsidP="0040243B"/>
    <w:p w:rsidR="0040243B" w:rsidRDefault="00DF4588" w:rsidP="0040243B">
      <w:r>
        <w:rPr>
          <w:b/>
          <w:lang w:val="en-US"/>
        </w:rPr>
        <w:t>1964</w:t>
      </w:r>
      <w:r>
        <w:rPr>
          <w:b/>
        </w:rPr>
        <w:t xml:space="preserve"> г. </w:t>
      </w:r>
      <w:r w:rsidR="008241CE" w:rsidRPr="008241CE">
        <w:rPr>
          <w:b/>
        </w:rPr>
        <w:t>939.</w:t>
      </w:r>
      <w:r w:rsidR="0040243B" w:rsidRPr="002A4D42">
        <w:t xml:space="preserve"> (598). </w:t>
      </w:r>
      <w:r w:rsidR="008A359E" w:rsidRPr="008A359E">
        <w:rPr>
          <w:b/>
        </w:rPr>
        <w:t>(М.А.Й.).</w:t>
      </w:r>
      <w:r w:rsidR="0040243B" w:rsidRPr="002A4D42">
        <w:t xml:space="preserve"> Созвучных сознаний так мало. Одиночество</w:t>
      </w:r>
      <w:r w:rsidR="00D57AEE">
        <w:t xml:space="preserve"> — </w:t>
      </w:r>
      <w:r w:rsidR="0040243B" w:rsidRPr="002A4D42">
        <w:t>сильных удел. Признательность</w:t>
      </w:r>
      <w:r w:rsidR="00D57AEE">
        <w:t xml:space="preserve"> — </w:t>
      </w:r>
      <w:r w:rsidR="0040243B" w:rsidRPr="002A4D42">
        <w:t>дар редких духов. Понимание неповторяемой ценности близких сознаний дается только опытом жизни. Думают при встречах ближайших, что все это так и должно быть, и, только расставшись надолго, понимают с годами неповторяемость возможностей встреч. Но горевать слишком не будем, ибо будущее принадлежит нам, и когда наши пути снова сойдутся, отношение к встрече будет иным, с большею полнотой осознания значения встречи. По сознанию и реализация, или понимание, явления. Настоящее только подготовка к будущему. Хотящий идти к отцам с ними пребудет, хотящий к Владыке и к нам</w:t>
      </w:r>
      <w:r w:rsidR="00D57AEE">
        <w:t xml:space="preserve"> — </w:t>
      </w:r>
      <w:r w:rsidR="0040243B" w:rsidRPr="002A4D42">
        <w:t>с Владыкой и с нами.</w:t>
      </w:r>
    </w:p>
    <w:p w:rsidR="0040243B" w:rsidRDefault="0040243B" w:rsidP="0040243B"/>
    <w:p w:rsidR="0040243B" w:rsidRDefault="00DF4588" w:rsidP="0040243B">
      <w:r>
        <w:rPr>
          <w:b/>
          <w:lang w:val="en-US"/>
        </w:rPr>
        <w:t>1964</w:t>
      </w:r>
      <w:r>
        <w:rPr>
          <w:b/>
        </w:rPr>
        <w:t xml:space="preserve"> г. </w:t>
      </w:r>
      <w:r w:rsidR="008241CE" w:rsidRPr="008241CE">
        <w:rPr>
          <w:b/>
        </w:rPr>
        <w:t>940.</w:t>
      </w:r>
      <w:r w:rsidR="0040243B" w:rsidRPr="002A4D42">
        <w:t xml:space="preserve"> </w:t>
      </w:r>
      <w:r w:rsidR="008A359E" w:rsidRPr="008A359E">
        <w:rPr>
          <w:b/>
        </w:rPr>
        <w:t>(Гуру).</w:t>
      </w:r>
      <w:r w:rsidR="0040243B" w:rsidRPr="002A4D42">
        <w:t xml:space="preserve"> Не будем судить тех, кто нас признаёт, хороши они или плохи. Ведь признающих так мало. Лучше посильно поможем каждому в том, в чем нуждается его сознание. Много нужды в самом необходимом, в питании духа. И если можем им дать в дар признательности за их доброе отношение к нам, то это будет лучше, много лучше, чем критика или осуждение. Не следует ждать к себе </w:t>
      </w:r>
      <w:r w:rsidR="0040243B" w:rsidRPr="002A4D42">
        <w:lastRenderedPageBreak/>
        <w:t>признательности от них, ибо дать надо, ничего с их стороны не ожидая. Не ради воздаяния совершаем добро, но ради него самого. Так утвердите признавших нас в их отношении к нам.</w:t>
      </w:r>
    </w:p>
    <w:p w:rsidR="0040243B" w:rsidRDefault="0040243B" w:rsidP="0040243B"/>
    <w:p w:rsidR="0040243B" w:rsidRDefault="00DF4588" w:rsidP="0040243B">
      <w:r>
        <w:rPr>
          <w:b/>
          <w:lang w:val="en-US"/>
        </w:rPr>
        <w:t>1964</w:t>
      </w:r>
      <w:r>
        <w:rPr>
          <w:b/>
        </w:rPr>
        <w:t xml:space="preserve"> г. </w:t>
      </w:r>
      <w:r w:rsidR="008241CE" w:rsidRPr="008241CE">
        <w:rPr>
          <w:b/>
        </w:rPr>
        <w:t>941.</w:t>
      </w:r>
      <w:r w:rsidR="0040243B" w:rsidRPr="002A4D42">
        <w:t xml:space="preserve"> (599). </w:t>
      </w:r>
      <w:r w:rsidR="008241CE" w:rsidRPr="008241CE">
        <w:rPr>
          <w:b/>
        </w:rPr>
        <w:t>(Нояб. 25).</w:t>
      </w:r>
      <w:r w:rsidR="0040243B" w:rsidRPr="002A4D42">
        <w:t xml:space="preserve"> Спросят: «Если будущее оформлено в Сферах Незримых и является как бы уже прошлым, то как же быть со свободою человеческой воли, и не лишается ли ее человек, когда будущее уже предопределено?» Ответим: Мир, в котором живет и двигается человек, в который рождается он при воплощении в тело, тоже уже оформлен, и все же, однако, выбор путей и поступков остается свободным за человеком, и все же в любом своем положении может он избрать направление во тьму или к Свету, как в большом, так и в малом, и на путях космической и планетной эволюции индивидуальный путь духа остается свободным. Противоположение свободы выбора, с одной стороны, и оформленных Нами путей эволюции человечества, с другой, надо уравновесить пониманием того будущего, о котором говорит Учение Жизни. Перейдя серединную точку погружения в материю, человечество и планета поднимаются по дуге утончения и разрежения материи и оболочек человеческого микрокосма, пока у высшей точки Круга при завершении Цикла в Круге седьмом седьмой Расы не достигнута будет ступень высшей духовности и утончения человека. Вот путь, намеченный Космической Волей, и от свободной воли каждого человека зависит выбор</w:t>
      </w:r>
      <w:r w:rsidR="00D57AEE">
        <w:t xml:space="preserve"> — </w:t>
      </w:r>
      <w:r w:rsidR="0040243B" w:rsidRPr="002A4D42">
        <w:t>идти ли по нему до конца или же, избрав, от него уклониться и быть выброшенным из потока эволюции и стать космическим сором.</w:t>
      </w:r>
    </w:p>
    <w:p w:rsidR="0040243B" w:rsidRDefault="0040243B" w:rsidP="0040243B"/>
    <w:p w:rsidR="0040243B" w:rsidRDefault="00DF4588" w:rsidP="0040243B">
      <w:r>
        <w:rPr>
          <w:b/>
          <w:lang w:val="en-US"/>
        </w:rPr>
        <w:t>1964</w:t>
      </w:r>
      <w:r>
        <w:rPr>
          <w:b/>
        </w:rPr>
        <w:t xml:space="preserve"> г. </w:t>
      </w:r>
      <w:r w:rsidR="008241CE" w:rsidRPr="008241CE">
        <w:rPr>
          <w:b/>
        </w:rPr>
        <w:t>942.</w:t>
      </w:r>
      <w:r w:rsidR="0040243B" w:rsidRPr="002A4D42">
        <w:t xml:space="preserve"> </w:t>
      </w:r>
      <w:r w:rsidR="008A359E" w:rsidRPr="008A359E">
        <w:rPr>
          <w:b/>
        </w:rPr>
        <w:t>(М.А.Й.).</w:t>
      </w:r>
      <w:r w:rsidR="0040243B" w:rsidRPr="002A4D42">
        <w:t xml:space="preserve"> Ступень получения точного знания путем пространственного его восприятия означает очень высокое достижение духа. Она требует и раскрытия огненных центров, и особых условий жизни, которых нельзя создать в жизни обычной. Если бы просимое дать в условиях современного города, то это значило бы пережечь провода духа, это означало бы огненную смерть. Поэтому не будем ожидать невозможного, когда возможное столь щедро дается и приуготовляется организм к дальнейшим ступеням восхождения. Явим доверие Ведущей Руке и понимание даваемому.</w:t>
      </w:r>
    </w:p>
    <w:p w:rsidR="0040243B" w:rsidRDefault="0040243B" w:rsidP="0040243B"/>
    <w:p w:rsidR="0040243B" w:rsidRDefault="00DF4588" w:rsidP="0040243B">
      <w:r>
        <w:rPr>
          <w:b/>
          <w:lang w:val="en-US"/>
        </w:rPr>
        <w:t>1964</w:t>
      </w:r>
      <w:r>
        <w:rPr>
          <w:b/>
        </w:rPr>
        <w:t xml:space="preserve"> г. </w:t>
      </w:r>
      <w:r w:rsidR="008241CE" w:rsidRPr="008241CE">
        <w:rPr>
          <w:b/>
        </w:rPr>
        <w:t>943.</w:t>
      </w:r>
      <w:r w:rsidR="0040243B" w:rsidRPr="002A4D42">
        <w:t xml:space="preserve"> </w:t>
      </w:r>
      <w:r w:rsidR="008A359E" w:rsidRPr="008A359E">
        <w:rPr>
          <w:b/>
        </w:rPr>
        <w:t>(Гуру).</w:t>
      </w:r>
      <w:r w:rsidR="0040243B" w:rsidRPr="002A4D42">
        <w:t xml:space="preserve"> Теперь уже можно видеть вполне явно, что двое внутри: один решает новую ступень сближения с Учителем и намечает план действий, другой, прежний, ветхий в себе человек, мешает и противодействует высшему решению духа, противодействует упорно и постоянно, стремясь свести на нет возможности новых достижений. Ветхого человека в себе надо привести к повиновению. Будет мешать, пока новая воля, рождающаяся в волнах огня, не сломит его. Он очень силен, если так яро против идет лучших решений духа.</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944.</w:t>
      </w:r>
      <w:r w:rsidR="0040243B" w:rsidRPr="002A4D42">
        <w:t xml:space="preserve"> (600). </w:t>
      </w:r>
      <w:r w:rsidR="008241CE" w:rsidRPr="008241CE">
        <w:rPr>
          <w:b/>
        </w:rPr>
        <w:t>(Нояб. 26).</w:t>
      </w:r>
      <w:r w:rsidR="0040243B" w:rsidRPr="002A4D42">
        <w:t xml:space="preserve"> Можно ли сознательно воспитывать чувство любви к Учителю? Можно. Можно растить это чувство и заботливо ухаживать за ним, как садовник за любимым цветком. И оно будет расти в своей силе. И по мере своего роста становиться все более и более действенным. Любовь</w:t>
      </w:r>
      <w:r w:rsidR="00D57AEE">
        <w:t xml:space="preserve"> — </w:t>
      </w:r>
      <w:r w:rsidR="0040243B" w:rsidRPr="002A4D42">
        <w:t>это сила. Устремление многих недостаточно сильно, чтобы преодолевать сопротивление окружающих условий и успешно бороться с собой. Любовь может дать эту силу. И то, чего не удается достичь иными путями, достижимо любовью. Это чувство взаимно, ибо любовь Учителя к ученику превышает обычные меры. Невозможно представить себе всю тяготу обременения, которую Берет на свои плечи Учитель, беря на себя водительство учеником. Думают, что это так легко и так просто вести, взяв на себя всю тяжесть неорганизованного мышления ученика. По нити связи Учителю передаются вибрации сознания ведомого и все омрачения его и все переживания. А так как они еще очень далеки от плоскости сознания Учителя и близки Земле, то и воздействие их тяжко. Учитель Знает все происходящее с учеником и имеющее влияние на его сознание. Опытный ученик прилагает много усилий к тому, чтобы ничем не отяготить Учителя и старается порадовать Его своими достижениями. Но если этого нет и если вспышки изживаемые астрала временами овладевают ведомым, то следует крепко подумать о том, что испытывает Учитель, получая волны подобных эмоций. Учитель очень страдает даже от почитания неочищенных последователей, тем более почитание ученика должно быть освобождено от отягощающих элементов. По собственному опыту знаете, сколь обременяющим может быть почитание к вам подходящих. Пусть ученик не уподобится им в выражении своих чувств к Учителю Света. Качества, нужные для ученика, перечислены достаточно полно, но любовь из всех них будет качеством наивысшим. Но какая любовь? Есть любовь дающая, и есть любовь берущая, стремящаяся взять от того, кого любят, все, что может. Огненная любовь</w:t>
      </w:r>
      <w:r w:rsidR="00D57AEE">
        <w:t xml:space="preserve"> — </w:t>
      </w:r>
      <w:r w:rsidR="0040243B" w:rsidRPr="002A4D42">
        <w:t>это та, которая стремится отдать. Любовь, дар свой приносящая тому, кого любит, будет настоящей любовью. Когда такая любовь говорит: «Что еще могу принести Тебе, Учитель»,</w:t>
      </w:r>
      <w:r w:rsidR="00D57AEE">
        <w:t xml:space="preserve"> — </w:t>
      </w:r>
      <w:r w:rsidR="0040243B" w:rsidRPr="002A4D42">
        <w:t>близка она от любви совершенной. И когда этих приношений без конца, можно назвать ее истинной и самоотверженной. В берущей любви нет самоотверженности. Дай, дай, дай,</w:t>
      </w:r>
      <w:r w:rsidR="00D57AEE">
        <w:t xml:space="preserve"> — </w:t>
      </w:r>
      <w:r w:rsidR="0040243B" w:rsidRPr="002A4D42">
        <w:t>повторяет она и сохнет в своей требовательности. Но расцветает дающая и приносящая дар свой Сердцу Учителя. Сознательное воспитание дары приносящей любви будет быстрейшим продвижением к цели. Силою этой любви побеждаются чудища мрака, обступившие испытуемого ученика. Силою этой побеждается все, что в обычных условиях кажется совершенно непреодолимым. Запомним: любовь</w:t>
      </w:r>
      <w:r w:rsidR="00D57AEE">
        <w:t xml:space="preserve"> — </w:t>
      </w:r>
      <w:r w:rsidR="0040243B" w:rsidRPr="002A4D42">
        <w:t>это сила, преодолевающая все. Называем поэтому ее «победительницей огненной».</w:t>
      </w:r>
    </w:p>
    <w:p w:rsidR="0040243B" w:rsidRDefault="0040243B" w:rsidP="0040243B"/>
    <w:p w:rsidR="0040243B" w:rsidRDefault="00DF4588" w:rsidP="0040243B">
      <w:r>
        <w:rPr>
          <w:b/>
          <w:lang w:val="en-US"/>
        </w:rPr>
        <w:t>1964</w:t>
      </w:r>
      <w:r>
        <w:rPr>
          <w:b/>
        </w:rPr>
        <w:t xml:space="preserve"> г. </w:t>
      </w:r>
      <w:r w:rsidR="008241CE" w:rsidRPr="008241CE">
        <w:rPr>
          <w:b/>
        </w:rPr>
        <w:t>945.</w:t>
      </w:r>
      <w:r w:rsidR="0040243B" w:rsidRPr="002A4D42">
        <w:t xml:space="preserve"> </w:t>
      </w:r>
      <w:r w:rsidR="008A359E" w:rsidRPr="008A359E">
        <w:rPr>
          <w:b/>
        </w:rPr>
        <w:t>(М.А.Й.).</w:t>
      </w:r>
      <w:r w:rsidR="0040243B" w:rsidRPr="002A4D42">
        <w:t xml:space="preserve"> Идущий несокрушимою силою огненного чувства любви к Владыке</w:t>
      </w:r>
      <w:r w:rsidR="00D57AEE">
        <w:t xml:space="preserve"> — </w:t>
      </w:r>
      <w:r w:rsidR="0040243B" w:rsidRPr="002A4D42">
        <w:t xml:space="preserve">победитель всегда. Мы объединены </w:t>
      </w:r>
      <w:r w:rsidR="0040243B" w:rsidRPr="002A4D42">
        <w:lastRenderedPageBreak/>
        <w:t>этим чувством. В сердце Матери и в сердце сына горит то же чувство, хотя и в степени разной. Нас сближает оно и двигает дальше. Таинство чувства любви сокровенно. Могучую силу его можно ринуть по желаемому направлению для достижения очередной, поставленной перед собою, задачи. И то, что оказалось не под силу вчера, окажется завтра под силу, ибо будет поддержано чувством. Родина чувств</w:t>
      </w:r>
      <w:r w:rsidR="00D57AEE">
        <w:t xml:space="preserve"> — </w:t>
      </w:r>
      <w:r w:rsidR="0040243B" w:rsidRPr="002A4D42">
        <w:t>сердце. А сердце</w:t>
      </w:r>
      <w:r w:rsidR="00D57AEE">
        <w:t xml:space="preserve"> — </w:t>
      </w:r>
      <w:r w:rsidR="0040243B" w:rsidRPr="002A4D42">
        <w:t>это горнило огня. Так побеждать и достигать будем сердцем. Век Майтрейи</w:t>
      </w:r>
      <w:r w:rsidR="00D57AEE">
        <w:t xml:space="preserve"> — </w:t>
      </w:r>
      <w:r w:rsidR="0040243B" w:rsidRPr="002A4D42">
        <w:t>век сердца. Сердце</w:t>
      </w:r>
      <w:r w:rsidR="00D57AEE">
        <w:t xml:space="preserve"> — </w:t>
      </w:r>
      <w:r w:rsidR="0040243B" w:rsidRPr="002A4D42">
        <w:t>обитель Шестого. Перенося сознание в сердце, сливаемся в духе с Шестым, в нем объединяя Триаду. Бессмертие</w:t>
      </w:r>
      <w:r w:rsidR="00D57AEE">
        <w:t xml:space="preserve"> — </w:t>
      </w:r>
      <w:r w:rsidR="0040243B" w:rsidRPr="002A4D42">
        <w:t>в сердце. Так мощью любви оформляется бессмертная Индивидуальность, когда Пятый сливается с двумя высшими в сознательном единении.</w:t>
      </w:r>
    </w:p>
    <w:p w:rsidR="0040243B" w:rsidRDefault="0040243B" w:rsidP="0040243B"/>
    <w:p w:rsidR="0040243B" w:rsidRDefault="00DF4588" w:rsidP="0040243B">
      <w:r>
        <w:rPr>
          <w:b/>
          <w:lang w:val="en-US"/>
        </w:rPr>
        <w:t>1964</w:t>
      </w:r>
      <w:r>
        <w:rPr>
          <w:b/>
        </w:rPr>
        <w:t xml:space="preserve"> г. </w:t>
      </w:r>
      <w:r w:rsidR="008241CE" w:rsidRPr="008241CE">
        <w:rPr>
          <w:b/>
        </w:rPr>
        <w:t>946.</w:t>
      </w:r>
      <w:r w:rsidR="0040243B" w:rsidRPr="002A4D42">
        <w:t xml:space="preserve"> </w:t>
      </w:r>
      <w:r w:rsidR="008A359E" w:rsidRPr="008A359E">
        <w:rPr>
          <w:b/>
        </w:rPr>
        <w:t>(Гуру).</w:t>
      </w:r>
      <w:r w:rsidR="0040243B" w:rsidRPr="002A4D42">
        <w:t xml:space="preserve"> Нам Доверяет Владыка, а доверяете ли вы себя нам? Сколько сомнений, колебаний, шатаний, недоверия, подозрений, критики и непонимания уявляется каждым подходящим, прежде чем адамант доверия засияет, уничтожая все тени. Будем так мыслить и так рассуждать: Если Света посев нам доверил Позвавший, то доверьтесь и нам вы, идущие к Свету. Имея уже опыт богатый в распознавании ликов, знаете, как подходящие к вам и от вас получающие обильно взамен дают вам полною мерою недоверие, осуждения, подозрения и критику. В ком и чем сомневаются они? И кого они судят? Знайте, что судят за любовь, доверие и преданность нам. И чем в вас эти качества выше и выражены ярче, тем свирепее и беспощаднее осуждение. Бедные, не понимают того, что осуждают себя беспощадно и лишают себя возможности ближе к нам подойти. А вы этим всем не смущайтесь, ибо служите реактивом для них, выявляя их скрытую сущность. Во время идущего Великого Разделения человечества по линии сердца каждый сам определяет себя по эту или по ту сторону линии Света.</w:t>
      </w:r>
    </w:p>
    <w:p w:rsidR="0040243B" w:rsidRDefault="0040243B" w:rsidP="0040243B"/>
    <w:p w:rsidR="0040243B" w:rsidRDefault="00DF4588" w:rsidP="0040243B">
      <w:r>
        <w:rPr>
          <w:b/>
          <w:lang w:val="en-US"/>
        </w:rPr>
        <w:t>1964</w:t>
      </w:r>
      <w:r>
        <w:rPr>
          <w:b/>
        </w:rPr>
        <w:t xml:space="preserve"> г. </w:t>
      </w:r>
      <w:r w:rsidR="008241CE" w:rsidRPr="008241CE">
        <w:rPr>
          <w:b/>
        </w:rPr>
        <w:t>947.</w:t>
      </w:r>
      <w:r w:rsidR="0040243B" w:rsidRPr="002A4D42">
        <w:t xml:space="preserve"> </w:t>
      </w:r>
      <w:r w:rsidR="008241CE" w:rsidRPr="008241CE">
        <w:rPr>
          <w:b/>
        </w:rPr>
        <w:t>(Нояб. 27).</w:t>
      </w:r>
      <w:r w:rsidR="0040243B" w:rsidRPr="002A4D42">
        <w:t xml:space="preserve"> Иерархия Света одна. И потому под какими бы именами и образами ни утверждались в прошедших веках и тысячелетиях Великие духи, стоящие на Лестнице Света, под всеми формами и под всеми названиями это были, есть и будут все те же Великие Индивидуальности, или Посланники Их, или Доверенные, или Служители Света, достигшие высоких ступеней озарения. Сравнительное изучение Великих покажет черты сходства, и тогда можно явно увидеть, как варьируются наименования одной и той же Великой Сущности. Разве Имена и Формы, в которые облекает человечество Великих, изменяет их истинную природу? Незыблема Лестница Иерархии и от человеческого понимания не зависит. Но степень этого понимания в очень значительной мере зависит от действительного приближения к Ней. Потому и Указуем на различные воплощения Великих, чтобы знали, что под различными внешними формами Воплощались всё те же Семь Духов Великих. В этом единство Иерархии, и в этом связь и с человечеством вашей планеты. Так же и Посланники Иерархии, и Доверенные Ее, и духи, </w:t>
      </w:r>
      <w:r w:rsidR="0040243B" w:rsidRPr="002A4D42">
        <w:lastRenderedPageBreak/>
        <w:t>ближайшие к ней, утвердили близость эту на протяжении совместной работы в течение долгих тысячелетий. И под именами различных героев разных легенд и сказаний народного эпоса можно обнаружить знакомые Лики. Так же и иерархия тьмы состоит все из тех же противников Света, из тех же предателей и тех же иерофантов зла, только Новая Эпоха огня начинается для них в новых условиях, когда их глава уничтожен и иерархия тьмы обезглавлена. Это начало конца для владычества темных и зла на планете. Последняя борьба тьмы со Светом в исходе своем предрешена. Темные обречены. Неминуема победа Света, решительная и окончательная. Час последний настал.</w:t>
      </w:r>
    </w:p>
    <w:p w:rsidR="0040243B" w:rsidRDefault="0040243B" w:rsidP="0040243B"/>
    <w:p w:rsidR="0040243B" w:rsidRDefault="00DF4588" w:rsidP="0040243B">
      <w:r>
        <w:rPr>
          <w:b/>
          <w:lang w:val="en-US"/>
        </w:rPr>
        <w:t>1964</w:t>
      </w:r>
      <w:r>
        <w:rPr>
          <w:b/>
        </w:rPr>
        <w:t xml:space="preserve"> г. </w:t>
      </w:r>
      <w:r w:rsidR="008241CE" w:rsidRPr="008241CE">
        <w:rPr>
          <w:b/>
        </w:rPr>
        <w:t>948.</w:t>
      </w:r>
      <w:r w:rsidR="0040243B" w:rsidRPr="002A4D42">
        <w:t xml:space="preserve"> Каждая новая ступень достижений опасна тем, что по мере осознания Света углубляются и возможности падения, если очередные испытания не выдержаны. Утонченное восприятие вынуждено ощущать не только волны Света и высших воздействий, но и волны тьмы, и удушающую тягость темных посылок. Много достигших не выдержало очередных испытаний. Борьба с тьмою</w:t>
      </w:r>
      <w:r w:rsidR="00D57AEE">
        <w:t xml:space="preserve"> — </w:t>
      </w:r>
      <w:r w:rsidR="0040243B" w:rsidRPr="002A4D42">
        <w:t>победная страница жизни того, кто неуклонно со Мною идет к конечной победе.</w:t>
      </w:r>
    </w:p>
    <w:p w:rsidR="0040243B" w:rsidRDefault="0040243B" w:rsidP="0040243B"/>
    <w:p w:rsidR="0040243B" w:rsidRDefault="00DF4588" w:rsidP="0040243B">
      <w:r>
        <w:rPr>
          <w:b/>
          <w:lang w:val="en-US"/>
        </w:rPr>
        <w:t>1964</w:t>
      </w:r>
      <w:r>
        <w:rPr>
          <w:b/>
        </w:rPr>
        <w:t xml:space="preserve"> г. </w:t>
      </w:r>
      <w:r w:rsidR="008241CE" w:rsidRPr="008241CE">
        <w:rPr>
          <w:b/>
        </w:rPr>
        <w:t>949.</w:t>
      </w:r>
      <w:r w:rsidR="0040243B" w:rsidRPr="002A4D42">
        <w:t xml:space="preserve"> </w:t>
      </w:r>
      <w:r w:rsidR="008A359E" w:rsidRPr="008A359E">
        <w:rPr>
          <w:b/>
        </w:rPr>
        <w:t>(М.А.Й.).</w:t>
      </w:r>
      <w:r w:rsidR="0040243B" w:rsidRPr="002A4D42">
        <w:t xml:space="preserve"> Все чувства преданности, любви и устремления безусловно хороши, но воина видеть Хочу, облеченного крепким доспехом, вооруженного луком, копьем и мечом, и с прочным щитом на руке. Нужны воители духа, верно стоящие на дозоре, не знающие страха и поражения. Воина видеть Хочу в том, кто приближен к Владыке. Битва с тьмой затянулась, но надо ее победить.</w:t>
      </w:r>
    </w:p>
    <w:p w:rsidR="0040243B" w:rsidRDefault="0040243B" w:rsidP="0040243B"/>
    <w:p w:rsidR="0040243B" w:rsidRDefault="00DF4588" w:rsidP="0040243B">
      <w:r>
        <w:rPr>
          <w:b/>
          <w:lang w:val="en-US"/>
        </w:rPr>
        <w:t>1964</w:t>
      </w:r>
      <w:r>
        <w:rPr>
          <w:b/>
        </w:rPr>
        <w:t xml:space="preserve"> г. </w:t>
      </w:r>
      <w:r w:rsidR="008241CE" w:rsidRPr="008241CE">
        <w:rPr>
          <w:b/>
        </w:rPr>
        <w:t>950.</w:t>
      </w:r>
      <w:r w:rsidR="0040243B" w:rsidRPr="002A4D42">
        <w:t xml:space="preserve"> (601). </w:t>
      </w:r>
      <w:r w:rsidR="008A359E" w:rsidRPr="008A359E">
        <w:rPr>
          <w:b/>
        </w:rPr>
        <w:t>(Гуру).</w:t>
      </w:r>
      <w:r w:rsidR="0040243B" w:rsidRPr="002A4D42">
        <w:t xml:space="preserve"> Победа в том, чтобы дойти до Владыки и, к Владыке идя, не забывать ни на мгновенье цели пути и цели борьбы и значенья победы.</w:t>
      </w:r>
    </w:p>
    <w:p w:rsidR="0040243B" w:rsidRDefault="0040243B" w:rsidP="0040243B"/>
    <w:p w:rsidR="0040243B" w:rsidRDefault="00DF4588" w:rsidP="0040243B">
      <w:r>
        <w:rPr>
          <w:b/>
          <w:lang w:val="en-US"/>
        </w:rPr>
        <w:t>1964</w:t>
      </w:r>
      <w:r>
        <w:rPr>
          <w:b/>
        </w:rPr>
        <w:t xml:space="preserve"> г. </w:t>
      </w:r>
      <w:r w:rsidR="008241CE" w:rsidRPr="008241CE">
        <w:rPr>
          <w:b/>
        </w:rPr>
        <w:t>951.</w:t>
      </w:r>
      <w:r w:rsidR="0040243B" w:rsidRPr="002A4D42">
        <w:t xml:space="preserve"> (602). </w:t>
      </w:r>
      <w:r w:rsidR="008241CE" w:rsidRPr="008241CE">
        <w:rPr>
          <w:b/>
        </w:rPr>
        <w:t>(Нояб. 29).</w:t>
      </w:r>
      <w:r w:rsidR="0040243B" w:rsidRPr="002A4D42">
        <w:t xml:space="preserve"> Ночью были слова: Надежен ли?</w:t>
      </w:r>
    </w:p>
    <w:p w:rsidR="0040243B" w:rsidRDefault="0040243B" w:rsidP="0040243B">
      <w:r w:rsidRPr="002A4D42">
        <w:t>Час последний настал.</w:t>
      </w:r>
    </w:p>
    <w:p w:rsidR="0040243B" w:rsidRDefault="0040243B" w:rsidP="0040243B">
      <w:r w:rsidRPr="002A4D42">
        <w:t xml:space="preserve">Сын Мой, муравьев и пчел Принесли Владыки с Венеры ко времени пробуждения в человечестве самосознания, следовательно, не так уж давно, следовательно, формы жизни на этой планете не так уж сильно отличаются от земных, во всяком случае, отличались 18 миллионов лет тому назад. Правда, люди на ней не вашего Круга, не четвертого, но выше. Разница между людьми столь же велика, как на Земле между представителями четвертой, пятой и шестой Расы. Формы общественной жизни настолько далеки от земных, что многому можно было бы поучиться и многое позаимствовать, если бы сознание позволяло. Там многое знают о Земле, земляне же мало. В Наших архивах хранится много записей и подробностей о жизни на Дальних Мирах нашей солнечной системы, и ко времени будут они выданы людям. Сейчас еще не поверят, и дар будет напрасным. </w:t>
      </w:r>
      <w:r w:rsidRPr="002A4D42">
        <w:lastRenderedPageBreak/>
        <w:t>Характерно то, что во времени люди очень склонны до неузнаваемости искажать данные, полученные из Первоисточника, и много усилий тратится Нами на то, чтобы охранить Первоучение от искажения. Оболочки затемняют знание духа. Притяжение Земли велико. Меняются ложе океанов и очертания суши и возникают новые центры цивилизации на новых местах, чтобы наслоения и затверделые тонкие формы старых не мешали эволюции жизни. Не представляют себе, насколько тонкие отпечатки людских деяний и построений, и особенно мыслей, влияют на психику человека. Вот почему удаляются йоги в неприступные горы или отшельники в дремучие леса. Так и Сергий-Строитель обитель свою воздвиг на новых местах. И сейчас центр культуры планеты переносится в Сибирь, на место, где раньше не было ничего. Мудро строится и осуществляется Великий План преображения жизни планеты.</w:t>
      </w:r>
    </w:p>
    <w:p w:rsidR="0040243B" w:rsidRDefault="0040243B" w:rsidP="0040243B"/>
    <w:p w:rsidR="0040243B" w:rsidRDefault="00DF4588" w:rsidP="0040243B">
      <w:r>
        <w:rPr>
          <w:b/>
          <w:lang w:val="en-US"/>
        </w:rPr>
        <w:t>1964</w:t>
      </w:r>
      <w:r>
        <w:rPr>
          <w:b/>
        </w:rPr>
        <w:t xml:space="preserve"> г. </w:t>
      </w:r>
      <w:r w:rsidR="008241CE" w:rsidRPr="008241CE">
        <w:rPr>
          <w:b/>
        </w:rPr>
        <w:t>952.</w:t>
      </w:r>
      <w:r w:rsidR="0040243B" w:rsidRPr="002A4D42">
        <w:t xml:space="preserve"> (603). </w:t>
      </w:r>
      <w:r w:rsidR="008A359E" w:rsidRPr="008A359E">
        <w:rPr>
          <w:b/>
        </w:rPr>
        <w:t>(М.А.Й.).</w:t>
      </w:r>
      <w:r w:rsidR="0040243B" w:rsidRPr="002A4D42">
        <w:t xml:space="preserve"> Двигаться вперед при всех настроениях и во всяких состояниях духа и при</w:t>
      </w:r>
      <w:r w:rsidR="008530A9">
        <w:rPr>
          <w:lang w:val="en-US"/>
        </w:rPr>
        <w:t xml:space="preserve"> </w:t>
      </w:r>
      <w:r w:rsidR="0040243B" w:rsidRPr="002A4D42">
        <w:t>всей сложности противных внешних условий будет достижением Архата. Какая же закалка требуется для этого! И будем ли удивляться тому, насколько сильно противодействие окружающего? Но цель наша</w:t>
      </w:r>
      <w:r w:rsidR="00D57AEE">
        <w:t xml:space="preserve"> — </w:t>
      </w:r>
      <w:r w:rsidR="0040243B" w:rsidRPr="002A4D42">
        <w:t>дойти и пройти через все, что так яро, упорно и постоянно мешает. И решение тоже только одно</w:t>
      </w:r>
      <w:r w:rsidR="00D57AEE">
        <w:t xml:space="preserve"> — </w:t>
      </w:r>
      <w:r w:rsidR="0040243B" w:rsidRPr="002A4D42">
        <w:t>дойти. Поступать будем так: определив, что именно является наинужнейшим на данный отрезок времени, будем его утверждать всеми силами своего сознания, и притом вопреки и независимо от внешних условий жизни. Так, утверждая наинужнейшее, дойдем до положенного.</w:t>
      </w:r>
    </w:p>
    <w:p w:rsidR="0040243B" w:rsidRDefault="0040243B" w:rsidP="0040243B"/>
    <w:p w:rsidR="0040243B" w:rsidRDefault="00DF4588" w:rsidP="0040243B">
      <w:r>
        <w:rPr>
          <w:b/>
          <w:lang w:val="en-US"/>
        </w:rPr>
        <w:t>1964</w:t>
      </w:r>
      <w:r>
        <w:rPr>
          <w:b/>
        </w:rPr>
        <w:t xml:space="preserve"> г. </w:t>
      </w:r>
      <w:r w:rsidR="008241CE" w:rsidRPr="008241CE">
        <w:rPr>
          <w:b/>
        </w:rPr>
        <w:t>953.</w:t>
      </w:r>
      <w:r w:rsidR="0040243B" w:rsidRPr="002A4D42">
        <w:t xml:space="preserve"> </w:t>
      </w:r>
      <w:r w:rsidR="008A359E" w:rsidRPr="008A359E">
        <w:rPr>
          <w:b/>
        </w:rPr>
        <w:t>(Гуру).</w:t>
      </w:r>
      <w:r w:rsidR="0040243B" w:rsidRPr="002A4D42">
        <w:t xml:space="preserve"> Если идти только в моменты подъема и вдохновения, а в остальное время топтаться на месте или пятиться назад, то когда же дойдем?!</w:t>
      </w:r>
    </w:p>
    <w:p w:rsidR="0040243B" w:rsidRDefault="0040243B" w:rsidP="0040243B">
      <w:r w:rsidRPr="002A4D42">
        <w:t>(Со сна). Пришли желанные вести.</w:t>
      </w:r>
    </w:p>
    <w:p w:rsidR="0040243B" w:rsidRDefault="0040243B" w:rsidP="0040243B"/>
    <w:p w:rsidR="0040243B" w:rsidRDefault="00DF4588" w:rsidP="0040243B">
      <w:r>
        <w:rPr>
          <w:b/>
          <w:lang w:val="en-US"/>
        </w:rPr>
        <w:t>1964</w:t>
      </w:r>
      <w:r>
        <w:rPr>
          <w:b/>
        </w:rPr>
        <w:t xml:space="preserve"> г. </w:t>
      </w:r>
      <w:r w:rsidR="008241CE" w:rsidRPr="008241CE">
        <w:rPr>
          <w:b/>
        </w:rPr>
        <w:t>954.</w:t>
      </w:r>
      <w:r w:rsidR="0040243B" w:rsidRPr="002A4D42">
        <w:t xml:space="preserve"> (604). </w:t>
      </w:r>
      <w:r w:rsidR="008241CE" w:rsidRPr="008241CE">
        <w:rPr>
          <w:b/>
        </w:rPr>
        <w:t>(Нояб. 30).</w:t>
      </w:r>
      <w:r w:rsidR="0040243B" w:rsidRPr="002A4D42">
        <w:t xml:space="preserve"> Можно не иметь никаких вещей и все же в духе оставаться собственником, не изжившим этого свойства. Можно не совершать нежелательных поступков или позорных действий и все же в духе не быть свободным от них. Все дело в состоянии духа, освободившегося или не освободившегося в глубинах своих от того, что должно быть изжито. Человек, питающийся кореньями, но вожделеющий мяса, не свободен и не победитель себя. Борьба ведется единым началом духа и в духе. Конечно, внешнее потворство своим слабостям их усиливает, но окончательная победа над ними лежит в сфере духа. И только достигнутая там, освобождает она человека от обострений со своими не изжитыми в духе слабостями в Мире Надземном. Изжитие полное означает искоренение, когда от искореняемого свойства в сущности человека не остается уже ничего. Оно вырвано с корнем. Иначе будет давать оно новые и новые ростки в каждом новом воплощении, несмотря на кажущуюся победу и подавление изживаемого свойства.</w:t>
      </w:r>
    </w:p>
    <w:p w:rsidR="0040243B" w:rsidRDefault="0040243B" w:rsidP="0040243B"/>
    <w:p w:rsidR="0040243B" w:rsidRDefault="00DF4588" w:rsidP="0040243B">
      <w:r>
        <w:rPr>
          <w:b/>
          <w:lang w:val="en-US"/>
        </w:rPr>
        <w:t>1964</w:t>
      </w:r>
      <w:r>
        <w:rPr>
          <w:b/>
        </w:rPr>
        <w:t xml:space="preserve"> г. </w:t>
      </w:r>
      <w:r w:rsidR="008241CE" w:rsidRPr="008241CE">
        <w:rPr>
          <w:b/>
        </w:rPr>
        <w:t>955.</w:t>
      </w:r>
      <w:r w:rsidR="0040243B" w:rsidRPr="002A4D42">
        <w:t xml:space="preserve"> </w:t>
      </w:r>
      <w:r w:rsidR="008A359E" w:rsidRPr="008A359E">
        <w:rPr>
          <w:b/>
        </w:rPr>
        <w:t>(М.А.Й.).</w:t>
      </w:r>
      <w:r w:rsidR="0040243B" w:rsidRPr="002A4D42">
        <w:t xml:space="preserve"> Неудержимо катится колесо событий, приближая сужденное время. Ждущий дождется.</w:t>
      </w:r>
    </w:p>
    <w:p w:rsidR="0040243B" w:rsidRDefault="0040243B" w:rsidP="0040243B"/>
    <w:p w:rsidR="0040243B" w:rsidRPr="002A4D42" w:rsidRDefault="00DF4588" w:rsidP="0040243B">
      <w:r>
        <w:rPr>
          <w:b/>
          <w:lang w:val="en-US"/>
        </w:rPr>
        <w:t>1964</w:t>
      </w:r>
      <w:r>
        <w:rPr>
          <w:b/>
        </w:rPr>
        <w:t xml:space="preserve"> г. </w:t>
      </w:r>
      <w:r w:rsidR="008241CE" w:rsidRPr="008241CE">
        <w:rPr>
          <w:b/>
        </w:rPr>
        <w:t>956.</w:t>
      </w:r>
      <w:r w:rsidR="0040243B" w:rsidRPr="002A4D42">
        <w:t xml:space="preserve"> (605). </w:t>
      </w:r>
      <w:r w:rsidR="008A359E" w:rsidRPr="008A359E">
        <w:rPr>
          <w:b/>
        </w:rPr>
        <w:t>(Гуру).</w:t>
      </w:r>
      <w:r w:rsidR="0040243B" w:rsidRPr="002A4D42">
        <w:t xml:space="preserve"> Надо разобрать до конца явление каждой слабости, чтобы увидеть шипы за кажущейся привлекательностью самообмана, шипы, вонзающиеся в сознание и в конечном итоге причиняющие острые страдания и опустошение.</w:t>
      </w:r>
    </w:p>
    <w:p w:rsidR="00641656" w:rsidRDefault="00641656" w:rsidP="0040243B">
      <w:pPr>
        <w:rPr>
          <w:lang w:val="en-US"/>
        </w:rPr>
      </w:pPr>
    </w:p>
    <w:p w:rsidR="0040243B" w:rsidRDefault="0040243B" w:rsidP="00641656">
      <w:pPr>
        <w:pStyle w:val="Quote"/>
      </w:pPr>
      <w:r w:rsidRPr="002A4D42">
        <w:t>Дни очень тяжкие. Вчера вечером давление чувствовалось до ощущения окружившей сгущенности. Хотелось вырваться из этого кольца.</w:t>
      </w:r>
    </w:p>
    <w:p w:rsidR="0040243B" w:rsidRDefault="00DF4588" w:rsidP="0040243B">
      <w:r>
        <w:rPr>
          <w:b/>
          <w:lang w:val="en-US"/>
        </w:rPr>
        <w:t>1964</w:t>
      </w:r>
      <w:r>
        <w:rPr>
          <w:b/>
        </w:rPr>
        <w:t xml:space="preserve"> г. </w:t>
      </w:r>
      <w:r w:rsidR="008241CE" w:rsidRPr="008241CE">
        <w:rPr>
          <w:b/>
        </w:rPr>
        <w:t>957.</w:t>
      </w:r>
      <w:r w:rsidR="0040243B" w:rsidRPr="002A4D42">
        <w:t xml:space="preserve"> (606). </w:t>
      </w:r>
      <w:r w:rsidR="008A359E" w:rsidRPr="008A359E">
        <w:rPr>
          <w:b/>
        </w:rPr>
        <w:t>(Гуру).</w:t>
      </w:r>
      <w:r w:rsidR="0040243B" w:rsidRPr="002A4D42">
        <w:t xml:space="preserve"> Сны и поведение во сне подтверждают то положение, что решения дня, и поведение в бодрствующем состоянии, и мысли дневные как бы продолжаются в ночь. И чем тверже решение или умозаключение, тем определеннее уявляются они и во сне. Но сон смерти подобен. Можно понять, как и в Надземном после освобождения от тела поведение человека будет в полном соответствии с его внутренним моральным уровнем. Обмана, лицемерия быть уже там не может, ибо человек выражает собою то, что он представляет в действительности. Именно скрытая, внутренняя сущность его выявляется во всей своей красоте или безобразии. Поэтому поведение человека наедине, перед самим собою, когда он еще в теле, имеет такое большое значение и смысл. Поведение перед Ликом Беспредельности, или пространственное поведение и мышление, когда оно утверждается сознательно, обуславливает и поведение человека после смерти. Надо же, наконец, понять, что нет ничего тайного, что не стало бы явным. Мир плотный, или мир внешний, позволяет многое таить под внешнею формой, но в Мире Тонком внутреннее становится внешним, и каждое движение сознания, и каждое чувство, эмоция, переживание, страсть или вожделение тотчас же выражаются и внешне, в той форме, в которую там облечен человек. Тот, кто служил на Земле Красоте, там не пожалеет об этом, ибо стремление к Красоте даст и тонкому телу соответствующее выражение. Но служитель безобразию и мерзости всякой выразит в своей внешней форме сущность своего устремления в полном соответствии с его природой. Потому земная жизнь и земные действия имеют очень большое значение для Надземного пребывания. Очищение сознания от всякого сора окажется очень полезным. Правда, и там, в так называемом чистилище низших слоев, происходит или очищение, или еще большее омрачение перешедшего. Но процесс этот там очень остр и мучителен и может закончиться победою низшей дуады и погружением во тьму. Поэтому следует озаботиться состоянием своих оболочек и очищением их</w:t>
      </w:r>
      <w:r w:rsidR="00D57AEE">
        <w:t xml:space="preserve"> — </w:t>
      </w:r>
      <w:r w:rsidR="0040243B" w:rsidRPr="002A4D42">
        <w:t xml:space="preserve">пока еще на Земле. Мало не делать чего-то, надо еще суметь вырвать самый корень неделаемого, ибо головы чудища, будучи отрублены, вырастают опять. Требуется искоренение, но не подавление или неделание чего-то, что, быть </w:t>
      </w:r>
      <w:r w:rsidR="0040243B" w:rsidRPr="002A4D42">
        <w:lastRenderedPageBreak/>
        <w:t>может, очень хочется делать в неизжитых и неочищенных мыслях, угнездившихся в глубинах сознания. Багаж, берущийся дальше, надо хорошо пересмотреть и без сожаления выбросить все, негодное в далеком пути. С любимыми тараканами за пазухой не подняться в высокие сферы. Сердце должно быть очищено, прежде чем Учитель Света сможет войти в него.</w:t>
      </w:r>
    </w:p>
    <w:p w:rsidR="0040243B" w:rsidRDefault="0040243B" w:rsidP="0040243B"/>
    <w:p w:rsidR="0040243B" w:rsidRDefault="00DF4588" w:rsidP="0040243B">
      <w:r>
        <w:rPr>
          <w:b/>
          <w:lang w:val="en-US"/>
        </w:rPr>
        <w:t>1964</w:t>
      </w:r>
      <w:r>
        <w:rPr>
          <w:b/>
        </w:rPr>
        <w:t xml:space="preserve"> г. </w:t>
      </w:r>
      <w:r w:rsidR="008241CE" w:rsidRPr="008241CE">
        <w:rPr>
          <w:b/>
        </w:rPr>
        <w:t>958.</w:t>
      </w:r>
      <w:r w:rsidR="0040243B" w:rsidRPr="002A4D42">
        <w:t xml:space="preserve"> (607). </w:t>
      </w:r>
      <w:r w:rsidR="008A359E" w:rsidRPr="008A359E">
        <w:rPr>
          <w:b/>
        </w:rPr>
        <w:t>(М.А.Й.).</w:t>
      </w:r>
      <w:r w:rsidR="0040243B" w:rsidRPr="002A4D42">
        <w:t xml:space="preserve"> Когда чувствуете невыносимое пространственное нагнетение, знайте, что разделяете с нами и Тем, Кто Позвал, тягость Его ноши земной и помогаете Ему и нам в ее разрядке. Потому так и тяжело, что разредителей мало и немногие сильные сознания вынуждены брать на свои плечи то, что при нормальных условиях должно было бы быть разложено на многих. Но в этом</w:t>
      </w:r>
      <w:r w:rsidR="00D57AEE">
        <w:t xml:space="preserve"> — </w:t>
      </w:r>
      <w:r w:rsidR="0040243B" w:rsidRPr="002A4D42">
        <w:t>служение Свету. И не печалиться, но радоваться надо, что помогаете облегчить непомерную ношу Того, Кто Позвал вас на подвиг. Но если все же идете, несмотря ни на что, то, ручаюсь, дойдете.</w:t>
      </w:r>
    </w:p>
    <w:p w:rsidR="0040243B" w:rsidRDefault="0040243B" w:rsidP="0040243B"/>
    <w:p w:rsidR="0040243B" w:rsidRDefault="00DF4588" w:rsidP="0040243B">
      <w:r>
        <w:rPr>
          <w:b/>
          <w:lang w:val="en-US"/>
        </w:rPr>
        <w:t>1964</w:t>
      </w:r>
      <w:r>
        <w:rPr>
          <w:b/>
        </w:rPr>
        <w:t xml:space="preserve"> г. </w:t>
      </w:r>
      <w:r w:rsidR="008241CE" w:rsidRPr="008241CE">
        <w:rPr>
          <w:b/>
        </w:rPr>
        <w:t>959.</w:t>
      </w:r>
      <w:r w:rsidR="0040243B" w:rsidRPr="002A4D42">
        <w:t xml:space="preserve"> </w:t>
      </w:r>
      <w:r w:rsidR="008A359E" w:rsidRPr="008A359E">
        <w:rPr>
          <w:b/>
        </w:rPr>
        <w:t>(Гуру).</w:t>
      </w:r>
      <w:r w:rsidR="0040243B" w:rsidRPr="002A4D42">
        <w:t xml:space="preserve"> Сметая в духе преграды отделенности внешней от тех, к кому устремлено сознание, поступаете правильно, ибо внешняя отделенность</w:t>
      </w:r>
      <w:r w:rsidR="00D57AEE">
        <w:t xml:space="preserve"> — </w:t>
      </w:r>
      <w:r w:rsidR="0040243B" w:rsidRPr="002A4D42">
        <w:t>иллюзия плотного мира. Когда плотный мир вместе с оставленным физическим телом заменится Тонким и Мир Тонкий станет единственной реальностью для сознания, исчезнет и отделенность от тех, к кому оно устремлялось. Соединителем будет устремление и желание сердца быть вместе. Кто к кому идет, тот с тем или с теми пребудет.</w:t>
      </w:r>
    </w:p>
    <w:p w:rsidR="0040243B" w:rsidRDefault="0040243B" w:rsidP="0040243B">
      <w:r w:rsidRPr="002A4D42">
        <w:t>(Со сна). Немного осталось, считанные дни, два дня.</w:t>
      </w:r>
    </w:p>
    <w:p w:rsidR="0040243B" w:rsidRDefault="0040243B" w:rsidP="0040243B"/>
    <w:p w:rsidR="0040243B" w:rsidRPr="002A4D42" w:rsidRDefault="00DF4588" w:rsidP="0040243B">
      <w:r>
        <w:rPr>
          <w:b/>
          <w:lang w:val="en-US"/>
        </w:rPr>
        <w:t>1964</w:t>
      </w:r>
      <w:r>
        <w:rPr>
          <w:b/>
        </w:rPr>
        <w:t xml:space="preserve"> г. </w:t>
      </w:r>
      <w:r w:rsidR="008241CE" w:rsidRPr="008241CE">
        <w:rPr>
          <w:b/>
        </w:rPr>
        <w:t>960.</w:t>
      </w:r>
      <w:r w:rsidR="0040243B" w:rsidRPr="002A4D42">
        <w:t xml:space="preserve"> </w:t>
      </w:r>
      <w:r w:rsidR="008241CE" w:rsidRPr="008241CE">
        <w:rPr>
          <w:b/>
        </w:rPr>
        <w:t>(Дек. 1).</w:t>
      </w:r>
      <w:r w:rsidR="0040243B" w:rsidRPr="002A4D42">
        <w:t xml:space="preserve"> Что же делать тогда, когда сознание замолкает? Заботливо и спокойно переждать, не утруждая его насильственными заданиями. Не всегда звучит оно на пространственную ноту. Вымученные усилия не помогут. Птица поет естественно и свободно. Так же свободно вливается и мысль в звучащее открыто сознание. Надо переждать.</w:t>
      </w:r>
    </w:p>
    <w:p w:rsidR="0040243B" w:rsidRPr="002A4D42" w:rsidRDefault="0040243B" w:rsidP="00641656">
      <w:pPr>
        <w:pStyle w:val="Quote"/>
      </w:pPr>
      <w:r w:rsidRPr="002A4D42">
        <w:t>Не пишется ничего, несмотря на все усилия. Видел сон, что сверху с горы к реке приближался отряд всадников с копьями, а по берегу реки другой, больше, потом на горе появилось множество всадников с копьями, которые окружили и обезоружили другой отряд. Стояло три &lt;...&gt;, их наполнили. Потом пришли рабочие в серо-голубых одеждах.</w:t>
      </w:r>
    </w:p>
    <w:p w:rsidR="00641656" w:rsidRDefault="00641656" w:rsidP="0040243B">
      <w:pPr>
        <w:rPr>
          <w:lang w:val="en-US"/>
        </w:rPr>
      </w:pPr>
    </w:p>
    <w:p w:rsidR="0040243B" w:rsidRDefault="0040243B" w:rsidP="00641656">
      <w:pPr>
        <w:pStyle w:val="Quote"/>
      </w:pPr>
      <w:r w:rsidRPr="002A4D42">
        <w:t>Записать ничего не смог. Во сне куда-то уезжал и хотел с кем-то проститься. Со сна была мысль, что мешающие убраны. Хвораю, по-видимому, грипп. Бросилась болезнь на горло. Захворал, повидавшись с друзьями. Они не были здоровы. Который уже раз заболеваю от &lt;...&gt; знакомых.</w:t>
      </w:r>
    </w:p>
    <w:p w:rsidR="0040243B" w:rsidRDefault="00DF4588" w:rsidP="0040243B">
      <w:r>
        <w:rPr>
          <w:b/>
          <w:lang w:val="en-US"/>
        </w:rPr>
        <w:t>1964</w:t>
      </w:r>
      <w:r>
        <w:rPr>
          <w:b/>
        </w:rPr>
        <w:t xml:space="preserve"> г. </w:t>
      </w:r>
      <w:r w:rsidR="008241CE" w:rsidRPr="008241CE">
        <w:rPr>
          <w:b/>
        </w:rPr>
        <w:t>961.</w:t>
      </w:r>
      <w:r w:rsidR="0040243B" w:rsidRPr="002A4D42">
        <w:t xml:space="preserve"> (608). </w:t>
      </w:r>
      <w:r w:rsidR="008241CE" w:rsidRPr="008241CE">
        <w:rPr>
          <w:b/>
        </w:rPr>
        <w:t>(Дек. 2).</w:t>
      </w:r>
      <w:r w:rsidR="0040243B" w:rsidRPr="002A4D42">
        <w:t xml:space="preserve"> Иногда некоторые болезни очень мешают воспринимать. Это следует помнить.</w:t>
      </w:r>
    </w:p>
    <w:p w:rsidR="0040243B" w:rsidRDefault="0040243B" w:rsidP="0040243B">
      <w:r w:rsidRPr="002A4D42">
        <w:lastRenderedPageBreak/>
        <w:t>Не надо вести того, кто может идти сам. Не надо испытывать того, кто сам дает себе испытания и</w:t>
      </w:r>
      <w:r w:rsidR="008530A9">
        <w:rPr>
          <w:lang w:val="en-US"/>
        </w:rPr>
        <w:t xml:space="preserve"> </w:t>
      </w:r>
      <w:r w:rsidRPr="002A4D42">
        <w:t>ставит перед собою задачи. Ценим таких самоходов. Маленьких детей водят за руку, взрослые сами идут. Конечно, самоходы не останутся без Руководства, но много легче вести идущего самостоятельно. Самоходство и самодеятельность указывают на зрелость духа. Тогда нужно лишь легкое касание, легкий намек. Понятливость и готовность освобождают Руководителя от излишней траты энергии.</w:t>
      </w:r>
    </w:p>
    <w:p w:rsidR="0040243B" w:rsidRDefault="0040243B" w:rsidP="0040243B"/>
    <w:p w:rsidR="0040243B" w:rsidRDefault="00DF4588" w:rsidP="0040243B">
      <w:r>
        <w:rPr>
          <w:b/>
          <w:lang w:val="en-US"/>
        </w:rPr>
        <w:t>1964</w:t>
      </w:r>
      <w:r>
        <w:rPr>
          <w:b/>
        </w:rPr>
        <w:t xml:space="preserve"> г. </w:t>
      </w:r>
      <w:r w:rsidR="008241CE" w:rsidRPr="008241CE">
        <w:rPr>
          <w:b/>
        </w:rPr>
        <w:t>962.</w:t>
      </w:r>
      <w:r w:rsidR="0040243B" w:rsidRPr="002A4D42">
        <w:t xml:space="preserve"> </w:t>
      </w:r>
      <w:r w:rsidR="008A359E" w:rsidRPr="008A359E">
        <w:rPr>
          <w:b/>
        </w:rPr>
        <w:t>(М.А.Й.).</w:t>
      </w:r>
      <w:r w:rsidR="0040243B" w:rsidRPr="002A4D42">
        <w:t xml:space="preserve"> Сила и степень контакта зависит от многих причин. Сила и степень контакта может колебаться в зависимости от них. Не следует только переносить эти колебания на нас и думать, что колеблется или изменяется наше отношение. Оно остается все тем же, но сложность пространственных и даже атмосферных условий не может не влиять на деятельность психического аппарата. Кроме того, некоторые болезни обостряют восприимчивость, некоторые, наоборот, ее притупляют. Спокойно и в доверии к Ведущему надо переждать противные условия.</w:t>
      </w:r>
    </w:p>
    <w:p w:rsidR="0040243B" w:rsidRDefault="0040243B" w:rsidP="0040243B"/>
    <w:p w:rsidR="0040243B" w:rsidRDefault="00DF4588" w:rsidP="0040243B">
      <w:r>
        <w:rPr>
          <w:b/>
          <w:lang w:val="en-US"/>
        </w:rPr>
        <w:t>1964</w:t>
      </w:r>
      <w:r>
        <w:rPr>
          <w:b/>
        </w:rPr>
        <w:t xml:space="preserve"> г. </w:t>
      </w:r>
      <w:r w:rsidR="008241CE" w:rsidRPr="008241CE">
        <w:rPr>
          <w:b/>
        </w:rPr>
        <w:t>963.</w:t>
      </w:r>
      <w:r w:rsidR="0040243B" w:rsidRPr="002A4D42">
        <w:t xml:space="preserve"> (609). </w:t>
      </w:r>
      <w:r w:rsidR="008A359E" w:rsidRPr="008A359E">
        <w:rPr>
          <w:b/>
        </w:rPr>
        <w:t>(Гуру).</w:t>
      </w:r>
      <w:r w:rsidR="0040243B" w:rsidRPr="002A4D42">
        <w:t xml:space="preserve"> Душа Учителя</w:t>
      </w:r>
      <w:r w:rsidR="00D57AEE">
        <w:t xml:space="preserve"> — </w:t>
      </w:r>
      <w:r w:rsidR="0040243B" w:rsidRPr="002A4D42">
        <w:t>ваш дом. В его прочности и неизменности постоянства можно найти в любую минуту опору и защиту от непостоянства и колебания всего, что творится вовне, как во внешнем окружении, так и в пространстве.</w:t>
      </w:r>
    </w:p>
    <w:p w:rsidR="0040243B" w:rsidRDefault="0040243B" w:rsidP="0040243B"/>
    <w:p w:rsidR="0040243B" w:rsidRPr="002A4D42" w:rsidRDefault="0040243B" w:rsidP="00641656">
      <w:pPr>
        <w:pStyle w:val="Quote"/>
      </w:pPr>
      <w:r w:rsidRPr="002A4D42">
        <w:t>Вчера не писалось.</w:t>
      </w:r>
    </w:p>
    <w:p w:rsidR="0040243B" w:rsidRDefault="0040243B" w:rsidP="00641656">
      <w:pPr>
        <w:pStyle w:val="Quote"/>
      </w:pPr>
      <w:r w:rsidRPr="002A4D42">
        <w:t>Сегодня во сне видел М.А.Й. Она была вся в белом, усталая, что-то писала, я помогал. Был около, но близкого касания не было.</w:t>
      </w:r>
    </w:p>
    <w:p w:rsidR="0040243B" w:rsidRDefault="00DF4588" w:rsidP="0040243B">
      <w:r>
        <w:rPr>
          <w:b/>
          <w:lang w:val="en-US"/>
        </w:rPr>
        <w:t>1964</w:t>
      </w:r>
      <w:r>
        <w:rPr>
          <w:b/>
        </w:rPr>
        <w:t xml:space="preserve"> г. </w:t>
      </w:r>
      <w:r w:rsidR="008241CE" w:rsidRPr="008241CE">
        <w:rPr>
          <w:b/>
        </w:rPr>
        <w:t>964.</w:t>
      </w:r>
      <w:r w:rsidR="0040243B" w:rsidRPr="002A4D42">
        <w:t xml:space="preserve"> (610). </w:t>
      </w:r>
      <w:r w:rsidR="008241CE" w:rsidRPr="008241CE">
        <w:rPr>
          <w:b/>
        </w:rPr>
        <w:t>(Дек. 4).</w:t>
      </w:r>
      <w:r w:rsidR="0040243B" w:rsidRPr="002A4D42">
        <w:t xml:space="preserve"> Можно отметить, как в некоторые периоды жизни происходит как бы усиленная проверка состояния сознания, когда забытые мыслеобразы и впечатления прошлого возникают из памяти, требуя внимания и времени. Если они нехороши, то при сочетании сознания с ними проверка эта показывает безошибочно, что именно еще не изжито и подлежит изъятию и что именно надо в себе преодолеть, не допуская погружения в это прошлое и не усиливая его игрой воображения и развитием вариаций на данную тему. Все эти мыслеобразы, сочетаясь с сознанием, усиливают себя, чтобы, уйдя, снова вернуться в будущем и преградою стать на пути освобождения сознания от всякого сора. По существу, это и есть стражи Порога, мешающие восхождению духа, только сейчас они не выявляют всей своей силы и влияния, как это будет тогда, когда дух, освобожденный от тела, встретит их во всей силе их притяжения. И все же каждая победа над ними и отказ входить с ними в соприкосновение и останавливаться на них предвосхищает и будущую победу над ними при конечной встрече со стражами Порога. Сочетание с этими мыслеобразами означает невозможность с ними бороться и победить их и в будущем. Но будут они возвращаться до тех пор, пока </w:t>
      </w:r>
      <w:r w:rsidR="0040243B" w:rsidRPr="002A4D42">
        <w:lastRenderedPageBreak/>
        <w:t>окончательное и твердое решение воли не покончит с ними уже навсегда. Ведь фактически нет ничего, и реальность их кажущаяся, не могущая заменить реальности плотного мира, и, несмотря на это, они все же влекут к себе сознание своей кажущейся привлекательностью, задерживая его продвижение. В той или иной форме через эти испытания мыслеобразами проходят и проходили все ученики. Через них надо пройти победителем, сказав им, что не могут они преградить путь, предначертанный духу, что тот, кто их породил, он же их и убьет, не позволяя им овладеть сознанием. Следует помнить, что темные, которые на страже всегда, усиливают и старательно раздувают явление, подбрасывая и внушая самые недопустимые мысли. Они отлично знают, чем и как лучше и легче всего привлечь внимание находящегося на испытании духа.</w:t>
      </w:r>
    </w:p>
    <w:p w:rsidR="0040243B" w:rsidRDefault="0040243B" w:rsidP="0040243B"/>
    <w:p w:rsidR="0040243B" w:rsidRDefault="00DF4588" w:rsidP="0040243B">
      <w:r>
        <w:rPr>
          <w:b/>
          <w:lang w:val="en-US"/>
        </w:rPr>
        <w:t>1964</w:t>
      </w:r>
      <w:r>
        <w:rPr>
          <w:b/>
        </w:rPr>
        <w:t xml:space="preserve"> г. </w:t>
      </w:r>
      <w:r w:rsidR="008241CE" w:rsidRPr="008241CE">
        <w:rPr>
          <w:b/>
        </w:rPr>
        <w:t>965.</w:t>
      </w:r>
      <w:r w:rsidR="0040243B" w:rsidRPr="002A4D42">
        <w:t xml:space="preserve"> </w:t>
      </w:r>
      <w:r w:rsidR="008A359E" w:rsidRPr="008A359E">
        <w:rPr>
          <w:b/>
        </w:rPr>
        <w:t>(М.А.Й.).</w:t>
      </w:r>
      <w:r w:rsidR="0040243B" w:rsidRPr="002A4D42">
        <w:t xml:space="preserve"> Р[одной] м[ой], могу дать и послать всю энергию сердца, но лишь при условии полной уверенности в том, что будет использована она во благо. И если энергия не дается или чувствуется, что дается ее мало, значит, состояние принимающего сознания не позволяет. Очень надо подумать над тем, на что расходуется получаемая по цепи Иерархии энергия. Право на нее имеет тот, кто полностью использует ее на добро. В моменты испытаний не всегда можно посылать испытуемому энергии эти, ибо в случае неуспешной борьбы усилят они огни, подлежащие трансмутации. Но если твердо решение воли бороться и победить, помощь льется тогда широко и свободно. Осознание того, что поражение немыслимо, даст воле нужную силу.</w:t>
      </w:r>
    </w:p>
    <w:p w:rsidR="0040243B" w:rsidRDefault="0040243B" w:rsidP="0040243B"/>
    <w:p w:rsidR="0040243B" w:rsidRPr="002A4D42" w:rsidRDefault="00DF4588" w:rsidP="0040243B">
      <w:r>
        <w:rPr>
          <w:b/>
          <w:lang w:val="en-US"/>
        </w:rPr>
        <w:t>1964</w:t>
      </w:r>
      <w:r>
        <w:rPr>
          <w:b/>
        </w:rPr>
        <w:t xml:space="preserve"> г. </w:t>
      </w:r>
      <w:r w:rsidR="008241CE" w:rsidRPr="008241CE">
        <w:rPr>
          <w:b/>
        </w:rPr>
        <w:t>966.</w:t>
      </w:r>
      <w:r w:rsidR="0040243B" w:rsidRPr="002A4D42">
        <w:t xml:space="preserve"> (611). </w:t>
      </w:r>
      <w:r w:rsidR="008A359E" w:rsidRPr="008A359E">
        <w:rPr>
          <w:b/>
        </w:rPr>
        <w:t>(Гуру).</w:t>
      </w:r>
      <w:r w:rsidR="0040243B" w:rsidRPr="002A4D42">
        <w:t xml:space="preserve"> Испытания всегда по плечу, если собраны силы и решимость победить любою ценой. Многое может мешать устремлению к Свету, но преодолевается все. Надо лишь только понять, что ненасытен астрал, и сколько бы он ни имел, он большего хочет, и идти путем потворствования его вожделениям</w:t>
      </w:r>
      <w:r w:rsidR="00D57AEE">
        <w:t xml:space="preserve"> — </w:t>
      </w:r>
      <w:r w:rsidR="0040243B" w:rsidRPr="002A4D42">
        <w:t>значит питать и усиливать его никогда не могущие насытиться желания. Имеющий сто, хочет иметь тысячу рублей, имеющий тысячу</w:t>
      </w:r>
      <w:r w:rsidR="00D57AEE">
        <w:t xml:space="preserve"> — </w:t>
      </w:r>
      <w:r w:rsidR="0040243B" w:rsidRPr="002A4D42">
        <w:t>сто тысяч, имеющий миллион</w:t>
      </w:r>
      <w:r w:rsidR="00D57AEE">
        <w:t xml:space="preserve"> — </w:t>
      </w:r>
      <w:r w:rsidR="0040243B" w:rsidRPr="002A4D42">
        <w:t>миллиард, и так без конца. Ненасытима алчность и жадность, ненасытны все страсти и вожделения астрала. Идти им навстречу</w:t>
      </w:r>
      <w:r w:rsidR="00D57AEE">
        <w:t xml:space="preserve"> — </w:t>
      </w:r>
      <w:r w:rsidR="0040243B" w:rsidRPr="002A4D42">
        <w:t>значит себя погубить. Зная всю предательскую природу астрала, можно сурово уничтожать каждое его очередное выявление, которое при потворстве становится яро ненасытным и требующим все нового и нового удовлетворения, не могущего быть удовлетворенным никогда. А это</w:t>
      </w:r>
      <w:r w:rsidR="00D57AEE">
        <w:t xml:space="preserve"> — </w:t>
      </w:r>
      <w:r w:rsidR="0040243B" w:rsidRPr="002A4D42">
        <w:t>прямой путь в бездну. Знание природы астрала дает силы для победы над ним.</w:t>
      </w:r>
    </w:p>
    <w:p w:rsidR="00641656" w:rsidRPr="00641656" w:rsidRDefault="0040243B" w:rsidP="0040243B">
      <w:pPr>
        <w:rPr>
          <w:lang w:val="en-US"/>
        </w:rPr>
      </w:pPr>
      <w:r w:rsidRPr="002A4D42">
        <w:t>(Со сна)</w:t>
      </w:r>
      <w:r w:rsidR="00641656">
        <w:t>. Беспокойству наступает конец.</w:t>
      </w:r>
    </w:p>
    <w:p w:rsidR="0040243B" w:rsidRDefault="0040243B" w:rsidP="00641656">
      <w:pPr>
        <w:pStyle w:val="Quote"/>
      </w:pPr>
      <w:r w:rsidRPr="002A4D42">
        <w:t>Видел во сне Мар. Ник.</w:t>
      </w:r>
    </w:p>
    <w:p w:rsidR="0040243B" w:rsidRDefault="0040243B" w:rsidP="0040243B"/>
    <w:p w:rsidR="0040243B" w:rsidRDefault="00DF4588" w:rsidP="0040243B">
      <w:r>
        <w:rPr>
          <w:b/>
          <w:lang w:val="en-US"/>
        </w:rPr>
        <w:t>1964</w:t>
      </w:r>
      <w:r>
        <w:rPr>
          <w:b/>
        </w:rPr>
        <w:t xml:space="preserve"> г. </w:t>
      </w:r>
      <w:r w:rsidR="008241CE" w:rsidRPr="008241CE">
        <w:rPr>
          <w:b/>
        </w:rPr>
        <w:t>967.</w:t>
      </w:r>
      <w:r w:rsidR="0040243B" w:rsidRPr="002A4D42">
        <w:t xml:space="preserve"> (612). </w:t>
      </w:r>
      <w:r w:rsidR="008241CE" w:rsidRPr="008241CE">
        <w:rPr>
          <w:b/>
        </w:rPr>
        <w:t>(Дек. 5).</w:t>
      </w:r>
      <w:r w:rsidR="0040243B" w:rsidRPr="002A4D42">
        <w:t xml:space="preserve"> Сын Мой, природа созвучна состоянию сознания общечеловеческого. Все ее неуравновесия являются отражением неуравновесий человека. Недаром человек </w:t>
      </w:r>
      <w:r w:rsidR="0040243B" w:rsidRPr="002A4D42">
        <w:lastRenderedPageBreak/>
        <w:t>называется царем природы. Хоть и плохой царь и несознательный, но все же ей управляет. Плохо управляет и неразумно и неразумие свое выражает в реакции природы на свои действия в масштабах общепланетных. Не понимает неразумный царь природы, что ответственность несет перед планетой за то неуравновесие, которое он на ней порождает. Но придется понять. Придется или понять, или погибнуть, ибо всему есть предел и неуравновесие может закончиться взрывом. Одновременно с планетой болеет и само человечество. Если бы отмечали, сколько новых и непонятных появилось болезней. Новые названия или классификация их в виде нервных заболеваний ничего не объясняют. И свирепствует рак</w:t>
      </w:r>
      <w:r w:rsidR="00D57AEE">
        <w:t xml:space="preserve"> — </w:t>
      </w:r>
      <w:r w:rsidR="0040243B" w:rsidRPr="002A4D42">
        <w:t>бич современности. Гений Шекспира отметил, как тяжкие преступления и особенно мрачные события в жизни его героев происходят в особенно бурные ночи, когда стихии бушуют и стихийные духи и силы тьмы особенно активны. Но это соответствия малые. Сейчас соответствия эти становятся всепланетными. Жаль, что не ведется запись природных проявлений неуравновесия стихий во всепланетном масштабе. Много интересного и поражающего было бы можно отметить. Но царь природы продолжает утопать в беззакониях, нарушая все более и более равновесие Земли и стихий. Нужен мир на Земле, и нужно положить скорейший конец тому, что сейчас происходит. Нужен мир.</w:t>
      </w:r>
    </w:p>
    <w:p w:rsidR="0040243B" w:rsidRDefault="0040243B" w:rsidP="0040243B"/>
    <w:p w:rsidR="0040243B" w:rsidRDefault="00DF4588" w:rsidP="0040243B">
      <w:r>
        <w:rPr>
          <w:b/>
          <w:lang w:val="en-US"/>
        </w:rPr>
        <w:t>1964</w:t>
      </w:r>
      <w:r>
        <w:rPr>
          <w:b/>
        </w:rPr>
        <w:t xml:space="preserve"> г. </w:t>
      </w:r>
      <w:r w:rsidR="008241CE" w:rsidRPr="008241CE">
        <w:rPr>
          <w:b/>
        </w:rPr>
        <w:t>968.</w:t>
      </w:r>
      <w:r w:rsidR="0040243B" w:rsidRPr="002A4D42">
        <w:t xml:space="preserve"> (613). </w:t>
      </w:r>
      <w:r w:rsidR="008A359E" w:rsidRPr="008A359E">
        <w:rPr>
          <w:b/>
        </w:rPr>
        <w:t>(М.А.Й.).</w:t>
      </w:r>
      <w:r w:rsidR="0040243B" w:rsidRPr="002A4D42">
        <w:t xml:space="preserve"> Многие ли из обращающихся ко мне обращаются с целью помочь? Знают нагружение наше, знают, что трудимся на пределе всех сил, и, зная все это, все же обращаются с тем, чтобы не помочь, но получить помощь самим. Но тот, кто считает ближайшим себя или хочет быть таковым, должен иметь и ближайший подход. Ближайшим подходом будет подход и устремление ярым, самоотверженным и твердым желанием помощь свою приложить к Великому Делу Владыки. Вот видел меня очень усталой. От чего? Не от трудов ли надземных, тоже больших и тоже тяжелых. Отдыхают здесь те, кто далек от Владыки и кто радости высшей не видит в том, чтобы разделить Его труды и заботы. Но мы разделяем и хотим, чтобы поняли те, кто нам близкого ближе, чтобы поняли и они, что означает Близость к Учителю Света. Берут все, кто как умеет. Но так мало желающих помощь свою принести и силы свои все отдать на действительное служение Свету.</w:t>
      </w:r>
    </w:p>
    <w:p w:rsidR="0040243B" w:rsidRDefault="0040243B" w:rsidP="0040243B"/>
    <w:p w:rsidR="0040243B" w:rsidRDefault="00DF4588" w:rsidP="0040243B">
      <w:r>
        <w:rPr>
          <w:b/>
          <w:lang w:val="en-US"/>
        </w:rPr>
        <w:t>1964</w:t>
      </w:r>
      <w:r>
        <w:rPr>
          <w:b/>
        </w:rPr>
        <w:t xml:space="preserve"> г. </w:t>
      </w:r>
      <w:r w:rsidR="008241CE" w:rsidRPr="008241CE">
        <w:rPr>
          <w:b/>
        </w:rPr>
        <w:t>969.</w:t>
      </w:r>
      <w:r w:rsidR="0040243B" w:rsidRPr="002A4D42">
        <w:t xml:space="preserve"> (614). </w:t>
      </w:r>
      <w:r w:rsidR="008A359E" w:rsidRPr="008A359E">
        <w:rPr>
          <w:b/>
        </w:rPr>
        <w:t>(Гуру).</w:t>
      </w:r>
      <w:r w:rsidR="0040243B" w:rsidRPr="002A4D42">
        <w:t xml:space="preserve"> Можно ли тратить время на выражение своих чувств, пусть даже самых высоких, когда Те, к Кому обращаются эти чувства, изнемогают в непосильной борьбе с силами мрака и разрушения. А ведь помимо этого, сколько сознаний и здесь, и на Земле нуждаются в помощи срочной. Не песнопения и славословия у нас, но труд, напряженный и тяжкий, и забота о том, как помочь Тому, Кто Несет на Себе непосильную Ношу ответственности за Землю.</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970.</w:t>
      </w:r>
      <w:r w:rsidR="0040243B" w:rsidRPr="002A4D42">
        <w:t xml:space="preserve"> (615). Кто же в это тяжкое время может помочь Нам своим твердым и непоколебимым устремлением? Не почитатели, не последователи, не молящиеся, не просящие, не умиляющиеся, не плачущие, не скорбящие, не изучающие, но воины Света нужны в эти тяжкие дни, воины Света, крепко стоящие там, где каждый поставлен, готовые с тьмою сразиться и защищать явления Света.</w:t>
      </w:r>
    </w:p>
    <w:p w:rsidR="0040243B" w:rsidRDefault="0040243B" w:rsidP="0040243B"/>
    <w:p w:rsidR="0040243B" w:rsidRDefault="00DF4588" w:rsidP="0040243B">
      <w:r>
        <w:rPr>
          <w:b/>
          <w:lang w:val="en-US"/>
        </w:rPr>
        <w:t>1964</w:t>
      </w:r>
      <w:r>
        <w:rPr>
          <w:b/>
        </w:rPr>
        <w:t xml:space="preserve"> г. </w:t>
      </w:r>
      <w:r w:rsidR="008241CE" w:rsidRPr="008241CE">
        <w:rPr>
          <w:b/>
        </w:rPr>
        <w:t>971.</w:t>
      </w:r>
      <w:r w:rsidR="0040243B" w:rsidRPr="002A4D42">
        <w:t xml:space="preserve"> </w:t>
      </w:r>
      <w:r w:rsidR="008241CE" w:rsidRPr="008241CE">
        <w:rPr>
          <w:b/>
        </w:rPr>
        <w:t>(Дек. 5).</w:t>
      </w:r>
      <w:r w:rsidR="0040243B" w:rsidRPr="002A4D42">
        <w:t xml:space="preserve"> Друг Мой, исследованию предпосылается мысль. Надо произвести опыт получения впечатлений от какого-либо удаленного объекта, намеченного для изучения или ознакомления. Можно будет отметить, как постепенно начнут накопляться и расти мысли, связанные с ним, и как он начнет как бы приближаться и становиться все более и более знакомым. В отличие от плотного мира в Тонком мысль сразу соединяет исследуемый объект или явление с изучающим сознанием и накопление знания быстро увеличивается. Устремление и мысль в Тонком Мире обуславливают познавание. Там очень легко учиться, но желание учиться надо принести от Земли. Считайте, что все нерешенные вопросы познания будут разрешены там, если поставлены ясно и определенно. Можно сознательно поставить перед собою целый ряд вопросов, которые по тем или иным причинам оказалось невозможным разрешить на Земле. Например, там можно изучить скрытые свойства различных трав, или оккультные особенности металлов, или связь состава металлов в человеческом теле с его принадлежностью к стихиям и некоторым свойствам организма. Много трудноразрешимых на Земле вопросов можно там разрешить, но все эти вопросы не должны носить чисто материальный характер, требующий условий земного их выполнения.</w:t>
      </w:r>
    </w:p>
    <w:p w:rsidR="0040243B" w:rsidRDefault="0040243B" w:rsidP="0040243B"/>
    <w:p w:rsidR="0040243B" w:rsidRDefault="00DF4588" w:rsidP="0040243B">
      <w:r>
        <w:rPr>
          <w:b/>
          <w:lang w:val="en-US"/>
        </w:rPr>
        <w:t>1964</w:t>
      </w:r>
      <w:r>
        <w:rPr>
          <w:b/>
        </w:rPr>
        <w:t xml:space="preserve"> г. </w:t>
      </w:r>
      <w:r w:rsidR="008241CE" w:rsidRPr="008241CE">
        <w:rPr>
          <w:b/>
        </w:rPr>
        <w:t>972.</w:t>
      </w:r>
      <w:r w:rsidR="0040243B" w:rsidRPr="002A4D42">
        <w:t xml:space="preserve"> </w:t>
      </w:r>
      <w:r w:rsidR="008A359E" w:rsidRPr="008A359E">
        <w:rPr>
          <w:b/>
        </w:rPr>
        <w:t>(М.А.Й.).</w:t>
      </w:r>
      <w:r w:rsidR="0040243B" w:rsidRPr="002A4D42">
        <w:t xml:space="preserve"> Нельзя ждать немедленного осуществления своих духовных желаний, но зная все же при этом, что когда-то они обязательно осуществятся. Они забрасываются в будущее, а будущее</w:t>
      </w:r>
      <w:r w:rsidR="00D57AEE">
        <w:t xml:space="preserve"> — </w:t>
      </w:r>
      <w:r w:rsidR="0040243B" w:rsidRPr="002A4D42">
        <w:t>это поле осуществления огненных мыслей. Пластичность тонкой материи позволяет желаниям выливаться в определенные формы, которые будут ждать своего часа, для того чтобы воплотиться в плотную или тонкую зримость, доступную для реализации сознания.</w:t>
      </w:r>
    </w:p>
    <w:p w:rsidR="0040243B" w:rsidRDefault="0040243B" w:rsidP="0040243B"/>
    <w:p w:rsidR="0040243B" w:rsidRPr="002A4D42" w:rsidRDefault="00DF4588" w:rsidP="0040243B">
      <w:r>
        <w:rPr>
          <w:b/>
          <w:lang w:val="en-US"/>
        </w:rPr>
        <w:t>1964</w:t>
      </w:r>
      <w:r>
        <w:rPr>
          <w:b/>
        </w:rPr>
        <w:t xml:space="preserve"> г. </w:t>
      </w:r>
      <w:r w:rsidR="008241CE" w:rsidRPr="008241CE">
        <w:rPr>
          <w:b/>
        </w:rPr>
        <w:t>973.</w:t>
      </w:r>
      <w:r w:rsidR="0040243B" w:rsidRPr="002A4D42">
        <w:t xml:space="preserve"> </w:t>
      </w:r>
      <w:r w:rsidR="008A359E" w:rsidRPr="008A359E">
        <w:rPr>
          <w:b/>
        </w:rPr>
        <w:t>(Гуру).</w:t>
      </w:r>
      <w:r w:rsidR="0040243B" w:rsidRPr="002A4D42">
        <w:t xml:space="preserve"> Человек будущего</w:t>
      </w:r>
      <w:r w:rsidR="00D57AEE">
        <w:t xml:space="preserve"> — </w:t>
      </w:r>
      <w:r w:rsidR="0040243B" w:rsidRPr="002A4D42">
        <w:t>это повелитель стихий, владыка своей мощи, гражданин трех миров и пространства. Великое будущее предназначено человеку, и оболочки его при их утончении и соответствующем развитии явятся тем аппаратом, при помощи которого все это будет осуществлено.</w:t>
      </w:r>
    </w:p>
    <w:p w:rsidR="00641656" w:rsidRDefault="00641656" w:rsidP="0040243B">
      <w:pPr>
        <w:rPr>
          <w:lang w:val="en-US"/>
        </w:rPr>
      </w:pPr>
    </w:p>
    <w:p w:rsidR="0040243B" w:rsidRDefault="0040243B" w:rsidP="00641656">
      <w:pPr>
        <w:pStyle w:val="Quote"/>
      </w:pPr>
      <w:r w:rsidRPr="002A4D42">
        <w:t>Во сне воевал с темным, пробудил знакомого, которого он захватил и погрузил в гипнотический сон.</w:t>
      </w:r>
    </w:p>
    <w:p w:rsidR="0040243B" w:rsidRDefault="00DF4588" w:rsidP="0040243B">
      <w:r>
        <w:rPr>
          <w:b/>
          <w:lang w:val="en-US"/>
        </w:rPr>
        <w:t>1964</w:t>
      </w:r>
      <w:r>
        <w:rPr>
          <w:b/>
        </w:rPr>
        <w:t xml:space="preserve"> г. </w:t>
      </w:r>
      <w:r w:rsidR="008241CE" w:rsidRPr="008241CE">
        <w:rPr>
          <w:b/>
        </w:rPr>
        <w:t>974.</w:t>
      </w:r>
      <w:r w:rsidR="0040243B" w:rsidRPr="002A4D42">
        <w:t xml:space="preserve"> </w:t>
      </w:r>
      <w:r w:rsidR="008241CE" w:rsidRPr="008241CE">
        <w:rPr>
          <w:b/>
        </w:rPr>
        <w:t>(Дек. 7).</w:t>
      </w:r>
      <w:r w:rsidR="0040243B" w:rsidRPr="002A4D42">
        <w:t xml:space="preserve"> Предвзятое отношение к людям может быть как плохим, так и хорошим, но и то и другое будет ошибочным. Лучше </w:t>
      </w:r>
      <w:r w:rsidR="0040243B" w:rsidRPr="002A4D42">
        <w:lastRenderedPageBreak/>
        <w:t>смотреть на неи</w:t>
      </w:r>
      <w:r w:rsidR="00C30C41">
        <w:t>с</w:t>
      </w:r>
      <w:r w:rsidR="0040243B" w:rsidRPr="002A4D42">
        <w:t>пытанного человека как на неизвестное, не давая в руки ему ничего поверх вместимости его сознания. Оно легче всего определяется вопросами подошедшего. Дать сверх их будет ошибкой. Хорошо помнить при этом, что дающий подвергается самой жестокой и внимательной критике, которая не упускает ни одной мелочи. И чем мельче сознание, чем оно менее готово, тем более критично оно. Как говорится, ставится в строку каждое лыко. В миниатюре прототип «осанна» на свой лад, а потом начнут, тоже на свой лад, распинать, разбирая по косточкам и осуждая за всё, к чему могут прицепиться. Так поступает большинство, за немногими исключениями действительно близких сознаний. И, зная все это, все же надо им помогать, ведь они коснулись Учения и вступили на путь преодоления своего несовершенства. Если им не помочь и подобно им самим ставить каждое лыко им в строку, то как же тогда совершать служение Свету и нести его людям? Великие Учителя Дали пример такого сверхличного Служения, когда, несмотря на невежество тех, кого Они Озаряли Светом, Они Доводили подвиг Свой до конца, не имея ни злобы, ни раздражения, ни ненависти к несовершенствам двуногих. В этом величие Великих Духов. Они мужественно Боролись со злом, но личные чувствования за личные обиды и поношения не влияли на выполнение миссии жизни.</w:t>
      </w:r>
    </w:p>
    <w:p w:rsidR="0040243B" w:rsidRDefault="0040243B" w:rsidP="0040243B"/>
    <w:p w:rsidR="0040243B" w:rsidRDefault="00DF4588" w:rsidP="0040243B">
      <w:r>
        <w:rPr>
          <w:b/>
          <w:lang w:val="en-US"/>
        </w:rPr>
        <w:t>1964</w:t>
      </w:r>
      <w:r>
        <w:rPr>
          <w:b/>
        </w:rPr>
        <w:t xml:space="preserve"> г. </w:t>
      </w:r>
      <w:r w:rsidR="008241CE" w:rsidRPr="008241CE">
        <w:rPr>
          <w:b/>
        </w:rPr>
        <w:t>975.</w:t>
      </w:r>
      <w:r w:rsidR="0040243B" w:rsidRPr="002A4D42">
        <w:t xml:space="preserve"> (616). </w:t>
      </w:r>
      <w:r w:rsidR="008A359E" w:rsidRPr="008A359E">
        <w:rPr>
          <w:b/>
        </w:rPr>
        <w:t>(М.А.Й.).</w:t>
      </w:r>
      <w:r w:rsidR="0040243B" w:rsidRPr="002A4D42">
        <w:t xml:space="preserve"> Вот уже жизнь подходит к тому моменту, когда явным становится, что именно можно взять из всей жизни дальше с собой. И богатый, и бедный</w:t>
      </w:r>
      <w:r w:rsidR="00D57AEE">
        <w:t xml:space="preserve"> — </w:t>
      </w:r>
      <w:r w:rsidR="0040243B" w:rsidRPr="002A4D42">
        <w:t>оба с собой ничего не берут из того, что имеют. Но берут опыт и знания, если их накопили. И если жизнь бедняка дала ему опыт огромный, а богачу</w:t>
      </w:r>
      <w:r w:rsidR="00D57AEE">
        <w:t xml:space="preserve"> — </w:t>
      </w:r>
      <w:r w:rsidR="0040243B" w:rsidRPr="002A4D42">
        <w:t>никакого, то что же, чья жизнь оказалась более прибыльной и полезной? В благополучии богатства обычно хорошего ничего не рождается. Надо в корне пересмотреть свое отношение к жизни.</w:t>
      </w:r>
    </w:p>
    <w:p w:rsidR="0040243B" w:rsidRDefault="0040243B" w:rsidP="0040243B"/>
    <w:p w:rsidR="0040243B" w:rsidRDefault="00DF4588" w:rsidP="0040243B">
      <w:r>
        <w:rPr>
          <w:b/>
          <w:lang w:val="en-US"/>
        </w:rPr>
        <w:t>1964</w:t>
      </w:r>
      <w:r>
        <w:rPr>
          <w:b/>
        </w:rPr>
        <w:t xml:space="preserve"> г. </w:t>
      </w:r>
      <w:r w:rsidR="008241CE" w:rsidRPr="008241CE">
        <w:rPr>
          <w:b/>
        </w:rPr>
        <w:t>976.</w:t>
      </w:r>
      <w:r w:rsidR="0040243B" w:rsidRPr="002A4D42">
        <w:t xml:space="preserve"> </w:t>
      </w:r>
      <w:r w:rsidR="008A359E" w:rsidRPr="008A359E">
        <w:rPr>
          <w:b/>
        </w:rPr>
        <w:t>(Гуру).</w:t>
      </w:r>
      <w:r w:rsidR="0040243B" w:rsidRPr="002A4D42">
        <w:t xml:space="preserve"> То, через что проходите вы, проходил каждый идущий к Владыке. Значит, надо пройти, но сохраняя все накопления и не падая духом, как бы ни был путь труден.</w:t>
      </w:r>
    </w:p>
    <w:p w:rsidR="0040243B" w:rsidRDefault="0040243B" w:rsidP="0040243B"/>
    <w:p w:rsidR="0040243B" w:rsidRDefault="00DF4588" w:rsidP="0040243B">
      <w:r>
        <w:rPr>
          <w:b/>
          <w:lang w:val="en-US"/>
        </w:rPr>
        <w:t>1964</w:t>
      </w:r>
      <w:r>
        <w:rPr>
          <w:b/>
        </w:rPr>
        <w:t xml:space="preserve"> г. </w:t>
      </w:r>
      <w:r w:rsidR="008241CE" w:rsidRPr="008241CE">
        <w:rPr>
          <w:b/>
        </w:rPr>
        <w:t>977.</w:t>
      </w:r>
      <w:r w:rsidR="0040243B" w:rsidRPr="002A4D42">
        <w:t xml:space="preserve"> (617). </w:t>
      </w:r>
      <w:r w:rsidR="008241CE" w:rsidRPr="008241CE">
        <w:rPr>
          <w:b/>
        </w:rPr>
        <w:t>(Дек. 8).</w:t>
      </w:r>
      <w:r w:rsidR="0040243B" w:rsidRPr="002A4D42">
        <w:t xml:space="preserve"> Долго ли будет идти испытание, кажущееся столь отягощающим и неприятным? До тех пор, пока оно не перестанет нарушать равновесие и влиять на работу, то есть до тех пор, пока не выработается по отношению именно к данному явлению иммунитет духа. Когда защитная броня нарастет благодаря получаемым ударам, цель их будет достигнута и станут они не нужны, то есть лишены смысла. Поэтому самый быстрый способ устранить подобные явления</w:t>
      </w:r>
      <w:r w:rsidR="00D57AEE">
        <w:t xml:space="preserve"> — </w:t>
      </w:r>
      <w:r w:rsidR="0040243B" w:rsidRPr="002A4D42">
        <w:t>это утвердить против них равновесие духа, ни под каким видом не допуская, чтобы они нарушали его. Чем более возмущаться и негодовать, чем более протестовать против их несправедливости, бессмысленности и чудовищной жестокости, тем крепче будут они прилипать к сознанию. Выход один</w:t>
      </w:r>
      <w:r w:rsidR="00D57AEE">
        <w:t xml:space="preserve"> — </w:t>
      </w:r>
      <w:r w:rsidR="0040243B" w:rsidRPr="002A4D42">
        <w:t xml:space="preserve">установить на </w:t>
      </w:r>
      <w:r w:rsidR="0040243B" w:rsidRPr="002A4D42">
        <w:lastRenderedPageBreak/>
        <w:t>их воздействие реакцию равновесия, и тогда они прекратятся за ненадобностью.</w:t>
      </w:r>
    </w:p>
    <w:p w:rsidR="0040243B" w:rsidRDefault="0040243B" w:rsidP="0040243B"/>
    <w:p w:rsidR="0040243B" w:rsidRDefault="00DF4588" w:rsidP="0040243B">
      <w:r>
        <w:rPr>
          <w:b/>
          <w:lang w:val="en-US"/>
        </w:rPr>
        <w:t>1964</w:t>
      </w:r>
      <w:r>
        <w:rPr>
          <w:b/>
        </w:rPr>
        <w:t xml:space="preserve"> г. </w:t>
      </w:r>
      <w:r w:rsidR="008241CE" w:rsidRPr="008241CE">
        <w:rPr>
          <w:b/>
        </w:rPr>
        <w:t>978.</w:t>
      </w:r>
      <w:r w:rsidR="0040243B" w:rsidRPr="002A4D42">
        <w:t xml:space="preserve"> </w:t>
      </w:r>
      <w:r w:rsidR="008A359E" w:rsidRPr="008A359E">
        <w:rPr>
          <w:b/>
        </w:rPr>
        <w:t>(М.А.Й.).</w:t>
      </w:r>
      <w:r w:rsidR="0040243B" w:rsidRPr="002A4D42">
        <w:t xml:space="preserve"> Если бы все благие намерения твердо и неуклонно осуществлялись, ступень Архата была бы уже достигнута. Но что-то мешает. Что? Это «что-то» надо выявить во всей полноте, и этому «что-то» объявить войну. Не самым ли большим врагом будет оно для эволюции духа? Что же мешает внутри достигнуть ступени Архата??</w:t>
      </w:r>
    </w:p>
    <w:p w:rsidR="0040243B" w:rsidRDefault="0040243B" w:rsidP="0040243B"/>
    <w:p w:rsidR="0040243B" w:rsidRDefault="00DF4588" w:rsidP="0040243B">
      <w:r>
        <w:rPr>
          <w:b/>
          <w:lang w:val="en-US"/>
        </w:rPr>
        <w:t>1964</w:t>
      </w:r>
      <w:r>
        <w:rPr>
          <w:b/>
        </w:rPr>
        <w:t xml:space="preserve"> г. </w:t>
      </w:r>
      <w:r w:rsidR="008241CE" w:rsidRPr="008241CE">
        <w:rPr>
          <w:b/>
        </w:rPr>
        <w:t>979.</w:t>
      </w:r>
      <w:r w:rsidR="0040243B" w:rsidRPr="002A4D42">
        <w:t xml:space="preserve"> (618). </w:t>
      </w:r>
      <w:r w:rsidR="008A359E" w:rsidRPr="008A359E">
        <w:rPr>
          <w:b/>
        </w:rPr>
        <w:t>(Гуру).</w:t>
      </w:r>
      <w:r w:rsidR="0040243B" w:rsidRPr="002A4D42">
        <w:t xml:space="preserve"> Очень полезно иногда посмотреть на себя и отделить действительные достижения от воображаемых. Последние часто мешают видеть себя в истинном свете. Часто критика со стороны помогает увидеть то, чего не хотят видеть собственные глаза. Хорошо уметь порою посмотреть на себя со стороны как бы на чужого, постороннего человека и с этой позиции разобрать поступки свои и поведение, особенно в прошлом. Слишком долго на нем останавливаться не стоит, чтобы не задержать продвижение, но посмотреть на себя со стороны временами полезно.</w:t>
      </w:r>
    </w:p>
    <w:p w:rsidR="0040243B" w:rsidRDefault="0040243B" w:rsidP="0040243B"/>
    <w:p w:rsidR="0040243B" w:rsidRDefault="00DF4588" w:rsidP="0040243B">
      <w:r>
        <w:rPr>
          <w:b/>
          <w:lang w:val="en-US"/>
        </w:rPr>
        <w:t>1964</w:t>
      </w:r>
      <w:r>
        <w:rPr>
          <w:b/>
        </w:rPr>
        <w:t xml:space="preserve"> г. </w:t>
      </w:r>
      <w:r w:rsidR="008241CE" w:rsidRPr="008241CE">
        <w:rPr>
          <w:b/>
        </w:rPr>
        <w:t>980.</w:t>
      </w:r>
      <w:r w:rsidR="0040243B" w:rsidRPr="002A4D42">
        <w:t xml:space="preserve"> </w:t>
      </w:r>
      <w:r w:rsidR="008241CE" w:rsidRPr="008241CE">
        <w:rPr>
          <w:b/>
        </w:rPr>
        <w:t>(Дек. 9).</w:t>
      </w:r>
      <w:r w:rsidR="0040243B" w:rsidRPr="002A4D42">
        <w:t xml:space="preserve"> В конечном итоге за всеми достижениями человека лежит в основании мысль. Вот почему упор делается на нее. Сфера мысли поверх плотного мира, хотя сила ее и проявляется в нем. Мыслью можно разбить все оковы, и пройти через все стены, и покрыть все расстояния. Не характерно ли то, что мысль, рожденная в плотных условиях о возможности вырваться из земных ограничений, в Тонком Мире осуществилась, и легко и свободно удавалось проходить через все препятствия и стены. Тонкое сознание, освобожденное на Земле, без труда преодолевает те препятствия, которые преодолела его мысль, когда оно находилось в бодрствующем земном состоянии. Очень важно понять, что раскрепощение мысли происходит на Земле, чтобы даже и в условиях надземных можно было увидеть и пожать плоды этого действия. Все, чего достигнет человек в этом мире, и в том он достигнет с помощью мысли. Только в том мире все осуществляется безмерно быстрее, ибо там царствует мысль, не связанная плотными ограничениями. Для осуществления мысли на Земле надо преодолевать земные условия, которые имеют свои сопротивления и которых нет в Тонком Мире. Мысли Овидия о полете осуществились только через много веков, хотя можно с уверенностью сказать, что сам он в Тонком Мире летал, ибо допускал в мыслях эту возможность. При сближении миров и объединении их в сознании разрыв между плотным и тонким когда-то станет настолько неощутимым, что и возможности осуществления мыслей возрастут непомерно. А когда плотное тело планеты разредится достаточно, то мысль сделается непосредственным двигателем жизни, то есть той энергией, которая позволит прямо осуществлять ее задания. Конечно, и сейчас планирование жизни, действий человека </w:t>
      </w:r>
      <w:r w:rsidR="0040243B" w:rsidRPr="002A4D42">
        <w:lastRenderedPageBreak/>
        <w:t>выполняется через посредство мысли, но чтобы построить город, нужны и материалы, и машины, и механический и физический труд. Но будет время, правда, оно далеко, когда разреженность земной материи и знание сделают ненужным все то, без чего в настоящее время не может обойтись человек, чтобы воплотить свою мысль в видимые формы, ибо объединение миров станет совершившимся фактом, а разреженность плотной материи сделает ее пластичной и подвижной для прямого воздействия мысли.</w:t>
      </w:r>
    </w:p>
    <w:p w:rsidR="0040243B" w:rsidRDefault="0040243B" w:rsidP="0040243B"/>
    <w:p w:rsidR="0040243B" w:rsidRDefault="00DF4588" w:rsidP="0040243B">
      <w:r>
        <w:rPr>
          <w:b/>
          <w:lang w:val="en-US"/>
        </w:rPr>
        <w:t>1964</w:t>
      </w:r>
      <w:r>
        <w:rPr>
          <w:b/>
        </w:rPr>
        <w:t xml:space="preserve"> г. </w:t>
      </w:r>
      <w:r w:rsidR="008241CE" w:rsidRPr="008241CE">
        <w:rPr>
          <w:b/>
        </w:rPr>
        <w:t>981.</w:t>
      </w:r>
      <w:r w:rsidR="0040243B" w:rsidRPr="002A4D42">
        <w:t xml:space="preserve"> </w:t>
      </w:r>
      <w:r w:rsidR="008A359E" w:rsidRPr="008A359E">
        <w:rPr>
          <w:b/>
        </w:rPr>
        <w:t>(М.А.Й.).</w:t>
      </w:r>
      <w:r w:rsidR="0040243B" w:rsidRPr="002A4D42">
        <w:t xml:space="preserve"> Как бы ни было отдалённо время, отмеченное сознанием в будущем, оно все же придет, оно не может не прийти, ибо бег времени ничто не может остановить. И, в конце концов, не все ли равно, наступит это время через сто, или двести, или более лет, если оно наступит. Дух вечен и умереть не может. Но мысль об осуществлении чего-то во времени, мысль ясная и определенная это осуществление приближает. Учение точно намечает стадии эволюции человека во времени, и как бы далеки ни были эти ступени, человек их может приблизить, приняв их в сознание и осмыслив. И тогда разрыв между тем, что есть, и тем, что будет, может быть сокращен. Но для этого цель должна стать совершенно определенной и оформленной мыслью. Эволюцию человечества творит мысль. И надо только, чтобы формы будущего поступательного развития человека выкристаллизовались в его сознании до рисунка в мозгу. Это приблизит к нему осуществление далекого будущего.</w:t>
      </w:r>
    </w:p>
    <w:p w:rsidR="0040243B" w:rsidRDefault="0040243B" w:rsidP="0040243B"/>
    <w:p w:rsidR="0040243B" w:rsidRDefault="00DF4588" w:rsidP="0040243B">
      <w:r>
        <w:rPr>
          <w:b/>
          <w:lang w:val="en-US"/>
        </w:rPr>
        <w:t>1964</w:t>
      </w:r>
      <w:r>
        <w:rPr>
          <w:b/>
        </w:rPr>
        <w:t xml:space="preserve"> г. </w:t>
      </w:r>
      <w:r w:rsidR="008241CE" w:rsidRPr="008241CE">
        <w:rPr>
          <w:b/>
        </w:rPr>
        <w:t>982.</w:t>
      </w:r>
      <w:r w:rsidR="0040243B" w:rsidRPr="002A4D42">
        <w:t xml:space="preserve"> (619). </w:t>
      </w:r>
      <w:r w:rsidR="008A359E" w:rsidRPr="008A359E">
        <w:rPr>
          <w:b/>
        </w:rPr>
        <w:t>(Гуру).</w:t>
      </w:r>
      <w:r w:rsidR="0040243B" w:rsidRPr="002A4D42">
        <w:t xml:space="preserve"> Достижением духа можно считать такие условия, когда устремленные к эволюции мысли выражаются во всех действиях, поступках, чувствах и эмоциях человека, когда нет разрыва между внешним и внутренним выражением его энергий. Поистине являет тогда человек одноподобный магнит, сила которого велика.</w:t>
      </w:r>
    </w:p>
    <w:p w:rsidR="0040243B" w:rsidRDefault="0040243B" w:rsidP="0040243B"/>
    <w:p w:rsidR="0040243B" w:rsidRDefault="00DF4588" w:rsidP="0040243B">
      <w:r>
        <w:rPr>
          <w:b/>
          <w:lang w:val="en-US"/>
        </w:rPr>
        <w:t>1964</w:t>
      </w:r>
      <w:r>
        <w:rPr>
          <w:b/>
        </w:rPr>
        <w:t xml:space="preserve"> г. </w:t>
      </w:r>
      <w:r w:rsidR="008241CE" w:rsidRPr="008241CE">
        <w:rPr>
          <w:b/>
        </w:rPr>
        <w:t>983.</w:t>
      </w:r>
      <w:r w:rsidR="0040243B" w:rsidRPr="002A4D42">
        <w:t xml:space="preserve"> </w:t>
      </w:r>
      <w:r w:rsidR="008241CE" w:rsidRPr="008241CE">
        <w:rPr>
          <w:b/>
        </w:rPr>
        <w:t>(Дек. 10).</w:t>
      </w:r>
      <w:r w:rsidR="0040243B" w:rsidRPr="002A4D42">
        <w:t xml:space="preserve"> Приму меры к тому, чтобы условия жизни изменились. Отсутствие изолированности от людей нарушает гармонию связи. Вторгается постороннее и ненужное, часто намеренно подбрасываемое темными. Не бывают испытания бесконечными. Будем смотреть на этот месяц как на время перемены в вашей личной жизни.</w:t>
      </w:r>
    </w:p>
    <w:p w:rsidR="0040243B" w:rsidRDefault="0040243B" w:rsidP="0040243B"/>
    <w:p w:rsidR="0040243B" w:rsidRDefault="0040243B" w:rsidP="00641656">
      <w:pPr>
        <w:pStyle w:val="Quote"/>
      </w:pPr>
      <w:r w:rsidRPr="00641656">
        <w:t>(М.А.Й.)</w:t>
      </w:r>
      <w:r w:rsidRPr="002A4D42">
        <w:t xml:space="preserve"> и </w:t>
      </w:r>
      <w:r w:rsidR="008A359E" w:rsidRPr="008A359E">
        <w:t>(Гуру).</w:t>
      </w:r>
      <w:r w:rsidRPr="002A4D42">
        <w:t xml:space="preserve"> Ничего.</w:t>
      </w:r>
    </w:p>
    <w:p w:rsidR="0040243B" w:rsidRDefault="00DF4588" w:rsidP="0040243B">
      <w:r>
        <w:rPr>
          <w:b/>
          <w:lang w:val="en-US"/>
        </w:rPr>
        <w:t>1964</w:t>
      </w:r>
      <w:r>
        <w:rPr>
          <w:b/>
        </w:rPr>
        <w:t xml:space="preserve"> г. </w:t>
      </w:r>
      <w:r w:rsidR="008241CE" w:rsidRPr="008241CE">
        <w:rPr>
          <w:b/>
        </w:rPr>
        <w:t>984.</w:t>
      </w:r>
      <w:r w:rsidR="0040243B" w:rsidRPr="002A4D42">
        <w:t xml:space="preserve"> </w:t>
      </w:r>
      <w:r w:rsidR="008241CE" w:rsidRPr="008241CE">
        <w:rPr>
          <w:b/>
        </w:rPr>
        <w:t>(Дек. 13).</w:t>
      </w:r>
      <w:r w:rsidR="0040243B" w:rsidRPr="002A4D42">
        <w:t xml:space="preserve"> Оболочки затемняют знание духа. Оболочки сменяются все до одной, связь со Мною</w:t>
      </w:r>
      <w:r w:rsidR="00D57AEE">
        <w:t xml:space="preserve"> — </w:t>
      </w:r>
      <w:r w:rsidR="0040243B" w:rsidRPr="002A4D42">
        <w:t xml:space="preserve">поверх оболочек и всего происходящего в них. Хорошо, когда они наполнены Мною. Но если они преисполняются своим и места для Моего не оставляют и не хотят оставлять по каким бы то ни было причинам, то тут-то и следует помнить и утверждать связь со Мною поверх оболочек. Земная логика, которой они пользуются, очень </w:t>
      </w:r>
      <w:r w:rsidR="0040243B" w:rsidRPr="002A4D42">
        <w:lastRenderedPageBreak/>
        <w:t>убедительна, но, утверждая Мою Близость поверх, земную логику и все прочие соображения надо оставить. Сказано, что мудрость земная</w:t>
      </w:r>
      <w:r w:rsidR="00D57AEE">
        <w:t xml:space="preserve"> — </w:t>
      </w:r>
      <w:r w:rsidR="0040243B" w:rsidRPr="002A4D42">
        <w:t>вражда против Господа, и это совершенно правильно, ибо, когда кончится все земное и начнется освобождение от всех оболочек последовательно, одна за другой, их мудрость будет уже не нужна, но Близость Моя, поверх их утвержденная, будет единственной опорой для дальнейшего пребывания духа в несменяемой Бессмертной Триаде своей. Так и твердите себе, что очевидность и логика отемненных невежеством оболочек не есть логика действительности. Я с вами всегда, «во все дни до скончания века», и ваша задача и ваша обязанность перед своею Бессмертной Триадой</w:t>
      </w:r>
      <w:r w:rsidR="00D57AEE">
        <w:t xml:space="preserve"> — </w:t>
      </w:r>
      <w:r w:rsidR="0040243B" w:rsidRPr="002A4D42">
        <w:t>Близость Мою утверждать вопреки всему и поверх всего, поверх всех испытаний и тьмы, обступившей, и наполнившей, и омрачившей временные одеяния ваши.</w:t>
      </w:r>
    </w:p>
    <w:p w:rsidR="0040243B" w:rsidRDefault="0040243B" w:rsidP="0040243B"/>
    <w:p w:rsidR="0040243B" w:rsidRDefault="00DF4588" w:rsidP="0040243B">
      <w:r>
        <w:rPr>
          <w:b/>
          <w:lang w:val="en-US"/>
        </w:rPr>
        <w:t>1964</w:t>
      </w:r>
      <w:r>
        <w:rPr>
          <w:b/>
        </w:rPr>
        <w:t xml:space="preserve"> г. </w:t>
      </w:r>
      <w:r w:rsidR="008241CE" w:rsidRPr="008241CE">
        <w:rPr>
          <w:b/>
        </w:rPr>
        <w:t>985.</w:t>
      </w:r>
      <w:r w:rsidR="0040243B" w:rsidRPr="002A4D42">
        <w:t xml:space="preserve"> (620). </w:t>
      </w:r>
      <w:r w:rsidR="008A359E" w:rsidRPr="008A359E">
        <w:rPr>
          <w:b/>
        </w:rPr>
        <w:t>(М.А.Й.).</w:t>
      </w:r>
      <w:r w:rsidR="0040243B" w:rsidRPr="002A4D42">
        <w:t xml:space="preserve"> Ночь темна. Буря и грозные волны. Слышен прибой около скал и подводных камней. Опасность</w:t>
      </w:r>
      <w:r w:rsidR="00D57AEE">
        <w:t xml:space="preserve"> — </w:t>
      </w:r>
      <w:r w:rsidR="0040243B" w:rsidRPr="002A4D42">
        <w:t>разбиться на скалах. Но светит сквозь непроглядную тьму далекий маяк. Но крепок штурвал в руках кормчего, и бодрствует капитан корабля. И ни буря, ни тьма не страшны, пока держит он курс на далекий огонь, прорезающий тьму. Погибнет корабль, если отклониться от луча света, указующего ему правильное направление среди бушующих стихий и предательской тьмы. Луча Света яро держитесь, иначе... конец.</w:t>
      </w:r>
    </w:p>
    <w:p w:rsidR="0040243B" w:rsidRDefault="0040243B" w:rsidP="0040243B"/>
    <w:p w:rsidR="0040243B" w:rsidRDefault="00DF4588" w:rsidP="0040243B">
      <w:r>
        <w:rPr>
          <w:b/>
          <w:lang w:val="en-US"/>
        </w:rPr>
        <w:t>1964</w:t>
      </w:r>
      <w:r>
        <w:rPr>
          <w:b/>
        </w:rPr>
        <w:t xml:space="preserve"> г. </w:t>
      </w:r>
      <w:r w:rsidR="008241CE" w:rsidRPr="008241CE">
        <w:rPr>
          <w:b/>
        </w:rPr>
        <w:t>986.</w:t>
      </w:r>
      <w:r w:rsidR="0040243B" w:rsidRPr="002A4D42">
        <w:t xml:space="preserve"> </w:t>
      </w:r>
      <w:r w:rsidR="008A359E" w:rsidRPr="008A359E">
        <w:rPr>
          <w:b/>
        </w:rPr>
        <w:t>(Гуру).</w:t>
      </w:r>
      <w:r w:rsidR="0040243B" w:rsidRPr="002A4D42">
        <w:t xml:space="preserve"> Осознание опасности есть уже половина победы над нею. Полная будет заключаться в том, чтобы, «идя чертою Луча», от него не отклониться.</w:t>
      </w:r>
    </w:p>
    <w:p w:rsidR="0040243B" w:rsidRDefault="0040243B" w:rsidP="0040243B"/>
    <w:p w:rsidR="0040243B" w:rsidRDefault="00DF4588" w:rsidP="0040243B">
      <w:r>
        <w:rPr>
          <w:b/>
          <w:lang w:val="en-US"/>
        </w:rPr>
        <w:t>1964</w:t>
      </w:r>
      <w:r>
        <w:rPr>
          <w:b/>
        </w:rPr>
        <w:t xml:space="preserve"> г. </w:t>
      </w:r>
      <w:r w:rsidR="008241CE" w:rsidRPr="008241CE">
        <w:rPr>
          <w:b/>
        </w:rPr>
        <w:t>987.</w:t>
      </w:r>
      <w:r w:rsidR="0040243B" w:rsidRPr="002A4D42">
        <w:t xml:space="preserve"> </w:t>
      </w:r>
      <w:r w:rsidR="008241CE" w:rsidRPr="008241CE">
        <w:rPr>
          <w:b/>
        </w:rPr>
        <w:t>(Дек. 14).</w:t>
      </w:r>
      <w:r w:rsidR="0040243B" w:rsidRPr="002A4D42">
        <w:t xml:space="preserve"> Правильное решение дает правильное следствие, ибо причина и ее результат</w:t>
      </w:r>
      <w:r w:rsidR="00D57AEE">
        <w:t xml:space="preserve"> — </w:t>
      </w:r>
      <w:r w:rsidR="0040243B" w:rsidRPr="002A4D42">
        <w:t xml:space="preserve">два конца одной палки, два полюса вещи единой. Жизнь в мире причинностей, то есть в мире плотном, даст в Мире Надземном, то есть в мире следствий, целый ряд результатов, порожденных на плане земном, результатов, которые представляют собою непрерываемую цепь, составляющую одно целое, причино-следствий. Если изъять элемент времени, то конец и начало, то есть причина и следствие, окажутся рядом. Это станет еще более понятным, если принять во внимание, что свитки Акаши существуют всегда и что в особых случаях особо напряженных явлений дух, освобожденный от тела, продолжает яро и ярко переживать события земной жизни, снова и снова в них погружаясь. Он уже не в состоянии освободиться от них, пока не исчерпают они на нем энергий, вложенных в них им самим, их породителем. Навязчивые мысли, иногда выражающиеся в мании преследования и других подобных эксцессах, могут служить иллюстрацией того, как трудно иногда освободить сознание от некоторых мыслей. Это здесь, на Земле. Насколько же труднее может быть это там, в Тонком Мире, где до предела обостряется всё. Потому найти правильное решение </w:t>
      </w:r>
      <w:r w:rsidR="0040243B" w:rsidRPr="002A4D42">
        <w:lastRenderedPageBreak/>
        <w:t>будет ручательством того, что и следствия будут ему созвучны. Надо твердо запомнить, что решение, принятое совместно со Мною и в созвучии полном, дает всегда благое следствие. Это легко, ибо Я с вами всегда.</w:t>
      </w:r>
    </w:p>
    <w:p w:rsidR="0040243B" w:rsidRDefault="0040243B" w:rsidP="0040243B"/>
    <w:p w:rsidR="0040243B" w:rsidRDefault="00DF4588" w:rsidP="0040243B">
      <w:r>
        <w:rPr>
          <w:b/>
          <w:lang w:val="en-US"/>
        </w:rPr>
        <w:t>1964</w:t>
      </w:r>
      <w:r>
        <w:rPr>
          <w:b/>
        </w:rPr>
        <w:t xml:space="preserve"> г. </w:t>
      </w:r>
      <w:r w:rsidR="008241CE" w:rsidRPr="008241CE">
        <w:rPr>
          <w:b/>
        </w:rPr>
        <w:t>988.</w:t>
      </w:r>
      <w:r w:rsidR="0040243B" w:rsidRPr="002A4D42">
        <w:t xml:space="preserve"> </w:t>
      </w:r>
      <w:r w:rsidR="008A359E" w:rsidRPr="008A359E">
        <w:rPr>
          <w:b/>
        </w:rPr>
        <w:t>(М.А.Й.).</w:t>
      </w:r>
      <w:r w:rsidR="0040243B" w:rsidRPr="002A4D42">
        <w:t xml:space="preserve"> Есть два вида явлений: одни зависят от нашей воли, другие нет. О независящих не стоит тужить, ибо в этом случае человек бессилен и карма сильнее его. Зависящие же можно изменить, и тужить о них не приходится, ибо надо действовать. Таким образом, ни в том, ни в другом случае оснований нет для того, чтобы огорчать себя слишком.</w:t>
      </w:r>
    </w:p>
    <w:p w:rsidR="0040243B" w:rsidRDefault="0040243B" w:rsidP="0040243B"/>
    <w:p w:rsidR="0040243B" w:rsidRPr="002A4D42" w:rsidRDefault="00DF4588" w:rsidP="0040243B">
      <w:r>
        <w:rPr>
          <w:b/>
          <w:lang w:val="en-US"/>
        </w:rPr>
        <w:t>1964</w:t>
      </w:r>
      <w:r>
        <w:rPr>
          <w:b/>
        </w:rPr>
        <w:t xml:space="preserve"> г. </w:t>
      </w:r>
      <w:r w:rsidR="008241CE" w:rsidRPr="008241CE">
        <w:rPr>
          <w:b/>
        </w:rPr>
        <w:t>989.</w:t>
      </w:r>
      <w:r w:rsidR="0040243B" w:rsidRPr="002A4D42">
        <w:t xml:space="preserve"> (621). </w:t>
      </w:r>
      <w:r w:rsidR="008A359E" w:rsidRPr="008A359E">
        <w:rPr>
          <w:b/>
        </w:rPr>
        <w:t>(Гуру).</w:t>
      </w:r>
      <w:r w:rsidR="0040243B" w:rsidRPr="002A4D42">
        <w:t xml:space="preserve"> Вспомните завет мудрости: «Даже и это пройдет».</w:t>
      </w:r>
    </w:p>
    <w:p w:rsidR="00641656" w:rsidRDefault="00641656" w:rsidP="0040243B">
      <w:pPr>
        <w:rPr>
          <w:lang w:val="en-US"/>
        </w:rPr>
      </w:pPr>
    </w:p>
    <w:p w:rsidR="0040243B" w:rsidRDefault="0040243B" w:rsidP="00641656">
      <w:pPr>
        <w:pStyle w:val="Quote"/>
      </w:pPr>
      <w:r w:rsidRPr="002A4D42">
        <w:t>Видел во сне Юшу. Был около. Он сказал: 78 человек. Потом назвал город их А.</w:t>
      </w:r>
    </w:p>
    <w:p w:rsidR="0040243B" w:rsidRDefault="00DF4588" w:rsidP="0040243B">
      <w:r>
        <w:rPr>
          <w:b/>
          <w:lang w:val="en-US"/>
        </w:rPr>
        <w:t>1964</w:t>
      </w:r>
      <w:r>
        <w:rPr>
          <w:b/>
        </w:rPr>
        <w:t xml:space="preserve"> г. </w:t>
      </w:r>
      <w:r w:rsidR="008241CE" w:rsidRPr="003E231D">
        <w:rPr>
          <w:b/>
        </w:rPr>
        <w:t>990.</w:t>
      </w:r>
      <w:r w:rsidR="0040243B" w:rsidRPr="003E231D">
        <w:rPr>
          <w:b/>
        </w:rPr>
        <w:t xml:space="preserve"> </w:t>
      </w:r>
      <w:r w:rsidR="008241CE" w:rsidRPr="003E231D">
        <w:rPr>
          <w:b/>
        </w:rPr>
        <w:t>(Дек. 17).</w:t>
      </w:r>
      <w:r w:rsidR="0040243B" w:rsidRPr="002A4D42">
        <w:t xml:space="preserve"> До четырнадцатого слуха можно дойти в способности слышать. Способность слышать развивается постепенно. Нужна она и в мирах. Можно слышать мысли, можно видеть мысли, их можно обонять и осязать. Мысль имеет тоже свои аспекты выражения. Они семеричны, соответствуют способностям человека, которых тоже семь</w:t>
      </w:r>
      <w:r w:rsidR="00D57AEE">
        <w:t xml:space="preserve"> — </w:t>
      </w:r>
      <w:r w:rsidR="0040243B" w:rsidRPr="002A4D42">
        <w:t>семь чувств. Одно из них чувствознание. Ясночувства и чувствознание соприкасаются близко. Яснослышание обостряется вниманием. Можно учиться слушать тишину. Голос Безмолвия очень богат содержанием, ибо сфера его</w:t>
      </w:r>
      <w:r w:rsidR="00D57AEE">
        <w:t xml:space="preserve"> — </w:t>
      </w:r>
      <w:r w:rsidR="0040243B" w:rsidRPr="002A4D42">
        <w:t>Беспредельность. Когда отбрасывается шум суеты и шум мыслей обычных, тишина начинает звучать. Пространственное звучание, если его внимательно слушать, приведет к возможности умения слушать и воспринимать звучание тишины. Голос Безмолвия начинает звучать в тишине. Чувство слуха, как и всякое чувство, беспредельно в потенциале своем и может расти беспредельно. Музыка сфер доступна открытому уху. Звуко-Вселенная ограничена пределами Космоса, то есть она бесконечна. Это один из семеричных аспектов Проявленного. Беспредельность</w:t>
      </w:r>
      <w:r w:rsidR="00D57AEE">
        <w:t xml:space="preserve"> — </w:t>
      </w:r>
      <w:r w:rsidR="0040243B" w:rsidRPr="002A4D42">
        <w:t>во всем, и сами мы беспредельны. Человек есть выражение Беспредельности, взятый в разрезе времени. В потенциале своем человек беспределен.</w:t>
      </w:r>
    </w:p>
    <w:p w:rsidR="0040243B" w:rsidRDefault="0040243B" w:rsidP="0040243B"/>
    <w:p w:rsidR="0040243B" w:rsidRDefault="00DF4588" w:rsidP="0040243B">
      <w:r>
        <w:rPr>
          <w:b/>
          <w:lang w:val="en-US"/>
        </w:rPr>
        <w:t>1964</w:t>
      </w:r>
      <w:r>
        <w:rPr>
          <w:b/>
        </w:rPr>
        <w:t xml:space="preserve"> г. </w:t>
      </w:r>
      <w:r w:rsidR="008241CE" w:rsidRPr="008241CE">
        <w:rPr>
          <w:b/>
        </w:rPr>
        <w:t>991.</w:t>
      </w:r>
      <w:r w:rsidR="0040243B" w:rsidRPr="002A4D42">
        <w:t xml:space="preserve"> (622). </w:t>
      </w:r>
      <w:r w:rsidR="008241CE" w:rsidRPr="008241CE">
        <w:rPr>
          <w:b/>
        </w:rPr>
        <w:t>(Дек. 18).</w:t>
      </w:r>
      <w:r w:rsidR="0040243B" w:rsidRPr="002A4D42">
        <w:t xml:space="preserve"> Крепость замков не зависит от толщины стен, но от мужества сердца защитников. Точно так же и сила препятствий находится в зависимости от стойкости сердца. Сильному не страшна никакая сила, но слабость колеблется от дуновения ветра. Где же силы источник найти для несломимого противления темным? Только во Мне. Каждое противление надо вести вместе со Мною, объединившись со Мною в сознании. Не я, но мы, не силой своей, но Моею. Одному не устоять. Но вместе мы непобедимы. Так, прежде приложения силы надо объединиться и действовать вместе. Тьма очень сильна, если встретить ее без Меня. </w:t>
      </w:r>
      <w:r w:rsidR="0040243B" w:rsidRPr="002A4D42">
        <w:lastRenderedPageBreak/>
        <w:t>Но когда вместе, против нас никто не силен. Но незадачливый ученик, прежде чем вспомнить обо Мне и со Мною соединиться, успеет и омрачиться, и получить удар, и почувствовать бессилие свое, и отступить, и даже сложить оружие. Не годится такое отношение к жизни, ибо жизнь должна быть целым рядом побед надо всем, что идет против духа. Но победа быть может только со Мною, ибо без Меня не победить ни себя, ни врагов Света.</w:t>
      </w:r>
    </w:p>
    <w:p w:rsidR="0040243B" w:rsidRDefault="0040243B" w:rsidP="0040243B"/>
    <w:p w:rsidR="0040243B" w:rsidRDefault="00DF4588" w:rsidP="0040243B">
      <w:r>
        <w:rPr>
          <w:b/>
          <w:lang w:val="en-US"/>
        </w:rPr>
        <w:t>1964</w:t>
      </w:r>
      <w:r>
        <w:rPr>
          <w:b/>
        </w:rPr>
        <w:t xml:space="preserve"> г. </w:t>
      </w:r>
      <w:r w:rsidR="008241CE" w:rsidRPr="008241CE">
        <w:rPr>
          <w:b/>
        </w:rPr>
        <w:t>992.</w:t>
      </w:r>
      <w:r w:rsidR="0040243B" w:rsidRPr="002A4D42">
        <w:t xml:space="preserve"> (623). </w:t>
      </w:r>
      <w:r w:rsidR="008A359E" w:rsidRPr="008A359E">
        <w:rPr>
          <w:b/>
        </w:rPr>
        <w:t>(М.А.Й.).</w:t>
      </w:r>
      <w:r w:rsidR="0040243B" w:rsidRPr="002A4D42">
        <w:t xml:space="preserve"> Бывают моменты, когда каждому ученику предоставляется возможность действовать по собственному разумению. В этом свобода духа. Он может избрать путь действия правильного или ошибочного, но действовать должен самостоятельно. И если он изберет путь действий, объединенных с Руководителем, то этим уявит правильный выбор. Но этот выбор делает он самостоятельно и волей свободной.</w:t>
      </w:r>
    </w:p>
    <w:p w:rsidR="0040243B" w:rsidRDefault="0040243B" w:rsidP="0040243B"/>
    <w:p w:rsidR="0040243B" w:rsidRDefault="00DF4588" w:rsidP="0040243B">
      <w:r>
        <w:rPr>
          <w:b/>
          <w:lang w:val="en-US"/>
        </w:rPr>
        <w:t>1964</w:t>
      </w:r>
      <w:r>
        <w:rPr>
          <w:b/>
        </w:rPr>
        <w:t xml:space="preserve"> г. </w:t>
      </w:r>
      <w:r w:rsidR="008241CE" w:rsidRPr="008241CE">
        <w:rPr>
          <w:b/>
        </w:rPr>
        <w:t>993.</w:t>
      </w:r>
      <w:r w:rsidR="0040243B" w:rsidRPr="002A4D42">
        <w:t xml:space="preserve"> (624). </w:t>
      </w:r>
      <w:r w:rsidR="008A359E" w:rsidRPr="008A359E">
        <w:rPr>
          <w:b/>
        </w:rPr>
        <w:t>(Гуру).</w:t>
      </w:r>
      <w:r w:rsidR="0040243B" w:rsidRPr="002A4D42">
        <w:t xml:space="preserve"> Идущий к Владыке идет неуклонно при всех сочетаниях внешних условий. Это условие неуклонности безусловно.</w:t>
      </w:r>
    </w:p>
    <w:p w:rsidR="0040243B" w:rsidRDefault="0040243B" w:rsidP="0040243B"/>
    <w:p w:rsidR="0040243B" w:rsidRDefault="00DF4588" w:rsidP="0040243B">
      <w:r>
        <w:rPr>
          <w:b/>
          <w:lang w:val="en-US"/>
        </w:rPr>
        <w:t>1964</w:t>
      </w:r>
      <w:r>
        <w:rPr>
          <w:b/>
        </w:rPr>
        <w:t xml:space="preserve"> г. </w:t>
      </w:r>
      <w:r w:rsidR="008241CE" w:rsidRPr="008241CE">
        <w:rPr>
          <w:b/>
        </w:rPr>
        <w:t>994.</w:t>
      </w:r>
      <w:r w:rsidR="0040243B" w:rsidRPr="002A4D42">
        <w:t xml:space="preserve"> (625). </w:t>
      </w:r>
      <w:r w:rsidR="008241CE" w:rsidRPr="008241CE">
        <w:rPr>
          <w:b/>
        </w:rPr>
        <w:t>(Дек. 19).</w:t>
      </w:r>
      <w:r w:rsidR="0040243B" w:rsidRPr="002A4D42">
        <w:t xml:space="preserve"> Если настоящее обычного человека можно считать разрезом преходящего в вечном, то Твердыню Нашу можно рассматривать как явление вечного в преходящем. Именно около нее найдет дух возможность отделиться от Майи текущего часа и почувствовать дыхание Вечности. Пусть сфера ее окружена будет границей, за которой прекращается звучание земной суеты и Майя земная перестает быть единственной реальностью для сознания. Пусть будет она убежищем духу от ярой очевидности земных сновидений. Мыслью можно всегда устремиться в Твердыню, обрезая за собою хвост назойливых впечатлений дневных. Ведь когда-то все же придется расстаться и с телом, и со всем, что его окружает. Но хорошо, если в духе заранее подготовить себя к отрыву от жизни телесной. Трудно потом сбрасывать с себя наросты земные и наслоения земных пережитков. Даже и на Земле, в жизни обычной, не следует допускать, чтобы все окружающее казалось слишком реальным. Непрочно это окружающее и быстротекуще. Взгляд в прошлое на пять, десять, двадцать лет назад показывает, насколько быстро все изменяется вокруг человека и неумолимо уходит в невозвратное. Хорошо научиться уже сейчас отделяться в духе от ленты впечатлений текущего дня, зная, что Твердыня Наша являет собою действительное убежище духа от ярких иллюзий Майи земной. Таким же оплотом будет она и от Майи Надземной, тоже текущей и преходящей, ибо огненность ее построения делает ее поистине Твердынею Огненной, которая высится, как скала Вечности над преходимостью земного, астрального и ментального мира.</w:t>
      </w:r>
    </w:p>
    <w:p w:rsidR="0040243B" w:rsidRDefault="0040243B" w:rsidP="0040243B"/>
    <w:p w:rsidR="0040243B" w:rsidRDefault="00DF4588" w:rsidP="0040243B">
      <w:r>
        <w:rPr>
          <w:b/>
          <w:lang w:val="en-US"/>
        </w:rPr>
        <w:t>1964</w:t>
      </w:r>
      <w:r>
        <w:rPr>
          <w:b/>
        </w:rPr>
        <w:t xml:space="preserve"> г. </w:t>
      </w:r>
      <w:r w:rsidR="008241CE" w:rsidRPr="008241CE">
        <w:rPr>
          <w:b/>
        </w:rPr>
        <w:t>995.</w:t>
      </w:r>
      <w:r w:rsidR="0040243B" w:rsidRPr="002A4D42">
        <w:t xml:space="preserve"> (626). </w:t>
      </w:r>
      <w:r w:rsidR="008A359E" w:rsidRPr="008A359E">
        <w:rPr>
          <w:b/>
        </w:rPr>
        <w:t>(М.А.Й.).</w:t>
      </w:r>
      <w:r w:rsidR="0040243B" w:rsidRPr="002A4D42">
        <w:t xml:space="preserve"> Да! Тяжела может быть доля земная. Но ведь дух только временно несет на себе ее тягость. Ведь одежду </w:t>
      </w:r>
      <w:r w:rsidR="0040243B" w:rsidRPr="002A4D42">
        <w:lastRenderedPageBreak/>
        <w:t>собой не считаем! И часто меняем ее. Так же меняем и внешнее окружение. Не вечно оно. Оно так же пройдет, как прошло все, что было когда-то столь реальным и ярым. Неизменяем только Владыка, и все, что у Него,</w:t>
      </w:r>
      <w:r w:rsidR="00D57AEE">
        <w:t xml:space="preserve"> — </w:t>
      </w:r>
      <w:r w:rsidR="0040243B" w:rsidRPr="002A4D42">
        <w:t>поверх текучести внешней. В орбиту энергий Его, в Его Луч войдите, чтобы сбросить с себя обольщение Майи.</w:t>
      </w:r>
    </w:p>
    <w:p w:rsidR="0040243B" w:rsidRDefault="0040243B" w:rsidP="0040243B"/>
    <w:p w:rsidR="0040243B" w:rsidRPr="002A4D42" w:rsidRDefault="00DF4588" w:rsidP="0040243B">
      <w:r>
        <w:rPr>
          <w:b/>
          <w:lang w:val="en-US"/>
        </w:rPr>
        <w:t>1964</w:t>
      </w:r>
      <w:r>
        <w:rPr>
          <w:b/>
        </w:rPr>
        <w:t xml:space="preserve"> г. </w:t>
      </w:r>
      <w:r w:rsidR="008241CE" w:rsidRPr="008241CE">
        <w:rPr>
          <w:b/>
        </w:rPr>
        <w:t>996.</w:t>
      </w:r>
      <w:r w:rsidR="0040243B" w:rsidRPr="002A4D42">
        <w:t xml:space="preserve"> (627). </w:t>
      </w:r>
      <w:r w:rsidR="008A359E" w:rsidRPr="008A359E">
        <w:rPr>
          <w:b/>
        </w:rPr>
        <w:t>(Гуру).</w:t>
      </w:r>
      <w:r w:rsidR="0040243B" w:rsidRPr="002A4D42">
        <w:t xml:space="preserve"> Он Сказал: «Приидите ко Мне все нуждающиеся и обремененные, и Аз Успокою вы (вас)». Ибо, поистине, Он</w:t>
      </w:r>
      <w:r w:rsidR="00D57AEE">
        <w:t xml:space="preserve"> — </w:t>
      </w:r>
      <w:r w:rsidR="0040243B" w:rsidRPr="002A4D42">
        <w:t>прибежище духу. Твердыня и Он, в Твердыню зовущий всех тех, кто начал уже понимать преходящую сущность жизни земной, будут целью устремлений для духа.</w:t>
      </w:r>
    </w:p>
    <w:p w:rsidR="0040243B" w:rsidRDefault="0040243B" w:rsidP="00641656">
      <w:pPr>
        <w:pStyle w:val="Quote"/>
      </w:pPr>
      <w:r w:rsidRPr="002A4D42">
        <w:t>Во сне видел Юшу. Показывал ему Записи и какие-то цветные картинки. Он сказал, что пишу много.</w:t>
      </w:r>
    </w:p>
    <w:p w:rsidR="0040243B" w:rsidRDefault="0040243B" w:rsidP="0040243B"/>
    <w:p w:rsidR="0040243B" w:rsidRDefault="00DF4588" w:rsidP="0040243B">
      <w:r>
        <w:rPr>
          <w:b/>
          <w:lang w:val="en-US"/>
        </w:rPr>
        <w:t>1964</w:t>
      </w:r>
      <w:r>
        <w:rPr>
          <w:b/>
        </w:rPr>
        <w:t xml:space="preserve"> г. </w:t>
      </w:r>
      <w:r w:rsidR="008241CE" w:rsidRPr="008241CE">
        <w:rPr>
          <w:b/>
        </w:rPr>
        <w:t>997.</w:t>
      </w:r>
      <w:r w:rsidR="0040243B" w:rsidRPr="002A4D42">
        <w:t xml:space="preserve"> (628). </w:t>
      </w:r>
      <w:r w:rsidR="008241CE" w:rsidRPr="008241CE">
        <w:rPr>
          <w:b/>
        </w:rPr>
        <w:t>(Дек. 20).</w:t>
      </w:r>
      <w:r w:rsidR="0040243B" w:rsidRPr="002A4D42">
        <w:t xml:space="preserve"> Непреложность и подвижность Плана покоятся на неподвижности и неизменности Основ. При всех изменениях основы остаются неизменными. Неизменны они и во времени. Определительные могут меняться, одни понятия заменяются другими, перерождаются языки, но основы остаются все теми же. Для Сокровенного Знания Предпочитаем сензар, ибо он не подлежит изменчивости обычных языков и богат понятиями, совершенно отсутствующими в современных языках. Тем легче, пользуясь им, оберечь и сохранить Основы от искажения. Этим хорош язык символов, хотя трудно оберечься от злотолкования их. Много забот и труда требуется, чтобы охранять Сокровенное Знание для будущего. Дать его в невежественные руки</w:t>
      </w:r>
      <w:r w:rsidR="00D57AEE">
        <w:t xml:space="preserve"> — </w:t>
      </w:r>
      <w:r w:rsidR="0040243B" w:rsidRPr="002A4D42">
        <w:t>значит подвергнуть опасности уничтожения. Кто-то протестует против символики записей и древних легенд. Но если бы этого не было, их не только бы исказили, но и уничтожили совершенно. Ученое невежество очень воинственно и нетерпимо. Нужда вынуждает охранять Сокровенное всеми способами.</w:t>
      </w:r>
    </w:p>
    <w:p w:rsidR="0040243B" w:rsidRDefault="0040243B" w:rsidP="0040243B"/>
    <w:p w:rsidR="0040243B" w:rsidRDefault="00DF4588" w:rsidP="0040243B">
      <w:r>
        <w:rPr>
          <w:b/>
          <w:lang w:val="en-US"/>
        </w:rPr>
        <w:t>1964</w:t>
      </w:r>
      <w:r>
        <w:rPr>
          <w:b/>
        </w:rPr>
        <w:t xml:space="preserve"> г. </w:t>
      </w:r>
      <w:r w:rsidR="008241CE" w:rsidRPr="008241CE">
        <w:rPr>
          <w:b/>
        </w:rPr>
        <w:t>998.</w:t>
      </w:r>
      <w:r w:rsidR="0040243B" w:rsidRPr="002A4D42">
        <w:t xml:space="preserve"> </w:t>
      </w:r>
      <w:r w:rsidR="008A359E" w:rsidRPr="008A359E">
        <w:rPr>
          <w:b/>
        </w:rPr>
        <w:t>(М.А.Й.).</w:t>
      </w:r>
      <w:r w:rsidR="0040243B" w:rsidRPr="002A4D42">
        <w:t xml:space="preserve"> Надо записывать не только мысли, посылаемые от нас, но и плоды собственных наблюдений и опыта. Например, надо отметить, что прием соды на ночь разрежает нагнетение огней и облегчает задержки работы кишечника, вызванное этим нагнетением. Все надо заботливо записать, ибо пригодится после идущим.</w:t>
      </w:r>
    </w:p>
    <w:p w:rsidR="0040243B" w:rsidRDefault="0040243B" w:rsidP="0040243B"/>
    <w:p w:rsidR="0040243B" w:rsidRDefault="00DF4588" w:rsidP="0040243B">
      <w:r>
        <w:rPr>
          <w:b/>
          <w:lang w:val="en-US"/>
        </w:rPr>
        <w:t>1964</w:t>
      </w:r>
      <w:r>
        <w:rPr>
          <w:b/>
        </w:rPr>
        <w:t xml:space="preserve"> г. </w:t>
      </w:r>
      <w:r w:rsidR="008241CE" w:rsidRPr="008241CE">
        <w:rPr>
          <w:b/>
        </w:rPr>
        <w:t>999.</w:t>
      </w:r>
      <w:r w:rsidR="0040243B" w:rsidRPr="002A4D42">
        <w:t xml:space="preserve"> (629). </w:t>
      </w:r>
      <w:r w:rsidR="008A359E" w:rsidRPr="008A359E">
        <w:rPr>
          <w:b/>
        </w:rPr>
        <w:t>(Гуру).</w:t>
      </w:r>
      <w:r w:rsidR="0040243B" w:rsidRPr="002A4D42">
        <w:t xml:space="preserve"> Как любовь, так и ненависть и прочие чувства, обращенные к людям, притягивают близко дух к этим людям, независимо от того, в какой оболочке находятся они в данный момент. Магнит сильного чувства рано или поздно все же объединит фокусы притяжения.</w:t>
      </w:r>
    </w:p>
    <w:p w:rsidR="0040243B" w:rsidRDefault="0040243B" w:rsidP="00641656">
      <w:pPr>
        <w:pStyle w:val="Quote"/>
      </w:pPr>
      <w:r w:rsidRPr="002A4D42">
        <w:t>Рецидив.</w:t>
      </w:r>
    </w:p>
    <w:p w:rsidR="0040243B" w:rsidRDefault="0040243B" w:rsidP="0040243B"/>
    <w:p w:rsidR="0040243B" w:rsidRDefault="00DF4588" w:rsidP="0040243B">
      <w:r>
        <w:rPr>
          <w:b/>
          <w:lang w:val="en-US"/>
        </w:rPr>
        <w:t>1964</w:t>
      </w:r>
      <w:r>
        <w:rPr>
          <w:b/>
        </w:rPr>
        <w:t xml:space="preserve"> г. </w:t>
      </w:r>
      <w:r w:rsidR="008241CE" w:rsidRPr="008241CE">
        <w:rPr>
          <w:b/>
        </w:rPr>
        <w:t>1000.</w:t>
      </w:r>
      <w:r w:rsidR="0040243B" w:rsidRPr="002A4D42">
        <w:t xml:space="preserve"> </w:t>
      </w:r>
      <w:r w:rsidR="008241CE" w:rsidRPr="008241CE">
        <w:rPr>
          <w:b/>
        </w:rPr>
        <w:t>(Дек. 21).</w:t>
      </w:r>
      <w:r w:rsidR="0040243B" w:rsidRPr="002A4D42">
        <w:t xml:space="preserve"> § 112 Беспр.</w:t>
      </w:r>
    </w:p>
    <w:p w:rsidR="0040243B" w:rsidRDefault="0040243B" w:rsidP="0040243B">
      <w:r w:rsidRPr="002A4D42">
        <w:lastRenderedPageBreak/>
        <w:t>(Ночью, со сна). Ни один акт, какой бы он ни был, не может произойти, не будучи зарегистрирован (в свитках Акаши).</w:t>
      </w:r>
    </w:p>
    <w:p w:rsidR="0040243B" w:rsidRDefault="0040243B" w:rsidP="0040243B"/>
    <w:p w:rsidR="0040243B" w:rsidRPr="002A4D42" w:rsidRDefault="00DF4588" w:rsidP="0040243B">
      <w:r>
        <w:rPr>
          <w:b/>
          <w:lang w:val="en-US"/>
        </w:rPr>
        <w:t>1964</w:t>
      </w:r>
      <w:r>
        <w:rPr>
          <w:b/>
        </w:rPr>
        <w:t xml:space="preserve"> г. </w:t>
      </w:r>
      <w:r w:rsidR="008241CE" w:rsidRPr="008241CE">
        <w:rPr>
          <w:b/>
        </w:rPr>
        <w:t>1001.</w:t>
      </w:r>
      <w:r w:rsidR="0040243B" w:rsidRPr="002A4D42">
        <w:t xml:space="preserve"> (630). </w:t>
      </w:r>
      <w:r w:rsidR="008241CE" w:rsidRPr="008241CE">
        <w:rPr>
          <w:b/>
        </w:rPr>
        <w:t>(Дек. 23).</w:t>
      </w:r>
      <w:r w:rsidR="0040243B" w:rsidRPr="002A4D42">
        <w:t xml:space="preserve"> Повторение в себе укрепляет Основы. Люди нуждаются в повторении. Повторение нужно до тех пор, пока Основы не внедрятся в сознание и не станут частью его, его выражением. Тогда рецидивы изживаемой низшей природы не будут иметь длительной власти над сознанием, пока не замолкнут совсем. Не надо умиляться масками, даже если они надеты на собственные недостатки. Испытания нужны, чтобы маски сорвать. Сурово, нелицеприятно, обнаженно надо знать о самом себе правду. Nosce animum tuum</w:t>
      </w:r>
      <w:r w:rsidR="00A75720">
        <w:rPr>
          <w:rStyle w:val="FootnoteReference"/>
        </w:rPr>
        <w:footnoteReference w:id="25"/>
      </w:r>
      <w:r w:rsidR="0040243B" w:rsidRPr="002A4D42">
        <w:t>. Рецидивы нуждаются в анализе. Недовольство собой хорошо. Нами</w:t>
      </w:r>
      <w:r w:rsidR="00D57AEE">
        <w:t xml:space="preserve"> — </w:t>
      </w:r>
      <w:r w:rsidR="0040243B" w:rsidRPr="002A4D42">
        <w:t>губительно. Учитель</w:t>
      </w:r>
      <w:r w:rsidR="00D57AEE">
        <w:t xml:space="preserve"> — </w:t>
      </w:r>
      <w:r w:rsidR="0040243B" w:rsidRPr="002A4D42">
        <w:t>не судья и не осудитель, но лакмус, выявляющий все недостатки ученика для изживания. Платное отпущение грехов есть попытка с негодными средствами ускользнуть от ответственности за содеянное. Освобождение в духе, и оправдание в духе. И в духе же и преодоление кармы.</w:t>
      </w:r>
    </w:p>
    <w:p w:rsidR="0040243B" w:rsidRDefault="0040243B" w:rsidP="00641656">
      <w:pPr>
        <w:pStyle w:val="Quote"/>
      </w:pPr>
      <w:r w:rsidRPr="002A4D42">
        <w:t>Видел во сне, что поднимался по отвесной тропинке вверх, хватаясь руками за траву по обочинам тропинки. Потом сил не хватило подниматься дальше. Кто-то помог, добрался до верха, просунувшись еле-еле в открытое, вроде, окно, и потерял силы, зовя на помощь. Кто-то вернулся, взял под руки и сильно втянул на ровное место, где был зеленый луг.</w:t>
      </w:r>
    </w:p>
    <w:p w:rsidR="0040243B" w:rsidRDefault="0040243B" w:rsidP="0040243B"/>
    <w:p w:rsidR="0040243B" w:rsidRDefault="00DF4588" w:rsidP="0040243B">
      <w:r>
        <w:rPr>
          <w:b/>
          <w:lang w:val="en-US"/>
        </w:rPr>
        <w:t>1964</w:t>
      </w:r>
      <w:r>
        <w:rPr>
          <w:b/>
        </w:rPr>
        <w:t xml:space="preserve"> г. </w:t>
      </w:r>
      <w:r w:rsidR="008241CE" w:rsidRPr="008241CE">
        <w:rPr>
          <w:b/>
        </w:rPr>
        <w:t>1002.</w:t>
      </w:r>
      <w:r w:rsidR="0040243B" w:rsidRPr="002A4D42">
        <w:t xml:space="preserve"> (631). </w:t>
      </w:r>
      <w:r w:rsidR="008241CE" w:rsidRPr="008241CE">
        <w:rPr>
          <w:b/>
        </w:rPr>
        <w:t>(Дек. 24).</w:t>
      </w:r>
      <w:r w:rsidR="0040243B" w:rsidRPr="002A4D42">
        <w:t xml:space="preserve"> На непоколебимых основах стоящий от них не уйдет. Аз с вами всегда</w:t>
      </w:r>
      <w:r w:rsidR="00D57AEE">
        <w:t xml:space="preserve"> — </w:t>
      </w:r>
      <w:r w:rsidR="0040243B" w:rsidRPr="002A4D42">
        <w:t>Основа. Основы не могут зависеть от преходящих состояний сознания. Они поверх сомнений шатающегося призрачного «я». Я с вами не там, в Твердыне, но в жизни вашей каждого дня, если вы сердцем со Мною. Не Я, но вы отвращаетесь от Меня, погружаясь в свое призрачное «я». И тогда Я Замолкаю, отделенный частоколом самости вашей. Что же ставите вы тогда первее Меня? И раньше тоже ставили что-то. Но это что-то прошло и забылось, как пройдет и забудется поставленное сейчас. Мое же Присутствие в вас неизменно, поверх всего, что было, что есть и что будет</w:t>
      </w:r>
      <w:r w:rsidR="00D57AEE">
        <w:t xml:space="preserve"> — </w:t>
      </w:r>
      <w:r w:rsidR="0040243B" w:rsidRPr="002A4D42">
        <w:t>поверх всего, что временно в вас. Ибо Я вечен и вечен дух ваш. Вневременны вы, вневременен Я, вневременна Твердыня Огненная, то есть поверх преходящих снов Майи. На Основах в духе стоящий колебаний не знает. Они от тьмы внешней. А вы на Мне утверждайтесь поверх очевидности преходящего, ибо Я с вами всегда. Я</w:t>
      </w:r>
      <w:r w:rsidR="00D57AEE">
        <w:t xml:space="preserve"> — </w:t>
      </w:r>
      <w:r w:rsidR="0040243B" w:rsidRPr="002A4D42">
        <w:t>Камень Вечного Основания Жизни. Меня положите в основание жизни своей как Камень краеугольный основания дома вашего духа. И, утверждаясь на Нем, отбрасывайте все, что не соответствует начертаниям основания, то есть Основ, на которых зиждется огненная действительность жизни. Аз есмь Путь, Аз есмь Истина, Аз есмь Жизнь. Любовью ко</w:t>
      </w:r>
      <w:r w:rsidR="008530A9">
        <w:rPr>
          <w:lang w:val="en-US"/>
        </w:rPr>
        <w:t xml:space="preserve"> </w:t>
      </w:r>
      <w:r w:rsidR="0040243B" w:rsidRPr="002A4D42">
        <w:t xml:space="preserve">Мне удержите Меня и устоите на Основании Вечном. Вечное поймите как антитезу временного и преходящего в вас. Сказал: отвергнись от </w:t>
      </w:r>
      <w:r w:rsidR="0040243B" w:rsidRPr="002A4D42">
        <w:lastRenderedPageBreak/>
        <w:t>себя и следуй за Мною, отвергнись от своего временного, личного «я», чтобы утвердить Вечное «Я», вневременное, которое нераздельно со Мною и неотделимо от Меня. И тогда буду Я в вас, а вы во Мне. Вы во Мне, Я в вас, мы в Отце всего Сущего</w:t>
      </w:r>
      <w:r w:rsidR="00D57AEE">
        <w:t xml:space="preserve"> — </w:t>
      </w:r>
      <w:r w:rsidR="0040243B" w:rsidRPr="002A4D42">
        <w:t>беспредельны(е). Новую Заповедь Даю вам</w:t>
      </w:r>
      <w:r w:rsidR="00D57AEE">
        <w:t xml:space="preserve"> — </w:t>
      </w:r>
      <w:r w:rsidR="0040243B" w:rsidRPr="002A4D42">
        <w:t>стать сынами огненной Беспредельности, ибо в ней Жизнь Жизни, но не жизнь смерти (которой живут обычные люди). Ближе близкого Я и поверх мира сего. И Я с вами всегда. Не от мира сего Мое Царство, но от Беспредельности и в Беспредельности Сущее. Когда (мы) вместе, не сильна против вас тьма: ни та, которая в вас самих еще не изжита, ни та, которая вне вас. Значит, в сердце, в сознании, в мыслях со Мною быть надо всегда, и тогда Я Буду всегда с вами, а не так, как теперь</w:t>
      </w:r>
      <w:r w:rsidR="00D57AEE">
        <w:t xml:space="preserve"> — </w:t>
      </w:r>
      <w:r w:rsidR="0040243B" w:rsidRPr="002A4D42">
        <w:t>лишь во время возвышения вашего духа. Именно в жизни каждого дня все время учитесь быть в духе со Мною. Со Мною</w:t>
      </w:r>
      <w:r w:rsidR="00D57AEE">
        <w:t xml:space="preserve"> — </w:t>
      </w:r>
      <w:r w:rsidR="0040243B" w:rsidRPr="002A4D42">
        <w:t>победа, без Меня</w:t>
      </w:r>
      <w:r w:rsidR="00D57AEE">
        <w:t xml:space="preserve"> — </w:t>
      </w:r>
      <w:r w:rsidR="0040243B" w:rsidRPr="002A4D42">
        <w:t>поражение и тьма. Все, что поставите в сознании прежде Меня, первенствовать в сознании будет. Но Я, поставленный прежде всего, Ручаюсь победой над всем тем, прежде чего Меня поставило сердце. Когда со Мною, ручательство победы над собою и над миром Даю, ибо Я Победил мир. И вы победите, если со Мною.</w:t>
      </w:r>
    </w:p>
    <w:p w:rsidR="0040243B" w:rsidRDefault="0040243B" w:rsidP="0040243B"/>
    <w:p w:rsidR="0040243B" w:rsidRDefault="00DF4588" w:rsidP="0040243B">
      <w:pPr>
        <w:rPr>
          <w:lang w:val="en-US"/>
        </w:rPr>
      </w:pPr>
      <w:r>
        <w:rPr>
          <w:b/>
          <w:lang w:val="en-US"/>
        </w:rPr>
        <w:t>1964</w:t>
      </w:r>
      <w:r>
        <w:rPr>
          <w:b/>
        </w:rPr>
        <w:t xml:space="preserve"> г. </w:t>
      </w:r>
      <w:r w:rsidR="008241CE" w:rsidRPr="008241CE">
        <w:rPr>
          <w:b/>
        </w:rPr>
        <w:t>1003.</w:t>
      </w:r>
      <w:r w:rsidR="0040243B" w:rsidRPr="002A4D42">
        <w:t xml:space="preserve"> </w:t>
      </w:r>
      <w:r w:rsidR="008241CE" w:rsidRPr="008241CE">
        <w:rPr>
          <w:b/>
        </w:rPr>
        <w:t>(Дек. 25).</w:t>
      </w:r>
      <w:r w:rsidR="0040243B" w:rsidRPr="002A4D42">
        <w:t xml:space="preserve"> (Ночью со сна). Кто научился слушать Голос безмолвный ночью, того не увлекут дневные голоса.</w:t>
      </w:r>
    </w:p>
    <w:p w:rsidR="0040243B" w:rsidRPr="008530A9" w:rsidRDefault="0040243B" w:rsidP="0040243B">
      <w:pPr>
        <w:rPr>
          <w:lang w:val="en-US"/>
        </w:rPr>
      </w:pPr>
    </w:p>
    <w:p w:rsidR="0040243B" w:rsidRDefault="00DF4588" w:rsidP="0040243B">
      <w:r>
        <w:rPr>
          <w:b/>
          <w:lang w:val="en-US"/>
        </w:rPr>
        <w:t>1964</w:t>
      </w:r>
      <w:r>
        <w:rPr>
          <w:b/>
        </w:rPr>
        <w:t xml:space="preserve"> г. </w:t>
      </w:r>
      <w:r w:rsidR="008241CE" w:rsidRPr="008241CE">
        <w:rPr>
          <w:b/>
        </w:rPr>
        <w:t>1004.</w:t>
      </w:r>
      <w:r w:rsidR="0040243B" w:rsidRPr="002A4D42">
        <w:t xml:space="preserve"> </w:t>
      </w:r>
      <w:r w:rsidR="008241CE" w:rsidRPr="008241CE">
        <w:rPr>
          <w:b/>
        </w:rPr>
        <w:t>(Дек. 26).</w:t>
      </w:r>
      <w:r w:rsidR="0040243B" w:rsidRPr="002A4D42">
        <w:t xml:space="preserve"> Дни очень тяжкие, беспросветно.</w:t>
      </w:r>
    </w:p>
    <w:p w:rsidR="0040243B" w:rsidRDefault="0040243B" w:rsidP="0040243B"/>
    <w:p w:rsidR="0040243B" w:rsidRDefault="00DF4588" w:rsidP="0040243B">
      <w:r>
        <w:rPr>
          <w:b/>
          <w:lang w:val="en-US"/>
        </w:rPr>
        <w:t>1964</w:t>
      </w:r>
      <w:r>
        <w:rPr>
          <w:b/>
        </w:rPr>
        <w:t xml:space="preserve"> г. </w:t>
      </w:r>
      <w:r w:rsidR="008241CE" w:rsidRPr="008241CE">
        <w:rPr>
          <w:b/>
        </w:rPr>
        <w:t>1005.</w:t>
      </w:r>
      <w:r w:rsidR="0040243B" w:rsidRPr="002A4D42">
        <w:t xml:space="preserve"> </w:t>
      </w:r>
      <w:r w:rsidR="008241CE" w:rsidRPr="008241CE">
        <w:rPr>
          <w:b/>
        </w:rPr>
        <w:t>(Дек. 27).</w:t>
      </w:r>
      <w:r w:rsidR="0040243B" w:rsidRPr="002A4D42">
        <w:t xml:space="preserve"> Не надо предрешать событий, ибо не в воле вашей они. Встреча будет. Встретите и встречены будете так, или тем, или с тем, с чем придете и что принесете, какие кувшины или корзины с собой. Придут все, и все получат, но по приношению. Воскресение из мертвых означает не восстание из гробов истлевших физических тел, но воскресение духа, или воскресение духом людей, которые были названы мертвецами. Ведь так прямо и Сказано было: «Предоставьте мертвым хоронить своих мертвецов», ибо, поистине, многие мертвы духом и обречены смерти вместе со своими смертными оболочками. Воскресение духа в этих ходячих мертвецах духа означает объединение сознания со своим высшим «Я», которое бессмертно и которое приобщает человека к сознательной жизни в Надземном. Это и будет воскресением из мертвых, или преображением сознания, которое распространиться может на людей как облеченных в плотную оболочку, так и сбросивших ее, но не ставших от этого в духе живыми. Так называемые верующие бессмысленно твердят: «Чаю воскресения мертвых к жизни будущего века», не осознавая того, что воскресение</w:t>
      </w:r>
      <w:r w:rsidR="00D57AEE">
        <w:t xml:space="preserve"> — </w:t>
      </w:r>
      <w:r w:rsidR="0040243B" w:rsidRPr="002A4D42">
        <w:t>это восстание, или пробуждение, в них духа, а жизнь будущего века есть жизнь века Майтрейи, Огненная Эпоха Матери Мира, когда Новая Земля и Новое Небо станут действительностью преображенного мира.</w:t>
      </w:r>
    </w:p>
    <w:p w:rsidR="0040243B" w:rsidRDefault="0040243B" w:rsidP="0040243B"/>
    <w:p w:rsidR="0040243B" w:rsidRDefault="00DF4588" w:rsidP="0040243B">
      <w:r>
        <w:rPr>
          <w:b/>
          <w:lang w:val="en-US"/>
        </w:rPr>
        <w:lastRenderedPageBreak/>
        <w:t>1964</w:t>
      </w:r>
      <w:r>
        <w:rPr>
          <w:b/>
        </w:rPr>
        <w:t xml:space="preserve"> г. </w:t>
      </w:r>
      <w:r w:rsidR="008241CE" w:rsidRPr="008241CE">
        <w:rPr>
          <w:b/>
        </w:rPr>
        <w:t>1006.</w:t>
      </w:r>
      <w:r w:rsidR="0040243B" w:rsidRPr="002A4D42">
        <w:t xml:space="preserve"> </w:t>
      </w:r>
      <w:r w:rsidR="008241CE" w:rsidRPr="008241CE">
        <w:rPr>
          <w:b/>
        </w:rPr>
        <w:t>(Дек. 29).</w:t>
      </w:r>
      <w:r w:rsidR="0040243B" w:rsidRPr="002A4D42">
        <w:t xml:space="preserve"> Вы ответственны за то, что люди сегодня еще многого не знают. Знающего обязанность передать знание. Знание передается не только словами, письменными или устными, но и мысленно, через пространство. Это Наш способ. Все, что человек думает, остается в пространстве доступным другим людям по созвучию. Питаем других тем, что сходит с конвейера сознания в виде мыслей. Язык мыслей универсален, то есть доступен и понятен всем, кто мыслит созвучно, настраивая себя или имея определенную направленность мыслей. Насыщаем ими пространство и сами питаемся из него сходными мыслями. Обогащение взаимное и обоюдное. Связаны с резервуаром близких и привычных мыслей пространства. Черпаем рост их оттуда, из сфер, или слоев соответствующих. Связаны с ними незримо для глаза земного, но зримо и явно для тонкого. Связаны магнитною силой притяжения родственных мыслей друг к другу. Когда сброшено тело, тонкая оболочка, движимая силою мысли, устремляется по привычно утвержденному тяготению к сфере, или слою пространства, с которой была связана она при жизни в теле. Отсюда естественное пребывание оболочек в слоях, им близко созвучных. Состояние очень справедливое. Каждый имеет то, чего хотел в сердце своем, и тайное становится явным, скрытая дотоле мысль</w:t>
      </w:r>
      <w:r w:rsidR="00D57AEE">
        <w:t xml:space="preserve"> — </w:t>
      </w:r>
      <w:r w:rsidR="0040243B" w:rsidRPr="002A4D42">
        <w:t>явным творцом внешнего окружения и магнитом для соответствующего подбора соседей. Можно представить себе окружение черного и злобного сердца и соответственный ему слой, или сферу чистого сияющего сердца, или борьбу между Светом и тьмою в сердце, не очищенном полностью от элементов тьмы и раздираемом притяжением сфер темных и светлых. Можно прикинуть, что брошено было на чаши весов: на чашу Света и чашу мрака, и подумать, которая перевесит. Но решать будет сердце, ибо, где сердце, там и мысль, а где мысль, там и тонкая оболочка. У Нас на весах</w:t>
      </w:r>
      <w:r w:rsidR="00D57AEE">
        <w:t xml:space="preserve"> — </w:t>
      </w:r>
      <w:r w:rsidR="0040243B" w:rsidRPr="002A4D42">
        <w:t>устремления сердца тяжелее всего, устремления к тьме или Свету. И судья, и решатель</w:t>
      </w:r>
      <w:r w:rsidR="00D57AEE">
        <w:t xml:space="preserve"> — </w:t>
      </w:r>
      <w:r w:rsidR="0040243B" w:rsidRPr="002A4D42">
        <w:t>сердце, в нем и осуждение, и оправдание. Магнит сердца мощен. Привлекаемся к людям и слоям одноподобием магнита.</w:t>
      </w:r>
    </w:p>
    <w:p w:rsidR="0040243B" w:rsidRDefault="0040243B" w:rsidP="0040243B"/>
    <w:p w:rsidR="00A75720" w:rsidRDefault="00DF4588" w:rsidP="00FE522B">
      <w:pPr>
        <w:rPr>
          <w:lang w:val="en-US"/>
        </w:rPr>
      </w:pPr>
      <w:r w:rsidRPr="001A6B12">
        <w:rPr>
          <w:b/>
        </w:rPr>
        <w:t>1964</w:t>
      </w:r>
      <w:r>
        <w:rPr>
          <w:b/>
        </w:rPr>
        <w:t xml:space="preserve"> г. </w:t>
      </w:r>
      <w:r w:rsidR="008241CE" w:rsidRPr="008241CE">
        <w:rPr>
          <w:b/>
        </w:rPr>
        <w:t>1007.</w:t>
      </w:r>
      <w:r w:rsidR="0040243B" w:rsidRPr="002A4D42">
        <w:t xml:space="preserve"> (632). </w:t>
      </w:r>
      <w:r w:rsidR="008241CE" w:rsidRPr="008241CE">
        <w:rPr>
          <w:b/>
        </w:rPr>
        <w:t>(Дек. 30).</w:t>
      </w:r>
      <w:r w:rsidR="0040243B" w:rsidRPr="002A4D42">
        <w:t xml:space="preserve"> Что из того, что в настоящем много еще не достигнуто, когда будущее в наших руках и когда зерна устремленной мысли, направленной в будущее, дадут непреложные плоды? Идем в будущее, намечая возможности желаемых достижений. Осуществляется мысль, если применена. Примененные в жизни мысли будут ступенями осуществления того, к чему устремлен дух. Все недостигнутое считайте достижимым, которое станет вашим достоянием в будущем. В Мире Надземном устремления станут претворенными в действительность Незримого Мира, с тем чтобы в следующем воплощении на Земле стать утвержденными качествами духа. Именно в Надземном вызреют зерна устремлений и дадут плод. Завет «Устремитесь» в мире, где все движется мыслью, приобретает особое значение и особую силу, если был применен на Земле. Устремление, утвержденное на Земле </w:t>
      </w:r>
      <w:r w:rsidR="0040243B" w:rsidRPr="002A4D42">
        <w:lastRenderedPageBreak/>
        <w:t>и не реализованное в силу различных условий, осуществляется там силою мысли и становится содержанием Чаши. Этот аспект устремления обычно упускается из виду. Но Я Говорю: «Устремитесь». И если здесь, на Земле, устремление двигает духом и обогащает его новыми нахождениями, несмотря на ярое сопротивление плотной среды, то что же будет там, где это сопротивление исчезает и где, на границе ментала, иссякает сила земных притяжений? Заботливо сейте семена устремлений</w:t>
      </w:r>
      <w:r w:rsidR="00D57AEE">
        <w:t xml:space="preserve"> — </w:t>
      </w:r>
      <w:r w:rsidR="0040243B" w:rsidRPr="002A4D42">
        <w:t>каждое даст следствия по природе своей, каждое приведет к осуществлению того, что заложено в нем. Устремитесь!</w:t>
      </w:r>
    </w:p>
    <w:p w:rsidR="001A6B12" w:rsidRDefault="001A6B12" w:rsidP="00FE522B">
      <w:pPr>
        <w:rPr>
          <w:lang w:val="en-US"/>
        </w:rPr>
      </w:pPr>
    </w:p>
    <w:p w:rsidR="001A6B12" w:rsidRDefault="001A6B12" w:rsidP="001A6B12">
      <w:pPr>
        <w:pStyle w:val="PlainText"/>
        <w:jc w:val="center"/>
        <w:rPr>
          <w:rFonts w:ascii="Arial" w:hAnsi="Arial"/>
          <w:i/>
          <w:sz w:val="28"/>
          <w:szCs w:val="28"/>
        </w:rPr>
      </w:pPr>
      <w:r>
        <w:rPr>
          <w:rFonts w:ascii="Arial" w:hAnsi="Arial"/>
          <w:i/>
          <w:sz w:val="28"/>
          <w:szCs w:val="28"/>
        </w:rPr>
        <w:t>Конец Записей 196</w:t>
      </w:r>
      <w:r>
        <w:rPr>
          <w:rFonts w:ascii="Arial" w:hAnsi="Arial"/>
          <w:i/>
          <w:sz w:val="28"/>
          <w:szCs w:val="28"/>
          <w:lang w:val="en-US"/>
        </w:rPr>
        <w:t>4</w:t>
      </w:r>
      <w:r>
        <w:rPr>
          <w:rFonts w:ascii="Arial" w:hAnsi="Arial"/>
          <w:i/>
          <w:sz w:val="28"/>
          <w:szCs w:val="28"/>
        </w:rPr>
        <w:t xml:space="preserve"> года.</w:t>
      </w:r>
    </w:p>
    <w:sectPr w:rsidR="001A6B12" w:rsidSect="0044381C">
      <w:pgSz w:w="11906" w:h="16838"/>
      <w:pgMar w:top="567" w:right="1335" w:bottom="567" w:left="13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26D" w:rsidRDefault="0065526D" w:rsidP="00215323">
      <w:r>
        <w:separator/>
      </w:r>
    </w:p>
  </w:endnote>
  <w:endnote w:type="continuationSeparator" w:id="0">
    <w:p w:rsidR="0065526D" w:rsidRDefault="0065526D" w:rsidP="002153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26D" w:rsidRDefault="0065526D" w:rsidP="00215323">
      <w:r>
        <w:separator/>
      </w:r>
    </w:p>
  </w:footnote>
  <w:footnote w:type="continuationSeparator" w:id="0">
    <w:p w:rsidR="0065526D" w:rsidRDefault="0065526D" w:rsidP="00215323">
      <w:r>
        <w:continuationSeparator/>
      </w:r>
    </w:p>
  </w:footnote>
  <w:footnote w:id="1">
    <w:p w:rsidR="00C52C1E" w:rsidRPr="0044381C" w:rsidRDefault="00C52C1E" w:rsidP="0044381C">
      <w:pPr>
        <w:pStyle w:val="a0"/>
        <w:rPr>
          <w:lang w:val="en-US"/>
        </w:rPr>
      </w:pPr>
      <w:r>
        <w:rPr>
          <w:rStyle w:val="FootnoteReference"/>
        </w:rPr>
        <w:footnoteRef/>
      </w:r>
      <w:r>
        <w:t xml:space="preserve"> </w:t>
      </w:r>
      <w:r w:rsidRPr="002A4D42">
        <w:t>......</w:t>
      </w:r>
      <w:r>
        <w:t xml:space="preserve"> — </w:t>
      </w:r>
      <w:r w:rsidRPr="002A4D42">
        <w:t>Здесь и далее</w:t>
      </w:r>
      <w:r>
        <w:t xml:space="preserve"> — </w:t>
      </w:r>
      <w:r w:rsidRPr="002A4D42">
        <w:t>пропуск в рукописи.</w:t>
      </w:r>
    </w:p>
  </w:footnote>
  <w:footnote w:id="2">
    <w:p w:rsidR="00C52C1E" w:rsidRPr="0044381C" w:rsidRDefault="00C52C1E" w:rsidP="0044381C">
      <w:pPr>
        <w:pStyle w:val="a0"/>
        <w:rPr>
          <w:lang w:val="en-US"/>
        </w:rPr>
      </w:pPr>
      <w:r>
        <w:rPr>
          <w:rStyle w:val="FootnoteReference"/>
        </w:rPr>
        <w:footnoteRef/>
      </w:r>
      <w:r>
        <w:t xml:space="preserve"> </w:t>
      </w:r>
      <w:r w:rsidRPr="002A4D42">
        <w:t>Номер по первому изданию.</w:t>
      </w:r>
    </w:p>
  </w:footnote>
  <w:footnote w:id="3">
    <w:p w:rsidR="00C52C1E" w:rsidRPr="0044381C" w:rsidRDefault="00C52C1E" w:rsidP="0044381C">
      <w:pPr>
        <w:pStyle w:val="a0"/>
        <w:rPr>
          <w:lang w:val="en-US"/>
        </w:rPr>
      </w:pPr>
      <w:r>
        <w:rPr>
          <w:rStyle w:val="FootnoteReference"/>
        </w:rPr>
        <w:footnoteRef/>
      </w:r>
      <w:r>
        <w:t xml:space="preserve"> </w:t>
      </w:r>
      <w:r w:rsidRPr="002A4D42">
        <w:t>Sine qua non (лат.)</w:t>
      </w:r>
      <w:r>
        <w:t xml:space="preserve"> — </w:t>
      </w:r>
      <w:r w:rsidRPr="002A4D42">
        <w:t>обязательное условие; то, без чего нельзя.</w:t>
      </w:r>
    </w:p>
  </w:footnote>
  <w:footnote w:id="4">
    <w:p w:rsidR="00C52C1E" w:rsidRPr="0044381C" w:rsidRDefault="00C52C1E">
      <w:pPr>
        <w:pStyle w:val="FootnoteText"/>
        <w:rPr>
          <w:lang w:val="en-US"/>
        </w:rPr>
      </w:pPr>
      <w:r>
        <w:rPr>
          <w:rStyle w:val="FootnoteReference"/>
        </w:rPr>
        <w:footnoteRef/>
      </w:r>
      <w:r>
        <w:t xml:space="preserve"> </w:t>
      </w:r>
      <w:r w:rsidRPr="002A4D42">
        <w:t>In Him we move, and live, and have our being (англ.)</w:t>
      </w:r>
      <w:r>
        <w:t xml:space="preserve"> — </w:t>
      </w:r>
      <w:r w:rsidRPr="002A4D42">
        <w:t>В Нем мы растем духовно, обретаем жизненные силы и смысл своего существования.</w:t>
      </w:r>
    </w:p>
  </w:footnote>
  <w:footnote w:id="5">
    <w:p w:rsidR="00C52C1E" w:rsidRPr="0044381C" w:rsidRDefault="00C52C1E">
      <w:pPr>
        <w:pStyle w:val="FootnoteText"/>
        <w:rPr>
          <w:lang w:val="en-US"/>
        </w:rPr>
      </w:pPr>
      <w:r>
        <w:rPr>
          <w:rStyle w:val="FootnoteReference"/>
        </w:rPr>
        <w:footnoteRef/>
      </w:r>
      <w:r>
        <w:t xml:space="preserve"> </w:t>
      </w:r>
      <w:r w:rsidRPr="002A4D42">
        <w:t>Bona fati (лат.)</w:t>
      </w:r>
      <w:r>
        <w:t xml:space="preserve"> — </w:t>
      </w:r>
      <w:r w:rsidRPr="002A4D42">
        <w:t>Хорошая судьба. «В рубашке родился».</w:t>
      </w:r>
    </w:p>
  </w:footnote>
  <w:footnote w:id="6">
    <w:p w:rsidR="00C52C1E" w:rsidRPr="0044381C" w:rsidRDefault="00C52C1E">
      <w:pPr>
        <w:pStyle w:val="FootnoteText"/>
        <w:rPr>
          <w:lang w:val="en-US"/>
        </w:rPr>
      </w:pPr>
      <w:r>
        <w:rPr>
          <w:rStyle w:val="FootnoteReference"/>
        </w:rPr>
        <w:footnoteRef/>
      </w:r>
      <w:r>
        <w:t xml:space="preserve"> </w:t>
      </w:r>
      <w:r w:rsidRPr="002A4D42">
        <w:t>Слово неразборчиво.</w:t>
      </w:r>
    </w:p>
  </w:footnote>
  <w:footnote w:id="7">
    <w:p w:rsidR="00C52C1E" w:rsidRPr="0044381C" w:rsidRDefault="00C52C1E">
      <w:pPr>
        <w:pStyle w:val="FootnoteText"/>
        <w:rPr>
          <w:lang w:val="en-US"/>
        </w:rPr>
      </w:pPr>
      <w:r>
        <w:rPr>
          <w:rStyle w:val="FootnoteReference"/>
        </w:rPr>
        <w:footnoteRef/>
      </w:r>
      <w:r>
        <w:t xml:space="preserve"> </w:t>
      </w:r>
      <w:r w:rsidRPr="002A4D42">
        <w:t>Палория</w:t>
      </w:r>
      <w:r>
        <w:t xml:space="preserve"> — </w:t>
      </w:r>
      <w:r w:rsidRPr="002A4D42">
        <w:t>полное слияние сознаний.</w:t>
      </w:r>
    </w:p>
  </w:footnote>
  <w:footnote w:id="8">
    <w:p w:rsidR="00C52C1E" w:rsidRPr="0044381C" w:rsidRDefault="00C52C1E">
      <w:pPr>
        <w:pStyle w:val="FootnoteText"/>
        <w:rPr>
          <w:lang w:val="en-US"/>
        </w:rPr>
      </w:pPr>
      <w:r>
        <w:rPr>
          <w:rStyle w:val="FootnoteReference"/>
        </w:rPr>
        <w:footnoteRef/>
      </w:r>
      <w:r>
        <w:t xml:space="preserve"> </w:t>
      </w:r>
      <w:r w:rsidRPr="002A4D42">
        <w:t>Omnia mea mecum porto (лат.)</w:t>
      </w:r>
      <w:r>
        <w:t xml:space="preserve"> — </w:t>
      </w:r>
      <w:r w:rsidRPr="002A4D42">
        <w:t>Все мое ношу с собою.</w:t>
      </w:r>
    </w:p>
  </w:footnote>
  <w:footnote w:id="9">
    <w:p w:rsidR="00C52C1E" w:rsidRPr="0044381C" w:rsidRDefault="00C52C1E">
      <w:pPr>
        <w:pStyle w:val="FootnoteText"/>
        <w:rPr>
          <w:lang w:val="en-US"/>
        </w:rPr>
      </w:pPr>
      <w:r>
        <w:rPr>
          <w:rStyle w:val="FootnoteReference"/>
        </w:rPr>
        <w:footnoteRef/>
      </w:r>
      <w:r>
        <w:t xml:space="preserve"> </w:t>
      </w:r>
      <w:r w:rsidRPr="002A4D42">
        <w:t>Святослав Николаевич Рерих.</w:t>
      </w:r>
    </w:p>
  </w:footnote>
  <w:footnote w:id="10">
    <w:p w:rsidR="00C52C1E" w:rsidRPr="0044381C" w:rsidRDefault="00C52C1E">
      <w:pPr>
        <w:pStyle w:val="FootnoteText"/>
        <w:rPr>
          <w:lang w:val="en-US"/>
        </w:rPr>
      </w:pPr>
      <w:r>
        <w:rPr>
          <w:rStyle w:val="FootnoteReference"/>
        </w:rPr>
        <w:footnoteRef/>
      </w:r>
      <w:r>
        <w:t xml:space="preserve"> </w:t>
      </w:r>
      <w:r w:rsidRPr="002A4D42">
        <w:t>Юрий Николаевич Рерих.</w:t>
      </w:r>
    </w:p>
  </w:footnote>
  <w:footnote w:id="11">
    <w:p w:rsidR="00C52C1E" w:rsidRPr="00B27D99" w:rsidRDefault="00C52C1E">
      <w:pPr>
        <w:pStyle w:val="FootnoteText"/>
        <w:rPr>
          <w:lang w:val="en-US"/>
        </w:rPr>
      </w:pPr>
      <w:r>
        <w:rPr>
          <w:rStyle w:val="FootnoteReference"/>
        </w:rPr>
        <w:footnoteRef/>
      </w:r>
      <w:r>
        <w:t xml:space="preserve"> </w:t>
      </w:r>
      <w:r w:rsidRPr="002A4D42">
        <w:t>Fecio quod potui, feciant meliora potentes (лат.)</w:t>
      </w:r>
      <w:r>
        <w:t xml:space="preserve"> — </w:t>
      </w:r>
      <w:r w:rsidRPr="002A4D42">
        <w:t>Я сделал, что мог, кто может, пусть сделает лучше.</w:t>
      </w:r>
    </w:p>
  </w:footnote>
  <w:footnote w:id="12">
    <w:p w:rsidR="00C52C1E" w:rsidRPr="00B27D99" w:rsidRDefault="00C52C1E">
      <w:pPr>
        <w:pStyle w:val="FootnoteText"/>
        <w:rPr>
          <w:lang w:val="en-US"/>
        </w:rPr>
      </w:pPr>
      <w:r>
        <w:rPr>
          <w:rStyle w:val="FootnoteReference"/>
        </w:rPr>
        <w:footnoteRef/>
      </w:r>
      <w:r>
        <w:t xml:space="preserve"> </w:t>
      </w:r>
      <w:r w:rsidRPr="002A4D42">
        <w:t>Ребенок</w:t>
      </w:r>
      <w:r>
        <w:t xml:space="preserve"> — </w:t>
      </w:r>
      <w:r w:rsidRPr="002A4D42">
        <w:t>Ольга Адриановна Копецкая, юная ученица Б.Н. Абрамова.</w:t>
      </w:r>
    </w:p>
  </w:footnote>
  <w:footnote w:id="13">
    <w:p w:rsidR="00C52C1E" w:rsidRPr="00B27D99" w:rsidRDefault="00C52C1E">
      <w:pPr>
        <w:pStyle w:val="FootnoteText"/>
        <w:rPr>
          <w:lang w:val="en-US"/>
        </w:rPr>
      </w:pPr>
      <w:r>
        <w:rPr>
          <w:rStyle w:val="FootnoteReference"/>
        </w:rPr>
        <w:footnoteRef/>
      </w:r>
      <w:r>
        <w:t xml:space="preserve"> </w:t>
      </w:r>
      <w:r w:rsidRPr="002A4D42">
        <w:t>Evolving selective capacity (англ.)</w:t>
      </w:r>
      <w:r>
        <w:t xml:space="preserve"> — </w:t>
      </w:r>
      <w:r w:rsidRPr="002A4D42">
        <w:t>Возможность выбора эволюционного пути.</w:t>
      </w:r>
    </w:p>
  </w:footnote>
  <w:footnote w:id="14">
    <w:p w:rsidR="00C52C1E" w:rsidRPr="00B27D99" w:rsidRDefault="00C52C1E">
      <w:pPr>
        <w:pStyle w:val="FootnoteText"/>
        <w:rPr>
          <w:lang w:val="en-US"/>
        </w:rPr>
      </w:pPr>
      <w:r>
        <w:rPr>
          <w:rStyle w:val="FootnoteReference"/>
        </w:rPr>
        <w:footnoteRef/>
      </w:r>
      <w:r>
        <w:t xml:space="preserve"> </w:t>
      </w:r>
      <w:r w:rsidRPr="002A4D42">
        <w:t>Volens nolens (лат.)</w:t>
      </w:r>
      <w:r>
        <w:t xml:space="preserve"> — </w:t>
      </w:r>
      <w:r w:rsidRPr="002A4D42">
        <w:t>волей неволей.</w:t>
      </w:r>
    </w:p>
  </w:footnote>
  <w:footnote w:id="15">
    <w:p w:rsidR="00C52C1E" w:rsidRPr="00B27D99" w:rsidRDefault="00C52C1E">
      <w:pPr>
        <w:pStyle w:val="FootnoteText"/>
        <w:rPr>
          <w:lang w:val="en-US"/>
        </w:rPr>
      </w:pPr>
      <w:r>
        <w:rPr>
          <w:rStyle w:val="FootnoteReference"/>
        </w:rPr>
        <w:footnoteRef/>
      </w:r>
      <w:r>
        <w:t xml:space="preserve"> </w:t>
      </w:r>
      <w:r w:rsidRPr="002A4D42">
        <w:t>Semper idem (лат.)</w:t>
      </w:r>
      <w:r>
        <w:t xml:space="preserve"> — </w:t>
      </w:r>
      <w:r w:rsidRPr="002A4D42">
        <w:t>Всегда один и тот же.</w:t>
      </w:r>
    </w:p>
  </w:footnote>
  <w:footnote w:id="16">
    <w:p w:rsidR="00C52C1E" w:rsidRPr="00A75720" w:rsidRDefault="00C52C1E">
      <w:pPr>
        <w:pStyle w:val="FootnoteText"/>
        <w:rPr>
          <w:lang w:val="en-US"/>
        </w:rPr>
      </w:pPr>
      <w:r>
        <w:rPr>
          <w:rStyle w:val="FootnoteReference"/>
        </w:rPr>
        <w:footnoteRef/>
      </w:r>
      <w:r>
        <w:t xml:space="preserve"> </w:t>
      </w:r>
      <w:r w:rsidRPr="002A4D42">
        <w:t>Fools paradise</w:t>
      </w:r>
      <w:r>
        <w:t xml:space="preserve"> — </w:t>
      </w:r>
      <w:r w:rsidRPr="002A4D42">
        <w:t>Рай дурака. «Рай дурака для мудреца ад» Томас Фуллер.</w:t>
      </w:r>
    </w:p>
  </w:footnote>
  <w:footnote w:id="17">
    <w:p w:rsidR="00C52C1E" w:rsidRPr="00A75720" w:rsidRDefault="00C52C1E">
      <w:pPr>
        <w:pStyle w:val="FootnoteText"/>
        <w:rPr>
          <w:lang w:val="en-US"/>
        </w:rPr>
      </w:pPr>
      <w:r>
        <w:rPr>
          <w:rStyle w:val="FootnoteReference"/>
        </w:rPr>
        <w:footnoteRef/>
      </w:r>
      <w:r>
        <w:t xml:space="preserve"> </w:t>
      </w:r>
      <w:r w:rsidRPr="002A4D42">
        <w:t>Aurea media (лат.)</w:t>
      </w:r>
      <w:r>
        <w:t xml:space="preserve"> — </w:t>
      </w:r>
      <w:r w:rsidRPr="002A4D42">
        <w:t>Золотая середина.</w:t>
      </w:r>
    </w:p>
  </w:footnote>
  <w:footnote w:id="18">
    <w:p w:rsidR="00C52C1E" w:rsidRPr="00A75720" w:rsidRDefault="00C52C1E">
      <w:pPr>
        <w:pStyle w:val="FootnoteText"/>
        <w:rPr>
          <w:lang w:val="en-US"/>
        </w:rPr>
      </w:pPr>
      <w:r>
        <w:rPr>
          <w:rStyle w:val="FootnoteReference"/>
        </w:rPr>
        <w:footnoteRef/>
      </w:r>
      <w:r>
        <w:t xml:space="preserve"> </w:t>
      </w:r>
      <w:r w:rsidRPr="002A4D42">
        <w:t>Viribus unitis (лат.)</w:t>
      </w:r>
      <w:r>
        <w:t xml:space="preserve"> — </w:t>
      </w:r>
      <w:r w:rsidRPr="002A4D42">
        <w:t>Объединенными усилиями.</w:t>
      </w:r>
    </w:p>
  </w:footnote>
  <w:footnote w:id="19">
    <w:p w:rsidR="00C52C1E" w:rsidRPr="00A75720" w:rsidRDefault="00C52C1E">
      <w:pPr>
        <w:pStyle w:val="FootnoteText"/>
        <w:rPr>
          <w:lang w:val="en-US"/>
        </w:rPr>
      </w:pPr>
      <w:r>
        <w:rPr>
          <w:rStyle w:val="FootnoteReference"/>
        </w:rPr>
        <w:footnoteRef/>
      </w:r>
      <w:r>
        <w:t xml:space="preserve"> </w:t>
      </w:r>
      <w:r w:rsidRPr="002A4D42">
        <w:t>Эмпуза</w:t>
      </w:r>
      <w:r>
        <w:t xml:space="preserve"> — </w:t>
      </w:r>
      <w:r w:rsidRPr="002A4D42">
        <w:t>женщина-демон в греческой мифологии.</w:t>
      </w:r>
    </w:p>
  </w:footnote>
  <w:footnote w:id="20">
    <w:p w:rsidR="00C52C1E" w:rsidRPr="00A75720" w:rsidRDefault="00C52C1E">
      <w:pPr>
        <w:pStyle w:val="FootnoteText"/>
        <w:rPr>
          <w:lang w:val="en-US"/>
        </w:rPr>
      </w:pPr>
      <w:r>
        <w:rPr>
          <w:rStyle w:val="FootnoteReference"/>
        </w:rPr>
        <w:footnoteRef/>
      </w:r>
      <w:r>
        <w:t xml:space="preserve"> </w:t>
      </w:r>
      <w:r w:rsidRPr="002A4D42">
        <w:t>Авессалом</w:t>
      </w:r>
      <w:r>
        <w:t xml:space="preserve"> — </w:t>
      </w:r>
      <w:r w:rsidRPr="002A4D42">
        <w:t>третий сын Давида.</w:t>
      </w:r>
    </w:p>
  </w:footnote>
  <w:footnote w:id="21">
    <w:p w:rsidR="00C52C1E" w:rsidRPr="00A75720" w:rsidRDefault="00C52C1E">
      <w:pPr>
        <w:pStyle w:val="FootnoteText"/>
        <w:rPr>
          <w:lang w:val="en-US"/>
        </w:rPr>
      </w:pPr>
      <w:r>
        <w:rPr>
          <w:rStyle w:val="FootnoteReference"/>
        </w:rPr>
        <w:footnoteRef/>
      </w:r>
      <w:r>
        <w:t xml:space="preserve"> </w:t>
      </w:r>
      <w:r w:rsidRPr="002A4D42">
        <w:t>Никита Сергеевич Хрущев.</w:t>
      </w:r>
    </w:p>
  </w:footnote>
  <w:footnote w:id="22">
    <w:p w:rsidR="00C52C1E" w:rsidRPr="00A75720" w:rsidRDefault="00C52C1E">
      <w:pPr>
        <w:pStyle w:val="FootnoteText"/>
        <w:rPr>
          <w:lang w:val="en-US"/>
        </w:rPr>
      </w:pPr>
      <w:r>
        <w:rPr>
          <w:rStyle w:val="FootnoteReference"/>
        </w:rPr>
        <w:footnoteRef/>
      </w:r>
      <w:r>
        <w:t xml:space="preserve"> </w:t>
      </w:r>
      <w:r w:rsidRPr="002A4D42">
        <w:t>Magnum Opus (лат.)</w:t>
      </w:r>
      <w:r>
        <w:t xml:space="preserve"> — </w:t>
      </w:r>
      <w:r w:rsidRPr="002A4D42">
        <w:t>Великое Делание, Великая работа.</w:t>
      </w:r>
    </w:p>
  </w:footnote>
  <w:footnote w:id="23">
    <w:p w:rsidR="00C52C1E" w:rsidRPr="00A75720" w:rsidRDefault="00C52C1E">
      <w:pPr>
        <w:pStyle w:val="FootnoteText"/>
        <w:rPr>
          <w:lang w:val="en-US"/>
        </w:rPr>
      </w:pPr>
      <w:r>
        <w:rPr>
          <w:rStyle w:val="FootnoteReference"/>
        </w:rPr>
        <w:footnoteRef/>
      </w:r>
      <w:r>
        <w:t xml:space="preserve"> </w:t>
      </w:r>
      <w:r w:rsidRPr="002A4D42">
        <w:t>Нина Ивановна Абрамова.</w:t>
      </w:r>
    </w:p>
  </w:footnote>
  <w:footnote w:id="24">
    <w:p w:rsidR="00C52C1E" w:rsidRPr="00A75720" w:rsidRDefault="00C52C1E">
      <w:pPr>
        <w:pStyle w:val="FootnoteText"/>
        <w:rPr>
          <w:lang w:val="en-US"/>
        </w:rPr>
      </w:pPr>
      <w:r>
        <w:rPr>
          <w:rStyle w:val="FootnoteReference"/>
        </w:rPr>
        <w:footnoteRef/>
      </w:r>
      <w:r>
        <w:t xml:space="preserve"> </w:t>
      </w:r>
      <w:r w:rsidRPr="002A4D42">
        <w:t>Свет Абидхармы означает, по словам Матери Агни Йоги, «высшее сознание, Буддхи-Манас».</w:t>
      </w:r>
    </w:p>
  </w:footnote>
  <w:footnote w:id="25">
    <w:p w:rsidR="00C52C1E" w:rsidRPr="00A75720" w:rsidRDefault="00C52C1E">
      <w:pPr>
        <w:pStyle w:val="FootnoteText"/>
        <w:rPr>
          <w:lang w:val="en-US"/>
        </w:rPr>
      </w:pPr>
      <w:r>
        <w:rPr>
          <w:rStyle w:val="FootnoteReference"/>
        </w:rPr>
        <w:footnoteRef/>
      </w:r>
      <w:r>
        <w:t xml:space="preserve"> </w:t>
      </w:r>
      <w:r w:rsidRPr="002A4D42">
        <w:t>Nosce animum tuum (лат.)</w:t>
      </w:r>
      <w:r>
        <w:t xml:space="preserve"> — </w:t>
      </w:r>
      <w:r w:rsidRPr="002A4D42">
        <w:t>Познай свою душу.</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attachedTemplate r:id="rId1"/>
  <w:defaultTabStop w:val="708"/>
  <w:hyphenationZone w:val="425"/>
  <w:characterSpacingControl w:val="doNotCompress"/>
  <w:footnotePr>
    <w:footnote w:id="-1"/>
    <w:footnote w:id="0"/>
  </w:footnotePr>
  <w:endnotePr>
    <w:endnote w:id="-1"/>
    <w:endnote w:id="0"/>
  </w:endnotePr>
  <w:compat/>
  <w:rsids>
    <w:rsidRoot w:val="0040243B"/>
    <w:rsid w:val="000015C2"/>
    <w:rsid w:val="00014302"/>
    <w:rsid w:val="00015725"/>
    <w:rsid w:val="000246E1"/>
    <w:rsid w:val="00026442"/>
    <w:rsid w:val="000442F7"/>
    <w:rsid w:val="00044A85"/>
    <w:rsid w:val="0006162C"/>
    <w:rsid w:val="00064938"/>
    <w:rsid w:val="00070A84"/>
    <w:rsid w:val="000A6639"/>
    <w:rsid w:val="000A675F"/>
    <w:rsid w:val="000A6E46"/>
    <w:rsid w:val="000B48D9"/>
    <w:rsid w:val="000B66EF"/>
    <w:rsid w:val="000D1DFE"/>
    <w:rsid w:val="000D3077"/>
    <w:rsid w:val="000D6EE2"/>
    <w:rsid w:val="00107016"/>
    <w:rsid w:val="0011083D"/>
    <w:rsid w:val="00112882"/>
    <w:rsid w:val="00113A12"/>
    <w:rsid w:val="00116F6C"/>
    <w:rsid w:val="00132421"/>
    <w:rsid w:val="00141403"/>
    <w:rsid w:val="001428C7"/>
    <w:rsid w:val="001522EF"/>
    <w:rsid w:val="0015299D"/>
    <w:rsid w:val="00157B97"/>
    <w:rsid w:val="00165479"/>
    <w:rsid w:val="00182C92"/>
    <w:rsid w:val="00183CF8"/>
    <w:rsid w:val="001A5468"/>
    <w:rsid w:val="001A6B12"/>
    <w:rsid w:val="001C20CA"/>
    <w:rsid w:val="001C4C47"/>
    <w:rsid w:val="001F6B6C"/>
    <w:rsid w:val="002003B0"/>
    <w:rsid w:val="00205B1F"/>
    <w:rsid w:val="00214BF1"/>
    <w:rsid w:val="00215323"/>
    <w:rsid w:val="00220AC9"/>
    <w:rsid w:val="002255C7"/>
    <w:rsid w:val="00232813"/>
    <w:rsid w:val="002452D5"/>
    <w:rsid w:val="002467F0"/>
    <w:rsid w:val="00250B89"/>
    <w:rsid w:val="00251C2B"/>
    <w:rsid w:val="002748B1"/>
    <w:rsid w:val="0027568F"/>
    <w:rsid w:val="002870A9"/>
    <w:rsid w:val="002A1DBC"/>
    <w:rsid w:val="002A670A"/>
    <w:rsid w:val="002B0A89"/>
    <w:rsid w:val="002C3F42"/>
    <w:rsid w:val="002C50D6"/>
    <w:rsid w:val="002E76B6"/>
    <w:rsid w:val="002F003F"/>
    <w:rsid w:val="002F656A"/>
    <w:rsid w:val="003019C1"/>
    <w:rsid w:val="00323CBB"/>
    <w:rsid w:val="0032486A"/>
    <w:rsid w:val="0032763C"/>
    <w:rsid w:val="00332F81"/>
    <w:rsid w:val="003850A7"/>
    <w:rsid w:val="003B30D5"/>
    <w:rsid w:val="003C02E9"/>
    <w:rsid w:val="003C7C70"/>
    <w:rsid w:val="003E231D"/>
    <w:rsid w:val="003E2EE2"/>
    <w:rsid w:val="003E3519"/>
    <w:rsid w:val="003E4C5B"/>
    <w:rsid w:val="0040243B"/>
    <w:rsid w:val="004159E3"/>
    <w:rsid w:val="00427A76"/>
    <w:rsid w:val="0044381C"/>
    <w:rsid w:val="00450736"/>
    <w:rsid w:val="00451CE0"/>
    <w:rsid w:val="0045530F"/>
    <w:rsid w:val="00457359"/>
    <w:rsid w:val="00460E1A"/>
    <w:rsid w:val="00464488"/>
    <w:rsid w:val="00475F49"/>
    <w:rsid w:val="00485B24"/>
    <w:rsid w:val="00486E75"/>
    <w:rsid w:val="004A12F6"/>
    <w:rsid w:val="004A6CD8"/>
    <w:rsid w:val="004B222A"/>
    <w:rsid w:val="004E3800"/>
    <w:rsid w:val="004F0F25"/>
    <w:rsid w:val="00503DFE"/>
    <w:rsid w:val="005115B9"/>
    <w:rsid w:val="00513089"/>
    <w:rsid w:val="00543DCA"/>
    <w:rsid w:val="005705A8"/>
    <w:rsid w:val="00574731"/>
    <w:rsid w:val="0057782C"/>
    <w:rsid w:val="005809AF"/>
    <w:rsid w:val="00582456"/>
    <w:rsid w:val="00587E9F"/>
    <w:rsid w:val="005A47E8"/>
    <w:rsid w:val="005A4FEA"/>
    <w:rsid w:val="005C73ED"/>
    <w:rsid w:val="005D72DB"/>
    <w:rsid w:val="00623AF9"/>
    <w:rsid w:val="00637D09"/>
    <w:rsid w:val="00641656"/>
    <w:rsid w:val="00645994"/>
    <w:rsid w:val="00646228"/>
    <w:rsid w:val="00646D00"/>
    <w:rsid w:val="0065526D"/>
    <w:rsid w:val="00655A0D"/>
    <w:rsid w:val="00657A8B"/>
    <w:rsid w:val="00660E0D"/>
    <w:rsid w:val="00662359"/>
    <w:rsid w:val="00670B7C"/>
    <w:rsid w:val="00691DCA"/>
    <w:rsid w:val="0069201B"/>
    <w:rsid w:val="00692721"/>
    <w:rsid w:val="006967D9"/>
    <w:rsid w:val="006A4874"/>
    <w:rsid w:val="006B7642"/>
    <w:rsid w:val="006C5259"/>
    <w:rsid w:val="006D6A94"/>
    <w:rsid w:val="006F06B0"/>
    <w:rsid w:val="007021E2"/>
    <w:rsid w:val="007270B5"/>
    <w:rsid w:val="007528D5"/>
    <w:rsid w:val="007574B0"/>
    <w:rsid w:val="00761785"/>
    <w:rsid w:val="0076701A"/>
    <w:rsid w:val="0077539F"/>
    <w:rsid w:val="007812E8"/>
    <w:rsid w:val="00783548"/>
    <w:rsid w:val="00786790"/>
    <w:rsid w:val="007946B8"/>
    <w:rsid w:val="00795F8A"/>
    <w:rsid w:val="007C0EEC"/>
    <w:rsid w:val="007E58DB"/>
    <w:rsid w:val="007F14D2"/>
    <w:rsid w:val="007F1EBA"/>
    <w:rsid w:val="007F7E49"/>
    <w:rsid w:val="00800F3B"/>
    <w:rsid w:val="00802841"/>
    <w:rsid w:val="00817273"/>
    <w:rsid w:val="00822F91"/>
    <w:rsid w:val="008236A4"/>
    <w:rsid w:val="008241CE"/>
    <w:rsid w:val="00842D81"/>
    <w:rsid w:val="008443FF"/>
    <w:rsid w:val="008509F6"/>
    <w:rsid w:val="008530A9"/>
    <w:rsid w:val="0085324E"/>
    <w:rsid w:val="00853622"/>
    <w:rsid w:val="00856A25"/>
    <w:rsid w:val="00865BD5"/>
    <w:rsid w:val="00873743"/>
    <w:rsid w:val="008A359E"/>
    <w:rsid w:val="008A517A"/>
    <w:rsid w:val="008A5229"/>
    <w:rsid w:val="008A58B2"/>
    <w:rsid w:val="008C19DB"/>
    <w:rsid w:val="008C1FE6"/>
    <w:rsid w:val="008D75A8"/>
    <w:rsid w:val="008E069C"/>
    <w:rsid w:val="008F1E08"/>
    <w:rsid w:val="009028E8"/>
    <w:rsid w:val="00907DD8"/>
    <w:rsid w:val="009228EA"/>
    <w:rsid w:val="00923E8F"/>
    <w:rsid w:val="0093671F"/>
    <w:rsid w:val="00936A10"/>
    <w:rsid w:val="00944090"/>
    <w:rsid w:val="0097525F"/>
    <w:rsid w:val="00980DD3"/>
    <w:rsid w:val="00986447"/>
    <w:rsid w:val="009905FC"/>
    <w:rsid w:val="009A58EF"/>
    <w:rsid w:val="009C6649"/>
    <w:rsid w:val="009D2054"/>
    <w:rsid w:val="009D5324"/>
    <w:rsid w:val="00A15846"/>
    <w:rsid w:val="00A167B6"/>
    <w:rsid w:val="00A17D6B"/>
    <w:rsid w:val="00A21C31"/>
    <w:rsid w:val="00A32153"/>
    <w:rsid w:val="00A53BE3"/>
    <w:rsid w:val="00A75720"/>
    <w:rsid w:val="00AB06E4"/>
    <w:rsid w:val="00AB0819"/>
    <w:rsid w:val="00AB278F"/>
    <w:rsid w:val="00AB2970"/>
    <w:rsid w:val="00AC07E7"/>
    <w:rsid w:val="00AC33DB"/>
    <w:rsid w:val="00AD20D7"/>
    <w:rsid w:val="00AE04BA"/>
    <w:rsid w:val="00AE6273"/>
    <w:rsid w:val="00AE7011"/>
    <w:rsid w:val="00AF188A"/>
    <w:rsid w:val="00AF5A96"/>
    <w:rsid w:val="00B1327C"/>
    <w:rsid w:val="00B23B68"/>
    <w:rsid w:val="00B2735B"/>
    <w:rsid w:val="00B27D99"/>
    <w:rsid w:val="00B455E2"/>
    <w:rsid w:val="00B63B61"/>
    <w:rsid w:val="00B675EC"/>
    <w:rsid w:val="00B71E1C"/>
    <w:rsid w:val="00B9418B"/>
    <w:rsid w:val="00B94951"/>
    <w:rsid w:val="00BA06A0"/>
    <w:rsid w:val="00BA0F58"/>
    <w:rsid w:val="00BA2DEB"/>
    <w:rsid w:val="00BA62C1"/>
    <w:rsid w:val="00BB448F"/>
    <w:rsid w:val="00BB6A5D"/>
    <w:rsid w:val="00BB7A87"/>
    <w:rsid w:val="00BC4845"/>
    <w:rsid w:val="00BF419A"/>
    <w:rsid w:val="00C076E4"/>
    <w:rsid w:val="00C16453"/>
    <w:rsid w:val="00C27BBD"/>
    <w:rsid w:val="00C30C41"/>
    <w:rsid w:val="00C337F5"/>
    <w:rsid w:val="00C46DF5"/>
    <w:rsid w:val="00C47A13"/>
    <w:rsid w:val="00C52C1E"/>
    <w:rsid w:val="00C6145E"/>
    <w:rsid w:val="00C70BEE"/>
    <w:rsid w:val="00C71FD1"/>
    <w:rsid w:val="00CA1010"/>
    <w:rsid w:val="00CA4094"/>
    <w:rsid w:val="00CB16DD"/>
    <w:rsid w:val="00CB2676"/>
    <w:rsid w:val="00CB614D"/>
    <w:rsid w:val="00CF14EE"/>
    <w:rsid w:val="00D13FEB"/>
    <w:rsid w:val="00D236B1"/>
    <w:rsid w:val="00D247B0"/>
    <w:rsid w:val="00D275A6"/>
    <w:rsid w:val="00D30EF3"/>
    <w:rsid w:val="00D57AEE"/>
    <w:rsid w:val="00D65160"/>
    <w:rsid w:val="00D86032"/>
    <w:rsid w:val="00D92BD9"/>
    <w:rsid w:val="00D9598E"/>
    <w:rsid w:val="00DC16BC"/>
    <w:rsid w:val="00DD11D7"/>
    <w:rsid w:val="00DE1BBB"/>
    <w:rsid w:val="00DE3815"/>
    <w:rsid w:val="00DF4588"/>
    <w:rsid w:val="00DF4E63"/>
    <w:rsid w:val="00E05CD6"/>
    <w:rsid w:val="00E07783"/>
    <w:rsid w:val="00E367EB"/>
    <w:rsid w:val="00E373CD"/>
    <w:rsid w:val="00E455A4"/>
    <w:rsid w:val="00E50AC3"/>
    <w:rsid w:val="00E51640"/>
    <w:rsid w:val="00E53521"/>
    <w:rsid w:val="00E542B8"/>
    <w:rsid w:val="00E662AD"/>
    <w:rsid w:val="00E93598"/>
    <w:rsid w:val="00EA49C4"/>
    <w:rsid w:val="00EB6DFB"/>
    <w:rsid w:val="00EC1385"/>
    <w:rsid w:val="00EC37B9"/>
    <w:rsid w:val="00EC7252"/>
    <w:rsid w:val="00EE12E8"/>
    <w:rsid w:val="00EE39E0"/>
    <w:rsid w:val="00EF4A7D"/>
    <w:rsid w:val="00EF4C11"/>
    <w:rsid w:val="00F00E1A"/>
    <w:rsid w:val="00F070E4"/>
    <w:rsid w:val="00F14843"/>
    <w:rsid w:val="00F1796A"/>
    <w:rsid w:val="00F2363E"/>
    <w:rsid w:val="00F274EF"/>
    <w:rsid w:val="00F3234E"/>
    <w:rsid w:val="00F323EB"/>
    <w:rsid w:val="00F82173"/>
    <w:rsid w:val="00F8547F"/>
    <w:rsid w:val="00F90247"/>
    <w:rsid w:val="00FB5668"/>
    <w:rsid w:val="00FD0855"/>
    <w:rsid w:val="00FD0A28"/>
    <w:rsid w:val="00FD407C"/>
    <w:rsid w:val="00FE3FC5"/>
    <w:rsid w:val="00FE522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E3815"/>
    <w:pPr>
      <w:spacing w:after="0" w:line="240" w:lineRule="auto"/>
      <w:ind w:firstLine="567"/>
      <w:jc w:val="both"/>
    </w:pPr>
    <w:rPr>
      <w:rFonts w:ascii="Arial" w:hAnsi="Arial"/>
      <w:sz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A5259"/>
    <w:rPr>
      <w:rFonts w:ascii="Consolas" w:hAnsi="Consolas"/>
      <w:sz w:val="21"/>
      <w:szCs w:val="21"/>
    </w:rPr>
  </w:style>
  <w:style w:type="character" w:customStyle="1" w:styleId="PlainTextChar">
    <w:name w:val="Plain Text Char"/>
    <w:basedOn w:val="DefaultParagraphFont"/>
    <w:link w:val="PlainText"/>
    <w:uiPriority w:val="99"/>
    <w:rsid w:val="008A5259"/>
    <w:rPr>
      <w:rFonts w:ascii="Consolas" w:hAnsi="Consolas"/>
      <w:sz w:val="21"/>
      <w:szCs w:val="21"/>
      <w:lang w:val="ru-RU"/>
    </w:rPr>
  </w:style>
  <w:style w:type="paragraph" w:styleId="FootnoteText">
    <w:name w:val="footnote text"/>
    <w:basedOn w:val="Normal"/>
    <w:link w:val="FootnoteTextChar"/>
    <w:uiPriority w:val="99"/>
    <w:semiHidden/>
    <w:unhideWhenUsed/>
    <w:rsid w:val="00215323"/>
    <w:rPr>
      <w:sz w:val="20"/>
      <w:szCs w:val="20"/>
    </w:rPr>
  </w:style>
  <w:style w:type="character" w:customStyle="1" w:styleId="FootnoteTextChar">
    <w:name w:val="Footnote Text Char"/>
    <w:basedOn w:val="DefaultParagraphFont"/>
    <w:link w:val="FootnoteText"/>
    <w:uiPriority w:val="99"/>
    <w:semiHidden/>
    <w:rsid w:val="00215323"/>
    <w:rPr>
      <w:sz w:val="20"/>
      <w:szCs w:val="20"/>
      <w:lang w:val="ru-RU"/>
    </w:rPr>
  </w:style>
  <w:style w:type="character" w:styleId="FootnoteReference">
    <w:name w:val="footnote reference"/>
    <w:basedOn w:val="DefaultParagraphFont"/>
    <w:uiPriority w:val="99"/>
    <w:semiHidden/>
    <w:unhideWhenUsed/>
    <w:rsid w:val="00215323"/>
    <w:rPr>
      <w:vertAlign w:val="superscript"/>
    </w:rPr>
  </w:style>
  <w:style w:type="character" w:customStyle="1" w:styleId="a">
    <w:name w:val="Сноска_"/>
    <w:basedOn w:val="DefaultParagraphFont"/>
    <w:link w:val="a0"/>
    <w:rsid w:val="00DE3815"/>
    <w:rPr>
      <w:rFonts w:ascii="Arial" w:eastAsia="Times New Roman" w:hAnsi="Arial" w:cs="Times New Roman"/>
      <w:sz w:val="20"/>
      <w:szCs w:val="18"/>
      <w:lang w:val="ru-RU"/>
    </w:rPr>
  </w:style>
  <w:style w:type="paragraph" w:customStyle="1" w:styleId="a0">
    <w:name w:val="Сноска"/>
    <w:basedOn w:val="Normal"/>
    <w:link w:val="a"/>
    <w:qFormat/>
    <w:rsid w:val="00DE3815"/>
    <w:pPr>
      <w:widowControl w:val="0"/>
      <w:ind w:firstLine="380"/>
    </w:pPr>
    <w:rPr>
      <w:rFonts w:eastAsia="Times New Roman" w:cs="Times New Roman"/>
      <w:sz w:val="20"/>
      <w:szCs w:val="18"/>
    </w:rPr>
  </w:style>
  <w:style w:type="paragraph" w:styleId="Quote">
    <w:name w:val="Quote"/>
    <w:basedOn w:val="Normal"/>
    <w:next w:val="Normal"/>
    <w:link w:val="QuoteChar"/>
    <w:uiPriority w:val="29"/>
    <w:qFormat/>
    <w:rsid w:val="008443FF"/>
    <w:pPr>
      <w:ind w:left="1134" w:firstLine="0"/>
    </w:pPr>
    <w:rPr>
      <w:iCs/>
    </w:rPr>
  </w:style>
  <w:style w:type="character" w:customStyle="1" w:styleId="QuoteChar">
    <w:name w:val="Quote Char"/>
    <w:basedOn w:val="DefaultParagraphFont"/>
    <w:link w:val="Quote"/>
    <w:uiPriority w:val="29"/>
    <w:rsid w:val="008443FF"/>
    <w:rPr>
      <w:rFonts w:ascii="Arial" w:hAnsi="Arial"/>
      <w:iCs/>
      <w:sz w:val="28"/>
      <w:lang w:val="ru-RU"/>
    </w:rPr>
  </w:style>
</w:styles>
</file>

<file path=word/webSettings.xml><?xml version="1.0" encoding="utf-8"?>
<w:webSettings xmlns:r="http://schemas.openxmlformats.org/officeDocument/2006/relationships" xmlns:w="http://schemas.openxmlformats.org/wordprocessingml/2006/main">
  <w:divs>
    <w:div w:id="43497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G:\www-output-source\Grani-1964-second-editi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43056-967D-4FF8-BB17-6B788742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1873</TotalTime>
  <Pages>408</Pages>
  <Words>703277</Words>
  <Characters>400868</Characters>
  <Application>Microsoft Office Word</Application>
  <DocSecurity>0</DocSecurity>
  <Lines>3340</Lines>
  <Paragraphs>2203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77</cp:revision>
  <dcterms:created xsi:type="dcterms:W3CDTF">2022-05-17T11:53:00Z</dcterms:created>
  <dcterms:modified xsi:type="dcterms:W3CDTF">2022-07-27T19:24:00Z</dcterms:modified>
</cp:coreProperties>
</file>