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8FC" w:rsidRPr="00A32153" w:rsidRDefault="004F48FC" w:rsidP="004F48FC">
      <w:pPr>
        <w:pStyle w:val="PlainText"/>
        <w:jc w:val="center"/>
        <w:rPr>
          <w:rFonts w:ascii="Arial" w:hAnsi="Arial" w:cs="Arial"/>
          <w:noProof/>
          <w:sz w:val="56"/>
          <w:szCs w:val="56"/>
        </w:rPr>
      </w:pPr>
      <w:r w:rsidRPr="00A32153">
        <w:rPr>
          <w:rFonts w:ascii="Arial" w:hAnsi="Arial" w:cs="Arial"/>
          <w:noProof/>
          <w:sz w:val="56"/>
          <w:szCs w:val="56"/>
        </w:rPr>
        <w:t>Грани Агни Йоги</w:t>
      </w:r>
    </w:p>
    <w:p w:rsidR="004F48FC" w:rsidRPr="00AE7011" w:rsidRDefault="004F48FC" w:rsidP="004F48FC">
      <w:pPr>
        <w:pStyle w:val="PlainText"/>
        <w:jc w:val="center"/>
        <w:rPr>
          <w:rFonts w:ascii="Arial" w:hAnsi="Arial" w:cs="Arial"/>
          <w:noProof/>
          <w:sz w:val="40"/>
          <w:szCs w:val="40"/>
        </w:rPr>
      </w:pPr>
      <w:r w:rsidRPr="00AE7011">
        <w:rPr>
          <w:rFonts w:ascii="Arial" w:hAnsi="Arial" w:cs="Arial"/>
          <w:noProof/>
          <w:sz w:val="40"/>
          <w:szCs w:val="40"/>
        </w:rPr>
        <w:t>19</w:t>
      </w:r>
      <w:r>
        <w:rPr>
          <w:rFonts w:ascii="Arial" w:hAnsi="Arial" w:cs="Arial"/>
          <w:noProof/>
          <w:sz w:val="40"/>
          <w:szCs w:val="40"/>
        </w:rPr>
        <w:t>65</w:t>
      </w:r>
      <w:r w:rsidRPr="00AE7011">
        <w:rPr>
          <w:rFonts w:ascii="Arial" w:hAnsi="Arial" w:cs="Arial"/>
          <w:noProof/>
          <w:sz w:val="40"/>
          <w:szCs w:val="40"/>
        </w:rPr>
        <w:t xml:space="preserve"> год</w:t>
      </w:r>
    </w:p>
    <w:p w:rsidR="004F48FC" w:rsidRPr="00A32153" w:rsidRDefault="004F48FC" w:rsidP="004F48FC">
      <w:pPr>
        <w:pStyle w:val="PlainText"/>
        <w:jc w:val="center"/>
        <w:rPr>
          <w:rFonts w:ascii="Arial" w:hAnsi="Arial" w:cs="Arial"/>
          <w:noProof/>
          <w:sz w:val="32"/>
          <w:szCs w:val="32"/>
        </w:rPr>
      </w:pPr>
      <w:r w:rsidRPr="00A32153">
        <w:rPr>
          <w:rFonts w:ascii="Arial" w:hAnsi="Arial" w:cs="Arial"/>
          <w:noProof/>
          <w:sz w:val="32"/>
          <w:szCs w:val="32"/>
        </w:rPr>
        <w:t>Издание второе, дополненное</w:t>
      </w:r>
    </w:p>
    <w:p w:rsidR="004F48FC" w:rsidRDefault="004F48FC" w:rsidP="004F48FC">
      <w:pPr>
        <w:pStyle w:val="PlainText"/>
        <w:rPr>
          <w:rFonts w:ascii="Arial" w:hAnsi="Arial" w:cs="Arial"/>
          <w:noProof/>
          <w:sz w:val="28"/>
          <w:szCs w:val="28"/>
        </w:rPr>
      </w:pPr>
    </w:p>
    <w:p w:rsidR="004F48FC" w:rsidRPr="00AE7011" w:rsidRDefault="004F48FC" w:rsidP="004F48FC">
      <w:pPr>
        <w:pStyle w:val="PlainText"/>
        <w:rPr>
          <w:rFonts w:ascii="Arial" w:hAnsi="Arial" w:cs="Arial"/>
          <w:noProof/>
          <w:sz w:val="28"/>
          <w:szCs w:val="28"/>
        </w:rPr>
      </w:pPr>
    </w:p>
    <w:p w:rsidR="000D6386" w:rsidRPr="000D6386" w:rsidRDefault="000C1121" w:rsidP="000D6386">
      <w:r w:rsidRPr="000C1121">
        <w:rPr>
          <w:b/>
        </w:rPr>
        <w:t>1965</w:t>
      </w:r>
      <w:r>
        <w:rPr>
          <w:b/>
        </w:rPr>
        <w:t xml:space="preserve"> г. </w:t>
      </w:r>
      <w:r w:rsidR="00C515BC" w:rsidRPr="00C515BC">
        <w:rPr>
          <w:b/>
        </w:rPr>
        <w:t>1.</w:t>
      </w:r>
      <w:r w:rsidR="000D6386" w:rsidRPr="00451AC2">
        <w:rPr>
          <w:b/>
        </w:rPr>
        <w:t xml:space="preserve"> </w:t>
      </w:r>
      <w:r w:rsidR="00451AC2" w:rsidRPr="00451AC2">
        <w:rPr>
          <w:b/>
        </w:rPr>
        <w:t>(Янв. 5).</w:t>
      </w:r>
      <w:r w:rsidR="000D6386" w:rsidRPr="000D6386">
        <w:t xml:space="preserve"> Надо понять, что, в каком бы состоянии духа вы ни находились, Великий План Эволюции Сущего остается неизменным, хотя подробности и детали его могут варьироваться под воздействием целесообразности. Человек может впасть в отчаяние или ужас безысходности и замкнуть себя в круг обреченности, и все же течение космической эволюции от этого не изменяется ни на йоту. Точно так же и Высшие Сферы Света не омрачаются удушающими эманациями низших слоев и тьма не оскверняет сияющие страты пространства. Временное не затрагивает вечного, хотя и наслаивает в нем лучшее, что дает для продвижения эволюции. Тьма же и темное в объеме Земли</w:t>
      </w:r>
      <w:r w:rsidR="000D6386">
        <w:t xml:space="preserve"> — </w:t>
      </w:r>
      <w:r w:rsidR="000D6386" w:rsidRPr="000D6386">
        <w:t>лишь малое пятнышко грязи в необъятном величии Космоса. На Высших Планетах есть Хаос и преодоление его силами эволюции, но нет темных и иерархии тьмы. В космическом аспекте личные переживания человека, как бы значительны они ни были,</w:t>
      </w:r>
      <w:r w:rsidR="000D6386">
        <w:t xml:space="preserve"> — </w:t>
      </w:r>
      <w:r w:rsidR="000D6386" w:rsidRPr="000D6386">
        <w:t>ничто, если не от Света.</w:t>
      </w:r>
    </w:p>
    <w:p w:rsidR="000D6386" w:rsidRPr="000D6386" w:rsidRDefault="000D6386" w:rsidP="000D6386"/>
    <w:p w:rsidR="000D6386" w:rsidRPr="000D6386" w:rsidRDefault="000D6386" w:rsidP="00451AC2">
      <w:pPr>
        <w:pStyle w:val="Quote"/>
      </w:pPr>
      <w:r w:rsidRPr="000D6386">
        <w:t>Во сне летал. Отступница Таля просила прочесть пару §§ из Учения.</w:t>
      </w:r>
    </w:p>
    <w:p w:rsidR="000D6386" w:rsidRPr="000D6386" w:rsidRDefault="000C1121" w:rsidP="000D6386">
      <w:r w:rsidRPr="000C1121">
        <w:rPr>
          <w:b/>
        </w:rPr>
        <w:t>1965</w:t>
      </w:r>
      <w:r>
        <w:rPr>
          <w:b/>
        </w:rPr>
        <w:t xml:space="preserve"> г. </w:t>
      </w:r>
      <w:r w:rsidR="00C515BC" w:rsidRPr="00C515BC">
        <w:rPr>
          <w:b/>
        </w:rPr>
        <w:t>2.</w:t>
      </w:r>
      <w:r w:rsidR="000D6386" w:rsidRPr="00451AC2">
        <w:rPr>
          <w:b/>
        </w:rPr>
        <w:t xml:space="preserve"> </w:t>
      </w:r>
      <w:r w:rsidR="00451AC2" w:rsidRPr="00451AC2">
        <w:rPr>
          <w:b/>
        </w:rPr>
        <w:t>(Янв. 6).</w:t>
      </w:r>
      <w:r w:rsidR="000D6386" w:rsidRPr="000D6386">
        <w:t xml:space="preserve"> § 55 Беспр.</w:t>
      </w:r>
      <w:r w:rsidR="009A731C">
        <w:rPr>
          <w:rStyle w:val="FootnoteReference"/>
        </w:rPr>
        <w:footnoteReference w:id="1"/>
      </w:r>
      <w:r w:rsidR="000D6386" w:rsidRPr="000D6386">
        <w:t xml:space="preserve"> «Возвращается ветер на круги своя», и не только ветер, но и волны пространства идут по кругу, который во времени становится спиралью и приносит возвратные волны аналогичных явлений. Этим обуславливается возвращение некоторых импульсов и воздействий, временами возникающих в сознании, живущих какое-то время и вновь уходящих куда-то. Умение красиво встречать эти волны вырабатывается навыком и устремлением преломлять их через призму Красоты. Красотою можно искупить воздействие волн, вызывающих из глубин сознания то, что еще не изжито, но подлежит скорейшему изживанию.</w:t>
      </w:r>
    </w:p>
    <w:p w:rsidR="000D6386" w:rsidRPr="000D6386" w:rsidRDefault="000D6386" w:rsidP="000D6386"/>
    <w:p w:rsidR="000D6386" w:rsidRPr="000D6386" w:rsidRDefault="000C1121" w:rsidP="000D6386">
      <w:r w:rsidRPr="000C1121">
        <w:rPr>
          <w:b/>
        </w:rPr>
        <w:t>1965</w:t>
      </w:r>
      <w:r>
        <w:rPr>
          <w:b/>
        </w:rPr>
        <w:t xml:space="preserve"> г. </w:t>
      </w:r>
      <w:r w:rsidR="00C515BC" w:rsidRPr="00C515BC">
        <w:rPr>
          <w:b/>
        </w:rPr>
        <w:t>3.</w:t>
      </w:r>
      <w:r w:rsidR="000D6386" w:rsidRPr="00451AC2">
        <w:rPr>
          <w:b/>
        </w:rPr>
        <w:t xml:space="preserve"> </w:t>
      </w:r>
      <w:r w:rsidR="00451AC2" w:rsidRPr="00451AC2">
        <w:rPr>
          <w:b/>
        </w:rPr>
        <w:t>(Янв. 7).</w:t>
      </w:r>
      <w:r w:rsidR="000D6386" w:rsidRPr="000D6386">
        <w:t xml:space="preserve"> Мы Полагаем, что на каждое непонятное жизненное обстоятельство должно следовать его разъяснение. Иначе как же учиться? Учитель Озабочен тем, чтобы условия, в которые Ставит Он ученика, были понятны.</w:t>
      </w:r>
    </w:p>
    <w:p w:rsidR="00451AC2" w:rsidRDefault="00451AC2" w:rsidP="000D6386"/>
    <w:p w:rsidR="000D6386" w:rsidRPr="000D6386" w:rsidRDefault="000C1121" w:rsidP="000D6386">
      <w:r w:rsidRPr="000C1121">
        <w:rPr>
          <w:b/>
        </w:rPr>
        <w:t>1965</w:t>
      </w:r>
      <w:r>
        <w:rPr>
          <w:b/>
        </w:rPr>
        <w:t xml:space="preserve"> г. </w:t>
      </w:r>
      <w:r w:rsidR="00C515BC" w:rsidRPr="00C515BC">
        <w:rPr>
          <w:b/>
        </w:rPr>
        <w:t>4.</w:t>
      </w:r>
      <w:r w:rsidR="000D6386" w:rsidRPr="000D6386">
        <w:t xml:space="preserve"> (З)</w:t>
      </w:r>
      <w:r w:rsidR="009C1896">
        <w:rPr>
          <w:rStyle w:val="FootnoteReference"/>
        </w:rPr>
        <w:footnoteReference w:id="2"/>
      </w:r>
      <w:r w:rsidR="000D6386" w:rsidRPr="000D6386">
        <w:t xml:space="preserve">. </w:t>
      </w:r>
      <w:r w:rsidR="00451AC2" w:rsidRPr="00451AC2">
        <w:rPr>
          <w:b/>
        </w:rPr>
        <w:t>(Янв. 8).</w:t>
      </w:r>
      <w:r w:rsidR="000D6386" w:rsidRPr="000D6386">
        <w:t xml:space="preserve"> Когда десант на танках устремляется в атаку на врага, враг стремится отсечь десантников от танков. Точно так же и тьма прилагает все усилия, чтобы отсечь сознание ученика </w:t>
      </w:r>
      <w:r w:rsidR="000D6386" w:rsidRPr="000D6386">
        <w:lastRenderedPageBreak/>
        <w:t>от Владыки, когда ученик идет на бой с тьмою. И задача ученика</w:t>
      </w:r>
      <w:r w:rsidR="000D6386">
        <w:t xml:space="preserve"> — </w:t>
      </w:r>
      <w:r w:rsidR="000D6386" w:rsidRPr="000D6386">
        <w:t>не допустить отделения мышления от Учителя. Приказ Учителя</w:t>
      </w:r>
      <w:r w:rsidR="000D6386">
        <w:t xml:space="preserve"> — </w:t>
      </w:r>
      <w:r w:rsidR="000D6386" w:rsidRPr="000D6386">
        <w:t>быть вместе с Ним неотделимо. Приказ должен быть выполнен. Иначе опасность поражения велика. Много стараний тратят темные на то, чтобы отвлечь мысли от главного направления, и употребляют при этом самые разнообразные приманки, рассчитанные на те или иные слабости ученика. Цель их</w:t>
      </w:r>
      <w:r w:rsidR="000D6386">
        <w:t xml:space="preserve"> — </w:t>
      </w:r>
      <w:r w:rsidR="000D6386" w:rsidRPr="000D6386">
        <w:t>лишь бы отвлечь. Они старательно раздувают каждую мысль отвлекающую, стремясь сделать ее интересной и приковывающей к себе сознание. Это следует знать и помнить, что все, что отдаляет или отделяет от Учителя, вдохновляется, поддерживается, внушается, питается, раздувается тьмою. Их задача</w:t>
      </w:r>
      <w:r w:rsidR="000D6386">
        <w:t xml:space="preserve"> — </w:t>
      </w:r>
      <w:r w:rsidR="000D6386" w:rsidRPr="000D6386">
        <w:t>внушить нашептывающие мысли прельщения. Очень характерен случай с Нашей О., когда для отвлечения ее от Нас и от вас темные раздували в ней интерес к вязаным тряпкам и вязанию, который тотчас же исчез, как только они преуспели и отделили ее от вас. Но она под Нашей защитой, и темным ей овладеть не Позволим, хотя им и удалось вас разделить расстоянием, но не в духе. Следует знать, откуда и как ползет темное злоухищрение.</w:t>
      </w:r>
    </w:p>
    <w:p w:rsidR="00451AC2" w:rsidRDefault="00451AC2" w:rsidP="000D6386"/>
    <w:p w:rsidR="000D6386" w:rsidRPr="000D6386" w:rsidRDefault="000D6386" w:rsidP="005C1DD5">
      <w:pPr>
        <w:pStyle w:val="Quote"/>
      </w:pPr>
      <w:r w:rsidRPr="000D6386">
        <w:t>Видел во сне, что что-то случилось весьма важное, требующее забвения себя и своих переживаний, и ярого объединения круга, и сосредоточения на Владыке, когда не нужны уже ни рассуждения, ни эмоции личные.</w:t>
      </w:r>
    </w:p>
    <w:p w:rsidR="000D6386" w:rsidRPr="000D6386" w:rsidRDefault="000C1121" w:rsidP="000D6386">
      <w:r w:rsidRPr="000C1121">
        <w:rPr>
          <w:b/>
        </w:rPr>
        <w:t>1965</w:t>
      </w:r>
      <w:r>
        <w:rPr>
          <w:b/>
        </w:rPr>
        <w:t xml:space="preserve"> г. </w:t>
      </w:r>
      <w:r w:rsidR="00C515BC" w:rsidRPr="00C515BC">
        <w:rPr>
          <w:b/>
        </w:rPr>
        <w:t>5.</w:t>
      </w:r>
      <w:r w:rsidR="000D6386" w:rsidRPr="000D6386">
        <w:t xml:space="preserve"> (4). </w:t>
      </w:r>
      <w:r w:rsidR="00451AC2" w:rsidRPr="00451AC2">
        <w:rPr>
          <w:b/>
        </w:rPr>
        <w:t>(Янв. 9).</w:t>
      </w:r>
      <w:r w:rsidR="000D6386" w:rsidRPr="000D6386">
        <w:t xml:space="preserve"> (Со сна). Делай свое дело.</w:t>
      </w:r>
    </w:p>
    <w:p w:rsidR="000D6386" w:rsidRPr="000D6386" w:rsidRDefault="000D6386" w:rsidP="000D6386">
      <w:r w:rsidRPr="000D6386">
        <w:t>Бывают моменты, когда требуется полное, самозабвенное объединение близких сознаний между собою, для того чтобы объединиться с Учителем в духе. Только при этом условии можно собрать достаточно сил, чтобы противостать бурям и вихрям как плотного, так и астрального мира. В такие моменты собственными силами не устоять, ибо их уже недостаточно</w:t>
      </w:r>
      <w:r>
        <w:t xml:space="preserve"> — </w:t>
      </w:r>
      <w:r w:rsidRPr="000D6386">
        <w:t>требуется объединенная аура, усиленная осознанием круга и ярой связью с Иерархией. Тогда Призываю стать ближе ко Мне и стать плотнее друг к другу. Индивидуальная сила может быть велика, но не может сравниться она с силою коллектива</w:t>
      </w:r>
      <w:r>
        <w:t xml:space="preserve"> — </w:t>
      </w:r>
      <w:r w:rsidRPr="000D6386">
        <w:t>требуется прочное единение между собою и единение также со Мной. Ведь Сказал, что «Я сам по себе ничто, что Отец, Пребывающий во Мне, Он Творит». Надо понять это как пример единения с Иерархом Ведущим и Иерархией Света. Церковники исказили понятие церкви как духовного коллектива. Если две объединенные ауры могут творить чудеса, то что же могут творить десятки и сотни огненно в духе объединенных сознаний, связанных созвучно в одно целое и неразрывных с Иерархией Света. Велика мощь объединенных сознаний! Церковники внутреннее единение и созвучие аур заменили внешним, а единение с Иерархией</w:t>
      </w:r>
      <w:r>
        <w:t xml:space="preserve"> — </w:t>
      </w:r>
      <w:r w:rsidRPr="000D6386">
        <w:t xml:space="preserve">формализмом обрядов и великий закон единения обратили в ничто. Земля больна, стихии вышли из равновесия, пространство пронизано антагонистическими токами, коричневый газ </w:t>
      </w:r>
      <w:r w:rsidRPr="000D6386">
        <w:lastRenderedPageBreak/>
        <w:t>отравляет атмосферу. Только силою объединенных сердец и сознаний можно противостать этим бедствиям. Только этою силой можно стихии смирить и восстановить утерянное равновесие. Нужен мир на Земле между народами, нужен мир между отдельными людьми, нужно единение в духе, нужно единение сердец человеческих. Кто-то должен начать и дать пример единения. Разновесие природных условий весьма очевидно, что могут противопоставить ему люди? Вражду и войну? Но вражда и война закончится гигантским взрывом, который может закончить планету. О единении всех и во всем следует думать, пока еще можно планету от взрыва спасти. Каждый может в этом направлении сделать что-то, хотя бы немногое, но столь настоятельно нужное для равновесия мира. Ведь даже две объединенные ауры могут творить чудеса.</w:t>
      </w:r>
    </w:p>
    <w:p w:rsidR="00451AC2" w:rsidRDefault="00451AC2" w:rsidP="000D6386"/>
    <w:p w:rsidR="000D6386" w:rsidRPr="000D6386" w:rsidRDefault="000C1121" w:rsidP="000D6386">
      <w:r w:rsidRPr="000C1121">
        <w:rPr>
          <w:b/>
        </w:rPr>
        <w:t>1965</w:t>
      </w:r>
      <w:r>
        <w:rPr>
          <w:b/>
        </w:rPr>
        <w:t xml:space="preserve"> г. </w:t>
      </w:r>
      <w:r w:rsidR="00C515BC" w:rsidRPr="00C515BC">
        <w:rPr>
          <w:b/>
        </w:rPr>
        <w:t>6.</w:t>
      </w:r>
      <w:r w:rsidR="000D6386" w:rsidRPr="000D6386">
        <w:t xml:space="preserve"> (5). Если нет единения в духе со Мною, то бесполезно единение между собою. Руководитель, чтобы объединить, должен сперва объединиться со Мной. Но единение между людьми во Имя Мое, или Владык, или посланных Ими всегда плодоносно. Все добрые единения хороши, но лишь при условии, если цель их</w:t>
      </w:r>
      <w:r w:rsidR="000D6386">
        <w:t xml:space="preserve"> — </w:t>
      </w:r>
      <w:r w:rsidR="000D6386" w:rsidRPr="000D6386">
        <w:t>Общее Благо, ибо каждое начинание Общего Блага поддержано Нами. Руководитель может объединить даже незнающих, если сам в единении с Учителем Света.</w:t>
      </w:r>
    </w:p>
    <w:p w:rsidR="00451AC2" w:rsidRDefault="00451AC2" w:rsidP="000D6386"/>
    <w:p w:rsidR="000D6386" w:rsidRPr="000D6386" w:rsidRDefault="000C1121" w:rsidP="000D6386">
      <w:r w:rsidRPr="000C1121">
        <w:rPr>
          <w:b/>
        </w:rPr>
        <w:t>1965</w:t>
      </w:r>
      <w:r>
        <w:rPr>
          <w:b/>
        </w:rPr>
        <w:t xml:space="preserve"> г. </w:t>
      </w:r>
      <w:r w:rsidR="00C515BC" w:rsidRPr="00C515BC">
        <w:rPr>
          <w:b/>
        </w:rPr>
        <w:t>7.</w:t>
      </w:r>
      <w:r w:rsidR="000D6386" w:rsidRPr="00BD5FD2">
        <w:rPr>
          <w:b/>
        </w:rPr>
        <w:t xml:space="preserve"> </w:t>
      </w:r>
      <w:r w:rsidR="00451AC2" w:rsidRPr="00BD5FD2">
        <w:rPr>
          <w:b/>
        </w:rPr>
        <w:t>(</w:t>
      </w:r>
      <w:r w:rsidR="00451AC2" w:rsidRPr="00451AC2">
        <w:rPr>
          <w:b/>
        </w:rPr>
        <w:t>Янв. 10).</w:t>
      </w:r>
      <w:r w:rsidR="000D6386" w:rsidRPr="000D6386">
        <w:t xml:space="preserve"> Даже обычный мотор должен быть в порядке, если от него ждут нормальной работы. Тем более сложнейший аппарат человеческого организма, где тончайшие нервы являются проводами тонких энергий. Даже простые часы требуют для смазки высококачественного масла, а авиационный двигатель</w:t>
      </w:r>
      <w:r w:rsidR="000D6386">
        <w:t xml:space="preserve"> — </w:t>
      </w:r>
      <w:r w:rsidR="000D6386" w:rsidRPr="000D6386">
        <w:t>чистейшего бензина. Топливо и смазка человеческой машины, то есть пища, питье и воздух, тоже должны быть определенного состава, если от нее ожидают тонкой работы. Тяжелая жирная пища дает копоть и перегар. Плохо перевариваемая пища насыщает организм ядами разложения. Кишечник должен быть чист. Пот и моча</w:t>
      </w:r>
      <w:r w:rsidR="000D6386">
        <w:t xml:space="preserve"> — </w:t>
      </w:r>
      <w:r w:rsidR="000D6386" w:rsidRPr="000D6386">
        <w:t xml:space="preserve">продукты очищения тела. Моча удаляется из организма нормально. Пот же вызывает необходимость ежедневного омовения. Ванна нужна как внутри, так и снаружи. Препараты лития способствуют выщелачиванию излишних вредных отложений. Сода нейтрализует многие нежелательные вещества и служит хорошим средством против гнилостных бактерий. Не менее нужен и чистый воздух и хотя бы краткая пранаяма. Много говорят об удлинении жизни, но никто не хочет подумать о том, какие весьма простые средства могли бы очень способствовать этой задаче. Обычно тело стареет и погибает от отравления собственными ядами. Очень способствует этому также и отравление воздуха перегаром бензиновых паров. Много несообразностей породила современная цивилизация. Много страданий от радиозвуков и радиоволн. Медицина почему-то избегает изучать причины вызывающих рост разновидностей новых </w:t>
      </w:r>
      <w:r w:rsidR="000D6386" w:rsidRPr="000D6386">
        <w:lastRenderedPageBreak/>
        <w:t>тяжких заболеваний. А следовало бы подумать о том, что порождает гипертонию и чем вызывается инфаркт. Откуда болезни крови? Надо хотя бы малую заботу явить о том, чем и как питается человек и чем он дышит. Считаю, что вопрос хлорирования питьевой воды требует долгого и внимательного изучения. Микродозы некоторых веществ, вводимых искусственно в организм, могут быть причиной самых неожиданных заболеваний. Не менее актуален вопрос и с новыми, малопроверенными лекарствами, и особенно же с теми из них, в составы которых входят наркотики. Наркомания</w:t>
      </w:r>
      <w:r w:rsidR="000D6386">
        <w:t xml:space="preserve"> — </w:t>
      </w:r>
      <w:r w:rsidR="000D6386" w:rsidRPr="000D6386">
        <w:t>бедствие человечества, и усиливать это бедствие лекарствами-наркотиками равносильно преступлению. Проблема нового подхода к здравоохранению человечества должна быть поставлена на очередь в спешном порядке, иначе число новых болезней будет неудержимо расти.</w:t>
      </w:r>
    </w:p>
    <w:p w:rsidR="00451AC2" w:rsidRDefault="00451AC2" w:rsidP="000D6386"/>
    <w:p w:rsidR="000D6386" w:rsidRPr="000D6386" w:rsidRDefault="000C1121" w:rsidP="000D6386">
      <w:r w:rsidRPr="000C1121">
        <w:rPr>
          <w:b/>
        </w:rPr>
        <w:t>1965</w:t>
      </w:r>
      <w:r>
        <w:rPr>
          <w:b/>
        </w:rPr>
        <w:t xml:space="preserve"> г. </w:t>
      </w:r>
      <w:r w:rsidR="00C515BC" w:rsidRPr="00C515BC">
        <w:rPr>
          <w:b/>
        </w:rPr>
        <w:t>8.</w:t>
      </w:r>
      <w:r w:rsidR="000D6386" w:rsidRPr="00BD5FD2">
        <w:rPr>
          <w:b/>
        </w:rPr>
        <w:t xml:space="preserve"> </w:t>
      </w:r>
      <w:r w:rsidR="00451AC2" w:rsidRPr="00BD5FD2">
        <w:rPr>
          <w:b/>
        </w:rPr>
        <w:t>(</w:t>
      </w:r>
      <w:r w:rsidR="00451AC2" w:rsidRPr="00451AC2">
        <w:rPr>
          <w:b/>
        </w:rPr>
        <w:t>Янв. 12).</w:t>
      </w:r>
      <w:r w:rsidR="000D6386" w:rsidRPr="000D6386">
        <w:t xml:space="preserve"> Нужно ждать помощи и надеяться.</w:t>
      </w:r>
    </w:p>
    <w:p w:rsidR="000D6386" w:rsidRPr="000D6386" w:rsidRDefault="000D6386" w:rsidP="000D6386"/>
    <w:p w:rsidR="000D6386" w:rsidRPr="000D6386" w:rsidRDefault="000C1121" w:rsidP="000D6386">
      <w:r w:rsidRPr="000C1121">
        <w:rPr>
          <w:b/>
        </w:rPr>
        <w:t>1965</w:t>
      </w:r>
      <w:r>
        <w:rPr>
          <w:b/>
        </w:rPr>
        <w:t xml:space="preserve"> г. </w:t>
      </w:r>
      <w:r w:rsidR="00C515BC" w:rsidRPr="00C515BC">
        <w:rPr>
          <w:b/>
        </w:rPr>
        <w:t>9.</w:t>
      </w:r>
      <w:r w:rsidR="000D6386" w:rsidRPr="000D6386">
        <w:t xml:space="preserve"> (6). </w:t>
      </w:r>
      <w:r w:rsidR="00451AC2" w:rsidRPr="00451AC2">
        <w:rPr>
          <w:b/>
        </w:rPr>
        <w:t>(Янв. 13).</w:t>
      </w:r>
      <w:r w:rsidR="000D6386" w:rsidRPr="000D6386">
        <w:t xml:space="preserve"> Человек прекрасно знает, что полезно для его духа и что вредно, и, зная, продолжает себе вредить. Ибо двое продолжают жить в нем и бороться за преобладание и власть. Как же иначе объяснить, что импульсы и стремления, диаметрально противоположные, раздирают его сознание и образуют в нем два полюса коагуляции мыслей светлых и темных, притягивающих к себе из пространства свет или тьму. Если допустить преобладание и победу полюса тьмы, то что же тогда можно ждать после перехода Великих Границ? По закону</w:t>
      </w:r>
      <w:r w:rsidR="000D6386">
        <w:t xml:space="preserve"> — </w:t>
      </w:r>
      <w:r w:rsidR="000D6386" w:rsidRPr="000D6386">
        <w:t>«что свяжете на Земле», будете связаны с тем и в Надземном. И кто сможет помочь и спасти, когда свободная воля человека влечет его яро во тьму? Но знать все же надо, ибо знание неизбежности следствий, созвучных причинам, может остановить его на пути зла и устремить к Свету. Не может служить оправданием ссылка на то, что зла много в мире и что свое зло или тьма несравнимы со злобой и тьмой сознательных служителей темной иерархии. Тьма во всех аспектах и видах остается тьмою, и допущение погружения сознания в сферы мыслей несветлых, влекущих во мрак, втягивает его в астральные воронки и вихри зла, из которых выбраться не хватить может сил. Надо остановиться вовремя, пока еще не поздно. От бессознательного сотрудничества с тьмою и соприкосновения с ней не так уж далеко и до сознательного. Никакие соображения или ссылки на что бы то ни было не могут оправдать погружение сознания во тьму удушающих мыслей низших слоев. Только сознание, окружающее себя Светом, может соприкасаться со Светом Учителя и следовать за Ним. Устремление к Свету и борьба за него со Светом сближают и утверждают победу над тьмою в себе.</w:t>
      </w:r>
    </w:p>
    <w:p w:rsidR="00451AC2" w:rsidRDefault="00451AC2" w:rsidP="000D6386"/>
    <w:p w:rsidR="000D6386" w:rsidRPr="000D6386" w:rsidRDefault="000C1121" w:rsidP="000D6386">
      <w:r w:rsidRPr="000C1121">
        <w:rPr>
          <w:b/>
        </w:rPr>
        <w:t>1965</w:t>
      </w:r>
      <w:r>
        <w:rPr>
          <w:b/>
        </w:rPr>
        <w:t xml:space="preserve"> г. </w:t>
      </w:r>
      <w:r w:rsidR="00C515BC" w:rsidRPr="00C515BC">
        <w:rPr>
          <w:b/>
        </w:rPr>
        <w:t>10.</w:t>
      </w:r>
      <w:r w:rsidR="000D6386" w:rsidRPr="000D6386">
        <w:t xml:space="preserve"> (7). </w:t>
      </w:r>
      <w:r w:rsidR="00451AC2" w:rsidRPr="00451AC2">
        <w:rPr>
          <w:b/>
        </w:rPr>
        <w:t>(Янв. 14).</w:t>
      </w:r>
      <w:r w:rsidR="000D6386" w:rsidRPr="000D6386">
        <w:t xml:space="preserve"> Самый простой способ воздержаться от шатаний</w:t>
      </w:r>
      <w:r w:rsidR="000D6386">
        <w:t xml:space="preserve"> — </w:t>
      </w:r>
      <w:r w:rsidR="000D6386" w:rsidRPr="000D6386">
        <w:t xml:space="preserve">это помнить о неизбежной смене оболочек и о том, что </w:t>
      </w:r>
      <w:r w:rsidR="000D6386" w:rsidRPr="000D6386">
        <w:lastRenderedPageBreak/>
        <w:t>все внешние окружения и все условия изменятся в корне. Надо, чтобы это постоянное памятование стало выражением характера и руководило всем поведением человека. Можно мысленно чаще представлять себе момент перехода и освобождения от того, что сейчас тяготит и омрачает сознание. Это не будет уходом от жизни, но только знанием действительности и напоминанием о ней; зная, многое можно перенести с большею легкостью, нежели не зная. Будем помнить и знать.</w:t>
      </w:r>
    </w:p>
    <w:p w:rsidR="00451AC2" w:rsidRDefault="00451AC2" w:rsidP="000D6386"/>
    <w:p w:rsidR="000D6386" w:rsidRPr="000D6386" w:rsidRDefault="000C1121" w:rsidP="000D6386">
      <w:r w:rsidRPr="000C1121">
        <w:rPr>
          <w:b/>
        </w:rPr>
        <w:t>1965</w:t>
      </w:r>
      <w:r>
        <w:rPr>
          <w:b/>
        </w:rPr>
        <w:t xml:space="preserve"> г. </w:t>
      </w:r>
      <w:r w:rsidR="00C515BC" w:rsidRPr="00C515BC">
        <w:rPr>
          <w:b/>
        </w:rPr>
        <w:t>11.</w:t>
      </w:r>
      <w:r w:rsidR="000D6386" w:rsidRPr="000D6386">
        <w:t xml:space="preserve"> (8). </w:t>
      </w:r>
      <w:r w:rsidR="00451AC2" w:rsidRPr="00451AC2">
        <w:rPr>
          <w:b/>
        </w:rPr>
        <w:t>(Янв. 15).</w:t>
      </w:r>
      <w:r w:rsidR="000D6386" w:rsidRPr="000D6386">
        <w:t xml:space="preserve"> Мысль о Далеких Мирах, о Галактиках, о бесконечном пространстве действует на психику как очищающий душ или ванна, освобождая сознание от сора. Многому из того, чем занят человек в обыденности, нет места в космическом пространстве. Отсюда понимание, что мерки земные не годятся для Дальних Миров. Явление мыслей, к ним устремленных, всегда иного порядка, чем мысли обычности. Кроме того, мысль создает магнитную связь между мыслителем и объектом его размышлений. Невидима эта связь, но тем не менее сила ее воздействует на человека, возвышая его. Понятие Беспредельности и бесконечной космической жизни уявляется только в сознании человека. Низшие формы жизни могут чуять ее, но не осознавать. Осознание же приобщает человека к жизни миров и вводит его в сферы пространства, открывающие ему беспредельные дали не только видимой вселенной, но и космической мысли. Сущность мысли еще понимается мало. Слишком привязывают ее к мозгу, в то время как мозг</w:t>
      </w:r>
      <w:r w:rsidR="000D6386">
        <w:t xml:space="preserve"> — </w:t>
      </w:r>
      <w:r w:rsidR="000D6386" w:rsidRPr="000D6386">
        <w:t>только аппарат земного мышления. Мысль же работает и тогда, когда мозг засыпает. Мысль может работать и вне плотного тела. Будучи грануляцией тонких энергий, мысль не зависит и может действовать независимо от плотного окружения. Она может действовать самостоятельно, будучи послана в пространство. Сообщение с Дальними Мирами легче всего может осуществиться с помощью мысли</w:t>
      </w:r>
      <w:r w:rsidR="000D6386">
        <w:t xml:space="preserve"> — </w:t>
      </w:r>
      <w:r w:rsidR="000D6386" w:rsidRPr="000D6386">
        <w:t>не надо ни космических кораблей, ни дорогостоящей аппаратуры. Но прежде надо понять мысль и научиться действовать ею. О мысли придется миру сказать и о тай</w:t>
      </w:r>
      <w:r w:rsidR="003852FC">
        <w:t>н</w:t>
      </w:r>
      <w:r w:rsidR="000D6386" w:rsidRPr="000D6386">
        <w:t>ах мысли поведать. Разве можно забывать о том, что весь прогресс человечества обуславливается мыслью и что пределов развитию и утончению мысли и осуществлению ее начинаний не существует.</w:t>
      </w:r>
    </w:p>
    <w:p w:rsidR="00451AC2" w:rsidRDefault="00451AC2" w:rsidP="000D6386"/>
    <w:p w:rsidR="000D6386" w:rsidRPr="000D6386" w:rsidRDefault="000C1121" w:rsidP="000D6386">
      <w:r w:rsidRPr="000C1121">
        <w:rPr>
          <w:b/>
        </w:rPr>
        <w:t>1965</w:t>
      </w:r>
      <w:r>
        <w:rPr>
          <w:b/>
        </w:rPr>
        <w:t xml:space="preserve"> г. </w:t>
      </w:r>
      <w:r w:rsidR="00C515BC" w:rsidRPr="00C515BC">
        <w:rPr>
          <w:b/>
        </w:rPr>
        <w:t>12.</w:t>
      </w:r>
      <w:r w:rsidR="000D6386" w:rsidRPr="00BD5FD2">
        <w:rPr>
          <w:b/>
        </w:rPr>
        <w:t xml:space="preserve"> </w:t>
      </w:r>
      <w:r w:rsidR="00451AC2" w:rsidRPr="00BD5FD2">
        <w:rPr>
          <w:b/>
        </w:rPr>
        <w:t>(</w:t>
      </w:r>
      <w:r w:rsidR="00451AC2" w:rsidRPr="00451AC2">
        <w:rPr>
          <w:b/>
        </w:rPr>
        <w:t>Янв. 16).</w:t>
      </w:r>
      <w:r w:rsidR="000D6386" w:rsidRPr="000D6386">
        <w:t xml:space="preserve"> Можно захлебнуться в потоке собственных мыслей, если они не от Света или хаотичны. Мы Ценим последовательность и законченность мысли. Утренняя мысль была правильна</w:t>
      </w:r>
      <w:r w:rsidR="000D6386">
        <w:t xml:space="preserve"> — </w:t>
      </w:r>
      <w:r w:rsidR="000D6386" w:rsidRPr="000D6386">
        <w:t xml:space="preserve">в природе не существует прямой линии и равномерного прямолинейного движения. Существует равномерное криволинейное, или, вернее, криволинейно-спиральное, но даже и его равномерность относительна. Примером может служить движение планет по орбитам, которое в сочетании с движением всей солнечной системы к далекой звезде делает это движение спиральным. Ничто в природе </w:t>
      </w:r>
      <w:r w:rsidR="000D6386" w:rsidRPr="000D6386">
        <w:lastRenderedPageBreak/>
        <w:t>не повторяет себя, даже нахождение небесного тела в той или иной точке пространства. Эта неповторяемость явлений и является причиной эволюции форм жизни. Равномерность движения тел в космическом пространстве объясняется отсутствием сопротивления той среды, в которой они движутся. Импульс движения, полученный вначале, сохраняет свою силу на все время существования небесного тела. Земная механика подобных примеров не знает, иначе изобретение perpetuum mobile было бы возможным. В этом разница механики человеческой и механики космической. Черезвычайно характерно то, что в космическом пространстве нарушаются все обычные представления человека о явлениях, там происходящих. Относительным становится все. И мерки земные уже не подходят. Считаем астрономию и все прочие астро-науки науками будущего. Следует в них включить и науку о мысли, которая также не подчинена законам земной механики. Спросят: «Что движется в пространстве быстрее света?» Ответите: «Мысль». Мысль соединяется с объектом, на который устремлена или на котором сосредоточена, прямой линией. Для того чтобы она достигла самой отдаленной точки пространства, не требуется времени. Если луч света от далекой звезды или туманности идет миллионы световых лет, то мысль достигает ее мгновенно. В этом преимущество мысли перед всеми другими видами энергии. Когда Говорю о мысли, не Имею в виду ту степень овладения ею, которой обладают обычные люди. Полет мысли в ядре духа совершается вне времени, он вневременен, то есть для него времени не требуется вовсе. При изучении законов мысли это следует иметь в виду. Конечно, электронная вычислительная машина работает много быстрее человеческого мозга, но, Подчеркиваю, что Имею в виду мысль и ее законы, но не неповоротливое мышление мозга. Ковалевская решала задачи мгновенно и быстрее вычислительной машины. Эта огненная мгновенность превышает явление затраты времени. Мысль огненная и чувствознание и являются тою сферою уявления мысли, которая подлежит изучению их наукою будущего. Мысль огненная космична и подчиняется законам космическим. Именно для нее не требуется времени и нет расстояний.</w:t>
      </w:r>
    </w:p>
    <w:p w:rsidR="00451AC2" w:rsidRDefault="00451AC2" w:rsidP="000D6386"/>
    <w:p w:rsidR="000D6386" w:rsidRPr="000D6386" w:rsidRDefault="000D6386" w:rsidP="00322C04">
      <w:pPr>
        <w:pStyle w:val="Quote"/>
      </w:pPr>
      <w:r w:rsidRPr="000D6386">
        <w:t>Видел во сне Юшу</w:t>
      </w:r>
      <w:r w:rsidR="006F5013">
        <w:rPr>
          <w:rStyle w:val="FootnoteReference"/>
        </w:rPr>
        <w:footnoteReference w:id="3"/>
      </w:r>
      <w:r w:rsidRPr="000D6386">
        <w:t>, вместе с ним шел на приступ, разгоняя яро врагов. Нас было немного.</w:t>
      </w:r>
    </w:p>
    <w:p w:rsidR="000D6386" w:rsidRPr="000D6386" w:rsidRDefault="000C1121" w:rsidP="000D6386">
      <w:r w:rsidRPr="000C1121">
        <w:rPr>
          <w:b/>
        </w:rPr>
        <w:t>1</w:t>
      </w:r>
      <w:r w:rsidRPr="001B68D4">
        <w:rPr>
          <w:b/>
        </w:rPr>
        <w:t>965</w:t>
      </w:r>
      <w:r>
        <w:rPr>
          <w:b/>
        </w:rPr>
        <w:t xml:space="preserve"> г. </w:t>
      </w:r>
      <w:r w:rsidR="00C515BC" w:rsidRPr="00C515BC">
        <w:rPr>
          <w:b/>
        </w:rPr>
        <w:t>13.</w:t>
      </w:r>
      <w:r w:rsidR="000D6386" w:rsidRPr="00BD5FD2">
        <w:rPr>
          <w:b/>
        </w:rPr>
        <w:t xml:space="preserve"> </w:t>
      </w:r>
      <w:r w:rsidR="00451AC2" w:rsidRPr="00BD5FD2">
        <w:rPr>
          <w:b/>
        </w:rPr>
        <w:t>(</w:t>
      </w:r>
      <w:r w:rsidR="00451AC2" w:rsidRPr="00451AC2">
        <w:rPr>
          <w:b/>
        </w:rPr>
        <w:t>Янв. 27).</w:t>
      </w:r>
      <w:r w:rsidR="000D6386" w:rsidRPr="000D6386">
        <w:t xml:space="preserve"> (Со сна). Надо подготовиться к беспредельным возможностям духа. Надо подготовить дух к беспредельным возможностям.</w:t>
      </w:r>
    </w:p>
    <w:p w:rsidR="000D6386" w:rsidRPr="000D6386" w:rsidRDefault="000D6386" w:rsidP="000D6386">
      <w:r w:rsidRPr="000D6386">
        <w:t>На заре надо взять белые крылья.</w:t>
      </w:r>
    </w:p>
    <w:p w:rsidR="00451AC2" w:rsidRDefault="00451AC2" w:rsidP="000D6386"/>
    <w:p w:rsidR="000D6386" w:rsidRPr="000D6386" w:rsidRDefault="000C1121" w:rsidP="000D6386">
      <w:r w:rsidRPr="000C1121">
        <w:rPr>
          <w:b/>
        </w:rPr>
        <w:t>1</w:t>
      </w:r>
      <w:r w:rsidRPr="001B68D4">
        <w:rPr>
          <w:b/>
        </w:rPr>
        <w:t>965</w:t>
      </w:r>
      <w:r>
        <w:rPr>
          <w:b/>
        </w:rPr>
        <w:t xml:space="preserve"> г. </w:t>
      </w:r>
      <w:r w:rsidR="00C515BC" w:rsidRPr="00C515BC">
        <w:rPr>
          <w:b/>
        </w:rPr>
        <w:t>14.</w:t>
      </w:r>
      <w:r w:rsidR="000D6386" w:rsidRPr="000D6386">
        <w:t xml:space="preserve"> (9). </w:t>
      </w:r>
      <w:r w:rsidR="00451AC2" w:rsidRPr="00451AC2">
        <w:rPr>
          <w:b/>
        </w:rPr>
        <w:t>(Фев. 1).</w:t>
      </w:r>
      <w:r w:rsidR="000D6386" w:rsidRPr="000D6386">
        <w:t xml:space="preserve"> Жизненный опыт подтверждает, что даже в периоды самого сильного заземления духа практические </w:t>
      </w:r>
      <w:r w:rsidR="000D6386" w:rsidRPr="000D6386">
        <w:lastRenderedPageBreak/>
        <w:t>достижения его, утвержденные применением и приложением на практике, остаются неотменно с ним, в то время как все непримененное, все отвлеченно теоретическое, хотя бы и искренне исповедуемое и признаваемое, оставляет его таким, каким он был раньше, ни на йоту не изменив его сущность. Таким образом, только примененная в жизни мысль дает конкретные следствия и изменяет и преображает человека. Самые лучшие книги, самые возвышенные мысли не помогут преобразить человека, если они не приложены в жизни. Читание хороших книг хорошо, если содержание их претворяется в жизнь применением. Все слова, все чувства, все мысли, все самые лучшие намерения и вдохновения</w:t>
      </w:r>
      <w:r w:rsidR="000D6386">
        <w:t xml:space="preserve"> — </w:t>
      </w:r>
      <w:r w:rsidR="000D6386" w:rsidRPr="000D6386">
        <w:t>ничто, если они не претворены в ряд жизненных действий. Но все утвержденное человеком на практике в жизненном приложении остается с ним навсегда, ибо становится его неотъемлемой собственностью.</w:t>
      </w:r>
    </w:p>
    <w:p w:rsidR="00451AC2" w:rsidRDefault="00451AC2" w:rsidP="000D6386"/>
    <w:p w:rsidR="000D6386" w:rsidRPr="000D6386" w:rsidRDefault="000C1121" w:rsidP="000D6386">
      <w:r w:rsidRPr="000C1121">
        <w:rPr>
          <w:b/>
        </w:rPr>
        <w:t>1</w:t>
      </w:r>
      <w:r w:rsidRPr="001B68D4">
        <w:rPr>
          <w:b/>
        </w:rPr>
        <w:t>965</w:t>
      </w:r>
      <w:r>
        <w:rPr>
          <w:b/>
        </w:rPr>
        <w:t xml:space="preserve"> г. </w:t>
      </w:r>
      <w:r w:rsidR="00C515BC" w:rsidRPr="00C515BC">
        <w:rPr>
          <w:b/>
        </w:rPr>
        <w:t>15.</w:t>
      </w:r>
      <w:r w:rsidR="000D6386" w:rsidRPr="000D6386">
        <w:t xml:space="preserve"> (10). </w:t>
      </w:r>
      <w:r w:rsidR="00451AC2" w:rsidRPr="00451AC2">
        <w:rPr>
          <w:b/>
        </w:rPr>
        <w:t>(Фев. 17).</w:t>
      </w:r>
      <w:r w:rsidR="000D6386" w:rsidRPr="000D6386">
        <w:t xml:space="preserve"> </w:t>
      </w:r>
      <w:r w:rsidR="00451AC2" w:rsidRPr="00451AC2">
        <w:rPr>
          <w:b/>
        </w:rPr>
        <w:t>(Гуру).</w:t>
      </w:r>
      <w:r w:rsidR="000D6386" w:rsidRPr="000D6386">
        <w:t xml:space="preserve"> </w:t>
      </w:r>
      <w:r w:rsidR="000D6386" w:rsidRPr="00610D42">
        <w:t xml:space="preserve">§ </w:t>
      </w:r>
      <w:r w:rsidR="00C515BC" w:rsidRPr="00610D42">
        <w:t>588.</w:t>
      </w:r>
      <w:r w:rsidR="000D6386" w:rsidRPr="00610D42">
        <w:t xml:space="preserve"> </w:t>
      </w:r>
      <w:r w:rsidR="000D6386" w:rsidRPr="000D6386">
        <w:t>(Со сна). Ждите знаков (для применения). Жди Указаний.</w:t>
      </w:r>
    </w:p>
    <w:p w:rsidR="000D6386" w:rsidRPr="000D6386" w:rsidRDefault="000D6386" w:rsidP="000D6386">
      <w:r w:rsidRPr="000D6386">
        <w:t>Основным качеством признанного ученика является постоянство. Оно сопровождает его при всех изменениях тех условий, в которых он живет. Ученик, лишившийся этого качества, перестает быть таковым. Не может отношение к Учителю колебаться и изменяться в зависимости от неустойчивости внешней, которая является неизменным спутником воплощенного бытия. Ничто, происходящее вовне, не может повлиять на его чувства к Учителю или уменьшить любовь к Нему. Во имя этой любви шли люди на подвиг, на мучения, на смерть. Во имя ее выдерживали они самые тяжкие испытания. Если не поставить мир плотный со всеми его препятствиями, и трудностями, и прельщениями ниже Учителя, а Учителя</w:t>
      </w:r>
      <w:r>
        <w:t xml:space="preserve"> — </w:t>
      </w:r>
      <w:r w:rsidRPr="000D6386">
        <w:t>прежде всего, до положенного не дойти. Возлюбивший кого-либо или что-либо прежде Него несть Его достоин.</w:t>
      </w:r>
    </w:p>
    <w:p w:rsidR="00451AC2" w:rsidRDefault="00451AC2" w:rsidP="000D6386"/>
    <w:p w:rsidR="000D6386" w:rsidRPr="000D6386" w:rsidRDefault="000D6386" w:rsidP="00322C04">
      <w:pPr>
        <w:pStyle w:val="Quote"/>
      </w:pPr>
      <w:r w:rsidRPr="000D6386">
        <w:t>Видел во сне Матерь</w:t>
      </w:r>
      <w:r w:rsidR="006F5013">
        <w:rPr>
          <w:rStyle w:val="FootnoteReference"/>
        </w:rPr>
        <w:footnoteReference w:id="4"/>
      </w:r>
      <w:r w:rsidRPr="000D6386">
        <w:t xml:space="preserve"> два раза. Между снами проснулся. Видел Ее с большой книгой раскрытой, с иллюстрациями картин. Взяла мою тетрадь. Второй [сон]: дала свою тетрадь, взяла мою. Сделал рисунки, на втором</w:t>
      </w:r>
      <w:r>
        <w:t xml:space="preserve"> — </w:t>
      </w:r>
      <w:r w:rsidRPr="000D6386">
        <w:t>кого-то, похожего на Светика</w:t>
      </w:r>
      <w:r w:rsidR="00A10323">
        <w:rPr>
          <w:rStyle w:val="FootnoteReference"/>
        </w:rPr>
        <w:footnoteReference w:id="5"/>
      </w:r>
      <w:r w:rsidRPr="000D6386">
        <w:t>. Очень одобрила мою работу и, подойдя, поцеловала. Дал Ей свою тетрадь. Когда проснулся, записал несколько фраз.</w:t>
      </w:r>
    </w:p>
    <w:p w:rsidR="000D6386" w:rsidRPr="000D6386" w:rsidRDefault="000C1121" w:rsidP="000D6386">
      <w:r w:rsidRPr="000C1121">
        <w:rPr>
          <w:b/>
        </w:rPr>
        <w:t>1</w:t>
      </w:r>
      <w:r w:rsidRPr="001B68D4">
        <w:rPr>
          <w:b/>
        </w:rPr>
        <w:t>965</w:t>
      </w:r>
      <w:r>
        <w:rPr>
          <w:b/>
        </w:rPr>
        <w:t xml:space="preserve"> г. </w:t>
      </w:r>
      <w:r w:rsidR="00C515BC" w:rsidRPr="00C515BC">
        <w:rPr>
          <w:b/>
        </w:rPr>
        <w:t>16.</w:t>
      </w:r>
      <w:r w:rsidR="000D6386" w:rsidRPr="000D6386">
        <w:t xml:space="preserve"> </w:t>
      </w:r>
      <w:r w:rsidR="00451AC2" w:rsidRPr="00451AC2">
        <w:rPr>
          <w:b/>
        </w:rPr>
        <w:t>(Фев. 25).</w:t>
      </w:r>
      <w:r w:rsidR="000D6386" w:rsidRPr="000D6386">
        <w:t xml:space="preserve"> </w:t>
      </w:r>
      <w:r w:rsidR="00451AC2" w:rsidRPr="00451AC2">
        <w:rPr>
          <w:b/>
        </w:rPr>
        <w:t>(М.А.Й.).</w:t>
      </w:r>
      <w:r w:rsidR="000D6386" w:rsidRPr="000D6386">
        <w:t xml:space="preserve"> Великий Порог. Наука была большая и для меня, и для тебя.</w:t>
      </w:r>
    </w:p>
    <w:p w:rsidR="000D6386" w:rsidRPr="000D6386" w:rsidRDefault="000D6386" w:rsidP="000D6386">
      <w:r w:rsidRPr="000D6386">
        <w:t>Опасайтесь там (?) под эгидой.</w:t>
      </w:r>
    </w:p>
    <w:p w:rsidR="000D6386" w:rsidRPr="000D6386" w:rsidRDefault="000D6386" w:rsidP="000D6386">
      <w:r w:rsidRPr="000D6386">
        <w:t>Направим розовый свет. Вас ожидает много из такого, что вы даже и представить себе не можете. Укрепляйтесь в познании.</w:t>
      </w:r>
    </w:p>
    <w:p w:rsidR="000D6386" w:rsidRPr="000D6386" w:rsidRDefault="000D6386" w:rsidP="000D6386">
      <w:r w:rsidRPr="000D6386">
        <w:t>Анапа? Боржом?</w:t>
      </w:r>
    </w:p>
    <w:p w:rsidR="000D6386" w:rsidRPr="000D6386" w:rsidRDefault="000D6386" w:rsidP="000D6386">
      <w:r w:rsidRPr="000D6386">
        <w:lastRenderedPageBreak/>
        <w:t>В Кр. ликвидация несоответствия будущего с настоящим. Любила, люблю и буду любить моего мальчика. Взаимоотношение духа не меняется от возраста тела. От тьмы защищу. Держу у сердца. Убрала покровы для близости совершенной. Это символы связи вне тела. Держитесь. В сердце моем у вас место всегда.</w:t>
      </w:r>
    </w:p>
    <w:p w:rsidR="000D6386" w:rsidRPr="000D6386" w:rsidRDefault="000D6386" w:rsidP="00014CD0">
      <w:pPr>
        <w:pStyle w:val="Quote"/>
      </w:pPr>
      <w:r w:rsidRPr="000D6386">
        <w:t>Вчера мы после трапезы готовили богатый стол для Гуру и Матери, старались навести чистоту. Стол имел истоки в какой-то реке, название которой помнил, но, проснувшись, забыл.</w:t>
      </w:r>
    </w:p>
    <w:p w:rsidR="000D6386" w:rsidRPr="000D6386" w:rsidRDefault="000D6386" w:rsidP="00014CD0">
      <w:pPr>
        <w:pStyle w:val="Quote"/>
      </w:pPr>
      <w:r w:rsidRPr="000D6386">
        <w:t>Время этих месяцев для нас очень тяжкое. Звукопроницаемость квартиры лишает Нину</w:t>
      </w:r>
      <w:r w:rsidR="00A10323">
        <w:rPr>
          <w:rStyle w:val="FootnoteReference"/>
        </w:rPr>
        <w:footnoteReference w:id="6"/>
      </w:r>
      <w:r w:rsidRPr="000D6386">
        <w:t xml:space="preserve"> сна и вызывает перебои сердца и припадки. Очень ее донимает радио и телевизор соседа, где соседка лишена сердца и очень жестока.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17.</w:t>
      </w:r>
      <w:r w:rsidR="000D6386" w:rsidRPr="000D6386">
        <w:t xml:space="preserve"> Огонь духа, возгоревшись, сметает нагромождения тьмы и все преграды, отделяющие от Света. Они просто перестают существовать, и накопленное богатство вспыхивает всеми огнями. Очень надо понять непостоянство и непрочность этих нагромождений и помнить, что накопления духа не уничтожаемы тьмою, или омрачениями сознания, или рецидивами еще не изжитых и не искорененных недостатков, которые от времени до времени поднимают голову и пытаются преградить путь. Тот, кто со Мною, победитель всегда, но надо всегда быть со Мною.</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18.</w:t>
      </w:r>
      <w:r w:rsidR="000D6386" w:rsidRPr="00D8779F">
        <w:rPr>
          <w:b/>
        </w:rPr>
        <w:t xml:space="preserve"> </w:t>
      </w:r>
      <w:r w:rsidR="00451AC2" w:rsidRPr="00D8779F">
        <w:rPr>
          <w:b/>
        </w:rPr>
        <w:t>(</w:t>
      </w:r>
      <w:r w:rsidR="00451AC2" w:rsidRPr="00451AC2">
        <w:rPr>
          <w:b/>
        </w:rPr>
        <w:t>Фев. 26).</w:t>
      </w:r>
      <w:r w:rsidR="000D6386" w:rsidRPr="000D6386">
        <w:t xml:space="preserve"> (Со сна). Вот вам (?) и знак изменения внешних условий.</w:t>
      </w:r>
    </w:p>
    <w:p w:rsidR="000D6386" w:rsidRPr="000D6386" w:rsidRDefault="000D6386" w:rsidP="000D6386">
      <w:r w:rsidRPr="000D6386">
        <w:t>Писать будем.</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19.</w:t>
      </w:r>
      <w:r w:rsidR="000D6386" w:rsidRPr="000D6386">
        <w:t xml:space="preserve"> (11). </w:t>
      </w:r>
      <w:r w:rsidR="00451AC2" w:rsidRPr="00451AC2">
        <w:rPr>
          <w:b/>
        </w:rPr>
        <w:t>(Март 1).</w:t>
      </w:r>
      <w:r w:rsidR="000D6386" w:rsidRPr="000D6386">
        <w:t xml:space="preserve"> Мысль о Свете, мысль светлая соединяет со Светом, мысль темная, мысль отемненная</w:t>
      </w:r>
      <w:r w:rsidR="000D6386">
        <w:t xml:space="preserve"> — </w:t>
      </w:r>
      <w:r w:rsidR="000D6386" w:rsidRPr="000D6386">
        <w:t xml:space="preserve">с тьмою. Объединяясь мыслями с тьмою, связывает себя человек с теми, кто живет во тьме и питается тьмою. Темные поработители много усилий прилагают к тому, чтобы не только гасить светлые мысли у тех, кто их имеет, но и, погасив, увлечь погашенное сознание в свою сферу и овладеть им. Самоотвержение тьмы уявляется в этом, ибо на страже всегда и старается яро умножить ряды вольных и невольных сотрудников мрака. Борьба эта за человеческие души идет постоянно, не прекращаясь. Воинствующая тьма настолько активна, что стремится не упустить ни малейшей возможности навредить везде и всюду, где только можно нанести хотя бы какой-либо вред. Впустив свои когти, щель расширяет, чтобы протолкнуть еще большее зло. Сколько сознаний этим путем вовлечено в воронки зла. Если не ослабить зоркой внимательности, то можно легко заметить, как, будучи пресечены в одном канале воздействия, темные твари </w:t>
      </w:r>
      <w:r w:rsidR="000D6386" w:rsidRPr="000D6386">
        <w:lastRenderedPageBreak/>
        <w:t>тотчас же находят другой и стараются активизировать его. Их много, и они постоянно на страже, и очень трудно с ними бороться, если не уявить в этой борьбе неменьшей настойчивости и неменьшего постоянства. Дать или позволить темным овладеть сознанием своим</w:t>
      </w:r>
      <w:r w:rsidR="000D6386">
        <w:t xml:space="preserve"> — </w:t>
      </w:r>
      <w:r w:rsidR="000D6386" w:rsidRPr="000D6386">
        <w:t>это значит погибнуть. Не тем страшны отемненные мысли, что омрачают, а тем, что отдают человека во власть тьмы на растерзание исчадиям мрака. Этим очень опасны все отрицательные качества духа, ибо представляют собою каналы объединения с тьмою. Мысли прельщения</w:t>
      </w:r>
      <w:r w:rsidR="000D6386">
        <w:t xml:space="preserve"> — </w:t>
      </w:r>
      <w:r w:rsidR="000D6386" w:rsidRPr="000D6386">
        <w:t>это канаты, привязывающие породителя их к колеснице</w:t>
      </w:r>
      <w:r w:rsidR="00D8779F" w:rsidRPr="00D8779F">
        <w:t xml:space="preserve"> </w:t>
      </w:r>
      <w:r w:rsidR="000D6386" w:rsidRPr="000D6386">
        <w:t>темных поработителей. Каждая такая мысль заботливо раздувается ими и окрашивается привлекательными, зовущими красками. Но под каждой формой прельщения</w:t>
      </w:r>
      <w:r w:rsidR="000D6386">
        <w:t xml:space="preserve"> — </w:t>
      </w:r>
      <w:r w:rsidR="000D6386" w:rsidRPr="000D6386">
        <w:t>яд и острые колючки шипов. А когда рассеивается туман обольщения, остаются только шипы и отчаяние обманутого темными духа, отказавшегося от Света и вынужденного пребывать во тьме, среди ее обитателей темных. Теперь представьте себе, что более половины людей вообще одержимы, а большая часть второй половины легко подчиняется внушениям темных, и тогда поймете, что, для того чтобы навредить вам, темные пользуются каждым сознанием, способным воспринимать их внушения. Какова же должна быть ваша зоркость и стойкость!</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20.</w:t>
      </w:r>
      <w:r w:rsidR="000D6386" w:rsidRPr="000D6386">
        <w:t xml:space="preserve"> (12). </w:t>
      </w:r>
      <w:r w:rsidR="00451AC2" w:rsidRPr="00451AC2">
        <w:rPr>
          <w:b/>
        </w:rPr>
        <w:t>(Март 8).</w:t>
      </w:r>
      <w:r w:rsidR="000D6386" w:rsidRPr="000D6386">
        <w:t xml:space="preserve"> «Сие Говорю Я вам, дабы вы имели во Мне мир, в мире будете иметь скорбь, но мужайтесь, Я Победил мир. </w:t>
      </w:r>
      <w:r w:rsidR="000D6386" w:rsidRPr="000D6386">
        <w:rPr>
          <w:lang w:val="en-US"/>
        </w:rPr>
        <w:t>Be of good cheer for have overcome the world»</w:t>
      </w:r>
      <w:r w:rsidR="00A10323">
        <w:rPr>
          <w:rStyle w:val="FootnoteReference"/>
          <w:lang w:val="en-US"/>
        </w:rPr>
        <w:footnoteReference w:id="7"/>
      </w:r>
      <w:r w:rsidR="000D6386" w:rsidRPr="000D6386">
        <w:rPr>
          <w:lang w:val="en-US"/>
        </w:rPr>
        <w:t>. «Have overcome»</w:t>
      </w:r>
      <w:r w:rsidR="000D6386">
        <w:rPr>
          <w:lang w:val="en-US"/>
        </w:rPr>
        <w:t xml:space="preserve"> — </w:t>
      </w:r>
      <w:r w:rsidR="000D6386" w:rsidRPr="000D6386">
        <w:t>преодолел</w:t>
      </w:r>
      <w:r w:rsidR="000D6386" w:rsidRPr="000D6386">
        <w:rPr>
          <w:lang w:val="en-US"/>
        </w:rPr>
        <w:t xml:space="preserve"> </w:t>
      </w:r>
      <w:r w:rsidR="000D6386" w:rsidRPr="000D6386">
        <w:t>мир</w:t>
      </w:r>
      <w:r w:rsidR="000D6386" w:rsidRPr="000D6386">
        <w:rPr>
          <w:lang w:val="en-US"/>
        </w:rPr>
        <w:t xml:space="preserve">, </w:t>
      </w:r>
      <w:r w:rsidR="000D6386" w:rsidRPr="000D6386">
        <w:t>преодолел</w:t>
      </w:r>
      <w:r w:rsidR="000D6386" w:rsidRPr="000D6386">
        <w:rPr>
          <w:lang w:val="en-US"/>
        </w:rPr>
        <w:t xml:space="preserve"> </w:t>
      </w:r>
      <w:r w:rsidR="000D6386" w:rsidRPr="000D6386">
        <w:t>в</w:t>
      </w:r>
      <w:r w:rsidR="000D6386" w:rsidRPr="000D6386">
        <w:rPr>
          <w:lang w:val="en-US"/>
        </w:rPr>
        <w:t xml:space="preserve"> </w:t>
      </w:r>
      <w:r w:rsidR="000D6386" w:rsidRPr="000D6386">
        <w:t>себе</w:t>
      </w:r>
      <w:r w:rsidR="000D6386" w:rsidRPr="000D6386">
        <w:rPr>
          <w:lang w:val="en-US"/>
        </w:rPr>
        <w:t xml:space="preserve"> </w:t>
      </w:r>
      <w:r w:rsidR="000D6386" w:rsidRPr="000D6386">
        <w:t>мир</w:t>
      </w:r>
      <w:r w:rsidR="000D6386" w:rsidRPr="000D6386">
        <w:rPr>
          <w:lang w:val="en-US"/>
        </w:rPr>
        <w:t xml:space="preserve">. </w:t>
      </w:r>
      <w:r w:rsidR="000D6386" w:rsidRPr="000D6386">
        <w:t>«Что сделали вы, чтобы преодолеть в себе человека?» Итак, центр тяжести в том, чтобы не мир победить и не мир преодолеть вовне, но в себе самом преодолеть его, то есть себя победить. Я Победил мир, не шевельнув пальцем в свою защиту. Победил мир, не борясь против него, но лишь направив все энергии духа на преодоление ветхого человека в себе. И таким образом Победив себя в себе, Утвердил победу над миром и тьмою. Тьму Победил. Очень трудно понять и осознать, что бороться не с собой, а с миром вовне</w:t>
      </w:r>
      <w:r w:rsidR="000D6386">
        <w:t xml:space="preserve"> — </w:t>
      </w:r>
      <w:r w:rsidR="000D6386" w:rsidRPr="000D6386">
        <w:t xml:space="preserve">это значит сражаться с ветряными мельницами. Никогда победы вовне не достичь, если не одержана она над собою. Рычаг преодоления переносится внутрь и прилагается к своей собственной сущности, к тому, что подлежит в ней преодолению и над чем утверждена быть должна победа. Ведь Сказано, что Царствие Божие внутри вас есть. И обретение его только внутри себя, в себе достижимо. Что пользы человеку, если весь мир победит, а себя самого не преодолеет? Что пользы, если останется рабом самого себя, своих слабостей, недостатков и пороков? К чему победа над миром, если, сбросивши тело, войдет в мир тот лишенным Света-огня и станет безвольною жертвой вихрей астральных и пленником темных воздействий, так как </w:t>
      </w:r>
      <w:r w:rsidR="000D6386" w:rsidRPr="000D6386">
        <w:lastRenderedPageBreak/>
        <w:t>внешняя победа над миром и приобретения не дадут ничего. Сколько их, проведших плотное пребывание во всей славе земной, но оставшихся ничтожеством в духе и ушедших с Земли опустошенными и без накоплений, ушедших более ничтожными, чем самый последний бедняк!</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21.</w:t>
      </w:r>
      <w:r w:rsidR="000D6386" w:rsidRPr="00D8779F">
        <w:rPr>
          <w:b/>
        </w:rPr>
        <w:t xml:space="preserve"> </w:t>
      </w:r>
      <w:r w:rsidR="00451AC2" w:rsidRPr="00D8779F">
        <w:rPr>
          <w:b/>
        </w:rPr>
        <w:t>(</w:t>
      </w:r>
      <w:r w:rsidR="00451AC2" w:rsidRPr="00451AC2">
        <w:rPr>
          <w:b/>
        </w:rPr>
        <w:t>Март 10).</w:t>
      </w:r>
      <w:r w:rsidR="000D6386" w:rsidRPr="000D6386">
        <w:t xml:space="preserve"> Сущность 5-го принципа в человеке можно понять, если сравнить то, что дало человеку самосознание, в котором и выражена эта сущность. Муравьи тоже строят, а птицы вьют гнезда, и ум проявляется у животных, и насекомых, и рыб весьма явственно, но самосознание добавляет к этому нечто, чего у них нет. Это нечто и обнимает собою 5-й принцип человека.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22.</w:t>
      </w:r>
      <w:r w:rsidR="000D6386" w:rsidRPr="000D6386">
        <w:t xml:space="preserve"> (13). </w:t>
      </w:r>
      <w:r w:rsidR="00451AC2" w:rsidRPr="00451AC2">
        <w:rPr>
          <w:b/>
        </w:rPr>
        <w:t>(Март 13).</w:t>
      </w:r>
      <w:r w:rsidR="000D6386" w:rsidRPr="000D6386">
        <w:t xml:space="preserve"> Даже магнит может размагнититься в неполезном соседстве, тем более магнит человеческого духа. Даже Христос удалялся в пустыню, в уединение, когда воздействия окружающих становились непереносимыми. Каждая аура при соприкосновении вступает во взаимодействие с излучениями носителя Света и по закону сообщающихся сосудов берет от него жизненные эманации. Поэтому длительное пребывание среди людей с излучениями невысокого порядка не может не влиять отрицательно на утонченную ауру. Не всякое воздействие среды можно долгое время преодолевать без вреда для организма. Постоянная потеря Светоносных энергий не всегда и не во всех условиях может пополняться без ущерба. И тогда наступает реакция, выражающаяся в том, что аура поникает, огни угасают и свет прекращает свою работу по преображению окружающей среды. Симптомы эти очень опасны, ибо приостанавливается продвижение духа. Тогда Говорю: «Нужна некоторая изоляция от людей, чтобы можно было восстановить утерянное равновесие и накопить новые силы». Тесное общение с людьми порой очень обессиливает путника Великого Пути. Надо отгородиться на время, иначе придется топтаться на месте или даже пятиться назад, если воздействия окружающих особенно сильны. Не все выдерживают ярость плотного окружения. Много даже сильных духов не в состоянии противостоять дымным излучениям низших огней. Происходит постоянное расхищение психической энергии. Люди как бы обворовывают несущего Свет, и он задыхается в их смрадных эманациях. Но надо и через это пройти, чтобы понять природу воздействия низших слоев земного плана. Великие Учителя очень страдали, принимая на себя тягость земных воплощений. Воздействия мира сего очень сильны. Много мужества надо и много Света иметь, чтобы сказать безбоязненно: «Вот идет Князь мира сего и не имеет во Мне ничего».</w:t>
      </w:r>
    </w:p>
    <w:p w:rsidR="000D6386" w:rsidRPr="000D6386" w:rsidRDefault="000D6386" w:rsidP="00691532">
      <w:pPr>
        <w:pStyle w:val="Quote"/>
      </w:pPr>
      <w:r w:rsidRPr="000D6386">
        <w:t>Вчера ночью были слова: «Спи спокойно».</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23.</w:t>
      </w:r>
      <w:r w:rsidR="000D6386" w:rsidRPr="000D6386">
        <w:t xml:space="preserve"> (14). </w:t>
      </w:r>
      <w:r w:rsidR="00451AC2" w:rsidRPr="00451AC2">
        <w:rPr>
          <w:b/>
        </w:rPr>
        <w:t>(Март 14).</w:t>
      </w:r>
      <w:r w:rsidR="000D6386" w:rsidRPr="000D6386">
        <w:t xml:space="preserve"> Каин сказал: «Разве я сторож моему брату?» Но это психология каинова. Каждый человек не только </w:t>
      </w:r>
      <w:r w:rsidR="000D6386" w:rsidRPr="000D6386">
        <w:lastRenderedPageBreak/>
        <w:t>сторож или охранитель других людей, но и несущий ответственность за всех, за все человечество, независимо от того, знает он это или нет, хочет он этого или не хочет. Каждое горе или страдание, причиненные людям, отзвучат на причинившем его. Придется заплатить за каждое действие подобного рода. Эманации страданий не исчезают, но остаются в пространстве, отравляя сознания множеств. Улыбки или гримасы боли изменяют лица людей под воздействием незримых пространственных энергий. И часто тот, кто приобрел в жизни желаемое, все же глубоко несчастен, ибо горе и радость</w:t>
      </w:r>
      <w:r w:rsidR="000D6386">
        <w:t xml:space="preserve"> — </w:t>
      </w:r>
      <w:r w:rsidR="000D6386" w:rsidRPr="000D6386">
        <w:t>достояние общечеловеческое, и пространственно разделяет их человек независимо от своего желания. Откуда же необъяснимая и беспричинная тоска и тяжесть на сердце, когда, казалось бы, личных причин нет никаких. Лучшие платят тоже, ибо свет, который в них, светит другим, отягощая дающее сердце. И сколько их, много страдавших, было среди лучших людей? Сеятели зла и страданий думают от платы уйти, но неужели полагают они, что можно обмануть Космический Закон, когда каждым злым действием закладывают они зерна зла в своей собственной сущности, делая собственную ауру носительницей отрицательных энергий и магнитом притяжения тьмы? Не делай ближнему зла</w:t>
      </w:r>
      <w:r w:rsidR="000D6386">
        <w:t xml:space="preserve"> — </w:t>
      </w:r>
      <w:r w:rsidR="000D6386" w:rsidRPr="000D6386">
        <w:t>завет мудрости. Мудрость знает и видит, что творимое зло в конечном итоге непреложно поражает самого злоделателя, а от самого себя не уйти никуда. Иуда-предатель повесился, ибо невыносима была тяжесть совершенного зла. Но, уничтожив тело, разве мог уничтожить он душу свою, обреченную на то, чтобы видеть и снова и снова переживать ужас содеянного. От себя никуда не уйти. Пусть хотя бы чувство самосохранения подскажет молчащему сердцу не причинять страдания людям, ибо придется тяжко платить.</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24.</w:t>
      </w:r>
      <w:r w:rsidR="000D6386" w:rsidRPr="00D8779F">
        <w:rPr>
          <w:b/>
        </w:rPr>
        <w:t xml:space="preserve"> </w:t>
      </w:r>
      <w:r w:rsidR="00451AC2" w:rsidRPr="00D8779F">
        <w:rPr>
          <w:b/>
        </w:rPr>
        <w:t>(</w:t>
      </w:r>
      <w:r w:rsidR="00451AC2" w:rsidRPr="00451AC2">
        <w:rPr>
          <w:b/>
        </w:rPr>
        <w:t>Март 17).</w:t>
      </w:r>
      <w:r w:rsidR="000D6386" w:rsidRPr="000D6386">
        <w:t xml:space="preserve"> Ошибочно думать, что вдохновение или даже озарение</w:t>
      </w:r>
      <w:r w:rsidR="000D6386">
        <w:t xml:space="preserve"> — </w:t>
      </w:r>
      <w:r w:rsidR="000D6386" w:rsidRPr="000D6386">
        <w:t>явления длительного порядка. Огненные птицы надолго не прилетают. Озарение может длиться известное время, порою нужное для выполнения Поручения или какой-либо задачи. И не следует отчаиваться, если оно заменяется обычным состоянием сознания. Земные условия мало приспособлены для таких возвышенных состояний, и много страданий приходится переносить человеку из-за этого несоответствия. Если проследить жизнеописания многих выдающихся или одаренных сознаний, то можно отметить, как они тяжко страдали</w:t>
      </w:r>
      <w:r w:rsidR="000D6386">
        <w:t xml:space="preserve"> — </w:t>
      </w:r>
      <w:r w:rsidR="000D6386" w:rsidRPr="000D6386">
        <w:t>как бы плата за возвышенное состояние духа. Слишком уж велика инертность среды, которая требует преодоления, чтобы удерживать прочно моменты озарения и возвышения духа. Тем более ценны эти взлеты сознания и тем более бережного отношения заслуживает все то, что дают они человеку. Достичь не столь трудно, сколь трудно удержать достигнутое. Почтим память тех, кто всей жизнью своей запечатлел огненные знаки высокого озарения и оставил их людям.</w:t>
      </w:r>
    </w:p>
    <w:p w:rsidR="000D6386" w:rsidRPr="000D6386" w:rsidRDefault="000D6386" w:rsidP="000D6386">
      <w:r w:rsidRPr="000D6386">
        <w:t>(Слово Нине). Посланец спешит принести благую весть для вас.</w:t>
      </w:r>
    </w:p>
    <w:p w:rsidR="000D6386" w:rsidRPr="000D6386" w:rsidRDefault="000D6386" w:rsidP="000D6386">
      <w:r w:rsidRPr="000D6386">
        <w:lastRenderedPageBreak/>
        <w:t>На днях были слова: «Спи спокойно».</w:t>
      </w:r>
    </w:p>
    <w:p w:rsidR="000D6386" w:rsidRPr="000D6386" w:rsidRDefault="000D6386" w:rsidP="00691532">
      <w:pPr>
        <w:pStyle w:val="Quote"/>
      </w:pPr>
      <w:r w:rsidRPr="000D6386">
        <w:t>Видел во сне белую фигуру с крылом (одним) и цветами в левой руке, за ней сидела Матерь, цветок фиолетовый. Она светящаяся /рис./.</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25.</w:t>
      </w:r>
      <w:r w:rsidR="000D6386" w:rsidRPr="000D6386">
        <w:t xml:space="preserve"> (15). </w:t>
      </w:r>
      <w:r w:rsidR="00451AC2" w:rsidRPr="00451AC2">
        <w:rPr>
          <w:b/>
        </w:rPr>
        <w:t>(Март 18).</w:t>
      </w:r>
      <w:r w:rsidR="000D6386" w:rsidRPr="000D6386">
        <w:t xml:space="preserve"> Друг Мой, много ли времени потребуется еще для твоих пируэтов? Уходят драгоценные часы и минуты, когда можно было бы накоплять опыт и знание. Как втолковать, что все то, что так яро омрачает и отягощает сознание, не может причинить вреда духу, который неразрушим, и что все эти терзания временны и преходящи. Не на словах надо это понять, а на деле. Тяжко смотреть, как мучаются близкие, и особенно сознавая свое бессилие помочь, и особенно, если Наша помощь, как это кажется, не спешит облегчить эти страдания. Знание прошлого показывает, что все близкие Наши страдали, но, страдая, мужественно несли крест жизни. Распятие духа в материи не красивая метафора, но суровая действительность. Не может быть возрастания духа без отягощения его обстоятельствами. Бесполезно пытаться избежать этого отягощения. Устремления вызвали неизбежную реакцию и сопротивление среды. Каждый взыскующий Света должен страдать. Страдали все, кто к Нам приближался. Через страдания надо пройти. Также надо пройти и через окружение тьмою, когда остается только один выход</w:t>
      </w:r>
      <w:r w:rsidR="000D6386">
        <w:t xml:space="preserve"> — </w:t>
      </w:r>
      <w:r w:rsidR="000D6386" w:rsidRPr="000D6386">
        <w:t>кверху. Все мужество надо собрать, чтобы с Пути не сойти. Попытка укрыться за щитом призрачной прочности земных условий, кажущихся столь желанными, в конечном результате ничего не даст, так как приведет к их разрушению, ибо временно все, что под Солнцем, и смерть неизбежна для всех</w:t>
      </w:r>
      <w:r w:rsidR="000D6386">
        <w:t xml:space="preserve"> — </w:t>
      </w:r>
      <w:r w:rsidR="000D6386" w:rsidRPr="000D6386">
        <w:t>старость, и смерть, и конец земной жизненной сказке. А за нею богатая жатва мысленного посева по роду заложенных мыслью семян, для того чтобы снова и снова опять проходить не выученные в этой жизни уроки. Не лучше ли явить понимание происходящему и спокойно и мужественно взять крест свой и следовать за Мною. Восстание против Кармы бесполезно, ибо результатов не даст, но только отяжелит испытания. Как вверху, так и внизу. Как в большом, так и в малом. Скажите себе: «Владыка, да будет воля Твоя». Конечно, по-человечески хочется сказать: «Да минует меня чаша сия». Но при этом надо все же мудро добавить: «Впрочем, да будет не так, как я хочу, но как Ты, Владыка». Формула Спасителя остается неизменной на все времена.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26.</w:t>
      </w:r>
      <w:r w:rsidR="000D6386" w:rsidRPr="00C515BC">
        <w:rPr>
          <w:b/>
        </w:rPr>
        <w:t xml:space="preserve"> </w:t>
      </w:r>
      <w:r w:rsidR="00451AC2" w:rsidRPr="00C515BC">
        <w:rPr>
          <w:b/>
        </w:rPr>
        <w:t>(Март</w:t>
      </w:r>
      <w:r w:rsidR="00451AC2" w:rsidRPr="00451AC2">
        <w:rPr>
          <w:b/>
        </w:rPr>
        <w:t xml:space="preserve"> 19).</w:t>
      </w:r>
      <w:r w:rsidR="000D6386" w:rsidRPr="000D6386">
        <w:t xml:space="preserve"> При обращении на расстоянии следует учесть, что произнесение личного имени усиливает контакт, делая касание весьма ощутительным именно благодаря пространственному звучанию имени. Даже простое произнесение имени вызывает касание, тем более сознательное его повторение. Конечно, только опыт даст понимание реальности сказанного.</w:t>
      </w:r>
    </w:p>
    <w:p w:rsidR="00D8779F" w:rsidRDefault="00D8779F" w:rsidP="000D6386"/>
    <w:p w:rsidR="000D6386" w:rsidRPr="000D6386" w:rsidRDefault="000C1121" w:rsidP="000D6386">
      <w:r w:rsidRPr="000C1121">
        <w:rPr>
          <w:b/>
        </w:rPr>
        <w:lastRenderedPageBreak/>
        <w:t>1</w:t>
      </w:r>
      <w:r w:rsidRPr="001B68D4">
        <w:rPr>
          <w:b/>
        </w:rPr>
        <w:t>965</w:t>
      </w:r>
      <w:r>
        <w:rPr>
          <w:b/>
        </w:rPr>
        <w:t xml:space="preserve"> г. </w:t>
      </w:r>
      <w:r w:rsidR="00C515BC" w:rsidRPr="00C515BC">
        <w:rPr>
          <w:b/>
        </w:rPr>
        <w:t>27.</w:t>
      </w:r>
      <w:r w:rsidR="000D6386" w:rsidRPr="000D6386">
        <w:t xml:space="preserve"> (16). </w:t>
      </w:r>
      <w:r w:rsidR="00451AC2" w:rsidRPr="00451AC2">
        <w:rPr>
          <w:b/>
        </w:rPr>
        <w:t>(Март 24).</w:t>
      </w:r>
      <w:r w:rsidR="000D6386" w:rsidRPr="000D6386">
        <w:t xml:space="preserve"> Ну что же, посмотреть на себя со стороны тоже иногда хорошо, посмотреть строго, сурово, нелицеприятно, взвесив все свои плохие и хорошие качества и оценив ту поклажу, которую приходится нести в будущее. Опыт показывает, как во время испытаний из глубин духа поднимается все неизжитое и предъявляет свои счета на право существования в сознании и как застилает оно преградою путь. Если основы крепки и прочно внедрены в сущность человека, путь продолжать все же можно, ибо от смены оболочек никуда не уйти и эволюции со всеми ее возможностями не избежать. Но ведь противоположным полюсом эволюции будет инволюция духа, которая может длиться веками, приводя к бездне и конечному разложению. Надо подумать над тем, какие энергии облекают зерно духа, развиваясь по заложенному в них направлению. Развивается все, что собрал человек в себе за время своего существования. Сорняки надо убрать. Им нельзя давать беспрепятственно развиваться, они могут совершенно заглушить добрые всходы. Выбор зависит от самого себя. Свободная воля остается прерогативою человека. Каждый идет в будущее, и нужно безошибочно знать, куда ведут дух те энергии, которые он закладывает в себе, своей свободной волею выбирая, утверждая и поддерживая те, созвучные ему и близкие ему более, чем другие. Выбор энергий, или выбор путей в будущее, всецело в руках человека. Рост сорняков и бурьяна служит иллюстрацией того, как буйно могут развиваться отрицательные энергии духа.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w:t>
      </w:r>
      <w:r w:rsidR="000D6386" w:rsidRPr="000D6386">
        <w:t xml:space="preserve"> (17). Сбрасывая плотную оболочку, получаем творчество духа. Материалом для творчества служит то, что накоплено человеком при жизни на Земле. Этим накопления ценны и важны. Без материала строить нельзя. Нечем творить, если бедно воображение и отсутствуют в нем элементы, столь нужные для творчества. Писатель, поэт, художник, композитор творят, черпая из сокровищницы собственных накоплений. Точно так же и там: богатое воображение может творить, бедное</w:t>
      </w:r>
      <w:r w:rsidR="000D6386">
        <w:t xml:space="preserve"> — </w:t>
      </w:r>
      <w:r w:rsidR="000D6386" w:rsidRPr="000D6386">
        <w:t>словно в бесплодной пустыне. Там, где мысль, и мечта, и устремленья ведут человека, там некуда лететь крыльев лишенным. Впрочем, крылья мрака тоже могут нести, но куда? Мысль и мечта пусть будут светлы, равно как и не запятнаны белые крылья.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29.</w:t>
      </w:r>
      <w:r w:rsidR="000D6386" w:rsidRPr="000D6386">
        <w:t xml:space="preserve"> (18). Праздник Наш есть праздник духа над плотью. День Наш</w:t>
      </w:r>
      <w:r w:rsidR="000D6386">
        <w:t xml:space="preserve"> — </w:t>
      </w:r>
      <w:r w:rsidR="000D6386" w:rsidRPr="000D6386">
        <w:t>начало Нового Года и новых начинаний. В День этот жизнь можно начинать как бы заново, устремив энергии ее к Свету. Мыслью сливаясь со всеми, кто тоже к Свету стремится, можно почерпнуть новые силы в этом взаимном устремлении. На Знамени Мира, Знамени Эволюции начертаны знаки конечной победы. Около Знамени Нашего объединяются все, кто от духа и кто знает о сужденной, конечной победе Света. Кто с Нами, тот победит.</w:t>
      </w:r>
    </w:p>
    <w:p w:rsidR="00D8779F" w:rsidRDefault="00D8779F" w:rsidP="000D6386"/>
    <w:p w:rsidR="000D6386" w:rsidRPr="000D6386" w:rsidRDefault="000C1121" w:rsidP="000D6386">
      <w:r w:rsidRPr="000C1121">
        <w:rPr>
          <w:b/>
        </w:rPr>
        <w:lastRenderedPageBreak/>
        <w:t>1</w:t>
      </w:r>
      <w:r w:rsidRPr="00610D42">
        <w:rPr>
          <w:b/>
        </w:rPr>
        <w:t>965</w:t>
      </w:r>
      <w:r>
        <w:rPr>
          <w:b/>
        </w:rPr>
        <w:t xml:space="preserve"> г. </w:t>
      </w:r>
      <w:r w:rsidR="00C515BC" w:rsidRPr="00C515BC">
        <w:rPr>
          <w:b/>
        </w:rPr>
        <w:t>30.</w:t>
      </w:r>
      <w:r w:rsidR="000D6386" w:rsidRPr="000D6386">
        <w:t xml:space="preserve"> </w:t>
      </w:r>
      <w:r w:rsidR="00451AC2" w:rsidRPr="00451AC2">
        <w:rPr>
          <w:b/>
        </w:rPr>
        <w:t>(Март 25).</w:t>
      </w:r>
      <w:r w:rsidR="000D6386" w:rsidRPr="000D6386">
        <w:t xml:space="preserve"> Откуда столько разочарований в людях вообще и в друзьях в частности? От невежества, от незнания, от непонимания того, что разочарованию всегда предшествует очарование, которое есть прямой результат незнания природы человеческой сущности. Учитель Может очень много огорчаться низостью двуногих, но очаровываться ими не Будет Он никогда. Знание и очарование несовместимы, следовательно, надо только знать. Знание дается опытом. Каким бы горьким он ни был, знание, из него полученное, всегда превышает неприятности огорчений, ибо огорчения проходят, а знание остается. Потому пенять будем не на людей, но на себя, и яро и страстно будем стремиться умножить свой опыт земной, радуясь каждому случаю, каждой возможности углубить познание человека. Коротко учение о людях, но длинно познание. Сказано было, что через познавание человека придется пройти и можно ли сетовать на то, что жизнь дает такие богатые возможности приумножить опытное познание. Не огорчаться, но радоваться будем мудрой заботе Учителя о том, чтобы жизнь эта земная с пользой для духа была прожита.</w:t>
      </w:r>
    </w:p>
    <w:p w:rsidR="00D8779F" w:rsidRDefault="00D8779F" w:rsidP="000D6386"/>
    <w:p w:rsidR="000D6386" w:rsidRPr="000D6386" w:rsidRDefault="000C1121" w:rsidP="000D6386">
      <w:r w:rsidRPr="000C1121">
        <w:rPr>
          <w:b/>
        </w:rPr>
        <w:t>1</w:t>
      </w:r>
      <w:r w:rsidRPr="00610D42">
        <w:rPr>
          <w:b/>
        </w:rPr>
        <w:t>965</w:t>
      </w:r>
      <w:r>
        <w:rPr>
          <w:b/>
        </w:rPr>
        <w:t xml:space="preserve"> г. </w:t>
      </w:r>
      <w:r w:rsidR="00C515BC" w:rsidRPr="00C515BC">
        <w:rPr>
          <w:b/>
        </w:rPr>
        <w:t>31.</w:t>
      </w:r>
      <w:r w:rsidR="000D6386" w:rsidRPr="000D6386">
        <w:t xml:space="preserve"> (19). Наивно полагать, что, раскрыв книги Учения, вновь подошедший становится вдруг совершенным. То, что формировалось в характере человека в течение многих жизней, не может быть вдруг изменено от прочтения книги. Случаи мгновенного озарения редки. Яркое пылание, которое случается при контакте с Учением, когда вспыхивают прежние накопления, временно и должно смениться явлением суровой борьбы за новое совершенствование духа. Борьба сопровождается трудными испытаниями, и из глубин духа поднимается все, что когда-то не было еще преодолено. Путь духа труден. Все, даже очень высокие духи, яро страдали, и испытаний не избегнул никто. По высоте и силе духа и испытание. Распятие духа в материи неизбежно для всех, Света хотящих.</w:t>
      </w:r>
    </w:p>
    <w:p w:rsidR="00D8779F" w:rsidRDefault="00D8779F" w:rsidP="000D6386"/>
    <w:p w:rsidR="000D6386" w:rsidRPr="000D6386" w:rsidRDefault="000C1121" w:rsidP="000D6386">
      <w:r w:rsidRPr="000C1121">
        <w:rPr>
          <w:b/>
        </w:rPr>
        <w:t>1</w:t>
      </w:r>
      <w:r w:rsidRPr="00610D42">
        <w:rPr>
          <w:b/>
        </w:rPr>
        <w:t>965</w:t>
      </w:r>
      <w:r>
        <w:rPr>
          <w:b/>
        </w:rPr>
        <w:t xml:space="preserve"> г. </w:t>
      </w:r>
      <w:r w:rsidR="00C515BC" w:rsidRPr="00C515BC">
        <w:rPr>
          <w:b/>
        </w:rPr>
        <w:t>32.</w:t>
      </w:r>
      <w:r w:rsidR="000D6386" w:rsidRPr="000D6386">
        <w:t xml:space="preserve"> Знающий имеет перед собою открытым сознательный, свободный выбор путей во мрак или к Свету. Незнающий может не знать, но тот, кто зажег свои огни, может по воле своей вызывать и притягивать к себе положительные или отрицательные энергии. И те и другие готовы по зову его ему служить и сочетаться с его собственными устремленными огнями. Хорошо, когда ясно осознана эта возможность по воле своей магнитными энергиями духа вызывать из пространства в сферу свою, своих притяжений энергии пространственного огня. Можем привлечь, но важно черезвычайно, что привлекаем, ибо от состояния духа в каждый данный момент зависят привлекаемые им энергии. Быть постоянно на страже</w:t>
      </w:r>
      <w:r w:rsidR="000D6386">
        <w:t xml:space="preserve"> — </w:t>
      </w:r>
      <w:r w:rsidR="000D6386" w:rsidRPr="000D6386">
        <w:t xml:space="preserve">значит знать природу притягиваемых магнитом духа энергий и соответствующих им не видимых земным глазом форм и тонких пространственных образований. Силы Света и мрака готовы откликнуться каждому, сознательно призывающему их сущностью </w:t>
      </w:r>
      <w:r w:rsidR="000D6386" w:rsidRPr="000D6386">
        <w:lastRenderedPageBreak/>
        <w:t>своих излучений. Аура человека</w:t>
      </w:r>
      <w:r w:rsidR="000D6386">
        <w:t xml:space="preserve"> — </w:t>
      </w:r>
      <w:r w:rsidR="000D6386" w:rsidRPr="000D6386">
        <w:t>магнит, действующий автоматически. Осознание природы своих излучений в каждый данный момент дает полное представление о том, что извлекается излучениями собственной ауры из окружающего ее пространства.</w:t>
      </w:r>
    </w:p>
    <w:p w:rsidR="00D8779F" w:rsidRDefault="00D8779F" w:rsidP="000D6386"/>
    <w:p w:rsidR="000D6386" w:rsidRPr="000D6386" w:rsidRDefault="000C1121" w:rsidP="000D6386">
      <w:r w:rsidRPr="000C1121">
        <w:rPr>
          <w:b/>
        </w:rPr>
        <w:t>1</w:t>
      </w:r>
      <w:r w:rsidRPr="00610D42">
        <w:rPr>
          <w:b/>
        </w:rPr>
        <w:t>965</w:t>
      </w:r>
      <w:r>
        <w:rPr>
          <w:b/>
        </w:rPr>
        <w:t xml:space="preserve"> г. </w:t>
      </w:r>
      <w:r w:rsidR="00C515BC" w:rsidRPr="00C515BC">
        <w:rPr>
          <w:b/>
        </w:rPr>
        <w:t>33.</w:t>
      </w:r>
      <w:r w:rsidR="000D6386" w:rsidRPr="00C515BC">
        <w:rPr>
          <w:b/>
        </w:rPr>
        <w:t xml:space="preserve"> </w:t>
      </w:r>
      <w:r w:rsidR="00451AC2" w:rsidRPr="00451AC2">
        <w:rPr>
          <w:b/>
        </w:rPr>
        <w:t>(Март 26).</w:t>
      </w:r>
      <w:r w:rsidR="000D6386" w:rsidRPr="000D6386">
        <w:t xml:space="preserve"> Ритм повторений преодолевает любое сопротивление, если он достаточно продолжителен. Бесы отступают от подвижника, и светлые силы начинают служить ему, когда проявлена должная степень упорства в борьбе с темными противодействиями. Не так трудно преодолеть противную волю отдельных людей, как тех темных шептунов и вдохновителей, которые прячутся за их спинами. При этом следует учитывать то, что шептуны эти утверждаются около своих подопечных благодаря сродству и созвучию с ними. Значит, очень невысок нравственный уровень таких людей, если так легко и охотно подчиняются они нехорошим внушениям. Темные не перестанут всеми способами и возможностями вредить вам, пользуясь слабостью окружающих. Борьба все же возможна, хотя и невидим противник. Но для успеха ее необходимо держать нерушимое единение с Иерархией. Своими только силами тьмы не осилить. Силу духу дает единение с силами Света. Не Могут оставить они без помощи и поддержки. Если кажется, что ее нет,</w:t>
      </w:r>
      <w:r w:rsidR="000D6386">
        <w:t xml:space="preserve"> — </w:t>
      </w:r>
      <w:r w:rsidR="000D6386" w:rsidRPr="000D6386">
        <w:t>это значит, Руководитель Хочет научить еще крепче стоять на собственных ногах. Малым детям нужна нянька, но воин духа должен научиться биться в одиночку. Иначе как же можно доверить ему власть над легионами духов стихий?</w:t>
      </w:r>
    </w:p>
    <w:p w:rsidR="00D8779F" w:rsidRDefault="00D8779F" w:rsidP="000D6386"/>
    <w:p w:rsidR="000D6386" w:rsidRPr="000D6386" w:rsidRDefault="000C1121" w:rsidP="000D6386">
      <w:r w:rsidRPr="000C1121">
        <w:rPr>
          <w:b/>
        </w:rPr>
        <w:t>1</w:t>
      </w:r>
      <w:r w:rsidRPr="00610D42">
        <w:rPr>
          <w:b/>
        </w:rPr>
        <w:t>965</w:t>
      </w:r>
      <w:r>
        <w:rPr>
          <w:b/>
        </w:rPr>
        <w:t xml:space="preserve"> г. </w:t>
      </w:r>
      <w:r w:rsidR="00C515BC" w:rsidRPr="00C515BC">
        <w:rPr>
          <w:b/>
        </w:rPr>
        <w:t>34.</w:t>
      </w:r>
      <w:r w:rsidR="000D6386" w:rsidRPr="000D6386">
        <w:t xml:space="preserve"> Там, где встречаете тупое, упорное, злобное противодействие, знайте, что немалые степени служителей тьмы принимают участие в борьбе с вами. Значит это, что силы ваши растут и что явно отмечены темными. Конечно, нелегка эта борьба, ибо столкновение с тьмою болезненно очень. Но через это испытание неизбежно надо пройти, как проходили и прошли через него все, кто идет впереди. Отчаиваться нельзя, терять веру в Руководителя тоже. Поддаваться тьме означает падение в бездну. Можно только победно стоять, зная, что поражение даже в мыслях недопустимо.</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35.</w:t>
      </w:r>
      <w:r w:rsidR="000D6386" w:rsidRPr="000D6386">
        <w:t xml:space="preserve"> (20). Основы непоколебимы, основы неотрицаемы. Что бы ни творилось вокруг, основы сущего не могут быть разрушены. Мысленно на них опираясь, можно пройти через все. Майя будет являть мрачную безысходность и безнадежность борьбы, но основы, которые вне времени, указуют на то, что временно все, даже призраки Майи, и что Свет, лежащий в основании основ, не может объят быть тьмою, то есть побежден, ибо Свет непобедим.</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36.</w:t>
      </w:r>
      <w:r w:rsidR="000D6386" w:rsidRPr="00C515BC">
        <w:rPr>
          <w:b/>
        </w:rPr>
        <w:t xml:space="preserve"> </w:t>
      </w:r>
      <w:r w:rsidR="00451AC2" w:rsidRPr="00C515BC">
        <w:rPr>
          <w:b/>
        </w:rPr>
        <w:t>(Март</w:t>
      </w:r>
      <w:r w:rsidR="00451AC2" w:rsidRPr="00451AC2">
        <w:rPr>
          <w:b/>
        </w:rPr>
        <w:t xml:space="preserve"> 27).</w:t>
      </w:r>
      <w:r w:rsidR="000D6386" w:rsidRPr="000D6386">
        <w:t xml:space="preserve"> Друг Мой, будем ли удивляться тому, что даже во сне темные не оставляют своим вниманием. Атака ведется </w:t>
      </w:r>
      <w:r w:rsidR="000D6386" w:rsidRPr="000D6386">
        <w:lastRenderedPageBreak/>
        <w:t>на слабое место. Внешняя привлекательность смущающих образов не гармонирует с их внутренней отталкивающей сущностью. И хотели бы быть еще более обманчивыми, да не могут.</w:t>
      </w:r>
      <w:r w:rsidR="00691532" w:rsidRPr="00691532">
        <w:t xml:space="preserve"> </w:t>
      </w:r>
      <w:r w:rsidR="000D6386" w:rsidRPr="000D6386">
        <w:t>Внутреннее зло выпирает, и остро ощущается тяжкое касание тьмы. Слабое место надо укрепить пониманием, что оно является брешью, через которую может воздействовать темная свора.</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37.</w:t>
      </w:r>
      <w:r w:rsidR="000D6386" w:rsidRPr="000D6386">
        <w:t xml:space="preserve"> (21). Не столько злоба людская, сколько бессердечное равнодушие к страданиям, причиняемым окружающими, делает жизнь порою столь трудной. Все это будем заносить в книгу опыта, накапливая познание человека. Когда время придет, все это очень пригодится, для того чтобы уменьшить страдания в мире. Легче будет тогда людей защищать от следствий бессердечного отношения малых сознаний.</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38.</w:t>
      </w:r>
      <w:r w:rsidR="000D6386" w:rsidRPr="000D6386">
        <w:t xml:space="preserve"> (22). Жизнь</w:t>
      </w:r>
      <w:r w:rsidR="000D6386">
        <w:t xml:space="preserve"> — </w:t>
      </w:r>
      <w:r w:rsidR="000D6386" w:rsidRPr="000D6386">
        <w:t>это школа. Каждый день приносит нечто поучительное. Приятное оно или нет, но если учит оно чему-то и дает опыт и знание, будем радоваться возможностям их приумножить. Так или иначе, но через жизнь надо пройти. Пройдем же через нее достойно, не падая духом и зная, что все, даже «и это пройдет».</w:t>
      </w:r>
    </w:p>
    <w:p w:rsidR="000D6386" w:rsidRPr="000D6386" w:rsidRDefault="000D6386" w:rsidP="008C5346">
      <w:pPr>
        <w:pStyle w:val="Quote"/>
      </w:pPr>
      <w:r w:rsidRPr="000D6386">
        <w:t>Ночью во сне темные окружили, всё женщины танцующие и очень неприятные. Днем тяжкая полоса жизни и пытка Нины звуками.</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39.</w:t>
      </w:r>
      <w:r w:rsidR="000D6386" w:rsidRPr="000D6386">
        <w:t xml:space="preserve"> (23). «Господи, Господи, вскую оставил еси мя»</w:t>
      </w:r>
      <w:r w:rsidR="000D6386">
        <w:t xml:space="preserve"> — </w:t>
      </w:r>
      <w:r w:rsidR="000D6386" w:rsidRPr="000D6386">
        <w:t>это тоже формула жизни, тоже ступень испытания, через которую должен неизбежно пройти дух, стремящийся к Свету. Много мужества надо, чтобы не содрогнувшись выдержать это труднейшее испытание.</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40.</w:t>
      </w:r>
      <w:r w:rsidR="000D6386" w:rsidRPr="000D6386">
        <w:t xml:space="preserve"> (24). </w:t>
      </w:r>
      <w:r w:rsidR="00451AC2" w:rsidRPr="00451AC2">
        <w:rPr>
          <w:b/>
        </w:rPr>
        <w:t>(Март 28).</w:t>
      </w:r>
      <w:r w:rsidR="000D6386" w:rsidRPr="000D6386">
        <w:t xml:space="preserve"> Хотящий Света имеет его. Действует магнит устремления. Но если Свет сменяется мраком</w:t>
      </w:r>
      <w:r w:rsidR="000D6386">
        <w:t xml:space="preserve"> — </w:t>
      </w:r>
      <w:r w:rsidR="000D6386" w:rsidRPr="000D6386">
        <w:t xml:space="preserve">действовать начал магнит темных желаний. Редко кто сознательно обращается во тьму. Но чтобы перемагнитить устремление, темные, которые постоянно на страже, подбрасывают и создают такие условия, когда сознание отвлекается от главного и рассеивает свои энергии на дела обыденные, в них погружаясь. Недовольство, мелкие трудности, мелкая занятость или неизбежные испытания, успешно не преодоленные, неизжитые желания прошлых свершений обволакивают дух суетою обычного, и устремления к Свету заменяют устремлениями обычно житейскими. Но тьма наготове подбросить камушки, на которых так легко поскользнуться, и, если ослаблен дозор, незаметно и постепенно вползает тьма, набрасывая покрывало неведения на действительность незримо духовного мира. Человек видит то, что он хочет. Нежелание Света исключает его. Но Свет всегда есть. Бесы особенно досаждают в моменты испытания и, когда поникают огни, яро устремляются на колеблющееся сознание. </w:t>
      </w:r>
      <w:r w:rsidR="000D6386" w:rsidRPr="000D6386">
        <w:lastRenderedPageBreak/>
        <w:t>Но без испытаний нельзя, так как только опыт укрепляет сознание и делает его сильным. Только опыт покажет, как темно без Владыки. Только силою восхищается Свет и борьбой утверждается. Слабость осуждена. Середины нет</w:t>
      </w:r>
      <w:r w:rsidR="000D6386">
        <w:t xml:space="preserve"> — </w:t>
      </w:r>
      <w:r w:rsidR="000D6386" w:rsidRPr="000D6386">
        <w:t>или победить, или погибнуть.</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41.</w:t>
      </w:r>
      <w:r w:rsidR="000D6386" w:rsidRPr="000D6386">
        <w:t xml:space="preserve"> (25). </w:t>
      </w:r>
      <w:r w:rsidR="00451AC2" w:rsidRPr="00451AC2">
        <w:rPr>
          <w:b/>
        </w:rPr>
        <w:t>(Март 29).</w:t>
      </w:r>
      <w:r w:rsidR="000D6386" w:rsidRPr="000D6386">
        <w:t xml:space="preserve"> Жизнь устремляется вверх к разрежению и утончению плотного в тонкое. Все, что способствует этому,</w:t>
      </w:r>
      <w:r w:rsidR="000D6386">
        <w:t xml:space="preserve"> — </w:t>
      </w:r>
      <w:r w:rsidR="000D6386" w:rsidRPr="000D6386">
        <w:t>эволюционно, все, что препятствует и противодействует,</w:t>
      </w:r>
      <w:r w:rsidR="000D6386">
        <w:t xml:space="preserve"> — </w:t>
      </w:r>
      <w:r w:rsidR="000D6386" w:rsidRPr="000D6386">
        <w:t>от тьмы. Так будем различать, где продвижение и где регресс. Нельзя соединить огрубение с утончением. Утончение и духовность неотделимы. Изнеженность и роскошь не есть утончение и духовности не являют собою. Трудно даже представить себе, насколько могут разниться люди, столь схожие внешне во всем. Казалось бы, такие же руки, ноги, волосы, мускулы, но ведь деревянный чурбан и редчайшая скрипка могут быть из одного и того же материала. Но нет струн, и нет тонкой отделки, и нет гармонического сочетания составных частей. Негодуют на трудность и суровость жизненных испытаний, но ими утончается организм и обостряется восприимчивость центров. Процесс происходит не ради настоящего, но ради будущего. Все, что приходится претерпевать всему живому, совершается ради эволюции духо-монады, заключенной в каждой эволюционирующей форме жизни. Скажут: «Не слишком ли велика плата?» Ответьте: «По плате и</w:t>
      </w:r>
      <w:r w:rsidR="00602FF5" w:rsidRPr="00602FF5">
        <w:t xml:space="preserve"> </w:t>
      </w:r>
      <w:r w:rsidR="000D6386" w:rsidRPr="000D6386">
        <w:t>получение, и результат». Закон возмещения, или равновесия, соизмеряет. Будущее человечества сияюще, и величие его уходит в Беспредельность. Будущее и настоящее несоизмеримы.</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42.</w:t>
      </w:r>
      <w:r w:rsidR="000D6386" w:rsidRPr="000D6386">
        <w:t xml:space="preserve"> </w:t>
      </w:r>
      <w:r w:rsidR="00451AC2" w:rsidRPr="00451AC2">
        <w:rPr>
          <w:b/>
        </w:rPr>
        <w:t>(М.А.Й.).</w:t>
      </w:r>
      <w:r w:rsidR="000D6386" w:rsidRPr="000D6386">
        <w:t xml:space="preserve"> Посылая Ю[рия] с Поручением, Владыка Знал, что его ожидает, и все же Послал. Сделайте вывод и примерьте к своим обстоятельствам. Посылая на подвиг, Ведущий жалость Имеет, но Должен послать, ибо в этом закон эволюции духа.</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43.</w:t>
      </w:r>
      <w:r w:rsidR="000D6386" w:rsidRPr="000D6386">
        <w:t xml:space="preserve"> (26). </w:t>
      </w:r>
      <w:r w:rsidR="00451AC2" w:rsidRPr="00451AC2">
        <w:rPr>
          <w:b/>
        </w:rPr>
        <w:t>(Гуру).</w:t>
      </w:r>
      <w:r w:rsidR="000D6386" w:rsidRPr="000D6386">
        <w:t xml:space="preserve"> Сущность деятельности идущего Архата не в том, что вокруг него происходят события или явления, которых желают или ожидают его почитатели и последователи, а в том, что огнем его духа насыщаются сферы вокруг и зажигаются сознания и сердца подходящих импульсом эволюции и духовного устремления. Он</w:t>
      </w:r>
      <w:r w:rsidR="000D6386">
        <w:t xml:space="preserve"> — </w:t>
      </w:r>
      <w:r w:rsidR="000D6386" w:rsidRPr="000D6386">
        <w:t>пробуждающий спящих, он</w:t>
      </w:r>
      <w:r w:rsidR="000D6386">
        <w:t xml:space="preserve"> — </w:t>
      </w:r>
      <w:r w:rsidR="000D6386" w:rsidRPr="000D6386">
        <w:t>к Свету зовущий, и он</w:t>
      </w:r>
      <w:r w:rsidR="000D6386">
        <w:t xml:space="preserve"> — </w:t>
      </w:r>
      <w:r w:rsidR="000D6386" w:rsidRPr="000D6386">
        <w:t>указующий путь.</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44.</w:t>
      </w:r>
      <w:r w:rsidR="000D6386" w:rsidRPr="000D6386">
        <w:t xml:space="preserve"> (27). </w:t>
      </w:r>
      <w:r w:rsidR="00451AC2" w:rsidRPr="00451AC2">
        <w:rPr>
          <w:b/>
        </w:rPr>
        <w:t>(Март 30).</w:t>
      </w:r>
      <w:r w:rsidR="000D6386" w:rsidRPr="000D6386">
        <w:t xml:space="preserve"> Каждая клеточка тела существует и жива связью со всем организмом как с целым. Достаточно нарушиться этой связи</w:t>
      </w:r>
      <w:r w:rsidR="000D6386">
        <w:t xml:space="preserve"> — </w:t>
      </w:r>
      <w:r w:rsidR="000D6386" w:rsidRPr="000D6386">
        <w:t xml:space="preserve">и клеточка умирает. Масса мертвых клеток постоянно выбрасывается из системы. Так же и человек может омертветь духом, умереть духом и войти в состав Космического сора, который выбрасывается из потока эволюции за ненадобностью. Дух жив своей связью с целым, с тем источником жизни, откуда черпает </w:t>
      </w:r>
      <w:r w:rsidR="000D6386" w:rsidRPr="000D6386">
        <w:lastRenderedPageBreak/>
        <w:t>он свой огонь, чтобы могло энергией этой пульсировать его сердце. Спаситель Делил людей на живых и на мертвых, сказав: «Предоставьте мертвым хоронить своих мертвецов, вы же следуйте за Мною». Мертвое сознание отсекает себя от питающего его источника, который является Средоточием сущего, или Фокусом Жизни. Этот Фокус Космический Энергии вечен. Этот Фокус Света и Жизни есть Фокус Иерархии.</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45.</w:t>
      </w:r>
      <w:r w:rsidR="000D6386" w:rsidRPr="000D6386">
        <w:t xml:space="preserve"> (28). Очень трудно совместить в сознании и уравновесить Космическое и земное, Вечное и личное, Непреходящее и преходящее, но нужно. И тогда малая человеческая правда озарится смыслом космическим и получит свое право на жизнь как часть и выражение вечного во временном. Все тогда в обычном человеческом существовании получит себе место в общей схеме вещей и будет осмыслено. В Космосе царствует целесообразность. Даже существование трав и цветов подчиняется ей и обусловлено ею, а тем более жизнь человека. Понимание назначения человека и сочетание этого понимания с целесообразностью его жизни на планете может дать ему столь нужное равновесие между вечным и временным и позволит ему осознать временное как неизбежный путь в вечное, то есть как мост в Беспредельность. Дух вечен, зерно духа вечно, но все его наслоения, все оболочки духа, все формы, в которые он облекается, являют собою процесс постоянного изменения и нарастания входящих в них элементов. При вечности зерна духа все остальное, его облекающее, являет собою ярый аспект непрекращающихся изменений и нарастания наслоений, облекающих это зерно.</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46.</w:t>
      </w:r>
      <w:r w:rsidR="000D6386" w:rsidRPr="000D6386">
        <w:t xml:space="preserve"> (29). </w:t>
      </w:r>
      <w:r w:rsidR="00451AC2" w:rsidRPr="00451AC2">
        <w:rPr>
          <w:b/>
        </w:rPr>
        <w:t>(Март 31).</w:t>
      </w:r>
      <w:r w:rsidR="000D6386" w:rsidRPr="000D6386">
        <w:t xml:space="preserve"> Опыт сегодняшней ночи показывает, что существование человека в состоянии сна может быть очень интересным и поучительным. Сказано: сон смерти подобен. Но кто же говорит, что смерть означает небытие. Смерть</w:t>
      </w:r>
      <w:r w:rsidR="000D6386">
        <w:t xml:space="preserve"> — </w:t>
      </w:r>
      <w:r w:rsidR="000D6386" w:rsidRPr="000D6386">
        <w:t xml:space="preserve">это жизнь, но в тонком состоянии. Дух не умирает и умереть не может. Смена оболочек, точнее, освобождение от физического тела, означает продолжение существования в условиях Тонкого Мира. Поэтому и сон, и смерть могут дать возможности сознательного пребывания вне тела. Можно жить на Земле жизнью обычной и в то же время, отходя ко сну, приобщаться к жизни совершенно иной, не подчиненной законам плотного мира. Впечатления могут быть настолько интересны и увлекательны, что по сравнению с ними тускнеют впечатления жизни земной. Конечно, окно личных полетов несказанно обогащает сознание. Но для этого требуется большая утонченность, и тогда становится тяжкой ноша земная, ибо для обостренного восприятия грубые земные условия мучительны. Требуется некоторая изолированность и уединение, что не всегда осуществимо. Но тягость мира сего приходится все же нести и даже будучи в уединении. Воздействий пространственных нагнетений не </w:t>
      </w:r>
      <w:r w:rsidR="000D6386" w:rsidRPr="000D6386">
        <w:lastRenderedPageBreak/>
        <w:t>избежать даже в далеких горах. Правда, там нет непосредственного воздействия человеческих аур, которое неизбежно при близком соприкосновении с людьми. Сон дан человеку для касания с Тонким Миром и восстановления сил, оттуда берущихся. Человек умирает без сна, ибо тогда прекращается приток сил жизни. Точно так же и смерть дает человеку возможность снова вернуться на Землю с новым запасом огненной энергии, которая иссякает до известной степени перед явлением смерти. Требуется очень упорядочить жизнь и мышление, прежде чем так называемые сны приобретут последовательность и стройность и обогатят ум тонкими восприятиями. Умирая, Архат сохраняет непрерываемость сознания. Точно так же можно его сохранять и в состоянии сна. Ученик, зная это, может прилагать усилия к тому, чтобы углублять и обострять впечатления, поступающие к нему во время ночной пралайи. Систематизация этих впечатлений требует упорства и последовательности и коренных изменений обыденного существования, быть может, внешне и незаметных, но создающих необходимые гармонические условия. Возможностей много дается еще при жизни земной касаться Незримого Мира.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47.</w:t>
      </w:r>
      <w:r w:rsidR="000D6386" w:rsidRPr="000D6386">
        <w:t xml:space="preserve"> </w:t>
      </w:r>
      <w:r w:rsidR="00451AC2" w:rsidRPr="00451AC2">
        <w:rPr>
          <w:b/>
        </w:rPr>
        <w:t>(М.А.Й.).</w:t>
      </w:r>
      <w:r w:rsidR="000D6386" w:rsidRPr="000D6386">
        <w:t xml:space="preserve"> Советую вспомнить, сколько раз в состоянии сна давалась возможность сознательного общения с нами.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48.</w:t>
      </w:r>
      <w:r w:rsidR="000D6386" w:rsidRPr="000D6386">
        <w:t xml:space="preserve"> (30). </w:t>
      </w:r>
      <w:r w:rsidR="00451AC2" w:rsidRPr="00451AC2">
        <w:rPr>
          <w:b/>
        </w:rPr>
        <w:t>(Гуру).</w:t>
      </w:r>
      <w:r w:rsidR="000D6386" w:rsidRPr="000D6386">
        <w:t xml:space="preserve"> Даже если бодрствующее сознание и не сохраняет памяти о впечатлениях ночи, все же общий тонус полученных восприятий, хотя и не осознанных, сильно влияет на человека, давая ему нужное направление и запас сил для дневного существования. Надо научиться разбираться в характере этих тонких впечатлений.</w:t>
      </w:r>
    </w:p>
    <w:p w:rsidR="000D6386" w:rsidRPr="000D6386" w:rsidRDefault="000D6386" w:rsidP="00602FF5">
      <w:pPr>
        <w:pStyle w:val="Quote"/>
      </w:pPr>
      <w:r w:rsidRPr="000D6386">
        <w:t>Во сне летал, показывая это людям. Их было много. Все относились очень благожелательно. Сознания их</w:t>
      </w:r>
      <w:r>
        <w:t xml:space="preserve"> — </w:t>
      </w:r>
      <w:r w:rsidRPr="000D6386">
        <w:t>средние. Взлетал по лестнице, летя вверх, за мной шли люди. Как бы вернулся к знакомым, приветствуя их. Предложили работать с драгоценностями, но я знал, что имею нечто гораздо более ценное, превалирующее над всем. Люди это чуяли во мне. Сон был прерван мотором на улице. Долго был под впечатлением сна и жалел, что прервали. Помнил отдельные встречи. Все старые знакомые, с которыми будто работал тут же. Радовался, что это ценное давало мне право молчать, когда хочу, и не говорить против желания.</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49.</w:t>
      </w:r>
      <w:r w:rsidR="000D6386" w:rsidRPr="000D6386">
        <w:t xml:space="preserve"> </w:t>
      </w:r>
      <w:r w:rsidR="00451AC2" w:rsidRPr="00451AC2">
        <w:rPr>
          <w:b/>
        </w:rPr>
        <w:t>(Апр. 1).</w:t>
      </w:r>
      <w:r w:rsidR="000D6386" w:rsidRPr="000D6386">
        <w:t xml:space="preserve"> (Со сна). Потерянное время.</w:t>
      </w:r>
    </w:p>
    <w:p w:rsidR="000D6386" w:rsidRPr="000D6386" w:rsidRDefault="000D6386" w:rsidP="000D6386">
      <w:r w:rsidRPr="000D6386">
        <w:t xml:space="preserve">Сын Мой, можно либо широко распахнуть окно в Беспредельность, либо захлопнуть его. Все зависит от того, на что устремлен фокус внимания. Вдохновения ждет обыватель, но ученик волею направляет сознание в желаемую сферу. При сосредоточении начинает действовать закон магнитного притяжения, и сфера, к </w:t>
      </w:r>
      <w:r w:rsidRPr="000D6386">
        <w:lastRenderedPageBreak/>
        <w:t>которой устремлена мысль, раскрывается для восприятия. Мир, в котором живем, как бы поворачивается тою гранью, на которую обращен взор. Сознание может быть заполнено различными разрядами впечатлений, зависящих от фокуса устремленного сознания. Могут вторгаться вибрации разного порядка, могут вторгаться насильственно, и все же очень многое регулируется волей. Выбор того, на чем останавливается мысль, все же зависит от воли, и он всегда остается свободным.</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50.</w:t>
      </w:r>
      <w:r w:rsidR="000D6386" w:rsidRPr="000D6386">
        <w:t xml:space="preserve"> (31). </w:t>
      </w:r>
      <w:r w:rsidR="00451AC2" w:rsidRPr="00451AC2">
        <w:rPr>
          <w:b/>
        </w:rPr>
        <w:t>(М.А.Й.).</w:t>
      </w:r>
      <w:r w:rsidR="000D6386" w:rsidRPr="000D6386">
        <w:t xml:space="preserve"> Распятие духа в материи понимается мало. На кресте жизни распинается дух для преодоления жизни. Под жизнью подразумевается сложность внешних ее уявлений, но не вечная пульсация бессмертного зерна духа, являющего собой аспект неумирающего вечного принципа Космической Жизни. Потому явление жизни можно рассматривать в ее двуликом уявлении. Дух распинается на кресте временной, преходящей жизни, чтобы утвердиться в достижении и осознании жизни непреходящей, вечной, космической.</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51.</w:t>
      </w:r>
      <w:r w:rsidR="000D6386" w:rsidRPr="000D6386">
        <w:t xml:space="preserve"> (32). </w:t>
      </w:r>
      <w:r w:rsidR="00451AC2" w:rsidRPr="00451AC2">
        <w:rPr>
          <w:b/>
        </w:rPr>
        <w:t>(Гуру).</w:t>
      </w:r>
      <w:r w:rsidR="000D6386" w:rsidRPr="000D6386">
        <w:t xml:space="preserve"> Мы настаиваем на качестве постоянства и непобедимости внешними обстоятельствами. Стойкость нужна, чтобы противостоять неустойчивости и изменчивости плотного окружения и пространственного Хаоса. Стойкость духа есть качество, без которого идти по Пути невозможно.</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52.</w:t>
      </w:r>
      <w:r w:rsidR="000D6386" w:rsidRPr="000D6386">
        <w:t xml:space="preserve"> (33). </w:t>
      </w:r>
      <w:r w:rsidR="00451AC2" w:rsidRPr="00451AC2">
        <w:rPr>
          <w:b/>
        </w:rPr>
        <w:t>(Апр. 2).</w:t>
      </w:r>
      <w:r w:rsidR="000D6386" w:rsidRPr="000D6386">
        <w:t xml:space="preserve"> Сопротивление среды есть непременное условие продвижения духа</w:t>
      </w:r>
      <w:r w:rsidR="000D6386">
        <w:t xml:space="preserve"> — </w:t>
      </w:r>
      <w:r w:rsidR="000D6386" w:rsidRPr="000D6386">
        <w:t>полная аналогия с движением самолета. Сопротивление это возрастает по мере увеличения скорости. Законы механики применимы и в области духа. Надо очень высоко подняться, чтобы уменьшить это сопротивление, но тогда и двигатель должен стать огненным. Движение совершается непосредственно пламенем. В огненном теле полеты на очень далекие расстояния становятся возможными. Но самое трудное</w:t>
      </w:r>
      <w:r w:rsidR="000D6386">
        <w:t xml:space="preserve"> — </w:t>
      </w:r>
      <w:r w:rsidR="000D6386" w:rsidRPr="000D6386">
        <w:t>это оторваться от Земли. Земные притяжения очень сильны. Много нитей надо отрезать, прежде чем дух получит свободу. Тот, Кто Сказал: «Царство Мое не от мира сего»,</w:t>
      </w:r>
      <w:r w:rsidR="000D6386">
        <w:t xml:space="preserve"> — </w:t>
      </w:r>
      <w:r w:rsidR="000D6386" w:rsidRPr="000D6386">
        <w:t>связи с Землею Закончил. Но, от Земли оторвавшись, Землю оставить нельзя и, оторвавшись, можно любить и людей, и планету и в готовности быть и душу, и тело отдать на служение людям. Это уже высочайшая ступень возвышения духа и отрыва его от Земли. Только духу, завершающему земную эволюцию, доступны эти высоты. Отрыв от Земли дает возможность Космических полетов, когда Дальние Миры становятся осознанной действительностью и жизнь духа идет далеко за пределы Земли.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53.</w:t>
      </w:r>
      <w:r w:rsidR="000D6386" w:rsidRPr="000D6386">
        <w:t xml:space="preserve"> </w:t>
      </w:r>
      <w:r w:rsidR="00451AC2" w:rsidRPr="00451AC2">
        <w:rPr>
          <w:b/>
        </w:rPr>
        <w:t>(М.А.Й.).</w:t>
      </w:r>
      <w:r w:rsidR="000D6386" w:rsidRPr="000D6386">
        <w:t xml:space="preserve"> Бережно откладывает каждое непонимаемое явление наш друг, ибо иначе непонимание</w:t>
      </w:r>
      <w:r w:rsidR="00FE49C8" w:rsidRPr="008F6858">
        <w:t xml:space="preserve"> </w:t>
      </w:r>
      <w:r w:rsidR="000D6386" w:rsidRPr="000D6386">
        <w:t xml:space="preserve">может остановить </w:t>
      </w:r>
      <w:r w:rsidR="000D6386" w:rsidRPr="000D6386">
        <w:lastRenderedPageBreak/>
        <w:t>восхождение. Камни, лежащие на Пути, обходят. Эти непонимания могут быть очень опасны, порождая недоверие к Учителю. Когда придет время, объяснено будет все и можно будет спросить. Пока же придется идти, веря, даже вопреки очевидности.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54.</w:t>
      </w:r>
      <w:r w:rsidR="000D6386" w:rsidRPr="000D6386">
        <w:t xml:space="preserve"> (34). </w:t>
      </w:r>
      <w:r w:rsidR="00451AC2" w:rsidRPr="00451AC2">
        <w:rPr>
          <w:b/>
        </w:rPr>
        <w:t>(Гуру).</w:t>
      </w:r>
      <w:r w:rsidR="000D6386" w:rsidRPr="000D6386">
        <w:t xml:space="preserve"> Знание жизни приобретается опытом. Опыт необходим. Тягость ученичества временами почти невыносима, ибо опыт порою бывает очень горек. Корень опыта горек, но плоды его сладки,</w:t>
      </w:r>
      <w:r w:rsidR="000D6386">
        <w:t xml:space="preserve"> — </w:t>
      </w:r>
      <w:r w:rsidR="000D6386" w:rsidRPr="000D6386">
        <w:t>так можно сказать, перефразируя старую школьную поговорку. Человек, знающий жизнь, многоопытный путник</w:t>
      </w:r>
      <w:r w:rsidR="000D6386">
        <w:t xml:space="preserve"> — </w:t>
      </w:r>
      <w:r w:rsidR="000D6386" w:rsidRPr="000D6386">
        <w:t>это тог, кто достаточно вкусил горечи жизни. Заплачено много, но по плате и получение.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55.</w:t>
      </w:r>
      <w:r w:rsidR="000D6386" w:rsidRPr="000D6386">
        <w:t xml:space="preserve"> (35). </w:t>
      </w:r>
      <w:r w:rsidR="00451AC2" w:rsidRPr="00451AC2">
        <w:rPr>
          <w:b/>
        </w:rPr>
        <w:t>(Апр. 3).</w:t>
      </w:r>
      <w:r w:rsidR="000D6386" w:rsidRPr="000D6386">
        <w:t xml:space="preserve"> Если оглянуться на свое прошлое, то можно заметить, как сознание всецело погружалось в окружающую его обстановку и жило этим окружением. По аналогии нетрудно представить себе, что при переходе в Мир Тонкий сознание всецело погрузится в него и земное окружение перестанет существовать для человека. То, что вокруг, то становится реальностью для сознания. Сознание меняется в зависимости от внешних воздействий. Вибрации земные уйдут, их заменят вибрации Незримого Мира. Изменятся и органы восприятия. Мыслеобразы и прочие тонкие образования, невидимые ныне глазу, сделаются видимыми, вместо земных. Транспорт земной там не нужен, ибо двигает мысль. Мысленная энергия заменяет собою механическую силу. Все окружение человека в значительной степени создается его мыслью или мыслью же привлекается. Способность мысленного творчества обретают все, но по сознанию и степени его развития и особенностям. Все, нужное для извлечения пространственных энергий, то есть для жизни, человек несет там с собою и в себе. Внешнее созвучно реагирует на импульсы и устремления духа. Человек как бы создает мир в результате творческих импульсов, рождающихся в его микрокосме, и пожинает плоды своих устремлений. Имеет то, к чему стремится его сущность, реализуя в формах устремленную в творчестве мысль. Волшебный жезл</w:t>
      </w:r>
      <w:r w:rsidR="000D6386">
        <w:t xml:space="preserve"> — </w:t>
      </w:r>
      <w:r w:rsidR="000D6386" w:rsidRPr="000D6386">
        <w:t>в руках каждого, и все разнообразие человеческих характеров и накоплений создает разновидности индивидуального окружения и сфер, соответствующих каждому и являющихся уже продуктами коллективного творчества созвучных сознаний.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56.</w:t>
      </w:r>
      <w:r w:rsidR="000D6386" w:rsidRPr="000D6386">
        <w:t xml:space="preserve"> </w:t>
      </w:r>
      <w:r w:rsidR="00451AC2" w:rsidRPr="00451AC2">
        <w:rPr>
          <w:b/>
        </w:rPr>
        <w:t>(М.А.Й.).</w:t>
      </w:r>
      <w:r w:rsidR="000D6386" w:rsidRPr="000D6386">
        <w:t xml:space="preserve"> Скажу, потерпите немного еще. Мощь Свою вам Уявит Владыка.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57.</w:t>
      </w:r>
      <w:r w:rsidR="000D6386" w:rsidRPr="000D6386">
        <w:t xml:space="preserve"> </w:t>
      </w:r>
      <w:r w:rsidR="00451AC2" w:rsidRPr="00451AC2">
        <w:rPr>
          <w:b/>
        </w:rPr>
        <w:t>(Гуру).</w:t>
      </w:r>
      <w:r w:rsidR="000D6386" w:rsidRPr="000D6386">
        <w:t xml:space="preserve"> А мы скажем так: «Устоявший до конца во Владыке будет спасен».</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58.</w:t>
      </w:r>
      <w:r w:rsidR="000D6386" w:rsidRPr="000D6386">
        <w:t xml:space="preserve"> (36). </w:t>
      </w:r>
      <w:r w:rsidR="00451AC2" w:rsidRPr="00451AC2">
        <w:rPr>
          <w:b/>
        </w:rPr>
        <w:t>(Апр. 4).</w:t>
      </w:r>
      <w:r w:rsidR="000D6386" w:rsidRPr="000D6386">
        <w:t xml:space="preserve"> Со сна были слова, точно их забыл. Но смысл такой: «Будем учиться через окно личных полетов».</w:t>
      </w:r>
    </w:p>
    <w:p w:rsidR="000D6386" w:rsidRPr="000D6386" w:rsidRDefault="000D6386" w:rsidP="000D6386">
      <w:r w:rsidRPr="000D6386">
        <w:t>Снимки излучений, то есть ауры, позволят обнаружить так называемых тайных дугпа, которые могут вредить по широкому кругу. Обезвредить этих противников эволюции необходимо, ибо зло, причиняемое ими, велико. При малейшей опасности быть выявленными они прячут свои когти, и только глаза выдают. Но люди еще не дошли до того, чтобы не только судить по глазам, но и выносить обязывающие решения. Поверх всех врагов есть враги человечества, которые могут находиться среди всех слоев населения, совершенно независимо от того, кого они представляют, или как называются, или к чему принадлежат. Тем и опасны, что прячутся под самыми благовидными наименованиями. Снимки излучений сорвут маски с этих носителей тьмы, и еще одним видом зла на Земле станет меньше.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59.</w:t>
      </w:r>
      <w:r w:rsidR="000D6386" w:rsidRPr="000D6386">
        <w:t xml:space="preserve"> </w:t>
      </w:r>
      <w:r w:rsidR="00451AC2" w:rsidRPr="00451AC2">
        <w:rPr>
          <w:b/>
        </w:rPr>
        <w:t>(М.А.Й.).</w:t>
      </w:r>
      <w:r w:rsidR="000D6386" w:rsidRPr="000D6386">
        <w:t xml:space="preserve"> Непосредственное познавание явлений всегда скорее приводит к цели, чем отвлеченное книжное. И сама школа жизни ценна именно тем, что приводит человека в прямое соприкосновение с нужным для эволюции духа опытом. В процессе руководства Учитель много места отводит сознательным опытам познавательных полетов в тонком теле. Но надо, чтобы ступень развития ученика соответствовала. Учитель Радуется, когда эта возможность назрела.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60.</w:t>
      </w:r>
      <w:r w:rsidR="000D6386" w:rsidRPr="000D6386">
        <w:t xml:space="preserve"> (37). </w:t>
      </w:r>
      <w:r w:rsidR="00451AC2" w:rsidRPr="00451AC2">
        <w:rPr>
          <w:b/>
        </w:rPr>
        <w:t>(Гуру).</w:t>
      </w:r>
      <w:r w:rsidR="000D6386" w:rsidRPr="000D6386">
        <w:t xml:space="preserve"> Быть оставленным всеми</w:t>
      </w:r>
      <w:r w:rsidR="000D6386">
        <w:t xml:space="preserve"> — </w:t>
      </w:r>
      <w:r w:rsidR="000D6386" w:rsidRPr="000D6386">
        <w:t>очень суровое испытание. О значении одиночества уже говорилось. Нельзя утвердиться в мощи заградительной сети, не пройдя через него. Люди слишком привыкли быть в стаде, но Вершины стоят одиноко и открыто вихрям Дальних Миров.</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61.</w:t>
      </w:r>
      <w:r w:rsidR="000D6386" w:rsidRPr="000D6386">
        <w:t xml:space="preserve"> (38). </w:t>
      </w:r>
      <w:r w:rsidR="00451AC2" w:rsidRPr="00451AC2">
        <w:rPr>
          <w:b/>
        </w:rPr>
        <w:t>(Апр. 5).</w:t>
      </w:r>
      <w:r w:rsidR="000D6386" w:rsidRPr="000D6386">
        <w:t xml:space="preserve"> Много раз приходилось Нам наблюдать явление неустойчивости в подошедших. Чем же оно вызывается? Прежде всего недостаточной степенью доверия. «Все хорошо, верим всему, но дайте доказательства и повторяйте их все в большей и большей мере». Не сердцу верит колеблющееся сознание, но глазам, забывая, что мираж видится глазами. Вся беда в том, что внешние доказательства, будучи даны, ничего не меняют. Они, как наркоз, требуют все время увеличения дозы. Стоит лишь вспомнить, сколько знаков было дано в свое время, и все же обилие их не смогло утвердить должной меры доверия. Особенно подрывают неутвердившееся сознание испытания. Но они неизбежны. И надо пройти через все, не теряя доверия. Представьте себе, что было бы с героями и подвижниками прошлого, если бы при совершении Великого Делания утеряли бы они доверие свое к Ведущему и погрузились в трясину сомнений и колебаний, которые неизбежно возникают за утратой доверия. Сама очевидность не должна его </w:t>
      </w:r>
      <w:r w:rsidR="000D6386" w:rsidRPr="000D6386">
        <w:lastRenderedPageBreak/>
        <w:t>колебать. Признанный ученик, как бы трудно ни складывались обстоятельства, скажет: «Майя, отступи, знаю, что неизменяем Владыка и незримое Присутствие Его неотменно, ибо со мной Он всегда».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62.</w:t>
      </w:r>
      <w:r w:rsidR="000D6386" w:rsidRPr="000D6386">
        <w:t xml:space="preserve"> (39). </w:t>
      </w:r>
      <w:r w:rsidR="00451AC2" w:rsidRPr="00451AC2">
        <w:rPr>
          <w:b/>
        </w:rPr>
        <w:t>(М.А.Й.).</w:t>
      </w:r>
      <w:r w:rsidR="000D6386" w:rsidRPr="000D6386">
        <w:t xml:space="preserve"> И все же от Земли и притяжений ее надо оторваться настолько, чтобы тяготение не мешало полетам. Ведь можно иметь все, и владеть всем, и окружить себя милыми сердцу условиями, но при соблюдении только одного</w:t>
      </w:r>
      <w:r w:rsidR="000D6386">
        <w:t xml:space="preserve"> — </w:t>
      </w:r>
      <w:r w:rsidR="000D6386" w:rsidRPr="000D6386">
        <w:t>не привязываться ни к чему и ничего не считать своим. От этого единственного условия зависит мера вседозволения. Дозволено все, но лишь для сознания, не связанного дозволенными условиями. Но где же они, владеющие всем, но не считающие своим то, чем владеют? Видим рабов собственности, привычек, страстей и всевозможных слабостей духа. Где же они, преодолевшие себя в себе и освободившиеся от власти условий над духом? Где же они?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63.</w:t>
      </w:r>
      <w:r w:rsidR="000D6386" w:rsidRPr="000D6386">
        <w:t xml:space="preserve"> (40). </w:t>
      </w:r>
      <w:r w:rsidR="00451AC2" w:rsidRPr="00451AC2">
        <w:rPr>
          <w:b/>
        </w:rPr>
        <w:t>(Гуру).</w:t>
      </w:r>
      <w:r w:rsidR="000D6386" w:rsidRPr="000D6386">
        <w:t xml:space="preserve"> И все же победы можно достичь, если твердить себе постоянно, что «даже и это»</w:t>
      </w:r>
      <w:r w:rsidR="000D6386">
        <w:t xml:space="preserve"> — </w:t>
      </w:r>
      <w:r w:rsidR="000D6386" w:rsidRPr="000D6386">
        <w:t>хорошее и плохое, приятное и неприятное, милое сердцу или отвратное</w:t>
      </w:r>
      <w:r w:rsidR="000D6386">
        <w:t xml:space="preserve"> — </w:t>
      </w:r>
      <w:r w:rsidR="000D6386" w:rsidRPr="000D6386">
        <w:t>неизбежно «пройдет». Да! Да! Пройдет, пройдет, пройдет, как прошло невозвратно все то, что было раньше, как пройдет и все то, что есть и что будет. Но останется дух, свидетель явлений текущего часа. Мало понимать, мало знать, надо, чтобы осознание это вошло в плоть и кровь и во все оболочки как основа эволюции духа, который над всем, и только свидетель всему, что вокруг и вне его происходит. Не временные мы, но беспредельные, и все временное</w:t>
      </w:r>
      <w:r w:rsidR="000D6386">
        <w:t xml:space="preserve"> — </w:t>
      </w:r>
      <w:r w:rsidR="000D6386" w:rsidRPr="000D6386">
        <w:t>только лишь сны земного и Тонкого Мира, а непреходящее</w:t>
      </w:r>
      <w:r w:rsidR="000D6386">
        <w:t xml:space="preserve"> — </w:t>
      </w:r>
      <w:r w:rsidR="000D6386" w:rsidRPr="000D6386">
        <w:t>только огненная действительность Огненного Мира, который является родиной духа, где получил он свою грануляцию.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64.</w:t>
      </w:r>
      <w:r w:rsidR="000D6386" w:rsidRPr="000D6386">
        <w:t xml:space="preserve"> (41). Соломон, Аполлоний Тианский, Акбар и другие имели все, о чем мог мечтать и чего желать человек. Мера вседозволения была им судьбою дана в полном соответствии со степенью отрешения их от Земли и свободы от земных притяжений. Имели все, ибо ничего не считали своим, и могли поступать, как хотели, ибо были в духе свободны.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65.</w:t>
      </w:r>
      <w:r w:rsidR="000D6386" w:rsidRPr="000D6386">
        <w:t xml:space="preserve"> (Аир. 6). (Утром, вполне проснувшись). Всё может быть, всё, не предусмотренное ничем, никакими предположениями, намерениями или надеждами. Когда? Когда менее всего ожидается. Ожидание мешает.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66.</w:t>
      </w:r>
      <w:r w:rsidR="000D6386" w:rsidRPr="000D6386">
        <w:t xml:space="preserve"> (42). Утверждение истины перед лицом очевидности плотной, истины не являющей, требует неслыханной твердости, мужества и несломимой уверенности в конечном торжестве Света и его Иерархии. Будущее человечества</w:t>
      </w:r>
      <w:r w:rsidR="000D6386">
        <w:t xml:space="preserve"> — </w:t>
      </w:r>
      <w:r w:rsidR="000D6386" w:rsidRPr="000D6386">
        <w:t xml:space="preserve">это та сфера, в пределах </w:t>
      </w:r>
      <w:r w:rsidR="000D6386" w:rsidRPr="000D6386">
        <w:lastRenderedPageBreak/>
        <w:t>которой будет утверждаться все ярче и ярче Правда Космической Истины. Но настоящее еще далеко от него. Борьба между Светом и тьмой идет за утверждение Космической Правды, которая определяется законами эволюции Сущего. То, что есть и что будет, несоизмеримо. Отсюда разрыв между тьмой настоящего и Светом будущего. Только сознание может перебросить мосты через эту зияющую пропасть. Ключ от реализации будущего</w:t>
      </w:r>
      <w:r w:rsidR="000D6386">
        <w:t xml:space="preserve"> — </w:t>
      </w:r>
      <w:r w:rsidR="000D6386" w:rsidRPr="000D6386">
        <w:t>в сознании. Ничто не может продвинуть человечество в эволюцию, если сознание не дозволяет. Поэтому расширение сознания является самой насущной задачей текущего момента. Идеи грядущего века широко разбросаны по лику Земли. Преград для распространения мысленных волн не существует. Надо только, чтобы сознания людей были широко открыты для восприятия их и чтобы отрицания не мешали. Эволюция движется вперед. Барьеры невежества ей ставят запруды. Но пространственная мысль их сметает, и проблески нового понимания жизни широко уявляются на просторах земных. Каждое противодействие в конечном итоге будет сметено его антитезой. Противоположный полюс явления только усиливается этими противодействиями мировому прогрессу. Тьма, того не желая, сама вызывает к проявлению те мощные силы эволюции, которые тьму сокрушат. С высоты Наших Башен ясно видны основные течения жизни и видно, как светлые струи эволюционного потока пробиваются всюду, чтобы со временем светом своим покрыть всю планету. Мы Видим.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67.</w:t>
      </w:r>
      <w:r w:rsidR="000D6386" w:rsidRPr="000D6386">
        <w:t xml:space="preserve"> (43). </w:t>
      </w:r>
      <w:r w:rsidR="00451AC2" w:rsidRPr="00451AC2">
        <w:rPr>
          <w:b/>
        </w:rPr>
        <w:t>(М.А.Й.).</w:t>
      </w:r>
      <w:r w:rsidR="000D6386" w:rsidRPr="000D6386">
        <w:t xml:space="preserve"> Тишина молчания не есть покой, но крайнее напряжение духа. Напряжение спокойствия, напряжение огненное</w:t>
      </w:r>
      <w:r w:rsidR="000D6386">
        <w:t xml:space="preserve"> — </w:t>
      </w:r>
      <w:r w:rsidR="000D6386" w:rsidRPr="000D6386">
        <w:t>так назовем мы его. Внешне оно может показаться покоем, ибо не выражается в хаотичности действий или махании рук. Сдержанная могучая сила духа уявляется в напряжении спокойствия. Не может быть несдержанной сила. Сдержанность ее собирает, то есть сдерживает. И спокойствие можно назвать собирателем, или накопителем, силы. Как воду нельзя собрать и накопить без плотины, ее сдерживающей, так огненную силу психической энергии без сдерживания и без сдержанности нельзя накопить. Сдержанность, спокойствие, напряженное спокойствие или спокойствие напряжения</w:t>
      </w:r>
      <w:r w:rsidR="000D6386">
        <w:t xml:space="preserve"> — </w:t>
      </w:r>
      <w:r w:rsidR="000D6386" w:rsidRPr="000D6386">
        <w:t>могучие накопители сил. Сознательное, сдержанное молчание</w:t>
      </w:r>
      <w:r w:rsidR="000D6386">
        <w:t xml:space="preserve"> — </w:t>
      </w:r>
      <w:r w:rsidR="000D6386" w:rsidRPr="000D6386">
        <w:t>явление того же порядка. Молчание</w:t>
      </w:r>
      <w:r w:rsidR="000D6386">
        <w:t xml:space="preserve"> — </w:t>
      </w:r>
      <w:r w:rsidR="000D6386" w:rsidRPr="000D6386">
        <w:t>накопитель огненной мощи. Но даже помолчать надо умеючи. Молчащий пень быть может примером того, что молчание молчанию рознь.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68.</w:t>
      </w:r>
      <w:r w:rsidR="000D6386" w:rsidRPr="000D6386">
        <w:t xml:space="preserve"> (44). </w:t>
      </w:r>
      <w:r w:rsidR="00451AC2" w:rsidRPr="00451AC2">
        <w:rPr>
          <w:b/>
        </w:rPr>
        <w:t>(Гуру).</w:t>
      </w:r>
      <w:r w:rsidR="000D6386" w:rsidRPr="000D6386">
        <w:t xml:space="preserve"> Когда тьма наступает и очень активна, не надо тратить психическую энергию на жалобы, недовольства и ненужные слова. Сила расточается не только словами, но и такими же мыслями. Если силу расточать понапрасну, нечем будет встретить энергии тьмы. Собранность может помочь окружить себя крепким доспехом и поднять сверкающий меч духа. Для успешного </w:t>
      </w:r>
      <w:r w:rsidR="000D6386" w:rsidRPr="000D6386">
        <w:lastRenderedPageBreak/>
        <w:t>противоборства тьме собранность всех сил духа надо явить, ибо к силе вашей Учитель приложить Может и силу Свою. Но что Может Он приложить и как защитить, если вместо панциря духа мокрая кисея и распущенность отемненного мышления?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69.</w:t>
      </w:r>
      <w:r w:rsidR="000D6386" w:rsidRPr="000D6386">
        <w:t xml:space="preserve"> (45). Формула «Имеющему будет дано, а у неимеющего отнимется и то, что имеет» содержит в себе глубокое практическое значение. Чтобы рыбу поймать, нужны сети; чтобы воду принести</w:t>
      </w:r>
      <w:r w:rsidR="000D6386">
        <w:t xml:space="preserve"> — </w:t>
      </w:r>
      <w:r w:rsidR="000D6386" w:rsidRPr="000D6386">
        <w:t>ведро; чтобы дары духа получить</w:t>
      </w:r>
      <w:r w:rsidR="000D6386">
        <w:t xml:space="preserve"> — </w:t>
      </w:r>
      <w:r w:rsidR="000D6386" w:rsidRPr="000D6386">
        <w:t>сосуды, для них запасенные и принесенные с собою. Чтобы получить помощь Сил Высших, необходимо иметь то, во что их получить, то есть определенное состояние духа, которое дает право на получение. Можно назвать его верой, доверием, уверенностью, стойкостью и многими другими словами, выражающими определенное состояние духа, которое служит мощным магнитом для посылаемых свыше энергий. Надо непременно иметь или создать то, во что льется Высшая помощь. Как же помочь, если не во что? Когда Спрашивал: «Веруешь ли?»,</w:t>
      </w:r>
      <w:r w:rsidR="000D6386">
        <w:t xml:space="preserve"> — </w:t>
      </w:r>
      <w:r w:rsidR="000D6386" w:rsidRPr="000D6386">
        <w:t>Имел в виду принцип приемлемости, чтобы было во что дать и к чему приложить.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70.</w:t>
      </w:r>
      <w:r w:rsidR="000D6386" w:rsidRPr="000D6386">
        <w:t xml:space="preserve"> (46). </w:t>
      </w:r>
      <w:r w:rsidR="00451AC2" w:rsidRPr="00451AC2">
        <w:rPr>
          <w:b/>
        </w:rPr>
        <w:t>(Апр. 7).</w:t>
      </w:r>
      <w:r w:rsidR="000D6386" w:rsidRPr="000D6386">
        <w:t xml:space="preserve"> Начинающему скажи: «Представляешь ли себе всю трудность Пути в Беспредельность?» Конца нет. Каждая мысль и каждое действие на этом пути являют собою цепь, протянутую в будущее, не имеющее завершения. Цепь действий создает поток индивидуальной жизни, сливающийся с потоком Жизни Космической как его неотрывная часть. Казалось бы, мала мысль, мелькнувшая в сознании и тут же забытая, но мысль не умирает, и когда-то и где-то на этом бесконечном пути в будущее она принесет плод. Казалось бы, действие малое, тоже вскоре забытое, но кармическое следствие его не завершается этим, но тоже идет в Беспредельность по цепи непрерываемой причинности. Именно надо сознанием объять необъемлемость будущего и тесной связи его с настоящим, в котором творится оно. Дух имеет свое бытие вне времени, но существует и проявляется во времени, во временных и конечных оболочках своих. Проявляясь во времени и зная свою нерушимость, может он забрасывать в будущее самые дальние якоря действий и мыслей и сознательно созидать это будущее на бесконечной ленте своих индивидуальных проявлений. Расставляются как бы вехи далекого пути, перешагивающего грани многих воплощений. Так и рассматривать можно каждое мгновение жизни земной как закладывание следствий для далекого и близкого будущего. Ничто не пропадает бесследно, но все приносит свои следствия в точном соответствии с порождающей причиной. В мире причинности, в котором живет человек, одно обуславливает другое и одно вытекает из другого всегда. И можно обратить особое внимание на сознательную трансмутацию творимых причин. Цепь причинности уничтожить нельзя, но заменить звенья более ценным металлом </w:t>
      </w:r>
      <w:r w:rsidR="000D6386" w:rsidRPr="000D6386">
        <w:lastRenderedPageBreak/>
        <w:t>возможно. Эту замену назовем трансмутацией элементов, входящих в состав вещества цепи. В мире причинностей все имеет свою антитезу, или противоположный полюс проявления, и замена звена цепи производится по линии, или направлению родственных противоположностей трансмутируемого явления или свойства. Так, ярое устремление к деятельности разрушительной может быть заменено деятельностью созидательной, то есть переменой полярности. И сила сильного духа может быть обращена на Благо. Но ничтожество и слабость не дадут ничего, кроме Космического сора. Силу духа Ценим поверх всего, ибо трансмутация энергии всегда достижима, даже если временно прилагается она в ложном направлении. У Нас радость, когда блудный сын возвращается на путь духа, начертанный эволюцией жизни.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71.</w:t>
      </w:r>
      <w:r w:rsidR="000D6386" w:rsidRPr="000D6386">
        <w:t xml:space="preserve"> </w:t>
      </w:r>
      <w:r w:rsidR="00451AC2" w:rsidRPr="00451AC2">
        <w:rPr>
          <w:b/>
        </w:rPr>
        <w:t>(М.А.Й.).</w:t>
      </w:r>
      <w:r w:rsidR="000D6386" w:rsidRPr="000D6386">
        <w:t xml:space="preserve"> Что делать? Стойкость духа явить, не колеблемую данной причиной, стремящейся при яром содействии темных стойкость духа сломить.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72.</w:t>
      </w:r>
      <w:r w:rsidR="000D6386" w:rsidRPr="000D6386">
        <w:t xml:space="preserve"> (47). </w:t>
      </w:r>
      <w:r w:rsidR="00451AC2" w:rsidRPr="00451AC2">
        <w:rPr>
          <w:b/>
        </w:rPr>
        <w:t>(Гуру).</w:t>
      </w:r>
      <w:r w:rsidR="000D6386" w:rsidRPr="000D6386">
        <w:t xml:space="preserve"> Что делать? Спокойно идти, не меняя ритма шага. Дух несокрушим, и темная свора и послушники их не преуспеют. Но пусть помыслят они и о том, что послушники эти готовят себе в будущем.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73.</w:t>
      </w:r>
      <w:r w:rsidR="000D6386" w:rsidRPr="000D6386">
        <w:t xml:space="preserve"> </w:t>
      </w:r>
      <w:r w:rsidR="00451AC2" w:rsidRPr="00451AC2">
        <w:rPr>
          <w:b/>
        </w:rPr>
        <w:t>(Апр. 8).</w:t>
      </w:r>
      <w:r w:rsidR="000D6386" w:rsidRPr="000D6386">
        <w:t xml:space="preserve"> Отличие аппаратов, установленных в Наших Башнях, заключается от обычных в том, что первые могут действовать только при наличии высокоорганизованной и утонченной психической энергии оператора. Идеи современной науки о возможности аппаратов действовать силою биотоков человеческого организма уже близки в достаточной мере к принципу действия Наших аппаратов. Но нужно сделать еще один шаг в этом же направлении и признать мощь психической энергии и возможности ее действовать на материю. Придется признать и силу мысли, ибо психическая энергия подчиняется мысли.</w:t>
      </w:r>
      <w:r w:rsidR="005F4F2E" w:rsidRPr="005F4F2E">
        <w:t xml:space="preserve"> </w:t>
      </w:r>
      <w:r w:rsidR="000D6386" w:rsidRPr="000D6386">
        <w:t>Расчленить Всеначальную энергию на элементы не так просто, как это кажется. Великий Аум требует, чтобы сознание соответствовало.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74.</w:t>
      </w:r>
      <w:r w:rsidR="000D6386" w:rsidRPr="000D6386">
        <w:t xml:space="preserve"> (48). Противодействие окружающего ценно тем, что только на нем, на преодолении его могут расти силы духа. Если что-то мешает и яро не поддается усилиям воли, значит, дух в силе своей должен еще возрасти. Возрастание духа нуждается в противодействиях. Принцип роста сил на противодействии универсален. Еще и еще надо дух напрягать в преодолении препятствий. Что из того, что в прошлом многого не удалось преодолеть. Это только показывает, что именно следует укреплять и как умножать и на чем свои силы. Ярость противодействия тьмы тоже побеждается силой. Многое надо в себе упорядочить, чтобы действие стало кристально чистым, то есть отправление его </w:t>
      </w:r>
      <w:r w:rsidR="000D6386" w:rsidRPr="000D6386">
        <w:lastRenderedPageBreak/>
        <w:t>производилось чистым огнем. Скажем, действие в раздражении не эффективно. Действие в огорчении, унынии, страхе, злобе, недовольстве, зависти, алчности, ревности, сомнении и во всех прочих отрицательных эмоциях астрала не может быть сильным, хотя внешне и может показаться таковым, например, взрыв злобы. Все это сфера низших огней. Следует собирать в своем микрокосме силу чистых огней. При анализе прошлых неудач необходимо учесть, насколько неудачное действие было загрязнено огнями низших эмоций. Чистое отправление действия очень важно. Надо еще и еще нагнетать силу духа при борьбе с внешними противодействиями. Можно одержать великую победу над тьмою, внешне не пошевельнув пальцем. Но надо, чтобы наступающая воинственно тьма не имела в вас ничего. Дерзайте еще и еще в борьбе и противодействии темным. Следует очень учиться собирать в своем микрокосме силу чистых огней, нагнетая ее сознательно. Обычно энергии устремляются волей вовне, в фокус противодействия, в то время как силы надо собирать внутри и, собрав, направить в сторону противодействия только лишь острие. Эффект поражения тьмы будет разителен. Разящий Луч Применяем Мы редко, но Побеждаем всегда. Действие молчаливое, когда собраны силы, особенно мощно. Когда хочется что-то сказать в справедливом возмущении духа, все же лучше промолчать, нанеся молчаливо справедливый удар. Сила, которая растворила бы себя во внешнем действии, используется на действие внешне невидимое. Психическая энергия действует незримо и неслышно. От тьмы надо уметь защищаться. Не может пощады быть тьме, ибо беспощадна она к носителю Света.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75.</w:t>
      </w:r>
      <w:r w:rsidR="000D6386" w:rsidRPr="000D6386">
        <w:t xml:space="preserve"> </w:t>
      </w:r>
      <w:r w:rsidR="00451AC2" w:rsidRPr="00451AC2">
        <w:rPr>
          <w:b/>
        </w:rPr>
        <w:t>(М.А.Й.).</w:t>
      </w:r>
      <w:r w:rsidR="000D6386" w:rsidRPr="000D6386">
        <w:t xml:space="preserve"> Надежда </w:t>
      </w:r>
      <w:r w:rsidR="00655C01">
        <w:t>н</w:t>
      </w:r>
      <w:r w:rsidR="000D6386" w:rsidRPr="000D6386">
        <w:t>а победу и уверенность в ней</w:t>
      </w:r>
      <w:r w:rsidR="000D6386">
        <w:t xml:space="preserve"> — </w:t>
      </w:r>
      <w:r w:rsidR="000D6386" w:rsidRPr="000D6386">
        <w:t>лишь до тех пор, пока продолжается битва. Сложить оружие</w:t>
      </w:r>
      <w:r w:rsidR="000D6386">
        <w:t xml:space="preserve"> — </w:t>
      </w:r>
      <w:r w:rsidR="000D6386" w:rsidRPr="000D6386">
        <w:t>значит потерпеть поражение. Обратить спину к врагу</w:t>
      </w:r>
      <w:r w:rsidR="000D6386">
        <w:t xml:space="preserve"> — </w:t>
      </w:r>
      <w:r w:rsidR="000D6386" w:rsidRPr="000D6386">
        <w:t>тоже. Недаром Владыка Называет учеников Своих воинами. Пора уже сказать, что борьба не имеет конца. Битва идет за эволюцию духа. Эволюция и есть битва за то, что будет, с тем, что было и есть.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76.</w:t>
      </w:r>
      <w:r w:rsidR="000D6386" w:rsidRPr="000D6386">
        <w:t xml:space="preserve"> (49). </w:t>
      </w:r>
      <w:r w:rsidR="00451AC2" w:rsidRPr="00451AC2">
        <w:rPr>
          <w:b/>
        </w:rPr>
        <w:t>(Гуру).</w:t>
      </w:r>
      <w:r w:rsidR="000D6386" w:rsidRPr="000D6386">
        <w:t xml:space="preserve"> Чтобы успешно пройти испытание, совсем не требуется добиваться успеха во внешних обстоятельствах, но требуется добиться того состояния духа, без которого все внешние успехи превращаются в ничто. Формула духа остается неизменной: «Тот побеждает все, кто самого себя сумеет победить».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77.</w:t>
      </w:r>
      <w:r w:rsidR="000D6386" w:rsidRPr="000D6386">
        <w:t xml:space="preserve"> (50). </w:t>
      </w:r>
      <w:r w:rsidR="00451AC2" w:rsidRPr="00451AC2">
        <w:rPr>
          <w:b/>
        </w:rPr>
        <w:t>(Гуру).</w:t>
      </w:r>
      <w:r w:rsidR="000D6386" w:rsidRPr="000D6386">
        <w:t xml:space="preserve"> При каждом ударе извне прежде всего требуется восстановить или установить равновесие. Действовать победно можно только в равновесии. Потому и старается тьма прежде всего вывести вас из равновесия. В этом смысл всех ее ухищрений. И только выведя из равновесия, в состоянии подбросить они свой яд. При ненарушаемом равновесии или восстановленном </w:t>
      </w:r>
      <w:r w:rsidR="000D6386" w:rsidRPr="000D6386">
        <w:lastRenderedPageBreak/>
        <w:t>достаточно быстро яд недействителен. Он нейтрализуется силой огней равновесия.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78.</w:t>
      </w:r>
      <w:r w:rsidR="000D6386" w:rsidRPr="000D6386">
        <w:t xml:space="preserve"> Не Допустим. Всё пойдет прахом. (Не знаю, чего это касается).</w:t>
      </w:r>
    </w:p>
    <w:p w:rsidR="000D6386" w:rsidRPr="000D6386" w:rsidRDefault="000D6386" w:rsidP="000D6386">
      <w:r w:rsidRPr="000D6386">
        <w:t>Мне Поручили родной источник.</w:t>
      </w:r>
    </w:p>
    <w:p w:rsidR="000D6386" w:rsidRPr="000D6386" w:rsidRDefault="000D6386" w:rsidP="000D6386">
      <w:r w:rsidRPr="000D6386">
        <w:t>Мы не Нуждаемся в славе, Я Произвожу нужные исследования, и вы не исключение.</w:t>
      </w:r>
    </w:p>
    <w:p w:rsidR="000D6386" w:rsidRPr="000D6386" w:rsidRDefault="000D6386" w:rsidP="000D6386">
      <w:r w:rsidRPr="000D6386">
        <w:t>Равниной скоро летят избранные Мои. Зачем помогать, когда дух побеждает. Славнее победа самостоятельная. Где же они, победившие? В длани Моей. Противодействия психической энергии</w:t>
      </w:r>
      <w:r>
        <w:t xml:space="preserve"> — </w:t>
      </w:r>
      <w:r w:rsidRPr="000D6386">
        <w:t>маневр, чтобы силы духа умножить. Они растут на противодействии и ломают его. Это и будет возрастание духом.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79.</w:t>
      </w:r>
      <w:r w:rsidR="000D6386" w:rsidRPr="000D6386">
        <w:t xml:space="preserve"> Эта страна (Англия) лишила себя будущего. Лишит себя каждая, идущая против Наших решений.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80.</w:t>
      </w:r>
      <w:r w:rsidR="000D6386" w:rsidRPr="000D6386">
        <w:t xml:space="preserve"> </w:t>
      </w:r>
      <w:r w:rsidR="00451AC2" w:rsidRPr="00451AC2">
        <w:rPr>
          <w:b/>
        </w:rPr>
        <w:t>(Апр. 9).</w:t>
      </w:r>
      <w:r w:rsidR="000D6386" w:rsidRPr="000D6386">
        <w:t xml:space="preserve"> Раздвоение личности происходит, когда явление касается Чаши. Прошлое в ней. У каждого есть прошлое, но помнят его немногие. Мешают оболочки. В них нет памяти о том, что было когда-то, ибо они тогда не существовали. Оболочки новы для каждого воплощения. Потому и помнить не могут. Память приходит тогда, когда они достаточно разрежены, чтобы не мешать поступлениям из глубины. Порою прошлое начинает пробиваться через утонченные оболочки уже в раннем возрасте</w:t>
      </w:r>
      <w:r w:rsidR="000D6386">
        <w:t xml:space="preserve"> — </w:t>
      </w:r>
      <w:r w:rsidR="000D6386" w:rsidRPr="000D6386">
        <w:t>это дети, отмеченные печатью духа. Но и, помимо этого, прошлое запечатлено во всем характере человека, в его способностях, особенностях и свойствах. Это аспект памяти, так сказать, бессознательной, но все же имеющей корни свои в прошлом. Карма ведь тоже результат прошлого. Для обычного человека нет нужды в этом памятовании, ибо каждый человек есть результат прошлых деяний, достижений и трудов. Знание прошлых воплощений может быть даже опасно, притягивая сознание к явлениям прошедшей жизни, которые могут пробудить уснувшие кармические утверждения. Бывшего царя может не удовлетворить лачуга сапожника. Для Адепта или далеко продвинувшегося ученика опасности нет, ибо земные притяжения утратили свою власть над сознанием. Большинство встреч земных из прошлого. И сердце обычно безошибочно чует, встретился ли друг или враг. Если чутко прислушиваться к голосу сердца, то прошлое начнет как бы оживать в настоящем, во всяком случае, сердце подает о нем знак. Бессознательное памятование о прошлом не обременяет сознания. Было бы несносно, если бы воспоминания даже из текущей жизни беспрерывно стояли перед глазами. Дисциплина памяти необходима для жизни и должна подчиняться воле. Для малого сознания, не удовлетворенного настоящим, вся жизнь может сосредоточиваться в прошлом данного воплощения, но для большого</w:t>
      </w:r>
      <w:r w:rsidR="000D6386">
        <w:t xml:space="preserve"> — </w:t>
      </w:r>
      <w:r w:rsidR="000D6386" w:rsidRPr="000D6386">
        <w:t xml:space="preserve">только в будущем. Чем дальше проникает сознание </w:t>
      </w:r>
      <w:r w:rsidR="000D6386" w:rsidRPr="000D6386">
        <w:lastRenderedPageBreak/>
        <w:t>в будущее, тем более имеет шансов оно на проникновение в прошлое. Мы Знаем свои прошлые воплощения и Можем в прошлое погружаться, но оно не имеет над Нами власти. Знание прошлого служит Нам для построения будущего. Цепь жизней непрерываема. Когда-то каждый человек увидит все свое прошлое, даже до бездны, но для этого надо подняться очень высоко. Но это прошлое есть, и оно живет в человеке, скрытое и запечатленное в нетленных отложениях Чаши.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81.</w:t>
      </w:r>
      <w:r w:rsidR="000D6386" w:rsidRPr="000D6386">
        <w:t xml:space="preserve"> (51). </w:t>
      </w:r>
      <w:r w:rsidR="00451AC2" w:rsidRPr="00451AC2">
        <w:rPr>
          <w:b/>
        </w:rPr>
        <w:t>(М.А.Й.).</w:t>
      </w:r>
      <w:r w:rsidR="000D6386" w:rsidRPr="000D6386">
        <w:t xml:space="preserve"> Прошлое оживает во встречах сужденных. Подробности не возникают в сознании, но чувства, которые не умирают, живут и яро уявляются во взаимоотношениях. Так, чувства любви и ненависти переживают века. И радости много дает встреча с испытанным другом. Много встречается и прохожих, но духи, связанные нитями любви, преданности и верности, мимо никогда не проходят, не оставив вновь глубокого следа и не упрочив основания для неизбежной встречи и в будущем. Каждой доброй встрече порадуемся. Много полезных наблюдений можно из жизни извлечь, если обострить зоркость, внимательность и понимание необычности.</w:t>
      </w:r>
    </w:p>
    <w:p w:rsidR="00D8779F" w:rsidRDefault="00D8779F" w:rsidP="000D6386"/>
    <w:p w:rsidR="000D6386" w:rsidRPr="000D6386" w:rsidRDefault="000C1121" w:rsidP="000D6386">
      <w:r w:rsidRPr="00632850">
        <w:rPr>
          <w:b/>
          <w:lang w:val="en-US"/>
        </w:rPr>
        <w:t>1</w:t>
      </w:r>
      <w:r>
        <w:rPr>
          <w:b/>
          <w:lang w:val="en-US"/>
        </w:rPr>
        <w:t>965</w:t>
      </w:r>
      <w:r w:rsidRPr="00632850">
        <w:rPr>
          <w:b/>
          <w:lang w:val="en-US"/>
        </w:rPr>
        <w:t> </w:t>
      </w:r>
      <w:r>
        <w:rPr>
          <w:b/>
        </w:rPr>
        <w:t>г</w:t>
      </w:r>
      <w:r w:rsidRPr="00632850">
        <w:rPr>
          <w:b/>
          <w:lang w:val="en-US"/>
        </w:rPr>
        <w:t xml:space="preserve">. </w:t>
      </w:r>
      <w:r w:rsidR="00C515BC" w:rsidRPr="00C515BC">
        <w:rPr>
          <w:b/>
          <w:lang w:val="en-US"/>
        </w:rPr>
        <w:t>82.</w:t>
      </w:r>
      <w:r w:rsidR="000D6386" w:rsidRPr="009A731C">
        <w:rPr>
          <w:lang w:val="en-US"/>
        </w:rPr>
        <w:t xml:space="preserve"> </w:t>
      </w:r>
      <w:r w:rsidR="00451AC2" w:rsidRPr="00451AC2">
        <w:rPr>
          <w:b/>
          <w:lang w:val="en-US"/>
        </w:rPr>
        <w:t>(</w:t>
      </w:r>
      <w:r w:rsidR="00451AC2" w:rsidRPr="00451AC2">
        <w:rPr>
          <w:b/>
        </w:rPr>
        <w:t>Гуру</w:t>
      </w:r>
      <w:r w:rsidR="00451AC2" w:rsidRPr="00451AC2">
        <w:rPr>
          <w:b/>
          <w:lang w:val="en-US"/>
        </w:rPr>
        <w:t>).</w:t>
      </w:r>
      <w:r w:rsidR="000D6386" w:rsidRPr="009A731C">
        <w:rPr>
          <w:lang w:val="en-US"/>
        </w:rPr>
        <w:t xml:space="preserve"> «</w:t>
      </w:r>
      <w:r w:rsidR="000D6386" w:rsidRPr="000D6386">
        <w:t>Нос</w:t>
      </w:r>
      <w:r w:rsidR="000D6386" w:rsidRPr="009A731C">
        <w:rPr>
          <w:lang w:val="en-US"/>
        </w:rPr>
        <w:t xml:space="preserve"> Apollo nosce te dicit, </w:t>
      </w:r>
      <w:r w:rsidR="000D6386" w:rsidRPr="000D6386">
        <w:t>рос</w:t>
      </w:r>
      <w:r w:rsidR="000D6386" w:rsidRPr="009A731C">
        <w:rPr>
          <w:lang w:val="en-US"/>
        </w:rPr>
        <w:t xml:space="preserve"> dicit, nosce animum tuum»</w:t>
      </w:r>
      <w:r w:rsidR="00A10323">
        <w:rPr>
          <w:rStyle w:val="FootnoteReference"/>
          <w:lang w:val="en-US"/>
        </w:rPr>
        <w:footnoteReference w:id="8"/>
      </w:r>
      <w:r w:rsidR="000D6386" w:rsidRPr="009A731C">
        <w:rPr>
          <w:lang w:val="en-US"/>
        </w:rPr>
        <w:t xml:space="preserve">. </w:t>
      </w:r>
      <w:r w:rsidR="000D6386" w:rsidRPr="000D6386">
        <w:t>В этом завете скрыто также и указание на те глубины духа, где сосредоточено знание прошлого. Его дополняет другое изречение: «Omnia mea mecum porto»</w:t>
      </w:r>
      <w:r w:rsidR="00A10323">
        <w:rPr>
          <w:rStyle w:val="FootnoteReference"/>
        </w:rPr>
        <w:footnoteReference w:id="9"/>
      </w:r>
      <w:r w:rsidR="000D6386" w:rsidRPr="000D6386">
        <w:t>, которое поймем так, что все достояние свое, все, что неотъемлемо принадлежит человеку, он носит с собою, точнее</w:t>
      </w:r>
      <w:r w:rsidR="000D6386">
        <w:t xml:space="preserve"> — </w:t>
      </w:r>
      <w:r w:rsidR="000D6386" w:rsidRPr="000D6386">
        <w:t>в себе. Приняв эти два положения как основу, можно идти через жизнь, приумножая свое неотчуждаемое богатство. И тогда накопления Чаши будут расти. Все же остальное, до собственного тела включительно, не принадлежит нам, и всем, что имеем, владеем мы временно только.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83.</w:t>
      </w:r>
      <w:r w:rsidR="000D6386" w:rsidRPr="000D6386">
        <w:t xml:space="preserve"> (52). </w:t>
      </w:r>
      <w:r w:rsidR="00451AC2" w:rsidRPr="00451AC2">
        <w:rPr>
          <w:b/>
        </w:rPr>
        <w:t>(Апр. 10).</w:t>
      </w:r>
      <w:r w:rsidR="000D6386" w:rsidRPr="000D6386">
        <w:t xml:space="preserve"> Через всё</w:t>
      </w:r>
      <w:r w:rsidR="000D6386">
        <w:t xml:space="preserve"> — </w:t>
      </w:r>
      <w:r w:rsidR="000D6386" w:rsidRPr="000D6386">
        <w:t>провод духа. Духознание</w:t>
      </w:r>
      <w:r w:rsidR="000D6386">
        <w:t xml:space="preserve"> — </w:t>
      </w:r>
      <w:r w:rsidR="000D6386" w:rsidRPr="000D6386">
        <w:t>метод науки будущего. Чувствознание</w:t>
      </w:r>
      <w:r w:rsidR="000D6386">
        <w:t xml:space="preserve"> — </w:t>
      </w:r>
      <w:r w:rsidR="000D6386" w:rsidRPr="000D6386">
        <w:t>прямой путь, ведущий к нему. Знание духа притекает непосредственно, без каких-либо внешних посредников. Внутренними посредниками будут центры. Будем очень внимательно отмечать эти проблески знания, вдруг возникающие в сознании и порой предваряющие то, что получается обычным путем. Потом они будут появляться все чаще и чаще. Провод духа требует особого внимания. Но он поверх обычных явлений. Говорил, что Наша задача</w:t>
      </w:r>
      <w:r w:rsidR="000D6386">
        <w:t xml:space="preserve"> — </w:t>
      </w:r>
      <w:r w:rsidR="000D6386" w:rsidRPr="000D6386">
        <w:t xml:space="preserve">вооружить человека без единого аппарата. Ведь когда-то уничтожены будут не только все машины и аппараты, но и планета, на которой живем. Мы Предвидим очень далекое будущее. Стоит ли работать над тем, что в конечном </w:t>
      </w:r>
      <w:r w:rsidR="000D6386" w:rsidRPr="000D6386">
        <w:lastRenderedPageBreak/>
        <w:t>счете обречено на уничтожение. Наша работа обнимает века. И на памяти Нашей уже погибла не одна цивилизация. Ведь и раньше когда-то люди летали и знали многое, чего не знают сейчас. Вот почему Наше внимание обращено на усовершенствование и утончение аппарата человеческого организма, взятого в целом со всеми его оболочками. Новая раса, шестая, даст новых людей, уже вооруженных раскрывающимися центрами. Наука о центрах</w:t>
      </w:r>
      <w:r w:rsidR="000D6386">
        <w:t xml:space="preserve"> — </w:t>
      </w:r>
      <w:r w:rsidR="000D6386" w:rsidRPr="000D6386">
        <w:t>наука будущего. Возжжение и раскрытие только одного центра слуха заменит собою телефон, радиотелефон, телеграф, радио и обычные письма. Но центров, подлежащих раскрытию, не один, но много. Сорок девять огней</w:t>
      </w:r>
      <w:r w:rsidR="000D6386">
        <w:t xml:space="preserve"> — </w:t>
      </w:r>
      <w:r w:rsidR="000D6386" w:rsidRPr="000D6386">
        <w:t>символы действующих проводов духа. Требуется сгармонизирование, или согласованность, всего организма. Агни Йога к тому указует пути. Не могут центры раскрыться нормально у нечестивца, порочника, пьяницы или у человека, наполненного злобой. Нужно полное очищение всех оболочек, нужен определенный режим и питание. Частичное приоткрытие возможно, но оно очень мучительно в тех грубых и шершавых условиях, в которых все еще живут люди. Для этих, пока еще редких, вестников шестой расы жизнь последышей пятой очень тяжка и временами невыносима. Учеников, не имеющих особой миссии, Стараемся изолировать от смрадного дыхания больших городов. Но тягость несовершенств мира сего Несем все, и Мы, и они. Несете вы все, коснувшиеся Света и устремившиеся к нему. Плата за утончение велика, но зато велика и награда, ибо это достижение неотъемлемо. Изменятся условия, и утончение станет не тягостью, но благословением. Устремление намечает и определяет сферу будущих достижений. Вот почему так важно знать и понимать пути эволюции духа и облекающих его оболочек. Будущее человека начертано в звездах. Планета Земля</w:t>
      </w:r>
      <w:r w:rsidR="000D6386">
        <w:t xml:space="preserve"> — </w:t>
      </w:r>
      <w:r w:rsidR="000D6386" w:rsidRPr="000D6386">
        <w:t>только ступень на путях в Беспредельность.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84.</w:t>
      </w:r>
      <w:r w:rsidR="000D6386" w:rsidRPr="000D6386">
        <w:t xml:space="preserve"> </w:t>
      </w:r>
      <w:r w:rsidR="00451AC2" w:rsidRPr="00451AC2">
        <w:rPr>
          <w:b/>
        </w:rPr>
        <w:t>(М.А.Й.).</w:t>
      </w:r>
      <w:r w:rsidR="000D6386" w:rsidRPr="000D6386">
        <w:t xml:space="preserve"> Человек, отдавший себя на испытание пространственному огню, претерпевает множество тончайших изменений, происходящих в его организме. Обычные земные условия настолько не гармонируют с этими изменениями, что необходимо пребывание на высотах или в окружении, близком к ним. В буквальном смысле дух распинается в материи и несет на себе всю тяжесть ее несовершенства. Только несломимая вера в мудрость и мощь Руководителя позволяет выдерживать это труднейшее испытание. Оно продолжается не день и не два, но годы и годы, и только перерывы, предусматриваемые Учителем, позволяют организму выдержать напряжение. Только дух большой силы и преданный Учителю бесконечно может взять на себя эту задачу. Конечно, она добровольна, но тем ценнее и выше заслуга. Надо понять, что только через страдание возможны эти редчайшие достижения. И думающий достичь, не страдая, мыслит неверно. Но </w:t>
      </w:r>
      <w:r w:rsidR="000D6386" w:rsidRPr="000D6386">
        <w:lastRenderedPageBreak/>
        <w:t>человечеству остаются Записи огненных достижений, которые послужат вехами для тех, кто последует после.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85.</w:t>
      </w:r>
      <w:r w:rsidR="000D6386" w:rsidRPr="000D6386">
        <w:t xml:space="preserve"> (53). </w:t>
      </w:r>
      <w:r w:rsidR="00451AC2" w:rsidRPr="00451AC2">
        <w:rPr>
          <w:b/>
        </w:rPr>
        <w:t>(Гуру).</w:t>
      </w:r>
      <w:r w:rsidR="000D6386" w:rsidRPr="000D6386">
        <w:t xml:space="preserve"> Смириться духом</w:t>
      </w:r>
      <w:r w:rsidR="000D6386">
        <w:t xml:space="preserve"> — </w:t>
      </w:r>
      <w:r w:rsidR="000D6386" w:rsidRPr="000D6386">
        <w:t>значит мужественно и стойко принять свою карму, свой крест, и, несмотря на тяжесть его, следовать за Тем, Кто Позвал, не колеблясь, не сомневаясь и не являя страха. В этом закон и пророки, то есть весь смысл эволюционного пути духа. «Возьми крест свой и следуй за Мною»</w:t>
      </w:r>
      <w:r w:rsidR="000D6386">
        <w:t xml:space="preserve"> — </w:t>
      </w:r>
      <w:r w:rsidR="000D6386" w:rsidRPr="000D6386">
        <w:t>тоже формула жизни на все времена, которые были, будут и есть.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86.</w:t>
      </w:r>
      <w:r w:rsidR="000D6386" w:rsidRPr="000D6386">
        <w:t xml:space="preserve"> Спроси каждого подходящего, что он имеет к тебе.</w:t>
      </w:r>
    </w:p>
    <w:p w:rsidR="000D6386" w:rsidRPr="000D6386" w:rsidRDefault="000D6386" w:rsidP="000D6386">
      <w:r w:rsidRPr="000D6386">
        <w:t>Истинные произведения искусства несут в себе кристаллизованную мысль.</w:t>
      </w:r>
    </w:p>
    <w:p w:rsidR="000D6386" w:rsidRPr="000D6386" w:rsidRDefault="000D6386" w:rsidP="000D6386">
      <w:r w:rsidRPr="000D6386">
        <w:t>Новое поколение оявит уже новые способности</w:t>
      </w:r>
      <w:r>
        <w:t xml:space="preserve"> — </w:t>
      </w:r>
      <w:r w:rsidRPr="000D6386">
        <w:t>предвестники раскрытия центров.</w:t>
      </w:r>
    </w:p>
    <w:p w:rsidR="000D6386" w:rsidRPr="000D6386" w:rsidRDefault="000D6386" w:rsidP="000D6386">
      <w:r w:rsidRPr="000D6386">
        <w:t>Блюдите широту творчества мысли. Она даст вам радость творить.</w:t>
      </w:r>
    </w:p>
    <w:p w:rsidR="000D6386" w:rsidRPr="000D6386" w:rsidRDefault="000D6386" w:rsidP="000D6386">
      <w:r w:rsidRPr="000D6386">
        <w:t>Ты погиб бы уже, если бы не Моя помощь. Будешь ловцом Моих мыслей.</w:t>
      </w:r>
    </w:p>
    <w:p w:rsidR="000D6386" w:rsidRPr="000D6386" w:rsidRDefault="000D6386" w:rsidP="000D6386">
      <w:r w:rsidRPr="000D6386">
        <w:t>Будешь способность иметь писать без предела. Подошел к Истокам. Ты совершенство в себе не ищи</w:t>
      </w:r>
      <w:r>
        <w:t xml:space="preserve"> — </w:t>
      </w:r>
      <w:r w:rsidRPr="000D6386">
        <w:t>оно недостижимо. Но совершенствование</w:t>
      </w:r>
      <w:r>
        <w:t xml:space="preserve"> — </w:t>
      </w:r>
      <w:r w:rsidRPr="000D6386">
        <w:t>путь твой. Но, друг Мой, он возможен только со Мною. Без Меня тьма. Что бы ни делал, делай отныне со Мною, объединяясь вместе во всем и всегда.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87.</w:t>
      </w:r>
      <w:r w:rsidR="000D6386" w:rsidRPr="000D6386">
        <w:t xml:space="preserve"> (54). </w:t>
      </w:r>
      <w:r w:rsidR="00451AC2" w:rsidRPr="00451AC2">
        <w:rPr>
          <w:b/>
        </w:rPr>
        <w:t>(Апр. 11).</w:t>
      </w:r>
      <w:r w:rsidR="000D6386" w:rsidRPr="000D6386">
        <w:t xml:space="preserve"> (Со сна). Опасность не миновала.</w:t>
      </w:r>
    </w:p>
    <w:p w:rsidR="000D6386" w:rsidRPr="000D6386" w:rsidRDefault="000D6386" w:rsidP="000D6386">
      <w:r w:rsidRPr="000D6386">
        <w:t>Вызывают в Москву.</w:t>
      </w:r>
    </w:p>
    <w:p w:rsidR="000D6386" w:rsidRPr="000D6386" w:rsidRDefault="000D6386" w:rsidP="000D6386">
      <w:r w:rsidRPr="000D6386">
        <w:t>Иглы и колючки раздражения лишают посылок. Пространственный империл очень заразителен. Люди не подозревают, насколько зависят они друг от друга.</w:t>
      </w:r>
      <w:r w:rsidR="00FA0EA0" w:rsidRPr="002E4654">
        <w:t xml:space="preserve"> </w:t>
      </w:r>
      <w:r w:rsidRPr="000D6386">
        <w:t>Эманации чувств и эмоций передаются незримо. И трудно порой защититься. Ученик в миру неизбежно претерпевает от грубости и недомыслия двуногих. Подвиг несения Света особенно тяжек среди обычных условий земных.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88.</w:t>
      </w:r>
      <w:r w:rsidR="000D6386" w:rsidRPr="000D6386">
        <w:t xml:space="preserve"> (55). </w:t>
      </w:r>
      <w:r w:rsidR="00451AC2" w:rsidRPr="00451AC2">
        <w:rPr>
          <w:b/>
        </w:rPr>
        <w:t>(М.А.Й.).</w:t>
      </w:r>
      <w:r w:rsidR="000D6386" w:rsidRPr="000D6386">
        <w:t xml:space="preserve"> Нет такого препятствия, которого не могла бы преодолеть психическая энергия. Но почему тогда нередко создаются обстоятельства непреодолимые? Причину неуспеха надо искать в себе. Это, во-первых. Во-вторых, все имею свободную волю, и когда преодоление связано с подавлением этой свободы, то получается столкновение воль. Даже пень невозможно выкорчевать только усилием воли, без физических действий или машины. Прямое воздействие воли на материю или на человека весьма ограничено для обычных людей. С этим надо мириться. Сферу возможного воздействия будем отличать от невозможного. Каждая воля имеет свой потолок, и каждое применение силы психической энергии имеет свой предел.</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89.</w:t>
      </w:r>
      <w:r w:rsidR="000D6386" w:rsidRPr="000D6386">
        <w:t xml:space="preserve"> (56). </w:t>
      </w:r>
      <w:r w:rsidR="00451AC2" w:rsidRPr="00451AC2">
        <w:rPr>
          <w:b/>
        </w:rPr>
        <w:t>(Гуру).</w:t>
      </w:r>
      <w:r w:rsidR="000D6386" w:rsidRPr="000D6386">
        <w:t xml:space="preserve"> Для успешного действия психической энергии надо ее иметь. Ее нельзя иметь, не накопивши. Больше всего она растрачивается болтовней. Каждое попусту сказанное слово</w:t>
      </w:r>
      <w:r w:rsidR="000D6386">
        <w:t xml:space="preserve"> — </w:t>
      </w:r>
      <w:r w:rsidR="000D6386" w:rsidRPr="000D6386">
        <w:t>как клапан открытый парового котла, в котором поднят пар. Надо следить за тем, чтобы в течение дня не было сказано ни одного лишнего слова.</w:t>
      </w:r>
    </w:p>
    <w:p w:rsidR="00451AC2" w:rsidRDefault="00451AC2" w:rsidP="000D6386"/>
    <w:p w:rsidR="000D6386" w:rsidRPr="000D6386" w:rsidRDefault="000C1121" w:rsidP="000D6386">
      <w:r w:rsidRPr="000C1121">
        <w:rPr>
          <w:b/>
        </w:rPr>
        <w:t>1</w:t>
      </w:r>
      <w:r w:rsidRPr="00632850">
        <w:rPr>
          <w:b/>
        </w:rPr>
        <w:t>965</w:t>
      </w:r>
      <w:r>
        <w:rPr>
          <w:b/>
        </w:rPr>
        <w:t xml:space="preserve"> г. </w:t>
      </w:r>
      <w:r w:rsidR="00C515BC" w:rsidRPr="00C515BC">
        <w:rPr>
          <w:b/>
        </w:rPr>
        <w:t>90.</w:t>
      </w:r>
      <w:r w:rsidR="000D6386" w:rsidRPr="000D6386">
        <w:t xml:space="preserve"> </w:t>
      </w:r>
      <w:r w:rsidR="00451AC2" w:rsidRPr="00451AC2">
        <w:rPr>
          <w:b/>
        </w:rPr>
        <w:t>(Апр. 12).</w:t>
      </w:r>
      <w:r w:rsidR="000D6386" w:rsidRPr="000D6386">
        <w:t xml:space="preserve"> Утром во сне летал, но с трудом и невысоко. Показывал Еке</w:t>
      </w:r>
      <w:r w:rsidR="00A10323">
        <w:rPr>
          <w:rStyle w:val="FootnoteReference"/>
        </w:rPr>
        <w:footnoteReference w:id="10"/>
      </w:r>
      <w:r w:rsidR="000D6386" w:rsidRPr="000D6386">
        <w:t>, как проходить сквозь стену, делая это несколько раз и возвращаясь в комнату. Видел в другой комнате, поднявшись до потолка, прошел сквозь, летал на свободе, снаружи. Видел дома и деревья устойчивые. Попал в библиотеку, какого-то рабочего, обслуживающего, спрашивал интересные книги, видел на стене карты района с пояснениями.</w:t>
      </w:r>
    </w:p>
    <w:p w:rsidR="000D6386" w:rsidRPr="000D6386" w:rsidRDefault="000D6386" w:rsidP="000D6386">
      <w:r w:rsidRPr="000D6386">
        <w:t>Потом нашел на земле брошку или значок, когда поднял и посмотрел, увидел на ней такой рисунок /рис. в круге/ с рубиновым камушком вверху буквы «М». Может быть, круг был двойной. Очень обрадовался и благодарил Пославшего, смотря на розовый Восток, где на горизонте были розово освещенные дождевые облака с перерывами без дождя. Посылал благодарность туда.</w:t>
      </w:r>
    </w:p>
    <w:p w:rsidR="000D6386" w:rsidRPr="000D6386" w:rsidRDefault="000D6386" w:rsidP="000D6386">
      <w:r w:rsidRPr="000D6386">
        <w:t>Поднялся в библиотеке с пола в воздух, чтобы сравняться с человеком высокого роста, с которым говорил.</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91.</w:t>
      </w:r>
      <w:r w:rsidR="000D6386" w:rsidRPr="000D6386">
        <w:t xml:space="preserve"> (57). (Со сна). Деповская.</w:t>
      </w:r>
    </w:p>
    <w:p w:rsidR="000D6386" w:rsidRPr="000D6386" w:rsidRDefault="000D6386" w:rsidP="000D6386">
      <w:r w:rsidRPr="000D6386">
        <w:t>Грубая сила.</w:t>
      </w:r>
    </w:p>
    <w:p w:rsidR="000D6386" w:rsidRPr="000D6386" w:rsidRDefault="000D6386" w:rsidP="000D6386">
      <w:r w:rsidRPr="000D6386">
        <w:t>Свет утверждает Истину.</w:t>
      </w:r>
    </w:p>
    <w:p w:rsidR="000D6386" w:rsidRPr="000D6386" w:rsidRDefault="000D6386" w:rsidP="000D6386">
      <w:r w:rsidRPr="000D6386">
        <w:t>Мы Прилагаем много внимания и сил, чтобы близких своих охранить. Каждый из них является мишенью для самых яростных нападений. Но Наша помощь и охрана</w:t>
      </w:r>
      <w:r>
        <w:t xml:space="preserve"> — </w:t>
      </w:r>
      <w:r w:rsidRPr="000D6386">
        <w:t>в пределах свободной воли, то есть Мы охраняем, ее не нарушая. А это не всегда легко или просто. Часто свободная воля влечет к заблуждениям или ошибкам и потворствует неизжитым слабостям. И тогда темные изощряются особенно яро, чтобы свободную волю увлечь в сторону, а главное, отделить мышление от Нас. Правильно заметила Н.</w:t>
      </w:r>
      <w:r>
        <w:t xml:space="preserve"> — </w:t>
      </w:r>
      <w:r w:rsidRPr="000D6386">
        <w:t xml:space="preserve">напряжение и разгул тьмы настолько сильны, что надо облечься в непрестанную молитву. Отделение мышления, или забвение и перерыв непрестанного памятования о Нас, тотчас же используется темными, чтобы подбросить очередную попытку и злоухищрение. Для этой цели они используют всех и все, что возможно, до насекомых, клопов, тараканов, мышей, крыс, кошек, собак включительно, не говоря уже о людях и обстоятельствах. Поэтому постоянное предстояние и Лик Учителя становятся необходимыми. Сколько неприятностей и отягощений можно было бы избежать, если бы постоянное памятование утвердилось. Но опыт показывает, что это </w:t>
      </w:r>
      <w:r w:rsidRPr="000D6386">
        <w:lastRenderedPageBreak/>
        <w:t>совсем не так легко осуществить, как это кажется попервоначалу. Борьба за утверждение Лика должна быть закончена успешно. Тогда легче будет Нам охранять, ибо в этом случае всегда есть то, во что Можем послать Луч и срочную помощь. Присутствие Лика в сознании означает наличие элементов Света, носителем которого является Лик, и тогда есть к чему приложить Нашу Силу. Дырявое решето воды не удержит, а тем более дырявое сознание</w:t>
      </w:r>
      <w:r>
        <w:t xml:space="preserve"> — </w:t>
      </w:r>
      <w:r w:rsidRPr="000D6386">
        <w:t>Свет. Через дыры и щели проникает тьма, и удержание Света становится невозможным. Щит Я Посылаю, но удержите его. Вот тьма обступила. Где же выход? Спасение где? Только во Мне. Но за Меня надо крепко держаться, каждую минуту, всегда, постоянно, а не по настроениям. Надо же понять наконец</w:t>
      </w:r>
      <w:r>
        <w:t xml:space="preserve"> — </w:t>
      </w:r>
      <w:r w:rsidRPr="000D6386">
        <w:t>или Я, или тьма. Сейчас уже не может быть промежуточного состояния между тьмой и Светом, ибо оно вызывает шатания. Время особенно напряжено. Половинчатость и полумеры ничего не дадут. Надо крепко и навсегда на Мне утвердиться. Конечно, новые усилия утвердиться в предстоянии и Лике вызовут новую ярость прислужников тьмы, но Говорю о спасении, когда уже другое ничто не поможет. Помогу, Помогу, но дайте и вы возможность Помочь вам безвозбранно, точно и полносердечно соблюдая Указ Мой.</w:t>
      </w:r>
    </w:p>
    <w:p w:rsidR="00D8779F" w:rsidRDefault="00D8779F" w:rsidP="000D6386"/>
    <w:p w:rsidR="000D6386" w:rsidRPr="000D6386" w:rsidRDefault="000C1121" w:rsidP="002E4654">
      <w:r w:rsidRPr="000C1121">
        <w:rPr>
          <w:b/>
        </w:rPr>
        <w:t>1</w:t>
      </w:r>
      <w:r w:rsidRPr="00632850">
        <w:rPr>
          <w:b/>
        </w:rPr>
        <w:t>965</w:t>
      </w:r>
      <w:r>
        <w:rPr>
          <w:b/>
        </w:rPr>
        <w:t xml:space="preserve"> г. </w:t>
      </w:r>
      <w:r w:rsidR="00C515BC" w:rsidRPr="00C515BC">
        <w:rPr>
          <w:b/>
        </w:rPr>
        <w:t>92.</w:t>
      </w:r>
      <w:r w:rsidR="000D6386" w:rsidRPr="000D6386">
        <w:t xml:space="preserve"> (58). </w:t>
      </w:r>
      <w:r w:rsidR="00451AC2" w:rsidRPr="00451AC2">
        <w:rPr>
          <w:b/>
        </w:rPr>
        <w:t>(М.А.Й.).</w:t>
      </w:r>
      <w:r w:rsidR="000D6386" w:rsidRPr="000D6386">
        <w:t xml:space="preserve"> Профилактика в медицине понимается довольно правильно. Но в области духа понимание это отсутствует. Обращаются за помощью тогда, когда вред уже нанесен, вместо того чтобы применить профилактику духовного порядка и утверждать постоянно такое состояние сознания, когда все, даже самые ярые попытки тьмы разбиваются о защитную заградительную сеть, насыщенную и усиленную посылаемым в нее Лучом. Темные стрелы будут метаться по-прежнему, но щит Света, поднятый крепкой рукой, не пропустит пройти ни одной. Именно в моменты относительного покоя, когда кажется, что все обстоит хорошо, особенно надо усиливать зоркость и особенно прочно держать постоянную связь с</w:t>
      </w:r>
      <w:r w:rsidR="002E4654" w:rsidRPr="002E4654">
        <w:t xml:space="preserve"> </w:t>
      </w:r>
      <w:r w:rsidR="000D6386" w:rsidRPr="000D6386">
        <w:t>Учителем. Поздно взывать о помощи, когда по неосмотрительности или успокоению удар уже нанесен. Профилактика духа сейчас необходима, как никогда.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93.</w:t>
      </w:r>
      <w:r w:rsidR="000D6386" w:rsidRPr="000D6386">
        <w:t xml:space="preserve"> </w:t>
      </w:r>
      <w:r w:rsidR="00451AC2" w:rsidRPr="00451AC2">
        <w:rPr>
          <w:b/>
        </w:rPr>
        <w:t>(Гуру).</w:t>
      </w:r>
      <w:r w:rsidR="000D6386" w:rsidRPr="000D6386">
        <w:t xml:space="preserve"> Когда Владыка Дает знаки, каждый находчиво и бережно поднимем. Ведь знаки</w:t>
      </w:r>
      <w:r w:rsidR="000D6386">
        <w:t xml:space="preserve"> — </w:t>
      </w:r>
      <w:r w:rsidR="000D6386" w:rsidRPr="000D6386">
        <w:t>это вехи пути. Каждый имеет значение. В знаках уявляется внимание Учителя и указание на ближайший подход. Каждому знаку порадуемся. В сегодняшних полетах отметим полную ясность сознания и сознательных действий, вплоть до поднятия данного знака и благодарности пославшему Учителю за него.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94.</w:t>
      </w:r>
      <w:r w:rsidR="000D6386" w:rsidRPr="000D6386">
        <w:t xml:space="preserve"> (59). </w:t>
      </w:r>
      <w:r w:rsidR="00451AC2" w:rsidRPr="00451AC2">
        <w:rPr>
          <w:b/>
        </w:rPr>
        <w:t>(Апр. 13).</w:t>
      </w:r>
      <w:r w:rsidR="000D6386" w:rsidRPr="000D6386">
        <w:t xml:space="preserve"> (Со сна). Пустые разговоры очень вредны.</w:t>
      </w:r>
    </w:p>
    <w:p w:rsidR="000D6386" w:rsidRPr="000D6386" w:rsidRDefault="000D6386" w:rsidP="000D6386">
      <w:r w:rsidRPr="000D6386">
        <w:t>Скоро Позовем</w:t>
      </w:r>
      <w:r>
        <w:t xml:space="preserve"> — </w:t>
      </w:r>
      <w:r w:rsidRPr="000D6386">
        <w:t>готовность яви.</w:t>
      </w:r>
    </w:p>
    <w:p w:rsidR="000D6386" w:rsidRPr="000D6386" w:rsidRDefault="000D6386" w:rsidP="000D6386">
      <w:r w:rsidRPr="000D6386">
        <w:lastRenderedPageBreak/>
        <w:t>В полете не успеешь запятнать свои белые крылья.</w:t>
      </w:r>
    </w:p>
    <w:p w:rsidR="000D6386" w:rsidRPr="000D6386" w:rsidRDefault="000D6386" w:rsidP="000D6386">
      <w:r w:rsidRPr="000D6386">
        <w:t>Прошлое заключено в настоящем как следствие прошлых причин. Поток материи, идущий из прошлого через настоящее в будущее, непрерываем. Прошлое в настоящем</w:t>
      </w:r>
      <w:r>
        <w:t xml:space="preserve"> — </w:t>
      </w:r>
      <w:r w:rsidRPr="000D6386">
        <w:t>это один из его аспектов. Но прошлое, кроме того, всегда существует в свитках Акаши. Это второй аспект прошлого. Точно так же и настоящее в виде творимых причин формирует будущее и существует уже в нем. Оно, будущее, непреложно творится причинами настоящего и прошедшего. Те причины, или зерна будущих осуществлений, которые посеяны Нами в прошлом для достижения совершенно определенных результатов, существуют, и не могут быть уничтожены, и не могут предначертанных Нами следствий не дать. Поэтому Великий План преображения вашей планеты не может не воплотиться в жизнь. Очень важно зорко отмечать последовательные ступени осуществления заповедной сказки. Правильно отметили ощущение железной непреложности осуществления во времени Наших решений. Не может остановить их ничья воля, если Воля Моя говорит, что настал срок выявиться тому или другому явлению, ведущему к предначертанному Нами будущему. Обычно прошлое в его видимых и невидимых аспектах в настоящем не чуют, не признают и не видят, но оно есть. Точно так же не видят и будущего, которое уже существует и оформляется в настоящем. Не видят и тех ступеней планомерной последовательности, которая ведет в сужденное будущее. Но Мы Говорим и Утверждаем вопреки очевидности плотной, что поток эволюции не остановить никакими мерами, никакими усилиями старого, уходящего мира, осужденного Нами на смерть. Утверждение Нового Мира идет в соответствии со сроками, то есть космическими условиями существования вашей планеты. Мы Создали фундамент для построения Нового Мира и стены Возводим, и построение Наше, устремленное в будущее, уже существует как Твердыня, созданная Нами в прошлом как огненная причина ее непреложного и предначертанного осуществления уже в плотных формах. Это будущее уже есть в настоящем, но еще не видимо глазу. В этом залог его исполнения и ручательство Наших решений. Исполнители Наших решений, Посланники Наши, приносят в мир осведомление о ближайших задачах Эволюции, дабы меч, разделяющий Землю на мир Новый и старый, мог ярко сверкнуть и виден быть всем, дабы люди могли уже сознательно примкнуть к тому или другому и сознательно встать на сторону тьмы или Света. Великое разделение человечества углубляется, и к полюсам Света и тьмы яро тяготеют принадлежащие Свету и тьме духи, с тем чтобы решить участь свою навсегда. Безумием тьмы, вставшей на защиту старого мира, не будем смущаться. Тьма пожрет сама себя и с собою потянет на дно всех приспешников уходящего мира. Старый мир осужден, ибо Мы на стороне Нового Мира.</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95.</w:t>
      </w:r>
      <w:r w:rsidR="000D6386" w:rsidRPr="000D6386">
        <w:t xml:space="preserve"> (60). Сила вызывающей следствие причины зависит от силы и напряжения огненной энергии, вложенной в нее порождающим ее сознанием. Наши Посланные, владеющие огнями раскрытых центров, обладают способностью создавать, или творить, такие причины, которые для точности лучше всего назвать огненными пространственными зернами. Не столько во внешних действиях выявляется эта невидимая мощь, сколько на плане незримом. Эти причины, порождающие далеко идущие следствия, не иссякают во времени, но приносят результаты в полном соответствии с силой заложенных в них огней уже на плане видимости плотной. Тьма эти психические зерна причин уничтожить не может, ибо для этого надо явить большую силу огней, на что тьма не способна. Потому зерна всходы дадут, но в урочное время.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96.</w:t>
      </w:r>
      <w:r w:rsidR="000D6386" w:rsidRPr="000D6386">
        <w:t xml:space="preserve"> </w:t>
      </w:r>
      <w:r w:rsidR="00451AC2" w:rsidRPr="00451AC2">
        <w:rPr>
          <w:b/>
        </w:rPr>
        <w:t>(М.А.Й.).</w:t>
      </w:r>
      <w:r w:rsidR="000D6386" w:rsidRPr="000D6386">
        <w:t xml:space="preserve"> Р[одной] м[ой], не все ли равно, чью мысль запечатлеваешь ты на бумаге, мою или Владыки, если мысли мои неотделимы от мыслей Его? Важно запечатлеть посылку, не упустив самого главного. Порой очень трудно отличить очень близкие сознания одно от другого благодаря полному слиянию мышления. Едино Средоточие Сущего, и когда от Света Его почерпаем, не будем раздумывать слишком.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97.</w:t>
      </w:r>
      <w:r w:rsidR="000D6386" w:rsidRPr="000D6386">
        <w:t xml:space="preserve"> </w:t>
      </w:r>
      <w:r w:rsidR="00451AC2" w:rsidRPr="00451AC2">
        <w:rPr>
          <w:b/>
        </w:rPr>
        <w:t>(Гуру).</w:t>
      </w:r>
      <w:r w:rsidR="000D6386" w:rsidRPr="000D6386">
        <w:t xml:space="preserve"> Так только и можно рассматривать нас, как исполнителей велений Владыки. Воли своей не имеем, ибо передана она по Иерархии и слита с Нею, и в воле нашей выражается воля Ее, то есть происходит слияние воль и сознаний. Вопроса о свободе воли не поднимается вовсе, ибо передача по Иерархии сознания совершается одновременно с передачей и воли. Именно в слиянии воль и сознаний утверждается это единение. Только тогда может быть правильно понята формула Владыки «Я в вас, и вы во Мне».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98.</w:t>
      </w:r>
      <w:r w:rsidR="000D6386" w:rsidRPr="000D6386">
        <w:t xml:space="preserve"> (61). </w:t>
      </w:r>
      <w:r w:rsidR="00451AC2" w:rsidRPr="00451AC2">
        <w:rPr>
          <w:b/>
        </w:rPr>
        <w:t>(Апр. 14).</w:t>
      </w:r>
      <w:r w:rsidR="000D6386" w:rsidRPr="000D6386">
        <w:t xml:space="preserve"> Одна вспышка раздражения мгновенно может пережечь провода, и потребуется некоторое время на восстановление. При повторных и частых вспышках провод перестает действовать, ибо восстановление не поспевает за пережиганием. Этим особенно опасно раздражение в ученике. Бессмысленно оно и бесцельно, так как не имеет ничего положительного и достигает результата, противоположного тому, который хотел бы достичь раздражающийся человек. Слабые или больные нервы не оправдание для раздражения, ибо много даже обычных людей не допускают раздражения, несмотря на слабые нервы. Дело не в нервах, а в состоянии сознания. Конечно, нервы надо лечить, но прежде всего</w:t>
      </w:r>
      <w:r w:rsidR="000D6386">
        <w:t xml:space="preserve"> — </w:t>
      </w:r>
      <w:r w:rsidR="000D6386" w:rsidRPr="000D6386">
        <w:t>привести в порядок сознание. Трудно? Но кто же говорит, что легко. Тем более нужно гармоничное состояние духа как противовес хаотичности тьмы.</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99.</w:t>
      </w:r>
      <w:r w:rsidR="000D6386" w:rsidRPr="000D6386">
        <w:t xml:space="preserve"> </w:t>
      </w:r>
      <w:r w:rsidR="00451AC2" w:rsidRPr="00451AC2">
        <w:rPr>
          <w:b/>
        </w:rPr>
        <w:t>(М.А.Й.).</w:t>
      </w:r>
      <w:r w:rsidR="000D6386" w:rsidRPr="000D6386">
        <w:t xml:space="preserve"> При заболеваниях, поранениях и всех и всяческих неблагополучиях в организме люди обычно безвольно отдаются врачу и лекарствам. И врачи, и лекарства могут очень помочь, но насколько успешнее протекало бы излечение, если бы приводилась в движение и собственная психическая энергия. Ее не применяет сознательно никто, но ведь только она и помогает восстановлению здоровья. Когда же призвана сознательно, эффективность ее увеличивается во много раз. Полезные лекарства ее стимулируют. При ее бездействии человек умирает. Она действует в живом теле всегда. Но здесь говорится о сознательном волевом ее применении. Умение ее применить дается практикой и опытом. Дар Эволюции надо принять в полном понимании его значения.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100.</w:t>
      </w:r>
      <w:r w:rsidR="000D6386" w:rsidRPr="000D6386">
        <w:t xml:space="preserve"> (62). </w:t>
      </w:r>
      <w:r w:rsidR="00451AC2" w:rsidRPr="00451AC2">
        <w:rPr>
          <w:b/>
        </w:rPr>
        <w:t>(Гуру).</w:t>
      </w:r>
      <w:r w:rsidR="000D6386" w:rsidRPr="000D6386">
        <w:t xml:space="preserve"> Перед идущим к Владыке неизбежно должно возникнуть и возникает несчетное число всевозможных препятствий как изнутри, так и извне. Если останавливаться перед каждым или из-за каждого тужить, то как же дойти? Выход один: идти, не останавливаясь ни перед одним и невзирая ни на одно. Ведь путь пролегает не вовне, но в духе. И потому все препятствия</w:t>
      </w:r>
      <w:r w:rsidR="000D6386">
        <w:t xml:space="preserve"> — </w:t>
      </w:r>
      <w:r w:rsidR="000D6386" w:rsidRPr="000D6386">
        <w:t>чудовищный обман Майи. Дух не может остановить ничто, ибо нет таких обстоятельств, которые бы могли пресечь продвижение духа, осознавшего, что следование по пути есть не что иное, как известное состояние сознания, которое можно сделать совершенно не зависящим от всего, что вовне, и всего, что мешает внутри.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101.</w:t>
      </w:r>
      <w:r w:rsidR="000D6386" w:rsidRPr="000D6386">
        <w:t xml:space="preserve"> </w:t>
      </w:r>
      <w:r w:rsidR="00451AC2" w:rsidRPr="00451AC2">
        <w:rPr>
          <w:b/>
        </w:rPr>
        <w:t>(Апр. 15).</w:t>
      </w:r>
      <w:r w:rsidR="000D6386" w:rsidRPr="000D6386">
        <w:t xml:space="preserve"> А Я Говорю: «Подождите очень немного еще, подождите решать, когда придет Мое время, ибо не знаете ни часа, ни дня. Приду, но прежде они, Посланные Мои, Мне путь подготовят. Вы что же, перейти задумали мост, не дойдя до него?» Всему свое время, но время диктуется сроком. Тайны сроков людям знать не дано. Но Мы Знаем. И Предупреждаем стоящих близь Нас: близится время осуществления заповеданной сказки. Близко оно. Ждущим его радость в Лучах Посылаю</w:t>
      </w:r>
      <w:r w:rsidR="000D6386">
        <w:t xml:space="preserve"> — </w:t>
      </w:r>
      <w:r w:rsidR="000D6386" w:rsidRPr="000D6386">
        <w:t xml:space="preserve">предвестницу грядущего Дня. Люди не знают, но знают Наши враги и потому безумствуют яро, ибо осуждены. Сколько преград ставят они на пути осуществления свободы народов. И все же терпят поражения одно за другим, ибо осуждены. И будут терпеть еще более горшие. Каждая кажущаяся победа их кроет в себе поражение и неудачу, во много раз превышающую кажущийся успех, ибо обречены и осуждены и в глазах всех, кто войдет в будущее на стороне Нового Мира. Мы силу Уявим свою на всех, кто идет против Нас. Зоркость являйте, чтобы увидеть победную поступь Эпохи Майтрейи. Преображается мир у Меня на глазах, но надо, чтобы народы сами избрали свой путь. Эволюция творится свободною волей людей. В эти особые дни отвечать будет каждый за все свои действия, поступки и мысли. Напрасно думает кто-то переложить ответственность за зверство </w:t>
      </w:r>
      <w:r w:rsidR="000D6386" w:rsidRPr="000D6386">
        <w:lastRenderedPageBreak/>
        <w:t>свое на тех, кто над ними стоял. Оправдание в духе, и каждый себе сам судья. Не уйти, не уйти от суровой ответственности никому, хотя бы все судилища человеческие оправдали или предали забвению деяния их. Поверх суда человеческого</w:t>
      </w:r>
      <w:r w:rsidR="000D6386">
        <w:t xml:space="preserve"> — </w:t>
      </w:r>
      <w:r w:rsidR="000D6386" w:rsidRPr="000D6386">
        <w:t>карма, нерушимый закон причин и следствий. И тот, кто идет против Нового Мира, будет тяжко платить. Многие уже заплатили ценой страшного поражения. Заплатят и те, кто в безумии своем идет против Нас, а следовательно, и против Нового Мира. Их не спасут ни союзы, ни коалиции, ни базы, ни подводные лодки, ни золото их, ни весь аппарат их прогнившей до корня системы. Старый мир осужден бесповоротно. Все дела их на песке. Вихри сметут все их начинания, но надо, чтобы народы проснулись и сознательно встали на защиту человеческих прав. Новой Стране, Родине вашей, помощь Наша во всем, что идет на разрушение старого мира. Мир старый, погибни, чтобы Мир Новый свободным мог стать, сверкая всеми возможностями наступающего века Майтрейи.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102.</w:t>
      </w:r>
      <w:r w:rsidR="000D6386" w:rsidRPr="000D6386">
        <w:t xml:space="preserve"> (63). Безумствует тьма. И потому против вас восстает, что вы с Нами. Крепко держитесь Меня в эти трудные дни. Нитью сердца удержитесь только. Кроме нее</w:t>
      </w:r>
      <w:r w:rsidR="000D6386">
        <w:t xml:space="preserve"> — </w:t>
      </w:r>
      <w:r w:rsidR="000D6386" w:rsidRPr="000D6386">
        <w:t>ничего. Все существо напрягите ее укрепить и усилить. Времени на это не пожалейте. Трудное время пройдет. Свет будет всем явно виден. Но пока еще очень темно. Други, держитесь! Сейчас героизм духа нужен, как никогда. В Великую Отечественную войну великий героизм был явлен великим народом в борьбе с видимым врагом Родины вашей. Сейчас нужен героизм для того, чтобы его оявить в борьбе с невидимыми врагами, которые очень активны. За каждым видимым потенциальным или явным врагом стоит невидимый враг. Их целые полчища. Полчища адовые устремились на Родину вашу и вдохновляют врагов всех мастей, скрытых и явных. Но Родина устоит и в этой борьбе и будет победной. Тьма наступает, но Свет впереди.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103.</w:t>
      </w:r>
      <w:r w:rsidR="000D6386" w:rsidRPr="000D6386">
        <w:t xml:space="preserve"> (64). </w:t>
      </w:r>
      <w:r w:rsidR="00451AC2" w:rsidRPr="00451AC2">
        <w:rPr>
          <w:b/>
        </w:rPr>
        <w:t>(М.А.Й.).</w:t>
      </w:r>
      <w:r w:rsidR="000D6386" w:rsidRPr="000D6386">
        <w:t xml:space="preserve"> У земной очевидности есть тоже своя логика. И логика эта очень сильна. Она настолько сильна, что даже временами преодолевает логику духа. И даже повторные усилия утвердить последнюю не всегда помогают. Значит, надо твердить еще и еще, не переставая, твердить себе о ней до тех пор, пока ложная очевидность не отступит и не займет своего настоящего места. Часто приходится наблюдать, как человек, стоящий одною ногою в могиле, так обольщается очевидностью, что можно подумать, словно надеется прожить он еще сотню лет. Это все логика очевидности. Это логика глухих и слепых, не видящих Солнце. Гераклит древнегреческий, провозгласивший формулу «Все течет», утверждал этой формулой логику духа, то есть действительность.</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104.</w:t>
      </w:r>
      <w:r w:rsidR="000D6386" w:rsidRPr="000D6386">
        <w:t xml:space="preserve"> </w:t>
      </w:r>
      <w:r w:rsidR="00451AC2" w:rsidRPr="00451AC2">
        <w:rPr>
          <w:b/>
        </w:rPr>
        <w:t>(Гуру).</w:t>
      </w:r>
      <w:r w:rsidR="000D6386" w:rsidRPr="000D6386">
        <w:t xml:space="preserve"> Статья</w:t>
      </w:r>
      <w:r w:rsidR="00A10323">
        <w:rPr>
          <w:rStyle w:val="FootnoteReference"/>
        </w:rPr>
        <w:footnoteReference w:id="11"/>
      </w:r>
      <w:r w:rsidR="000D6386" w:rsidRPr="000D6386">
        <w:t xml:space="preserve"> в журнале весьма знаменательна. Она указывает на приближение сроков. В ней сказано столь много, что только подготовленное сознание сможет вместить. Но это</w:t>
      </w:r>
      <w:r w:rsidR="000D6386">
        <w:t xml:space="preserve"> — </w:t>
      </w:r>
      <w:r w:rsidR="000D6386" w:rsidRPr="000D6386">
        <w:t>лишь подготовка к будущему. Дойдет до всех, кому предназначена. Сужденные поймут, а другие пусть поразмыслят. Мощные причины порождают такие же следствия. Если Х[ристос] есть причина, то Майтрейя</w:t>
      </w:r>
      <w:r w:rsidR="000D6386">
        <w:t xml:space="preserve"> — </w:t>
      </w:r>
      <w:r w:rsidR="000D6386" w:rsidRPr="000D6386">
        <w:t>следствие. О мощи Его можно судить по причине.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105.</w:t>
      </w:r>
      <w:r w:rsidR="000D6386" w:rsidRPr="000D6386">
        <w:t xml:space="preserve"> (65). </w:t>
      </w:r>
      <w:r w:rsidR="00451AC2" w:rsidRPr="00451AC2">
        <w:rPr>
          <w:b/>
        </w:rPr>
        <w:t>(Апр. 16).</w:t>
      </w:r>
      <w:r w:rsidR="000D6386" w:rsidRPr="000D6386">
        <w:t xml:space="preserve"> Что же еще сказать Мне вам сегодня? Разве напомнить о непоправимом. Оскорбление Иерархии непоправимо. Тот, кто хотя бы раз сознательно шел против Иерархии, уготовил себе тяжкую участь. Потом они раскаиваются. Но поможет ли раскаяние, если человек лишил себя даже пальца, палец не вырастет вновь. Так же и оборванная нить не соединится. Среди наших врагов много их, оборвавших нить связи. Следствия эти не столь явны еще на Земле, сколько в Мире Надземном, где отделение Света от тьмы создает непроходимую пропасть между полюсами. Законы притяжения фокусов Света и тьмы надо хорошо понимать.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106.</w:t>
      </w:r>
      <w:r w:rsidR="000D6386" w:rsidRPr="000D6386">
        <w:t xml:space="preserve"> Могли ли бы Мы отвратить стихийные бедствия, разразившиеся над несчастной страной? Могли. Но не Отвратили. Почему? Последние дни перед Приходом ознаменуются ярым восстанием стихий против антиэволюционных сил планеты. На каждый удар против Нового Мира стихии ответят ударом, усиленным в мегафоне пространства. Сказано: «Мне отмщение и Аз Воздам». Воздано будет сторицей всем врагам Света и Эволюции. Воздаяния эти теперь не замедлят, ибо они завершают сроки пребывания на Земле уходящих энергий. Еще давно М.А.Й. назвала Америку несчастной страной. Если не прекратят беззакония, обрушатся новые удары и будут обрушиваться, пока не сокрушат ее противодействия миру и свободе народов. За короткий срок в два-три дня на нее обрушились последовательно две стихии: стихия воздуха и стихия воды. Но самая страшная</w:t>
      </w:r>
      <w:r w:rsidR="000D6386">
        <w:t xml:space="preserve"> — </w:t>
      </w:r>
      <w:r w:rsidR="000D6386" w:rsidRPr="000D6386">
        <w:t>это стихия огня. И если не прекратят безумия, она не пощадит изуверов. Еще вчера Предупреждал, что не спасут никакие военные приготовления и военные и прочие средства. Все будет сокрушено и сметено, как карточные домики, если не образумятся и не прекратят злых деяний своих. Сейчас время наступило иное. А со стихиями люди бороться не в силах. Но они вывели из равновесия именно силы стихий, и их обратный удар будет ужасен. Новую Страну, Родину вашу, Мы Охраним.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107.</w:t>
      </w:r>
      <w:r w:rsidR="000D6386" w:rsidRPr="000D6386">
        <w:t xml:space="preserve"> Пусть и малые злоделатели, окружившие вас, не радуются слишком. Незавидна их участь. Получат свое и они, причиняющие страдания и боль другим людям. Скоро дойдет череда и до них. Темных и приспешников их не Будем щадить. Все погибнут, </w:t>
      </w:r>
      <w:r w:rsidR="000D6386" w:rsidRPr="000D6386">
        <w:lastRenderedPageBreak/>
        <w:t>все с планеты уйдут. Все увидят бессилие свое против Света. Недолго и им осталось гадить. Укрощу, когда Найду время.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108.</w:t>
      </w:r>
      <w:r w:rsidR="000D6386" w:rsidRPr="000D6386">
        <w:t xml:space="preserve"> (66). </w:t>
      </w:r>
      <w:r w:rsidR="00451AC2" w:rsidRPr="00451AC2">
        <w:rPr>
          <w:b/>
        </w:rPr>
        <w:t>(М.А.Й.).</w:t>
      </w:r>
      <w:r w:rsidR="000D6386" w:rsidRPr="000D6386">
        <w:t xml:space="preserve"> Вы должны встретить нас сильными и победившими. Силы умножаются только на противодействии и в борьбе. Именно духом надо настолько стать сильным, чтобы подняться и стать выше и сильнее всех явлений, стремящихся силу вашего духа сломить. Окружить вас непроницаемой броней Лучей Света</w:t>
      </w:r>
      <w:r w:rsidR="000D6386">
        <w:t xml:space="preserve"> — </w:t>
      </w:r>
      <w:r w:rsidR="000D6386" w:rsidRPr="000D6386">
        <w:t>значит лишить вас возможности духом расти и силы свои приумножить. Битва нужна как средство мощь Света усилить в себе. Не сетуйте на суровую битву и тягости текущего дня. Мы всё видим, всё знаем и в минуту действительной нужды руку протянем вас поддержать, а пока вы боритесь яро, в напряжении всех сил силу Света в себе утвердить и Близость Владыки.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109.</w:t>
      </w:r>
      <w:r w:rsidR="000D6386" w:rsidRPr="000D6386">
        <w:t xml:space="preserve"> </w:t>
      </w:r>
      <w:r w:rsidR="00451AC2" w:rsidRPr="00451AC2">
        <w:rPr>
          <w:b/>
        </w:rPr>
        <w:t>(Гуру).</w:t>
      </w:r>
      <w:r w:rsidR="000D6386" w:rsidRPr="000D6386">
        <w:t xml:space="preserve"> Ту вашу победу мы видим и силу бодрости шлем, чтобы победно до встречи дойти. Не думайте, что нам легче, чем вам. Нам тоже приходится трудно, ибо по силе духа и враг. Силой врага измеряется величие духа. Радуйтесь, когда чуете силу врагов, против Света восставших и вас окруживших в стремлении ваш свет угасить. Учитесь силу противодействия ваших невидимых и зримых врагов от них отнимать и делать ее вашей силой и на них же ее обращать. Противодействие</w:t>
      </w:r>
      <w:r w:rsidR="000D6386">
        <w:t xml:space="preserve"> — </w:t>
      </w:r>
      <w:r w:rsidR="000D6386" w:rsidRPr="000D6386">
        <w:t>это сила. Наш воин, если опытен он, радуется силе противодействия, ибо умеет воспользоваться ею для умножения сил своего духа и возрастания их на этом противодействии темных до такой степени, что сокрушают они все ухищрения тьмы. Истинно, тьма гниет для цветов Света. Радуйтесь препятствиям и противодействиям темным, в них возможности роста духа и тайна победы над тьмой.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110.</w:t>
      </w:r>
      <w:r w:rsidR="000D6386" w:rsidRPr="000D6386">
        <w:t xml:space="preserve"> (67). </w:t>
      </w:r>
      <w:r w:rsidR="00451AC2" w:rsidRPr="00451AC2">
        <w:rPr>
          <w:b/>
        </w:rPr>
        <w:t>(Апр. 17).</w:t>
      </w:r>
      <w:r w:rsidR="000D6386" w:rsidRPr="000D6386">
        <w:t xml:space="preserve"> </w:t>
      </w:r>
      <w:r w:rsidR="00451AC2" w:rsidRPr="00451AC2">
        <w:rPr>
          <w:b/>
        </w:rPr>
        <w:t>(Гуру).</w:t>
      </w:r>
      <w:r w:rsidR="000D6386" w:rsidRPr="000D6386">
        <w:t xml:space="preserve"> Ступень досаждения бесами каждому придется пройти. Связь двух миров настолько тесна, что гости из Тонкого Мира постоянно толкутся вблизи. Посетители эти весьма разновидны, и все воплощенные так или иначе и обычно неведомо для себя входят с ними в соприкосновение. Ученики же находятся в особом положении, ибо являются объектами внимания усиленного со стороны темных. Очень изощряются эти темные твари во всевозможных уловках и ухищрениях с целью отвлечь ученика от избранного пути. Много поступков вообще люди совершают под внушениями, как хорошими, так и дурными. Внушения эти идут как из плотного мира от живых воплощенных, так и от развоплощенцев. Но ученик подвергается особым нападкам, ибо на Свет, в нем зажженный, летят не только мотыльки, но и темные твари. Конечно, если бы могли и дана им была власть уничтожать, уничтожили бы давно, но свобода их действий строго очерчена определенными возможностями, и потому ограничиваются они тем, что всеми мерами досаждают и вредительствуют. Степенью защиты от них служит </w:t>
      </w:r>
      <w:r w:rsidR="000D6386" w:rsidRPr="000D6386">
        <w:lastRenderedPageBreak/>
        <w:t>постоянная связь с Учителем. Бесы досаждают без исключения всем служителям Света. И даже Твердыня не остается без их внимания. Конечно, они могут вредить, но пресечь путь Света ученику возможным становится для них лишь в случае отделения мышления ученика от Учителя или же в случае отпадения и отхода. Бесов не надо бояться</w:t>
      </w:r>
      <w:r w:rsidR="000D6386">
        <w:t xml:space="preserve"> — </w:t>
      </w:r>
      <w:r w:rsidR="000D6386" w:rsidRPr="000D6386">
        <w:t>это те же люди, но сбросившие плотную оболочку. Порою бывают более опасны живые люди, но подпавшие под одержание тьмы или легко поддающиеся темным внушениям благодаря злобности собственной природы. Эти могут вредить особенно сильно, и трудно их остановить, ибо трудно переделать их злую сущность. Но и тут защита</w:t>
      </w:r>
      <w:r w:rsidR="000D6386">
        <w:t xml:space="preserve"> — </w:t>
      </w:r>
      <w:r w:rsidR="000D6386" w:rsidRPr="000D6386">
        <w:t>Учитель. Если с защитой Он не Спешит</w:t>
      </w:r>
      <w:r w:rsidR="000D6386">
        <w:t xml:space="preserve"> — </w:t>
      </w:r>
      <w:r w:rsidR="000D6386" w:rsidRPr="000D6386">
        <w:t>значит, нечто очень полезное можно извлечь на Пути из столкновения с тьмою.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111.</w:t>
      </w:r>
      <w:r w:rsidR="000D6386" w:rsidRPr="000D6386">
        <w:t xml:space="preserve"> (68). Поймите, родные, что если здесь, на Земле, силы в себе не найти противоборствовать темным, то не найти их и там, в Мире Надземном. Стражи Порога не пропустят тогда побежденного тьмою в Высшие Сферы. Формула «Что свяжете на Земле, будет связано на небесах» кратко и точно выражает эту же идею. Свобода и связанность в Мире Надземном достигаются и достижимы только на Земле. Там освободиться от связей и притяжений земных, от всего того, что на Земле мешало восхождению духа, трудно необычайно, ибо необычайно обостряется все и все принимает яркость и реальность форм, увлекающих человека вниз. Если здесь, на Земле, прельщающие мысли, мелькающие в сознании, все же не видимы явно, то там, где исчезает все то, что окружает человека в плотном мире, там эти прельщающие формы становятся как бы единственной видимой реальностью для человека и влекутся к нему силою магнитного притяжения и связи, установленной с ними при жизни в теле. Если при жизни в теле эти связи не пресечь и не разорвать, то в Мире Надземном они действовать будут, но в степени гораздо большей благодаря тому, что энергии сознания перейдут в них, в эти мыслеформы, делая их видимыми глазу тонкого тела. Энергии сознания пульсируют в них и сейчас, но плотное окружение мешает видеть их отчетливо и явно. Таким образом, дисциплина духа, уявляемая в суровой дисциплине мыслей, приводит к освобождению от власти мыслеобразов над сознанием. И формула, говорящая о связанности человека на Земле и в Надземном, остается ведущей его к пониманию действительности.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112.</w:t>
      </w:r>
      <w:r w:rsidR="000D6386" w:rsidRPr="000D6386">
        <w:t xml:space="preserve"> (69). </w:t>
      </w:r>
      <w:r w:rsidR="00451AC2" w:rsidRPr="00451AC2">
        <w:rPr>
          <w:b/>
        </w:rPr>
        <w:t>(М.А.Й.).</w:t>
      </w:r>
      <w:r w:rsidR="000D6386" w:rsidRPr="000D6386">
        <w:t xml:space="preserve"> Заметьте, что мучители ваши бьют по самому больному месту. Потому лучше не давать им возможности это увидеть, увидеть слабые ваши места. Останавливаясь на полученных ударах, уколах и неприятностях, говоря часто о них и к ним возвращаясь, даете темным возможность это видеть и слышать и еще более усиливать благодаря этому вред. Сдержанность в </w:t>
      </w:r>
      <w:r w:rsidR="000D6386" w:rsidRPr="000D6386">
        <w:lastRenderedPageBreak/>
        <w:t>словах и сдержанность в мыслях не дает возможности темным видеть плоды их трудов, не дает им повода злорадствовать и торжествовать. Потому стойкая, сдержанная, молчаливая замкнутость духа будет надежной защитой от углубления и усиления темных нападок. Очень опасно постоянно переживать неприятности, причиненные тьмою, говорить о них, сетовать на них, жаловаться и переживать их снова и снова. Такое состояние сознания делает его открытым для все новых и новых темных попыток и делает его совершенно незащищенным. Хотя бы во имя самозащиты и самосохранения от новых нападок надо в духе замкнуться, надо перестать беспрерывно информировать темных об успешности их злоухищрений. Надо научиться молчанию как внешне, так и внутренне. Каждая жалоба или сетование</w:t>
      </w:r>
      <w:r w:rsidR="000D6386">
        <w:t xml:space="preserve"> — </w:t>
      </w:r>
      <w:r w:rsidR="000D6386" w:rsidRPr="000D6386">
        <w:t>цель для новых ударов. Молчите, даже тогда, когда очень больно, ибо тьма не знает ни жалости, ни пощады. Чем более владеете вы собою и своими чувствами, тем более защищены. Даже Учитель не Может помочь, когда сознание наполнено жалобами, сетованиями, недовольством и переживаниями от досаждений бесовских. Учитель Дает всю защиту, если состояние сознания позволяет. Но когда вместо щита жалкая, мокрая, жалующаяся подавленность недовольства, огорчения и прочих дух убивающих качеств, трудно помочь. Шлем мысли бодрости и сознания силы и хотим видеть вас вооруженными и защищенными сдержанностью, и молчаливостью, и замкнутостью ауры своей.</w:t>
      </w:r>
    </w:p>
    <w:p w:rsidR="000D6386" w:rsidRPr="000D6386" w:rsidRDefault="000D6386" w:rsidP="007E0C8D">
      <w:pPr>
        <w:pStyle w:val="Quote"/>
      </w:pPr>
      <w:r w:rsidRPr="000D6386">
        <w:t>Это время Нину очень допекают звуками и шумами, притом и скандалом наверху.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113.</w:t>
      </w:r>
      <w:r w:rsidR="000D6386" w:rsidRPr="000D6386">
        <w:t xml:space="preserve"> </w:t>
      </w:r>
      <w:r w:rsidR="00451AC2" w:rsidRPr="00451AC2">
        <w:rPr>
          <w:b/>
        </w:rPr>
        <w:t>(Апр. 18).</w:t>
      </w:r>
      <w:r w:rsidR="000D6386" w:rsidRPr="000D6386">
        <w:t xml:space="preserve"> (Со сна). Впереди не ждите ничего хорошего.</w:t>
      </w:r>
    </w:p>
    <w:p w:rsidR="000D6386" w:rsidRPr="000D6386" w:rsidRDefault="000D6386" w:rsidP="000D6386">
      <w:r w:rsidRPr="000D6386">
        <w:t>Да, да, да. Не ждите ничего: ни хорошего, ни плохого</w:t>
      </w:r>
      <w:r>
        <w:t xml:space="preserve"> — </w:t>
      </w:r>
      <w:r w:rsidRPr="000D6386">
        <w:t>в личных мерах, ибо личное</w:t>
      </w:r>
      <w:r>
        <w:t xml:space="preserve"> — </w:t>
      </w:r>
      <w:r w:rsidRPr="000D6386">
        <w:t>ни к чему. Но, поспешая во имя Общего Блага, творите хорошее и для себя, и для всех. У Гуру нет ни одной личной мысли. Величие духа измеряется отрешением от себя, от самости своей, от личного. Личное благо вне сферы устремлений идущего к Свету. Ведь Сказано было давно: «Отвергнись от себя и следуй за Мною». Неужели неясно еще, что самость и следование за Владыкой несовместимы. Вечность, в Беспредельности сущая, включает в себя вечную жизнь духа. Но всё личное и личность сама умирают, обреченные на смерть малым кругом своего существования. К вечной жизни Зовем и ее Обещаем. Но условие остается неизменным на все века, на все время, которое есть. Условие это: «Отвергнись от себя». Достижение жизни сверхличной означает утверждение космического сознания. Все Великие Духи, все Светочи человечества познали этот путь самоотвержения, то есть полного отречения от себя, полного забвения личных интересов и личной жизни. Нельзя смешивать два понятия: личность и Индивидуальность. Личность</w:t>
      </w:r>
      <w:r>
        <w:t xml:space="preserve"> — </w:t>
      </w:r>
      <w:r w:rsidRPr="000D6386">
        <w:t xml:space="preserve">это человек, имеющий </w:t>
      </w:r>
      <w:r w:rsidRPr="000D6386">
        <w:lastRenderedPageBreak/>
        <w:t>удостоверение личности, фотокарточку, возраст, пол, цвет глаз и волос, рост, звание, общественное положение, имущество, если есть таковое, имя, отчество и фамилию, национальность и все то, что так или иначе связано с внешним человеком. Индивидуальность</w:t>
      </w:r>
      <w:r>
        <w:t xml:space="preserve"> — </w:t>
      </w:r>
      <w:r w:rsidRPr="000D6386">
        <w:t>это аспект уявления, или выражения, Бессмертной Триады, перевоплощающейся из жизни в жизнь. Она может иметь свое сокровенное Имя, она не похожа на другие Индивидуальности, ибо имеет за собой свои собственные страницы в Книге Жизней. Но, хотя ее свойства и особенности могут проявляться через личности, за которыми она стоит и которые нанизаны, как бусы, на нити ее Индивидуальной жизни, разница между ними в том, что личность, каждая личность, умирает и должна умереть, в то время как Индивидуальность продолжает существовать как бы поверх, или над, жизнью всех временных оболочек человека. Даже тонкая оболочка человека, или его тонкое тело, уже в значительной степени отличается от плотной и не похожа на то, что мы называем личностью, но временна также и эта оболочка, ибо и она умирает, то есть сбрасывается. Временно и ментальное тело. Временно все, в чем выражается личное в человеке начало. Потому утверждение жизни сверхличной и отрешение от самости будут той узкой тропою, которая ведет в жизнь, в жизнь Бессмертной перевоплощающейся Индивидуальности. Так и мыслите, что все то, что вокруг вас и связано с личностью вашей, все это не «Я» и не ваше. Также Сказал, что Царство Мое не от мира сего. Мир сей, мир плотный, мир очевидности ярой, окружающий вас и яро связующий вас с личностью вашей, так же временен и преходящ, как и личность, ибо так же ограничен личным пониманием жизни, которой и в которой она живет. Великие Духи личным не жили. Все было ради людей и Общего Блага. И когда надо было даже пожертвовать жизнью ради него, жизнью личности и тела, в которой она проживала, жертва эта самоотверженно приносилась во имя блага людей.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114.</w:t>
      </w:r>
      <w:r w:rsidR="000D6386" w:rsidRPr="000D6386">
        <w:t xml:space="preserve"> (70). Уже Говорил: «Не ожидайте будущего в личных мерах». Скажу: личные меры, надежды и чаяния связаны с личностью малой и судьбою ее, то есть протянуты в будущее на столько лет вперед, на сколько проживет личность. В космическом масштабе это срок малый и жалкий. Служители Общего Блага отбрасывают личные мерки и протягивают в будущее сущность своих дел, устремлений и мыслей за пределы круга обреченности, то есть жизни личности на Земле. В этом уявляется уже не личность, но Индивидуальность, даже в том случае, когда человек, отрешившийся от себя и живущий ради людей, не отдает себе отчета в происходящем. Но зато его Индивидуальность растет и накапливает элементы бессмертия, которые обогащают Бессмертную Триаду для все более и более яркого и сознательного проявления в Высших Сферах Надземного Мира. Истинно, спело и мерою полною пожинает человек от плодов своего самоотвержения. Даже малая или </w:t>
      </w:r>
      <w:r w:rsidR="000D6386" w:rsidRPr="000D6386">
        <w:lastRenderedPageBreak/>
        <w:t>неосознанная крупица самоотверженности плод приносит великий, ибо в каждом таком маломалейшем поступке отрешенная от личного Бессмертная Триада уявляет себя.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115.</w:t>
      </w:r>
      <w:r w:rsidR="000D6386" w:rsidRPr="000D6386">
        <w:t xml:space="preserve"> (71). </w:t>
      </w:r>
      <w:r w:rsidR="00451AC2" w:rsidRPr="00451AC2">
        <w:rPr>
          <w:b/>
        </w:rPr>
        <w:t>(М.А.Й.).</w:t>
      </w:r>
      <w:r w:rsidR="000D6386" w:rsidRPr="000D6386">
        <w:t xml:space="preserve"> Распятие своей личности на кресте жизни Общего Блага есть путь преодоления самости, или ветхого человека в себе. Все страдания человеческие можно разделить на два вида: ради самости и из-за нее преодолеваемые или претерпеваемые и те, которые приходится нести ради Общего Блага или из-за него. Насколько первые протекают без смысла и пользы, настолько вторые плодоносны и имеют далеко идущие следствия. Можно сказать: один мучается без пользы и смысла, так как страдания его нецелесообразны; другой</w:t>
      </w:r>
      <w:r w:rsidR="000D6386">
        <w:t xml:space="preserve"> — </w:t>
      </w:r>
      <w:r w:rsidR="000D6386" w:rsidRPr="000D6386">
        <w:t>каждою слезою, явной или скрытой, вплетает новую жемчужину в жемчужный узор своего духа. Все страдания, вызванные самостью, цены не имеют и смысла. Все страдания во имя Общего Блага, все трудности и лишения</w:t>
      </w:r>
      <w:r w:rsidR="000D6386">
        <w:t xml:space="preserve"> — </w:t>
      </w:r>
      <w:r w:rsidR="000D6386" w:rsidRPr="000D6386">
        <w:t>ценнейший вклад в сокровищницу индивидуальных накоплений. В конечном итоге и страдания самости кармически когда-то приведут к цели, но это не есть путь следования узкой тропою, ведущею в жизнь.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116.</w:t>
      </w:r>
      <w:r w:rsidR="000D6386" w:rsidRPr="000D6386">
        <w:t xml:space="preserve"> (72). </w:t>
      </w:r>
      <w:r w:rsidR="00451AC2" w:rsidRPr="00451AC2">
        <w:rPr>
          <w:b/>
        </w:rPr>
        <w:t>(Гуру).</w:t>
      </w:r>
      <w:r w:rsidR="000D6386" w:rsidRPr="000D6386">
        <w:t xml:space="preserve"> Распни себя, свою самость и радуйся, когда страдает она, ибо слишком упорна она и упряма и камнем огромным лежит на пути продвижения духа. Ее обуздать и ей овладеть можно, только ее побеждая в постоянных усилиях духа наложить на нее серебряную узду. Победа над самостью</w:t>
      </w:r>
      <w:r w:rsidR="000D6386">
        <w:t xml:space="preserve"> — </w:t>
      </w:r>
      <w:r w:rsidR="000D6386" w:rsidRPr="000D6386">
        <w:t>это самое трудное достижение, через которое должен пройти каждый ученик.</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117.</w:t>
      </w:r>
      <w:r w:rsidR="000D6386" w:rsidRPr="000D6386">
        <w:t xml:space="preserve"> </w:t>
      </w:r>
      <w:r w:rsidR="00451AC2" w:rsidRPr="00451AC2">
        <w:rPr>
          <w:b/>
        </w:rPr>
        <w:t>(Апр. 19).</w:t>
      </w:r>
      <w:r w:rsidR="000D6386" w:rsidRPr="000D6386">
        <w:t xml:space="preserve"> Следует утвердить мысль, что кладезь пространственной мудрости существует.</w:t>
      </w:r>
    </w:p>
    <w:p w:rsidR="000D6386" w:rsidRPr="000D6386" w:rsidRDefault="000D6386" w:rsidP="000D6386">
      <w:r w:rsidRPr="000D6386">
        <w:t>Ты смени обычное одеяние духа на иное. Очень нужно уметь изменять цвет обычной духовной одежды на одеяние Света. Апофеозом этого можно считать преображение Великой Жертвы, отмеченное теми, кто видел. Немалое значение имеет здесь воля. Серебряная узда духа на чувствах поддерживает цвет одеяния. Каждое овладение собою, своими эмоциями обычного земного порядка способствует осветлению духовной ткани. Радость</w:t>
      </w:r>
      <w:r>
        <w:t xml:space="preserve"> — </w:t>
      </w:r>
      <w:r w:rsidRPr="000D6386">
        <w:t>великий преобразитель аурических излучений. Но радость</w:t>
      </w:r>
      <w:r>
        <w:t xml:space="preserve"> — </w:t>
      </w:r>
      <w:r w:rsidRPr="000D6386">
        <w:t xml:space="preserve">особая мудрость. Надо знать, что заградительная сеть в должном состоянии поддерживается волей. Можно собрать воедино всё, способствующее поддержанию внутреннего равновесия и гармонии. Каждое утвержденное качество духа дает свою окраску незримому одеянию человека. Но у каждого бывают минуты реакции, противоположные моментам подъема. Учитель Указует: «Ровным светом горите». Качания аритмичные неполезны. Именно надо утвердиться в прочном и постоянном состоянии светимости. Негоже, </w:t>
      </w:r>
      <w:r w:rsidRPr="000D6386">
        <w:lastRenderedPageBreak/>
        <w:t>когда человек, устремившийся к Свету, тьму излучает. Сурово следует бороться против резких омрачающих настроений. Быть как Солнце или песнь птицы нелегко и непросто. Подвигом можно назвать упорную работу над тем, чтобы светимость ауры не угасала. Никакие внешние или внутренние причины не могут оправдать угашение Света в себе. Трудно радоваться тяжким условиям, в которые ставит жизнь, но радость Моя не от мира сего, а также и Свет. Из сокровищницы пространства извлекается эта радость и этот Свет, и звучит она, и Свет этот сияет поверх преходящих условий земных. Задача в том, как удержать эти искры в дымных испарениях плотного мира. Мало еще радости на Земле, и мало Света. Хочу, чтобы Мои ученики под видимой одеждой земной несли незримое одеяние духа, светлое и не запятнанное ничем. Незримое одеяние носят все, но как же уродливо, безобразно и отталкивающе оно может быть для открытого третьего глаза. Безобразно и отвратительно одеяние преступника или порочника. Незримое одеяние у каждого человека преображается по страстям и положительным или отрицательным качествам духа. После смерти, то есть освобождения духа от тела, оно становится нестираемым, то есть сбросить его уже нельзя. Но, пока в теле, воля человека может сознательно ткать ткань своей духовной одежды. Можно даже упражняться в волевых усилиях повышать светимость своей ауры. Даже обычное состояние внутренней собранности и бодрости осветляет незримые излучения организма. Ученик</w:t>
      </w:r>
      <w:r>
        <w:t xml:space="preserve"> — </w:t>
      </w:r>
      <w:r w:rsidRPr="000D6386">
        <w:t>это человек, утвердившийся в состоянии постоянного устремления к преображению незримого одеяния своего духа.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118.</w:t>
      </w:r>
      <w:r w:rsidR="000D6386" w:rsidRPr="000D6386">
        <w:t xml:space="preserve"> </w:t>
      </w:r>
      <w:r w:rsidR="00451AC2" w:rsidRPr="00451AC2">
        <w:rPr>
          <w:b/>
        </w:rPr>
        <w:t>(М.А.Й.).</w:t>
      </w:r>
      <w:r w:rsidR="000D6386" w:rsidRPr="000D6386">
        <w:t xml:space="preserve"> Вы, вероятно, отметили в своих чувствованиях то, что при соприкосновении с нами, непосредственном, незримом или в письмах, вы всегда получали сильный заряд радости, бодрости, устремления и прочих светоносных вибраций. Задумывались ли вы над тем, отчего это происходит и каков же запас Света в тех, кто дает? Думали ли над тем, насколько же глубоко преобразили они свою сущность, чтобы так обильно давать? Говоря другими словами, пред собою имеете вы пример не словесного, но фактического, действительного аккумулирования светоносных энергий, благодатное воздействие которых так явно ощущали вы на себе. Этими свойствами, или особенностью, должны обладать и вы, их в себе сознательно утверждая. Это возможно вполне, ибо имеете перед собой живой и конкретный пример преображенного одеяния духа тех, кто позвал вас, и пример мощного воздействия их светоносной ауры. Имея пример, можно ему следовать, ибо знаете, что достижимо дерзание ваше.</w:t>
      </w:r>
    </w:p>
    <w:p w:rsidR="00451AC2" w:rsidRDefault="00451AC2" w:rsidP="000D6386"/>
    <w:p w:rsidR="000D6386" w:rsidRPr="000D6386" w:rsidRDefault="000D6386" w:rsidP="0036298A">
      <w:pPr>
        <w:pStyle w:val="Quote"/>
      </w:pPr>
      <w:r w:rsidRPr="000D6386">
        <w:t xml:space="preserve">Ночью видел Гуру во сне. Говорил с ним. Он сказал, что был очень занят и не имел времени повидаться. Сказал ему, что </w:t>
      </w:r>
      <w:r w:rsidRPr="000D6386">
        <w:lastRenderedPageBreak/>
        <w:t>мы думаем о нем часто. Встреча была бодрой, и радостной, и очень живой.</w:t>
      </w:r>
    </w:p>
    <w:p w:rsidR="000D6386" w:rsidRPr="000D6386" w:rsidRDefault="000D6386" w:rsidP="0036298A">
      <w:pPr>
        <w:pStyle w:val="Quote"/>
      </w:pPr>
      <w:r w:rsidRPr="000D6386">
        <w:t>Во сне поднимался на воздух перед двумя людьми. В стороне стояли две женщины, одна знакомая. Взял с них слово молчать.</w:t>
      </w:r>
    </w:p>
    <w:p w:rsidR="000D6386" w:rsidRPr="000D6386" w:rsidRDefault="000C1121" w:rsidP="000D6386">
      <w:r w:rsidRPr="000C1121">
        <w:rPr>
          <w:b/>
        </w:rPr>
        <w:t>1</w:t>
      </w:r>
      <w:r w:rsidRPr="00632850">
        <w:rPr>
          <w:b/>
        </w:rPr>
        <w:t>965</w:t>
      </w:r>
      <w:r>
        <w:rPr>
          <w:b/>
        </w:rPr>
        <w:t xml:space="preserve"> г. </w:t>
      </w:r>
      <w:r w:rsidR="00C515BC" w:rsidRPr="00C515BC">
        <w:rPr>
          <w:b/>
        </w:rPr>
        <w:t>119.</w:t>
      </w:r>
      <w:r w:rsidR="000D6386" w:rsidRPr="000D6386">
        <w:t xml:space="preserve"> </w:t>
      </w:r>
      <w:r w:rsidR="00451AC2" w:rsidRPr="00451AC2">
        <w:rPr>
          <w:b/>
        </w:rPr>
        <w:t>(Гуру).</w:t>
      </w:r>
      <w:r w:rsidR="000D6386" w:rsidRPr="000D6386">
        <w:t xml:space="preserve"> Нам предстоит вместе очень много работы. Надо себя подготовить к этому насколько возможно лучше. Чем лучше подготовитесь, тем ближе и плотнее подойдете. Главная подготовка в том, чтобы поднять и утончить тонус своих собственных излучений, чтобы их свет можно было нести людям и миру. Нам очень, очень нужны хорошо подготовленные сотрудники. Время имеете достаточно, чтобы все время использовать на подготовку. Готовьтесь, если хотите быть с нами.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120.</w:t>
      </w:r>
      <w:r w:rsidR="000D6386" w:rsidRPr="000D6386">
        <w:t xml:space="preserve"> (73). Если кто-то не может собою владеть и собою управлять, то как может он управить другими, или влиять на течение жизни, или распоряжаться теми или иными обстоятельствами. Тот, кто хочет победить жизнь или условия, кто хочет преодолеть трудности жизни, должен начинать с самого себя. Закон психодинамики соизмеряет совершенно точно.</w:t>
      </w:r>
    </w:p>
    <w:p w:rsidR="000D6386" w:rsidRPr="000D6386" w:rsidRDefault="000D6386" w:rsidP="0036298A">
      <w:pPr>
        <w:pStyle w:val="Quote"/>
      </w:pPr>
      <w:r w:rsidRPr="000D6386">
        <w:t>Во сне ночью Гуру сказал, что вино недопустимо.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121.</w:t>
      </w:r>
      <w:r w:rsidR="000D6386" w:rsidRPr="000D6386">
        <w:t xml:space="preserve"> (74). К понятию радости добавим еще ощущение радости победы над собою.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122.</w:t>
      </w:r>
      <w:r w:rsidR="000D6386" w:rsidRPr="000D6386">
        <w:t xml:space="preserve"> </w:t>
      </w:r>
      <w:r w:rsidR="00451AC2" w:rsidRPr="00451AC2">
        <w:rPr>
          <w:b/>
        </w:rPr>
        <w:t>(Апр. 20).</w:t>
      </w:r>
      <w:r w:rsidR="000D6386" w:rsidRPr="000D6386">
        <w:t xml:space="preserve"> Во Мне твоя сила спокойствия духа, ею обязан ты Мне. Все твое</w:t>
      </w:r>
      <w:r w:rsidR="000D6386">
        <w:t xml:space="preserve"> — </w:t>
      </w:r>
      <w:r w:rsidR="000D6386" w:rsidRPr="000D6386">
        <w:t>во Мне. Чем более сознание твое наполнено Мною, тем ближе ко Мне ты и тем тверже твой шаг. Или свое, или Мое. Или ты, во Мне пребывающий, или самость твоя пребывает в тебе. Так можно всецело предать мысли свои Владыке, в Нем пребывая. Все лично свое столь недолговечно, что все равно рано или поздно с ним придется расстаться. Но Мое, в тебе утвержденное, останется с тобою на все времена, ибо все, что Мое</w:t>
      </w:r>
      <w:r w:rsidR="000D6386">
        <w:t xml:space="preserve"> — </w:t>
      </w:r>
      <w:r w:rsidR="000D6386" w:rsidRPr="000D6386">
        <w:t>от Вечности. Будем учиться Моим отделять в себе преходящее от непреходящего, тем собирая по крупицам элементы бессмертия в Чашу. Живешь ли ты тем, что случилось лет тридцать назад и что так яро захватывало сознание? Нет, то всё забылось. Сейчас живешь ты другим. Забудется так же и то, чем живешь ты сейчас. Но и тридцать лет назад было нечто, что не умерло и не забылось</w:t>
      </w:r>
      <w:r w:rsidR="000D6386">
        <w:t xml:space="preserve"> — </w:t>
      </w:r>
      <w:r w:rsidR="000D6386" w:rsidRPr="000D6386">
        <w:t xml:space="preserve">это Я и Учение Мое. Им жил ты тогда, им живешь ты теперь, им можешь жить и будешь жить, не забывая, всюду, везде и всегда. Эта протяженность вещей и явлений непреходящих поверх времени приводит дух на путь Беспредельности и вводит его в атмосферу вечной жизни. В Великих Учениях прошлого, данных Владыками, легко отыскать и увидеть эти жемчужины непреходящего, разбросанные в различных веках. Все они близки одна другой по своему составу и содержанию, хотя внешние формы их различны по величине. В сокровищнице </w:t>
      </w:r>
      <w:r w:rsidR="000D6386" w:rsidRPr="000D6386">
        <w:lastRenderedPageBreak/>
        <w:t>человеческих нахождений много этих жемчужин Великого Знания. Оно не преходит в веках.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123.</w:t>
      </w:r>
      <w:r w:rsidR="000D6386" w:rsidRPr="000D6386">
        <w:t xml:space="preserve"> </w:t>
      </w:r>
      <w:r w:rsidR="00451AC2" w:rsidRPr="00451AC2">
        <w:rPr>
          <w:b/>
        </w:rPr>
        <w:t>(М.А.Й.).</w:t>
      </w:r>
      <w:r w:rsidR="000D6386" w:rsidRPr="000D6386">
        <w:t xml:space="preserve"> То, что ты делаешь для углубления контакта, есть бессознательное усилие вобрать в себя жидкий огонь. Это относится к области Сокровенного и оглашению не подлежит. Характерно здесь то, что не всегда сознание позволяет это делать, но только тогда, когда оно в форме. Тем глубже можно осознать значение этого явления. Область Сокровенного Знания доступна не всем и не во всем. Некоторые вещи передаются лишь устно и с глазу на глаз. Расстояния значения не имеют, если наступает момент, когда надо что-либо передать.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124.</w:t>
      </w:r>
      <w:r w:rsidR="000D6386" w:rsidRPr="000D6386">
        <w:t xml:space="preserve"> </w:t>
      </w:r>
      <w:r w:rsidR="00451AC2" w:rsidRPr="00451AC2">
        <w:rPr>
          <w:b/>
        </w:rPr>
        <w:t>(Гуру).</w:t>
      </w:r>
      <w:r w:rsidR="000D6386" w:rsidRPr="000D6386">
        <w:t xml:space="preserve"> Закончится сказка земная, и не все ли равно, какая она была, если она приумножила опыт и обогатила знание. Но каждая сказка имеет конец. Осознание этого и предвидение неизбежности конца позволяет отнестись уже сознательно ко всему происходящему, то есть поставить явления текущего часа перед лицом Беспредельности. Это поможет дать им правильную оценку. Земной ум будет протестовать и пытаться уверить в реальности очевидности, но знающий путь свой к Владыке скажет твердо и непоколебимо: «Майя, отступи».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125.</w:t>
      </w:r>
      <w:r w:rsidR="000D6386" w:rsidRPr="000D6386">
        <w:t xml:space="preserve"> </w:t>
      </w:r>
      <w:r w:rsidR="00451AC2" w:rsidRPr="00451AC2">
        <w:rPr>
          <w:b/>
        </w:rPr>
        <w:t>(Апр. 22).</w:t>
      </w:r>
      <w:r w:rsidR="000D6386" w:rsidRPr="000D6386">
        <w:t xml:space="preserve"> Как же во время космических событий не объединиться? Цель Кармы</w:t>
      </w:r>
      <w:r w:rsidR="000D6386">
        <w:t xml:space="preserve"> — </w:t>
      </w:r>
      <w:r w:rsidR="000D6386" w:rsidRPr="000D6386">
        <w:t>единение. Когда мы одно, все возможно. Единое стадо и один Пастырь</w:t>
      </w:r>
      <w:r w:rsidR="000D6386">
        <w:t xml:space="preserve"> — </w:t>
      </w:r>
      <w:r w:rsidR="000D6386" w:rsidRPr="000D6386">
        <w:t>объединенное человечество, и во главе Я. Этому быть надлежит. Через разъединение к объединению. С этою целью Мы Используем для объединения Космический Магнит. В единении жизнь, жизнь вечная. Непрерываемость сознания достигается единением с Нами, то есть со Светом и в Свете (Иерархии). Гораздо трубите победу, ибо Свет-победитель идет. Будущему быть. Будущее в Наших Руках. Все энергии: и созидающие будущее, и идущие против него,</w:t>
      </w:r>
      <w:r w:rsidR="000D6386">
        <w:t xml:space="preserve"> — </w:t>
      </w:r>
      <w:r w:rsidR="000D6386" w:rsidRPr="000D6386">
        <w:t>Мы Обращаем на строительство сужденного будущего. И смещаемые энергии, и уходящую расу Заставляем неведомо для них Свету служить. Майтрейя</w:t>
      </w:r>
      <w:r w:rsidR="000D6386">
        <w:t xml:space="preserve"> — </w:t>
      </w:r>
      <w:r w:rsidR="000D6386" w:rsidRPr="000D6386">
        <w:t>Победитель. Надо осознать значение этих великих понятий. В Нем</w:t>
      </w:r>
      <w:r w:rsidR="000D6386">
        <w:t xml:space="preserve"> — </w:t>
      </w:r>
      <w:r w:rsidR="000D6386" w:rsidRPr="000D6386">
        <w:t>Свет будущего счастья человечества. Майтрейя Идет. Радуйтесь Света приходу. Радуйтесь победе над тьмою. Радуйтесь Владыке Майтрейе, идущему в мир. Безумствует тьма, ибо знает, что кончается время ее, кончается (Кали) Юга, Юга крови, тьмы и насилий и попрания Света. Юга Света идет, Сатиа Юга. Сын Мой, сын Века Майтрейи, будь встретить счастье готов, сужденное людям от начала времен.</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126.</w:t>
      </w:r>
      <w:r w:rsidR="000D6386" w:rsidRPr="000D6386">
        <w:t xml:space="preserve"> (75). Подумаем о сущности понятий «настоящее» и «будущее». В настоящем нельзя ничего изменить, изменения возможны, хотя бы и в самом ближайшем, но все же в будущем. </w:t>
      </w:r>
      <w:r w:rsidR="000D6386" w:rsidRPr="000D6386">
        <w:lastRenderedPageBreak/>
        <w:t>Настоящее только подножие для постоянно идущего в него будущего. Все мысли человеческие, возникающие в настоящем и текущие в будущее, неразрывно связаны с ним. Будущее неотделимо от настоящего, ибо непрерывно</w:t>
      </w:r>
      <w:r w:rsidR="0036298A" w:rsidRPr="0085591A">
        <w:t xml:space="preserve"> </w:t>
      </w:r>
      <w:r w:rsidR="000D6386" w:rsidRPr="000D6386">
        <w:t>проектируется в нем в видимые формы. Все настоящее можно рассматривать как оформленное в плотном мире будущее. Но настоящее связано с прошлым, ибо постоянно уходит в него. Нет у человека власти ни над прошлым, которого изменить он не в силах, ни над настоящим, которое уже вылилось в конкретные формы. И только будущее во власти его. Но это будущее куется сейчас</w:t>
      </w:r>
      <w:r w:rsidR="000D6386">
        <w:t xml:space="preserve"> — </w:t>
      </w:r>
      <w:r w:rsidR="000D6386" w:rsidRPr="000D6386">
        <w:t>в настоящем. Имея в руках рычаг будущего, можно творить, ибо будущее, еще не утвержденное в настоящем, пластично в руках творческой воли. Надо знать и понять, что в будущем все достижимо. Мы это Знаем и Создаем в творящем настоящее будущем сияющие формы эволюционного движения человечества по ступеням постепенности, последовательности и целесообразности и в полном соответствии с Космическими Законами и велениями Космической Воли. Наши Прогнозы идущих ступеней эволюции подлежат осуществлению, ибо этими путями шли человечества и на Дальних Мирах. Там уже осуществлено, то есть воплотилось в плотные формы то, что земному человечеству надлежит воплотить. Не туманные отвлеченные мечтания Наши Прогнозы, но точное Знание непреложных путей эволюции духа.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127.</w:t>
      </w:r>
      <w:r w:rsidR="000D6386" w:rsidRPr="000D6386">
        <w:t xml:space="preserve"> </w:t>
      </w:r>
      <w:r w:rsidR="00451AC2" w:rsidRPr="00451AC2">
        <w:rPr>
          <w:b/>
        </w:rPr>
        <w:t>(М.А.Й.).</w:t>
      </w:r>
      <w:r w:rsidR="000D6386" w:rsidRPr="000D6386">
        <w:t xml:space="preserve"> Будущее покажет, как Записи эти будут приобретать все более и более сверхличный характер. Космическое мышление, которое озарит сознание, сведет на нет уявления личного начала. Именно всеобъемлемость излагаемых положений привлечет самые разнообразные умы, ибо мысли, здесь заключенные, не будут Прокрустовым ложем для мыслителя. Широта мыслей проистекает от знания, а вмещение</w:t>
      </w:r>
      <w:r w:rsidR="000D6386">
        <w:t xml:space="preserve"> — </w:t>
      </w:r>
      <w:r w:rsidR="000D6386" w:rsidRPr="000D6386">
        <w:t>от терпимости. Явление Матери Мира включает в себя и понятие всевмещения. Дать каждому по сознанию и удовлетворить устремления обращающихся может только вмещающее сердце. Дающее сердце есть символ служения тех, кто идет под Знаменем Матери Мира.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128.</w:t>
      </w:r>
      <w:r w:rsidR="000D6386" w:rsidRPr="000D6386">
        <w:t xml:space="preserve"> (76). </w:t>
      </w:r>
      <w:r w:rsidR="00451AC2" w:rsidRPr="00451AC2">
        <w:rPr>
          <w:b/>
        </w:rPr>
        <w:t>(Гуру).</w:t>
      </w:r>
      <w:r w:rsidR="000D6386" w:rsidRPr="000D6386">
        <w:t xml:space="preserve"> Смотрите, как изощряется тьма, чтобы пресечь ваше единение с нами. Но знайте, что</w:t>
      </w:r>
      <w:r w:rsidR="0085591A" w:rsidRPr="0085591A">
        <w:t xml:space="preserve"> </w:t>
      </w:r>
      <w:r w:rsidR="000D6386" w:rsidRPr="000D6386">
        <w:t>каждая попытка темных будет для вас ступенькою к Свету. Чудища</w:t>
      </w:r>
      <w:r w:rsidR="000D6386">
        <w:t xml:space="preserve"> — </w:t>
      </w:r>
      <w:r w:rsidR="000D6386" w:rsidRPr="000D6386">
        <w:t>ножки Престола. Символ этот весьма знаменателен. Истинно, тьма будет гнить для цветов Света. Неведомо и незнаемо для себя темные начинают служить тому, кто их побеждает. Темные не уходят, но начинают служить, и каждое их очередное ухищрение делается как бы толкачом для продвижения духа. Так все Обращает на пользу Учитель, если крепко единение с Ним.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129.</w:t>
      </w:r>
      <w:r w:rsidR="000D6386" w:rsidRPr="000D6386">
        <w:t xml:space="preserve"> (77). </w:t>
      </w:r>
      <w:r w:rsidR="00451AC2" w:rsidRPr="00451AC2">
        <w:rPr>
          <w:b/>
        </w:rPr>
        <w:t>(Апр. 22).</w:t>
      </w:r>
      <w:r w:rsidR="000D6386" w:rsidRPr="000D6386">
        <w:t xml:space="preserve"> Мы Применим и здесь принцип лакмусовой бумажки. Уже Говорил, что для выявления врагов и </w:t>
      </w:r>
      <w:r w:rsidR="000D6386" w:rsidRPr="000D6386">
        <w:lastRenderedPageBreak/>
        <w:t>друзей лакмусовой бумажкой, дающей безошибочную реакцию, будете вы. Если испытуемый</w:t>
      </w:r>
      <w:r w:rsidR="000D6386">
        <w:t xml:space="preserve"> — </w:t>
      </w:r>
      <w:r w:rsidR="000D6386" w:rsidRPr="000D6386">
        <w:t>друг, оявит себя другом и дружелюбием, если враг или антагонист</w:t>
      </w:r>
      <w:r w:rsidR="000D6386">
        <w:t xml:space="preserve"> — </w:t>
      </w:r>
      <w:r w:rsidR="000D6386" w:rsidRPr="000D6386">
        <w:t>врагом и противодействием. Так по этому признаку и судите, и ошибки не будет. Слова не имеют никакого значения. Их отметайте, как будто бы их не было вовсе. Берите дела, окрашенные цветом полученной реакции. Что бы ни говорилось, реакция на лакмус определяет все, ибо Мои вы.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130.</w:t>
      </w:r>
      <w:r w:rsidR="000D6386" w:rsidRPr="000D6386">
        <w:t xml:space="preserve"> (78). В преддверии перемен сгущаются события. События будем взвешивать по тому, приближают они сужденные сроки или отдаляют. Чем хуже, тем лучше, то есть чем «ночь темней, тем ярче звезды...». Последнее, отчаянное, ярое, безумное напряжение тьмы неизбежно перед ее окончательным взрывом и поражением. Но она против Нас и потому погибнет. Свет сужденный велик. Усмотрите в калейдоскопе событий направляющую Руку Иерарха.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131.</w:t>
      </w:r>
      <w:r w:rsidR="000D6386" w:rsidRPr="000D6386">
        <w:t xml:space="preserve"> (79). </w:t>
      </w:r>
      <w:r w:rsidR="00451AC2" w:rsidRPr="00451AC2">
        <w:rPr>
          <w:b/>
        </w:rPr>
        <w:t>(М.А.Й.).</w:t>
      </w:r>
      <w:r w:rsidR="000D6386" w:rsidRPr="000D6386">
        <w:t xml:space="preserve"> Щит духа крепнет от получаемых вражеских ударов. Враги учат лучше, чем друзья. Будем радоваться врагам, ибо обострят зоркость, находчивость и сообразительность. И там, где неопытный мимо пройдет, ничего не заметив, сознание, обостренное опытом вражеских нападений, много увидит и защитит дела, и друзей, и себя. Умеют враги посылать дымовую завесу, мешающую увидеть действительное положение вещей. Но тот, кто опыт имеет, не допустит ввести себя в обман ничем. Там, где доверие попрано было, там надо особую зоркость явить.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132.</w:t>
      </w:r>
      <w:r w:rsidR="000D6386" w:rsidRPr="000D6386">
        <w:t xml:space="preserve"> (80). </w:t>
      </w:r>
      <w:r w:rsidR="00451AC2" w:rsidRPr="00451AC2">
        <w:rPr>
          <w:b/>
        </w:rPr>
        <w:t>(Гуру).</w:t>
      </w:r>
      <w:r w:rsidR="000D6386" w:rsidRPr="000D6386">
        <w:t xml:space="preserve"> Интереснее всего то, что, казалось бы, самые устремленные и даже восторженные сознания спотыкаются именно на вас. Все хорошо, и все даже убедительно, но спотыкаются, выявляя скрытую сущность свою, столь тщательно и успешно оберегаемую от других, но безуспешно</w:t>
      </w:r>
      <w:r w:rsidR="000D6386">
        <w:t xml:space="preserve"> — </w:t>
      </w:r>
      <w:r w:rsidR="000D6386" w:rsidRPr="000D6386">
        <w:t>от вас. Это очень поучительно и допускается Учителем, дабы знали, кто чего стоит, ибо будущее потребует безошибочного знания человека и умения разбираться в самых сложных ужимках духа. Опыт познавания людей длителен и порою нерадостен очень. Но знание превыше всего.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133.</w:t>
      </w:r>
      <w:r w:rsidR="000D6386" w:rsidRPr="000D6386">
        <w:t xml:space="preserve"> (81). </w:t>
      </w:r>
      <w:r w:rsidR="00451AC2" w:rsidRPr="00451AC2">
        <w:rPr>
          <w:b/>
        </w:rPr>
        <w:t>(Апр. 23).</w:t>
      </w:r>
      <w:r w:rsidR="000D6386" w:rsidRPr="000D6386">
        <w:t xml:space="preserve"> Слияние сознания с Учителем требует забвения себя и своих личных интересов, то есть самоотвержения. Каждое обычное сознание наполнено своим собственным миром и его переживаниями. Этот мир и эти переживания, устремления и мысли не имеют ничего общего с миром Учителя Света, который не от мира сего, то есть имеет очень мало общего с тем ограниченным внутренним мирком, в котором живет обычный человек. Следовательно, из такого малого мирка надо выйти на простор сперва сверхличной, а потом космической жизни. </w:t>
      </w:r>
      <w:r w:rsidR="000D6386" w:rsidRPr="000D6386">
        <w:lastRenderedPageBreak/>
        <w:t>Невозможно совместить сознание самости с космическим сознанием, то есть служить одновременно Свету и тьме, ибо потемки самости Света не допускают. Выбор полюсов притяжения зависит от человека.</w:t>
      </w:r>
    </w:p>
    <w:p w:rsidR="00D8779F" w:rsidRDefault="00D8779F" w:rsidP="000D6386"/>
    <w:p w:rsidR="000D6386" w:rsidRPr="000D6386" w:rsidRDefault="000C1121" w:rsidP="000D6386">
      <w:r w:rsidRPr="000C1121">
        <w:rPr>
          <w:b/>
        </w:rPr>
        <w:t>1965</w:t>
      </w:r>
      <w:r>
        <w:rPr>
          <w:b/>
        </w:rPr>
        <w:t xml:space="preserve"> г. </w:t>
      </w:r>
      <w:r w:rsidR="00C515BC" w:rsidRPr="00C515BC">
        <w:rPr>
          <w:b/>
        </w:rPr>
        <w:t>134.</w:t>
      </w:r>
      <w:r w:rsidR="000D6386" w:rsidRPr="000D6386">
        <w:t xml:space="preserve"> (82). </w:t>
      </w:r>
      <w:r w:rsidR="00451AC2" w:rsidRPr="00451AC2">
        <w:rPr>
          <w:b/>
        </w:rPr>
        <w:t>(М.А.Й.).</w:t>
      </w:r>
      <w:r w:rsidR="000D6386" w:rsidRPr="000D6386">
        <w:t xml:space="preserve"> Сейчас очень нужно объединение с Учителем в духе. Ведь от этого объединения зависит будущее преображение мира. Не преобразится жизнь, если не примут Владыку. Каждое устремленное к Владыке сознание становится фокусом притяжения для просыпающихся к Свету сердец, ищущих новых путей. Совершенно не обязателен внешний контакт, ибо канал мысли действует через пространство. Оплодотворение пространства новой мыслью, насыщенной зовом к эволюции, будет незримым служением Свету.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135.</w:t>
      </w:r>
      <w:r w:rsidR="000D6386" w:rsidRPr="000D6386">
        <w:t xml:space="preserve"> (83). </w:t>
      </w:r>
      <w:r w:rsidR="00451AC2" w:rsidRPr="00451AC2">
        <w:rPr>
          <w:b/>
        </w:rPr>
        <w:t>(Гуру).</w:t>
      </w:r>
      <w:r w:rsidR="000D6386" w:rsidRPr="000D6386">
        <w:t xml:space="preserve"> Нас нет на Земле, среди живых людей, считают, что умерли, что мы</w:t>
      </w:r>
      <w:r w:rsidR="000D6386">
        <w:t xml:space="preserve"> — </w:t>
      </w:r>
      <w:r w:rsidR="000D6386" w:rsidRPr="000D6386">
        <w:t>мертвецы. Нас даже почитают, нас помнят и даже пишут книги о нас, но не как о живых, а как об умерших. Какая чудовищная нелепость! Разве может дух умереть? Разве умер Спаситель, Сказавший: «Се Аз с вами во все дни до скончания века»? И разве умерли мы? Нет! Мы не мертвы. Для кого-то мы очень живы. Кто-то находится с нами в постоянном контакте и питается мыслями, которые мы посылаем ему. Наше невидимое присутствие для него очень реально. Следующей ступенью общения будет видимый третьему глазу контакт с оболочками, которые нас облекают. Сведенборг беседовал с так называемыми умершими. Объединение миров приподнимет завесу над тем, что ныне не существует для человека. Время иного подхода к явлениям жизни идет. Возможности материи неисчерпаемы. Явления материального порядка выходят далеко за пределы самого богатого воображения. Но при всем этом основная формула истинного материализма остается неизменной</w:t>
      </w:r>
      <w:r w:rsidR="000D6386">
        <w:t xml:space="preserve"> — </w:t>
      </w:r>
      <w:r w:rsidR="000D6386" w:rsidRPr="000D6386">
        <w:t>ничто в природе не исчезает и не рождается вновь. Надо лишь только понять это великое утверждение неотрицающим сознанием. Отсюда</w:t>
      </w:r>
      <w:r w:rsidR="000D6386">
        <w:t xml:space="preserve"> — </w:t>
      </w:r>
      <w:r w:rsidR="000D6386" w:rsidRPr="000D6386">
        <w:t>вывод: как же может умереть богатый, яркий, действительно существующий, но не зримый глазу внутренний мир человека, когда сбрасывает он свое физическое тело?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136.</w:t>
      </w:r>
      <w:r w:rsidR="000D6386" w:rsidRPr="000D6386">
        <w:t xml:space="preserve"> </w:t>
      </w:r>
      <w:r w:rsidR="00451AC2" w:rsidRPr="00451AC2">
        <w:rPr>
          <w:b/>
        </w:rPr>
        <w:t>(Апр. 24).</w:t>
      </w:r>
      <w:r w:rsidR="000D6386" w:rsidRPr="000D6386">
        <w:t xml:space="preserve"> Неуравновесие окружающего требует такого же состояния и у вас, во всяком случае, стремится нарушить ваше равновесие. Но ритм работы требует ровно горящего пламени. Удержаться помочь может воля. Ею напрягается заградительная сеть, ею поддерживается непоколебимая стойкость духа. Мало ли какие вихри бушуют вовне, пытаясь угасить огни равновесия. Владыка всегда Будет живым примером непоколебимости, устойчивости и равновесия. Ведущим именуется именно потому, что Включает в себе все те качества, которые стремится в себе </w:t>
      </w:r>
      <w:r w:rsidR="000D6386" w:rsidRPr="000D6386">
        <w:lastRenderedPageBreak/>
        <w:t>утвердить ученик. Если постоянно привязывать сознание к неуравновесиям внешнего окружения или колебаниям астральных течений и токов, как утвердиться тогда на Камне Вечного Основания Жизни? Вся жизнь пройдет тогда как нескончаемый ряд неуравновесий, колебаний и переменчивости условий земных. Но Безмолвный Рекордер внутри, вечно Смотрящий,</w:t>
      </w:r>
      <w:r w:rsidR="000D6386">
        <w:t xml:space="preserve"> — </w:t>
      </w:r>
      <w:r w:rsidR="000D6386" w:rsidRPr="000D6386">
        <w:t>вне изменчивости преходящего мира. Все пройдет, Он, Смотрящий, пребудет. Жизнь состоит из явлений постоянного движения и изменений. Но Смотрящий, пребывающий внутри,</w:t>
      </w:r>
      <w:r w:rsidR="000D6386">
        <w:t xml:space="preserve"> — </w:t>
      </w:r>
      <w:r w:rsidR="000D6386" w:rsidRPr="000D6386">
        <w:t>поверх. Аналогию можно провести, сравнивая текущую фильму данного воплощения с тем, кто ее регистрирует в памяти. Но память не ограничивается одним воплощением. Память духа охватывает их все. Явно зафиксировано оно в способностях, качествах и особенностях характера. В Чаше отложено всё: память о плотных воплощениях и о пребываниях между ними в Мире Надземном. Все это несет человек в себе. Все сосредоточено внутри. Познавание самого себя приводит к знанию мира. Nosce animum tuum</w:t>
      </w:r>
      <w:r w:rsidR="00A10323">
        <w:rPr>
          <w:rStyle w:val="FootnoteReference"/>
        </w:rPr>
        <w:footnoteReference w:id="12"/>
      </w:r>
      <w:r w:rsidR="000D6386" w:rsidRPr="000D6386">
        <w:t>.</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137.</w:t>
      </w:r>
      <w:r w:rsidR="000D6386" w:rsidRPr="000D6386">
        <w:t xml:space="preserve"> События снова идут под ярыми знаками войны. Но не Дадим барсу прыгнуть. Под знаком идут и под знаком пройдут. Тактика Adversa, применяемая Нами, даст весьма ощутительные следствия, не предусмотренные врагами и нежелательные для них. Опрокинем их злоухищрения их собственными силами. Сами себе нанесут мощный удар в полном соответствии с силой их устремленных на разрушение энергий. Напрасны и бесплодны все усилия старого мира. Все Обратим против них же самих. Идти против Наших решений</w:t>
      </w:r>
      <w:r w:rsidR="000D6386">
        <w:t xml:space="preserve"> — </w:t>
      </w:r>
      <w:r w:rsidR="000D6386" w:rsidRPr="000D6386">
        <w:t>это значит обречь себя на неудачу и крах своих начинаний. Взявший меч от меча и погибнет. Меч справедливости занесен над разрушителями жизни, и когда он опустится, тьме пощады не будет.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138.</w:t>
      </w:r>
      <w:r w:rsidR="000D6386" w:rsidRPr="000D6386">
        <w:t xml:space="preserve"> (84). </w:t>
      </w:r>
      <w:r w:rsidR="00451AC2" w:rsidRPr="00451AC2">
        <w:rPr>
          <w:b/>
        </w:rPr>
        <w:t>(М.А.Й.).</w:t>
      </w:r>
      <w:r w:rsidR="000D6386" w:rsidRPr="000D6386">
        <w:t xml:space="preserve"> Сегодня имеем пример того, как, не ощущая никакого подъема и вдохновения, можно к ним на поклон не ходить, можно без них обойтись. Можно, можно, можно, устремив все сознание к Фокусу Света, вибрации его воспринять и взять твердой рукою то, что по праву принадлежит сознанию, удержавшему равновесие. Можно страдать и иметь тяжкие переживания в полной разбросанности чувств и хаосе в сознании, но можно страдать и в равновесии полном. Равновесие совсем не означает бесчувствие одервенения, наоборот, при равновесии духа особенно обостряются восприятия и чувствования, но дух остается непоколебимым. Отсюда непобедимая мощь силы равновесия. Дух несломим. Дух, утвердившийся в равновесии,</w:t>
      </w:r>
      <w:r w:rsidR="000D6386">
        <w:t xml:space="preserve"> — </w:t>
      </w:r>
      <w:r w:rsidR="000D6386" w:rsidRPr="000D6386">
        <w:t>победитель плотного и астрального мира.</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139.</w:t>
      </w:r>
      <w:r w:rsidR="000D6386" w:rsidRPr="000D6386">
        <w:t xml:space="preserve"> (85). </w:t>
      </w:r>
      <w:r w:rsidR="00451AC2" w:rsidRPr="00451AC2">
        <w:rPr>
          <w:b/>
        </w:rPr>
        <w:t>(Гуру).</w:t>
      </w:r>
      <w:r w:rsidR="000D6386" w:rsidRPr="000D6386">
        <w:t xml:space="preserve"> Новые нахождения не перестанут обогащать того, кто установил постоянство устремления к нам или Учителю Света. Неустойчивость в ученике пагубна. Не придут ни вера, ни доверие, ни уверенность при неустойчивости. Мы очень ценим качество устойчивости. Трудно его удержать, когда кругом колеблется и неустойчиво все. Но тем более велика заслуга удержавших ее. Широко льются наши мысли в устойчивое сознание.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140.</w:t>
      </w:r>
      <w:r w:rsidR="000D6386" w:rsidRPr="000D6386">
        <w:t xml:space="preserve"> </w:t>
      </w:r>
      <w:r w:rsidR="00451AC2" w:rsidRPr="00451AC2">
        <w:rPr>
          <w:b/>
        </w:rPr>
        <w:t>(Гуру).</w:t>
      </w:r>
      <w:r w:rsidR="000D6386" w:rsidRPr="000D6386">
        <w:t xml:space="preserve"> Как бы внушить и подчеркнуть, что так многое зависит от сознательного, целеустремленного применения воли. Кто почитает себя безвольной жертвой обстоятельств или беззащитной овечкой, трудно того защитить даже нам. Но кто твердой рукой поднимает щит воли, тому наша помощь готова. Закаленная воля не останавливается ни перед какими препятствиями. Даже вода долбит камень. Тем более ритм повторений сознательно применяемой психической энергии, которая направляется волей. Обладателями огненной мощи считайте себя. Кто считает бессильным себя, силы своей не уявит, даже если имеет ее. Но кто себя сильным считает, может силу свою оявить, даже если он слаб. Сила духа неисчерпаема. Воля может ее мощно призвать, сметая все противодействия темных.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141.</w:t>
      </w:r>
      <w:r w:rsidR="000D6386" w:rsidRPr="000D6386">
        <w:t xml:space="preserve"> </w:t>
      </w:r>
      <w:r w:rsidR="00451AC2" w:rsidRPr="00451AC2">
        <w:rPr>
          <w:b/>
        </w:rPr>
        <w:t>(Апр. 25).</w:t>
      </w:r>
      <w:r w:rsidR="000D6386" w:rsidRPr="000D6386">
        <w:t xml:space="preserve"> Дни Великой Жертвы. День первый.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142.</w:t>
      </w:r>
      <w:r w:rsidR="000D6386" w:rsidRPr="000D6386">
        <w:t xml:space="preserve"> (86). </w:t>
      </w:r>
      <w:r w:rsidR="00451AC2" w:rsidRPr="00451AC2">
        <w:rPr>
          <w:b/>
        </w:rPr>
        <w:t>(Гуру).</w:t>
      </w:r>
      <w:r w:rsidR="000D6386" w:rsidRPr="000D6386">
        <w:t xml:space="preserve"> Спаситель приемлем для миллионов сознаний, ибо многообразны аспекты Великой Индивидуальности. Он Может удовлетворить и насытить сознание каждого, обращающегося к Нему, ибо неисчерпаема сила Его Духа и подобна целебному источнику, утоляющему всякую жажду. Великие Дни можно рассматривать как Дни Общения в духе с Ним и между собою всех, кто к Нему устремлен и кто о Нем в эти Дни вспоминает. Он Дал миру пример Великого Служения людям, ибо Дал людям все, не приняв мзды. Дал всем и для всех. Заповедал людям победу над тьмою, победу духа, ибо Сам Победил мир. Дни памятования о Жертве Великой, Дни Общения будем рассматривать как Дни слияния со Светом в размере понимания устремленных к Свету сознаний.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143.</w:t>
      </w:r>
      <w:r w:rsidR="000D6386" w:rsidRPr="000D6386">
        <w:t xml:space="preserve"> Сын Мой любимый, сын Века грядущего Света, Огня сын</w:t>
      </w:r>
      <w:r w:rsidR="000D6386">
        <w:t xml:space="preserve"> — </w:t>
      </w:r>
      <w:r w:rsidR="000D6386" w:rsidRPr="000D6386">
        <w:t>благо тебе. Я Знаю тех, кто стремится ко Мне. Я Помню. Я их не Забуду. Они в Длани Моей. Скажу: в единении в Свете, в слиянии сила твоя со Мной постоянном</w:t>
      </w:r>
      <w:r w:rsidR="000D6386">
        <w:t xml:space="preserve"> — </w:t>
      </w:r>
      <w:r w:rsidR="000D6386" w:rsidRPr="000D6386">
        <w:t xml:space="preserve">в сознании, мыслях и чувствах. Постоянства в объединении сознаний надо достичь. Неужели есть что-либо иное, что важнее и нужнее Владыки? Но, утверждая Меня в сознании, мыслях и сердце превыше всего, превыше всех дел земных и надземных, пользу имеете и себе, и делам. Стоит ли то, что ты ставишь прежде Меня, стоит ли все это того, чтобы первенствовать в сознании твоем надо Мною? Ведь все это только на </w:t>
      </w:r>
      <w:r w:rsidR="000D6386" w:rsidRPr="000D6386">
        <w:lastRenderedPageBreak/>
        <w:t>время, ибо все преходяще. Утверждая в сознании Меня, вечное в себе утверждаешь, ибо Я Есть Камень Вечного Основания Жизни. Итак, Я прежде всех и всего. Я</w:t>
      </w:r>
      <w:r w:rsidR="000D6386">
        <w:t xml:space="preserve"> — </w:t>
      </w:r>
      <w:r w:rsidR="000D6386" w:rsidRPr="000D6386">
        <w:t>Свет, в тебе сущий. Я</w:t>
      </w:r>
      <w:r w:rsidR="000D6386">
        <w:t xml:space="preserve"> — </w:t>
      </w:r>
      <w:r w:rsidR="000D6386" w:rsidRPr="000D6386">
        <w:t>зарница Грядущего Века. Я</w:t>
      </w:r>
      <w:r w:rsidR="000D6386">
        <w:t xml:space="preserve"> — </w:t>
      </w:r>
      <w:r w:rsidR="000D6386" w:rsidRPr="000D6386">
        <w:t>Победитель адовых полчищ. Я Есмь пребывающий в вас. Я</w:t>
      </w:r>
      <w:r w:rsidR="000D6386">
        <w:t xml:space="preserve"> — </w:t>
      </w:r>
      <w:r w:rsidR="000D6386" w:rsidRPr="000D6386">
        <w:t>радости Чаша.</w:t>
      </w:r>
      <w:r w:rsidR="0085591A" w:rsidRPr="00632850">
        <w:t xml:space="preserve"> </w:t>
      </w:r>
      <w:r w:rsidR="000D6386" w:rsidRPr="000D6386">
        <w:t>Я</w:t>
      </w:r>
      <w:r w:rsidR="000D6386">
        <w:t xml:space="preserve"> — </w:t>
      </w:r>
      <w:r w:rsidR="000D6386" w:rsidRPr="000D6386">
        <w:t>бессмертия духа Ручатель. Я</w:t>
      </w:r>
      <w:r w:rsidR="000D6386">
        <w:t xml:space="preserve"> — </w:t>
      </w:r>
      <w:r w:rsidR="000D6386" w:rsidRPr="000D6386">
        <w:t>зовущий вас к вечности жизни. Я</w:t>
      </w:r>
      <w:r w:rsidR="000D6386">
        <w:t xml:space="preserve"> — </w:t>
      </w:r>
      <w:r w:rsidR="000D6386" w:rsidRPr="000D6386">
        <w:t>Заступник ваш, Друг и Отец.</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144.</w:t>
      </w:r>
      <w:r w:rsidR="000D6386" w:rsidRPr="000D6386">
        <w:t xml:space="preserve"> Сон может быть проведен с пользою в служении людям. Сегодня тому был пример. Первое: около объединил группу бедняков, говорил им во сне о кооперативе и силе его, о том, что, состоя в нем, никому уже голод не страшен. Поддержит кооператив, основанный на доверии к нему и друг к другу. Второе: увидя на ноге открытый карбункул, правильно сказал, как его излечить и как срочно помочь. Третье: на просьбу помочь подошедшему ответил, что просмотришь то, что имеешь, и подумаешь, что ему дать, ибо надежен. Ведь это уже активное состояние духа и сознательное во время периода сна. Там, в Тонком Мире, очень можно много помогать людям. И помощь эта, оявленная там, может распространяться и на условия плотного мира. Очень важно, засыпая, устремляться в Мир Тот с желанием людям помочь и всему, кто и что нуждается в помощи. Быть может, там помощь еще больше нужна, чем на Земле. Ясность и несвязанность сознания сутолкой текущего дня очень способствует свободе сознательных действий. Для кого-то сон, а для кого-то сознательное бодрствование во сне и служение.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145.</w:t>
      </w:r>
      <w:r w:rsidR="000D6386" w:rsidRPr="000D6386">
        <w:t xml:space="preserve"> (87). </w:t>
      </w:r>
      <w:r w:rsidR="00451AC2" w:rsidRPr="00451AC2">
        <w:rPr>
          <w:b/>
        </w:rPr>
        <w:t>(М.А.Й.).</w:t>
      </w:r>
      <w:r w:rsidR="000D6386" w:rsidRPr="000D6386">
        <w:t xml:space="preserve"> Памятование о Жертве Великой устанавливает с ней связь. В этом значение Памятных Дней. Все, кто вспоминает, образуют как бы огромное, невидимое целое в духе, которому передаются вибрации Света в той мере, в какой может их воспринять не забывшее о Свете сознание. Этим значительны Дни Великой Жертвы. Помнящее сердце не заставят забыть о Свете, который светил человекам, никакие случайности внешних временных преходящих условий. Тех, кто о Нем не забыл, Вспомнит и Он, когда придет Его время.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146.</w:t>
      </w:r>
      <w:r w:rsidR="000D6386" w:rsidRPr="000D6386">
        <w:t xml:space="preserve"> (88). </w:t>
      </w:r>
      <w:r w:rsidR="00451AC2" w:rsidRPr="00451AC2">
        <w:rPr>
          <w:b/>
        </w:rPr>
        <w:t>(Гуру).</w:t>
      </w:r>
      <w:r w:rsidR="000D6386" w:rsidRPr="000D6386">
        <w:t xml:space="preserve"> Служение Ему, Показавшему нам Свет, может совершаться в любых условиях жизни. Надо лишь только понять, что Спаситель не умер, но с нами всегда и в Духе живой, готовый идти нам навстречу, как только к Нему устремляется сердце. Смертью Своей смерть поправ и с людьми и с Землей пребывая на несменном Дозоре, Может Он в духе воскреснуть в сердцах, устремленных к Нему и Его признающим.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147.</w:t>
      </w:r>
      <w:r w:rsidR="000D6386" w:rsidRPr="000D6386">
        <w:t xml:space="preserve"> (89). </w:t>
      </w:r>
      <w:r w:rsidR="00451AC2" w:rsidRPr="00451AC2">
        <w:rPr>
          <w:b/>
        </w:rPr>
        <w:t>(Апр. 26).</w:t>
      </w:r>
      <w:r w:rsidR="000D6386" w:rsidRPr="000D6386">
        <w:t xml:space="preserve"> Четкая, законченная мысль об одежде, облекающей человека в Тонком Мире, создает его одеяние. Обнаженными не принято ходить ни там, ни на Земле. Одеяния там </w:t>
      </w:r>
      <w:r w:rsidR="000D6386" w:rsidRPr="000D6386">
        <w:lastRenderedPageBreak/>
        <w:t>такие же, какие привыкли или мечтали люди иметь в плотном мире. Одеваться надо и там, только платье не покупается в магазинах и не шьется у портного, а творится мыслью. Точно так же создаются и все прочие вещи, которые человек считает необходимым иметь. Некоторые понимают, что многое там совершенно излишне, и тем освобождают сознание и воображение от ненужного хлама или нагромождений. Но большинство окружает себя, пользуясь способностью духа творить мыслью, привычными предметами, вещами и обстановкой. Преимущество земных странников перед обычными людьми в том, что они уже не нуждаются ни в доме, ни в обстановке, ибо привыкли все свое иметь на себе. Чувство собственности, не изжитое на Земле, заставляет сознание окружать себя тем, что люди привыкли считать своим. Получается нелепое положение, когда развоплощенец утопает в вещах, которыми воображаемо владеет. А так как это чувство в нем вкоренилось глубоко, то и нелепость положения длится до тех пор, пока не произойдет освобождения от земных пережитков. Очень странно и интересно наблюдать со стороны, как в Мире Надземном ютятся по закоулкам, созданным их невежеством или скудностью воображения, в котором отсутствуют элементы красоты. Можно еще примириться с прекрасными строениями, удовлетворяющими чувство красоты и пропорций, но лачуги безобразия или громады безвкусия, вызванные к существованию забитостью, праздностью или тупостью мысли, только лишь умножают хаос и некрасивость этих нагромождений. Именно нагромождения незнания и невежества</w:t>
      </w:r>
      <w:r w:rsidR="000D6386">
        <w:t xml:space="preserve"> — </w:t>
      </w:r>
      <w:r w:rsidR="000D6386" w:rsidRPr="000D6386">
        <w:t xml:space="preserve">как же иначе можно назвать то, что искажает и засоряет пространство Тонкого Мира. Значение освобождения от чувства собственности и прочих земных пережитков можно только понять при осознании двух миров. Особенно сильные мысленные построения и образы создают вожделения и страсти. Эти формы необычайно ярки и жизнеустойчивы, ибо пороки человеческие продолжаются и там, требуя удовлетворения. Эти образования создают целые слои, или сферы, пространства. Чем они ниже, тем ближе к Земле. В них пребывают люди, которым эти сферы созвучны и близки. Каждый имеет именно то, чего хочет и к чему стремится. Все получают по устремлению. Вывод отсюда такой, что чем меньше груз за плечами, тем лучше и тем больше свободы. Уничтожение чувства собственности освобождает от необходимости воображаемого плотного окружения. Но это еще далеко не все. Главная связанность духа проистекает от мыслей, связанных и обусловленных низкими чувствами и желаниями. Если они не изжиты и не остановлены на Земле, в Мире Надземном они создадут соответствующее их природе окружение человека. Беда вся в том, что на Земле низкие вожделения могут получить какое-то временное удовлетворение. Там же, несмотря на всю яркость и жизненность этих образов, удовлетворения они не дают, ибо человек лишен тела, то есть инструмента, при помощи которого он на Земле удовлетворяет свои </w:t>
      </w:r>
      <w:r w:rsidR="000D6386" w:rsidRPr="000D6386">
        <w:lastRenderedPageBreak/>
        <w:t>низкие страсти. К примеру, назовем пьянство. Развоплощенец может окружить себя бутылками и самой разнообразной едой и яро ее пожирать и напиваться, но ведь все это только воображение и его продукты; он будет повторять процесс бессчетное количество раз, получая призрачные ощущения, но не имея удовлетворения. Это и есть муки Тантала. Созданную воображением одежду он может носить. Ее будут видеть другие. От этого никто не страдает: ни он, ни другие, если только одежда не слишком некрасива. Но образы вожделений смущают и других обитателей-развоплощенцев. Особенно, если они слишком ярки, изысканны и продуманны. Гиганты зла создают чудовищные образы прельщения для низких сознаний</w:t>
      </w:r>
      <w:r w:rsidR="000D6386">
        <w:t xml:space="preserve"> — </w:t>
      </w:r>
      <w:r w:rsidR="000D6386" w:rsidRPr="000D6386">
        <w:t>получается «чертова кухня». Эти адские области заразительны ужасно. Только чистою мыслью можно оградиться от них и миновать их, не задерживаясь ни на мгновенье. Сильная отрицательная воля может оказывать воздействие на слабые души и там. Но все же чистота воображения</w:t>
      </w:r>
      <w:r w:rsidR="000D6386">
        <w:t xml:space="preserve"> — </w:t>
      </w:r>
      <w:r w:rsidR="000D6386" w:rsidRPr="000D6386">
        <w:t>мощный щит. Здесь оказывается особенно сильной и жизненной формула «Что свяжете на Земле, будет связано на небесах», то есть в мире развоплощенных духов. «Пусть сердце ваше будет чистым и ум не омрачен» ни страстями, ни вожделениями, ни какими-либо другими низкими мыслями или чувствами. И тогда войдете свободными в Мир Тонкий, где все творится и движется мыслью и где мысль царствует вечным огнем.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148.</w:t>
      </w:r>
      <w:r w:rsidR="000D6386" w:rsidRPr="000D6386">
        <w:t xml:space="preserve"> (90). </w:t>
      </w:r>
      <w:r w:rsidR="00451AC2" w:rsidRPr="00451AC2">
        <w:rPr>
          <w:b/>
        </w:rPr>
        <w:t>(М.А.Й.).</w:t>
      </w:r>
      <w:r w:rsidR="000D6386" w:rsidRPr="000D6386">
        <w:t xml:space="preserve"> Осознаешь ли, как много имеете и как много дано? Если осознаешь, покажи осознание ярым применением даваемых указаний, пойми, что только примененное даяние становится на все время твоим. Не примененное отнимается. Таким образом, приумножить свое богатство, свои накопления можно, лишь исполняя получаемые указания и применяя их в жизни. Только при применении получаются отложения в Чаше кристаллов огненных энергий. Слова произносимые, но не утвержденные действиями, сухим листьям подобны, они ничего не дадут. Потому Учитель Требует приложения Учения в жизни каждого дня. Исполнителей Его Заветов Хочет видеть Учитель в каждом ученике.</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149.</w:t>
      </w:r>
      <w:r w:rsidR="000D6386" w:rsidRPr="000D6386">
        <w:t xml:space="preserve"> (91). </w:t>
      </w:r>
      <w:r w:rsidR="00451AC2" w:rsidRPr="00451AC2">
        <w:rPr>
          <w:b/>
        </w:rPr>
        <w:t>(Гуру).</w:t>
      </w:r>
      <w:r w:rsidR="000D6386" w:rsidRPr="000D6386">
        <w:t xml:space="preserve"> Жаление и сострадание</w:t>
      </w:r>
      <w:r w:rsidR="000D6386">
        <w:t xml:space="preserve"> — </w:t>
      </w:r>
      <w:r w:rsidR="000D6386" w:rsidRPr="000D6386">
        <w:t xml:space="preserve">явления разного порядка. Жалеющий погружается в сумерки сознания жалеемого и увязает в них. Сострадание, наоборот, возвышает, поднимает страдающего до себя, окружая его Светом, надеждой и бодростью духа, и несет ему радость. Надо научиться сострадать и жалеть, не снижая своего сознания, то есть не теряя его светоносности. Снисхождение отнюдь не означает, что дающее и помогающее сознание заражается отемненным состоянием человека, которому оказывается помощь, хотя сострадание и может принять на себя боль другого. Нужно учиться помогать, не заражаясь вибрациями того, кому оказывается помощь. Но такая помощь не </w:t>
      </w:r>
      <w:r w:rsidR="000D6386" w:rsidRPr="000D6386">
        <w:lastRenderedPageBreak/>
        <w:t>должна исключать ни сочувствия, ни понимания, ни отзывчивости на чужое горе.</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150.</w:t>
      </w:r>
      <w:r w:rsidR="000D6386" w:rsidRPr="000D6386">
        <w:t xml:space="preserve"> (92). </w:t>
      </w:r>
      <w:r w:rsidR="00451AC2" w:rsidRPr="00451AC2">
        <w:rPr>
          <w:b/>
        </w:rPr>
        <w:t>(Апр. 27).</w:t>
      </w:r>
      <w:r w:rsidR="000D6386" w:rsidRPr="000D6386">
        <w:t xml:space="preserve"> Я Несу на Землю Правду и Мир. Довольно насилий и крови. Я меч, отделяющий Правду от тьмы. Я, Свет миру Несущий, Отделяю взыскующих Света от прислужников тьмы. Ныне это великое разделение, происходящее среди всех народов Земли, становится все глубже и глубже, пока не произойдет полного разделения двух противоположных начал. Не утвердится мир на Земле, прежде чем каждый не выберет себе места по ту или эту сторону линии разделения. Оно будет расти и расти. Это разделение поможет объединиться в одно несокрушимое целое всех тех, кто на стороне Правды. А Правда эта в том, чтобы дать людям мир, знание и любовь, то есть утвердить братство среди человечества. Все Космические Силы, действующие на планету, соединились в мощном усилии установить Новую Ступень Эволюции человеческого духа. Сторонники тьмы, объятые безумием, стремительно катятся в бездну. Скоро падение это станет очевидным для всех, ибо применят они меры и средства удушающие, которые приведут к уничтожению их самих, но не тех, кого они хотят уничтожить. Сейчас время великого разделения, и сброшены маски со всех прикрывающихся. Враги эволюции уже перестают скрывать свою истинную сущность. Они еще произносят хорошие слова, но дела их разоблачают обман. Лучи, идущие от Фокуса Света, раскрывают их планы и злые умыслы против народов. Именно объединение всех, кто на стороне Правды против сил зла и разрушения, приведет к цели конечной</w:t>
      </w:r>
      <w:r w:rsidR="000D6386">
        <w:t xml:space="preserve"> — </w:t>
      </w:r>
      <w:r w:rsidR="000D6386" w:rsidRPr="000D6386">
        <w:t>уничтожения тьмы. Довольно насилия и крови. Я мир Прихожу утвердить на Земле, а тьму уничтожить.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151.</w:t>
      </w:r>
      <w:r w:rsidR="000D6386" w:rsidRPr="000D6386">
        <w:t xml:space="preserve"> (93). </w:t>
      </w:r>
      <w:r w:rsidR="00451AC2" w:rsidRPr="00451AC2">
        <w:rPr>
          <w:b/>
        </w:rPr>
        <w:t>(М.А.Й.).</w:t>
      </w:r>
      <w:r w:rsidR="000D6386" w:rsidRPr="000D6386">
        <w:t xml:space="preserve"> Острие тактики Adversa направляется Владыкой на то, чтобы выявить тьму и всех ее приспешников во весь рост ее разрушительной сущности. Когда тьма будет таким образом выявлена, и соберется на полюсе тьмы, и тем будет отделена от Света, силы разрушения превратятся в силы саморазрушения, и тьма начнет пожирать сама себя и своих отпрысков. Именно самопожирание тьмы приведет ее к своему конечному уничтожению. Она еще существует, пока питается за счет других, за чужой счет. Но конечное разделение прекратит это беззаконие, и тогда тьма пожрет сама себя. Она очень хочет питаться за счет эксплуатации малых народов или кого бы то ни было. Но прошло время господства тьмы. Все ближе и ближе ее конец. Усмотрите в событиях мира грозные знаки ускоряющегося разложения тьмы.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152.</w:t>
      </w:r>
      <w:r w:rsidR="000D6386" w:rsidRPr="000D6386">
        <w:t xml:space="preserve"> (94). </w:t>
      </w:r>
      <w:r w:rsidR="00451AC2" w:rsidRPr="00451AC2">
        <w:rPr>
          <w:b/>
        </w:rPr>
        <w:t>(Гуру).</w:t>
      </w:r>
      <w:r w:rsidR="000D6386" w:rsidRPr="000D6386">
        <w:t xml:space="preserve"> Надо хотя бы немного от себя отойти и от своих личных переживаний, чтобы тем яснее увидеть происходящее в мире. Несущая поражения тьма начинает прибегать </w:t>
      </w:r>
      <w:r w:rsidR="000D6386" w:rsidRPr="000D6386">
        <w:lastRenderedPageBreak/>
        <w:t>к самым удушающим мерам, идущим явно против здравого смысла и логики нормальных людей. Одержимые и безумцы направляют ее действия и руководят ею. А одержатели этих безумцев, темные иерофанты, идут на все, лишь бы удержаться хотя бы на время. Но осуждены. Но сосчитаны дни их призрачной власти. Но шатается почва под ними, и колеблется твердь. Силы Света не остановятся ни перед чем, чтобы уничтожить супротивников Света, и завершающий момент уничтожения тьмы будет ужасен для всех, кто идет с нею. Темные полчища как на Земле, так и в Невидимом Мире многочисленны и еще очень сильны. Без ярой борьбы не сдадутся. Потому и удар, им наносимый, будет страшен по своей мощи. Владыка Майтрейя, тьмы Победитель, ИДЕТ.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153.</w:t>
      </w:r>
      <w:r w:rsidR="000D6386" w:rsidRPr="000D6386">
        <w:t xml:space="preserve"> (95). </w:t>
      </w:r>
      <w:r w:rsidR="00451AC2" w:rsidRPr="00451AC2">
        <w:rPr>
          <w:b/>
        </w:rPr>
        <w:t>(Апр. 28).</w:t>
      </w:r>
      <w:r w:rsidR="000D6386" w:rsidRPr="000D6386">
        <w:t xml:space="preserve"> Наша главная Твердыня</w:t>
      </w:r>
      <w:r w:rsidR="000D6386">
        <w:t xml:space="preserve"> — </w:t>
      </w:r>
      <w:r w:rsidR="000D6386" w:rsidRPr="000D6386">
        <w:t>для всех трех миров, то есть она существует во всех трех: в плотном, Тонком и Огненном. Некоторые Ашрамы, подобно ей, также обнимают три мира. Но в отличие от этих построений, имеются и другие, которые существуют только в Надземном. Условия Земли, наличие темных и зараженность низших слоев вынудили Нас внести Твердыню в уединенное место, недоступное толпам и любопытству невежд. Точно так же и в Надземном некоторые условия послужили причиной того, что Наши построения, Ашрамы и поселения пришлось изолировать и сделать недоступными для людей, сущность и вибрации ауры которых не соответствуют известному стандарту. Говоря другими словами, встала необходимость отделять овец от козлищ, то есть темных от светляков, чтобы защитить последних от активности тьмы. Знаете, что на Земле лучшие люди часто страдают от натиска тьмы. Знаете, что убивали, распинали, преследовали и умучили не только лучших людей, но даже Посланников Наших, Носителей Света, и даже Великих Учителей человечества. Поэтому в Мире Надземном сферы разделены и охраняются стражами, поставленными Иерархией Света, и никто не в состоянии перейти положенных Нами границ. Сверху, из высших сфер, можно спуститься в низшие и посильно внести в них Свет и тепло. Но из низших подняться в высшие, не очистившись и не просветлившись, невозможно. Первое условие</w:t>
      </w:r>
      <w:r w:rsidR="000D6386">
        <w:t xml:space="preserve"> — </w:t>
      </w:r>
      <w:r w:rsidR="000D6386" w:rsidRPr="000D6386">
        <w:t>грубость аурических излучений не позволяет подниматься вверх, второе</w:t>
      </w:r>
      <w:r w:rsidR="000D6386">
        <w:t xml:space="preserve"> — </w:t>
      </w:r>
      <w:r w:rsidR="000D6386" w:rsidRPr="000D6386">
        <w:t xml:space="preserve">стражи и охранители не допускают, если бы кто захотел. Подобно тому как силой творческого воображения каждый может облечься в желаемую одежду, эта же самая сила создает вещи, предметы, цветы, растения, деревья, дома, города и всё, что позволяет создавать воображение человека. Люди там строят. Строим и Мы. Но в то время как построения человеческие, за некоторыми исключениями, неустойчивы, не закончены и несовершенны, Наши построения длительны, прочны и основаны на принципе красоты. На Земле великие произведения искусства существуют века, в то время как вещи обихода погибают довольно быстро. Так же и в Мире Надземном. И там произведения </w:t>
      </w:r>
      <w:r w:rsidR="000D6386" w:rsidRPr="000D6386">
        <w:lastRenderedPageBreak/>
        <w:t>искусства живут очень долго, часто переживая намного свои прототипы, когда они разрушены в мире земном. Но там создаются и такие произведения искусства, которые не имеют двойников на Земле. Всё, что от Красоты, имеет доступ в высшие сферы, в поселения Наши, в Твердыни Незримого Мира</w:t>
      </w:r>
      <w:r w:rsidR="000D6386">
        <w:t xml:space="preserve"> — </w:t>
      </w:r>
      <w:r w:rsidR="000D6386" w:rsidRPr="000D6386">
        <w:t>от Красоты и от Света. Райские Обители существуют, и в них живут люди, освободившиеся от плотных оболочек и имеющие право на вход благодаря тому, что их ауры очищены от грубых и нечистых вибраций. Раньше, до Третьей Расы, в разделении этом еще не было нужды, но в Третьей Расе, с появлением темных и их иерархии, надземные сферы обособились по полюсам с промежуточными между ними слоями. Вопрос очень обширен, требуется целая книга, чтобы его осветить. Но Хочу здесь указать, что поселения, города, Ашрамы и Твердыни, создаваемые Нами и охраняемые Нами, в Мире Надземном действительно существуют. Часто в их построении принимают участие многие люди, а также Наши помощники и ученики. Воинство Света довольно многочисленно, и большие и малые служители Света работают сообща в великом небесном кооперативе тружеников. Тьме и темным туда доступа нет. Ключи от них в надежных руках. На Земле темные могут приблизиться к каждому человеку и порой он беззащитен от них. Но там слабые защищены и места их пребывания под постоянной охраной. Для расширенного сознания там очень богатая и интересная жизнь. Осуществляется и достигается всё, чего нельзя было осуществить на Земле, все, за исключением явлений телесных, связанных с функциями тела и его отправлениями. Но обмен веществ, правда, на высшей шкале, происходит и там. Человек дышит и там, бьется сердце, ощущаются запахи и ароматы. Словом, в его оболочки поступают вибрации тонкой материи всевозможных видов, ассимилируются тонким организмом и, отработанные, выбрасываются из него, но уже не в виде грубых земных извержений. Как вверху, так и внизу, аналогично, но не тождественно. Так же, трудом и усилиями, создаются предметы Тонкого Мира. Их форма и отделка зависит от их творца, впрочем, так происходит и на Земле. На этом закончим пока, ибо тема неисчерпаема.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154.</w:t>
      </w:r>
      <w:r w:rsidR="000D6386" w:rsidRPr="000D6386">
        <w:t xml:space="preserve"> </w:t>
      </w:r>
      <w:r w:rsidR="00451AC2" w:rsidRPr="00451AC2">
        <w:rPr>
          <w:b/>
        </w:rPr>
        <w:t>(М.А.Й.).</w:t>
      </w:r>
      <w:r w:rsidR="000D6386" w:rsidRPr="000D6386">
        <w:t xml:space="preserve"> Когда мысль касается Беспредельности, бесполезно пытаться ее вместить в страницы Записей, какими бы многочисленными они ни были. Записать можно только частично. Мысль, связанная с Иерархией Света, не оскудеет. Записи надо вести, ибо имеется очень много сознаний, которые не могут мыслить самостоятельно и что-либо записывать, если бы даже хотели. У кого-то не хватает страниц, чтобы все записать, что ему посылается сверху, а кому-то и записывать нечего. Это следует помнить и времени не жалеть, когда мысли широко и свободно вливаются в сознание.</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155.</w:t>
      </w:r>
      <w:r w:rsidR="000D6386" w:rsidRPr="000D6386">
        <w:t xml:space="preserve"> </w:t>
      </w:r>
      <w:r w:rsidR="00451AC2" w:rsidRPr="00451AC2">
        <w:rPr>
          <w:b/>
        </w:rPr>
        <w:t>(Гуру).</w:t>
      </w:r>
      <w:r w:rsidR="000D6386" w:rsidRPr="000D6386">
        <w:t xml:space="preserve"> Миссия твоей жизни в том, чтобы после себя оставить эти Записи людям. Многим они откроют глаза на смысл и назначение земных воплощений, на возможность незримого Руководства Учителя и укажут тропу достижений. Многие устремятся тем же путем, ибо ведет он к Владыке. Подобных этим Записей еще никто не писал. Ценность их велика. О недостатках говорить не будем, ибо даже на Солнце есть пятна. Но несовершенства и недостатки Записей отнесем за счет записывающего, в то время как все положительное принадлежит Учителю. Это внесет ясность и понимание и избавит от многих сомнений и споров.</w:t>
      </w:r>
    </w:p>
    <w:p w:rsidR="000D6386" w:rsidRPr="000D6386" w:rsidRDefault="000D6386" w:rsidP="0085591A">
      <w:pPr>
        <w:pStyle w:val="Quote"/>
      </w:pPr>
      <w:r w:rsidRPr="000D6386">
        <w:t>28 апреля со сна были слова, что Р. письмо мое получила и выедет через два дня.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156.</w:t>
      </w:r>
      <w:r w:rsidR="000D6386" w:rsidRPr="000D6386">
        <w:t xml:space="preserve"> (96). </w:t>
      </w:r>
      <w:r w:rsidR="00451AC2" w:rsidRPr="00451AC2">
        <w:rPr>
          <w:b/>
        </w:rPr>
        <w:t>(Апр. 30).</w:t>
      </w:r>
      <w:r w:rsidR="000D6386" w:rsidRPr="000D6386">
        <w:t xml:space="preserve"> Говорю о единении, об объединении сознаний, о слиянии их, с тем чтобы действовать вместе силой Моею и Моим Лучом. Почему же результаты часто далеко не те, которых хотелось бы достичь, и почему Помощь Наша не столь действенна, как это должно было бы быть? Поясню: «Совместно действовать можно только в равновесии полном, подняв вибрации своего микрокосма до Нас». Но чаще бывает, что, прежде чем обратиться за Помощью или пытаться действовать Моей силой, сознание успеет и омрачиться, и огорчиться, и уявить недовольство или даже ожесточение, или (уявить) целый ряд обычных человеческих эмоций и чувств, которые препятствуют объединению и несовместимы с ним. Надо понимать, что Мы не Можем послать Помощи и что она не будет действительной, если вместо щита</w:t>
      </w:r>
      <w:r w:rsidR="000D6386">
        <w:t xml:space="preserve"> — </w:t>
      </w:r>
      <w:r w:rsidR="000D6386" w:rsidRPr="000D6386">
        <w:t xml:space="preserve">клубок обычных человеческих чувств и переживаний, которые темной заслонкой становятся на дороге, преграждая доступ Лучу. Объединение требует крепкого и стойкого сознания, которое неколеблемо вспышками или неуравновесиями астрала. Темные и приспешники их поэтому и стараются прежде всего вывести из равновесия и омрачить, чтобы потом, сделав ауру недоступной к восприятию Луча, уже беспрепятственно продолжать вредительство. Когда омрачение проводников допущено и совершилось, тогда исправлять ошибку уже много труднее. Нельзя действовать силою Нашей в омрачении, недоброжелательстве или злобе. Мы Можем с улыбкой послать врагу только одну стрелу, но цели она не минует. Точно так же и Разящий Луч Мы Посылаем без всякой злобы, в равновесии полном и спокойствии непоколебимом. Сознание Наше при этом не омрачено явлением личных эмоций, раздражением или какими-либо другими чувствами из того же гнезда. Конечно, это нелегко и непросто, ибо по-человечески трудно порой воздержаться от негодования или возмущения людской жестокостью, злобой или бессердечием. Но заразиться ими и вибрировать с ними в унисон невозможно, ибо это сразу нарушило бы равновесие и лишило Луч его светоносной силы. Вот почему Настаиваем на умении владеть своими чувствами, и особенно в моменты, когда поднимается меч. Обратите внимание на </w:t>
      </w:r>
      <w:r w:rsidR="000D6386" w:rsidRPr="000D6386">
        <w:lastRenderedPageBreak/>
        <w:t>эффект действия защиты или нанесения обратного удара, когда оно совершается в состоянии равновесия, и когда в состоянии разновесия. В последнем случае сила его растворяется в эмоциях и переживаниях и потому эффективность его не только сводится к нулю, но даже дает результат отрицательный, то есть прямо противоположный намеченному или ожидаемому. Управление психической энергией требует большого умения и знания психотехники. Потому Говорю о равновесии, указуя, что равновесие есть явление огненной мощи, что это могучая сила, против которой никто не силен. Надо решить бесповоротно достичь равновесия любою ценой, чтобы ничто: ни огорчения, ни жалость, ни страдания близких или свои, ни жестокость и бессердечие двуногих, ни происки тьмы, ни злоба врагов, ни неверность друзей, никакие внешние или внутренние обстоятельства не могли нарушить его. И, когда оно утвердилось, тогда и только тогда можно действовать силой Моею, действовать можно Лучом и всегда безотказно получать нужную Помощь. Следует лучше усвоить, что овладение огненной мощью невозможно без овладения собою, ибо огонь может сжечь того, кто к нему подойдет близко, не подготовив себя. Огненная стихия пережигает слабые организмы. Тот, кто не может собою владеть и собою управить, как может он огнем овладеть, если овладение им начинается с овладения и управления своими собственными огнями? Каждая мысль</w:t>
      </w:r>
      <w:r w:rsidR="000D6386">
        <w:t xml:space="preserve"> — </w:t>
      </w:r>
      <w:r w:rsidR="000D6386" w:rsidRPr="000D6386">
        <w:t>огонь, каждая эмоция</w:t>
      </w:r>
      <w:r w:rsidR="000D6386">
        <w:t xml:space="preserve"> — </w:t>
      </w:r>
      <w:r w:rsidR="000D6386" w:rsidRPr="000D6386">
        <w:t>вспышка огненная. Человек</w:t>
      </w:r>
      <w:r w:rsidR="000D6386">
        <w:t xml:space="preserve"> — </w:t>
      </w:r>
      <w:r w:rsidR="000D6386" w:rsidRPr="000D6386">
        <w:t>существо огненное. Управивший своими огнями, то есть себя победивший, может победы достичь над всеми внешними препятствиями и противодействиями, над явными и скрытыми прислужниками тьмы и их невидимыми вдохновителями. Не забудем, что качества духа есть устойчивые формы утвержденных в микрокосме огней, если достижения этих качеств осуществились.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157.</w:t>
      </w:r>
      <w:r w:rsidR="000D6386" w:rsidRPr="000D6386">
        <w:t xml:space="preserve"> </w:t>
      </w:r>
      <w:r w:rsidR="00451AC2" w:rsidRPr="00451AC2">
        <w:rPr>
          <w:b/>
        </w:rPr>
        <w:t>(М.А.Й.).</w:t>
      </w:r>
      <w:r w:rsidR="000D6386" w:rsidRPr="000D6386">
        <w:t xml:space="preserve"> Даже темные начинают служить победителю. Сегодня имеешь пример того, как при соблюдении устойчивого равновесия темные нападки послужили к тому, чтобы была сделана очень ценная Запись. Вместо намечаемого темными вреда получилась явная польза, и еще одно нахождение запечатлено было в Записях. Так можно видеть, как тактика Adversa, применяемая Учителем, дает свои видимые и плодоносные результаты. Порадуемся тому, как мудрость Учителя видимо уявляется в жизни каждого дня. Когда сетования и недовольство заменяются радостью понимания мудрости Руководства, зерно духа крепнет и растет его огненная мощь. Она несокрушима, когда осознана, и неодолима, когда призвана к действию. Так камни и препятствия на Пути и злоухищрения и противодействия темных становятся ступенями Лестницы Света.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158.</w:t>
      </w:r>
      <w:r w:rsidR="000D6386" w:rsidRPr="000D6386">
        <w:t xml:space="preserve"> (97). </w:t>
      </w:r>
      <w:r w:rsidR="00451AC2" w:rsidRPr="00451AC2">
        <w:rPr>
          <w:b/>
        </w:rPr>
        <w:t>(Гуру).</w:t>
      </w:r>
      <w:r w:rsidR="000D6386" w:rsidRPr="000D6386">
        <w:t xml:space="preserve"> А ты стой. Пусть беснуются и неистовствуют они, стой непоколебимо, стой, как скала под </w:t>
      </w:r>
      <w:r w:rsidR="000D6386" w:rsidRPr="000D6386">
        <w:lastRenderedPageBreak/>
        <w:t>бешеными волнами прибоя. Стой, зная, что за тобой Сам Владыка. Враги ваши</w:t>
      </w:r>
      <w:r w:rsidR="000D6386">
        <w:t xml:space="preserve"> — </w:t>
      </w:r>
      <w:r w:rsidR="000D6386" w:rsidRPr="000D6386">
        <w:t>наши враги. И наши враги вас избирают целью своих нападений. Фронт тьмы объединен. Ему можно противопоставить еще большее объединение с силою Иерархии Света. А с Нею суждена нам победа. Обращаясь к Ведущему, можно без конца повторять: «С Тобою идем и с Тобой победим».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159.</w:t>
      </w:r>
      <w:r w:rsidR="000D6386" w:rsidRPr="000D6386">
        <w:t xml:space="preserve"> (98). (На ночь). И еще Хочу спросить вас: знаете ли вы радость борьбы, радость битвы, радость от предвосхищения победы при столкновении с тьмою? Эта радость мудростью будет и знанием духа, что Свет победит. Когда битва протекает в состоянии радости, победа тогда непреложна. Эта радость битве как бы служит залогом, или ручательством, победы. Невозможно в унынии, или страхе, или подавленности победы достичь. Но бесстрашное сердце ликует ощущением сужденной победы. Мне радость особая видеть, как воина сердце вибрирует радостью битве.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160.</w:t>
      </w:r>
      <w:r w:rsidR="000D6386" w:rsidRPr="000D6386">
        <w:t xml:space="preserve"> (99). </w:t>
      </w:r>
      <w:r w:rsidR="00451AC2" w:rsidRPr="00451AC2">
        <w:rPr>
          <w:b/>
        </w:rPr>
        <w:t>(Май 1).</w:t>
      </w:r>
      <w:r w:rsidR="000D6386" w:rsidRPr="000D6386">
        <w:t xml:space="preserve"> Но что же такое радость, о которой Я Говорю. Особая мудрость? Но в чем же сущность ее? Скажу: в огненности. Радость есть особое огненное состояние. Огни радости сияющи и светоносны. Когда они уявляют устойчивость и постоянство, это означает победу духа над тьмою. Ибо безрадостна тьма, безрадостны сомнения и колебания, безрадостен отрыв от Учителя, безрадостно служение темным, безрадостна жизнь, лишенная Света. Если качества духа есть формы зажженных в микрокосме человека огней, то радость, о которой Я Говорю, дает огня высшую форму. Радость Моя не от мира сего, не от мира личных эгоистических переживаний. Моя радость сверхлична. Космична она, ибо ею звучат и ею наполнены высшие сферы пространства. Когда она состоялась, ее уже уничтожить нельзя, нельзя потушить ничем от плотного мира, ибо она сокровенна. Имеете примеры того, как восторг духа заглушал даже физические боли и страдания, ибо радость огненная надземных звучаний переполняла сердце, победно торжествуя над немощью плоти. Истинно, радость Моя не от мира сего, ибо это</w:t>
      </w:r>
      <w:r w:rsidR="000D6386">
        <w:t xml:space="preserve"> — </w:t>
      </w:r>
      <w:r w:rsidR="000D6386" w:rsidRPr="000D6386">
        <w:t xml:space="preserve">особая мудрость. Но когда она уявляется в мире сем, в мире плотном и трудном, Светом своим она озаряет его, и радостно и светло становится людям от соприкосновения с ней. Подвиг внесения этой радости светоносной в мир очень высоким Считаю. Подвиг радости, так его можно назвать. Мало радости в мире сейчас, да и то больше обычной. Но радости духа так мало. Победа приносит с собою радость. Сперва победа, потом радость. Радость победы сперва над собой, а после над тьмою будет победителю высшей наградой. Щит радости мощен. О него разбиваются самые яростные нападения. Перед огнями радости отступает в бессилии тьма. Потому Мы Зовем эту радость победной. Когда Говорю: «Радуйтесь, дети», Предвижу победу. Книга о радости Дана. Но будет вторая. Продолжение будет, ибо неисчерпаема Радости Чаша. Потому </w:t>
      </w:r>
      <w:r w:rsidR="000D6386" w:rsidRPr="000D6386">
        <w:lastRenderedPageBreak/>
        <w:t>Говорю: «Радуйтесь, дети!» Радуйтесь идущему Свету, радуйтесь беспредельности жизни, радуйтесь Владыке Майтрейе, несущему Радость Земле.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161.</w:t>
      </w:r>
      <w:r w:rsidR="000D6386" w:rsidRPr="000D6386">
        <w:t xml:space="preserve"> (100). Каждый хочет быть сильным. Но можно ли духом быть сильным, если не изжит страх, или уныние, или раздражение, или зависть, или разбросанность мыслей, или распущенность чувств и эмоций, или те или другие недостатки, которые в корне подсекают силу духа? Надо очень подумать над тем, что же мешает человеку быть сильным. Сила духа означает силу огней. Огни возжигаются в делании. Великим Деланием называется подвиг утверждения и возжжения огней духа в жизни земной, в тех условиях, в которые карма поставила человека. Преодоление кармы и предание воли своей Воле Ведущей</w:t>
      </w:r>
      <w:r w:rsidR="000D6386">
        <w:t xml:space="preserve"> — </w:t>
      </w:r>
      <w:r w:rsidR="000D6386" w:rsidRPr="000D6386">
        <w:t>противоположности, которые требуют понимания, чтобы уравновесить их в сознании. Нейтрализация бинеров</w:t>
      </w:r>
      <w:r w:rsidR="000D6386">
        <w:t xml:space="preserve"> — </w:t>
      </w:r>
      <w:r w:rsidR="000D6386" w:rsidRPr="000D6386">
        <w:t>одна из труднейших задач, стоящих на пути ученика.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162.</w:t>
      </w:r>
      <w:r w:rsidR="000D6386" w:rsidRPr="000D6386">
        <w:t xml:space="preserve"> (101). </w:t>
      </w:r>
      <w:r w:rsidR="00451AC2" w:rsidRPr="00451AC2">
        <w:rPr>
          <w:b/>
        </w:rPr>
        <w:t>(М.А.Й.).</w:t>
      </w:r>
      <w:r w:rsidR="000D6386" w:rsidRPr="000D6386">
        <w:t xml:space="preserve"> Когда просимая вами помощь задерживается</w:t>
      </w:r>
      <w:r w:rsidR="000D6386">
        <w:t xml:space="preserve"> — </w:t>
      </w:r>
      <w:r w:rsidR="000D6386" w:rsidRPr="000D6386">
        <w:t>значит, вопрос должен быть решен самостоятельно, значит, трудность следует преодолеть собственной волей, неудача указывает на то, что решение неправильно. Лучше много раз потерпеть неудачу, чтобы в конце концов научиться и приобрести нужный опыт, чем, получив срочную помощь, не научиться ничему. Если есть доверие к Учителю, то можно не огорчаться и не смущаться очередными испытаниями, зная, что каждое допущено Учителем, чтобы чему-то научить, чему-то весьма нужному и неотложному, чего невозможно усвоить, если освободить от испытания. Кто говорит, что испытания легкие? Знаем, насколько вам трудно. Но зато радость у нас, когда они преодолеваются успешно и прочно усваивается нужный урок.</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163.</w:t>
      </w:r>
      <w:r w:rsidR="000D6386" w:rsidRPr="000D6386">
        <w:t xml:space="preserve"> (102). </w:t>
      </w:r>
      <w:r w:rsidR="00451AC2" w:rsidRPr="00451AC2">
        <w:rPr>
          <w:b/>
        </w:rPr>
        <w:t>(Гуру).</w:t>
      </w:r>
      <w:r w:rsidR="000D6386" w:rsidRPr="000D6386">
        <w:t xml:space="preserve"> Когда приходит нужда, с улыбкой снимаем со стены меч боя. Хотим и вас научить тому же, чтобы с улыбкой взять меч и с улыбкой идти в бой. Радостный воин стоит сотни безрадостных, не знающих упоения битвой.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164.</w:t>
      </w:r>
      <w:r w:rsidR="000D6386" w:rsidRPr="000D6386">
        <w:t xml:space="preserve"> </w:t>
      </w:r>
      <w:r w:rsidR="00451AC2" w:rsidRPr="00451AC2">
        <w:rPr>
          <w:b/>
        </w:rPr>
        <w:t>(Май 2).</w:t>
      </w:r>
      <w:r w:rsidR="000D6386" w:rsidRPr="000D6386">
        <w:t xml:space="preserve"> Мог ли Я защитить Себя от предания позорной смерти? Мог. Мог, призвав на помощь легионы воинов Света. Защитил ли? Нет. Почему? Почему, когда распинали и мучили Моих учеников, почему, когда последователей Моих, принявших Мое Учение, терзали дикими зверями на арене, когда преследовали их и убивали, почему Я не Защитил их? Почему? У Света свои законы. Один из них гласит, что спасен будет претерпевший всё до конца. Значит, надо претерпеть, то есть выдержать все испытания. Джордано Бруно претерпел. Томмазо Кампанелла претерпел. Тысячи их, Свет в себе утвердившие, претерпевали и претерпели всё до </w:t>
      </w:r>
      <w:r w:rsidR="000D6386" w:rsidRPr="000D6386">
        <w:lastRenderedPageBreak/>
        <w:t>конца. Кто восставал на них, кто шел против них и преследовал яро, кто шел и идет против Меня? Тьма и служители тьмы. Но о ком это говорится: «И тогда бесы отошли от него и Светлые силы стали ему служить»? Это говорится о победителе, о победителе тьмы, которой отдается на растерзание тот, кто дерзает устремляться к Свету. Подвижникам досаждали бесы. Мне угрожал Сатана. Зажженное устремлением сердце вызывает на себя светом своим натиск тьмы. И тьма тогда наступает на дерзновенного. Поясню: «Разнузданность и неистовство темных допускается до известного предела, точно очерченного Волею Ведущего Иерарха». По силе устремления и испытания. Я Должен был выпить Чашу страдания всю, до конца, ибо должен был запечатлеть данный людям Завет. Те, кто во Имя Мое и за Меня пострадали, были должны утвердить среди множеств запечатленное Мною. Каждое страдание не было бесцельным</w:t>
      </w:r>
      <w:r w:rsidR="000D6386">
        <w:t xml:space="preserve"> — </w:t>
      </w:r>
      <w:r w:rsidR="000D6386" w:rsidRPr="000D6386">
        <w:t>оно дало плод в веках для народов Земли. Так же и ваши страдания, принимаемые за Меня, за тот Свет, который в себе вы миру несете, дают свои результаты, свой плод, свой Свет окружающим вас и пространству. Кристаллы этого Света, зажигаемого страданием, запечатлеваются на страницах Записей этих, которые, когда придет время, людям послужат, им указуя пути. За каждое слово заплачено кровью сердца, и потому мысли Мои и указания Мои запечатлены с такой силой. Платите вы, испивая Чашу страдания во Имя Мое, но взамен оставляете людям наполненную до краев Чашу Знания. Так сотрудничаем мы вместе в деле Служения Свету, единому для всех времен и всех народов Земли.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165.</w:t>
      </w:r>
      <w:r w:rsidR="000D6386" w:rsidRPr="000D6386">
        <w:t xml:space="preserve"> (103). Я твоя крепость, Я твоя смелость, Я равновесие твоего духа, Я спокойствия сила, Я сила всех качеств духа, которые ты хочешь в себе утвердить. Во Мне всё, ибо Путь только через Меня, ибо Я Путь. Бесцельны страдания, принимаемые во имя свое, но во Имя Мое</w:t>
      </w:r>
      <w:r w:rsidR="000D6386">
        <w:t xml:space="preserve"> — </w:t>
      </w:r>
      <w:r w:rsidR="000D6386" w:rsidRPr="000D6386">
        <w:t>плодоносны. Так же и качества духа, утверждаемые во Имя Мое и ради Меня и со Мною, утверждаются на прочной основе, на скале нерушимой. Называем ее Камнем Вечного Основания Жизни, ибо бессмертие духа обосновывается на нем.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166.</w:t>
      </w:r>
      <w:r w:rsidR="000D6386" w:rsidRPr="000D6386">
        <w:t xml:space="preserve"> (104). </w:t>
      </w:r>
      <w:r w:rsidR="00451AC2" w:rsidRPr="00451AC2">
        <w:rPr>
          <w:b/>
        </w:rPr>
        <w:t>(М.А.Й.).</w:t>
      </w:r>
      <w:r w:rsidR="000D6386" w:rsidRPr="000D6386">
        <w:t xml:space="preserve"> Когда все злоухищрения тьмы, все нападки, все старания их только с нами сближают</w:t>
      </w:r>
      <w:r w:rsidR="000D6386">
        <w:t xml:space="preserve"> — </w:t>
      </w:r>
      <w:r w:rsidR="000D6386" w:rsidRPr="000D6386">
        <w:t>правилен путь. Все неистовства тьмы</w:t>
      </w:r>
      <w:r w:rsidR="000D6386">
        <w:t xml:space="preserve"> — </w:t>
      </w:r>
      <w:r w:rsidR="000D6386" w:rsidRPr="000D6386">
        <w:t>только указатель на силу Света, растущую в вас. Трудно удерживать Свет, когда темные окружают, но зато выход</w:t>
      </w:r>
      <w:r w:rsidR="000D6386">
        <w:t xml:space="preserve"> — </w:t>
      </w:r>
      <w:r w:rsidR="000D6386" w:rsidRPr="000D6386">
        <w:t>только лишь кверху. И чем сильнее натиск, тем стремительнее приближение к Свету. Тактика Adversa, применяемая Учителем, разбивает их хитросплетенные намерения. Крепко надо держаться в эти моменты за нас и за Владыку, держаться каждую минуту во всем. Облик Учителя в третьем глазу постоянный служит методом лучшим Свет удержать.</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167.</w:t>
      </w:r>
      <w:r w:rsidR="000D6386" w:rsidRPr="000D6386">
        <w:t xml:space="preserve"> (105). </w:t>
      </w:r>
      <w:r w:rsidR="00451AC2" w:rsidRPr="00451AC2">
        <w:rPr>
          <w:b/>
        </w:rPr>
        <w:t>(Гуру).</w:t>
      </w:r>
      <w:r w:rsidR="000D6386" w:rsidRPr="000D6386">
        <w:t xml:space="preserve"> Друг, помни, что чем хуже, тем лучше; чем трудней, тем быстрее, чем темнее вокруг, тем ближе Свет Высший. Один полюс явлений усиливает другой. В этом мощь Света, чем яростнее нападения и натиск тьмы, тем больше возможностей приближения к Свету и возможностей его удержать. Лишь бы силы найти устоять во Владыке. Но силы найдем, ибо Позвал Он нас Сам.</w:t>
      </w:r>
    </w:p>
    <w:p w:rsidR="00D8779F" w:rsidRDefault="00D8779F" w:rsidP="000D6386"/>
    <w:p w:rsidR="000D6386" w:rsidRPr="0085591A" w:rsidRDefault="000C1121" w:rsidP="000D6386">
      <w:r w:rsidRPr="000C1121">
        <w:rPr>
          <w:b/>
        </w:rPr>
        <w:t>1</w:t>
      </w:r>
      <w:r w:rsidRPr="00632850">
        <w:rPr>
          <w:b/>
        </w:rPr>
        <w:t>965</w:t>
      </w:r>
      <w:r>
        <w:rPr>
          <w:b/>
        </w:rPr>
        <w:t xml:space="preserve"> г. </w:t>
      </w:r>
      <w:r w:rsidR="00C515BC" w:rsidRPr="00C515BC">
        <w:rPr>
          <w:b/>
        </w:rPr>
        <w:t>168.</w:t>
      </w:r>
      <w:r w:rsidR="000D6386" w:rsidRPr="000D6386">
        <w:t xml:space="preserve"> (106). </w:t>
      </w:r>
      <w:r w:rsidR="00451AC2" w:rsidRPr="00451AC2">
        <w:rPr>
          <w:b/>
        </w:rPr>
        <w:t>(Май 3).</w:t>
      </w:r>
      <w:r w:rsidR="000D6386" w:rsidRPr="000D6386">
        <w:t xml:space="preserve"> Беспр. §</w:t>
      </w:r>
      <w:r w:rsidR="000D6386" w:rsidRPr="0085591A">
        <w:t xml:space="preserve"> </w:t>
      </w:r>
      <w:r w:rsidR="00C515BC" w:rsidRPr="0085591A">
        <w:t>747.</w:t>
      </w:r>
    </w:p>
    <w:p w:rsidR="000D6386" w:rsidRPr="000D6386" w:rsidRDefault="000D6386" w:rsidP="000D6386">
      <w:r w:rsidRPr="000D6386">
        <w:t>Мой ученик все сознание настраивает на ключе ученичества, то есть на том, чтобы учиться везде и всегда, извлекая из каждого явления нужный жизненный опыт. При этом он учится радоваться этому опыту, как бы ни был он труден, или горек, или суров. Уроки, получаемые им в школе жизни, обогащают его накопления, делая его готовым для новой, очередной миссии жизни и выполнения поручений Учителя. Обычно человек видит то, на что смотрит, на что обращено его внимание. Чтобы получить возможно более широкий опыт и знание, следует устремлять внимание на те явления, которые способствуют эволюции духа. Много в жизни неполезных явлений, и загромождать ими сознание</w:t>
      </w:r>
      <w:r>
        <w:t xml:space="preserve"> — </w:t>
      </w:r>
      <w:r w:rsidRPr="000D6386">
        <w:t>значит замедлять продвижение. Именно по созвучию с требованиями эволюции целеустремляется дух. Расширение сознания идет по направлениям, намечаемым волей. Чтобы не было ошибок, надо, чтобы каждое из них было в соответствии с принципами красоты. Красота устремлений и красота познавания позволит пройти мимо грязи жизни, не запятнав себя ею. Жизнь надо видеть и знать, но знать</w:t>
      </w:r>
      <w:r>
        <w:t xml:space="preserve"> — </w:t>
      </w:r>
      <w:r w:rsidRPr="000D6386">
        <w:t>не значит запятнать свои белые крылья.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169.</w:t>
      </w:r>
      <w:r w:rsidR="000D6386" w:rsidRPr="000D6386">
        <w:t xml:space="preserve"> (107). </w:t>
      </w:r>
      <w:r w:rsidR="00451AC2" w:rsidRPr="00451AC2">
        <w:rPr>
          <w:b/>
        </w:rPr>
        <w:t>(М.А.Й.).</w:t>
      </w:r>
      <w:r w:rsidR="000D6386" w:rsidRPr="000D6386">
        <w:t xml:space="preserve"> Пусть горечь жизни не отравит радости Общения с Владыкой и нами. Кто говорит, что учиться легко? Чем выше Учение, тем больше за него плата. Кто-то полагает плату в деньгах, думая, что за золото покупается все. Но Учение Жизни не продается, хотя за познание его приходится платить, правда, не деньгами. Только неопытность может сетовать на то, что плата так велика. Но опытный путник радуется, ибо по плате и получение. Посмотрим, кто сколько заплатил. Увидим, что заплативший больше всех получает мерою полной, заставляющей быстро забыть о плате в радости бесценных нахождений. И когда в ваши руки попадают сокровища мысли, собранные кем-то, знайте, что заплачено было за все, за каждую мысль.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170.</w:t>
      </w:r>
      <w:r w:rsidR="000D6386" w:rsidRPr="000D6386">
        <w:t xml:space="preserve"> (108). </w:t>
      </w:r>
      <w:r w:rsidR="00451AC2" w:rsidRPr="00451AC2">
        <w:rPr>
          <w:b/>
        </w:rPr>
        <w:t>(Гуру).</w:t>
      </w:r>
      <w:r w:rsidR="000D6386" w:rsidRPr="000D6386">
        <w:t xml:space="preserve"> Обращали ли внимание на то, что большие художники, писатели, поэты и другие представители мира искусства редко бывали счастливы в жизни обычным человеческим счастьем? Байрон, Пушкин, Чайковский, Достоевский</w:t>
      </w:r>
      <w:r w:rsidR="000D6386">
        <w:t xml:space="preserve"> — </w:t>
      </w:r>
      <w:r w:rsidR="000D6386" w:rsidRPr="000D6386">
        <w:t xml:space="preserve">вот первые пришедшие на память имена среди многих, кто был счастлив из них? Это тоже плата искусству за право творить. Без страданий не обостряется восприятие и тонкость ощущений и понимания. Хорошо, </w:t>
      </w:r>
      <w:r w:rsidR="000D6386" w:rsidRPr="000D6386">
        <w:lastRenderedPageBreak/>
        <w:t>когда сознание готово к тому, чтобы брать от жизни ее дары и платить не жалея. Один из них, из великих поэтов, сказал: «Мне страдать до могилы Творцом суждено».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171.</w:t>
      </w:r>
      <w:r w:rsidR="000D6386" w:rsidRPr="000D6386">
        <w:t xml:space="preserve"> </w:t>
      </w:r>
      <w:r w:rsidR="00451AC2" w:rsidRPr="00451AC2">
        <w:rPr>
          <w:b/>
        </w:rPr>
        <w:t>(Май 4).</w:t>
      </w:r>
      <w:r w:rsidR="000D6386" w:rsidRPr="000D6386">
        <w:t xml:space="preserve"> (Со сна). Пришло письмо.</w:t>
      </w:r>
    </w:p>
    <w:p w:rsidR="000D6386" w:rsidRPr="000D6386" w:rsidRDefault="000D6386" w:rsidP="000D6386">
      <w:r w:rsidRPr="000D6386">
        <w:t>Сознание присутствия своего тонкого тела у Меня</w:t>
      </w:r>
      <w:r>
        <w:t xml:space="preserve"> — </w:t>
      </w:r>
      <w:r w:rsidRPr="000D6386">
        <w:t>этого надо достичь. Прямым путем идет достижение, прямой связью со Мною. Близко Владыка. Служение Владыке, Дело Владыки, то есть Общее Благо</w:t>
      </w:r>
      <w:r>
        <w:t xml:space="preserve"> — </w:t>
      </w:r>
      <w:r w:rsidRPr="000D6386">
        <w:t>прежде всего, и только лишь после них</w:t>
      </w:r>
      <w:r>
        <w:t xml:space="preserve"> — </w:t>
      </w:r>
      <w:r w:rsidRPr="000D6386">
        <w:t>о себе. От Чаши Общего Блага найдется частица и себе, ибо тогда Общее и личное сливаются и личное становится сверхличным.</w:t>
      </w:r>
    </w:p>
    <w:p w:rsidR="000D6386" w:rsidRPr="000D6386" w:rsidRDefault="000D6386" w:rsidP="000D6386">
      <w:r w:rsidRPr="000D6386">
        <w:t>Помогу в этот раз.</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172.</w:t>
      </w:r>
      <w:r w:rsidR="000D6386" w:rsidRPr="000D6386">
        <w:t xml:space="preserve"> (109). Многое Имею сказать. Мудрость Сокровенного Знания неисчерпаема. Многие ли имеют к ней доступ? Но имеющий получает в размере вместимости сознания. Вмещение есть мерило получения. Расширение сознания углубляет вместимость. Значит</w:t>
      </w:r>
      <w:r w:rsidR="000D6386">
        <w:t xml:space="preserve"> — </w:t>
      </w:r>
      <w:r w:rsidR="000D6386" w:rsidRPr="000D6386">
        <w:t>забота о том, как расширить сознание. Процесс происходит на жизни, то есть на самой жизни и ее явлениях вдумчивый и удачливый ученик получает нужные возможности. Нераздробле</w:t>
      </w:r>
      <w:r w:rsidR="001C0B01">
        <w:t>н</w:t>
      </w:r>
      <w:r w:rsidR="000D6386" w:rsidRPr="000D6386">
        <w:t>ность устремления быстрее всего приводит к цели. Что же разбивает устремление на части, лишая единорог устремления неразбросанной целеустремленности? Желания. Человек слишком много желает и слишком многого. И часто части этих желаний прямо противоположны друг другу и энергии их вследствие этого нейтрализуют одна другую, делая невозможным осуществление желаемого. Можно ли идти вперед, совершая один шаг вперед, а другой назад, и можно ли двигаться вперед, обращаясь назад, или стремиться в будущее и жить им, вперив взор в прошлое и погружаясь в тину личных воспоминаний? Положение «все в прошлом» не для Нас. Для Нас все в будущем. Так же и для Наших учеников в будущем</w:t>
      </w:r>
      <w:r w:rsidR="000D6386">
        <w:t xml:space="preserve"> — </w:t>
      </w:r>
      <w:r w:rsidR="000D6386" w:rsidRPr="000D6386">
        <w:t>всё. Настоящее ценно ровно настолько, насколько оно служит трамплином для будущего. Для кого-то настоящее</w:t>
      </w:r>
      <w:r w:rsidR="000D6386">
        <w:t xml:space="preserve"> — </w:t>
      </w:r>
      <w:r w:rsidR="000D6386" w:rsidRPr="000D6386">
        <w:t>только отрыжка прошлого, а для кого-то</w:t>
      </w:r>
      <w:r w:rsidR="000D6386">
        <w:t xml:space="preserve"> — </w:t>
      </w:r>
      <w:r w:rsidR="000D6386" w:rsidRPr="000D6386">
        <w:t>кузница будущих достижений и нахождений. Настоящее</w:t>
      </w:r>
      <w:r w:rsidR="000D6386">
        <w:t xml:space="preserve"> — </w:t>
      </w:r>
      <w:r w:rsidR="000D6386" w:rsidRPr="000D6386">
        <w:t>ради будущего, но не ради чего-либо другого. Каждый шаг и каждое действие в настоящем осмыслено и оправдано постольку, поскольку они утверждают сужденное будущее. Подчеркиваю, сужденное, сужденное Нами и задачею эволюции Сущего, но не личными желаниями и эгоистическими стремлениями ограниченных, малых сознаний. Наша Помощь широко течет, когда действия совершаются во имя Общего Блага, ибо личное благо</w:t>
      </w:r>
      <w:r w:rsidR="000D6386">
        <w:t xml:space="preserve"> — </w:t>
      </w:r>
      <w:r w:rsidR="000D6386" w:rsidRPr="000D6386">
        <w:t>враг Общего, если находится в противоречии с ним. И когда чего-либо просите во Имя Мое, то есть для и ради Общего Блага, просимое будет дано. Слишком часто и слишком много просит человек лишь для себя, забывая, что он</w:t>
      </w:r>
      <w:r w:rsidR="000D6386">
        <w:t xml:space="preserve"> — </w:t>
      </w:r>
      <w:r w:rsidR="000D6386" w:rsidRPr="000D6386">
        <w:t>часть Целого, и отделить себя от него</w:t>
      </w:r>
      <w:r w:rsidR="000D6386">
        <w:t xml:space="preserve"> — </w:t>
      </w:r>
      <w:r w:rsidR="000D6386" w:rsidRPr="000D6386">
        <w:t xml:space="preserve">значит </w:t>
      </w:r>
      <w:r w:rsidR="000D6386" w:rsidRPr="000D6386">
        <w:lastRenderedPageBreak/>
        <w:t>перерезать корни, питающие его и дающие ему жизнь. Чашу Общего Блага примите. Найдете в ней и для себя.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173.</w:t>
      </w:r>
      <w:r w:rsidR="000D6386" w:rsidRPr="000D6386">
        <w:t xml:space="preserve"> (110). </w:t>
      </w:r>
      <w:r w:rsidR="00451AC2" w:rsidRPr="00451AC2">
        <w:rPr>
          <w:b/>
        </w:rPr>
        <w:t>(М.А.Й.).</w:t>
      </w:r>
      <w:r w:rsidR="000D6386" w:rsidRPr="000D6386">
        <w:t xml:space="preserve"> Понимать события, происходящие в мире, возможно только со сверхличной точки зрения. Личное будет мешать увидеть широкий горизонт планетных течений и общее направление их, идущих всех к цели единой. Эта цель</w:t>
      </w:r>
      <w:r w:rsidR="000D6386">
        <w:t xml:space="preserve"> — </w:t>
      </w:r>
      <w:r w:rsidR="000D6386" w:rsidRPr="000D6386">
        <w:t>восхождение сознания на новую ступень эволюции. Закон противоположностей вызывает к жизни противодействие уходящих энергий и противодействие уходящих сознаний, которые не суждены будущему. Но в самом этом противодействии, в самой его ярости кроется причина его поражения и преодоления его сознаниями, примкнувшими к эволюции. Когда дается формула, что «Свет побеждает тьму», утверждается этим, что эволюционная мощь непреодолима, ибо движима она Космическими силами, против которых силы противодействующие и сознания, идущие эволюции наперекор, в конечном счете бессильны. В конечном итоге Космическая Мощь сметает все сопротивления, а в исключительных случаях не останавливается даже перед уничтожением целых цивилизаций. Почтим пониманием действие Великих Законов и утвердимся в убеждении, что, что бы ни происходило в мире сейчас, Силы Света победят силы тьмы.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174.</w:t>
      </w:r>
      <w:r w:rsidR="000D6386" w:rsidRPr="000D6386">
        <w:t xml:space="preserve"> (111). </w:t>
      </w:r>
      <w:r w:rsidR="00451AC2" w:rsidRPr="00451AC2">
        <w:rPr>
          <w:b/>
        </w:rPr>
        <w:t>(Гуру).</w:t>
      </w:r>
      <w:r w:rsidR="000D6386" w:rsidRPr="000D6386">
        <w:t xml:space="preserve"> Мысль правильна</w:t>
      </w:r>
      <w:r w:rsidR="000D6386">
        <w:t xml:space="preserve"> — </w:t>
      </w:r>
      <w:r w:rsidR="000D6386" w:rsidRPr="000D6386">
        <w:t>духовное истинное сотрудничество созвучных и близких сознаний происходит поверх временных оболочек. Поэтому не прекращается оно и тогда, когда они сбрасываются духом или когда один умирает, а другой еще остается жить на Земле. Для истинного сотрудничества не имеет значения пребывания в той или иной оболочке, на том или ином плане, ибо оно продолжается вне зависимости от этих условий. Духовная связь настолько сильнее и выше телесных или тонких условий, что представляет собою как бы непрерывную цепь, состоящую из взаимообменных тонких энергий, идущих поверх тел, или оболочек, подлежащих замене в цикле очередных воплощений. Потому тела и оболочки сбрасываются и заменяются новыми, а духовная связь и сотрудничество остаются неизменными, и растущими, и усиливающимися во времени. Можно говорить о веках и даже тысячелетиях непрерываемого сотрудничества, не омраченного ни отступничеством, ни предательством, ни уползанием, ни сомнениями или недоверием. Настоящий, испытанный сотрудник</w:t>
      </w:r>
      <w:r w:rsidR="000D6386">
        <w:t xml:space="preserve"> — </w:t>
      </w:r>
      <w:r w:rsidR="000D6386" w:rsidRPr="000D6386">
        <w:t xml:space="preserve">сотрудник всегда и везде. Только такой мерою измеряется сужденное ученичество. Бабочки, мошки и мотыльки, привлеченные сильным Светом и летящие на него, имеют так мало общего с тем, кого мы называем сужденным учеником. Ибо мотыльки духа, погревшись в сиянии Света или даже обжегшись, если подлетели слишком близко, часто снова улетают во тьму. Но сыны Света, Света коснувшись, уже не могут от него отойти, ибо ему суждены. Так и </w:t>
      </w:r>
      <w:r w:rsidR="000D6386" w:rsidRPr="000D6386">
        <w:lastRenderedPageBreak/>
        <w:t>различаются люди на навсегда приходящих и на прохожих. Мы это знаем, знайте и вы и учитесь безошибочно отличать одних от других, чтобы сил своих понапрасну не затрачивать на них, на приходящих на время, тех, кого мы называем прохожими.</w:t>
      </w:r>
    </w:p>
    <w:p w:rsidR="00451AC2" w:rsidRDefault="00451AC2" w:rsidP="000D6386"/>
    <w:p w:rsidR="000D6386" w:rsidRPr="000D6386" w:rsidRDefault="000D6386" w:rsidP="00002B24">
      <w:pPr>
        <w:pStyle w:val="Quote"/>
      </w:pPr>
      <w:r w:rsidRPr="000D6386">
        <w:t>Видел во сне, что огромный бык, проходя мимо меня и увидев меня, бросился навстречу, а я хотел перепрыгнуть забор у него под носом и проснулся.</w:t>
      </w:r>
    </w:p>
    <w:p w:rsidR="000D6386" w:rsidRPr="000D6386" w:rsidRDefault="000C1121" w:rsidP="000D6386">
      <w:r w:rsidRPr="000C1121">
        <w:rPr>
          <w:b/>
        </w:rPr>
        <w:t>1</w:t>
      </w:r>
      <w:r w:rsidRPr="00632850">
        <w:rPr>
          <w:b/>
        </w:rPr>
        <w:t>965</w:t>
      </w:r>
      <w:r>
        <w:rPr>
          <w:b/>
        </w:rPr>
        <w:t xml:space="preserve"> г. </w:t>
      </w:r>
      <w:r w:rsidR="00C515BC" w:rsidRPr="00C515BC">
        <w:rPr>
          <w:b/>
        </w:rPr>
        <w:t>175.</w:t>
      </w:r>
      <w:r w:rsidR="000D6386" w:rsidRPr="000D6386">
        <w:t xml:space="preserve"> </w:t>
      </w:r>
      <w:r w:rsidR="00451AC2" w:rsidRPr="00451AC2">
        <w:rPr>
          <w:b/>
        </w:rPr>
        <w:t>(Май 5).</w:t>
      </w:r>
      <w:r w:rsidR="000D6386" w:rsidRPr="000D6386">
        <w:t xml:space="preserve"> Нам в Наших жизнях приходилось не раз сталкиваться с условиями, очень трудными для преодоления. Как же Мы Побеждали? Неотступностью. Зная конечную цель и то, что дух нерушим, вечен и переживает узел временно связанных обстоятельств, Мы Продолжали действовать по принятому решению, выбирая линию наименьшего сопротивления. Лбом стену нельзя прошибить. Но силы, противодействующие Нам, всегда что-то упускают из виду, забывая возможность обходной тропы. Часто этим обходным маневром является излюбленная Нами тактика Adversa. Мы Открываем ворота врагу. Он вламывается и совершает ряд неразумных действий, которые приводят все его действия к явной нелепости. Reduction ad absurdum</w:t>
      </w:r>
      <w:r w:rsidR="00A10323">
        <w:rPr>
          <w:rStyle w:val="FootnoteReference"/>
        </w:rPr>
        <w:footnoteReference w:id="13"/>
      </w:r>
      <w:r w:rsidR="000D6386">
        <w:t xml:space="preserve"> — </w:t>
      </w:r>
      <w:r w:rsidR="000D6386" w:rsidRPr="000D6386">
        <w:t>метод весьма убедительный даже для упрямых голов. Много темных начинаний Разрушили Мы этим путем. Вот и сейчас всю идущую против Нового Мира [деятельность] когда-то великой и передовой страны Мы Вводим в русло нелепости, которое приведет ее к самоотрицанию всех ее вредоноснейших начинаний. Это приведет к конечной победе Родины вашей над этой несчастной страной, ибо Помощь Наша и Забота Наша</w:t>
      </w:r>
      <w:r w:rsidR="000D6386">
        <w:t xml:space="preserve"> — </w:t>
      </w:r>
      <w:r w:rsidR="000D6386" w:rsidRPr="000D6386">
        <w:t>Новой Стране, Родине вашей Великой.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176.</w:t>
      </w:r>
      <w:r w:rsidR="000D6386" w:rsidRPr="000D6386">
        <w:t xml:space="preserve"> </w:t>
      </w:r>
      <w:r w:rsidR="00451AC2" w:rsidRPr="00451AC2">
        <w:rPr>
          <w:b/>
        </w:rPr>
        <w:t>(М.А.Й.).</w:t>
      </w:r>
      <w:r w:rsidR="000D6386" w:rsidRPr="000D6386">
        <w:t xml:space="preserve"> Правильно воспринял, назвав США несчастной страной, ибо идет против Решения Владык. В конечном итоге не будет иметь успеха ни в чем. Самая сущность ее начинаний кроет в себе страшные силы саморазрушения. «Не быстрому достается бег и сильному победа». Но всему время и место. А так как все силы противников наших есть силы уходящих энергий, то они и исполнители этих смещаемых энергий с планеты уйдут. Они обречены на исчезновение космическим течением планетной эволюции. Остается лишь только внимательно наблюдать, как темные тучи неудач начнут сгущаться и нависать над несчастной страной, отвергающей пути Нового Мира.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177.</w:t>
      </w:r>
      <w:r w:rsidR="000D6386" w:rsidRPr="000D6386">
        <w:t xml:space="preserve"> (112). </w:t>
      </w:r>
      <w:r w:rsidR="00451AC2" w:rsidRPr="00451AC2">
        <w:rPr>
          <w:b/>
        </w:rPr>
        <w:t>(Гуру).</w:t>
      </w:r>
      <w:r w:rsidR="000D6386" w:rsidRPr="000D6386">
        <w:t xml:space="preserve"> Постоянную бодрость духа считаем качеством нужным. Именно в удаче и неудаче, сегодня и завтра, и всегда и при всех обстоятельствах, счастливых и противных, будем хранить эту бодрость, несломимую случайными комбинациями </w:t>
      </w:r>
      <w:r w:rsidR="000D6386" w:rsidRPr="000D6386">
        <w:lastRenderedPageBreak/>
        <w:t>внешних условий. Условия уйдут, как пришли, но бодрость духа останется с нами как уже неотъемлемое достижение.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178.</w:t>
      </w:r>
      <w:r w:rsidR="000D6386" w:rsidRPr="000D6386">
        <w:t xml:space="preserve"> (113). </w:t>
      </w:r>
      <w:r w:rsidR="00451AC2" w:rsidRPr="00451AC2">
        <w:rPr>
          <w:b/>
        </w:rPr>
        <w:t>(Май 6).</w:t>
      </w:r>
      <w:r w:rsidR="000D6386" w:rsidRPr="000D6386">
        <w:t xml:space="preserve"> Учись, учись, учись! Учись, друг Мой, на жизни. Жизнь</w:t>
      </w:r>
      <w:r w:rsidR="000D6386">
        <w:t xml:space="preserve"> — </w:t>
      </w:r>
      <w:r w:rsidR="000D6386" w:rsidRPr="000D6386">
        <w:t>это лучший учитель и лучшая школа. Учись.</w:t>
      </w:r>
    </w:p>
    <w:p w:rsidR="000D6386" w:rsidRPr="000D6386" w:rsidRDefault="000D6386" w:rsidP="000D6386">
      <w:r w:rsidRPr="000D6386">
        <w:t xml:space="preserve">Можно представить себе, насколько крепко прирастает аура человека к дому или месту, в котором безвыездно прожил он всю жизнь. Смена тел и воплощений мудро дается людям, чтобы не привязывались они слишком прочно к тому, что их окружает. Странничество и путешествия поэтому необычайно полезны. Чем больше перемен в каждой отдельной жизни и чем больше смены домов и жилищ, тем лучше для духа, познающего на опыте временность и непрочность земных домов. И все же, несмотря даже на этот опыт, аура успевает прирастать к очередному жилищу. Тогда жизнь посылает особо частые смены внешнего окружения. Каждая учит отрыву от них, чтобы отрыв от Земли при переходе Великих границ был возможно более легким. Странникам нечего терять, не о чем жалеть и не к чему прирастать аурой, так как они в постоянном движении. Но живущим в домах и квартирах, и особенно в своих собственных, и почитающим их своими отрываться трудно необычайно. С каждой комнатой, вещью привычной, предметом, которым владеем, связаны нитью, образующей ток объединения с нею в сознании. Тысячами невидимых нитей приковано сознание ко всем вещам, которые считает своими, к стенам домов и всему, что находится в них или около, к местам, в которых живет человек. Трудно даже вообразить, насколько загромождается сознание ненужными духу вещами и насколько оплетено, словно крепкой паутиной, переплетающимися токами, протянутыми от каждой владеемой вещи к своему владельцу. В этом проклятие собственности и в этом привязанность человека к Земле. Но освобождение в духе. Можно в духе порывать эти нити, можно в духе учиться освобождаться от вещей, зная, что каждая из них нужна лишь на время и что в действительности ничто не принадлежит нам, так как с собою с Земли взять ничего дальше нельзя. Люди, не освободившиеся от цепей собственности, уходят в Мир Тонкий, связанные ею по рукам и ногам. Нужно учиться в сознании полностью отрываться от насиженных мест и жилищ, выбрасывая из него даже память о них, так как воспоминания тоже привязывают к местам и вещам. Отсюда особая полезность частого изменения внешних условий. Среди всех этих смен мест, и домов, и обстоятельств неизменным остается Учитель, Иерархия Света, связь с нею и те основы, на которых зиждется Учение Жизни. Это неизменное Основание Жизни нужно сугубо оберегать, чтобы мелькание волн житейского потока не закрыло самого важного и нужного для человека. Не привязывайтесь ни к чему, и вам нечего будет терять: ни к вещам, ни к домам, ни к местам, ни к прохожим и встречным случайным, ибо все это только на время. Сколько лиц уже мимо </w:t>
      </w:r>
      <w:r w:rsidRPr="000D6386">
        <w:lastRenderedPageBreak/>
        <w:t>прошло, сколько мест, и домов, и условий</w:t>
      </w:r>
      <w:r>
        <w:t xml:space="preserve"> — </w:t>
      </w:r>
      <w:r w:rsidRPr="000D6386">
        <w:t>и все это в прошлом. Все идет, все течет, все проходит, но Я Пребываю вовеки и с вами поверх преходящих течений жизни. Ко Мне устремленных Прошу: «Оставьте земное, точнее, оставьте привязанность к земному, освободите сознание от загромождающего его сора, чтобы можно было наполнить его явлениями непреходящего». Когда Говорю о сокровищах на небесах, Имею в виду непреходящие ценности мысли и накопления духа, которые он взять может с собою в путь дальний. Так и смотрите на все, что вокруг, как на то, с чем придется расстаться, и что все это не ваше, все дано вам на время, во временное пользование судьбой или кармой. Даже продукты творчества вашего тоже не ваши, но для людей, на служение людям, если от Света они и Красоты. Родится в мир человек, ничего не имея, уходит из жизни, не взяв с собой ничего. Откуда же это чудовищное извращение смысла вещей, которыми, воображает человек, что владеет? Конечно, от незнания, то есть от невежества, которое является причиною всех заблуждений. Потому Говорю: «Знайте, знайте, прежде чем смочь освободить дух от цепей плотного мира, чтобы в Мире Надземном быть совершенно свободным от пережитков земных».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179.</w:t>
      </w:r>
      <w:r w:rsidR="000D6386" w:rsidRPr="000D6386">
        <w:t xml:space="preserve"> (114). </w:t>
      </w:r>
      <w:r w:rsidR="00451AC2" w:rsidRPr="00451AC2">
        <w:rPr>
          <w:b/>
        </w:rPr>
        <w:t>(М.А.Й.).</w:t>
      </w:r>
      <w:r w:rsidR="000D6386" w:rsidRPr="000D6386">
        <w:t xml:space="preserve"> Следует заботливо отметить, как за платой тотчас же идет получение. Многие хотели бы получать бесплатно, то есть опыт и знание жизни приобретать даром, не заплатив за это трудностями, страданиями, горечью и собственным потом и кровью. Легкого пути познавания жизни не существует. Мы такого не знаем, не знали его и те, кто прошел прежде нас этим тернистым путем. Утешение в том, что все эти тернии обогащают дух новыми нахождениями и готовят его к следующей ступени на лестнице жизни. Как же заботливо надо обдумывать и анализировать каждый опыт, чтобы извлечь из него все, что может он дать. Можно в школе на уроке, занявшись пустяками, пропустить бесполезно мимо ушей целый урок. Точно так же и в жизни можно бездумно пройти мимо того, чему Хочет научить нас на жизни Учитель. Будем очень внимательны ко всему, чему учит нас жизнь.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180.</w:t>
      </w:r>
      <w:r w:rsidR="000D6386" w:rsidRPr="000D6386">
        <w:t xml:space="preserve"> (115). </w:t>
      </w:r>
      <w:r w:rsidR="00451AC2" w:rsidRPr="00451AC2">
        <w:rPr>
          <w:b/>
        </w:rPr>
        <w:t>(Гуру).</w:t>
      </w:r>
      <w:r w:rsidR="000D6386" w:rsidRPr="000D6386">
        <w:t xml:space="preserve"> Будем считать каждый наступающий день как ступень еще одной, новой возможности познавания мира. И тогда глаз наш, направленный на приобретение знания, не упустит ничего из того, что этот день может дать. Если на все смотреть просто, как все, многое важное и примечательное пройдет мимо, не оставив следа. Если же считать себя постоянно и каждое мгновение учеником, многому можно тогда научиться. Малых ребят водят за ручку. Зрелый ученик идет самостоятельно и берет то, что Учитель заботливо Приготовил ему на пути. Умение стоять на собственных ногах и действовать самостоятельно указывает на зрелость духа.</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181.</w:t>
      </w:r>
      <w:r w:rsidR="000D6386" w:rsidRPr="000D6386">
        <w:t xml:space="preserve"> (116). </w:t>
      </w:r>
      <w:r w:rsidR="00451AC2" w:rsidRPr="00451AC2">
        <w:rPr>
          <w:b/>
        </w:rPr>
        <w:t>(Май 7).</w:t>
      </w:r>
      <w:r w:rsidR="000D6386" w:rsidRPr="000D6386">
        <w:t xml:space="preserve"> Сперва нужная или желаемая мысль требует, чтобы на ней было сосредоточено внимание. Затем она крепнет, кристаллизуется, и уже не надо никаких усилий, чтобы ее удержать. А затем она становится настолько сильной, что нужно усилие, и порой очень большое, чтобы от нее освободиться. Навязчивые сильные мысли, порожденные человеком, сопровождают его долго после того, как он их породил, хотя бы он и не хотел более с ними общаться. Мысли привычные, мысли повторные, мысли, вызываемые нашими слабостями и потворствами им, особенно прилипчивы. Насколько же сильны мысли, взлелеянные и питаемые годами энергией творческого воображения! Мысль</w:t>
      </w:r>
      <w:r w:rsidR="000D6386">
        <w:t xml:space="preserve"> — </w:t>
      </w:r>
      <w:r w:rsidR="000D6386" w:rsidRPr="000D6386">
        <w:t>это живое существо. Она живет и вибрирует в пространстве. Ее легче породить, чем от нее освободиться. От чистых, прекрасных, светлых мыслей нет необходимости освобождаться, ибо, кроме добра, их воздействия ничего не принесут. Но как же быть с мыслями противоположной природы, с мыслями темными, с мыслями зла? Мыслями всеми, как хорошими, так и плохими, надо прежде всего овладеть и научиться ими управлять, устраняя их из сознания приказом воли. Если этого навыка не утвердить на Земле, когда еще в плотном теле, то там, где мыслью движется все, сделать это будет почти невозможно. Мысли, эти живые сущности, окружат человека независимо от того, хочет он этого или нет, и будут пульсировать жизнью и воздействовать на своего породителя силою вложенных им самим в эти мысли энергий. Упражнения в освобождении сознания от мыслей любого порядка</w:t>
      </w:r>
      <w:r w:rsidR="00002B24" w:rsidRPr="00696E05">
        <w:t xml:space="preserve"> </w:t>
      </w:r>
      <w:r w:rsidR="000D6386" w:rsidRPr="000D6386">
        <w:t>очень нужны и полезны. Для этого хорошо научиться уметь переносить внимание с одного предмета на другой, с одного порядка мыслей</w:t>
      </w:r>
      <w:r w:rsidR="000D6386">
        <w:t xml:space="preserve"> — </w:t>
      </w:r>
      <w:r w:rsidR="000D6386" w:rsidRPr="000D6386">
        <w:t>на совершенно новый. Перемена работы или занятий, замена одного другим очень полезны тем, что позволяют вместе с этим менять и течение мыслей, вернее, облегчают этот процесс. Надо учиться умению управлять своей мыслью. Это очень нужно для надземного пребывания. На рабов у своих мыслей и свободных людей можно разделить человечество. Трудно говорить о какой бы то ни было свободе рабам, находящимся в плену у своих собственных мысленных порождений. Но человек был свободным рожден. Цепи рабства он надел на себя, подпав под власть собственных мыслей. Только мысль о свободе может поднять раба на борьбу. Сковывает и освобождает человека мысль. Мысль о свободе будет преддверием освобождения. Рабство обычное видимо всем, но рабство у мыслей</w:t>
      </w:r>
      <w:r w:rsidR="000D6386">
        <w:t xml:space="preserve"> — </w:t>
      </w:r>
      <w:r w:rsidR="000D6386" w:rsidRPr="000D6386">
        <w:t>очень немногим. Мне не надо рабов.</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182.</w:t>
      </w:r>
      <w:r w:rsidR="000D6386" w:rsidRPr="000D6386">
        <w:t xml:space="preserve"> (117). </w:t>
      </w:r>
      <w:r w:rsidR="00451AC2" w:rsidRPr="00451AC2">
        <w:rPr>
          <w:b/>
        </w:rPr>
        <w:t>(М.А.Й.).</w:t>
      </w:r>
      <w:r w:rsidR="000D6386" w:rsidRPr="000D6386">
        <w:t xml:space="preserve"> Если по вере дается, то по отрицанию отнимается. Посадите отрицателя одного, дайте ему ручку и бумагу</w:t>
      </w:r>
      <w:r w:rsidR="000D6386">
        <w:t xml:space="preserve"> — </w:t>
      </w:r>
      <w:r w:rsidR="000D6386" w:rsidRPr="000D6386">
        <w:t xml:space="preserve">просидеть может целый год и все же не запишет ни одной мысли, идущей от нас. Как же отрицать несомненное, ту близость, ту связь, которая между нами установилась и которая столь плодоносна по своим результатам. Потому и безумствует тьма, вас окружая, что вы близки нам и служите Свету. Но как же быть с теми, кто идет против </w:t>
      </w:r>
      <w:r w:rsidR="000D6386" w:rsidRPr="000D6386">
        <w:lastRenderedPageBreak/>
        <w:t>вас, кто, Света коснувшись, вновь обратился во тьму? Не забывайте, что сейчас время счетов конечных и каждый определяет свое будущее на далекие сроки. Пусть всё естественно притянется к фокусам своего притяжения, то есть разместится по полюсам, то есть сделает выбор. Для этого каждому даются испытания, чтобы выявил свою сущность и отошел либо к Свету, либо во тьму.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183.</w:t>
      </w:r>
      <w:r w:rsidR="000D6386" w:rsidRPr="000D6386">
        <w:t xml:space="preserve"> (118). </w:t>
      </w:r>
      <w:r w:rsidR="00451AC2" w:rsidRPr="00451AC2">
        <w:rPr>
          <w:b/>
        </w:rPr>
        <w:t>(Гуру).</w:t>
      </w:r>
      <w:r w:rsidR="000D6386" w:rsidRPr="000D6386">
        <w:t xml:space="preserve"> Не слишком смущайтесь, когда физическое тело, идя на пределе, не выдерживает</w:t>
      </w:r>
      <w:r w:rsidR="00696E05" w:rsidRPr="00696E05">
        <w:t xml:space="preserve"> </w:t>
      </w:r>
      <w:r w:rsidR="000D6386" w:rsidRPr="000D6386">
        <w:t>нагрузки. Е[лена] П</w:t>
      </w:r>
      <w:r w:rsidR="00414CD1" w:rsidRPr="00632850">
        <w:t>[</w:t>
      </w:r>
      <w:r w:rsidR="000D6386" w:rsidRPr="000D6386">
        <w:t>етровна</w:t>
      </w:r>
      <w:r w:rsidR="00414CD1" w:rsidRPr="00632850">
        <w:t>]</w:t>
      </w:r>
      <w:r w:rsidR="000D6386" w:rsidRPr="000D6386">
        <w:t xml:space="preserve"> Б[лаватская] даже курила. Это не оправдание, но объяснение, чтобы не слишком сурово корили себя, если тело сдает. Ныряльщику нужен хотя бы глоток воздуха, чтобы пробыть в глубине. Низшие слои близ Земли нагнетены непомерно. Надо очень много сил, чтобы устоять. Христос удалялся в пустыню, чтобы восстановить силы, растраченные на людей. Как же восстанавливать их вам, привязанным к условиям трудным, привязанным крепко? Чистого воздуха нет, нет праны, нет пустыни, уйти некуда... Остается выход только один, только к Владыке. Только с Ним в постоянстве Общения можно выход найти из создавшегося тупика. А может быть, кажущаяся безвыходность для того и сложилась, чтобы приблизить к Нему навсегда.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184.</w:t>
      </w:r>
      <w:r w:rsidR="000D6386" w:rsidRPr="000D6386">
        <w:t xml:space="preserve"> (119). </w:t>
      </w:r>
      <w:r w:rsidR="00451AC2" w:rsidRPr="00451AC2">
        <w:rPr>
          <w:b/>
        </w:rPr>
        <w:t>(Май 8).</w:t>
      </w:r>
      <w:r w:rsidR="000D6386" w:rsidRPr="000D6386">
        <w:t xml:space="preserve"> Здесь и там, далеко и близко, верх или низ, сегодня или завтра, впереди или позади</w:t>
      </w:r>
      <w:r w:rsidR="000D6386">
        <w:t xml:space="preserve"> — </w:t>
      </w:r>
      <w:r w:rsidR="000D6386" w:rsidRPr="000D6386">
        <w:t xml:space="preserve">все это земные представления о вещах. В духе все ныне и здесь, и там, где дух и сознание, там и все эти понятия, ныне разделенные земным, ограниченным мышлением, понятия и представления, слитые в одно, в «Я» человека. Где сознание, там и все, там и дух и его «Я», не малое «я» и земное, но высшее, не имеющее ничего и владеющее всем, ибо от всего отказалось. Там, где «Я», там и дом, дом духа. Не к дому земному привязывает сознание свое человек, построивший себе дом духа, но живет и пребывает он в доме духа. И тогда все земные дома становятся временными, и дух не прикован ни к одному, не поглощен ни одним, ибо ни один не считает своим, а данным лишь только на время, чтобы было где иметь угол для тела, которое нуждается и в одежде, и в крове. Но дух не нуждается в них. Эту свободу от вещей, и домов, и одежды надо понять, чтобы не связывать себя с ними. Очень тонка эта граница обладания вещами без чувства собственности, то есть без связанности ими. Освобождение от вещей в духе необходимо, чтобы свободным быть в мире земном и еще более в Мире Надземном, где необорванные магнитные токи, крепко соединяющие собственника с его собственностью, сохраняют свою силу и держат дух в плену у вещей, окружающих сознание. Астральные двойники материальных вещей имеют яркую видимость на плане астральном, и не освобожденный от земных вещей собственник ими, то есть этими двойниками, продолжает владеть, ибо их считает своими. И вместо красот Тонкого </w:t>
      </w:r>
      <w:r w:rsidR="000D6386" w:rsidRPr="000D6386">
        <w:lastRenderedPageBreak/>
        <w:t>Мира, вместо беспредельного пространства, вместо сияния Дальних Миров или прекрасных пейзажей, не зримых глазу земному гор, и лесов, и снегов, и морей, будет он видеть обломки земных нагромождений ненужных вещей, несовершенных и даже безобразных порой, и будет хвататься за них, удерживая их около себя. Не слишком ли это дорогая плата за собственное невежество? Учитесь смотреть на все, что судьба дала в ваши руки, как на временное обладание вещами, нужными только на Земле, владение которыми не должно и не может в сознании вашем протянуться ни на одно мгновение дальше сроков жизни земной. Пресеките в сознании нити связей магнитных с каждою вещью сроком ее нужности и пригодности на Земле, чтобы с собою туда, в Мир Надземный, даже случайно не взять ничего. Когда неосвобожденный дух покидает тело земное, он тянет за собою длинный волочащийся хвост земной собственности, который будет тянуться за ним, пока не обрублен. А так как пребывание в Тонком Мире много продолжительнее земного, то можно представить себе, чего лишает себя человек, окружившийся лохмотьями и обломками земных пережитков. Рабство у вещей выявляется во всей своей силе, бессмысленности и нелепости не здесь, на Земле, но в Мире Надземном, где приходится тяжко платить за обольщение призрачным чувством собственности. На все, что вокруг, на Земле, и особенно на вещи, которые имеете, смотрите, учитесь смотреть, как смотрит путник на все, мимо чего он проходит. Мы путники пути беспредельного. Беспредельные мы, и ничто не принадлежит нам. Все временно только, только на время. Временны вещи, временно тело, временны чувства и мысли. И только</w:t>
      </w:r>
      <w:r w:rsidR="00696E05" w:rsidRPr="00696E05">
        <w:t xml:space="preserve"> </w:t>
      </w:r>
      <w:r w:rsidR="000D6386" w:rsidRPr="000D6386">
        <w:t>Смотрящий на них, Бессмертный Рекордер, Безмолвный Свидетель внутри</w:t>
      </w:r>
      <w:r w:rsidR="000D6386">
        <w:t xml:space="preserve"> — </w:t>
      </w:r>
      <w:r w:rsidR="000D6386" w:rsidRPr="000D6386">
        <w:t>вечен Он.</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185.</w:t>
      </w:r>
      <w:r w:rsidR="000D6386" w:rsidRPr="000D6386">
        <w:t xml:space="preserve"> (120). Красоту можно любить. Можно наслаждаться красотою Земли и природы, красотою произведений искусства, красотою прекрасных вещей и даже красотою одежды или обихода, но при условии несвязанности ею, то есть без чувства собственности или желания считать все своим, навсегда, мне, мне, самости моей принадлежащим. Красотою оправдано все, но не оправдано только желание присвоения в личную собственность. Даже красивую одежду можно иметь, но зная ее смысл и временность назначения. Дозволено все, если в свободе, и</w:t>
      </w:r>
      <w:r w:rsidR="000D6386">
        <w:t xml:space="preserve"> — </w:t>
      </w:r>
      <w:r w:rsidR="000D6386" w:rsidRPr="000D6386">
        <w:t>ничего, если в рабстве.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186.</w:t>
      </w:r>
      <w:r w:rsidR="000D6386" w:rsidRPr="000D6386">
        <w:t xml:space="preserve"> (121). </w:t>
      </w:r>
      <w:r w:rsidR="00451AC2" w:rsidRPr="00451AC2">
        <w:rPr>
          <w:b/>
        </w:rPr>
        <w:t>(М.А.Й.).</w:t>
      </w:r>
      <w:r w:rsidR="000D6386" w:rsidRPr="000D6386">
        <w:t xml:space="preserve"> Как напряженно идут эти дни, насыщая сознание опытом. Самое неприятное, самое тяжкое, самое обременяющее становится самым плодоносящим в смысле духовных накоплений. Из всего извлекается опыта сок, и нахождения духа явно растут. Следовательно, и благоприятные и противные обстоятельства яро начинают служить устремленному духу. А так как противодействия нагнетаются темными, то начинают служить и они, вызывая рост силы духа на все, идущее против. Так, верность и </w:t>
      </w:r>
      <w:r w:rsidR="000D6386" w:rsidRPr="000D6386">
        <w:lastRenderedPageBreak/>
        <w:t>преданность Владыке и нам имеет награду свою. Рост мысли нельзя купить ни за какие сокровища мира. И если мысль начинает буйно расти, путь духу свободен. Свобода</w:t>
      </w:r>
      <w:r w:rsidR="000D6386">
        <w:t xml:space="preserve"> — </w:t>
      </w:r>
      <w:r w:rsidR="000D6386" w:rsidRPr="000D6386">
        <w:t>не в отсутствии препятствий или темных противодействий, но в преодолении их, в победе над ними. Идти, несмотря ни на что, идти, ритма Общения и восприятий не нарушая, идти перед лицом самых больших трудностей и препятствий есть путь победный. Это наш путь. И мы радуемся, когда устремленный дух идет этим путем.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187.</w:t>
      </w:r>
      <w:r w:rsidR="000D6386" w:rsidRPr="000D6386">
        <w:t xml:space="preserve"> (122). </w:t>
      </w:r>
      <w:r w:rsidR="00451AC2" w:rsidRPr="00451AC2">
        <w:rPr>
          <w:b/>
        </w:rPr>
        <w:t>(Гуру).</w:t>
      </w:r>
      <w:r w:rsidR="000D6386" w:rsidRPr="000D6386">
        <w:t xml:space="preserve"> Чудища</w:t>
      </w:r>
      <w:r w:rsidR="000D6386">
        <w:t xml:space="preserve"> — </w:t>
      </w:r>
      <w:r w:rsidR="000D6386" w:rsidRPr="000D6386">
        <w:t>ножки Престола, чудища</w:t>
      </w:r>
      <w:r w:rsidR="000D6386">
        <w:t xml:space="preserve"> — </w:t>
      </w:r>
      <w:r w:rsidR="000D6386" w:rsidRPr="000D6386">
        <w:t>подножие Света. По спинам чудовищ поднимается герой на гору Света. Попрание тьмы заключается в том, что по ней и над ней поднимаются воины</w:t>
      </w:r>
      <w:r w:rsidR="00696E05" w:rsidRPr="00696E05">
        <w:t xml:space="preserve"> </w:t>
      </w:r>
      <w:r w:rsidR="000D6386" w:rsidRPr="000D6386">
        <w:t>Света к Твердыне. Только тьму победивший может подняться. Каждодневна борьба, и каждодневно куется Победа. Нельзя отступить ни на миг или успокоиться в делании, нельзя даже остановиться надолго, ибо остановка может превратиться в застой. Опасны задержки, ибо Учитель Идет все вперед и вперед, и можно отстать, задержавшись.</w:t>
      </w:r>
    </w:p>
    <w:p w:rsidR="00D8779F" w:rsidRDefault="00D8779F" w:rsidP="000D6386"/>
    <w:p w:rsidR="000D6386" w:rsidRPr="000D6386" w:rsidRDefault="000C1121" w:rsidP="000D6386">
      <w:r w:rsidRPr="00632850">
        <w:rPr>
          <w:b/>
          <w:lang w:val="en-US"/>
        </w:rPr>
        <w:t>1</w:t>
      </w:r>
      <w:r>
        <w:rPr>
          <w:b/>
          <w:lang w:val="en-US"/>
        </w:rPr>
        <w:t>965</w:t>
      </w:r>
      <w:r w:rsidRPr="00632850">
        <w:rPr>
          <w:b/>
          <w:lang w:val="en-US"/>
        </w:rPr>
        <w:t> </w:t>
      </w:r>
      <w:r>
        <w:rPr>
          <w:b/>
        </w:rPr>
        <w:t>г</w:t>
      </w:r>
      <w:r w:rsidRPr="00632850">
        <w:rPr>
          <w:b/>
          <w:lang w:val="en-US"/>
        </w:rPr>
        <w:t xml:space="preserve">. </w:t>
      </w:r>
      <w:r w:rsidR="00C515BC" w:rsidRPr="00632850">
        <w:rPr>
          <w:b/>
          <w:lang w:val="en-US"/>
        </w:rPr>
        <w:t>188.</w:t>
      </w:r>
      <w:r w:rsidR="000D6386" w:rsidRPr="00632850">
        <w:rPr>
          <w:lang w:val="en-US"/>
        </w:rPr>
        <w:t xml:space="preserve"> (123). Omnia mea mecum porto. </w:t>
      </w:r>
      <w:r w:rsidR="000D6386" w:rsidRPr="000D6386">
        <w:t>Все свое ношу с собою. Все ношу в себе. Все действительно свое ношу с собой и в себе. И все свое уношу с собою же в Мир Тонкий, когда умирает тело. Каково же это «свое» и что собою оно представляет? Что с собою беру, чтобы с ним и в нем пребывать? Вот об этом и следует думать, чтобы ненужного, вредного, темного ничего с собой не носить и не уносить в Мир Надземный.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189.</w:t>
      </w:r>
      <w:r w:rsidR="000D6386" w:rsidRPr="000D6386">
        <w:t xml:space="preserve"> (124). </w:t>
      </w:r>
      <w:r w:rsidR="00451AC2" w:rsidRPr="00451AC2">
        <w:rPr>
          <w:b/>
        </w:rPr>
        <w:t>(Май 10).</w:t>
      </w:r>
      <w:r w:rsidR="000D6386" w:rsidRPr="000D6386">
        <w:t xml:space="preserve"> Я с вами всегда. Почему же вы силы и желания в себе не найдете всегда быть со Мною? Опыт говорит, что достаточно напряженно начать устремляться ко Мне и держать Лик Мой перед собою, как тьма с яростью обрушивается на дерзающего. Ненавистен тьме Свет. Яркое горение сердца заставляет темных неистовствовать в злобе, пытаясь сокрушить твердыню зажженного сердца. Трудно выдерживать натиски тьмы, ибо изощрены темные в своих злоухищрениях. Но Свет, утверждаемый Ликом Учителя, должен тьму победить. Снова и снова будем делать попытки к всенаполнению сердца Владыкой, когда все остальное должно отступить в сознании на план задний. Когда Владыка в сознании первенствует, победа тогда достижима. Оборонимся Владыкой и Им победим. Борьба за Свет будет еще очень трудна некоторое время, пока космические условия планеты еще не позволяют полной его ассимиляции сознанием. Еще шевелится тьма, собирая для последней яростной вспышки всех, кому суждено стать Космическим сором. Но рассеются тучи, развеется мрак, волны огня пройдут по планете, выжигая Космический сор, очищая ее и готовя просторы земные для новой, чудеснейшей жизни. Новый Мир победит. Победа Родины вашей над </w:t>
      </w:r>
      <w:r w:rsidR="000D6386" w:rsidRPr="000D6386">
        <w:lastRenderedPageBreak/>
        <w:t>тьмою есть символ победы Нового Мира над старым, есть залог и ручательство новых побед и конечного торжества Света и Правды над тьмою. Великое будущее суждено Миру, и Моя Страна, Родина ваша, вносит бесценный вклад в построение Нового Мира. Потому ей победа во всем, ибо силы свои Мы Даем ей на помощь.</w:t>
      </w:r>
    </w:p>
    <w:p w:rsidR="000D6386" w:rsidRPr="000D6386" w:rsidRDefault="000D6386" w:rsidP="000D6386">
      <w:r w:rsidRPr="000D6386">
        <w:t>День Победы отметим пониманием ее для судеб мира. Великие жертвы, которые принес великий народ, чтобы добиться победы, не были принесены понапрасну. Напрасно пытаются враги аннулировать ее результаты. Этого сделать они уже не в силах. Победа оружия дала победу Нового Мира и в сознании тех, кто за оружие даже не брался. Она еще резче разделила мир уходящий и обреченный от Нового Мира, Мира, побеждающего старый. Это деление углубляется с каждым днем все больше и больше, проводя резкую грань между Светом и тьмою. Безумие уже охватывает врагов Света. В безумии своем они уже начинаю жалить самих себя и наносить себе вред, ибо каждое их действие вызывает на них же обратный удар. Не спасут их ни бомбы, ни золото, ни промышленная мощь. Все обратится им самим же во вред на их же погибель. Моя Страна, Родина ваша, выйдет победительницей из всех испытаний и станет Ведущей Страной, за знаменами которой пойдут все народы Земли. Так Говорю и так Утверждал Я, Шамбалы Владыка, в преддверии великих перемен, которые дадут человечеству Новое Небо и Новую Землю. Забудут люди мир старый, и даже воспоминания о нем никому уже не придут больше на сердце.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190.</w:t>
      </w:r>
      <w:r w:rsidR="000D6386" w:rsidRPr="000D6386">
        <w:t xml:space="preserve"> </w:t>
      </w:r>
      <w:r w:rsidR="00451AC2" w:rsidRPr="00451AC2">
        <w:rPr>
          <w:b/>
        </w:rPr>
        <w:t>(М.А.Й.).</w:t>
      </w:r>
      <w:r w:rsidR="000D6386" w:rsidRPr="000D6386">
        <w:t xml:space="preserve"> Свет беспределен, мощен и неодолим. Вошедший в его сияние может черпать от сокровищ его без конца. Нет предела озарению Светом, нет предела расширению сознания, нет предела мудрости Иерархии, нет предела Знанию. Заповедана Беспредельность. Каких бы высоких ступеней ни достигло познание мира, за самыми высокими следуют высочайшие, и лестница знания не имеет конца. Путник Пути в Беспредельность вступает на путь вечного познавания. Сокровища Космоса неисчерпаемы. Но это надо знать, этого надо желать и надо дерзать устремленно.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191.</w:t>
      </w:r>
      <w:r w:rsidR="000D6386" w:rsidRPr="000D6386">
        <w:t xml:space="preserve"> (125). </w:t>
      </w:r>
      <w:r w:rsidR="00451AC2" w:rsidRPr="00451AC2">
        <w:rPr>
          <w:b/>
        </w:rPr>
        <w:t>(М.А.Й.).</w:t>
      </w:r>
      <w:r w:rsidR="000D6386" w:rsidRPr="000D6386">
        <w:t xml:space="preserve"> Не будем жалеть Светом своим поделиться с другими. Кто сказал, что, для того чтобы поделиться Светом, надо о нем говорить. Свет излучает аура, а излучения передаются и воздействуют молча. Научимся молчаливому даянию. Проповедь отошла в прошлое, лекции об Учении тоже. Остается жизнь и слово живое. Но слово, произнесенное молча, сильнее произносимого языком. Молчаливая жертва сильнее. Молчание двигает, в то время как слово может пролететь мимо. И не всякое слово или слова можно всегда сказать вслух. Но молчаливая вибрация Света, передаваемая излучениями ауры, никогда не остается без следствия. Молчаливое присутствие одной даже ауры, объединенной в Свете с Владыкой, может перемагнитить целое </w:t>
      </w:r>
      <w:r w:rsidR="000D6386" w:rsidRPr="000D6386">
        <w:lastRenderedPageBreak/>
        <w:t>собрание. Силу свою надо знать. Надо знать силу молчаливого слова. Молчащий не значит бездействующий. В молчании и молчанием можно больше сказать и сделать, чем сделает сотня пустословов и болтунов. Огненное молчание двигает не только сознания, но и события. Молчание заставляет людей и обстоятельства подчиняться ему сильней, чем слова.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192.</w:t>
      </w:r>
      <w:r w:rsidR="000D6386" w:rsidRPr="000D6386">
        <w:t xml:space="preserve"> (126). </w:t>
      </w:r>
      <w:r w:rsidR="00451AC2" w:rsidRPr="00451AC2">
        <w:rPr>
          <w:b/>
        </w:rPr>
        <w:t>(Гуру).</w:t>
      </w:r>
      <w:r w:rsidR="000D6386" w:rsidRPr="000D6386">
        <w:t xml:space="preserve"> Не любят люди смотреть друг другу прямо в глаза. Почему? Не потому ли, что слишком много имеют в себе такого, что хотелось бы скрыть от людей? Именно так. Когда вы готовы смотреть нам в глаза и в глаза Учителю</w:t>
      </w:r>
      <w:r w:rsidR="000D6386">
        <w:t xml:space="preserve"> — </w:t>
      </w:r>
      <w:r w:rsidR="000D6386" w:rsidRPr="000D6386">
        <w:t>знак это очень хороший. Он означает открытость к нам сердца. Внимательно наблюдайте людей, и особенно тех, кто прячет глаза. Смотря открыто и прямо в чужие глаза, будете чувствовать свою власть над ними, ибо мало встретится глаз, смотрящих вам прямо в глаза. У каждого имеется много такого, что хочет он скрыть. Глаза</w:t>
      </w:r>
      <w:r w:rsidR="000D6386">
        <w:t xml:space="preserve"> — </w:t>
      </w:r>
      <w:r w:rsidR="000D6386" w:rsidRPr="000D6386">
        <w:t>окна души. Все это знают, но редко стремятся заглянуть в окна чужие. Кто вступит на тропу познавания человека, должен научиться читать по глазам. Ведь это все равно, как читать интересную книгу. Впрочем, книги бывают разные, и некоторые не хочется даже читать. Глаза еще более разнообразны, чем книги. В некоторые лучше не заглядывать. Но курс изучения человека по глазам все же надо пройти. Вредные книжки не служат препятствием тому, чтобы читать хорошие.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193.</w:t>
      </w:r>
      <w:r w:rsidR="000D6386" w:rsidRPr="000D6386">
        <w:t xml:space="preserve"> (127). </w:t>
      </w:r>
      <w:r w:rsidR="00451AC2" w:rsidRPr="00451AC2">
        <w:rPr>
          <w:b/>
        </w:rPr>
        <w:t>(Гуру).</w:t>
      </w:r>
      <w:r w:rsidR="000D6386" w:rsidRPr="000D6386">
        <w:t xml:space="preserve"> Конец венчает дело, а конечная победа покрывает все неудачи. К ней-то и надо стремиться, проходя спокойно мимо всех неудач, ведущих к конечной победе, если состоялось решение в духе добиться ее любою ценой. Так неудача превращается в удачу и кажущееся поражение</w:t>
      </w:r>
      <w:r w:rsidR="000D6386">
        <w:t xml:space="preserve"> — </w:t>
      </w:r>
      <w:r w:rsidR="000D6386" w:rsidRPr="000D6386">
        <w:t>в победу. Дух непобедим, если осознано, что все, что вокруг, все проходит, а дух остается. И если победа утверждается в духе поверх всего, что есть и что было, то и победа остается с духом и в духе. Так идет через жизнь победитель сужденный.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194.</w:t>
      </w:r>
      <w:r w:rsidR="000D6386" w:rsidRPr="000D6386">
        <w:t xml:space="preserve"> (128). </w:t>
      </w:r>
      <w:r w:rsidR="00451AC2" w:rsidRPr="00451AC2">
        <w:rPr>
          <w:b/>
        </w:rPr>
        <w:t>(Май 10).</w:t>
      </w:r>
      <w:r w:rsidR="000D6386" w:rsidRPr="000D6386">
        <w:t xml:space="preserve"> Сборища бывают весьма разнообразны по своему составу и настроениям. «Где двое или трое собрались во Имя Мое, там Я между ними». Но что же получается, если собираются во имя свое? Что может получиться, если сборище идет ради азартной игры, пьянства, разгула или каких-либо других низменных целей, или просто бесцельно оно, пусто и лишено светлых устремлений. Коллективная аура подчиняет своим настроением индивидуальную и лишает ее искорок Света, если таковые в ней были. Воздействие коллективной ауры очень сильно. И можно ли удивляться, если носитель светлой ауры чувствует, что его обобрали во время подобных сборищ. Лучше их избегать, а если необходимость заставляет присутствовать, следует внутренне отгородиться от вредных воздействий, чтобы, сохранив порядок </w:t>
      </w:r>
      <w:r w:rsidR="000D6386" w:rsidRPr="000D6386">
        <w:lastRenderedPageBreak/>
        <w:t>своих вибраций, можно было ими поднять и общий уровень излучений собравшихся. Отдавать себя бессмысленно на растерзание невежественным или низким сознаниям</w:t>
      </w:r>
      <w:r w:rsidR="000D6386">
        <w:t xml:space="preserve"> — </w:t>
      </w:r>
      <w:r w:rsidR="000D6386" w:rsidRPr="000D6386">
        <w:t>нецелесообразно. Реакция будет болезненной и отемненной. Приходится твердость и упорство явить, защищая свет в себе от попрания. Выход и решение в том, чтобы в таких случаях, если контакт неизбежен, свой светильник нести неугашенным, всеми силами сохраняя нерушимость заградительной сети. Нельзя поддаваться общему настроению, если оно насыщено низкими вибрациями. Нельзя заражаться обычностью обывательских настроений и снижать свое сознание по низшему уровню, когда сохранение светимости ауры является долгом несущего Свет. Никакие соображения не могут служить оправданием, когда Свет внутри поникает вследствие ненужного контакта с теми, кто его не имеет. Контакт нужен, если можно дать им Свет, но если он Света лишает, бесцельно такое общение и недопустимо. Дозор требуется постоянный. При каждом соприкасании с людьми следует прежде всего оградиться в сознании от возможных отемненных воздействий. Если фиал с благовониями постоянно открыт, аромат исчезает. Закон сообщающихся сосудов уравнивает высоту жидкостей во всех. Надо помнить о каждом прикосновении. Будьте настороже, когда кто-то касается вас, и особенно, если это делается многократно. Есть люди, которые бессознательно знают о силе прикосновения и стараются использовать ее, к вам прикасаясь, чтобы или взять от вас, или передать вам свое. А так как это «свое» обычно очень невысокого качества, то вреда не избежать. Вчерашний опыт ценен тем, что на деле пришлось убедиться, как светлое и устремленное состояние духа было нарушено непрошеными посторонними касаниями утром и еще более омрачающим сборищем днем. Сидение за столом в кругу охмелевших людей не может не оказать самого убийственного влияния на ауру, если не принять самых решительных мер самоограждения. Общение с людьми хорошо и необходимо, но цель такого общения должна быть на высоте. Бесцельные общения вредны, а тем более сборище хмельных людей.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195.</w:t>
      </w:r>
      <w:r w:rsidR="000D6386" w:rsidRPr="000D6386">
        <w:t xml:space="preserve"> </w:t>
      </w:r>
      <w:r w:rsidR="00451AC2" w:rsidRPr="00451AC2">
        <w:rPr>
          <w:b/>
        </w:rPr>
        <w:t>(М.А.Й.).</w:t>
      </w:r>
      <w:r w:rsidR="000D6386" w:rsidRPr="000D6386">
        <w:t xml:space="preserve"> Вот поставлены в условия, когда чуждые ауры толпятся вблизи, а вокруг их темные своры. А немногие, хорошо расположенные к вам, дать ничего не могут, так как не имеют, что дать. Пищи духу не могут дать, так как дающие вы. Через все это надо пройти. Все проходили, прошедшие раньше. Идите и вы. Даже близких по духу вблизи нет никого. Случайность? Нет, не случайность, но неизбежность намеченного Учителем испытания. Окружены, ибо если бы была изоляция, было бы слишком легко удержать Свет. Но Свет силою берется и силою же удерживается. Ваша задача удержать вопреки всем противным явлениям. Знаем и видим, Знает и Видит Владыка, как вам нелегко. Но знайте и вы, что </w:t>
      </w:r>
      <w:r w:rsidR="000D6386" w:rsidRPr="000D6386">
        <w:lastRenderedPageBreak/>
        <w:t>это ступени сближения с нами и с Ним. Видеть вас ближе хотим, потому и испытание, и опыта горечь, и радость идущей победы.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196.</w:t>
      </w:r>
      <w:r w:rsidR="000D6386" w:rsidRPr="000D6386">
        <w:t xml:space="preserve"> </w:t>
      </w:r>
      <w:r w:rsidR="00451AC2" w:rsidRPr="00451AC2">
        <w:rPr>
          <w:b/>
        </w:rPr>
        <w:t>(Гуру).</w:t>
      </w:r>
      <w:r w:rsidR="000D6386" w:rsidRPr="000D6386">
        <w:t xml:space="preserve"> Подмечено верно: как в большом, так и в малом, сущность явления одна и та же. Сперва озаренные Светом Ауры Спасителя кричали «Осанна» Ему. Но этой же силой была освещена тьма в сознании каждого крикуна. А затем разбуженная тьма поднялась и обрушилась на Него же с криками «Распни Его». Это в большом, а в малом, как подмечено верно, ваше касание, ваше сочувствие, ваше желание помочь и помощь оборачиваются против вас же. Явление это, даже взятое в малом масштабе, очень интересно. «Разве вы сделали этому человеку что-то хорошее? Почему он вам так вредит?»</w:t>
      </w:r>
      <w:r w:rsidR="000D6386">
        <w:t xml:space="preserve"> — </w:t>
      </w:r>
      <w:r w:rsidR="000D6386" w:rsidRPr="000D6386">
        <w:t>это спрашивает многоопытный путник. Плата за хорошее часто оборачивается неблагодарностью. А по каналу оказываемой вами помощи просачивается со стороны темных нашептывателей вред. Внимательно отмечайте эти знаки, чтобы оказывать помощь или выявлять сочувствие в действительной нужде и когда вас просят о помощи. Не надо навязывать помощи и не надо никого обременять советами. Но дать, если попросят. Тем меньше будет крючков, чтобы цепляться за вас. Молчаливость и сдержанность очень помогают и тут.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197.</w:t>
      </w:r>
      <w:r w:rsidR="000D6386" w:rsidRPr="000D6386">
        <w:t xml:space="preserve"> </w:t>
      </w:r>
      <w:r w:rsidR="00451AC2" w:rsidRPr="00451AC2">
        <w:rPr>
          <w:b/>
        </w:rPr>
        <w:t>(Май 11).</w:t>
      </w:r>
      <w:r w:rsidR="000D6386" w:rsidRPr="000D6386">
        <w:t xml:space="preserve"> (Со сна). Победа суждена. Освобождение.</w:t>
      </w:r>
    </w:p>
    <w:p w:rsidR="000D6386" w:rsidRPr="000D6386" w:rsidRDefault="000D6386" w:rsidP="000D6386">
      <w:r w:rsidRPr="000D6386">
        <w:t>К. Св.</w:t>
      </w:r>
    </w:p>
    <w:p w:rsidR="000D6386" w:rsidRPr="000D6386" w:rsidRDefault="000D6386" w:rsidP="000D6386">
      <w:r w:rsidRPr="000D6386">
        <w:t>Пиши.</w:t>
      </w:r>
    </w:p>
    <w:p w:rsidR="000D6386" w:rsidRPr="000D6386" w:rsidRDefault="000D6386" w:rsidP="000D6386">
      <w:r w:rsidRPr="000D6386">
        <w:t>Сын Мой, не приписывай неустойчивость и колебания мыслей и чувств, текущих через сознание, устойчивости и непоколебимости основ. Текучесть есть свойство физической, астральной и ментальной материи, которая проходит, находясь в постоянном движении, через соответствующие проводники человека. То, что течет, не может являть устойчивости и постоянства. Даже сила слуха, зрения, обоняния и осязания все время меняется, то обостряясь, то ослабевая. Но Учитель</w:t>
      </w:r>
      <w:r>
        <w:t xml:space="preserve"> — </w:t>
      </w:r>
      <w:r w:rsidRPr="000D6386">
        <w:t>поверх преходящего. Учитель один на всю жизнь, если это Учитель Света. Среди текущего жизненного потока трех миров усмотрим берег Вечности, от которого отошел дух, погружаясь в поток, и к которому ему суждено вернуться. Вечное во временном надо понять как основу, на которой развертывается мистерия жизни, постоянно меняющей формы своего выражения. Постоянство изменений и процессов есть свойство плотной, астральной и ментальной материи. Только законы непрерываемого изменения и движения материи неизменны и постоянны, ибо являют собою основание жизни.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198.</w:t>
      </w:r>
      <w:r w:rsidR="000D6386" w:rsidRPr="000D6386">
        <w:t xml:space="preserve"> Надо замечать всё. Хромоногий собеседник, случайный разговор с ним о вещах обычных и малоинтересных, и ощущение боли в своей собственной ноге и тяжесть в ногах есть следствие переноса чувствительности от одного организма в другой. </w:t>
      </w:r>
      <w:r w:rsidR="000D6386" w:rsidRPr="000D6386">
        <w:lastRenderedPageBreak/>
        <w:t>С этим можно поздравить. Волею эти восприятия подавляются быстро, если понимаются причины подобных ощущений. Но опыт заслуживает внимания, хотя и произошел непроизвольно. Помимо этого, он лишний раз подтверждает, насколько следует быть осторожным и внимательным при каждом соприкосновении с людьми. Тем же путем передается зараза и всевозможные недомогания. Сознательно взять на себя чужую боль возможно вполне, но и тут, как и везде, соблюдается целесообразность.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199.</w:t>
      </w:r>
      <w:r w:rsidR="000D6386" w:rsidRPr="000D6386">
        <w:t xml:space="preserve"> (129). </w:t>
      </w:r>
      <w:r w:rsidR="00451AC2" w:rsidRPr="00451AC2">
        <w:rPr>
          <w:b/>
        </w:rPr>
        <w:t>(М.А.Й.).</w:t>
      </w:r>
      <w:r w:rsidR="000D6386" w:rsidRPr="000D6386">
        <w:t xml:space="preserve"> Дается очень много. И даже малая частица, удержанная и примененная, составит богатство. В этом щедрость Учителя. Но что-то применить необходимо, и чем больше, тем лучше. Несмотря на текучесть процессов, происходящих в оболочках, они очень упорны в выражении своей формы. Цвет волос или глаз или черты лица и особенности физического строения остаются на всю жизнь. То же самое касается и оболочек, астральной и ментальной. Коренные изменения в них очень медленны и требуют упорной работы над ними. Они очень инертны и очень упорны в противодействии всему, что идет вразрез с их врожденными или приобретенными свойствами. Внезапное озарение лишь подтверждает наличие больших накоплений тех свойств и качеств, которые его обусловили. Но даже вода долбит камень, а тем более упорство твердого решения духа преобразить и переродить свои оболочки.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200.</w:t>
      </w:r>
      <w:r w:rsidR="000D6386" w:rsidRPr="000D6386">
        <w:t xml:space="preserve"> (130). </w:t>
      </w:r>
      <w:r w:rsidR="00451AC2" w:rsidRPr="00451AC2">
        <w:rPr>
          <w:b/>
        </w:rPr>
        <w:t>(Гуру).</w:t>
      </w:r>
      <w:r w:rsidR="000D6386" w:rsidRPr="000D6386">
        <w:t xml:space="preserve"> Человек живет тем, что его окружает. Насколько же изменится внутренняя жизнь человека при перемене внешних условий, настолько же изменится она при переходе в Мир Тонкий. Отсюда вывод: выдержавший курс на сближение с Иерархией Света до конца входит в те сферы, где прекращаются воздействия тьмы и куда темные проникнуть уже не могут. Твердыни, и Ашрамы, и селения Тонкого Мира, охраняемые Силами Света, убежищем служат для тех, кто к Свету стремился и себя побеждал.</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201.</w:t>
      </w:r>
      <w:r w:rsidR="000D6386" w:rsidRPr="000D6386">
        <w:t xml:space="preserve"> (131). </w:t>
      </w:r>
      <w:r w:rsidR="00451AC2" w:rsidRPr="00451AC2">
        <w:rPr>
          <w:b/>
        </w:rPr>
        <w:t>(Май 12).</w:t>
      </w:r>
      <w:r w:rsidR="000D6386" w:rsidRPr="000D6386">
        <w:t xml:space="preserve"> Я Хочу приблизить сознание ваше к пониманию всех видов материи, которая течет непрерывным потоком через ваши проводники, и законов, управляющих ею. Не порывается связь с формами, в которые облекается или был облечен дух, хотя самая форма и перестала существовать. Дух связан со всем, через что проходит и что проходит через него и его оболочки. Дух одухотворяет материю и разрежает и утончает ее. Только разреженная (или утончившаяся) материя становится подножием органической жизни. На голом камне трава не растет. Надо, чтобы почва для растений была устлана материалом оболочек мертвых форм низших организмов и форм организмов живых, чтобы жизнь могла развиваться. Одно развивается и растет за счет другого. Сложна и длинна лестница жизни, идущая снизу вверх. Власть </w:t>
      </w:r>
      <w:r w:rsidR="000D6386" w:rsidRPr="000D6386">
        <w:lastRenderedPageBreak/>
        <w:t>человека над элементами, входящими в состав его проводников, выражается прежде всего в способности организма ассимилировать их и использовать на построение этих проводников и поддержание формы каждого из них. Эта власть и эта способность углубляется и растет. Беспредельны возможности роста власти человека над элементами, входящими в состав всех его тел. Но рост этот длителен очень. Медленно развивается осознание власти человека над материей во всех ее видах, составляющей его микрокосм. Свойства материи дают человеку безграничные возможности роста сознания. Но фактически она велика, хотя еще и бесконечно далека от полной реализации. Именно самые свойства материи дают человеку безграничные возможности роста сознания. Сознание и материя связаны тесно, ибо являются аспектами вещи единой. Нельзя разъединить неделимое, но полюсность явлений дозволяет изучение каждого из полюсов. Младенческий материализм, допускающий существование только того, что видимо глазу, отошел в прошлое. На смену ему идет понимание безграничных аспектов проявления материи, начиная с ее грубейших форм и кончая Фохатом и Материей Matrix, за которой идут такие степени ее утончения, о коих бесполезно даже упоминать. Важно понять, что поле изучения материи беспредельно, как беспредельна в своих возможностях и сама материя. Сперва пределом деления материи была молекула, потом атом, потом электроны и атомное ядро, потом появились десятки новых их подразделений. Но где же конец? И кто может сказать, что дальше утончение деления материальных частиц не может идти, что предел уже достигнут? А Мы Говорим, что искры, цветные звезды и пятна и все изумительные световые образования, которые видимы утонченным зрением,</w:t>
      </w:r>
      <w:r w:rsidR="000D6386">
        <w:t xml:space="preserve"> — </w:t>
      </w:r>
      <w:r w:rsidR="000D6386" w:rsidRPr="000D6386">
        <w:t xml:space="preserve">всё это формы выявления различных видов материи, </w:t>
      </w:r>
      <w:r w:rsidR="00224B54">
        <w:t>п</w:t>
      </w:r>
      <w:r w:rsidR="000D6386" w:rsidRPr="000D6386">
        <w:t>ока еще не признаваемых официальной наукой. Говорю «пока», так как приближается время исчезновения этого «пока». От действительности наука никуда не уйдет, с ней придется считаться и признать многое, отрицаемое в настоящий момент. Важно понять, что в человеке сосредоточено всё: либо уже выявленное, либо в скрытом еще состоянии. Надо искать в человеке. Его аппаратура, аппараты его микрокосма могут быть более приспособлены для изучения материи, чем аппараты, построенные человеческими руками, так как последние еще слишком несовершенны. Самая совершенная вычислительная машина ограничена тем, что вложено в нее разумом человека, который в возможностях своего развития границ не имеет. При этом хорошо постоянно иметь в виду, что все накопления и достижения человека по усовершенствованию своего аппарата не могут быть утрачены, так как сохраняются навсегда в отложениях Чаши, являющейся неумирающей сокровищницей Бессмертной перевоплощающейся Триады его. Потому утончения своего аппарата относятся к разряду таких действий, длительность которых уходит далеко в будущее</w:t>
      </w:r>
      <w:r w:rsidR="000D6386">
        <w:t xml:space="preserve"> — </w:t>
      </w:r>
      <w:r w:rsidR="000D6386" w:rsidRPr="000D6386">
        <w:t xml:space="preserve">за пределы одной земной жизни. Такими действиями воля протягивает </w:t>
      </w:r>
      <w:r w:rsidR="000D6386" w:rsidRPr="000D6386">
        <w:lastRenderedPageBreak/>
        <w:t>нить жизни далее той черты, которой ограничивается жизнь тела, или жизнь в теле. Следует обратить особое внимание на то, как коротки действия и поступки обычных людей, обычно не идущих дальше ближайших дней, месяцев или лет и никогда почти не перешагивающих далее смерти тела. Мысль о том, что человек умирает вместе с телом,</w:t>
      </w:r>
      <w:r w:rsidR="000D6386">
        <w:t xml:space="preserve"> — </w:t>
      </w:r>
      <w:r w:rsidR="000D6386" w:rsidRPr="000D6386">
        <w:t>одно из величайших заблуждений нашего века. Даже темные иерофанты знают о бессмертии духа, но они тщательно берегут это знание для себя. Объединение миров даст в руки человечества могучий рычаг для преображения жизни. Великое время идет, и истинная наука встанет на защиту и утверждение действительности, которая откроет людям широкие горизонты познавания сущего.</w:t>
      </w:r>
    </w:p>
    <w:p w:rsidR="000D6386" w:rsidRPr="000D6386" w:rsidRDefault="000D6386" w:rsidP="00B276F7">
      <w:pPr>
        <w:pStyle w:val="Quote"/>
      </w:pPr>
      <w:r w:rsidRPr="000D6386">
        <w:t>Видел во сне человека, с которым во сне же хлопотал об угле для отопления города. Потом оказалось, что углем должен заведовать я. Потом топили с ним котлы топок, я ему помогал доканчивать. Потом он вернул мне паспорт, где я увидел печатки новой прописки, о которой позаботился он.</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202.</w:t>
      </w:r>
      <w:r w:rsidR="000D6386" w:rsidRPr="000D6386">
        <w:t xml:space="preserve"> (132). Недремлющее копье над драконом</w:t>
      </w:r>
      <w:r w:rsidR="000D6386">
        <w:t xml:space="preserve"> — </w:t>
      </w:r>
      <w:r w:rsidR="000D6386" w:rsidRPr="000D6386">
        <w:t>символ того, что в устремленном к Свету сознании происходит постоянная борьба между тем, что представляет собою в данный момент человек, и тем, чем должен он стать. Если оставить дозор или даже ослабить его, прежние накопления несовершенства начинают одолевать. Значит, борьба постоянна, значит, преодоление прошлого в себе постоянно. Прошлое несовершенно всегда, ибо человек растет, и перерастает себя, и становится лучше, чем был, если восходит. Говорю о восходящем сознании, ибо Видим и Знаем множества нисходящих. Процесс нисхождения, или инволюции, духа в каждодневности почти незаметен, но в веках Видим, как одни поднимаются по лестнице жизни, в то время как другие нисходят. Можно легко представить себе, куда поднимаются одни и куда спускаются другие. Путь вверх</w:t>
      </w:r>
      <w:r w:rsidR="000D6386">
        <w:t xml:space="preserve"> — </w:t>
      </w:r>
      <w:r w:rsidR="000D6386" w:rsidRPr="000D6386">
        <w:t>к Свету, путь к бездне</w:t>
      </w:r>
      <w:r w:rsidR="000D6386">
        <w:t xml:space="preserve"> — </w:t>
      </w:r>
      <w:r w:rsidR="000D6386" w:rsidRPr="000D6386">
        <w:t>во тьму. Так в каждодневности малой совершает свой путь человек</w:t>
      </w:r>
      <w:r w:rsidR="000D6386">
        <w:t xml:space="preserve"> — </w:t>
      </w:r>
      <w:r w:rsidR="000D6386" w:rsidRPr="000D6386">
        <w:t>во тьму или к Свету.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203.</w:t>
      </w:r>
      <w:r w:rsidR="000D6386" w:rsidRPr="000D6386">
        <w:t xml:space="preserve"> (133). </w:t>
      </w:r>
      <w:r w:rsidR="00451AC2" w:rsidRPr="00451AC2">
        <w:rPr>
          <w:b/>
        </w:rPr>
        <w:t>(М.А.Й.).</w:t>
      </w:r>
      <w:r w:rsidR="000D6386" w:rsidRPr="000D6386">
        <w:t xml:space="preserve"> Мысль о Владыке приближает к Нему. Так почему же не отдать или не посвятить Ему все свои мысли, дела и поступки? Если даже обычный разговор вести с мыслью о Нем, беседа озарится Светом. Даже молчание будет тогда светоносным. Каждое мгновение, отданное Владыке, будет насыщено Светом. Мысль о Владыке будет мыслью о Свете, ибо Образ Владыки есть Свет, собранный в фокусе мысли. Можно сказать, изменив известное изречение: «В Свете Владыки узрим Свет».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204.</w:t>
      </w:r>
      <w:r w:rsidR="000D6386" w:rsidRPr="000D6386">
        <w:t xml:space="preserve"> (134). </w:t>
      </w:r>
      <w:r w:rsidR="00451AC2" w:rsidRPr="00451AC2">
        <w:rPr>
          <w:b/>
        </w:rPr>
        <w:t>(М.А.Й.).</w:t>
      </w:r>
      <w:r w:rsidR="000D6386" w:rsidRPr="000D6386">
        <w:t xml:space="preserve"> Слияние в огне, слияние в Свете</w:t>
      </w:r>
      <w:r w:rsidR="000D6386">
        <w:t xml:space="preserve"> — </w:t>
      </w:r>
      <w:r w:rsidR="000D6386" w:rsidRPr="000D6386">
        <w:t>как много заключено в этих словах! Какая же сила дает это слияние? Сила эта</w:t>
      </w:r>
      <w:r w:rsidR="000D6386">
        <w:t xml:space="preserve"> — </w:t>
      </w:r>
      <w:r w:rsidR="000D6386" w:rsidRPr="000D6386">
        <w:t xml:space="preserve">любовь, которая не забывает, которая всегда пульсирует </w:t>
      </w:r>
      <w:r w:rsidR="000D6386" w:rsidRPr="000D6386">
        <w:lastRenderedPageBreak/>
        <w:t>золотистыми нитями живой связи. Любовь от тела умирает так быстро, умирает порою задолго до того, когда умрет тело. Но любовь, что от духа, смерти не знает, ибо не связана телом. Будем смотреть на любовь как на сияющий мост связи между духом и духом. Не все ли равно, в каком теле и где живет дух, если он связан такою любовью с тем или теми, кто любит любовью, не умирающей с телом. Такая любовь говорит, что любимые живы и любят, где бы ни были они. Будем утверждать любовь поверх всех плотных условий, поверх всего, что ее отрицает и ей ставит предел. Сказавший «Я с вами всегда» Связал нас с Собою Любовью. И мы себя свяжем в ответ с Ним тоже любовью. Любовь сильна взаимосвязью сердец и сознаний, устремленных друг к другу. Для любви нужен Зов. Ответивший на Зов приближается ею. Когда пылает она, многое становится уже ненужным, ибо ею дается ближайший подход. Цветы каждодневно поливают и холят. Нуждается в заботе сердечной любовь и постоянной, иначе засыхает она под холодом забвения. Нашу близость и близость Владык утверждаем любовью.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205.</w:t>
      </w:r>
      <w:r w:rsidR="000D6386" w:rsidRPr="000D6386">
        <w:t xml:space="preserve"> (135). </w:t>
      </w:r>
      <w:r w:rsidR="00451AC2" w:rsidRPr="00451AC2">
        <w:rPr>
          <w:b/>
        </w:rPr>
        <w:t>(Гуру).</w:t>
      </w:r>
      <w:r w:rsidR="000D6386" w:rsidRPr="000D6386">
        <w:t xml:space="preserve"> Есть два рода дел: одни недолго живут и быстро умирают, другие не умирают даже в веках. Хорошо, когда человек отдает время и место делам, которые не умирают. Смотрите, как человечество воздает почитание людям, творившим неумирающие дела. Бессмертны великие произведения искусства. Они тоже не умирают во времени. Служению тому, что не умирает, может отдать себя человек, понявший смерть и бессмертие вещей. Кто чему или кому служит, тот с тем и остается. Бессмертные бессмертным окружают себя: и мыслями, и предметами, и делами.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206.</w:t>
      </w:r>
      <w:r w:rsidR="000D6386" w:rsidRPr="000D6386">
        <w:t xml:space="preserve"> (136). </w:t>
      </w:r>
      <w:r w:rsidR="00451AC2" w:rsidRPr="00451AC2">
        <w:rPr>
          <w:b/>
        </w:rPr>
        <w:t>(Май 13).</w:t>
      </w:r>
      <w:r w:rsidR="000D6386" w:rsidRPr="000D6386">
        <w:t xml:space="preserve"> Когда сложность умственных построений затемняет чистый горизонт мысли, их можно все отстранить, вызвав Лик Мой в сознании на авансцену. Решение всего</w:t>
      </w:r>
      <w:r w:rsidR="000D6386">
        <w:t xml:space="preserve"> — </w:t>
      </w:r>
      <w:r w:rsidR="000D6386" w:rsidRPr="000D6386">
        <w:t xml:space="preserve">у Меня, и никакие умствования не могут заслонить Моего Света. Многие заплутались в лабиринте рассудочных построений, забывая о том, что мысль, идущая от сердца, сильнее мысли рассудка. Думают все, но как же различны мысли людские. И далеко не всякая мысль заслуживает того, чтобы с нею общаться. Некоторые подвижники поступали совершенно правильно, повторяя молитву Иисусову несчетное количество раз. Бывают моменты, когда только ритмом повторений удается изгнать рой мыслей ненужных, прилипчивых, мелких, пустых или тревожащих очень и насылаемых тьмою. От светлых, ясносияющих мыслей не надо обороняться, но от стаи когтей, носящихся в пространстве, необходимо оборониться. Когда равнодействующая энергий микрокосма человеческого устремляет сознание вверх, можно не слишком беспокоиться о подлежащих изживанию накоплениях, ибо дух не побеждается ими. Во всех условиях и при всех обстоятельствах можно двигаться вперед, если мысль преклонить ко Владыке. Такая мысль двигает мощно. Надо </w:t>
      </w:r>
      <w:r w:rsidR="000D6386" w:rsidRPr="000D6386">
        <w:lastRenderedPageBreak/>
        <w:t>лишь хоть до какой-то степени найти в себе силы отрешиться от себя. И в этом случае удержание равновесия помогает. Без него все энергии человека так трудно подчиняются воле. Будем считать, что сохранение равновесия будет первым условием утверждения самовластия над собой. Да! Да! Только этот вид самовластия разрешается человеку. Властвовать над собой безраздельно, над своими эмоциями, настроениями и страстями</w:t>
      </w:r>
      <w:r w:rsidR="000D6386">
        <w:t xml:space="preserve"> — </w:t>
      </w:r>
      <w:r w:rsidR="000D6386" w:rsidRPr="000D6386">
        <w:t>значит стать победителем стихий, властелином Огня, человеком, достигшим высокой ступени могущества духа. Почему позволять, чтобы какие-то мысли, или настроения, или что бы то ни было влияло на сознание, когда на все это может влиять воля, отдающая непреложный приказ. Упражнения воли в умении давать самому себе приказ непреложности очень полезны. Быстро можно будет отметить, как волею преодолевается то, что раньше казалось почти невозможным. Ведь развитие воли не имеет пределов. Только почувствовать надо процесс, как она входит в правление. Большинство людей управляются чем угодно, но только не собственной волей. Волю к действию надо призвать. Не будет считаться никто с человеком, который не может управить собою и является безвольною жертвой, или рабом, импульсов всяких, возникающих в нем. Безволие есть ничтожество, ничтожество духа. Можно мучиться, можно страдать, можно получать самые жестокие удары от судьбы и людей, но допускать эти явления и принимать их в безволии и ничтожестве слабости невозможно, если хотя бы в какой-то мере усвоена идея нерушимости и вечности духа. Нельзя сокрушить того, что по сущности своей не может быть затронуто ничем, что ниже огненной природы ядра духа. Ядро нерушимо. Все, происходящее вокруг него,</w:t>
      </w:r>
      <w:r w:rsidR="000D6386">
        <w:t xml:space="preserve"> — </w:t>
      </w:r>
      <w:r w:rsidR="000D6386" w:rsidRPr="000D6386">
        <w:t>только волны несущегося мимо потока жизни. Дух возвышается над ними, как утес над бушующим морем. Море бушует, а утес духа стоит. Надо всю волю призвать, чтобы заставить себя осознать огненную целостность и нерушимость ядра духа.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207.</w:t>
      </w:r>
      <w:r w:rsidR="000D6386" w:rsidRPr="000D6386">
        <w:t xml:space="preserve"> Даже чтобы сегодняшнюю запись сделать, пришлось волю напрячь, чтобы разогнать темную свору, стремившуюся нарушить равновесие. И в этом победа. Победное состояние сознания надо вырабатывать и утверждать постоянно. Ведь придется столкнуться с силой стихий. Победа над стихиями</w:t>
      </w:r>
      <w:r w:rsidR="000D6386">
        <w:t xml:space="preserve"> — </w:t>
      </w:r>
      <w:r w:rsidR="000D6386" w:rsidRPr="000D6386">
        <w:t>очень высокая ступень достижений. На чуткое ухо Шепну: «Победивший стихии в микрокосме своем их побеждает вовне». В микрокосме человеческом сосредоточено всё, в нем выражен весь Космос, Макрокосм со всеми его возможностями. Элементы, подчиненные волей в своем микрокосме, подчиняются воле, когда с ними происходит соприкосновение и во внешнем мире. Как легко подчиняется всё воле внутри, если решение ее непоколебимо. Именно волю нужно приучить распоряжаться, а тело</w:t>
      </w:r>
      <w:r w:rsidR="000D6386">
        <w:t xml:space="preserve"> — </w:t>
      </w:r>
      <w:r w:rsidR="000D6386" w:rsidRPr="000D6386">
        <w:t xml:space="preserve">подчиняться ей. Все недомогания можно преодолевать волей. За исключением только заразных. Но даже и с теми можно бороться, когда индивидуальная воля сливается </w:t>
      </w:r>
      <w:r w:rsidR="000D6386" w:rsidRPr="000D6386">
        <w:lastRenderedPageBreak/>
        <w:t>с Волей Ведущего. Могу воли добавить, когда своей не хватает, но когда есть, к чему приложить, то есть когда своя начинает действовать решительно и твердо. Ручаюсь</w:t>
      </w:r>
      <w:r w:rsidR="000D6386">
        <w:t xml:space="preserve"> — </w:t>
      </w:r>
      <w:r w:rsidR="000D6386" w:rsidRPr="000D6386">
        <w:t>всего можно достичь, если устремление достаточно длительно.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208.</w:t>
      </w:r>
      <w:r w:rsidR="000D6386" w:rsidRPr="000D6386">
        <w:t xml:space="preserve"> Быть сильным и смелым</w:t>
      </w:r>
      <w:r w:rsidR="000D6386">
        <w:t xml:space="preserve"> — </w:t>
      </w:r>
      <w:r w:rsidR="000D6386" w:rsidRPr="000D6386">
        <w:t>задача твоя. Победителю и побеждающему прощается всё. Но побежденному ставится в вину даже малое. Сколь же невыгодно быть побежденным! Побежденному предъявляется длинный счет на все, что он когда-то совершил, потворствуя своим слабостям и недостаткам. Победитель каждой победой стирает счета прошлого, ибо победа и есть уже уплата по счету и освобождение от долга. Много старых долгов, но каждый оплачивается победой. Не довольно ли согбенного преклонения перед судьбою, когда меч победы в руку Вложил Сам Владыка? Хочу победителя видеть в каждом из вас, ибо только победившему Открою Врата.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209.</w:t>
      </w:r>
      <w:r w:rsidR="000D6386" w:rsidRPr="000D6386">
        <w:t xml:space="preserve"> </w:t>
      </w:r>
      <w:r w:rsidR="00451AC2" w:rsidRPr="00451AC2">
        <w:rPr>
          <w:b/>
        </w:rPr>
        <w:t>(М.А.Й.).</w:t>
      </w:r>
      <w:r w:rsidR="000D6386" w:rsidRPr="000D6386">
        <w:t xml:space="preserve"> Не смущайтесь ощущением, что идете на пределе сил. Это ощущение ложно, ибо сила духа неисчерпаема, когда призвана. Значит, ее надо призвать. Она проявляется особенно мощно при единении. Много есть способов нагнетать эту огненную силу. Единение с Иерархией</w:t>
      </w:r>
      <w:r w:rsidR="000D6386">
        <w:t xml:space="preserve"> — </w:t>
      </w:r>
      <w:r w:rsidR="000D6386" w:rsidRPr="000D6386">
        <w:t>наисильнейший. Также хорошо вызывать ее из глубин духа. Почитая себя безвольным и слабым, превращаемся в слабых и становимся ничтожествами. Но силу свою утверждая, в силе растем и ее умножаем. Мерило вещей и состояний</w:t>
      </w:r>
      <w:r w:rsidR="000D6386">
        <w:t xml:space="preserve"> — </w:t>
      </w:r>
      <w:r w:rsidR="000D6386" w:rsidRPr="000D6386">
        <w:t>сознание. Вызывая в себе превосходство духа, утверждаем основу, ибо на основании мощи и нерушимости духа творится Великое Действо. Именно среди неверия, среди отрицаний, среди невежества, среди попрания духа утверждается эта огненная мощь. На темном фоне свет особенно ярок, и только во тьме</w:t>
      </w:r>
      <w:r w:rsidR="000D6386">
        <w:t xml:space="preserve"> — </w:t>
      </w:r>
      <w:r w:rsidR="000D6386" w:rsidRPr="000D6386">
        <w:t>в Свете нужда. Заслуга светом своим светить на Земле более велика, чем в сферах высоких, где в Свете нет недостатка. Потому и посылаются близкие наши в те условия и то окружение, которое очень нуждается в Свете. Что из того, что так трудно и что вы одиноки? Миссия ваша</w:t>
      </w:r>
      <w:r w:rsidR="000D6386">
        <w:t xml:space="preserve"> — </w:t>
      </w:r>
      <w:r w:rsidR="000D6386" w:rsidRPr="000D6386">
        <w:t>Свет людям нести в ауре вашей и мыслью вашей о Свете наполнить пространство. Среди множества аур несветлых вои Владыки подобны светлым столбам или маякам спасения, ибо множество сознаний неведомо и незнаемо для себя питаются тем, чем воины Света насыщают окружающие их сферы. Мысли наполняют пространство вокруг, мысли проникают в сознания множеств и их возвышают, очищая слои над Землей. Труд этот нелегок. Он людям не виден. За него никто не поблагодарит. Но Видит и Знает Владыка. Мы тоже видим и шлем свой привет и понимание трудностей вашего подвига.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210.</w:t>
      </w:r>
      <w:r w:rsidR="000D6386" w:rsidRPr="000D6386">
        <w:t xml:space="preserve"> </w:t>
      </w:r>
      <w:r w:rsidR="00451AC2" w:rsidRPr="00451AC2">
        <w:rPr>
          <w:b/>
        </w:rPr>
        <w:t>(Гуру).</w:t>
      </w:r>
      <w:r w:rsidR="000D6386" w:rsidRPr="000D6386">
        <w:t xml:space="preserve"> Продолжим записи наши. Каждая запись</w:t>
      </w:r>
      <w:r w:rsidR="000D6386">
        <w:t xml:space="preserve"> — </w:t>
      </w:r>
      <w:r w:rsidR="000D6386" w:rsidRPr="000D6386">
        <w:t xml:space="preserve">только продолжение тех или иных мыслей, посланных раньше. </w:t>
      </w:r>
      <w:r w:rsidR="000D6386" w:rsidRPr="000D6386">
        <w:lastRenderedPageBreak/>
        <w:t>Мысли эти старые, старые, но аспект их совершенно нов. Как бы новое освещение, под новым углом, все того же познаваемого нами мира. Космос один, но под сколь же различными углами зрения смотрят на него люди. Где же истина? Где бы она ни была, но чем более расширено сознание, тем более оно постигает и вмещает. Следовательно, вопрос идет о расширении и вместимости сознания. Еще в древности говорили: «Могий вместити да вместит»</w:t>
      </w:r>
      <w:r w:rsidR="00A10323">
        <w:rPr>
          <w:rStyle w:val="FootnoteReference"/>
        </w:rPr>
        <w:footnoteReference w:id="14"/>
      </w:r>
      <w:r w:rsidR="000D6386" w:rsidRPr="000D6386">
        <w:t>, то есть могущий вместить пусть вмещает. Из окна виден забор, или стена соседнего дома, или улица, или впереди лежащий пейзаж. И только поднявшись над домом, можно увидеть все в целом. И чем выше подняться, тем больше обзор, В высоте можно увидеть всю Землю. Так высота подъема духа дает широту понимания и бесконечность горизонта. Это и будет условием наибольшей способности вмещения.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211.</w:t>
      </w:r>
      <w:r w:rsidR="000D6386" w:rsidRPr="000D6386">
        <w:t xml:space="preserve"> </w:t>
      </w:r>
      <w:r w:rsidR="00451AC2" w:rsidRPr="00451AC2">
        <w:rPr>
          <w:b/>
        </w:rPr>
        <w:t>(Май 14).</w:t>
      </w:r>
      <w:r w:rsidR="000D6386" w:rsidRPr="000D6386">
        <w:t xml:space="preserve"> Вот, даже взяв в руки перо, не знаешь еще, о чем будешь писать. Это показывает, что записываемые мысли поступают извне. Факт этот сам по себе настолько необычен, что даже долгие годы опыта не дают уверенности, что очередная запись состоится, как обычно. О чем же будем писать? Будем писать о необычном. Необычное разлито повсюду среди обычных вещей. В сущности говоря, необычно всё. Надо лишь научиться усматривать необычность в обычном. Разве способность глаза моментально фотографировать видимые предметы обычно? Разве обычно запоминание на слух каждого услышанного слова и воспроизведение услышанной мелодии? Разве не чудо человеческий голос и выражение мысли в звуках его? Сколько сотен миллионов лет потребовалось на то, чтобы первичная монада, пройдя все низшие ступени эволюции, могла создать форму, пригодную для того, чтобы стать проводником сознания. Человек просто не хочет задумываться над окружающим и потому не видит необычной чудесности мира вокруг. Чудеснейший аппарат его организма, который служит ему домом земным, полон еще не открытыми потенциальными способностями, которые, приведенные в действие, дадут ему неслыханные возможности проявления его активности. К расширению сознания Добавим необходимость сознательного утончения проводников, или оболочек, облекающих дух человека, чтобы деятельность сознания не была ограничена обычною сферой. Все аппараты, которые когда-либо изобретет человечество, сосредоточены в микрокосме человека. Изобретатель только копирует их. Разве мощнейший подъемный кран не есть копия человеческой руки, видоизмененная и приспособленная для определенных задач? А фотоаппарат и кинолента, или устройство обычного телефона? Все взято из организма человека и облечено в более грубые формы. Изобретут и аппарат для фиксации мыслей. Он </w:t>
      </w:r>
      <w:r w:rsidR="000D6386" w:rsidRPr="000D6386">
        <w:lastRenderedPageBreak/>
        <w:t>будет много грубее и несовершеннее человеческого. Разве можно сравнить все обычные электроустановки со сложнейшим строением нервной клеточки и ее электрической структурой! Ни одна машина не в состоянии так долго и хорошо работать, как человеческое сердце. Механикам-изобретателям следовало бы учиться на человеческом организме, и ему подражать, и пытаться воспроизводить его чудесную аппаратуру. Конечно, в Космос полетят корабли. Но в Космос давно уже улетали в своей аппаратуре те люди, которые овладели своими проводниками, научились их выделять и в них, сохраняя полную ясность сознания, удаляться от Земли на огромные расстояния. Когда-то время придет, и все аппараты земные будут заменены усовершенствованным аппаратом человеческого микрокосма, ибо для аппаратов земных и машин уже не будет даже условий, где им существовать. Не вечна Земля, не вечны и все земные машины и аппараты, но вечен дух и бессмертен его высший проводник</w:t>
      </w:r>
      <w:r w:rsidR="000D6386">
        <w:t xml:space="preserve"> — </w:t>
      </w:r>
      <w:r w:rsidR="000D6386" w:rsidRPr="000D6386">
        <w:t>огненное тело, которое, будучи оформленным, заменит человеку когда-то все аппараты. Можно отметить, насколько все земные аппараты непрочны, насколько сложны и как быстро они устаревают или выходят из строя. Паровая машина куда прочнее и долговечнее мотора самолета. Чем утонченнее и сложнее аппарат, тем он более непрочен и тем более зависит от разных условий. Огненный аппарат человека, его огненное тело, в огне не горит, не тонет в воде, неуязвимо временностью и неустойчивостью земных условий, не требует обычного топлива, смазки и питания</w:t>
      </w:r>
      <w:r w:rsidR="000D6386">
        <w:t xml:space="preserve"> — </w:t>
      </w:r>
      <w:r w:rsidR="000D6386" w:rsidRPr="000D6386">
        <w:t>словом, совершеннее, несравнимо совершеннее самой лучшей машины земной или любого аппарата. Сколько нужно усилий, ума и огромных затрат и трудов, чтобы послать на Луну в корабле человека. Но Адепту, чтобы побывать на Луне, скажем, в теле ментальном, не надо ничего, кроме своего аппарата и умения пользоваться своими проводниками, их расчленяя для сознательного действия в них в пространстве. Изобретения человеческие: машины и аппаратура, корабли, самолеты, ракеты</w:t>
      </w:r>
      <w:r w:rsidR="000D6386">
        <w:t xml:space="preserve"> — </w:t>
      </w:r>
      <w:r w:rsidR="000D6386" w:rsidRPr="000D6386">
        <w:t>всё это хорошо, если используется на созидание, но не на разрушение. Но аппаратура духа, когда он овладел всеми своими проводниками, утончил и усовершенствовал их, превышает всё, что сделано руками человека, ибо она много устойчивее и прочнее во времени, а несменяемое огненное тело разрушению во времени и смерти, которой подчинены низшие оболочки, не подлежит. Вот почему так нужно познать человеку чудеснейшие свойства своего организма и те безграничные возможности, которые ему суждены при сознательном овладении его аппаратурой, то есть его проводниками, в которых может он проявляться и действовать сознательно в беспредельном пространстве и на планах, соответствующих каждому проводнику. Будущее человека ясносияюще.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212.</w:t>
      </w:r>
      <w:r w:rsidR="000D6386" w:rsidRPr="000D6386">
        <w:t xml:space="preserve"> Как вверху, так и внизу. Макрокосм и микрокосм идентичны. Говоря другими словами, человек</w:t>
      </w:r>
      <w:r w:rsidR="000D6386">
        <w:t xml:space="preserve"> — </w:t>
      </w:r>
      <w:r w:rsidR="000D6386" w:rsidRPr="000D6386">
        <w:t>микромир и Космос</w:t>
      </w:r>
      <w:r w:rsidR="000D6386">
        <w:t xml:space="preserve"> </w:t>
      </w:r>
      <w:r w:rsidR="000D6386">
        <w:lastRenderedPageBreak/>
        <w:t xml:space="preserve">— </w:t>
      </w:r>
      <w:r w:rsidR="000D6386" w:rsidRPr="000D6386">
        <w:t>Макромир, выражают один другого, то есть в человеке выражен весь Космос и в Космосе</w:t>
      </w:r>
      <w:r w:rsidR="000D6386">
        <w:t xml:space="preserve"> — </w:t>
      </w:r>
      <w:r w:rsidR="000D6386" w:rsidRPr="000D6386">
        <w:t>человек. Поясню: «В человеческом организме заключены все виды материи от низа до верха, которые есть вне его, и все элементы». Семеричное состояние материи отражено в его проводниках. Как капля воды из океана выражает свойства и состав воды океана, точно так же и человек</w:t>
      </w:r>
      <w:r w:rsidR="000D6386">
        <w:t xml:space="preserve"> — </w:t>
      </w:r>
      <w:r w:rsidR="000D6386" w:rsidRPr="000D6386">
        <w:t>Космос. По аналогии, разбирая структуру микромира человека, можно составить представление о строении Космоса. Тело плотное соответствует Земле и ее условиям, астральное</w:t>
      </w:r>
      <w:r w:rsidR="000D6386">
        <w:t xml:space="preserve"> — </w:t>
      </w:r>
      <w:r w:rsidR="000D6386" w:rsidRPr="000D6386">
        <w:t>астральному миру, ментальное</w:t>
      </w:r>
      <w:r w:rsidR="000D6386">
        <w:t xml:space="preserve"> — </w:t>
      </w:r>
      <w:r w:rsidR="000D6386" w:rsidRPr="000D6386">
        <w:t>миру мысленному, и тело огненное</w:t>
      </w:r>
      <w:r w:rsidR="000D6386">
        <w:t xml:space="preserve"> — </w:t>
      </w:r>
      <w:r w:rsidR="000D6386" w:rsidRPr="000D6386">
        <w:t>огню и Великому Огненному Миру. Мир мыслей человека и мир мыслей всего человечества связан с мысленным миром пространства. Можно представить себе богатства его, если одно только человечество вашей планеты насыщало его своими энергиями миллионы лет. Но ведь существуют люди и на планетах других, на звездах далеких. И все они мыслят. Человечества высших планет и миров тоже дают свой вклад в мировое пространство. Мыслят и Те, Кто планету Ведет. Мыслят</w:t>
      </w:r>
      <w:r w:rsidR="00B276F7" w:rsidRPr="00632850">
        <w:t xml:space="preserve"> </w:t>
      </w:r>
      <w:r w:rsidR="000D6386" w:rsidRPr="000D6386">
        <w:t>Они, стоящие на ступенях Лестницы Иерархии Света. Сколь же богат этот мысленный мир теми сокровищами мысли, которые его наполняют! Поистине, эта мировая сокровищница неисчерпаема. И только отрицания и ограниченность способности восприятия мешают землянам почерпать из нее. Но Космос открыт для устремленного в него духа, и нет запрета ни в чем хотящему Света. Мерою полною пространство воздаёт каждому приходящему за его дарами. Сонаследником космических богатств можно назвать человека. Сын Космоса, человек, право имеет брать без конца, обогащая и расширяя сознание свое новыми поступлениями.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213.</w:t>
      </w:r>
      <w:r w:rsidR="000D6386" w:rsidRPr="000D6386">
        <w:t xml:space="preserve"> (137). </w:t>
      </w:r>
      <w:r w:rsidR="00451AC2" w:rsidRPr="00451AC2">
        <w:rPr>
          <w:b/>
        </w:rPr>
        <w:t>(М.А.Й.).</w:t>
      </w:r>
      <w:r w:rsidR="000D6386" w:rsidRPr="000D6386">
        <w:t xml:space="preserve"> Р[одной] м[ой], радость у нас, когда видим, как заполняются страницы Записей мыслями, идущими из Твердыни. Пусть горения сердца не останавливает то, что не с кем ими делиться. Пространство видит и слышит и ликует явлению Света, ибо яро идет его насыщение и цементирование. Мысли, оформленные до степени четкости в Записях, прежде должны быть оформлены явно в пространстве. Можно понять и постараться мысленно увидеть, как обогащаются ближайшие окружающие сферы этими мысленными образованиями и какой обильный материал дают они людям для питания их мыслей. В этом процессе поднимается светоносность целой округи на далекое расстояние, и Дело Владыки растет, и укрепляются корни. Надо пространство насытить формами кристаллизованной мысли и тем принести свои камни на построение величественного здания Нового Мира. Мы вносим свой вклад. Вносите его и вы, сотрудники наши. Мы видим творчество ваше и силу самоисходящих лучей и радуемся возрастанию Света.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214.</w:t>
      </w:r>
      <w:r w:rsidR="000D6386" w:rsidRPr="000D6386">
        <w:t xml:space="preserve"> (138). </w:t>
      </w:r>
      <w:r w:rsidR="00451AC2" w:rsidRPr="00451AC2">
        <w:rPr>
          <w:b/>
        </w:rPr>
        <w:t>(Гуру).</w:t>
      </w:r>
      <w:r w:rsidR="000D6386" w:rsidRPr="000D6386">
        <w:t xml:space="preserve"> Сила Света внутри проявляется в действии. Кто сказал, что действие должно обязательно выражаться </w:t>
      </w:r>
      <w:r w:rsidR="000D6386" w:rsidRPr="000D6386">
        <w:lastRenderedPageBreak/>
        <w:t>словами или при помощи рук или ног? Самое мощное действие</w:t>
      </w:r>
      <w:r w:rsidR="000D6386">
        <w:t xml:space="preserve"> — </w:t>
      </w:r>
      <w:r w:rsidR="000D6386" w:rsidRPr="000D6386">
        <w:t>молчаливое, совершаемое в молчании. Будем учиться мощи молчаливого действия. Не видны его результаты тотчас же, но следствия непреложны. Видимые действия так легко и просто пресечь. Но невозможно пресечь действие молчаливое, действие молчанием. Учитесь действовать молчанием и в молчании. Именно в молчании легче всего забрасывать далекие якоря. И даже когда говорите, оставьте время для молчания. И пусть будет сказано меньше, много меньше того, что охранено молчанием, ибо то, что охранено, кроет в себе великую силу, силу безмолвного воздействия. Даже много сказав, всё же большее удержите молчанием.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215.</w:t>
      </w:r>
      <w:r w:rsidR="000D6386" w:rsidRPr="000D6386">
        <w:t xml:space="preserve"> (139). </w:t>
      </w:r>
      <w:r w:rsidR="00451AC2" w:rsidRPr="00451AC2">
        <w:rPr>
          <w:b/>
        </w:rPr>
        <w:t>(Май 15).</w:t>
      </w:r>
      <w:r w:rsidR="000D6386" w:rsidRPr="000D6386">
        <w:t xml:space="preserve"> Пусть никто не обманывается кажущейся легкостью достижений. Мало достичь, надо еще удержать достижение. Трудность в том, что вековые нагромождения являют собою большую силу инертной сопротивляемости. Они как бы поглощают плоды достижений и тянут достигшего вспять. Снова и снова приходится утверждать достигнутое, чтобы его удержать. Периоды удержания сменяются периодами, когда из прошлого восстают, казалось бы, изжитые и уже забытые тени далеких свершений и снова вторгаются в сознание, отемняя его. Отрубленные головы чудовища вырастают вновь. Это только лишний раз указывает на то, насколько зорок быть должен дозор. Все эти щели очень опасны, ибо через них просачивается пространственный яд. Подобное объединяется с подобным, как стаи волков или птиц, и пространственная тьма стремится слиться с тьмою, хотя бы временно допущенной в сознание. А темные шептуны стараются раздуть каждую усмотренную ими возможность, ибо и они тоже постоянно на страже. Собственное отемнение заразительно, так как отемняет не только окружающих, но и окружающее. Вред получается уже не личный, но общий. Ответственность не только за себя, но и за людей, за пространство, за его чистоту. Можно отмахиваться от этой ответственности, но избежать и уклониться от нее невозможно, независимо от того, хочет ее, признаёт ее человек или нет. Часто ощущение непонятной и беспричинной тягости на сердце есть не что иное, как знак того, что сознание несет на себе часть Ноши Мира за все человечество. Отсюда забота о благе всего человечества есть обязанность каждого. Это не слова, это огненная действительность жизни. Один за всех и все за одного</w:t>
      </w:r>
      <w:r w:rsidR="000D6386">
        <w:t xml:space="preserve"> — </w:t>
      </w:r>
      <w:r w:rsidR="000D6386" w:rsidRPr="000D6386">
        <w:t xml:space="preserve">непреложный закон коллективной жизни людей. Можно его отрицать, можно его попирать, но избежать страшных кармических следствий его нарушения не сможет ни один человек. Каждый поступок и каждое действие, идущие против него, против идеи всеобщего братства человечества, вызывают обратный удар, который обрушивается рано или поздно на нарушителей. Откуда же тогда бедствия, болезни, войны, стихийные катастрофы и все те несчастия, которые одолевают людей? Откуда вымирающие народы и гибнущие цивилизации и развалины </w:t>
      </w:r>
      <w:r w:rsidR="000D6386" w:rsidRPr="000D6386">
        <w:lastRenderedPageBreak/>
        <w:t>огромных, когда-то цветущих городов? Можно не признавать ответственности каждого человека за свою планету и судьбы ее народов, но уйти от этой ответственности не может никто. За нарушение Закона Братства людей платят без исключения все.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216.</w:t>
      </w:r>
      <w:r w:rsidR="000D6386" w:rsidRPr="000D6386">
        <w:t xml:space="preserve"> (140). </w:t>
      </w:r>
      <w:r w:rsidR="00451AC2" w:rsidRPr="00451AC2">
        <w:rPr>
          <w:b/>
        </w:rPr>
        <w:t>(М.А.Й.).</w:t>
      </w:r>
      <w:r w:rsidR="000D6386" w:rsidRPr="000D6386">
        <w:t xml:space="preserve"> Надо встать еще ближе, и надо в этом состоянии близости пребывать постоянно. Минуты Общения представляют собою как бы кульминацию этой близости, но идеал слияния сознания в его постоянстве. Удерживать это возвышенное состояние сознания нелегко хотя бы потому, что слишком уж велика разница между вибрациями окружающей среды и напряжением момента Общения. И все же удержать это высокое состояние сознания надо насколько возможно. Обратите внимание на то, как размагничивает каждое соприкосновение с обычными людьми, если только внутренние огни не прикрыты и не охранены от попрания. Принцип «закрытого ларца» должен быть соблюдаем. Дается всем Свет, но не светильник, ибо без светильника</w:t>
      </w:r>
      <w:r w:rsidR="000D6386">
        <w:t xml:space="preserve"> — </w:t>
      </w:r>
      <w:r w:rsidR="000D6386" w:rsidRPr="000D6386">
        <w:t>тьма.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217.</w:t>
      </w:r>
      <w:r w:rsidR="000D6386" w:rsidRPr="000D6386">
        <w:t xml:space="preserve"> </w:t>
      </w:r>
      <w:r w:rsidR="00451AC2" w:rsidRPr="00451AC2">
        <w:rPr>
          <w:b/>
        </w:rPr>
        <w:t>(Гуру).</w:t>
      </w:r>
      <w:r w:rsidR="000D6386" w:rsidRPr="000D6386">
        <w:t xml:space="preserve"> Даже Адепт видит и знает то, что хочет он видеть и знать. Точно так же и вы можете</w:t>
      </w:r>
      <w:r w:rsidR="00B276F7" w:rsidRPr="00B276F7">
        <w:t xml:space="preserve"> </w:t>
      </w:r>
      <w:r w:rsidR="000D6386" w:rsidRPr="000D6386">
        <w:t>стремиться к тому, чтобы получать знание по каналам устремления. Характер устремления определяет характер получаемых знаний. На что обратите свое особое внимание, на то и будете получать ответ в той или иной форме. Именно сосредоточение сознания на определенном вопросе начинает его освещать и углублять. Конечно, хочется знать сущность мировых событий. Знать можно, если сознание устремить с достаточной силой в этом направлении. Иначе поток событий пронесется мимо. Зов и отклик, или ответ,</w:t>
      </w:r>
      <w:r w:rsidR="000D6386">
        <w:t xml:space="preserve"> — </w:t>
      </w:r>
      <w:r w:rsidR="000D6386" w:rsidRPr="000D6386">
        <w:t>явления, подчиненные законам психотехники.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218.</w:t>
      </w:r>
      <w:r w:rsidR="000D6386" w:rsidRPr="000D6386">
        <w:t xml:space="preserve"> (141). (Со сна). Семена распущенного мышления ужасны. И предстанет перед Учителем пространственный посев, цементированный огнями мысли. Как в щели идет дым, так и в двери распущенной мысли</w:t>
      </w:r>
      <w:r w:rsidR="000D6386">
        <w:t xml:space="preserve"> — </w:t>
      </w:r>
      <w:r w:rsidR="000D6386" w:rsidRPr="000D6386">
        <w:t>тьма. Темная мысль образует дыру в ткани света заградительной сети. Свет проникает через фокусы утвержденных в ......</w:t>
      </w:r>
      <w:r w:rsidR="00A10323">
        <w:rPr>
          <w:rStyle w:val="FootnoteReference"/>
        </w:rPr>
        <w:footnoteReference w:id="15"/>
      </w:r>
      <w:r w:rsidR="000D6386" w:rsidRPr="000D6386">
        <w:t xml:space="preserve"> огней мысли.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219.</w:t>
      </w:r>
      <w:r w:rsidR="000D6386" w:rsidRPr="000D6386">
        <w:t xml:space="preserve"> (142). </w:t>
      </w:r>
      <w:r w:rsidR="00451AC2" w:rsidRPr="00451AC2">
        <w:rPr>
          <w:b/>
        </w:rPr>
        <w:t>(Май 16).</w:t>
      </w:r>
      <w:r w:rsidR="000D6386" w:rsidRPr="000D6386">
        <w:t xml:space="preserve"> Страх перед чем бы то ни было лишает человека силы, столь нужной ему для преодоления явления, вызвавшего страх. Чувство страха настолько лишено всякого положительного начала, что присутствие его не может быть оправдано ничем, никак и никакими соображениями. Его просто надо тотчас же выбрасывать из сознания, как только возникает его угроза. Об опасностях следует знать, от них приходится обороняться, все меры можно принять для защиты, но позволять страху хоть на </w:t>
      </w:r>
      <w:r w:rsidR="000D6386" w:rsidRPr="000D6386">
        <w:lastRenderedPageBreak/>
        <w:t>мгновение омрачать сознание и тем себя обессилить</w:t>
      </w:r>
      <w:r w:rsidR="000D6386">
        <w:t xml:space="preserve"> — </w:t>
      </w:r>
      <w:r w:rsidR="000D6386" w:rsidRPr="000D6386">
        <w:t>недопустимо. Несостоятельность этого чувства доказывается тем, что в нем нет ни одного положительного или созидательного свойства, в то время как разрушительные все налицо. Страхом нельзя ни увлечь, ни привлечь, им можно только заразить труса или даже толпу. Страх</w:t>
      </w:r>
      <w:r w:rsidR="000D6386">
        <w:t xml:space="preserve"> — </w:t>
      </w:r>
      <w:r w:rsidR="000D6386" w:rsidRPr="000D6386">
        <w:t>страшный и ярый пожиратель</w:t>
      </w:r>
      <w:r w:rsidR="00B276F7" w:rsidRPr="00632850">
        <w:t xml:space="preserve"> </w:t>
      </w:r>
      <w:r w:rsidR="000D6386" w:rsidRPr="000D6386">
        <w:t>психической энергии. Он может парализовать каждое действие, он может силы лишить среди самых добрых начинаний. Устрашенный боящийся теряет все, в то время как бесстрашное сердце готово во всеоружии встретить самые устрашающие условия или самые чудовищные личины и выйти победителем из столкновения. Лучше погибнуть бесстрашно в бою и остаться героем, чем жить трусом живым и всю жизнь бояться всего и всегда. Мужество сочетается с осмотрительностью и осторожностью. Безрассудная смелость недалека от глупости. Приветствуем смелость, но в сочетании с умом. Трус беззащитен. Именно страх парализует силы и лишает защиты. Заградительная сеть поникает и открывает внутреннюю сущность человека для любого удара. Даже злобное животное не смеет напасть на человека, заградительная сеть которого сверкает искрами мужества. Качество бесстрашия характерно наличием соответствующих этому свойству огней, зажженных в микрокосме человека. Огонь мужества особенно ярок. Он обладает силой особого тонизирующего воздействия на весь организм. Как часто темные стремятся устрашить носителя Света только для того, чтобы лишить его силы. А без сил ни противодействия, ни сопротивления им оказано быть не может. Хорошо понять всю предательскую природу страха, чтобы покончить с ним раз навсегда. Когда Наш воин находит в себе решимость заменить гримасу страха улыбкой мужества, он близок к победе. Не может быть в страхе победы. Победа и бесстрашие</w:t>
      </w:r>
      <w:r w:rsidR="000D6386">
        <w:t xml:space="preserve"> — </w:t>
      </w:r>
      <w:r w:rsidR="000D6386" w:rsidRPr="000D6386">
        <w:t>очень близкие понятия. Мужество будем хранить во всех условиях жизни. Через испытание устрашением жизнью тоже надо пройти. Разноцветны одеяния страха. Огонь бесстрашия сжигает одеяния страха. Каждое нужно уметь различить, хотя бы раскраска его и скрывала даже легкие следы малодушия. Если величие души измеряется мужеством, то малодушие</w:t>
      </w:r>
      <w:r w:rsidR="000D6386">
        <w:t xml:space="preserve"> — </w:t>
      </w:r>
      <w:r w:rsidR="000D6386" w:rsidRPr="000D6386">
        <w:t>страхом. Каждый зародыш страха убивается волей. Пусть даже намек на появление страха вызывает в сознании мощную волну мужества, яро противодействующую серому скользкому гостю и уничтожающую его своим огнем. Огонь бесстрашия сжигает одеяния страха. Не подняться трусу к вершине. Мужество, мужество, мужество Заповедую вам, Мои вои. Много потребуется его в эти смутные дни перед Приходом. Каждого из вас видеть Хочу облеченным в кольчугу бесстрашия. Силу мужества вам Посылаю в Лучах, чтобы укрепить доспех боя.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220.</w:t>
      </w:r>
      <w:r w:rsidR="000D6386" w:rsidRPr="000D6386">
        <w:t xml:space="preserve"> (143). Отметим двуполюсность качеств. Каждое положительное качество имеет свою противоположность: бесстрашие и страх, любовь и ненависть, равновесие и разновесие, </w:t>
      </w:r>
      <w:r w:rsidR="000D6386" w:rsidRPr="000D6386">
        <w:lastRenderedPageBreak/>
        <w:t>воля и безволие. Каждое имеет свой антипод, отрицающий его положительные свойства. Это обстоятельство имеет свои хорошие стороны, так как дает возможность трансмутировать нежелательные качества по направлению линии родственных противоположностей, в качества желательные. Именно полюсность допускает явление трансмутации. Нельзя трансмутировать то, что не выявлено на полюсах. Тот, кто ни холоден, ни горяч, а только тёпел,</w:t>
      </w:r>
      <w:r w:rsidR="000D6386">
        <w:t xml:space="preserve"> — </w:t>
      </w:r>
      <w:r w:rsidR="000D6386" w:rsidRPr="000D6386">
        <w:t>человек, не выявивший в себе ни положительных, ни отрицательных качеств, то есть их потенциала. А потенциал, даже отрицательный, дает возможность в той же степени выразить и потенциал положительно, то есть силу его, в то время как тепленькому выражать нечего. Тепленькие для эволюции не годятся. Учитель скорее Приблизит разбойника или блудницу, чем тепленькую обсахаренность, ибо потенциал разбойника и блудницы при трансмутации дает ценные следствия, тогда как тепленький, как бы он ни старался, не сможет достичь ничего. Явление непригодности тепленьких для эволюции очень своеобразно выражено в древнем положении: «Изблюю тебя из уст Моих, ибо не был ты ни холоден, ни горяч, а только тёпел». Так о космическом соре упомянуто было давно. Конечно, незавидна и участь тех, кто трансмутацию отвергает, ибо остается на стороне тьмы. Но еще более печальна судьба трансмутаторов светлых качеств духа в качества темные, ибо, чем выше был полет, тем сильнее падение.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221.</w:t>
      </w:r>
      <w:r w:rsidR="000D6386" w:rsidRPr="000D6386">
        <w:t xml:space="preserve"> (144). </w:t>
      </w:r>
      <w:r w:rsidR="00451AC2" w:rsidRPr="00451AC2">
        <w:rPr>
          <w:b/>
        </w:rPr>
        <w:t>(М.А.Й.).</w:t>
      </w:r>
      <w:r w:rsidR="000D6386" w:rsidRPr="000D6386">
        <w:t xml:space="preserve"> Законы Общения очень суровы. Мы не можем дать больше того, на что имеем право. Многое бы хотели сказать и о многом предупредить, но Закон запрещает передачу прямых указаний, влияющих на свободу воли. Отсюда и ваша неудовлетворенность порой недостаточностью руководства. Трудна задача Учителя</w:t>
      </w:r>
      <w:r w:rsidR="000D6386">
        <w:t xml:space="preserve"> — </w:t>
      </w:r>
      <w:r w:rsidR="000D6386" w:rsidRPr="000D6386">
        <w:t>и вести, и не нарушать карму. Поэтому самодеятельность приветствуется, ибо к уже устремленной воле или к действию мы можем приложить свою руку, не нарушая свободы воли. Вот почему дано Указание: «Устремитесь», то есть дайте, к чему приложить энергии Учителя. Закон надо знать, чтобы можно было сознательно пользоваться им. Недаром говорится, что под лежачий камень вода не течет. Явите себя в действии самоисходящем, и многое приложится вам. Мы очень готовы и желаем помочь, но дайте возможность, дайте вы сами, мудрым пониманием условий приложения великого Закона.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222.</w:t>
      </w:r>
      <w:r w:rsidR="000D6386" w:rsidRPr="000D6386">
        <w:t xml:space="preserve"> </w:t>
      </w:r>
      <w:r w:rsidR="00451AC2" w:rsidRPr="00451AC2">
        <w:rPr>
          <w:b/>
        </w:rPr>
        <w:t>(Гуру).</w:t>
      </w:r>
      <w:r w:rsidR="000D6386" w:rsidRPr="000D6386">
        <w:t xml:space="preserve"> Рассмотрим сущность самодеятельности. Она предполагает ряд действий, исходящих из собственных импульсов. Импульсы означают огни или вспышки огней</w:t>
      </w:r>
      <w:r w:rsidR="000D6386">
        <w:t xml:space="preserve"> — </w:t>
      </w:r>
      <w:r w:rsidR="000D6386" w:rsidRPr="000D6386">
        <w:t xml:space="preserve">прообразов будущего преображения человека. Можно проследить на биографиях великих людей, насколько ярко принцип самодеятельности выражался в их жизни. Не со стороны, не от людей, но из глубин их духа выявлялся огонь и определял характер и </w:t>
      </w:r>
      <w:r w:rsidR="000D6386" w:rsidRPr="000D6386">
        <w:lastRenderedPageBreak/>
        <w:t>природу их деятельности. Каждый из них был самородком. Не последователи, не подражатели, не повторители чужих достижений, но творцы по линии индивидуальных устремлений и мыслей. В этой самобытности и яркой индивидуализации их творчества выявлялась сущность их общечеловечности, когда индивидуальная струя духа сливается со всеми остальными, как звук отдельного инструмента огромного оркестра со всем оркестром. В этом смысл и значение истинной индивидуальности, выражение энергий которой сливается в высшей гармонии с истинными сокровищами человеческого духа.</w:t>
      </w:r>
      <w:r w:rsidR="00B276F7" w:rsidRPr="00B276F7">
        <w:t xml:space="preserve"> </w:t>
      </w:r>
      <w:r w:rsidR="000D6386" w:rsidRPr="000D6386">
        <w:t>Каждый вносит свой вклад в мировую сокровищницу человеческих достижений и знания.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223.</w:t>
      </w:r>
      <w:r w:rsidR="000D6386" w:rsidRPr="000D6386">
        <w:t xml:space="preserve"> (145). (Ответ на вопрос о том, что происходит в мире.</w:t>
      </w:r>
      <w:r w:rsidR="000D6386">
        <w:t xml:space="preserve"> — </w:t>
      </w:r>
      <w:r w:rsidR="000D6386" w:rsidRPr="000D6386">
        <w:t>Абрамов Б.Н.). Слушай: «Войны не будет». Но события пойдут под знаком войны настолько сильными, что многие предпочли бы войну ужасной тягости напряжения, не дающего разрядки. Решит все Приход. До Прихода нагнетение будет возрастать везде, в сознании каждого. Разрядки не ждите. Чтобы тьму сокрушить, надо дать ей полную возможность выявиться всей, до конца. Невыявленная, останется скрытыми гнойниками. Иначе планету не очистить от очагов заражения. В эти дни сохранить равновесие будет знаком сотрудничества с Нами. Выявляя лики тьмы, не Дадим барсу прыгнуть.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224.</w:t>
      </w:r>
      <w:r w:rsidR="000D6386" w:rsidRPr="000D6386">
        <w:t xml:space="preserve"> </w:t>
      </w:r>
      <w:r w:rsidR="00451AC2" w:rsidRPr="00451AC2">
        <w:rPr>
          <w:b/>
        </w:rPr>
        <w:t>(Май 17).</w:t>
      </w:r>
      <w:r w:rsidR="000D6386" w:rsidRPr="000D6386">
        <w:t xml:space="preserve"> Мудро устроено природой так, что личная судьба человека, его будущее, ему не известно. Многое в этой судьбе стало бы совершенно иным, если бы человек заранее знал, как сложатся те или иные обстоятельства его жизни. Поэтому сокрыто это будущее от сознания и знают его только те, кто, отказавшись от личного, перенес сознание свое в Высшую Триаду, то есть Адепты. До какой-то степени еще можно определить состояние свое в Тонком Мире, ибо там все зависит от устремления и от мысли, но возможности того мира настолько широки, что не хватает воображения учесть всё. На Земле же лучше не знать личного будущего, так как не примет тогда человек условия, намеченные для него судьбою. Решая что-либо, человек всегда рассчитывает на лучшие следствия, хотя часто получается наоборот. Уж лучше не знать и надеяться, чем знать безнадежно неблагоприятный конец тех или иных начинаний. Просматривая фильму последних лет, можно отметить, насколько фактическая жизнь разошлась с мечтами, предположениями и планами о ней и насколько это расхождение было тяжелым. Почему это так? Ответ ясен и прост: «Когда явлены условия счастливой земной жизни, не войдет дух в чертог предначертанный». От этого утверждения Учения никуда не уйти. И как бы его ни толковать, и как бы от него ни отвращаться, несомненным остается одно: устремление к Свету дает право на то, чтобы Света коснуться и войти в его орбиту. Но чертог </w:t>
      </w:r>
      <w:r w:rsidR="000D6386" w:rsidRPr="000D6386">
        <w:lastRenderedPageBreak/>
        <w:t>предназначенный</w:t>
      </w:r>
      <w:r w:rsidR="000D6386">
        <w:t xml:space="preserve"> — </w:t>
      </w:r>
      <w:r w:rsidR="000D6386" w:rsidRPr="000D6386">
        <w:t>это цель восхождения духа. Ее не достичь, если земная жизнь складывается счастливо и безоблачно. И вот тогда во исполнение сокровенных устремлений духа условия жизни земной таковы, что о счастье, или благополучии, или покое, или о хороших обстоятельствах уже не приходится думать. Их нет и не будет, пока огонь устремлений горит. Это плата за вход в сферы Света. Все, кто вошли в них, тяжко страдали, живя на Земле. Многие кровью своей запечатлели утверждения духа. Сам Владыка Сказал: «В мире будете иметь скорбь». И тут же Ободрил, добавив: «Но мужайтесь, ибо Я Победил мир». Таким образом, только отвергнув самоцель земного благополучия и призрачного счастья и усиливая энергии своих устремлений к Свету, можно дойти до положенного, не рассчитывая и не требуя условий счастливого земного существования.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225.</w:t>
      </w:r>
      <w:r w:rsidR="000D6386" w:rsidRPr="000D6386">
        <w:t xml:space="preserve"> Если внимательно станете анализировать жизнь тех, кого позвал ко Мне Гуру или позвали вы сами, то увидите, как мало счастья нашли они в жизни. Случайность ли это? Нет, не случайность, но действие непреложных законов духа. Нужно быть готовым к тому, чтобы не ждать счастья земного. Какое же счастье может быть там, где неустойчиво всё? Астральный проводник земного счастья так уж устроен, что продолжение одних и тех же счастливых условий вызывает притупление их остроты, то есть становятся они привычными, однотонными, скучными и уже не дающими ощущения счастья. Значит, нужны перемены, значит, счастье надо искать уже в чем-то другом. Изменчивость и неустойчивость астральных переживаний обуславливает и определяет непрочность человеческого счастья. Его не найти на Земле, где все личное обречено на уничтожение, хотя бы вместе со смертью тела. Счастье в духе, счастье духу, победившему мир. Через скорби земные дух должен пройти, чтобы найти свое счастье. Но это счастье</w:t>
      </w:r>
      <w:r w:rsidR="000D6386">
        <w:t xml:space="preserve"> — </w:t>
      </w:r>
      <w:r w:rsidR="000D6386" w:rsidRPr="000D6386">
        <w:t>не в условиях счастливой жизни земной.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226.</w:t>
      </w:r>
      <w:r w:rsidR="000D6386" w:rsidRPr="000D6386">
        <w:t xml:space="preserve"> </w:t>
      </w:r>
      <w:r w:rsidR="00451AC2" w:rsidRPr="00451AC2">
        <w:rPr>
          <w:b/>
        </w:rPr>
        <w:t>(М.А.Й.).</w:t>
      </w:r>
      <w:r w:rsidR="000D6386" w:rsidRPr="000D6386">
        <w:t xml:space="preserve"> Когда жесткие грани кармы нельзя изменить никакими усилиями, надо тогда переждать терпеливо, пока не закончатся ее сроки. Бесполезно идти против кармы. Опрокинутая в одном, она обернется другой стороной. Но переждав терпеливо, можно затем изменить создавшееся положение. Владыки кармы сильнее, чем даже наше желание помочь. Переждите немного. Улучшим судьбу.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227.</w:t>
      </w:r>
      <w:r w:rsidR="000D6386" w:rsidRPr="000D6386">
        <w:t xml:space="preserve"> </w:t>
      </w:r>
      <w:r w:rsidR="00451AC2" w:rsidRPr="00451AC2">
        <w:rPr>
          <w:b/>
        </w:rPr>
        <w:t>(Май 18).</w:t>
      </w:r>
      <w:r w:rsidR="000D6386" w:rsidRPr="000D6386">
        <w:t xml:space="preserve"> Хорошо, когда в Тонкий Мир человек приходит вооруженный знанием его законов. Сон сегодня ночью был иллюстрацией того, как с помощью мысли осуществляется там желание помочь. Спящий старик, вернее, развоплощенец, считавший себя стариком, представлявший себя стариком и потому имевший обличие старого человека, строил себе дом и хотел, так же как и на </w:t>
      </w:r>
      <w:r w:rsidR="000D6386" w:rsidRPr="000D6386">
        <w:lastRenderedPageBreak/>
        <w:t xml:space="preserve">Земле, обзавестись хозяйством. И ты решил ему в этом помочь. Домом его обеспечил: один из развоплощенцев по твоей просьбе уступал ему половину. Потом ты решил дать ему корову. Ты вышел из подвала, в котором он спал и где было еще много людей, наружу и мысленно приказал, чтобы корова пришла на твой зов. И корова пришла, и даже с телятами. Один теленок лежал у нее на спине, другой шел рядом. Они подошли к тебе и последовали за тобой в подвал. Там ты встретил уже целую толпу развоплощенцев, которые предлагали тебе свои услуги, чтобы доставить старика, корову и все нужное в его новое обиталище, которое ты для него создал силой своей мысли в Мире Надземном. Сон сам по себе незначителен, но очень поучителен тем опытом, который он дал. В Тонком Мире, где все движется мыслью, знающий это может творить и оказывать помощь незнающим по линии их устремлений, если устремления эти в известных пределах требований морали. Многие развоплощенцы, не зная законов Тонкого Мира, но наделенные, как и все умершие люди, творчеством духа, продолжают в незнании своем применять те же методы приобретения желаемого, как они делали это на Земле. Долго бы пришлось старику, вооруженному топором, строить свое жилище и наполнять его привычными предметами и живностью. Ты, зная законы Тонкого Мира, сделал для него то, чего он хотел, сразу, применив силу творческого воображения, которое привел в действие мыслью. Конечно, подобные построения ни к чему, они для самого знающего бессмысленны, так как в Тонком Мире излишни обычные земные дома и вещи, их наполняющие, и тем более домашние животные и прочая живность. Но для тех, кто не знает ничего и продолжает действовать по линиям устремления, принятым на Земле, подобный ряд действий является совершенно естественным. Жаль только, что творческие силы духа расходуются на построение ненужных нагромождений. Зная, можно было бы строить в полном созвучии с принципом красоты и требованиями эволюции, соответствующими данной ступени развития человечества. Ведь просторы Тонкого Мира можно украшать продуктами творчества духа, а не ютиться по жалким лачугам или подвалам низших слоев астрала. Ведь даже и на Земле служители Красоты создают красивые вещи, предметы, жилища, уже не говоря о прекрасных произведениях искусства. Вот почему служение прекрасному так важно еще на Земле. Ведь Землю можно рассматривать как время приуготовления человека к надземному пребыванию. Но формула «Что свяжете на Земле, будет связано на небесах», то есть в Мире Тонком, остается выражением незыблемого закона жизни и условий послесмертного существования человека. Зачем же связывать себя узами невежества, когда можно их все развязать, то есть освободить дух от цепей незнания путем изучения законов жизни обоих миров. Сон сегодняшней ночи был яркой иллюстрацией действия этих законов и сознательного применения их в мире, где пребывают </w:t>
      </w:r>
      <w:r w:rsidR="000D6386" w:rsidRPr="000D6386">
        <w:lastRenderedPageBreak/>
        <w:t>развоплощенные люди. Правда, слой был невысок, но зато было легко и просто удовлетворить чаяния малого сознания.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228.</w:t>
      </w:r>
      <w:r w:rsidR="000D6386" w:rsidRPr="000D6386">
        <w:t xml:space="preserve"> Неистовствует тьма, избирая для своих целей ей послушные сознания, чтобы вредить и препятствовать Записям. Характерно, что именно в моменты кульминации восприятий усиливаются мешающие воздействия тьмы. Но не им остановить Мою Руку, ибо в Записях даваемых вложена сила Луча Моего. Записи будем продолжать, несмотря ни на что, вернее, вопреки и даже благодаря усилиям темных их прекратить. От силы темных противодействий силу возьмем для себя, чтобы записываемое было наиболее четким и ярким. Сколько стараний потратили и в прошлом они, и всегда листы Записей росли неуклонно и будут неуклонно расти. Отнесемся сознательно и с пониманием к процессу преодоления темных противодействий, в каком бы виде и под какими бы прикрытиями они ни совершались. Будем зорко стоять на дозоре.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229.</w:t>
      </w:r>
      <w:r w:rsidR="000D6386" w:rsidRPr="000D6386">
        <w:t xml:space="preserve"> </w:t>
      </w:r>
      <w:r w:rsidR="00451AC2" w:rsidRPr="00451AC2">
        <w:rPr>
          <w:b/>
        </w:rPr>
        <w:t>(М.А.Й.).</w:t>
      </w:r>
      <w:r w:rsidR="000D6386" w:rsidRPr="000D6386">
        <w:t xml:space="preserve"> Можно глубоко страдать, можно испытывать боль от получаемых ударов, можно очень в духе томиться и быть отягощаемым обстоятельствами, все это можно... но, испытывая все это, все же нельзя позабыть о наинужнейшем, все же нельзя связи ослабить с Владыкой или с нами, все же нельзя нарушать ритма Общения, Записей или обычных, временем утвержденных, занятий. Именно сила устойчивости и противления злу сказывается в нерушимости принятого порядка дня, касающегося и связанного с Делом Владыки. Чтение пусть идет обычным путем, и Записи</w:t>
      </w:r>
      <w:r w:rsidR="000D6386">
        <w:t xml:space="preserve"> — </w:t>
      </w:r>
      <w:r w:rsidR="000D6386" w:rsidRPr="000D6386">
        <w:t>тоже. Ритм Обращений также нарушить нельзя. Пусть никакие страдания, боли и переживания не нарушают наинужнейшего в жизни. Ну что же, если слишком уж больно, что ж из того? Мир остается все тем же, и неизменяем Владыка, и непоколебимы Основы, и сияет Учение Жизни жемчугом несказуемых возможностей. А боли пройдут, принеся утончение центров и обогатив сознание новыми нахождениями. Для идущего к Учителю Света каждое отягощение обстоятельствами плодоносно. Можно даже зорко отмечать, что приносит очередное испытание на отягощение. Плата за знание и опыт кажется временами очень тяжелой, но ведь все, что отягощает, пройдет, а опыт и знание, ценнейший опыт и знание, останутся с духом, который их приобрел столь высокой ценою.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230.</w:t>
      </w:r>
      <w:r w:rsidR="000D6386" w:rsidRPr="000D6386">
        <w:t xml:space="preserve"> (146). </w:t>
      </w:r>
      <w:r w:rsidR="00451AC2" w:rsidRPr="00451AC2">
        <w:rPr>
          <w:b/>
        </w:rPr>
        <w:t>(Гуру).</w:t>
      </w:r>
      <w:r w:rsidR="000D6386" w:rsidRPr="000D6386">
        <w:t xml:space="preserve"> Почему страдания порою доходят до пределов выносливости? Только для того, чтобы определить и утвердить предел стойкости духа. Но стойкость духа есть одно из его ценнейших качеств. Свойство же качества есть его беспредельность. Следовательно, предела стойкости духа нет. Дух может выдержать все, если призваны все спящие в нем силы. Посмотрите на тех, кто в прошлом столь победно проходил через самые тягчайшие испытания с Именем Учителя на устах! Никто не склонился, никто не был </w:t>
      </w:r>
      <w:r w:rsidR="000D6386" w:rsidRPr="000D6386">
        <w:lastRenderedPageBreak/>
        <w:t>сломлен. Ни костры, ни пытки, ни глумления, ни устрашения, ни угрозы</w:t>
      </w:r>
      <w:r w:rsidR="000D6386">
        <w:t xml:space="preserve"> — </w:t>
      </w:r>
      <w:r w:rsidR="000D6386" w:rsidRPr="000D6386">
        <w:t>ничто не смогло сокрушить стойкости духа тех, кто шел Его Именем. Несокрушимость духа явить во всех условиях жизни будет победой, и прежде всего над собою, а следовательно, и над тьмой, ибо тьма хочет дух сокрушить.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231.</w:t>
      </w:r>
      <w:r w:rsidR="000D6386" w:rsidRPr="000D6386">
        <w:t xml:space="preserve"> (147). </w:t>
      </w:r>
      <w:r w:rsidR="00451AC2" w:rsidRPr="00451AC2">
        <w:rPr>
          <w:b/>
        </w:rPr>
        <w:t>(Май 19).</w:t>
      </w:r>
      <w:r w:rsidR="000D6386" w:rsidRPr="000D6386">
        <w:t xml:space="preserve"> Каждое чувство имеет видимую форму своего выражения на том или ином плане. Чем устойчивее и повторнее чувство, тем устойчивее и форма. В теле физическом чувство также выражается и внешне по степени своей силы и неумения им владеть. Постоянно обиженные, вернее, чувствующие себя обиженными, люди сохраняют и на своем лице маску обиженности, другие</w:t>
      </w:r>
      <w:r w:rsidR="000D6386">
        <w:t xml:space="preserve"> — </w:t>
      </w:r>
      <w:r w:rsidR="000D6386" w:rsidRPr="000D6386">
        <w:t>злобы, третьи</w:t>
      </w:r>
      <w:r w:rsidR="000D6386">
        <w:t xml:space="preserve"> — </w:t>
      </w:r>
      <w:r w:rsidR="000D6386" w:rsidRPr="000D6386">
        <w:t>жестокости, четвертые</w:t>
      </w:r>
      <w:r w:rsidR="000D6386">
        <w:t xml:space="preserve"> — </w:t>
      </w:r>
      <w:r w:rsidR="000D6386" w:rsidRPr="000D6386">
        <w:t xml:space="preserve">добродушия. Другими словами, устойчивые эмоции накладывают на внешнего человека печать своего выражения. Эти же отпечатки несет на себе и астральный двойник, и тонкое тело. Но не все отпечатано резко на физическом теле. Часто за красивым или мало выражающим лицом скрывается целый ряд чувств, которые только к старости наложат на него свой отпечаток. Некоторые люди при этом умеют собою внешне прекрасно владеть и скрывать свои переживания, но это не распространяется на тонкое тело. Освободившись от физической оболочки, тонкое тело принимает тот вид, который соответствует сущности его владельца. Все положительные и отрицательные качества видимы явно и прочно запечатлены на этом проводнике сознания, который обладает пластичностью, или подвижностью образующей его материи, и в котором каждая мысль или чувство производят соответствующие их природе внешние изменения. Каждый несет на себе в ярком, видимом выражении то доброе и хорошее или темное и плохое, что он имел в себе и накопил в себе в течение своей земной жизни. Освободиться от этой формы нельзя, не освободившись при этом от свойств или причин, вызвавших ту или иную форму. Очищение от темных пережитков означает и освобождение от нежелательной личины. Страж Порога, или объективизация внутренней отрицательной сущности человека, не отпустит своего породителя до тех пор, пока этот последний не найдет в себе достаточно сил и решимости отбросить его, то есть победить свою низшую дуаду, являющуюся носительницей всех пороков, страстей, слабостей и свершений низшей природы человека. Эта борьба со стражем Порога полна драматизма, ибо человек должен в буквальном смысле вырвать из своей сущности часть самого себя и отбросить ее. А ведь он с ней так крепко сжился, он любил ее и потворствовал ей, он лелеял ее желания и склонности, он думал о них и вынашивал их в своем сознании. Как может теперь он с ними расстаться, когда не расставался всю жизнь, им позволяя глубоко внедриться в проводники. Борьба нелегка. И только понимание ужаса поражения и безысходности его результатов может дать силы себя преодолеть, и </w:t>
      </w:r>
      <w:r w:rsidR="000D6386" w:rsidRPr="000D6386">
        <w:lastRenderedPageBreak/>
        <w:t>даже не себя, так как «Я»</w:t>
      </w:r>
      <w:r w:rsidR="000D6386">
        <w:t xml:space="preserve"> — </w:t>
      </w:r>
      <w:r w:rsidR="000D6386" w:rsidRPr="000D6386">
        <w:t>это высшее, что есть в человеке, но свое низшее «я», средоточие страстей и вожделений. Поэтому овладения своей низшей природой</w:t>
      </w:r>
      <w:r w:rsidR="00B976C6" w:rsidRPr="00B976C6">
        <w:t xml:space="preserve"> </w:t>
      </w:r>
      <w:r w:rsidR="000D6386" w:rsidRPr="000D6386">
        <w:t>надо достичь еще на Земле, чтобы заранее знать, что в том, последнем, столкновении с нею ее победит высшее «Я» человека, сбросив с себя весь груз земных пережитков. Победы надо достичь, ибо поражение означает предание себя тьме.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232.</w:t>
      </w:r>
      <w:r w:rsidR="000D6386" w:rsidRPr="000D6386">
        <w:t xml:space="preserve"> Друг Мой, стоит ли позволять внешним условиям жизни, как бы ни были они тяжелы, до того омрачать сознание, чтобы всецело погружаться в иллюзии Майи? Ведь всё это всего только сон. Сон временный, сон преходящий, сон, связанный только с земным. Сколько не менее тяжелых обстоятельств было уже в прошлом. Все прошли и забылись. Ныне тяготит уже совершенно другое, чтобы тоже так же забыться, как забылись и те. Когда вовне все так сгустилось и тяжко, можно от него отойти, погрузившись в глубины духа, который не уязвим ничем внешним. Из внутренней цитадели духа можно уже более спокойно взирать на мимо идущий поток жизни, не отождествляя себя с ним. Все пройдет, пронесутся события мимо, но Смотрящий, который есть Ты, останется нерушимым, не затронутым ими. Ибо дух пребывает вовеки над всем, что вовне и внутри.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233.</w:t>
      </w:r>
      <w:r w:rsidR="000D6386" w:rsidRPr="000D6386">
        <w:t xml:space="preserve"> (148). </w:t>
      </w:r>
      <w:r w:rsidR="00451AC2" w:rsidRPr="00451AC2">
        <w:rPr>
          <w:b/>
        </w:rPr>
        <w:t>(М.А.Й.).</w:t>
      </w:r>
      <w:r w:rsidR="000D6386" w:rsidRPr="000D6386">
        <w:t xml:space="preserve"> Многие люди находятся в положении, гораздо более худшем и тяжком. Этою мыслью можно восстановить более справедливое отношение к тому положению, в которое поставила Карма. Только по сравнению с чем-то возможно оценить те или иные условия. Когда они тяжки, будем сравнивать их с еще более тяжелыми, переживаемыми другими людьми, которые ничего не знают ни о нас, ни о Владыке, ни о Других Мирах, ни о будущем человека. Вот их положение действительно тяжко, ибо не знают, куда идут и ради чего должны нести на себе тяжкий крест жизни. Знающие же имеют то, что ценнее всех сокровищ земных.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234.</w:t>
      </w:r>
      <w:r w:rsidR="000D6386" w:rsidRPr="000D6386">
        <w:t xml:space="preserve"> (149). </w:t>
      </w:r>
      <w:r w:rsidR="00451AC2" w:rsidRPr="00451AC2">
        <w:rPr>
          <w:b/>
        </w:rPr>
        <w:t>(Гуру).</w:t>
      </w:r>
      <w:r w:rsidR="000D6386" w:rsidRPr="000D6386">
        <w:t xml:space="preserve"> Почему одни и те же вещи одних огорчают, а других нет, или даже огорчают или не огорчают одного и того же человека в разных состояниях его духа? Не потому ли, что дело совсем не в вещах, огорчающих и радующих, а в самом человеке. Древнюю формулу, гласящую, что человек есть мера вещей, можно понимать очень широко и считать, что эмоции человеческие обуславливаются совсем не внешними обстоятельствами, а внутренним состоянием человека, его отношением, тем углом зрения, под которым смотрит он на вещи и мир. Но угол, или точку зрения, каждый может выбрать себе сам, или ее изменить, или отказаться от нежелательной. Это во власти человека, ибо сам человек есть мера вещей, зависящая от его воли, если только захочет он это понять и принять в сознание для приложения в жизни.</w:t>
      </w:r>
    </w:p>
    <w:p w:rsidR="000D6386" w:rsidRPr="000D6386" w:rsidRDefault="000D6386" w:rsidP="00B976C6">
      <w:pPr>
        <w:pStyle w:val="Quote"/>
      </w:pPr>
      <w:r w:rsidRPr="000D6386">
        <w:lastRenderedPageBreak/>
        <w:t>День тяжкий, давящий.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235.</w:t>
      </w:r>
      <w:r w:rsidR="000D6386" w:rsidRPr="000D6386">
        <w:t xml:space="preserve"> (150). </w:t>
      </w:r>
      <w:r w:rsidR="00451AC2" w:rsidRPr="00451AC2">
        <w:rPr>
          <w:b/>
        </w:rPr>
        <w:t>(Май 20).</w:t>
      </w:r>
      <w:r w:rsidR="000D6386" w:rsidRPr="000D6386">
        <w:t xml:space="preserve"> Как примирить несовершенство настоящего с величием и великолепием будущего? Только напрягая устремление и стараясь, чтобы сознание вжилось в это будущее. Воображение называется творческим потому, что оно имеет способность и власть претворять творческую мечту в жизнь и в этом процессе как бы перекидывать мост из настоящего в будущее. Только бедность и невоспитанность воображения шепчет о невозможности, в то время как сущее говорит: возможно все. Конечно, все возможности лежат в пределах законов материи. Но что же такое материя? Ограничить материю известной науке шкалой элементов Менделеевской таблицы, хотя бы расширенной и дополненной, значит признать, что материя, все ее виды и свойства изучены до конца. Но этого нет. Человечество так же далеко от постижения всех ее свойств в настоящее время, как и в самом начале ее изучения, ибо беспредельность во всем, а также и в проявлении и комбинациях всех известных и еще не открытых наукой видов материи. Надо лишь только понять, что отрицания и сомнения недопустимы там, где начинается истинное понимание материализма. Все существующее материально. Свет материален, звук материален, запах материален. Материальна мысль, и материальна та субстанция, из которой поэт творит свои образы. Все, что материально, может быть видимо или слышимо и фиксируемо либо аппаратами, либо внешними или тонкими чувствами человека. Невидимость совсем не означает того, что явления не существует. Невидимы линии магнитных течений, однако простой компас их обнаруживает. Так многое невидимое и отрицаемое ныне будет утверждено либо с помощью новой аппаратуры, либо с помощью развивающихся новых чувств человека. Уже видят концами пальцев, потом будут видеть через плотные прикрытия и без пальцев, просто соответствующими центрами. Многое придется современной науке признать и тем раздвинуть еще шире пределы материального мира. Нет мира или миров нематериальных. Астральное тело материально, тонкое тело материально, огненное тело материально. Материальны Материя Люцида, Материя Matrix и все виды Фохата. Самый высочайший Планетный Дух материален, какие бы высочайшие формы светящейся материи Его ни облекали. То, что не облечено материей, не существует. Материален даже сам Хаос, хотя он настолько далек от проявленной жизни, что человеком не осознаваем. Таким образом, истинный материализм ничего не отрицает, но утверждает беспредельность возможностей выявления материи. Пора бы уже начать понимать, что материя, энергия, разум и жизнь</w:t>
      </w:r>
      <w:r w:rsidR="000D6386">
        <w:t xml:space="preserve"> — </w:t>
      </w:r>
      <w:r w:rsidR="000D6386" w:rsidRPr="000D6386">
        <w:t xml:space="preserve">это разновидности свойств все той же материи. Очень важно утвердиться в сознании, что этими свойствами и вообще всеми свойствами, изученными наукой, свойства материи ограничены быть не могут. Например, «свойство» эволюции, или стремление материи и ее форм </w:t>
      </w:r>
      <w:r w:rsidR="000D6386" w:rsidRPr="000D6386">
        <w:lastRenderedPageBreak/>
        <w:t>к эволюционному развитию, даже и не включаются в число свойств материи, а между тем, явление эволюции проявленных в Космосе миров</w:t>
      </w:r>
      <w:r w:rsidR="000D6386">
        <w:t xml:space="preserve"> — </w:t>
      </w:r>
      <w:r w:rsidR="000D6386" w:rsidRPr="000D6386">
        <w:t>факт самоочевидный. Или разум, скрытый в строении каждого атома, или подчинение строения материи законам числа, пропорции и гармонии. Для одних тонкое тело</w:t>
      </w:r>
      <w:r w:rsidR="000D6386">
        <w:t xml:space="preserve"> — </w:t>
      </w:r>
      <w:r w:rsidR="000D6386" w:rsidRPr="000D6386">
        <w:t>фантом, привидение, продукт расстроенного воображения, для других</w:t>
      </w:r>
      <w:r w:rsidR="000D6386">
        <w:t xml:space="preserve"> — </w:t>
      </w:r>
      <w:r w:rsidR="000D6386" w:rsidRPr="000D6386">
        <w:t>явление чисто материального порядка, но за пределами общепринятых современной наукой фактов. Но факт, самый факт существования тонкого тела остается таковым совершенно независимо от того, признаёт это наука двадцатого века или не признаёт. Земля была и оставалась шаром, несмотря на то, что в свое время ученые представители этой самой науки это отрицали. И, несмотря на их ярые отрицания, Земля вращалась вокруг Солнца, а не Солнце над нею. Отрицания и утверждения науки еще не есть доказательство того, что тайны материи ею постигнуты все. Потому мудрость твердит, что отрицания надо оставить, изучая явления и факты непредвзято. Это и будет истинно научным подходом.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236.</w:t>
      </w:r>
      <w:r w:rsidR="000D6386" w:rsidRPr="000D6386">
        <w:t xml:space="preserve"> (151). </w:t>
      </w:r>
      <w:r w:rsidR="00451AC2" w:rsidRPr="00451AC2">
        <w:rPr>
          <w:b/>
        </w:rPr>
        <w:t>(М.А.Й.).</w:t>
      </w:r>
      <w:r w:rsidR="000D6386" w:rsidRPr="000D6386">
        <w:t xml:space="preserve"> И надо примирить непримиримое, то есть согласовать в сознании полюса пары противоположностей. С одной стороны</w:t>
      </w:r>
      <w:r w:rsidR="000D6386">
        <w:t xml:space="preserve"> — </w:t>
      </w:r>
      <w:r w:rsidR="000D6386" w:rsidRPr="000D6386">
        <w:t>положение Махатм: «Мы не Верим в Бога», с другой</w:t>
      </w:r>
      <w:r w:rsidR="000D6386">
        <w:t xml:space="preserve"> — </w:t>
      </w:r>
      <w:r w:rsidR="000D6386" w:rsidRPr="000D6386">
        <w:t>слова: «Без Бога нет пути». Явление Иерархии говорит о том, что даже над созданием планеты трудились Великие Сознания. Создатель планеты, Планетный Дух,</w:t>
      </w:r>
      <w:r w:rsidR="000D6386">
        <w:t xml:space="preserve"> — </w:t>
      </w:r>
      <w:r w:rsidR="000D6386" w:rsidRPr="000D6386">
        <w:t>ее Творец. Но это не Бог, ибо понятие Бога должно обнимать весь Космос. Пойдем далее: над каждой планетой трудился ее Творец. Над каждой системой миров, и над Солнцем, и над мириадами солнц трудились Творцы их. А также и над созданием целых Галактик. Лестница Иерархии Создателей миров уходит в такие выси, что ум человеческий вынужден остановиться перед Несказуемым, перед тем, чего охватить он не в силах. Пару вышеупомянутых противоположностей можно еще как-то в сознании уравновесить, но увидеть все до конца там, где царит Беспредельность, глазом земным невозможно, невозможно даже «мировым глазом», и лишь «Глаз беспредельный» может в Беспредельность смотреть.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237.</w:t>
      </w:r>
      <w:r w:rsidR="000D6386" w:rsidRPr="000D6386">
        <w:t xml:space="preserve"> (152). </w:t>
      </w:r>
      <w:r w:rsidR="00451AC2" w:rsidRPr="00451AC2">
        <w:rPr>
          <w:b/>
        </w:rPr>
        <w:t>(Гуру).</w:t>
      </w:r>
      <w:r w:rsidR="000D6386" w:rsidRPr="000D6386">
        <w:t xml:space="preserve"> Как бы ни был сложен вопрос, освещается он сознанием и решается он в сознании. Следовательно, сознание, его собственное сознание, остается для человека тем условием, от которого ему никуда не отойти. Не может прыгнуть выше себя человек. Также осмыслить что-либо шире своего понимания, то есть свыше вместимости сознания, он тоже не может. Поэтому задача расширения сознания остается наиглавнейшей. Она трудна, пока центры еще спят. Но наука Огненной Йоги имеет в виду именно раскрытие центров. К этому и Ведет Учитель. Процесс медленен, сложен и очень опасен. В городах он невозможен. Человек с раскрытыми центрами, живущий в городе, будет подвергнут таким </w:t>
      </w:r>
      <w:r w:rsidR="000D6386" w:rsidRPr="000D6386">
        <w:lastRenderedPageBreak/>
        <w:t>мучениям именно благодаря необычайной обостренности своих восприятий, что жизнь превратится в пытку. Учитель мудро Предостерегает не форсировать процесса. Многие отягощения, многие переживания, многие боли приходится выдерживать благодаря обострению восприимчивости даже и при лишь слегка приоткрытых центрах. Нужно очень оберегаться. Недисциплинированное и невысокое мышление, распущенность астрала насыщают атмосферу городов тяжкими флюидами разложения. Много придется еще поработать над тем, чтобы научить людей не отравлять пространство ядом своих психических продуктов, не отравлять ими себя и тех, кто их окружает.</w:t>
      </w:r>
    </w:p>
    <w:p w:rsidR="00D8779F" w:rsidRDefault="00D8779F" w:rsidP="000D6386"/>
    <w:p w:rsidR="000D6386" w:rsidRPr="000D6386" w:rsidRDefault="000D6386" w:rsidP="00B976C6">
      <w:pPr>
        <w:pStyle w:val="Quote"/>
      </w:pPr>
      <w:r w:rsidRPr="000D6386">
        <w:t>(Ответ на обращение к Владыке и просьбу изменить условия внешней жизни, которые превратились в невыносимую пытку звуками и шумом вокруг, пытку для «птички»</w:t>
      </w:r>
      <w:r w:rsidR="00A10323">
        <w:rPr>
          <w:rStyle w:val="FootnoteReference"/>
        </w:rPr>
        <w:footnoteReference w:id="16"/>
      </w:r>
      <w:r w:rsidRPr="000D6386">
        <w:t>).</w:t>
      </w:r>
    </w:p>
    <w:p w:rsidR="000D6386" w:rsidRPr="000D6386" w:rsidRDefault="000C1121" w:rsidP="000D6386">
      <w:r w:rsidRPr="000C1121">
        <w:rPr>
          <w:b/>
        </w:rPr>
        <w:t>1</w:t>
      </w:r>
      <w:r w:rsidRPr="00632850">
        <w:rPr>
          <w:b/>
        </w:rPr>
        <w:t>965</w:t>
      </w:r>
      <w:r>
        <w:rPr>
          <w:b/>
        </w:rPr>
        <w:t xml:space="preserve"> г. </w:t>
      </w:r>
      <w:r w:rsidR="00C515BC" w:rsidRPr="00C515BC">
        <w:rPr>
          <w:b/>
        </w:rPr>
        <w:t>238.</w:t>
      </w:r>
      <w:r w:rsidR="000D6386" w:rsidRPr="000D6386">
        <w:t xml:space="preserve"> </w:t>
      </w:r>
      <w:r w:rsidR="00451AC2" w:rsidRPr="00451AC2">
        <w:rPr>
          <w:b/>
        </w:rPr>
        <w:t>(Май 21).</w:t>
      </w:r>
      <w:r w:rsidR="000D6386" w:rsidRPr="000D6386">
        <w:t xml:space="preserve"> Когда-то были записаны слова: «Всё было против, всё будет за». Прикажу обстоятельствам служить вам.</w:t>
      </w:r>
    </w:p>
    <w:p w:rsidR="000D6386" w:rsidRPr="000D6386" w:rsidRDefault="000D6386" w:rsidP="000D6386">
      <w:r w:rsidRPr="000D6386">
        <w:t>Прикажу, чтобы было всё «за». Прикажу темным мучителям оставить вас. Но устои моста</w:t>
      </w:r>
      <w:r>
        <w:t xml:space="preserve"> — </w:t>
      </w:r>
      <w:r w:rsidRPr="000D6386">
        <w:t>с двух сторон. Вашу сторону крепко держите от падения. Провод закрепляется с двух сторон. Почему же ваш не всегда в действии? Действовать не значит возлагаться, но значит держать крепкой рукой чувства в узде. Дам, Дам, Дам просимое и, давши, Оберегу от растерзания. Каждое испытание имеет конец. Ваше</w:t>
      </w:r>
      <w:r>
        <w:t xml:space="preserve"> — </w:t>
      </w:r>
      <w:r w:rsidRPr="000D6386">
        <w:t>на растерзание</w:t>
      </w:r>
      <w:r>
        <w:t xml:space="preserve"> — </w:t>
      </w:r>
      <w:r w:rsidRPr="000D6386">
        <w:t>кончилось. Но от последующих освободить не Могу, если хотите двигаться дальше. Раз решили идти и прошли уже далёко, поздно вспять отступать. Не во тьму же! Не Могу обещать, что новые испытания станут легче прошедших. Тот, кто к Владыке идет, должен пройти через всё, что нужным Считает Владыка. И, в конечном итоге, не все ли равно, что причиняет страдания, через которые надо пройти. Но для воскресения сознания в духе через распятие духа все проходили, кто шел ко Мне. Новую ступень Начинаем, и вы приготовьте себя. Ваше время себеслужения кончилось. Время служения Свету, то есть пространству и людям при соблюдении условия «Отвергнись от себя», началось. Ступень самоотвержения</w:t>
      </w:r>
      <w:r>
        <w:t xml:space="preserve"> — </w:t>
      </w:r>
      <w:r w:rsidRPr="000D6386">
        <w:t>так Назовем Мы ее. Дам просимое. Просимое вами примите.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239.</w:t>
      </w:r>
      <w:r w:rsidR="000D6386" w:rsidRPr="000D6386">
        <w:t xml:space="preserve"> (153). Как хочется каждому дойти и достигнуть, но как хочется мало усилий к тому приложить и поступиться всем тем, что тяжкой поклажей и грузом висит за плечами. Отчего же все-таки происходит такая несоизмеримость? Хотят получить всё, но не хотят поступиться ничем. Нельзя служить двум противоположным явлениям одновременно. Служение Свету и себеслужение несовместимы. Но ведь даже в бою, даже за вдохновенной работой </w:t>
      </w:r>
      <w:r w:rsidR="000D6386" w:rsidRPr="000D6386">
        <w:lastRenderedPageBreak/>
        <w:t>забывает о себе человек. Это и будет отрешением от себя, когда отверг человек свою самость. Когда такое состояние сознания достигнуто, можно легко и свободно двигаться дальше. Самое трудное препятствие на Пути</w:t>
      </w:r>
      <w:r w:rsidR="000D6386">
        <w:t xml:space="preserve"> — </w:t>
      </w:r>
      <w:r w:rsidR="000D6386" w:rsidRPr="000D6386">
        <w:t>это самость. Темной завесой ложится она на Пути, его преграждая. Но ведь так короток мир личных явлений, так ограничен, так невозможно вместить в него Макромир. Характерным признаком личного мира является небольшая протяженность его во времени. Для примера можно взять любую биографию обычного человека и увидеть, что со смертью тела кончается для него всё, чем он жил, к чему устремился, что осуществил в своей жизни. А затем наступает конец всем этим, часто очень трудоемким, начинаниям. ...... «И смерть лишь одна всегда неизменно верна... Придет и наденет свой брачный венец, и жизненной сказке</w:t>
      </w:r>
      <w:r w:rsidR="000D6386">
        <w:t xml:space="preserve"> — </w:t>
      </w:r>
      <w:r w:rsidR="000D6386" w:rsidRPr="000D6386">
        <w:t>конец...»</w:t>
      </w:r>
      <w:r w:rsidR="00A10323">
        <w:rPr>
          <w:rStyle w:val="FootnoteReference"/>
        </w:rPr>
        <w:footnoteReference w:id="17"/>
      </w:r>
      <w:r w:rsidR="000D6386" w:rsidRPr="000D6386">
        <w:t xml:space="preserve"> Да, да, именно конец личному мирку человека и всему, что было связано с личностью малой, и тому, что ее окружало. То, что перешагивает за пределы личного мира, относится уже к сфере проявления Индивидуальности, или Бессмертной Триады, и чем больше явлений сверхличных, тем ярче проявляется она в условиях плотного мира. Страдание за себя обычно, страдание за других</w:t>
      </w:r>
      <w:r w:rsidR="000D6386">
        <w:t xml:space="preserve"> — </w:t>
      </w:r>
      <w:r w:rsidR="000D6386" w:rsidRPr="000D6386">
        <w:t>сверхлично, ибо раздвигает границы личного мира. Но только принятие всей Чаши Общего Блага решает вопрос. Ноша мира сего и Общее Благо связаны тесно. Чашу Общего Блага приявший принимает и Ношу мира сего. И тогда Общее Благо становится неотделимым от личного, а личная тягость делается Ношею Мира, и тогда личное растворяется в Свете Бессмертной Индивидуальности.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240.</w:t>
      </w:r>
      <w:r w:rsidR="000D6386" w:rsidRPr="000D6386">
        <w:t xml:space="preserve"> (154). </w:t>
      </w:r>
      <w:r w:rsidR="00451AC2" w:rsidRPr="00451AC2">
        <w:rPr>
          <w:b/>
        </w:rPr>
        <w:t>(М.А.Й.).</w:t>
      </w:r>
      <w:r w:rsidR="000D6386" w:rsidRPr="000D6386">
        <w:t xml:space="preserve"> Да! Да! Именно так, именно Общение и есть слияние в Свете. Для его уявления только и надо, чтобы свет свой внутри слился со Светом Того или тех, к кому устремляется дух. Условие собственной светимости необходимо, ибо без нее как может собственное отсутствие ее, то есть собственная тьма, слиться со Светом. Поэтому, чтобы войти в Общение, сознание должно поднять свои вибрации до состояния светоносности. Отемненное сознание ничего, кроме тьмы, не привлечет. Можно сказать: «В Свете Твоем узрим Свет, Владыка!»,</w:t>
      </w:r>
      <w:r w:rsidR="000D6386">
        <w:t xml:space="preserve"> — </w:t>
      </w:r>
      <w:r w:rsidR="000D6386" w:rsidRPr="000D6386">
        <w:t xml:space="preserve">но при этом следует знать: чтобы Свет Владыки увидеть, необходимо свой Свет принести, то есть установить такое состояние сознания, когда из него изгнаны тьма, или отемнение, или все те чувства, эмоции и переживания, которые омрачают его. Значит, перед Общением сознание надо к нему подготовить и установить в нем равновесие, устремления и те качества духа, которые дают ауре светимость. Устремленность и означает светимость, равно как любовь, или преданность, или другие </w:t>
      </w:r>
      <w:r w:rsidR="000D6386" w:rsidRPr="000D6386">
        <w:lastRenderedPageBreak/>
        <w:t>качества духа. Лучше всего способствует Общению симфония качеств. Ни одно из них не будет излишним. Все приносят свой свет для Общения со Светом Тех, Кто Стоит на Лестнице Иерархии Света.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241.</w:t>
      </w:r>
      <w:r w:rsidR="000D6386" w:rsidRPr="000D6386">
        <w:t xml:space="preserve"> (155). </w:t>
      </w:r>
      <w:r w:rsidR="00451AC2" w:rsidRPr="00451AC2">
        <w:rPr>
          <w:b/>
        </w:rPr>
        <w:t>(Гуру).</w:t>
      </w:r>
      <w:r w:rsidR="000D6386" w:rsidRPr="000D6386">
        <w:t xml:space="preserve"> Сознание раздирается притяжениями противоположных полюсов, полюса Света и мрака. Полюс Света притягивает в сознание те элементы Света, которые имеются и накоплены в нем. Полюс тьмы привлекает сознание к себе теми элементами тьмы, которые сознание в себе накопило. Борьба между полюсами в сознании человека идет постоянно. Элементы тьмы есть элементы смерти и разложения. Элементы Света есть элементы бессмертия и жизни. Так Жизнь, Жизнь вечная и смерть борются в сознании человека за преобладание. Но человек не есть безвольная игрушка судьбы. Он наделен волей свободной и выбор свободный имеет всегда предпочесть явления жизни явлениям разложения, за которыми стоит смерть. Каждое мгновение можно избирать и усиливать в себе элементы Света или элементы тьмы. На чем сознание сосредоточивается, чему отдает свои мысли, с тем и пребывает оно. Воля решает в каждый данный момент, что выбирает она. И не на кого уже сетовать, если собственная воля предпочла Свету тьму. Но воля свободна, и выбор во тьму или к Свету решает она.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242.</w:t>
      </w:r>
      <w:r w:rsidR="000D6386" w:rsidRPr="000D6386">
        <w:t xml:space="preserve"> (156). </w:t>
      </w:r>
      <w:r w:rsidR="00451AC2" w:rsidRPr="00451AC2">
        <w:rPr>
          <w:b/>
        </w:rPr>
        <w:t>(Май 22).</w:t>
      </w:r>
      <w:r w:rsidR="000D6386" w:rsidRPr="000D6386">
        <w:t xml:space="preserve"> (Со сна, от Матери). Примем меры к тому, чтобы ваша жизнь не была такой одинокой.</w:t>
      </w:r>
    </w:p>
    <w:p w:rsidR="000D6386" w:rsidRPr="000D6386" w:rsidRDefault="000D6386" w:rsidP="000D6386">
      <w:r w:rsidRPr="000D6386">
        <w:t>Итак, только в свете своем можно увидеть Свет Высший. Отсюда забота о собственном свете, о том, чтобы аура его излучала. Все мысли, эмоции и чувствования человека обладают той или иной степенью светимости или отемненности. Бывает, что лицо его светится радостью или темнеет. Это излучения ауры отражаются на физическом теле. Отражается каждая мысль. Контроль над мыслями устанавливает и контроль над аурой. При этом нельзя не учесть и того обстоятельства, что пространственное благополучие или неблагополучие тоже сильно влияет, так как может осветлять или омрачать аурические излучения. И тут контроль особенно нужен. Каким бы тяжким ни был текущий момент, поддаваться его воздействию все же не следует. Бодрость и стойкость духа можно сохранять и при самых сильных антагонистических токах. Не Говорю о радости, ибо радость</w:t>
      </w:r>
      <w:r>
        <w:t xml:space="preserve"> — </w:t>
      </w:r>
      <w:r w:rsidRPr="000D6386">
        <w:t>это особая мудрость, и не всякий способен ее удержать под неблагоприятным пространственным воздействием. Все дело в том, чтобы причины переживаний не носили личного характера. Сверхличная скорбь, печаль или тягость не замыкают сознания в круг безысходности, в то время как личные</w:t>
      </w:r>
      <w:r>
        <w:t xml:space="preserve"> — </w:t>
      </w:r>
      <w:r w:rsidRPr="000D6386">
        <w:t xml:space="preserve">лишают доступа Света. Тот, кто коснулся пространственной жизни, знает, что в пространстве звучит не всегда и не только одна радость. Пространственные вопли и стенания слышимы открытому уху. Оба полюса жизни становятся возможны для познавания. Огонь жизни </w:t>
      </w:r>
      <w:r w:rsidRPr="000D6386">
        <w:lastRenderedPageBreak/>
        <w:t>двуроден. И идти до Меня надо и в радости и в горе, не теряя ритмичности шага под воздействием противоположных энергий.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243.</w:t>
      </w:r>
      <w:r w:rsidR="000D6386" w:rsidRPr="000D6386">
        <w:t xml:space="preserve"> (157). Сын Мой, не смущайся печалью, ибо она будет в радость. В мире двойственных противоположностей нельзя испытать ни одного явления, не утвердив тем самым явления, ему противоположного. В области лично-астральной сознание постоянно находится в сфере влияния то одного, то другого полюса, и испытывающий радость эмоции личной тем самым вызывает к манифестации противоположное чувство. И можно заметить, как в жизни людей все то, что обычно служит причиною радости, спустя какое-то время вызывает печаль или совсем нерадостные переживания. Единственным способом избавиться от этой двойственной зависимости от собственных переживаний будет отказ от переживаний на одном из полюсов проявления тех или иных эмоций. Но так как человек желает ощущений приятных и их охотно встречает, забывая о другом полюсе, то, только их отвергая, может он избежать проявления их антипода. Мы Говорим: «Не радуйтесь и не печалуйтесь слишком, ибо ничто личное не заслуживает ни того, ни другого». Этим можно удерживать равновесие, избегая излишних качаний. Имеем в виду переживания личного порядка. Сверхличные и пространственные радости, горе и заботы носят уже иной характер, и обусловлены они восприимчивостью центров. Через сверхличную полюсность ощущений тоже надо пройти, но это будет уже высшей ступенью сознания, ступенью сознания космического. Ноша Мира сего нелегка для Тех, Кто Несет ее за планету.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244.</w:t>
      </w:r>
      <w:r w:rsidR="000D6386" w:rsidRPr="000D6386">
        <w:t xml:space="preserve"> </w:t>
      </w:r>
      <w:r w:rsidR="00451AC2" w:rsidRPr="00451AC2">
        <w:rPr>
          <w:b/>
        </w:rPr>
        <w:t>(М.А.Й.).</w:t>
      </w:r>
      <w:r w:rsidR="000D6386" w:rsidRPr="000D6386">
        <w:t xml:space="preserve"> Годовщина кончины сына Юрия заставила многое вспомнить. Скажу: если бы было проявлено твердое, решительное и непреклонное желание быть вместе с ним, оно бы осуществилось. Но этого не было. Ты проявил недостаточно решимости и встретил такой же нетвердый ответ. И потому Указания прочитанные и Записи растворились в нерешительности твоих действий. Ты даже не знал, лучше ли оставаться там, куда приехал, или же стремиться быть вместе с ним, возложив всецело решение вопроса на него, в то время как решать должен был не он, а ты, ибо будущее касалось тебя. Непреклонное твое решение и со стороны Юрия вызвало бы такую же ответную реакцию, и были бы вместе. Надо всегда твердо знать, чего хочешь, если хочешь иметь желаемое. Всякая неуверенность, колебания, неустойчивость или неопределенность намерений порождает такие же результаты. Надо было сказать: вот приехал, и хочу быть вместе, и иначе не мыслю, иного смысла в приезде не вижу. Ведь когда к нему ехал, надеялся, что будешь с ним вместе. Почему же не настаивал на этом? Почему остановился перед воображаемыми препятствиями. Почему решил, что не от тебя, но от кого-то другого зависит решение?</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245.</w:t>
      </w:r>
      <w:r w:rsidR="000D6386" w:rsidRPr="000D6386">
        <w:t xml:space="preserve"> (158). </w:t>
      </w:r>
      <w:r w:rsidR="00451AC2" w:rsidRPr="00451AC2">
        <w:rPr>
          <w:b/>
        </w:rPr>
        <w:t>(Гуру).</w:t>
      </w:r>
      <w:r w:rsidR="000D6386" w:rsidRPr="000D6386">
        <w:t xml:space="preserve"> Закон свободной воли требует, чтобы устремление исходило от ученика, а не от Учителя. Учитель Насыщает устремления пришедших к Нему. Когда оформлено желание ученика, Учитель, если это допускается Кармой, удовлетворяет его, но Сам за ученика никогда не Решает, если только такое решение может нарушить свободу воли.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246.</w:t>
      </w:r>
      <w:r w:rsidR="000D6386" w:rsidRPr="000D6386">
        <w:t xml:space="preserve"> (159). </w:t>
      </w:r>
      <w:r w:rsidR="00451AC2" w:rsidRPr="00451AC2">
        <w:rPr>
          <w:b/>
        </w:rPr>
        <w:t>(Май 23).</w:t>
      </w:r>
      <w:r w:rsidR="000D6386" w:rsidRPr="000D6386">
        <w:t xml:space="preserve"> Друг Мой, каждый день, каждый час, каждое мгновение приближают нас к будущему. Будущее неотъемлемо. Это ощущение будущего и того, что бег в него не могут остановить никакие силы, дает уверенность, что сужденные сроки наступят, а с ними придет и все то, о чем говорится в Учении. Лишь бы только туман настоящего не заслонил сияющего завтра. Не беда, если сегодня еще многое не достигнуто. Устремление к достижению определенной цели, точно и четко очерченной, рано или поздно, но к ней приведет. Осознание наинужнейшего в настоящем как цели, которая должна быть достигнута в будущем, приближает к ней неуклонно. Сколько усилий прилагает самый обычный человек, чтобы достичь целей самых обычных. Если приложить даже такие усилия для достижения необычного, успех обеспечен. Но почему-то часто случается так, что при самых высоких и прекрасных устремлениях все же сил и решимости не хватает их довести до конца. Если будущее неотвратимо, если сужденному быть надлежит, то и каждое усилие и даже попытка цели достичь даст свои результаты, столь же неизбежные, как и само будущее. Не нужно думать, что бесконечный ряд попыток, скажем, услышать Голос Учителя</w:t>
      </w:r>
      <w:r w:rsidR="000D6386">
        <w:t xml:space="preserve"> — </w:t>
      </w:r>
      <w:r w:rsidR="000D6386" w:rsidRPr="000D6386">
        <w:t>бесплоден. Когда-то количество все же перейдет в качество и принесет желаемый плод. И никакие неудачи или временные задержки не остановят зажженное сердце, которое знает, что оно бьется вечно, вечно пульсирует жизнью на всех планах бытия. Дух вечен. Обитель духа, сердце, вечна. Эту, уже не физическую, пульсацию можно резко и явно ощущать при выделении тонкого тела и выходе в нем в пространство. Сердце продолжает биться, и даже кажется, что человек продолжает дышать. Кажется ли? Ведь все физические органы только копии органов тонких, которые имеются в теле незримом и тоже выполняют свои функции, но уже отличные от функций земных. Следует помнить одно</w:t>
      </w:r>
      <w:r w:rsidR="000D6386">
        <w:t xml:space="preserve"> — </w:t>
      </w:r>
      <w:r w:rsidR="000D6386" w:rsidRPr="000D6386">
        <w:t xml:space="preserve">процесс обмена веществ продолжается и в оболочках после освобождения от плотного тела. Он происходит и в огненном теле, в сферах самых высоких. Конечно, характер этого обмена отличен от земного, но он интенсивен и напряжен. Этот обмен веществ внутри оболочек тесно связан с взаимообменом материи с той сферой, в которой функционирует данная оболочка, независимо от того, осознается процесс или нет. Этот процесс взаимообмена с соответствующей материей и энергиями пространства во всех оболочках человека происходит и тогда, когда он находится и в своем плотном теле, только до сознания многое не доходит. Необъяснимые тоска или радость и </w:t>
      </w:r>
      <w:r w:rsidR="000D6386" w:rsidRPr="000D6386">
        <w:lastRenderedPageBreak/>
        <w:t>многие «беспричинные» ощущения являются следствием пространственного взаимообмена. Человек</w:t>
      </w:r>
      <w:r w:rsidR="000D6386">
        <w:t xml:space="preserve"> — </w:t>
      </w:r>
      <w:r w:rsidR="000D6386" w:rsidRPr="000D6386">
        <w:t>часть мира, в нем есть всё, что имеется в Космосе. И каждой частицей имеющейся в нем материи может реагировать он на пространственные воздействия и созвучать космической жизни. Все зависит от утонченности сознания и восприимчивости центров. В потенциале своем многострунная арфа человеческого микрокосма имеет способность отвечать на все космические вибрации. Микрокосм человека</w:t>
      </w:r>
      <w:r w:rsidR="000D6386">
        <w:t xml:space="preserve"> — </w:t>
      </w:r>
      <w:r w:rsidR="000D6386" w:rsidRPr="000D6386">
        <w:t>это чудеснейший и тончайший инструмент, или аппарат, возможности которого беспредельны. Именно сама Беспредельность заключена в человеке, и в этом</w:t>
      </w:r>
      <w:r w:rsidR="000D6386">
        <w:t xml:space="preserve"> — </w:t>
      </w:r>
      <w:r w:rsidR="000D6386" w:rsidRPr="000D6386">
        <w:t>его космическое наследство. Сыном Космоса и сонаследником Космоса можно назвать человека</w:t>
      </w:r>
      <w:r w:rsidR="000D6386">
        <w:t xml:space="preserve"> — </w:t>
      </w:r>
      <w:r w:rsidR="000D6386" w:rsidRPr="000D6386">
        <w:t>в этом его Космическое Право на овладение всем, что в нем есть и что в нем приуготовлено человеку еще до начала времен.</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247.</w:t>
      </w:r>
      <w:r w:rsidR="000D6386" w:rsidRPr="000D6386">
        <w:t xml:space="preserve"> </w:t>
      </w:r>
      <w:r w:rsidR="00451AC2" w:rsidRPr="00451AC2">
        <w:rPr>
          <w:b/>
        </w:rPr>
        <w:t>(М.А.Й.).</w:t>
      </w:r>
      <w:r w:rsidR="000D6386" w:rsidRPr="000D6386">
        <w:t xml:space="preserve"> Реальность Общения с каждым разом может становиться все ярче и ярче. Все зависит от осознания и устремленности сердца. Одно несомненно</w:t>
      </w:r>
      <w:r w:rsidR="000D6386">
        <w:t xml:space="preserve"> — </w:t>
      </w:r>
      <w:r w:rsidR="000D6386" w:rsidRPr="000D6386">
        <w:t>тот, кто не имеет Общения, не может почерпать от него, как делает это имеющий. Общение можно усилить, а следовательно, умножить и поступления. Важно лишь знать, что двери открыты и вход разрешен. Допущенный получает. Хорошо при этом отметить разницу между поступлениями личного и сверхличного характера. Поступления личные очень нужны, интересны и ценны для самого воспринимающего сознания, но они могут быть совершенно неинтересны для других, которые когда-то будут читать эти Записи; в то время как Записи сверхличного характера будут много интереснее и ценнее для всех после идущих. Отсюда вывод: при определении ценности и нужности Записи нельзя руководствоваться личной точкой зрения и слишком стремиться к получению сообщений лишь для себя. Чем больше личного элемента в Записях, чем более того, что касается лично воспринимающего, тем меньше в них ценностей общечеловеческих и тем менее нужны они людям. Поэтому ограничение стремления к поступлениям личного порядка свидетельствует о понимании процесса и сравнительной ценности получаемого.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248.</w:t>
      </w:r>
      <w:r w:rsidR="000D6386" w:rsidRPr="000D6386">
        <w:t xml:space="preserve"> (160). </w:t>
      </w:r>
      <w:r w:rsidR="00451AC2" w:rsidRPr="00451AC2">
        <w:rPr>
          <w:b/>
        </w:rPr>
        <w:t>(Гуру).</w:t>
      </w:r>
      <w:r w:rsidR="000D6386" w:rsidRPr="000D6386">
        <w:t xml:space="preserve"> Как часто происходит, что в течение дня люди, даже хорошо знающие Учение, большую часть времени отдают пустякам, суете, вещам обыденным. А время идет, время уходит, и драгоценные часы теряются зря. Ведь если даже самые незначительные вещи делать с мыслью об Учителе, держа Образ Его перед собою, то даже и пустяки утратят свою никчемность. Даже самый незначительный разговор, наполненный незримым Присутствием Учителя в духе, станет уже не пустым. Уже будет принесено благо пространству, даже если ни Имя Учителя,</w:t>
      </w:r>
      <w:r w:rsidR="002B5C2F" w:rsidRPr="002B5C2F">
        <w:t xml:space="preserve"> </w:t>
      </w:r>
      <w:r w:rsidR="000D6386" w:rsidRPr="000D6386">
        <w:t>ни Учение не будут помянуты вовсе. Распространять Учение</w:t>
      </w:r>
      <w:r w:rsidR="000D6386">
        <w:t xml:space="preserve"> — </w:t>
      </w:r>
      <w:r w:rsidR="000D6386" w:rsidRPr="000D6386">
        <w:t xml:space="preserve">это не значит о нем говорить везде и всегда. Лучше совсем не говорить об Учении, </w:t>
      </w:r>
      <w:r w:rsidR="000D6386" w:rsidRPr="000D6386">
        <w:lastRenderedPageBreak/>
        <w:t>но думать о нем постоянно и постоянно держать Образ Учителя в третьем глазу, чем говорить, забывая, что не в словах об Учении, но в применении его в жизни весь смысл и значение его. Молчаливое, пространственное распространение Учения более действенно, чем словами, лишенными огней сердца. Не всегда возможно распространение словом, и тогда остается пространственное молчаливое служение, которое много труднее, ибо требует условия зажженного сердца.</w:t>
      </w:r>
    </w:p>
    <w:p w:rsidR="000D6386" w:rsidRPr="000D6386" w:rsidRDefault="000D6386" w:rsidP="000D6386">
      <w:r w:rsidRPr="000D6386">
        <w:t>Вчера утром, со сна, были слова: «Телеграмма из М., ждут приезда». Спросил: «Кому?». Ответ: «Вам». Спросил: «О чем?». Ответ: «Открытие памятника».</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249.</w:t>
      </w:r>
      <w:r w:rsidR="000D6386" w:rsidRPr="000D6386">
        <w:t xml:space="preserve"> (161). </w:t>
      </w:r>
      <w:r w:rsidR="00451AC2" w:rsidRPr="00451AC2">
        <w:rPr>
          <w:b/>
        </w:rPr>
        <w:t>(Май 24).</w:t>
      </w:r>
      <w:r w:rsidR="000D6386" w:rsidRPr="000D6386">
        <w:t xml:space="preserve"> Людям надо так много дать, но так мало еще подготовлены. Что же подготовит их к моменту Прихода? Жизнь. Не только вас, но и всех жизнь готовит к этому планетному событию. Дух человеческий мятется в муках рождения нового сознания. В напряжении все. И даже столь распространенное пьянство</w:t>
      </w:r>
      <w:r w:rsidR="000D6386">
        <w:t xml:space="preserve"> — </w:t>
      </w:r>
      <w:r w:rsidR="000D6386" w:rsidRPr="000D6386">
        <w:t>лишь показатель того, что тягота, которую несет сознание, становится невыносимой. Серединного решения нет. Выход в том, чтобы отойти к полюсу Света или полюсу мрака. Борьба напряжена до предела. Беззаботности нет даже на лицах подростков. Чует каждое сердце последний акт драмы планетной и реагирует тяжко, хотя и не отдает себе ясного отчета в происходящем. Тем, кто отдает, тем тяжко вдвойне. Все несут бремя близости сроков. Знание не облегчает Пути, ибо тяжесть Креста возрастает с подъемом. Где же и в чем же решение? Решение в том, чтобы идти и идти, вперед и вперед, не замедляя шага и не изменяя направления. Идущий дойдет. Идут все, хотят они этого или нет. Но куда? Путь неизбежен</w:t>
      </w:r>
      <w:r w:rsidR="000D6386">
        <w:t xml:space="preserve"> — </w:t>
      </w:r>
      <w:r w:rsidR="000D6386" w:rsidRPr="000D6386">
        <w:t>во тьму или к Свету. Знающий к Свету идет и дойдет непреложно, ибо в Луче. И все же надо все силы собрать, чтобы не уклониться. И если что-то не удается, тысячу раз повторить усилие.</w:t>
      </w:r>
      <w:r w:rsidR="002B5C2F" w:rsidRPr="002B5C2F">
        <w:t xml:space="preserve"> </w:t>
      </w:r>
      <w:r w:rsidR="000D6386" w:rsidRPr="000D6386">
        <w:t>Неосуществленное и недостигнутое здесь будет достигнуто там, если магнит устремления прочно и крепко заложен. В тех сферах, где кончается земное притяжение, дух уже свободен осуществлять свои высшие устремления, не осуществленные на Земле. В этом радость сфер высших. Сколько препятствий и противодействий вызывает в плотных условиях каждое устремление, каждый импульс подняться. Преодоление значительно тем, что порождает инерцию движения вверх. Преодолевший себя</w:t>
      </w:r>
      <w:r w:rsidR="000D6386">
        <w:t xml:space="preserve"> — </w:t>
      </w:r>
      <w:r w:rsidR="000D6386" w:rsidRPr="000D6386">
        <w:t>достигает. Первый признак успеха и ручательство победы в том, что ничто, никакие неудачи уже не в состоянии остановить все новых и новых усилий добиться поставленной цели. Каждый день приносит тогда новый инфлюкс</w:t>
      </w:r>
      <w:r w:rsidR="00C67354">
        <w:rPr>
          <w:rStyle w:val="FootnoteReference"/>
        </w:rPr>
        <w:footnoteReference w:id="18"/>
      </w:r>
      <w:r w:rsidR="000D6386" w:rsidRPr="000D6386">
        <w:t xml:space="preserve"> энергий, устремляющих дух по Пути. Я Говорю: хотящий дойдет.</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250.</w:t>
      </w:r>
      <w:r w:rsidR="000D6386" w:rsidRPr="000D6386">
        <w:t xml:space="preserve"> На всех планах бытия человек видит, слышит, обоняет, осязает и ощущает на вкус, то есть имеет соответствующие каждому плану сознания органы чувств. Воспринимаемое изменяется с изменением плана проявления, но воспринимающие аппараты остаются, видоизмененные той оболочкой, в которую облекается дух. Всего чувств не пять, но семь. О шестом еще можно говорить, называя его чувствознанием, но седьмое не имеет эквивалента на ваших языках. Только сензар</w:t>
      </w:r>
      <w:r w:rsidR="00C67354">
        <w:rPr>
          <w:rStyle w:val="FootnoteReference"/>
        </w:rPr>
        <w:footnoteReference w:id="19"/>
      </w:r>
      <w:r w:rsidR="000D6386" w:rsidRPr="000D6386">
        <w:t xml:space="preserve"> имеет эквивалент этому понятию. Его можно было бы, но очень приблизительно, выразить словом всезнание, но это состояние не достижимо даже Архатом. Потому ограничимся только указанием на то, что седьмое чувство все-таки существует и проявляется в человеке, уже много достигшем, в рудиментарном состоянии. В Круге Седьмом и Седьмой его Расе оно будет проявлено более или менее явно. Но ведь за Кругом Седьмым, после Пралайи, начнется</w:t>
      </w:r>
      <w:r w:rsidR="00C67354" w:rsidRPr="00C67354">
        <w:t xml:space="preserve"> </w:t>
      </w:r>
      <w:r w:rsidR="000D6386" w:rsidRPr="000D6386">
        <w:t>Цикл новый и восхождение человечества на еще более высокие ступени достижений. Беспредельность не имеет конца, не имеет конца и Лестница восхождения, по которой поднимается человеческий дух.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251.</w:t>
      </w:r>
      <w:r w:rsidR="000D6386" w:rsidRPr="000D6386">
        <w:t xml:space="preserve"> (162). </w:t>
      </w:r>
      <w:r w:rsidR="00451AC2" w:rsidRPr="00451AC2">
        <w:rPr>
          <w:b/>
        </w:rPr>
        <w:t>(М.А.Й.).</w:t>
      </w:r>
      <w:r w:rsidR="000D6386" w:rsidRPr="000D6386">
        <w:t xml:space="preserve"> Он Хочет в вас видеть непоколебимую твердость устремления к Свету. Тот, кто светел и чист и стремится к Владыке, имеет меньшую заслугу, чем тот, кто, будучи обременен своими несовершенствами, все же силы находит в себе устремиться. Не святых и достигших видели вокруг Учителя, но просто людей, простых, несовершенных, и даже разбойника, и даже блудницу. Пусть понимание этого силу вам даст, что не ваши недостатки и все неизжитое и темное в вас Ценит Учитель, но ваше стремление, ваше желание, ваше решение следовать за Ним до конца. И даже разбойник, решивший путь с Ним, будет с Ним и будет ближе Ему, чем умудренный в книжной мудрости книжник, заблудившийся в догмах и мертвых словах и забывший о духе. По устремлению и по преданности вас Встретит Владыка. Потому не будем смущаться ничем и никем и никакими призраками и чудищами мрака, которые могут повстречаться нам на Пути. Путь прям к Сердцу Владыки, если идет через сердце</w:t>
      </w:r>
      <w:r w:rsidR="000D6386">
        <w:t xml:space="preserve"> — </w:t>
      </w:r>
      <w:r w:rsidR="000D6386" w:rsidRPr="000D6386">
        <w:t>от сердца к Сердцу. Это Наш Путь. Огонь сердца, преодолевая всё, не знает неодолимых препятствий, ибо ничто не может ему стать преградой.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252.</w:t>
      </w:r>
      <w:r w:rsidR="000D6386" w:rsidRPr="000D6386">
        <w:t xml:space="preserve"> (163). </w:t>
      </w:r>
      <w:r w:rsidR="00451AC2" w:rsidRPr="00451AC2">
        <w:rPr>
          <w:b/>
        </w:rPr>
        <w:t>(М.А.Й.).</w:t>
      </w:r>
      <w:r w:rsidR="000D6386" w:rsidRPr="000D6386">
        <w:t xml:space="preserve"> Как хотела бы научить вас устремлению сердцем к Владыке поверх наслоений, лохмотьев и отбросов, шума и суеты текущего времени, текущего дня, текущего часа и всех преходящих и скоротечных чувствований ваших и переживаний момента. Все это так коротко и все так неважно, каким бы значительным оно вам ни казалось. Важно другое. Важно понять, что неотъемлема Близость Владыки и поверх всего, происходящего в </w:t>
      </w:r>
      <w:r w:rsidR="000D6386" w:rsidRPr="000D6386">
        <w:lastRenderedPageBreak/>
        <w:t>оболочках и потоком стремящегося через них. И они, оболочки и поток,</w:t>
      </w:r>
      <w:r w:rsidR="000D6386">
        <w:t xml:space="preserve"> — </w:t>
      </w:r>
      <w:r w:rsidR="000D6386" w:rsidRPr="000D6386">
        <w:t>все останется позади, а дух ваш, устремленный к Владыке, с Владыкой пребудет, ибо над всем, ибо поверх плотных, астральных и прочих условий преходящих миров.</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253.</w:t>
      </w:r>
      <w:r w:rsidR="000D6386" w:rsidRPr="000D6386">
        <w:t xml:space="preserve"> (164). </w:t>
      </w:r>
      <w:r w:rsidR="00451AC2" w:rsidRPr="00451AC2">
        <w:rPr>
          <w:b/>
        </w:rPr>
        <w:t>(Гуру).</w:t>
      </w:r>
      <w:r w:rsidR="000D6386" w:rsidRPr="000D6386">
        <w:t xml:space="preserve"> Да! Время прошло, годы промчались. И как все изменилось вокруг, все стало иным, и люди другие, другие места, другие условия жизни. Но близость с нами осталась, и только углубилась с годами и стала еще более прочной. В калейдоскопе событий и изменений нечто осталось не затронутым и нерушимым обычным течением жизни. Это и есть то, что служит для вас свидетельством устойчивости основания, на котором строится дом духа. На том же основании строим и мы, решительно и твердо отметая все постороннее, все инородное, все, что мешает. Так идите и вы, зная, Кто вас Ожидает, дошедших.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254.</w:t>
      </w:r>
      <w:r w:rsidR="000D6386" w:rsidRPr="000D6386">
        <w:t xml:space="preserve"> (165). </w:t>
      </w:r>
      <w:r w:rsidR="00451AC2" w:rsidRPr="00451AC2">
        <w:rPr>
          <w:b/>
        </w:rPr>
        <w:t>(Гуру).</w:t>
      </w:r>
      <w:r w:rsidR="000D6386" w:rsidRPr="000D6386">
        <w:t xml:space="preserve"> Откуда бы ни двигались к полюсу люди, все они сойдутся у точки полюса. Так и в движении к полюсу Света, к центральной точке его, все в ней сойдутся, хотя бы в данный момент идущих и разделяли большие расстояния, горы, пропасти, реки и всякие другие препятствия. Это следует помнить и не смущаться различием в положении, и условиях, и местонахождении всех, к Свету идущих, ибо цель всех</w:t>
      </w:r>
      <w:r w:rsidR="000D6386">
        <w:t xml:space="preserve"> — </w:t>
      </w:r>
      <w:r w:rsidR="000D6386" w:rsidRPr="000D6386">
        <w:t>одна.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255.</w:t>
      </w:r>
      <w:r w:rsidR="000D6386" w:rsidRPr="000D6386">
        <w:t xml:space="preserve"> (166). Учителя Света распяли люди. Распинали, терзали и убивали и тех, кто шел за Ним. Распинают и терзают и вас. Явление повторяется, видоизменяясь по степени сознания и в зависимости от условий. Но сущность явления останется все той же.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256.</w:t>
      </w:r>
      <w:r w:rsidR="000D6386" w:rsidRPr="000D6386">
        <w:t xml:space="preserve"> (167). </w:t>
      </w:r>
      <w:r w:rsidR="00451AC2" w:rsidRPr="00451AC2">
        <w:rPr>
          <w:b/>
        </w:rPr>
        <w:t>(Май 24).</w:t>
      </w:r>
      <w:r w:rsidR="000D6386" w:rsidRPr="000D6386">
        <w:t xml:space="preserve"> (О будущем. Прозрение в будущее).</w:t>
      </w:r>
    </w:p>
    <w:p w:rsidR="000D6386" w:rsidRPr="000D6386" w:rsidRDefault="000D6386" w:rsidP="000D6386">
      <w:r w:rsidRPr="000D6386">
        <w:t>Час Настал во времени. В орбиту действия Моих Лучей все попадают, кто может ответствовать хотя бы в мере какой-то. Только реакция приятия (этих Лучей) даст притяжения к Единому Фокусу Света. Оставшиеся глухими будут ответствовать притяжению (фокуса) тьмы и будут вовлечены в орбиту Темного Конуса. От моря до моря, рассекая пространства планеты, сверкнет ослепительным Светом Разделяющий Меч. Великое время Суда, когда каждый</w:t>
      </w:r>
      <w:r>
        <w:t xml:space="preserve"> — </w:t>
      </w:r>
      <w:r w:rsidRPr="000D6386">
        <w:t>судья себе сам, делающий свой выбор последний и совершающий суд над собой. И никто никому не поможет и не в силах будет помочь, кто окажется по ту сторону Меча, в области Тени. Молния Духа Светом блеснет, как в грозу, и, промчавшись, оставит людей совершенно другими. Преобразится аура планеты, и тьме в ней места не будет. И силу утратит она влиять на сознания множеств. Пораженная Светом, с планеты уйдет, а с ней и все (те), кто ей верен остался, все отпрыски тьмы, всё созвучное с нею, не принявшее Свет. Нет слов передать величие момента планетного</w:t>
      </w:r>
      <w:r>
        <w:t xml:space="preserve"> — </w:t>
      </w:r>
      <w:r w:rsidRPr="000D6386">
        <w:lastRenderedPageBreak/>
        <w:t>космического Торжества Победы Света над Тьмою. Так Говорю Я, Шамбалы Владыка, в Преддверии Часа Суда над людьми.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257.</w:t>
      </w:r>
      <w:r w:rsidR="000D6386" w:rsidRPr="000D6386">
        <w:t xml:space="preserve"> (168). </w:t>
      </w:r>
      <w:r w:rsidR="00451AC2" w:rsidRPr="00451AC2">
        <w:rPr>
          <w:b/>
        </w:rPr>
        <w:t>(Май 25).</w:t>
      </w:r>
      <w:r w:rsidR="000D6386" w:rsidRPr="000D6386">
        <w:t xml:space="preserve"> Пиши. Благословляю.</w:t>
      </w:r>
    </w:p>
    <w:p w:rsidR="000D6386" w:rsidRPr="000D6386" w:rsidRDefault="000D6386" w:rsidP="000D6386">
      <w:r w:rsidRPr="000D6386">
        <w:t>При ретроспективном просмотре фильма собственной жизни можно отметить следующее: от прошлого не остается ничего, кроме образов и картин, сохранившихся в памяти. Эти формы по-разному воздействуют на сознание, вернее, сознание по-разному реагирует на них. Одни не производят на него никакого впечатления, другие будят уснувшие чувства, заставляя переживать прошедшее вновь. Порою они даже пробуждают уснувшие страсти и вовлекают мысли в орбиту прошлых свершений. Очень важно отметить при этом, какие именно формы не утратили своей власти над человеком, ибо они, не утратившие, будут иметь силу влиять и после освобождения от плотного тела. Зная эти формы и установив их силу воздействия на сознание и способность влиять, можно начать с ними борьбу за полное освобождение от их власти. Победа достигнута будет тогда, когда ни одна из форм фильма жизни прошедшей не сможет уж более удержать внимание на себе, вызывая уснувшие чувства. Конечно, имеются в виду формы мысли, картины и чувства, не соответствующие той ступени, которой достиг дух в своем восхождении к Свету. Многое несовершенное допущено быть в прошлом могло. Но позволять ему иметь власть над сознанием и влиять на него будет уже отступлением вспять и погружением в то, что давно должно было быть изжито. Погружение в прошлое тем и опасно, что вовлекает оно дух в воронки вихрей прошлых слабостей, проступков, ошибок и прочих несовершенств. На прошлое можно без запрета смотреть, когда его фильм уже не вызывает разновесия или каких-либо недопустимых эмоций. Все прошлое и все, что в нем было от Света, насыщено Светом и к Свету вело, опасности рецидива не представляет, то есть возвышает сознание и устремляет его вперед по пути восхождения. Самопроверка сознания на силу воздействия форм жизни прошедшей необходима, чтобы вооружить его на будущее и знать точно и определенно, что именно подлежит неотложному изживанию, и с чем еще надо бороться, и что устранить. Эти формы могут быть либо друзьями, либо врагами. Запомним: от прошлого не остается ничего, кроме этих форм, которые, помимо памяти человека, существуют во всей своей жизненности, запечатленные в рекордах пространства. Они могут пресечь человеку его путь дальнейший, если сознание его будет притянуто к ним и подпадет под их воздействие настолько, что предпочтет пребывание с ними, в их обществе, восхождению в Высшие Сферы. Многие так и поступают и пребывают в атмосфере этих форм, пока не исчерпается их сила, вложенная в них тем, кто был виновником их порождения.</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258.</w:t>
      </w:r>
      <w:r w:rsidR="000D6386" w:rsidRPr="000D6386">
        <w:t xml:space="preserve"> (169). Вернемся к формуле древней: «Что свяжете на Земле». Печать последнего решения воли, наложенная на любое явление сознания, будет той силой, которая определит будущее поведение духа в пространстве Тонкого Мира. Поэтому очень важно пересматривать от времени до времени свой психический багаж, чтобы не взять с собою по неосмотрительности или легкомыслию того, что может обременить или даже отяготить непомерно. Если печать наложена сознательно, ею определяется линия действий сознания. Если же нет, то в силу вступает прежнее, быть может, давно забытое решение воли. Если, скажем, лет двадцать назад что-то свершилось, и было одобрено, и совершенно забылось, и не вспоминалось ни разу за всю жизнь и перед смертью, то после смерти оно остается в кладовой духа с печатью прежнего, давнишнего решения и будет влиять и воздействовать на него в соответствии с этим решением. К примеру, положим, что, поссорившись крепко с приятелем из-за пустяков, человек решил: это мой враг, а потом, с ним расставшись, о нем совершенно забыл и никогда не вспоминал. В Мире Тонком будет действовать давнишнее решение. И если только решивший не поднялся настолько, что в нем вообще исчезло чувство всякой вражды к кому бы то ни было, вражда снова возникнет, ибо не освободил себя от нее человек последующим решением воли. Потому печать последнего решения воли, наложенная на явление сознательно, либо освобождает, либо связывает человека, когда переходит он в Мир (Надземный), где все движется мыслью.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259.</w:t>
      </w:r>
      <w:r w:rsidR="000D6386" w:rsidRPr="000D6386">
        <w:t xml:space="preserve"> (170). </w:t>
      </w:r>
      <w:r w:rsidR="00451AC2" w:rsidRPr="00451AC2">
        <w:rPr>
          <w:b/>
        </w:rPr>
        <w:t>(М.А.Й.).</w:t>
      </w:r>
      <w:r w:rsidR="000D6386" w:rsidRPr="000D6386">
        <w:t xml:space="preserve"> Цитадель духа. Даже в жизни обычной, земной, постоянно меняются условия внешнего окружения, но человек остается. Меняются клеточки тела, ткани, молекулы и атомы, но форма его остается. Меняются чувства и мысли, но гений остается гением, а тупица</w:t>
      </w:r>
      <w:r w:rsidR="000D6386">
        <w:t xml:space="preserve"> — </w:t>
      </w:r>
      <w:r w:rsidR="000D6386" w:rsidRPr="000D6386">
        <w:t>тупицей. Что-то постоянно меняется в человеке при постоянстве чего-то. Способность к математике остается, хотя арифметику сменяет алгебра, а алгебру дифференциалы и интегралы. Сканды остаются на данную жизнь в основном, но даже и они развиваются. И все же внутри человека остается нечто, откуда он, как с вершины башни, может смотреть на все происходящее с ним, смотреть как бы со стороны, как бы посторонний зритель, как зритель в театре смотрит на веселую или трагическую пьесу. Это нечто и может стать цитаделью для духа, куда может он удалиться, когда волны житейского моря становятся слишком уж беспокойными. Все настоящее станет прошедшим и утратит свою способность влиять с тою силой, как оно влияет сейчас. Стоит ли тому, что сегодня влияет, чтобы завтра перестать и быть забытым, позволять слишком уж сильно отягощать сознание? Можно, поднявшись на башню в цитадель духа, там затвориться от внешних воздействий, крепко запомнив, что «даже и это пройдет», пройдет всё, что влияет сегодня, чтобы завтра забыться.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260.</w:t>
      </w:r>
      <w:r w:rsidR="000D6386" w:rsidRPr="000D6386">
        <w:t xml:space="preserve"> </w:t>
      </w:r>
      <w:r w:rsidR="00451AC2" w:rsidRPr="00451AC2">
        <w:rPr>
          <w:b/>
        </w:rPr>
        <w:t>(Гуру).</w:t>
      </w:r>
      <w:r w:rsidR="000D6386" w:rsidRPr="000D6386">
        <w:t xml:space="preserve"> Отношения иерархические остаются неизменными и вне зависимости от возраста, пола, национальности и всех прочих внешних различий. Это трудно представить себе, но для надземных родителей сын остается сыном всегда. Космическое Отцовство и Материнство продолжается поверх воплощений. Это нужно осмыслить и осознать. Земных матерей и отцов может быть очень много, но Космических Родителей только Двое. Свою родословную исчислять можно по-разному, но настоящая родословная записана в «Книге Жизней».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261.</w:t>
      </w:r>
      <w:r w:rsidR="000D6386" w:rsidRPr="000D6386">
        <w:t xml:space="preserve"> </w:t>
      </w:r>
      <w:r w:rsidR="00451AC2" w:rsidRPr="00451AC2">
        <w:rPr>
          <w:b/>
        </w:rPr>
        <w:t>(Май 26).</w:t>
      </w:r>
      <w:r w:rsidR="000D6386" w:rsidRPr="000D6386">
        <w:t xml:space="preserve"> Сейчас положение настолько серьезно, что никаких задержек быть уже не может. Снимаю затворы. Наши люди ...... Слушай! Надвигается океанская волна. Все Предусмотрено. Душа человека рвется на простор. Устраняю все грани. Взыгрался огонь. Мир потрясется до основания. Спешно подготовляю созвучные сознания. Радуйся счастью. Лучами его Охраним. Спасение всем, кто со Мною, под какою бы формой ни почитали Меня.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262.</w:t>
      </w:r>
      <w:r w:rsidR="000D6386" w:rsidRPr="000D6386">
        <w:t xml:space="preserve"> (171). Почему вдруг будущее начинает временами звучать напряженно и остро? Не потому ли, что происходят какие-то сдвиги в пространстве. Часто в плотном мире ничего еще не произошло, но пространство уже звучит, оповещая всех, кто в состоянии слышать. Не следует проходить равнодушно мимо этих явлений. Ведь это зарницы будущего, дающие отблеск идущего счастья. Точные сроки сокрыты даже от близко стоящих, и никто не может сказать, когда совершится Приход. Но незнание сроков не освобождает от необходимости быть в постоянной готовности. Вестник может постучаться и до Прихода, и неготовый не встретит Его. Таким образом, состояние готовности нужно как бы двойное. Учитель Придет. Великий Приход касается всех. Готовность к нему необходима. По степени готовности и осознание. Ждущее сердце увидит, услышит, почует и будет знать. Ждущие, слушающие и внимающие, благо вам. Но благо, умноженное многократно, применяющим Слово Мое. Свет Мой есть Благо. Применяющий поглощает его и наполняет им всю свою сущность и начинает светиться светом, уже самоисходящим. Свет заимствованный светит, пока Источник Света вблизи или пока действует направленный Луч, но свет самоисходящий дает уже свой собственный луч, даже без этих условий Свет становится безусловным, то есть не находящимся в зависимости от чего-то вовне. Лучи самоисходящие Ценим. Ведь это уже ступени Архата. Кто может сказать о силе светимости вашей, но Знаем Мы. Ступень самосветимости отмечается в рекордах пространства как достижение огненное особой значимости. Каждая мысль, примененная в приложении к жизни, усиливает самосветимость. Это достижение неотъемлемо. Путь к нему труден, ибо требует дел, но не слов. Сколько их, утопающих в прекрасности </w:t>
      </w:r>
      <w:r w:rsidR="000D6386" w:rsidRPr="000D6386">
        <w:lastRenderedPageBreak/>
        <w:t>собственных слов и самых высоких речений! Но Нам нужны прилагающие. По вехам применения Наших Заветов в жизни Отмечаем Путь, к Нам ведущий, Путь к Нам устремленных сознаний. Когда свет их самоисходящий сливается с Нашими Лучами, радость у Нас. Порадуемся о тех, кто свет Нам каждодневно приносит, чтобы слить его с Нашим.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263.</w:t>
      </w:r>
      <w:r w:rsidR="000D6386" w:rsidRPr="000D6386">
        <w:t xml:space="preserve"> Мало Нас радуют люди, и поэтому радость о ее приносящих особенно ценится Нами. Думаете, а вдруг Оставит Владыка, вдруг Позабудет, вдруг Отвратится. Не от мудрости мысли такие. Как Могу отвратиться от вас или не встретить, когда связали вы прочно будущее свое с Нами? И здесь, и в мирах с вами Я. И если порой по-земному кажется вам, что оставлены на растерзание людям, что Забыл вас Владыка, что нет той Защиты, которую бы хотели от кармы иметь, то знайте, что без воли Моей не свершается с вами ничто. И если допущено что-то, значит, надо через это пройти, чтобы выковать недостающее звено доспеха. Видите сами, как укрепляют ваш дух именно те самые условия, от которых так страстно хотите вы освободиться. Но Видит и Знает Учитель. И Говорит: «Дети Мои, любимые дети, явите еще терпение некое время, чтобы Мог Я изменить течение кармы». Не всегда кажущаяся польза или улучшение условий действительно полезны для восхождения духа. Но надо Учителю верить, который на страже Стоит преуспеяний вашего духа.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264.</w:t>
      </w:r>
      <w:r w:rsidR="000D6386" w:rsidRPr="000D6386">
        <w:t xml:space="preserve"> (172). </w:t>
      </w:r>
      <w:r w:rsidR="00451AC2" w:rsidRPr="00451AC2">
        <w:rPr>
          <w:b/>
        </w:rPr>
        <w:t>(М.А.Й.).</w:t>
      </w:r>
      <w:r w:rsidR="000D6386" w:rsidRPr="000D6386">
        <w:t xml:space="preserve"> Высшее счастье на Земле и в мирах</w:t>
      </w:r>
      <w:r w:rsidR="000D6386">
        <w:t xml:space="preserve"> — </w:t>
      </w:r>
      <w:r w:rsidR="000D6386" w:rsidRPr="000D6386">
        <w:t>это счастье приближения к Владыке. Оно прочно, устойчиво, непреходяще, ибо сближение</w:t>
      </w:r>
      <w:r w:rsidR="000D6386">
        <w:t xml:space="preserve"> — </w:t>
      </w:r>
      <w:r w:rsidR="000D6386" w:rsidRPr="000D6386">
        <w:t>навсегда. Можно ли обманчивые блестки счастья земного предпочесть счастью Близости Учителя Света? Оказывается, можно, и многие предпочитают. Посмотрим, каковы результаты. Посмотрим, что остается от призраков счастья земного даже короткое время спустя. Как быстро осыпаются его лепестки, как быстро вянут недавно еще цветущие и пышные всходы и как скоротечно оно. Ни красота, ни молодость, ни здоровье, ни богатство, ни благополучие не могут его гарантировать или, если оно состоялось,</w:t>
      </w:r>
      <w:r w:rsidR="000D6386">
        <w:t xml:space="preserve"> — </w:t>
      </w:r>
      <w:r w:rsidR="000D6386" w:rsidRPr="000D6386">
        <w:t>продолжить. Следует знать, что вибрации астральной оболочки, носителя счастья земного, не могут длиться долее известного срока, не вызывая пульсации противоположного порядка и не притупляя первоначальных повторяемостью ощущений. Чем выше проводник, тем более устойчивыми могут быть переживания в нем. Любовь астральная и любовь сердцем разнятся в том, что первая изменчива, коротка и непостоянна, вторая может длиться до тех пор, пока бьется сердце. А так как сердце бьется всегда, то любовь неумирающая, любовь бессмертная являет собою лик огненной действительности, торжествующей явно над смертью. Огненное счастье приближения к Владыке творится любовью, пылающей в сердце.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265.</w:t>
      </w:r>
      <w:r w:rsidR="000D6386" w:rsidRPr="000D6386">
        <w:t xml:space="preserve"> (173). </w:t>
      </w:r>
      <w:r w:rsidR="00451AC2" w:rsidRPr="00451AC2">
        <w:rPr>
          <w:b/>
        </w:rPr>
        <w:t>(Гуру).</w:t>
      </w:r>
      <w:r w:rsidR="000D6386" w:rsidRPr="000D6386">
        <w:t xml:space="preserve"> Дом духа есть та область сознания, где сосредоточено все, что касается духа. Она может быть очень мала или огромна</w:t>
      </w:r>
      <w:r w:rsidR="000D6386">
        <w:t xml:space="preserve"> — </w:t>
      </w:r>
      <w:r w:rsidR="000D6386" w:rsidRPr="000D6386">
        <w:t>все зависит от накоплений. Но какова бы она ни была, большой или малой, ее можно постоянно расширять и наполнять новыми сокровищами. Все, что от Красоты, все, что прекрасно, можно спокойно вводить в эту область. Принцип Красоты будет безошибочным критерием при определении собираемого материала. Точно так же и все положительные качества духа украсят его дом. Интересно отметить, что положительным качествам духа безоговорочно соответствует принцип Красоты. Безобразны страх, малодушие, лицемерие, предательство, злоба, раздражение и все прочие темные качества. Но дом духа украшается Красотою. Точно так же и мысли, если прекрасны они, украшением дома послужат. Каждое мгновение можно приукрасить его, можно делать это всегда, не допуская в сознание безобразия. Дом духа принадлежит его владельцу, и от владельца зависит, как сделать его еще более сияющим и прекрасным.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266.</w:t>
      </w:r>
      <w:r w:rsidR="000D6386" w:rsidRPr="000D6386">
        <w:t xml:space="preserve"> (174). </w:t>
      </w:r>
      <w:r w:rsidR="00451AC2" w:rsidRPr="00451AC2">
        <w:rPr>
          <w:b/>
        </w:rPr>
        <w:t>(Май 27).</w:t>
      </w:r>
      <w:r w:rsidR="000D6386" w:rsidRPr="000D6386">
        <w:t xml:space="preserve"> (Со сна). Началось.</w:t>
      </w:r>
    </w:p>
    <w:p w:rsidR="000D6386" w:rsidRPr="000D6386" w:rsidRDefault="000D6386" w:rsidP="000D6386">
      <w:r w:rsidRPr="000D6386">
        <w:t>Новости.</w:t>
      </w:r>
    </w:p>
    <w:p w:rsidR="000D6386" w:rsidRPr="000D6386" w:rsidRDefault="000D6386" w:rsidP="000D6386">
      <w:r w:rsidRPr="000D6386">
        <w:t>Опираться на настроения момента, каковы бы они ни были,</w:t>
      </w:r>
      <w:r>
        <w:t xml:space="preserve"> — </w:t>
      </w:r>
      <w:r w:rsidRPr="000D6386">
        <w:t>это значит ставить себя в зависимость от них. Если же, их отметая, устанавливать со Мною ближайшую связь,</w:t>
      </w:r>
      <w:r>
        <w:t xml:space="preserve"> — </w:t>
      </w:r>
      <w:r w:rsidRPr="000D6386">
        <w:t>это значит опираться на нечто прочное и устойчивое, стоящее вне обыденщины, вне постоянных изменений и колебаний, происходящих вокруг. Отправная точка мышления обуславливает результаты. Удивительно, насколько изменчивы настроения человека! Можно ли на них полагаться, можно ли наинужнейшее связывать с ними! Вот почему нужен дом духа, чтобы в нем находить оплот и пристанище от непостоянства преходящих явлений. Основанием его будут Основы, от которых никуда не уйти. На Основах можно воздвигать стены, на стенах</w:t>
      </w:r>
      <w:r>
        <w:t xml:space="preserve"> — </w:t>
      </w:r>
      <w:r w:rsidRPr="000D6386">
        <w:t>крышу и затем уже заняться внутренним убранством. На все вносимое внутрь можно ставить печать</w:t>
      </w:r>
      <w:r>
        <w:t xml:space="preserve"> — </w:t>
      </w:r>
      <w:r w:rsidRPr="000D6386">
        <w:t xml:space="preserve">для дома духа пригодно. Все непригодное остается вовне. Это разделение психических продуктов на пригодные и непригодные поможет безошибочно разбираться в том бесконечном потоке впечатлений и мыслей, которые текут через сознание. Упорядочение мышления облегчится. Уже одно знание, что нечто хорошо и пригодно для будущего, а нечто не нужно, как бы проводит черту между двумя видами мышления. Овладеть мышлением нелегко, черта разделяющая поможет. И кто же сознательно в огороде своем станет поливать сорняки, ухаживать за ними и уделять им время. Мысль, освещенная лучом сознания для анализа ее природы, выявит свою сущность и пригодность для сочетания с нею. И если человек заведомо знает, что мысль нехороша, что она, отемняя сознание, принесет этим вред и даст такие же результаты, он тем скорее и </w:t>
      </w:r>
      <w:r w:rsidRPr="000D6386">
        <w:lastRenderedPageBreak/>
        <w:t>легче отбросит ее. Конечно, приходится считаться и с тем, что свойства ветхого человека внутри очень упорны. Все эти свойства оставляются за чертой как нечто, подлежащее уничтожению, то есть изживанию. Их нельзя подавить, ибо, подавленные, они снова поднимут свои головы, но изживать можно, пищи не давая и упорно держа за чертой. От внешней заразы человек отделяет себя очень заботливо, тем более заботы надо явить, отделяя заразу внутреннюю, куда более вредную, чем внешняя. Сад сознания требует ухода и внимания, а дом духа</w:t>
      </w:r>
      <w:r>
        <w:t xml:space="preserve"> — </w:t>
      </w:r>
      <w:r w:rsidRPr="000D6386">
        <w:t>защиты и охраны, чтобы ничто негодное туда не проникло.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267.</w:t>
      </w:r>
      <w:r w:rsidR="000D6386" w:rsidRPr="000D6386">
        <w:t xml:space="preserve"> (175). </w:t>
      </w:r>
      <w:r w:rsidR="00451AC2" w:rsidRPr="00451AC2">
        <w:rPr>
          <w:b/>
        </w:rPr>
        <w:t>(М.А.Й.).</w:t>
      </w:r>
      <w:r w:rsidR="000D6386" w:rsidRPr="000D6386">
        <w:t xml:space="preserve"> Одни истуканами неподвижно в Тонком Мире стоят, другие легко и свободно летают, рассекая пространство. Свободу полетов в Мире Надземном приобретает человек на Земле, собирая и накапливая в себе элементы огненные. Только наличие в человеке огня дает возможность полетов. Огонь, Агни священный, можно в себе накоплять или расточать его постоянно. Каждое мгновение может быть моментом накапливания или растраты. Очень приятно, радостно и легко, когда полеты доступны. Но подобен заключенному в душной темнице связанный и лишенный движения дух. Но эта свобода или связанность утверждается в жизни земной. Сознательное накапливание огненности, или психической энергии, требует постоянной заботы и утонченной настороженности. Знаете, хорошо уже знаете расточителей огненной силы: это страх, сомнение, колебание, неустойчивость, раздражение, злоба, малодушие, половинчатость и все, все недостатки и пороки, все слабости и попустительства человека. Их допуская, лишает себя человек самого драгоценного, что имеет, сокровища огненной мощи. Хорошо крепко держать в памяти и всех накопителей психической энергии, зная, что утверждаемые качества есть контейнеры огня. Пусть огненная черта разделит пожирателей от накопителей и пусть каждое мгновение знает носитель огня, расточает он его или накапливает. Слова расточают, разрежают накопленное пламя, молчание его нагнетает. Нельзя забывать о том, что определяет и обуславливает надземное пребывание человека. Жизнь земная дает ярую возможность накопить Агни и умножить в Чаше кристаллы его отложений. Легкость взлета ночью сегодня во сне обусловлена была нагнетением психической энергии. Следует отметить, что в течение дня наблюдались приливы энергии. Симптомы: изжога, нарушение деятельности кишечника, набухание рук и еще некоторые, частично ускользнувшие от внимания. Хорошо, что была сделана попытка (поднять) направить вверх ток кундалини. Хорошо, что уже приобретается прочный навык регулировать направление этих огней. Очень важно понять, как овладение огнями и умение регулировать их дает в результате накапливание психической энергии вместо ее расточения. Именно эти условия и создали возможность легкого </w:t>
      </w:r>
      <w:r w:rsidR="000D6386" w:rsidRPr="000D6386">
        <w:lastRenderedPageBreak/>
        <w:t>взлета. Накопление Агни</w:t>
      </w:r>
      <w:r w:rsidR="007634C9" w:rsidRPr="007634C9">
        <w:t xml:space="preserve"> </w:t>
      </w:r>
      <w:r w:rsidR="007634C9">
        <w:t>—</w:t>
      </w:r>
      <w:r w:rsidR="000D6386" w:rsidRPr="000D6386">
        <w:t xml:space="preserve"> это самый нужный процесс, приуготовляющий человека к его послесмертному существованию. Но так же и в жизни земной Агни нужен, полезен и необходим для жизни обычной. Агни нужен везде, во всех мирах. Обережемся от его расточения всеми возможными мерами: в мышлении, в делах, и поступках, и чувствах своих</w:t>
      </w:r>
      <w:r w:rsidR="000D6386">
        <w:t xml:space="preserve"> — </w:t>
      </w:r>
      <w:r w:rsidR="000D6386" w:rsidRPr="000D6386">
        <w:t>они либо расточают незримую мощь, либо ее накопляют.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268.</w:t>
      </w:r>
      <w:r w:rsidR="000D6386" w:rsidRPr="000D6386">
        <w:t xml:space="preserve"> (176). </w:t>
      </w:r>
      <w:r w:rsidR="00451AC2" w:rsidRPr="00451AC2">
        <w:rPr>
          <w:b/>
        </w:rPr>
        <w:t>(Гуру).</w:t>
      </w:r>
      <w:r w:rsidR="000D6386" w:rsidRPr="000D6386">
        <w:t xml:space="preserve"> Когда огненная мощь возрастает, она стремится проявить себя по привычным каналам действия. Если эти каналы соответствуют моральной ступени сознания, нет в том беды. Если же нет, надо суметь твердой рукою изменить направление устремленного пламени. Если это удастся, это будет означать огненную победу, то есть победу над огнем, то есть овладение им. Мало пробудить в себе действие Агни, надо уметь им управить, или им овладеть. Если неуправляемые огни овладевают человеком, то лучше бы ему было совсем не касаться огня. Многие безумия порождаются огнями, овладевшими человеком. Огненный процесс очень опасен и требует большой подготовки. Надо твердо знать, как можно владеть огнями, и, зная, уметь это делать. Отвлеченное или теоретическое знание умения не дает, если не было приложено оно на практике. Каждое владение своими чувствами, то есть каждое проявление качества самообладания, есть фактическое овладение какою-то формой огней. Как бы найти самые доходчивые слова, чтобы утвердить прочно в сознании необходимость и нужность умения владеть своими чувствами и эмоциями. Контроль над собою, сдержанность, самообладание, хладнокровие, спокойствие, равновесие</w:t>
      </w:r>
      <w:r w:rsidR="000D6386">
        <w:t xml:space="preserve"> — </w:t>
      </w:r>
      <w:r w:rsidR="000D6386" w:rsidRPr="000D6386">
        <w:t>всё это только различные формы овладения своими огнями. Как можно накапливать Агни, собою не овладев, себя не обуздав, себя не преодолев, не одержав этой великой огненной победы над собою! Закончу словами: «Тот побеждает всё, кто самого себя сумеет победить».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269.</w:t>
      </w:r>
      <w:r w:rsidR="000D6386" w:rsidRPr="000D6386">
        <w:t xml:space="preserve"> Запись сегодня свидетельством служит того, как ритм и устремление побеждают немощность плоти и нежелание ее подчиниться решению воли.</w:t>
      </w:r>
    </w:p>
    <w:p w:rsidR="000D6386" w:rsidRPr="000D6386" w:rsidRDefault="000D6386" w:rsidP="00CE19B5">
      <w:pPr>
        <w:pStyle w:val="Quote"/>
      </w:pPr>
      <w:r w:rsidRPr="000D6386">
        <w:t>Во сне взлетел над грязью дороги, скользя поверх грязи, потом легко и свободно мгновенно взлетел вверх.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270.</w:t>
      </w:r>
      <w:r w:rsidR="000D6386" w:rsidRPr="000D6386">
        <w:t xml:space="preserve"> (177). </w:t>
      </w:r>
      <w:r w:rsidR="00451AC2" w:rsidRPr="00451AC2">
        <w:rPr>
          <w:b/>
        </w:rPr>
        <w:t>(Май 28).</w:t>
      </w:r>
      <w:r w:rsidR="000D6386" w:rsidRPr="000D6386">
        <w:t xml:space="preserve"> Лик Учителя, введенный в сердце, постоянно творит, преображая сознание. Сознание, преображаясь, преображает не только физическое тело, но и все оболочки человеческого микрокосма. Это преображение можно назвать утончением, или разрежением, более плотной материи в более тонкую. Каждая мысль и чувство в той или иной степени влияют даже на физическое тело, вызывая в нем ответные реакции. Даже мысль о свежем, сочном ломтике лимона вызывает выделение слюны. Это </w:t>
      </w:r>
      <w:r w:rsidR="000D6386" w:rsidRPr="000D6386">
        <w:lastRenderedPageBreak/>
        <w:t>ощущается явно. Но сколько неощущаемых и не отмечаемых сознанием реакций все время идет в организме. Для усиления действия светоизлучения Лика надо соблюсти мысль. Ведь мысли, воздействуя на все оболочки, либо их возвышают и устремляют вверх, либо отягощают, отемняют и влекут книзу. От мысли отказаться нельзя. Без мысли не живет сознание, но мысль можно очистить и возвысить. Преображение мысли предшествует преображению тела и оболочек. Ведет мысль.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271.</w:t>
      </w:r>
      <w:r w:rsidR="000D6386" w:rsidRPr="000D6386">
        <w:t xml:space="preserve"> К советам указанным добавь омовение тела не холодной и не горячей водой ежедневно. Это необходимо для удаления вредных выделений с поверхности кожи и для того, чтобы все очищенные таким образом поры тела могли свободно дышать. В воду можно добавить немного (несколько кристаллов йода, лучше капель), немного соли, немного сосновой эссенции или эвкалиптового масла. Вся одежда должна быть легкой, то есть легко проницаемой для воздуха, чистой, раньше мало ношенной, оставляя по возможности открытой как можно больше кожи, чтобы периферические нервы могли ближе соприкасаться с воздухом. После омовения тело слегка растереть, не утруждая сердца. Если вода чистая, лучше пить ее некипяченую</w:t>
      </w:r>
      <w:r w:rsidR="000D6386">
        <w:t xml:space="preserve"> — </w:t>
      </w:r>
      <w:r w:rsidR="000D6386" w:rsidRPr="000D6386">
        <w:t>стакан утром, стакан на ночь, и вообще увеличить ее дозу, если позволяет сердце. Вода выводит из организма отработанные частицы и подобна омовению внутреннему или внутренней ванне. Кишечник тоже должен быть чист. Это достигается двумя способами: первое</w:t>
      </w:r>
      <w:r w:rsidR="000D6386">
        <w:t xml:space="preserve"> — </w:t>
      </w:r>
      <w:r w:rsidR="000D6386" w:rsidRPr="000D6386">
        <w:t>тщательным выбором пищи (тяжелая пища дает перегар и много копоти, то есть неперегоревших осадков), второе</w:t>
      </w:r>
      <w:r w:rsidR="000D6386">
        <w:t xml:space="preserve"> — </w:t>
      </w:r>
      <w:r w:rsidR="000D6386" w:rsidRPr="000D6386">
        <w:t>слабительными (алоэ, лакрица, александрийский лист) и клизмами, быть может, даже регулярными. В воду можно добавлять немного соли (для смягчения раздражения слизистых оболочек от обычной воды) и марганца (до слаборозового оттенка) для дезинфекции кишечника.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272.</w:t>
      </w:r>
      <w:r w:rsidR="000D6386" w:rsidRPr="000D6386">
        <w:t xml:space="preserve"> (178). </w:t>
      </w:r>
      <w:r w:rsidR="00451AC2" w:rsidRPr="00451AC2">
        <w:rPr>
          <w:b/>
        </w:rPr>
        <w:t>(М.А.Й.).</w:t>
      </w:r>
      <w:r w:rsidR="000D6386" w:rsidRPr="000D6386">
        <w:t xml:space="preserve"> Помыслим о том, что даже самое малое усилие в нужном направлении дает благое следствие. Все живущие на Земле всецело заняты земными интересами, вопросами и проблемами, забывая, что Земля</w:t>
      </w:r>
      <w:r w:rsidR="000D6386">
        <w:t xml:space="preserve"> — </w:t>
      </w:r>
      <w:r w:rsidR="000D6386" w:rsidRPr="000D6386">
        <w:t xml:space="preserve">это только подготовительная ступень для более продолжительной жизни в Надземном. Правильно сказал Соломон: «Что пользы человеку от всех трудов его, которыми трудится он под Солнцем?» И действительно, что пользы, если погибли когда-то великие цивилизации и исчезли народы вместе с материками, которые они населяли; что пользы, если исчезнет и наша. В беге времени все обречено на уничтожение. Но польза от всех трудов земных оказывается в другом измерении. В Чаше собираются плоды всех трудов человека, которыми трудится он под Солнцем. В Чаше идет накопление опытных отложений. И из видимости в невидимость уносит с собой человек результаты своих достижений. В применении к плану земному вопрос был совершенно </w:t>
      </w:r>
      <w:r w:rsidR="000D6386" w:rsidRPr="000D6386">
        <w:lastRenderedPageBreak/>
        <w:t>правилен, ибо люди, забывши о духе, Землей и земным ограничили свое бытие. Но дух существует, дух не умирает, дух нерушим, независимо от того, знает об этом земной ум человека или не знает. И цель, и смысл земного пребывания могут быть объяснены лишь только задачами духа, почерпающего опыт и знание и умножающего их в каждом воплощении в теле. И тогда пользу великую может извлечь человек из своей жизни земной и всех трудов его, которыми трудится он под Солнцем, ибо, озаренные пониманием задачи эволюции духа, они принимают совершенно другое значение и становятся средством достижения все новых и новых ступеней эволюции всего человечества.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273.</w:t>
      </w:r>
      <w:r w:rsidR="000D6386" w:rsidRPr="000D6386">
        <w:t xml:space="preserve"> (179). </w:t>
      </w:r>
      <w:r w:rsidR="00451AC2" w:rsidRPr="00451AC2">
        <w:rPr>
          <w:b/>
        </w:rPr>
        <w:t>(Гуру).</w:t>
      </w:r>
      <w:r w:rsidR="000D6386" w:rsidRPr="000D6386">
        <w:t xml:space="preserve"> Мысль растет при постоянном на ней сосредоточении или частом возвращении к ней. Вопрос в том</w:t>
      </w:r>
      <w:r w:rsidR="000D6386">
        <w:t xml:space="preserve"> — </w:t>
      </w:r>
      <w:r w:rsidR="000D6386" w:rsidRPr="000D6386">
        <w:t>какие избираются мысли для сочетания с ними. Мысль сочетается с сознанием, если допущена в него. В этом опасность от нежелательных мыслей и даже, быть может, очень желательных, но, увы, недостаточно чистых. Сперва нужно установить, какие мысли желанны; затем определить степень их чистоты и пригодности, а потом уже сурово изгнать все, не соответствующее уровню достигнутой ступени. Друзей выбирают с разбором, а тем более мысли. Ведь это тоже друзья, и нехорошо, когда они становятся лютыми врагами и тиранами, от которых так трудно освободиться.</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274.</w:t>
      </w:r>
      <w:r w:rsidR="000D6386" w:rsidRPr="000D6386">
        <w:t xml:space="preserve"> Начинается последняя борьба за Свет. Умножается и напрягается духовный доспех каждого воина. Усиливается способность вызывать Свет и напрягать его. Идет Свет-Победитель. Усилится мощь воздействия Лика и слияние с Ним. Яркое представление этих возможностей их усилит. Все переживания кончились. Свет победил. Радость и Близость. Воспрянет победитель и станет Башнею Света на страже мира (планеты). Слияние с Ликом и пребывание в Нем может быть закреплено &lt;...&gt;</w:t>
      </w:r>
      <w:r w:rsidR="00C67354">
        <w:rPr>
          <w:rStyle w:val="FootnoteReference"/>
        </w:rPr>
        <w:footnoteReference w:id="20"/>
      </w:r>
      <w:r w:rsidR="000D6386" w:rsidRPr="000D6386">
        <w:t xml:space="preserve"> навсегда. Теперь уже невозможно незнание следствий ошибок.</w:t>
      </w:r>
    </w:p>
    <w:p w:rsidR="000D6386" w:rsidRPr="000D6386" w:rsidRDefault="00451AC2" w:rsidP="000D6386">
      <w:r w:rsidRPr="00451AC2">
        <w:rPr>
          <w:b/>
        </w:rPr>
        <w:t>(М.А.Й.).</w:t>
      </w:r>
      <w:r w:rsidR="000D6386" w:rsidRPr="000D6386">
        <w:t xml:space="preserve"> Понимание ответственности за свое мышление неотделимо от понятия «Архата».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275.</w:t>
      </w:r>
      <w:r w:rsidR="000D6386" w:rsidRPr="000D6386">
        <w:t xml:space="preserve"> </w:t>
      </w:r>
      <w:r w:rsidR="00451AC2" w:rsidRPr="00451AC2">
        <w:rPr>
          <w:b/>
        </w:rPr>
        <w:t>(Май 29).</w:t>
      </w:r>
      <w:r w:rsidR="000D6386" w:rsidRPr="000D6386">
        <w:t xml:space="preserve"> Сегодня отметим ярое сопротивление ветхого человека в себе всему, что может поднять сознание над уровнем обыденности. Конечно, пространственные условия играют при этом немалую роль. Зависит человек от того, что его окружает в видимых и невидимых сферах, зависит в весьма значительной степени. И воздух, которым он дышит, и пища, которую ест, и люди, соприкасающиеся с ним и живущие рядом, и мысли людские</w:t>
      </w:r>
      <w:r w:rsidR="000D6386">
        <w:t xml:space="preserve"> — </w:t>
      </w:r>
      <w:r w:rsidR="000D6386" w:rsidRPr="000D6386">
        <w:t xml:space="preserve">все в той или иной степени влияет на него. И можно было бы защититься, если бы только точно знать, откуда ползет вред. Но вред ползет, и </w:t>
      </w:r>
      <w:r w:rsidR="000D6386" w:rsidRPr="000D6386">
        <w:lastRenderedPageBreak/>
        <w:t>отемняет сознание, и доступу Света мешает. Ярость тьмы возрастает и душит людей. Тяжелое время. Так оно и должно быть перед концом. Кончается Юга Кали, на смену ей Сатиа Юга идет, Юга Света и Жизни. Переходное время не может быть легким.</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276.</w:t>
      </w:r>
      <w:r w:rsidR="000D6386" w:rsidRPr="000D6386">
        <w:t xml:space="preserve"> (180). Карма допускает известную степень свободы, но в пределах тех рамок, которыми она ограничивает человека. Нетрудно увидеть, что ограничения кармы разрушить нельзя, как нельзя сбросить горб со спины горбатого, хотя бы он очень этого хотел. Порою очень полезно почуять эти железные ограничения кармы. Казалось бы, нужные условия налицо, чтобы поступать согласно собственному желанию, но карма на страже, и желание остается неосуществленным. Свободный выбор всегда перед человеком, но в пределах, дозволенных кармой. Карма</w:t>
      </w:r>
      <w:r w:rsidR="000D6386">
        <w:t xml:space="preserve"> — </w:t>
      </w:r>
      <w:r w:rsidR="000D6386" w:rsidRPr="000D6386">
        <w:t>хороший тюремщик. Заключенный имеет свободный выбор двигаться по камере или сидеть и выбирать те или иные мысли, но из камеры выйти не может. В этом кармическая свобода выбора. Конечно, это не что иное, как известный вид рабства. Освобождение от кармы и ее цепей состоит в порождении кармы свободы, ибо от кармы свободы или кармы рабства никуда не уйти, но выбирать, вернее, порождать, можно любую. Когда карма рабства исчерпывает свои энергии, начинается карма свободы. Освобождение от кармы рабства состоит в освобождении от желаний.</w:t>
      </w:r>
      <w:r w:rsidR="002E712B" w:rsidRPr="00F10E30">
        <w:t xml:space="preserve"> </w:t>
      </w:r>
      <w:r w:rsidR="000D6386" w:rsidRPr="000D6386">
        <w:t>Человек слишком много желает и слишком многого и потому находится в рабстве у своих желаний. Желать в обычном смысле бессмысленно, ибо каждое желание, будучи удовлетворяемо более или менее часто, теряет свою привлекательность и должно заменяться другим, столь же непрочным. Путь желаний неверный. В конечном итоге он ничего не дает и приводит в тупик или пропасть. Пьяница и наркоман оказываются в таком тупике. Надо все время увеличивать количество яда, пока это не приведет к умерщвлению тела. Путь Йоги</w:t>
      </w:r>
      <w:r w:rsidR="000D6386">
        <w:t xml:space="preserve"> — </w:t>
      </w:r>
      <w:r w:rsidR="000D6386" w:rsidRPr="000D6386">
        <w:t>это путь освобождения от всяких желаний. Бесполезно напрасно и вечно желать. Единственно чего можно желать</w:t>
      </w:r>
      <w:r w:rsidR="000D6386">
        <w:t xml:space="preserve"> — </w:t>
      </w:r>
      <w:r w:rsidR="000D6386" w:rsidRPr="000D6386">
        <w:t>это исчерпать старую карму и расплатиться с долгами. Процесс расплаты нелегок. Долго тянутся цепи старой задолженности. Надо учиться спокойно платить, ибо другого выхода нет, если цель</w:t>
      </w:r>
      <w:r w:rsidR="000D6386">
        <w:t xml:space="preserve"> — </w:t>
      </w:r>
      <w:r w:rsidR="000D6386" w:rsidRPr="000D6386">
        <w:t>освободиться. Понимание идеи свободы поможет яснее увидеть цепи своей собственной кармы, с тем чтобы утвердить желание освободиться от них.</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277.</w:t>
      </w:r>
      <w:r w:rsidR="000D6386" w:rsidRPr="000D6386">
        <w:t xml:space="preserve"> (181). </w:t>
      </w:r>
      <w:r w:rsidR="00451AC2" w:rsidRPr="00451AC2">
        <w:rPr>
          <w:b/>
        </w:rPr>
        <w:t>(М.А.Й.).</w:t>
      </w:r>
      <w:r w:rsidR="000D6386" w:rsidRPr="000D6386">
        <w:t xml:space="preserve"> Ничего не желать для себя, ни к чему для себя не стремиться, ничего не хотеть для себя на Земле</w:t>
      </w:r>
      <w:r w:rsidR="000D6386">
        <w:t xml:space="preserve"> — </w:t>
      </w:r>
      <w:r w:rsidR="000D6386" w:rsidRPr="000D6386">
        <w:t>таков Облик Архата. Все для других, все для людей, все во Имя Общего Блага. Кто же согласится принять этот идеал в жизни ведущим? Кто согласится принять всю Чашу Общего Блага? Кто? Где они, отвергнувшиеся от себя? Где они, отдавшие все ради Учителя Света? Где? Где пришедшие только за Светом, но не ради получения плодов земных? Где они, хотящие Света?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278.</w:t>
      </w:r>
      <w:r w:rsidR="000D6386" w:rsidRPr="000D6386">
        <w:t xml:space="preserve"> </w:t>
      </w:r>
      <w:r w:rsidR="00451AC2" w:rsidRPr="00451AC2">
        <w:rPr>
          <w:b/>
        </w:rPr>
        <w:t>(Гуру).</w:t>
      </w:r>
      <w:r w:rsidR="000D6386" w:rsidRPr="000D6386">
        <w:t xml:space="preserve"> Хорошо иногда и на Земле постоять, прочно на ней утвердившись. Ходульное хождение по возвысям опоры не дает на Земле. Агни Йог стоит прочно и на Земле, и в сферах высоких. Устойчивость нужна в обоих мирах. Кто по Земле прочно ступает, тот не пожалеет об этом и перейдя в Тонкий Мир. Учитель недаром Сказал, что идеальные слюни не годятся ни здесь, ни в мирах.</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279.</w:t>
      </w:r>
      <w:r w:rsidR="000D6386" w:rsidRPr="000D6386">
        <w:t xml:space="preserve"> </w:t>
      </w:r>
      <w:r w:rsidR="00451AC2" w:rsidRPr="00451AC2">
        <w:rPr>
          <w:b/>
        </w:rPr>
        <w:t>(Май 30).</w:t>
      </w:r>
      <w:r w:rsidR="000D6386" w:rsidRPr="000D6386">
        <w:t xml:space="preserve"> (Со сна). Если провод Буду держать, выдержим до конца.</w:t>
      </w:r>
    </w:p>
    <w:p w:rsidR="000D6386" w:rsidRPr="000D6386" w:rsidRDefault="000D6386" w:rsidP="000D6386">
      <w:r w:rsidRPr="000D6386">
        <w:t>Ошибка: ты Мне не поверил. Знай: идет твое счастье, радость идет.</w:t>
      </w:r>
    </w:p>
    <w:p w:rsidR="000D6386" w:rsidRPr="000D6386" w:rsidRDefault="000D6386" w:rsidP="000D6386">
      <w:r w:rsidRPr="000D6386">
        <w:t>Замечайте всё. Впечатление целого складывается из подробностей. Чем их больше, тем вернее впечатление. Огненное сознание видит очень многое, и притом одновременно. Действуют разные центры. Приучение центров к одновременному восприятию разных впечатлений</w:t>
      </w:r>
      <w:r>
        <w:t xml:space="preserve"> — </w:t>
      </w:r>
      <w:r w:rsidRPr="000D6386">
        <w:t>одна из задач эволюции. Можно сосредоточиваться преимущественно на одном предмете и в то же время не упускать из вида и другие. Это не мешает сосредоточению, если сознание достаточно расширено. При записях тоже случалось, что посторонние явления яро вторгались и нарушали стройность восприятия, но с течением времени они перестали мешать. Сознание их регистрировало, не отвлекаясь от основной задачи. Вначале казалось, что для полноты сосредоточения все внешние впечатления должны были исключаться. Но опыт показал иное, опыт показал, что можно многое видеть, слышать и подмечать одновременно, держа в то же время твердо канал главного направления, по которому идут воспринимаемые мысли. И оказалось, что поступление других впечатлений и ощущений совершенно не отражается на полноте и законченности записываемых мыслей. Но если внутреннее равновесие нарушалось, то даже и при внешней тишине и отсутствии сторонних поступлений записывать становилось невозможно. Таким образом, явление сосредоточения приходится рассматривать с новой точки зрения, принимая во внимание способность различных центров воспринимать совершенно разные впечатления одновременно. Односторонность и ограниченность каналов восприятия</w:t>
      </w:r>
      <w:r>
        <w:t xml:space="preserve"> — </w:t>
      </w:r>
      <w:r w:rsidRPr="000D6386">
        <w:t>это отличительная особенность прошлого, многосторонность</w:t>
      </w:r>
      <w:r>
        <w:t xml:space="preserve"> — </w:t>
      </w:r>
      <w:r w:rsidRPr="000D6386">
        <w:t>будущего. При достаточном развитии центров очень много разных действий можно производить сознательно, то есть отдавая себе отчет в производимой работе и контролируя ее. Считают, что многие действия в этом</w:t>
      </w:r>
      <w:r w:rsidR="005C7841" w:rsidRPr="005C7841">
        <w:t xml:space="preserve"> </w:t>
      </w:r>
      <w:r w:rsidRPr="000D6386">
        <w:t xml:space="preserve">случае делаются подсознательно благодаря долгой тренировке. Но, как бы они ни делались, контролирует их все же сознание. Можно одновременно играть на нескольких инструментах и руками, и ногами. Или двумя руками совершать совершенно различные движения. Или смотреть внимательно на что-то и при этом слушая и напевая. Одновременно сознательное ведение </w:t>
      </w:r>
      <w:r w:rsidRPr="000D6386">
        <w:lastRenderedPageBreak/>
        <w:t>нескольких разнообразных процессов будет отличием Эпохи Огня, ибо сознание будет становиться огненным, не ограниченным одним каналом действия.</w:t>
      </w:r>
    </w:p>
    <w:p w:rsidR="00D8779F" w:rsidRDefault="00D8779F" w:rsidP="000D6386"/>
    <w:p w:rsidR="000D6386" w:rsidRPr="000D6386" w:rsidRDefault="000C1121" w:rsidP="000D6386">
      <w:r w:rsidRPr="000C1121">
        <w:rPr>
          <w:b/>
        </w:rPr>
        <w:t>1965</w:t>
      </w:r>
      <w:r>
        <w:rPr>
          <w:b/>
        </w:rPr>
        <w:t xml:space="preserve"> г. </w:t>
      </w:r>
      <w:r w:rsidR="00C515BC" w:rsidRPr="00C515BC">
        <w:rPr>
          <w:b/>
        </w:rPr>
        <w:t>280.</w:t>
      </w:r>
      <w:r w:rsidR="000D6386" w:rsidRPr="000D6386">
        <w:t xml:space="preserve"> </w:t>
      </w:r>
      <w:r w:rsidR="00451AC2" w:rsidRPr="00451AC2">
        <w:rPr>
          <w:b/>
        </w:rPr>
        <w:t>(М.А.Й.).</w:t>
      </w:r>
      <w:r w:rsidR="000D6386" w:rsidRPr="000D6386">
        <w:t xml:space="preserve"> Думаешь ли о том, насколько упрочивается связь упорным постоянством повторения и ритма. Понимаешь ли, что в Мире Незримом все это приобретает стойкие зримые формы и становится тропою новых нахождений. Высшие связи с духовными Водителями служат каналами познавания Высших Миров. Сколько их, почитающих нас сегодня, чтобы назавтра забыть. Но нас не забывших в ритме постоянства обращения к нам и мы не забудем. Их не Забудет Владыка, ибо Фокус Света Един. Пусть слова эти служат напоминанием о том, как внешне незаметные и, казалось бы, не имеющие внешней значимости действия приобретают первостепенную и видимую внешне значимость в условиях Надземного Мира. Ведь там мысль имеет гораздо больше реальности, чем вся видимость плотного мира, ибо там мысль творит и создает всё.</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281.</w:t>
      </w:r>
      <w:r w:rsidR="000D6386" w:rsidRPr="000D6386">
        <w:t xml:space="preserve"> </w:t>
      </w:r>
      <w:r w:rsidR="00451AC2" w:rsidRPr="00451AC2">
        <w:rPr>
          <w:b/>
        </w:rPr>
        <w:t>(Гуру).</w:t>
      </w:r>
      <w:r w:rsidR="000D6386" w:rsidRPr="000D6386">
        <w:t xml:space="preserve"> Решение и выводы совершенно верны и правильны: если дух не умирает, если дух нерушим, то в какую бы оболочку он ни облекся после смерти тела, в каких бы сферах пространства ни пребывал или даже снова бы воплотился опять на Земле, связь с этим духом, если был он Позвавшим к Владыке, нарушена ничем быть не может. Связь с Гуру непрерываема, если провод держится крепко. По невидимым нитям устремления осуществляется связь, укрепляясь в пространстве для новой встречи либо в пространстве, либо в условиях плотных. Дух над всем, и духовные связи не могут быть ограничены временностью преходящих условий, если сознание доросло до понимания значения сущности духа.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282.</w:t>
      </w:r>
      <w:r w:rsidR="000D6386" w:rsidRPr="000D6386">
        <w:t xml:space="preserve"> (182). </w:t>
      </w:r>
      <w:r w:rsidR="00451AC2" w:rsidRPr="00451AC2">
        <w:rPr>
          <w:b/>
        </w:rPr>
        <w:t>(Май 31).</w:t>
      </w:r>
      <w:r w:rsidR="000D6386" w:rsidRPr="000D6386">
        <w:t xml:space="preserve"> Друг Мой, пространство других измерений представляет собою все то же пространство вокруг, только видоизменяется аппарат, или проводник, которым пользуется сознание, видоизменяя, в свою очередь, и само сознание. Оно становится несколько иным. Очень трудно передать сущность этого видоизменения, применяя обычный язык, так как приходится говорить о необычном, не имеющем эквивалентных понятий на вашем языке. Нет верха и низа, но они есть; нет здесь и там, но они есть; нет далеко и близко, но они есть; нет сегодня и завтра или вчера, но есть и они. Всё здесь и везде. Нет времени, но есть последовательность явлений, подчиняющаяся мысли. Все движется мыслью, не имеющей протяженности во времени, но в то же время как бы создающей эту протяженность. Нет физических ощущений, но они есть; нет физических предметов, но есть и они, окружающие человека и в то же время не являющие свойств предметов плотного мира. Есть мир </w:t>
      </w:r>
      <w:r w:rsidR="000D6386" w:rsidRPr="000D6386">
        <w:lastRenderedPageBreak/>
        <w:t>яркий, красочный, подвижно пластичный, поддающийся воздействию знающей воли, и неодолимый и тупо инертный</w:t>
      </w:r>
      <w:r w:rsidR="000D6386">
        <w:t xml:space="preserve"> — </w:t>
      </w:r>
      <w:r w:rsidR="000D6386" w:rsidRPr="000D6386">
        <w:t>для воли слепой. Нет двух представлений об этом пространстве, схожих между собою, хотя законы пространства других измерений неизменны и постоянны. Каждое сознание воспринимает по-своему, через свое индивидуальное понимание. Явны границы между Светом и тьмою, и разны восприятия пребывающих в сферах Света и тьмы. Восприятия обуславливаются законом созвучия. Закон одинаков для всех сфер, но поступления в сознание совершенно различны. Даже и на Земле два человека, смотря на одно и то же явление, могут воспринимать его совершенно различно. Там же это различие обостряется и углубляется бесконечно, ибо созвучием определяется сущность получаемых впечатлений. Созвучные сознания получают впечатления более или менее близкие, но и они разнятся тоже. Реальность, точнее, иллюзия нового мира, создает тот проводник, через который действует сознание, которое, пользуясь как проводником физическим телом на Земле, создает иллюзию плотного мира. В понимании высшем</w:t>
      </w:r>
      <w:r w:rsidR="000D6386">
        <w:t xml:space="preserve"> — </w:t>
      </w:r>
      <w:r w:rsidR="000D6386" w:rsidRPr="000D6386">
        <w:t>всё только Майя. Майя, создавая иллюзию различных миров, являет собою реальность. Именно в пространстве других измерений, как нигде, нужно умение и знание, как объединять противоположные полюсы вещи единой, ибо сознанию они могут быть видимы одновременно. Так, начало, развитие и конец деяния, совершенного на Земле, могут переживаться одновременно и целиком, не разделенные явлением времени или продолжительности. Диктует переживания тональность, или напряжение созвучности с переживаемым явлением и яркость мысленных форм, давших пространственную фильму событий. Регулируется явление волей, но ведь воля, вложенная в прошлое деяние, может оказаться сильнее воли сознания, его переживающего вновь. Конечно, все это необычно для обычного сознания и для привычного земного мышления, потому так трудно об этом говорить. Но все же кто-то что-то поймет и выведет нужные заключения, так как для пребывания в пространстве других измерений подготовка нужна.</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283.</w:t>
      </w:r>
      <w:r w:rsidR="000D6386" w:rsidRPr="000D6386">
        <w:t xml:space="preserve"> (183). Привычка проводников созвучать на те или иные мысли создается уже на Земле. Материя, входящая в состав той или другой оболочки, привыкает привычно реагировать на привычные мысли. В этом страшная власть привычки над сознанием. Она усугубляется еще тем, что элементы различных видов материи, входящей в состав проводников, видоизменяются в зависимости от природы мыслей и притягивают в оболочки материю, зараженную или очищенную мыслью. Материя, входящая в состав плотной оболочки, или физического тела, казалось бы, одна и та же для всех людей, ибо состоит из Н, О, Fe, Pb и прочих элементов менделеевской шкалы, но это только так кажется. Достаточно представить себе тело завзятого курильщика, пьяницы, обжоры и развратника, чтобы увидеть, как разнится это тело от тела </w:t>
      </w:r>
      <w:r w:rsidR="000D6386" w:rsidRPr="000D6386">
        <w:lastRenderedPageBreak/>
        <w:t>подвижника. Они уже разлагаются заживо, в то время как тело подвижника насыщено Светом и не разлагается даже после смерти. Точно так же различаются между собою и материи других оболочек, астральной, тонкой и ментальной. И зависит главным образом от мысли, стоящей на страже, какие элементы всех видов материи поступают в микрокосм человека. Три великих потока</w:t>
      </w:r>
      <w:r w:rsidR="000D6386">
        <w:t xml:space="preserve"> — </w:t>
      </w:r>
      <w:r w:rsidR="000D6386" w:rsidRPr="000D6386">
        <w:t>физической, астральной и ментальной материи</w:t>
      </w:r>
      <w:r w:rsidR="000D6386">
        <w:t xml:space="preserve"> — </w:t>
      </w:r>
      <w:r w:rsidR="000D6386" w:rsidRPr="000D6386">
        <w:t>текут постоянно через человека, через его оболочки. Но зависит уже от воли его, в каком виде, и какую материю, и чем насыщенную выбрасывает он из своего организма. Ведь извержения идут не только из плотного тела, но и из тонкого, и ментального. Поступления идут в одном виде, а выбрасываются в другом</w:t>
      </w:r>
      <w:r w:rsidR="000D6386">
        <w:t xml:space="preserve"> — </w:t>
      </w:r>
      <w:r w:rsidR="000D6386" w:rsidRPr="000D6386">
        <w:t>либо зараженные, либо очищенные. Это проверить легко, если только подвергнуть анализу те мысли и чувства, которые излучаются человеком в пространство. От особенно зараженных тьмою, но внешне здоровых людей, исходит особое зловоние, ощущаемое даже физически. Низкие сознания зловоняют. Благоуханно каждое действие Света и каждая светоносная мысль. Так же и тонкое тело, зараженное тьмою, быть может зловонным. Все зависит от той материи, вернее, ее элементов и их сочетания, которые входят в его состав. Для центров раскрытых другой человек не тайна. Даже по запаху только можно определить скрытую сущность человека или болезнь. Следует очень внимательно следить за тем, чтобы через пищу, питье, воздух, мысли и чувства не проникали в микрокосм человека элементы разложения и тьмы. Пусть мысли и воля будут постоянно на страже. И пусть зараза, идущая от темных сознаний, не проникает через заградительную сеть. Когда сеть в порядке и напряжена, заражение невозможно.</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284.</w:t>
      </w:r>
      <w:r w:rsidR="000D6386" w:rsidRPr="000D6386">
        <w:t xml:space="preserve"> </w:t>
      </w:r>
      <w:r w:rsidR="00451AC2" w:rsidRPr="00451AC2">
        <w:rPr>
          <w:b/>
        </w:rPr>
        <w:t>(М.А.Й.).</w:t>
      </w:r>
      <w:r w:rsidR="000D6386" w:rsidRPr="000D6386">
        <w:t xml:space="preserve"> Придется ее снова спросить: «А не тревожат и не мучают вас вожделения тела?» Объясните и скажите следующее: «Когда воля подавляет половое желание, это не будет разрешением вопроса, ибо, подавленное, оно рано или поздно появится вновь. Но если научиться поднимать энергию кундалини от нижних центров по позвоночнику вверх, в солнечное сплетение, отнимая ее от низших центров и переводя в высшие, то это будет уже известной ступенью овладения своими огнями». Надо знать твердо и определенно, что если воля решила и хочет того, то творческую энергию жизни, или огонь, можно извлечь из низших центров и поднять ее вверх по каналам позвоночника и явно при этом ощутить, как энергия эта подчиняется воле и перемещается по ее указанию. При вздохе она поднимается вверх, а при выдохе утверждается в солнечном сплетении. Оттуда ее можно уже направлять в любой центр или орган тела, быть может, требующий лечения или зарядки. При умственной работе можно направить в область мозга, при физической</w:t>
      </w:r>
      <w:r w:rsidR="000D6386">
        <w:t xml:space="preserve"> — </w:t>
      </w:r>
      <w:r w:rsidR="000D6386" w:rsidRPr="000D6386">
        <w:t xml:space="preserve">в мускулы. Важно понять, что в этом заключена тайна овладения огнем кундалини. Мало знать, как это делать, надо уметь применить. Применивший перестает быть рабом телесных желаний и </w:t>
      </w:r>
      <w:r w:rsidR="000D6386" w:rsidRPr="000D6386">
        <w:lastRenderedPageBreak/>
        <w:t>становится их господином. Это не аскетизм, но овладение энергиями своего организма, или своими огнями, владыкой которых должен стать человек.</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285.</w:t>
      </w:r>
      <w:r w:rsidR="000D6386" w:rsidRPr="000D6386">
        <w:t xml:space="preserve"> </w:t>
      </w:r>
      <w:r w:rsidR="00451AC2" w:rsidRPr="00451AC2">
        <w:rPr>
          <w:b/>
        </w:rPr>
        <w:t>(Гуру).</w:t>
      </w:r>
      <w:r w:rsidR="000D6386" w:rsidRPr="000D6386">
        <w:t xml:space="preserve"> Дело не в отказе, но в овладении. Задача не в том, что требуется от чего-то отказаться или что-то в себе подавить, но в том, чтобы овладеть тем или иным явлением. В этом вся разница. Отказавшийся будет носить в себе семена горечи отказа, сожаления о нем и возможность рецидивов подавленного желания, но овладевший всегда будет знать, что он победитель, что он не подавил, не отказался от запретного плода, но именно овладел теми огнями, которые вызывали желание. В этом различие между отказом-подавлением и овладением-победой. Как уверенно, как радостно сознание, что человек перестает быть рабом своих вожделений, что он подчинил их себе, что огонь подвластен ему и что воля его им владеет. Вызвать огонь не так уж трудно, но подчинить его воле много сложней. Вызвал волшебник духов огня, но совладать с ними не смог и стал их жертвой. Сказка весьма поучительная. Огней </w:t>
      </w:r>
      <w:r w:rsidR="00C515BC" w:rsidRPr="00140158">
        <w:t>49.</w:t>
      </w:r>
      <w:r w:rsidR="000D6386" w:rsidRPr="000D6386">
        <w:t xml:space="preserve"> И всеми надо научиться владеть. Нужна постепенность. Овладение одним дает право и возможность овладеть и другими. Огонь кундалини один из мощнейших.</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286.</w:t>
      </w:r>
      <w:r w:rsidR="000D6386" w:rsidRPr="000D6386">
        <w:t xml:space="preserve"> (184). </w:t>
      </w:r>
      <w:r w:rsidR="00451AC2" w:rsidRPr="00451AC2">
        <w:rPr>
          <w:b/>
        </w:rPr>
        <w:t>(Июнь 1).</w:t>
      </w:r>
      <w:r w:rsidR="000D6386" w:rsidRPr="000D6386">
        <w:t xml:space="preserve"> Астральная заинтересованность порождает неуравновесие. Точнее, она являет собою неуравновесие, то есть разрушает равновесие, ту силу, которая столь нужна для осуществления мысли. Против равновесия не может оказать длительного сопротивления ни одна энергия микрокосма человека. Но астральная заинтересованность, нетерпение, неуверенность, сомнение и все прочие отрицательные энергии, излучаемые в пространство сознанием, представляют собою антипод равновесия и той концентрации сил, которую оно собирает в фокусе устремления к достижению намеченной цели. Таким образом, первая задача</w:t>
      </w:r>
      <w:r w:rsidR="000D6386">
        <w:t xml:space="preserve"> — </w:t>
      </w:r>
      <w:r w:rsidR="000D6386" w:rsidRPr="000D6386">
        <w:t>удержать равновесие, вторая</w:t>
      </w:r>
      <w:r w:rsidR="000D6386">
        <w:t xml:space="preserve"> — </w:t>
      </w:r>
      <w:r w:rsidR="000D6386" w:rsidRPr="000D6386">
        <w:t xml:space="preserve">действовать в этом состоянии. Многие, даже положительные чувства, не будучи сдерживаемы, нарушают его. Все это отклоняет и отдаляет человека от цели. Если бы даже Адепт Сокровенного знания, осуществляя намеченный план, погрешил против равновесия, он не достиг бы ничего, не смог бы достичь, ибо законы психотехники одинаковы для всех. Если же тот или иной план Осуществляем Мы, то убедительно Просим Нам не мешать своими неуравновесиями и не вторгаться в сферы его выполнения. В этом, быть может, скрытое значение слов: «Но полагая на Нас все сознание и зная, что не Замедлим, строите нерушимый мост и собираете сокровища мощи». Почему же тогда неизменно и постоянно Вопрошал: «Веруешь ли?» Непоколебимы и уверены будьте в вере. Тогда много легче будет помочь вам. Нужно, очень нужно созвучие, или соответствие сознания, которому оказывается помощь, с сознанием Того, Кто Помогает. Это мост, по </w:t>
      </w:r>
      <w:r w:rsidR="000D6386" w:rsidRPr="000D6386">
        <w:lastRenderedPageBreak/>
        <w:t>которому идет помощь. И как часто этот мост разрушают, лишая себя того, о чем просят. Обращаясь за помощью к Нам, следует помнить эти элементарные положения психомеханики. Чудес нет, все подчиняется определенным законам, забывать о которых нельзя.</w:t>
      </w:r>
    </w:p>
    <w:p w:rsidR="00D8779F" w:rsidRDefault="00D8779F" w:rsidP="000D6386"/>
    <w:p w:rsidR="000D6386" w:rsidRPr="000D6386" w:rsidRDefault="000C1121" w:rsidP="000D6386">
      <w:r w:rsidRPr="000C1121">
        <w:rPr>
          <w:b/>
        </w:rPr>
        <w:t>1</w:t>
      </w:r>
      <w:r w:rsidRPr="001B68D4">
        <w:rPr>
          <w:b/>
        </w:rPr>
        <w:t>965</w:t>
      </w:r>
      <w:r>
        <w:rPr>
          <w:b/>
        </w:rPr>
        <w:t xml:space="preserve"> г. </w:t>
      </w:r>
      <w:r w:rsidR="00C515BC" w:rsidRPr="00C515BC">
        <w:rPr>
          <w:b/>
        </w:rPr>
        <w:t>287.</w:t>
      </w:r>
      <w:r w:rsidR="000D6386" w:rsidRPr="000D6386">
        <w:t xml:space="preserve"> (185). Так или иначе, хорошо или плохо, но все же живете. И надо прожить до конца. Так не лучше ли сделать из худшего лучшее, чем из хорошего плохое. Не лучше ли прожить жизнь, какова бы она ни была, сохраняя достоинство духа и силы собрав для противления тьме. Почему жизнь бьет так жестоко? Только для того, чтобы укрепить броню духа. Каждый удар укрепляет, ибо кует непобедимый доспех. Мудрый радуется ударам судьбы, глупый разлагается в одури благополучия и довольства. Лучше закаленным ударами судьбы и облеченным незримым доспехом вступить в Мир Надземный, подготовленным крепко к нему, чем оказаться там в полной беспомощности и незащищенным и стать жертвой вихрей астральных, влекомой туда и сюда течениями непобежденных энергий. Потому не будем сетовать на суровость судьбы, заботливо и тщательно готовящей нас к трудным условиям Тонкого Мира. Но где же силы найти претворить слова Мои в действие? Только в приложении к жизни Моих Указаний. Даже малое приложение дает прилив сил. Каждое претворенное в действие Указание дает отложения кристаллов огня, увеличивая накопления Чаши. Метод нелегок, но другого не Знаем. Не заблуждайтесь, не обманывайте себя</w:t>
      </w:r>
      <w:r w:rsidR="000D6386">
        <w:t xml:space="preserve"> — </w:t>
      </w:r>
      <w:r w:rsidR="000D6386" w:rsidRPr="000D6386">
        <w:t>нет другого Пути.</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288.</w:t>
      </w:r>
      <w:r w:rsidR="000D6386" w:rsidRPr="000D6386">
        <w:t xml:space="preserve"> Вот новая сильная попытка тьмы стремилась нарушить течение записи. Обращение к Нам помогло. Очередное злоухищрение было пресечено решительно и быстро. Если бы оно нарушило равновесие или связь с Нами, результаты получились бы иные. Вывод: при нападении темных надо обратиться к Нам, удерживая равновесие, не устрашаясь, не огорчаясь, не раздражаясь, веры в Нас не теряя и зная, что не Замедлим. И тогда Наша помощь быстра, ибо есть к чему приложить энергии Наши и во что послать Луч. Будьте на страже всегда, во всеоружии сознания и осознания Близости Нашей.</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289.</w:t>
      </w:r>
      <w:r w:rsidR="000D6386" w:rsidRPr="000D6386">
        <w:t xml:space="preserve"> (186). </w:t>
      </w:r>
      <w:r w:rsidR="00451AC2" w:rsidRPr="00451AC2">
        <w:rPr>
          <w:b/>
        </w:rPr>
        <w:t>(М.А.Й.).</w:t>
      </w:r>
      <w:r w:rsidR="000D6386" w:rsidRPr="000D6386">
        <w:t xml:space="preserve"> Смотреть и видеть приходится не только за себя, но и за стоящих вблизи. Поразительно, как ясно видимое и понимаемое вами не видимо им. Приходится разъяснять, как бы снимая пелену с глаз, словно бы надетую кем-то. Надето продуманно и с расчетом, чтобы не увидели ослепленные. Но видите вы. Потому темные вас так не любят. И в прошлом, и сейчас имеете свидетельства того, как ослепляет тьма свои жертвы, чтобы затем подбросить вред больший. Ваш долг</w:t>
      </w:r>
      <w:r w:rsidR="000D6386">
        <w:t xml:space="preserve"> — </w:t>
      </w:r>
      <w:r w:rsidR="000D6386" w:rsidRPr="000D6386">
        <w:t xml:space="preserve">разоблачить, и объяснить, и вывести все выдумки темных наружу. Разоблаченные, они теряют силу углублять причиняемый вред, надо ведь не только увидеть уже </w:t>
      </w:r>
      <w:r w:rsidR="000D6386" w:rsidRPr="000D6386">
        <w:lastRenderedPageBreak/>
        <w:t>нанесенный ущерб, но и предусмотреть возможные следствия. Надо еще и еще зоркость усилить и друзей оберечь.</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290.</w:t>
      </w:r>
      <w:r w:rsidR="000D6386" w:rsidRPr="000D6386">
        <w:t xml:space="preserve"> (187). </w:t>
      </w:r>
      <w:r w:rsidR="00451AC2" w:rsidRPr="00451AC2">
        <w:rPr>
          <w:b/>
        </w:rPr>
        <w:t>(Гуру).</w:t>
      </w:r>
      <w:r w:rsidR="000D6386" w:rsidRPr="000D6386">
        <w:t xml:space="preserve"> Однажды предатель</w:t>
      </w:r>
      <w:r w:rsidR="000D6386">
        <w:t xml:space="preserve"> — </w:t>
      </w:r>
      <w:r w:rsidR="000D6386" w:rsidRPr="000D6386">
        <w:t>предатель всегда, однажды обманщик</w:t>
      </w:r>
      <w:r w:rsidR="000D6386">
        <w:t xml:space="preserve"> — </w:t>
      </w:r>
      <w:r w:rsidR="000D6386" w:rsidRPr="000D6386">
        <w:t>обманщик, однажды неверный и половинчатый в дружбе</w:t>
      </w:r>
      <w:r w:rsidR="000D6386">
        <w:t xml:space="preserve"> — </w:t>
      </w:r>
      <w:r w:rsidR="000D6386" w:rsidRPr="000D6386">
        <w:t>сохранит эти свойства надолго. Поэтому в прогнозе возможных взаимоотношений в будущем придется учитывать те особенности и свойства характера, которые были проявлены прежде. Так будет меньше разочарований и огорчений и более здравого смысла. Но осуждение все же придется оставить. Осуждение заменяется знанием человеческой природы. Знание без осуждения</w:t>
      </w:r>
      <w:r w:rsidR="000D6386">
        <w:t xml:space="preserve"> — </w:t>
      </w:r>
      <w:r w:rsidR="000D6386" w:rsidRPr="000D6386">
        <w:t>свойство Архата. И на друзьях, и на врагах будем учиться познавать человека, ибо познание это длинно. И будем радоваться, если сама жизнь дает нам возможность познавать скрытый облик человеческой сущности.</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291.</w:t>
      </w:r>
      <w:r w:rsidR="000D6386" w:rsidRPr="000D6386">
        <w:t xml:space="preserve"> </w:t>
      </w:r>
      <w:r w:rsidR="00451AC2" w:rsidRPr="00451AC2">
        <w:rPr>
          <w:b/>
        </w:rPr>
        <w:t>(Июнь 2).</w:t>
      </w:r>
      <w:r w:rsidR="000D6386" w:rsidRPr="000D6386">
        <w:t xml:space="preserve"> (Со сна). Сын Мой, прими новую весть</w:t>
      </w:r>
      <w:r w:rsidR="000D6386">
        <w:t xml:space="preserve"> — </w:t>
      </w:r>
      <w:r w:rsidR="000D6386" w:rsidRPr="000D6386">
        <w:t>распространение новых лучей и новые сдвиги.</w:t>
      </w:r>
    </w:p>
    <w:p w:rsidR="000D6386" w:rsidRPr="000D6386" w:rsidRDefault="000D6386" w:rsidP="000D6386">
      <w:r w:rsidRPr="000D6386">
        <w:t>Звучание пространства связано с этим. По нему можно определять напряжение огня. Конечно, организм не может не реагировать на эти воздействия. Человек существует в пространстве, и пространства всех измерений пронизывает его. Не будет неверным сказать, что прибой космического океана рисует свой ритм на необычайно сложном составе частиц материи, входящих в микрокосм человека. Являясь частью Вселенной, не может не реагировать человек на то, что в ней происходит. Грубые воздействия пространственных энергий и лучей далеких светил еще признаются, например, влияние солнечных пятен на нервную систему или влияние магнетизма Луны, но более тонкие ускользают от внимания людей. Непризнание или незнание чего-либо наукой еще не означает, что нечто не существует. Слишком уж много отрицалось ею в прошлом и слишком многое принималось за достоверное, чтобы считать ее утверждения на сегодняшний день непререкаемыми. Сколько раз уже говорилось о том, что нельзя ничего отрицать или утверждать, не проверив. Одно из интереснейших свойств материи</w:t>
      </w:r>
      <w:r>
        <w:t xml:space="preserve"> — </w:t>
      </w:r>
      <w:r w:rsidRPr="000D6386">
        <w:t xml:space="preserve">это проницаемость. А самым поразительным из аспектов этого свойства является проницаемость материи человеческим сознанием. Для сознания, умеющего действовать мыслью, проницаемо всё. Мысль и сознание принадлежат к такому высокому порядку тонких энергий, для которых нет преград, и нет расстояний, и даже времени нет. Имею в виду не обычные сознания и не обычную мысль, но сознания, утонченные долгим опытом и овладевшие огненной энергией мысли. Структура сознания в значительной мере зависит от того, в какой оболочке оно действует. Расчленение проводников и умение сознательно действовать в каждом из них открывает перед человеком неслыханные возможности и делает принцип проницаемости материи совершенно доступным. Интересно отметить </w:t>
      </w:r>
      <w:r w:rsidRPr="000D6386">
        <w:lastRenderedPageBreak/>
        <w:t>при этом, что, действуя в тонком теле, человек может свободно проходить через стены, если умеет, и в то же время не может пройти через огненный круг, очерченный более сильною волей. Так что проницаемость различных слоев материи и предметов, находящихся в них, относительна. Она зависит от сознания и степени его огненности. Низкое сознание не может проникнуть в высшие слои</w:t>
      </w:r>
      <w:r>
        <w:t xml:space="preserve"> — </w:t>
      </w:r>
      <w:r w:rsidRPr="000D6386">
        <w:t>они для него непроницаемы. Точно так же не может оно заглянуть за покров тонких энергий, которыми окутал себя высокий дух, если хочет он изолировать себя от окружающего. Даже бесы, то есть низкие духи, надевают личины, чтобы спрятать свое безобразие от тех, кто их видит. Но даже для этого нужно знать хотя бы очень немногое. Большинство же людей все отрицает и потому не знает ничего, что так важно знать, пребывая в пространстве. А прежде всего надо знать и изучать свойства и особенности тех видов материи, из которой состоит микрокосм человека со всеми его оболочками. Познавший себя, то есть свой микрокосм, становится познавшим весь мир, весь Космос, так как состав капли воды, взятой из океана, такой же, как и всего океана. Будучи частью Вселенной, человек заключает в себе ее всю как бы в миниатюре, ибо в нем содержится все то, что имеется вне его.</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292.</w:t>
      </w:r>
      <w:r w:rsidR="000D6386" w:rsidRPr="000D6386">
        <w:t xml:space="preserve"> Где же уж тут говорить о проницаемости материи, когда не видит человек, что делается даже за соседней стеной! И хорошо, что не видит, ибо при существующей степени развития от способности видеть получился бы один только вред. Но кто-то все же уже начинает видеть: одни концами пальцев, другие даже без них, третьи просто поднося запечатанный конверт ко лбу. Несмотря на запреты и отрицания, новые способности начинают проявляться в первенцах нарождающейся расы. Порадуемся тому, чего не могут уже отрицать тупоумные. Признаков нового сознания будет появляться все больше и больше, пока их число не превысит последышей уходящей расы. И тогда новое сознание получит права гражданства и невозможное ныне станет возможным. Не следует только упускать из виду принципа постепенности и последовательности. И нужно при этом зорко смотреть на все эти признаки наступающей Новой Эпохи</w:t>
      </w:r>
      <w:r w:rsidR="000D6386">
        <w:t xml:space="preserve"> — </w:t>
      </w:r>
      <w:r w:rsidR="000D6386" w:rsidRPr="000D6386">
        <w:t>их много кругом.</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293.</w:t>
      </w:r>
      <w:r w:rsidR="000D6386" w:rsidRPr="000D6386">
        <w:t xml:space="preserve"> (188). </w:t>
      </w:r>
      <w:r w:rsidR="00451AC2" w:rsidRPr="00451AC2">
        <w:rPr>
          <w:b/>
        </w:rPr>
        <w:t>(М.А.Й.).</w:t>
      </w:r>
      <w:r w:rsidR="000D6386" w:rsidRPr="000D6386">
        <w:t xml:space="preserve"> Огонь</w:t>
      </w:r>
      <w:r w:rsidR="000D6386">
        <w:t xml:space="preserve"> — </w:t>
      </w:r>
      <w:r w:rsidR="000D6386" w:rsidRPr="000D6386">
        <w:t>победитель пространства, победитель времени и расстояний. Это тот талисман, о котором мечтали и говорили алхимики средневековья. Этот огонь можно собирать, накапливать и аккумулировать в аппарате человеческого организма. Нет задачи более неотложной, чем эта, ибо огонь</w:t>
      </w:r>
      <w:r w:rsidR="000D6386">
        <w:t xml:space="preserve"> — </w:t>
      </w:r>
      <w:r w:rsidR="000D6386" w:rsidRPr="000D6386">
        <w:t>это жизнь, это энергия, это бессмертие человека, если он собран в достаточной мере. Конечно, дух человека бессмертен, неуничтожаем и вечен, но если человек не накопил сознания в должной степени, то он даже и не в состоянии будет осознать своего бессмертия. Накопить сознание</w:t>
      </w:r>
      <w:r w:rsidR="000D6386">
        <w:t xml:space="preserve"> — </w:t>
      </w:r>
      <w:r w:rsidR="000D6386" w:rsidRPr="000D6386">
        <w:t xml:space="preserve">значит накопить его огненность, значит огонь </w:t>
      </w:r>
      <w:r w:rsidR="000D6386" w:rsidRPr="000D6386">
        <w:lastRenderedPageBreak/>
        <w:t>накопить и собрать в своей Чаше. Хорошо, и легко, и приятно говорить об огне, по собирать его элементы много труднее. Эта задача настолько важна, что каждое мгновение, ей посвященное, не может не дать желаемых следствий, прямо пропорциональных приложенным усилиям. Вот человек сдержал ненужное словоизвержение, вот обуздал раздражение, злость, недовольство, вот остановил нехорошую мысль, направив внимание на другое; вот силу нашел кому-то помощь послать; вот, вот, вот совершил целый ряд действий, которые являются накопителями огненной силы. Вот сурово пресек эмоции, пожирающие психическую энергию. Все это благо, все это аккумулирует огненную мощь. Очень полезно почаще думать о том, как ее собирать, как удержать и как овладевать этой силой. Мало собрать, надо уметь, надо учиться владеть ею. Что-то заболело внутри или кто-то из близких</w:t>
      </w:r>
      <w:r w:rsidR="000D6386">
        <w:t xml:space="preserve"> — </w:t>
      </w:r>
      <w:r w:rsidR="000D6386" w:rsidRPr="000D6386">
        <w:t>можно эту силу послать болезни на помощь. Она растет в применении, растет эта сила, подобно мускулу, который упражняют постоянно. В бездействии мускулы атрофируются, так же и огненная сила в человеке. Действие всегда должно быть сдержанным. Чем огненнее действие, тем более сдержанно оно. Чем сильнее в котле сдавлен, или сдержан, пар, тем сильнее работа, которую он производит. Это сопоставление сдержанности и действия или сдержанности в действии надо очень понять, ибо исчерпанность, этот антипод сдержанности, являет собою уже не силу, но бессилие. Даже одно только качество сдержанности является мощным накопителем. Многое можно сказать и о других аккумулирующих огонь свойствах, но даже одно, утвержденное, оявится бесценным приобретением. Хорошо начать сознательно накапливать Агни в организме своем. Он будет расти, а возможности и методы накапливания будут все время расширяться. Лишь бы только начать.</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294.</w:t>
      </w:r>
      <w:r w:rsidR="000D6386" w:rsidRPr="000D6386">
        <w:t xml:space="preserve"> (189). </w:t>
      </w:r>
      <w:r w:rsidR="00451AC2" w:rsidRPr="00451AC2">
        <w:rPr>
          <w:b/>
        </w:rPr>
        <w:t>(Гуру).</w:t>
      </w:r>
      <w:r w:rsidR="000D6386" w:rsidRPr="000D6386">
        <w:t xml:space="preserve"> «Сокровища энергии»</w:t>
      </w:r>
      <w:r w:rsidR="000D6386">
        <w:t xml:space="preserve"> — </w:t>
      </w:r>
      <w:r w:rsidR="000D6386" w:rsidRPr="000D6386">
        <w:t>так Сам Владыка Назвал, Говоря о накоплениях Агни. Собиратели все. Все собирают. Вопрос только в том, что собирают и как. Может ли быть что-либо бессмысленнее собирания предметов земных? Чудовищно безумие скупого рыцаря, сидящего над своим сундуком с золотом. Ведь так он и будет сидеть над ним после смерти. Сокровища земные свободы ему не дадут, но зато дадут рабство, ибо будет в плену у каждой монеты, которую считает своей. Свобода в собирании сокровищ на «небесах», то есть предметов нематериальных. Этим сокровищем и будет огонь, собираемый в Чаше в кристаллах. Это будет сокровищем на «небесах», то есть не уничтожаемым одновременно с телом или оставляемым человеком на Земле, ибо земные сокровища взять с собою на небо, то есть в Мир Надземный, нельзя. Агни</w:t>
      </w:r>
      <w:r w:rsidR="000D6386">
        <w:t xml:space="preserve"> — </w:t>
      </w:r>
      <w:r w:rsidR="000D6386" w:rsidRPr="000D6386">
        <w:t xml:space="preserve">это действительно сокровище, ибо дает человеку свободу движения и полетов в пространствах Тонкого Мира. Да и кроме полетов, он дает очень много. Чем больше огня в человеке, тем более ярко и сильно он может творить. Огненное творчество в </w:t>
      </w:r>
      <w:r w:rsidR="000D6386" w:rsidRPr="000D6386">
        <w:lastRenderedPageBreak/>
        <w:t>отличие от обычного, то есть от творчества обычных развоплощенцев, обладает очень устойчивыми формами. И когда они насыщены Красотою, истинно украшается тогда аура планеты нетленными сокровищами творчества духа. Без огня нет творчества, без Красоты оно лишено смысла. Так огонь сочетается с Красотою в красоте создаваемых форм. Накопления Агни не столько нужны на Земле, сколько в Мире Надземном, ибо на Земле люди даже почти без огня все же ухитряются как-то жить, вернее, прозябать, но там без огня не прожить. Неподвижные истуканы, являющие собой подобие людей, отолпляют низины Тонкого Мира</w:t>
      </w:r>
      <w:r w:rsidR="000D6386">
        <w:t xml:space="preserve"> — </w:t>
      </w:r>
      <w:r w:rsidR="000D6386" w:rsidRPr="000D6386">
        <w:t>это они, это люди, лишенные Агни, огонь расточившие свой при жизни своей на Земле.</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295.</w:t>
      </w:r>
      <w:r w:rsidR="000D6386" w:rsidRPr="000D6386">
        <w:t xml:space="preserve"> </w:t>
      </w:r>
      <w:r w:rsidR="00451AC2" w:rsidRPr="00451AC2">
        <w:rPr>
          <w:b/>
        </w:rPr>
        <w:t>(Июнь 3).</w:t>
      </w:r>
      <w:r w:rsidR="000D6386" w:rsidRPr="000D6386">
        <w:t xml:space="preserve"> Никакие потуги не в состоянии изменить плана Руководства, намеченного Мною. Планомерная ритмическая работа от вымученных усилий отличается упорством, методичностью и целеустремленностью, причем размеренность шага не зависит и не меняется от воображаемых неудач или успехов. Суд</w:t>
      </w:r>
      <w:r w:rsidR="000D6386">
        <w:t xml:space="preserve"> — </w:t>
      </w:r>
      <w:r w:rsidR="000D6386" w:rsidRPr="000D6386">
        <w:t>Мой, и Мое суждение правды, и Мне предоставьте безошибочно знать правду о вас, и Мне без рассуждений отдайте Мою печаль и Мою радость за вас. И, отдавши, идите спокойно и просто, не терзая ни себя, ни Меня нарочитостью своих измышлений. Вам Сказал: с вами Я. Этому надо поверить, и сердцем принять, и на этом утвердиться сознанием в постоянном ощущении Близости. Нужно просто помнить Меня непрерывно, зная, что вместе. Разделенность и отделенность</w:t>
      </w:r>
      <w:r w:rsidR="000D6386">
        <w:t xml:space="preserve"> — </w:t>
      </w:r>
      <w:r w:rsidR="000D6386" w:rsidRPr="000D6386">
        <w:t>иллюзия Майи. Надо ее победить. Верите или нет, знаете или не знаете, ощущаете или не чувствуете, сейчас или после, в радости или горе, на заре утра или вечера, но с вами всегда. Вижу и Чую и зорко Слежу за каждым движением вашим, ибо во Мне вы и Я в вас. Что из того, что призраки Майи затуманили Близость Мою? Что из того, что Башня далеко? Дальность Лучу не преграда. И поняли ли, что расстоянья земные тоже иллюзия Майи? Надо в сознании их обороть. Осознание Близости Моей поверх расстояний будет победой над Майей. Утверждая ее, утверждаете действительность огненную. Просто она не дается. Много трудов, планомерных, упорных, нужно еще приложить, чтобы сокрушить иллюзию эту. Много иллюзий, и Майя вокруг, и Майя сокрыла мир правды. Вот радость у вас и печаль о подробностях жизни обычной. Все это Майя. Вы знаете это и знаете, что они пронесутся,</w:t>
      </w:r>
      <w:r w:rsidR="005C7841" w:rsidRPr="003A61E4">
        <w:t xml:space="preserve"> </w:t>
      </w:r>
      <w:r w:rsidR="000D6386" w:rsidRPr="000D6386">
        <w:t xml:space="preserve">чтобы забыться, и все же велика власть над вами обычности плотной. Говорю, Повторяю, но бессильны слова. Призраки Майи сильны. И тогда Хочу вновь остеречь: «Не погружайтесь слишком глубоко в волны житейских тревог и забот». Между ними и правдой Лик Мой поставьте и взор ваш сперва на него устремите, а потом на житейские дела и заботы. Только представьте себе, как мгновенно брызгами разлетится весь ваш столь заботливо построенный мир личных иллюзий, когда сбросите тело земное и перейдете в другой мир совершенно иных </w:t>
      </w:r>
      <w:r w:rsidR="000D6386" w:rsidRPr="000D6386">
        <w:lastRenderedPageBreak/>
        <w:t>измерений. Что останется от вашего мира, который так упорно навязывает себя вашему сознанию, что даже отделяет Меня от вас и вас от Меня. Даже короткого касания мысли о смерти не выдерживает то, чем вы сейчас так яро живете и что отделяет вас от Меня.</w:t>
      </w:r>
      <w:r w:rsidR="000D6386">
        <w:t xml:space="preserve"> — </w:t>
      </w:r>
      <w:r w:rsidR="000D6386" w:rsidRPr="000D6386">
        <w:t>Майя, отступи. Не заступай путь мой к Владыке.</w:t>
      </w:r>
      <w:r w:rsidR="000D6386">
        <w:t xml:space="preserve"> — </w:t>
      </w:r>
      <w:r w:rsidR="000D6386" w:rsidRPr="000D6386">
        <w:t>Вся зримость и реальность плотного мира</w:t>
      </w:r>
      <w:r w:rsidR="000D6386">
        <w:t xml:space="preserve"> — </w:t>
      </w:r>
      <w:r w:rsidR="000D6386" w:rsidRPr="000D6386">
        <w:t>только на время, только пока, только пока еще в теле. Но ведь из тела-то все же придется уйти, тело оставить, и тогда конец этому призрачному миру иллюзий земных. Не лучше ли с ними покончить сейчас, чтобы Дни Мои в ваших днях утвердились, ибо Я с вами всегда.</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296.</w:t>
      </w:r>
      <w:r w:rsidR="000D6386" w:rsidRPr="000D6386">
        <w:t xml:space="preserve"> (190). </w:t>
      </w:r>
      <w:r w:rsidR="00451AC2" w:rsidRPr="00451AC2">
        <w:rPr>
          <w:b/>
        </w:rPr>
        <w:t>(М.А.Й.).</w:t>
      </w:r>
      <w:r w:rsidR="000D6386" w:rsidRPr="000D6386">
        <w:t xml:space="preserve"> Каждый раз, когда сердце меня призывает, я близко. Зов сердца к сердцу имеет в себе могучую магнитную силу, которая непреодолимо влечет друг к другу связанных духов любовью. Любовь</w:t>
      </w:r>
      <w:r w:rsidR="000D6386">
        <w:t xml:space="preserve"> — </w:t>
      </w:r>
      <w:r w:rsidR="000D6386" w:rsidRPr="000D6386">
        <w:t>это связь двух сердец, устремленных друг к другу. И когда в устремление вкладывается воля к сознательному общению, устанавливается контакт поверх всех ограничений плотного мира. Это знает сердце, умеющее любить и признающее любовь за пределами конечных условий. Перебрасывается мост в будущее, через пропасть невозможности плотной, и по этому мосту устанавливается ближайшая связь. И просто, и чудно, но как же все это трудно и даже невозможно для тех, кто не верит, что любовью побеждается и время, и пространство, и смерть.</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297.</w:t>
      </w:r>
      <w:r w:rsidR="000D6386" w:rsidRPr="000D6386">
        <w:t xml:space="preserve"> (191). </w:t>
      </w:r>
      <w:r w:rsidR="00451AC2" w:rsidRPr="00451AC2">
        <w:rPr>
          <w:b/>
        </w:rPr>
        <w:t>(Гуру).</w:t>
      </w:r>
      <w:r w:rsidR="000D6386" w:rsidRPr="000D6386">
        <w:t xml:space="preserve"> Вот это понимание, что ближе нас нет никого и что в мирах, этом и том, нас никто не заменит и ближе нас не станет и не может никто стать, и является признаком правильности избранничества вас</w:t>
      </w:r>
      <w:r w:rsidR="000D6386">
        <w:t xml:space="preserve"> — </w:t>
      </w:r>
      <w:r w:rsidR="000D6386" w:rsidRPr="000D6386">
        <w:t>нами и Владыкой и нас и Владыки</w:t>
      </w:r>
      <w:r w:rsidR="000D6386">
        <w:t xml:space="preserve"> — </w:t>
      </w:r>
      <w:r w:rsidR="000D6386" w:rsidRPr="000D6386">
        <w:t>вами. И нам радостно чуять, что для вас ближе нет и не может быть никого и что это безошибочно чуете вы. Мир велик, и много в нем духов, много сознаний на разных ступенях лестницы жизни, но при всем многообразии и бесчисленности сознаний</w:t>
      </w:r>
      <w:r w:rsidR="000D6386">
        <w:t xml:space="preserve"> — </w:t>
      </w:r>
      <w:r w:rsidR="000D6386" w:rsidRPr="000D6386">
        <w:t>Гуру один, Матерь одна и один только Владыка. Звенья иерархической цепи одни, незаменимые и несменяемые. Сколько наставников и учителей сменяют те, кто не знает. Но тот, кто знает Закон, постоянен и непоколебим в своем раз и навсегда сделанном выборе. Не надо мучить себя, кто из нас ближе сердцу. Близки все, и все незаменимы никем. Сердце никого никогда уже больше не примет, кто мог бы стать на место любимых, и признанных им, и позвавших его к Свету. Верностью и преданностью ученика к тем, кто позвал его к Свету, Закончу, радостью Закончу о нем.</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298.</w:t>
      </w:r>
      <w:r w:rsidR="000D6386" w:rsidRPr="000D6386">
        <w:t xml:space="preserve"> (192). Куда и к кому пойдут они, сбросивши тело земное? Но трижды счастлив знающий, куда и к кому он идет. Путь утверждается ныне, чтобы потом, когда оставлен мир плотный, был он чист, был он прям и был он свободен. Какие чудовищные </w:t>
      </w:r>
      <w:r w:rsidR="000D6386" w:rsidRPr="000D6386">
        <w:lastRenderedPageBreak/>
        <w:t>загромождения закрывают путь к Свету тем, кто не позаботился о нем на Земле. Какую страшную и часто безнадежную борьбу приходится выдерживать им. Какие чудища мрака преграждают движение кверху. Но знающий, куда и к Кому он идет, мимо и сквозь них проходит победно, ибо сила Магнита, влекущего его к Себе, преодолевает все порождения мрака. Магнит Великого Сердца действует мощно.</w:t>
      </w:r>
    </w:p>
    <w:p w:rsidR="00D8779F" w:rsidRDefault="00D8779F" w:rsidP="000D6386"/>
    <w:p w:rsidR="000D6386" w:rsidRPr="000D6386" w:rsidRDefault="000C1121" w:rsidP="000D6386">
      <w:r w:rsidRPr="000C1121">
        <w:rPr>
          <w:b/>
        </w:rPr>
        <w:t>1</w:t>
      </w:r>
      <w:r w:rsidRPr="00140158">
        <w:rPr>
          <w:b/>
        </w:rPr>
        <w:t>965</w:t>
      </w:r>
      <w:r>
        <w:rPr>
          <w:b/>
        </w:rPr>
        <w:t xml:space="preserve"> г. </w:t>
      </w:r>
      <w:r w:rsidR="00C515BC" w:rsidRPr="00C515BC">
        <w:rPr>
          <w:b/>
        </w:rPr>
        <w:t>299.</w:t>
      </w:r>
      <w:r w:rsidR="000D6386" w:rsidRPr="000D6386">
        <w:t xml:space="preserve"> (193). Как часто ошибаются люди, применяя свое суждение.</w:t>
      </w:r>
    </w:p>
    <w:p w:rsidR="000D6386" w:rsidRPr="000D6386" w:rsidRDefault="000D6386" w:rsidP="000D6386">
      <w:r w:rsidRPr="000D6386">
        <w:t>Отойди, отойди от жизни своей, чтобы Мою осознать. Моя жизнь, Мое Царство, Мои возможности,</w:t>
      </w:r>
      <w:r w:rsidR="003A61E4" w:rsidRPr="003A61E4">
        <w:t xml:space="preserve"> </w:t>
      </w:r>
      <w:r w:rsidRPr="000D6386">
        <w:t>Мое счастье. Мир Мой и Дни Мои в днях твоих тогда утвердятся. Не столько сосредоточение, сколько сердца огни связь утверждают. Любовью, любовью зажженного сердца многого можно достичь.</w:t>
      </w:r>
    </w:p>
    <w:p w:rsidR="003A61E4" w:rsidRPr="00140158" w:rsidRDefault="003A61E4" w:rsidP="000D6386"/>
    <w:p w:rsidR="000D6386" w:rsidRPr="000D6386" w:rsidRDefault="000D6386" w:rsidP="003A61E4">
      <w:pPr>
        <w:pStyle w:val="Quote"/>
      </w:pPr>
      <w:r w:rsidRPr="000D6386">
        <w:t>Сегодня ночью во сне много и долго летал, причем сохраняя полное сознание. Был в Москве, в Пекине, в Х[арбине], в Нью-Йорке и в Сочи. Видел много разных людей, со всеми разговаривал, и все мне отвечали дружественно и охотно, точно я имел какую-то власть близкого к ним подхода. Все были, с кем говорил, русские, один только китаец, который ответил мне, что этот город Фудзядян. Видел японцев уже под конец. Они громоздили несуразные кирпичные огромные здания. С ними не говорил, и летать было уже трудно, все по земле. В Нью-Йорке видел русских, говорил им о том, что даже наши недостатки в СССР лучше достоинств старого мира. Что Ленин</w:t>
      </w:r>
      <w:r>
        <w:t xml:space="preserve"> — </w:t>
      </w:r>
      <w:r w:rsidRPr="000D6386">
        <w:t>великий Учитель. Слушали все внимательно и шум прекратили. От говорения охрип. Потом от них полетел дальше через окно. Видел дома, деревья, когда поднимался над городом. Потом куда-то влетел в окно и беседовал с группой людей, говоря им о значении смерти и утрате значимости земного окружения и вещей. Хорошо меня понимал особенно один. От них опять полетел через окно, чтобы они видели полет. Потом был в Москве. Кто-то седой хотел провести меня внутрь помещения, чтобы побеседовать. Но почему-то вернулся. Входы были доступны. Потом видел красивое лицо какого-то человека, тоже дружески расположенного. Побеседовать не удалось. Полетел дальше. Вначале леталось легко, высоко и свободно, по мере продолжительности полетов становилось труднее и все ближе к земле, то есть ниже. Под конец почти на земле. Враждебных встреч не было. Впечатление от полетов сильное. Искал К...их.</w:t>
      </w:r>
    </w:p>
    <w:p w:rsidR="000D6386" w:rsidRPr="000D6386" w:rsidRDefault="000D6386" w:rsidP="006F580E">
      <w:pPr>
        <w:pStyle w:val="Quote"/>
      </w:pPr>
      <w:r w:rsidRPr="000D6386">
        <w:t>Днем отягощение жизнью было очень сильным и очень давящим.</w:t>
      </w:r>
    </w:p>
    <w:p w:rsidR="000D6386" w:rsidRPr="000D6386" w:rsidRDefault="000C1121" w:rsidP="000D6386">
      <w:r w:rsidRPr="000C1121">
        <w:rPr>
          <w:b/>
        </w:rPr>
        <w:lastRenderedPageBreak/>
        <w:t>1</w:t>
      </w:r>
      <w:r w:rsidRPr="00140158">
        <w:rPr>
          <w:b/>
        </w:rPr>
        <w:t>965</w:t>
      </w:r>
      <w:r>
        <w:rPr>
          <w:b/>
        </w:rPr>
        <w:t xml:space="preserve"> г. </w:t>
      </w:r>
      <w:r w:rsidR="00C515BC" w:rsidRPr="00C515BC">
        <w:rPr>
          <w:b/>
        </w:rPr>
        <w:t>300.</w:t>
      </w:r>
      <w:r w:rsidR="000D6386" w:rsidRPr="000D6386">
        <w:t xml:space="preserve"> </w:t>
      </w:r>
      <w:r w:rsidR="00451AC2" w:rsidRPr="00451AC2">
        <w:rPr>
          <w:b/>
        </w:rPr>
        <w:t>(Июнь 4).</w:t>
      </w:r>
      <w:r w:rsidR="000D6386" w:rsidRPr="000D6386">
        <w:t xml:space="preserve"> Во время полетов в тонком теле магнит духа являет на людях силу свою. Надо действовать Мною и освоить силу новых Лучей в действии. Жертва служения людям</w:t>
      </w:r>
      <w:r w:rsidR="000D6386">
        <w:t xml:space="preserve"> — </w:t>
      </w:r>
      <w:r w:rsidR="000D6386" w:rsidRPr="000D6386">
        <w:t>огнем, жертва огненная, жертва сердца огнями. Так Жертвуем Мы силу Свою на служение человечеству. Но как же нужен огонь для Служения! Вот был во время сна в Пекине, в Нью-Йорке, в Москве, в Сочи. Говорил от сердца к сердцам. Слушали все. Знаниями делился. Трудны еще эти полеты</w:t>
      </w:r>
      <w:r w:rsidR="000D6386">
        <w:t xml:space="preserve"> — </w:t>
      </w:r>
      <w:r w:rsidR="000D6386" w:rsidRPr="000D6386">
        <w:t>требуют много сил. Страдания дня им не мешают, наоборот, облегчают отделение от самой (своей) личной жизни. Много тайн в жизни ученика, который будет Архатом. Со Мной все возможно. Это было проявлением могущества духа в самом начале его (то есть этого могущества) зарождения. А что же потом, если в нем устоять?! Потеря и ущерб в одном означают приобретение и победу в другом, даже в других измерениях пространства. Силу огня собирайте в себе постоянно и яро</w:t>
      </w:r>
      <w:r w:rsidR="000D6386">
        <w:t xml:space="preserve"> — </w:t>
      </w:r>
      <w:r w:rsidR="000D6386" w:rsidRPr="000D6386">
        <w:t>она так нужна для работы в пространстве. Готовым быть надо всегда. Огни готовности постоянной нужны, ибо не ведаете момента, когда потребуется ваша энергия для сознательного и самостоятельного ее приложения. Заплатил</w:t>
      </w:r>
      <w:r w:rsidR="000D6386">
        <w:t xml:space="preserve"> — </w:t>
      </w:r>
      <w:r w:rsidR="000D6386" w:rsidRPr="000D6386">
        <w:t>получай. Ты хочешь от тягости жизни забыться, в мечты погрузившись, а ты уходи от нее в Жизнь Мою, и возможности духа, и работу на плане незримом. Это будет решением верным. Ибо иго земное есть благо, и бремя Мое легко есть, когда ты во Мне и со Мною, Мой сын. Будь со Мною всегда, ибо с тобою всегда Я. Окно личных полетов</w:t>
      </w:r>
      <w:r w:rsidR="000D6386">
        <w:t xml:space="preserve"> — </w:t>
      </w:r>
      <w:r w:rsidR="000D6386" w:rsidRPr="000D6386">
        <w:t>лучшая школа. Не стремись запечатлеть всё в словах</w:t>
      </w:r>
      <w:r w:rsidR="000D6386">
        <w:t xml:space="preserve"> — </w:t>
      </w:r>
      <w:r w:rsidR="000D6386" w:rsidRPr="000D6386">
        <w:t>бумаги не хватит. Близость Моя питает сознание твое мыслью. Готовность яви к Сослужению в Свете. Дух твой стремится к полетам, но еще держит Земля. Сколь же различны и многообразны способы удержания Света, но самый надежный из всех</w:t>
      </w:r>
      <w:r w:rsidR="000D6386">
        <w:t xml:space="preserve"> — </w:t>
      </w:r>
      <w:r w:rsidR="000D6386" w:rsidRPr="000D6386">
        <w:t>через Лик. Ликуем явлению возможностей новых. Они возрастут во сто крат для тех, кто остался Мне верен. Служение Иерархии Ценим высоко. Намного усилится, если Камень возьмешь, Алатырь светоносный, который тебя воскресит. Нет, он тебя не сожжет. Порадуемся новой победе. Непросто досталась она и нелегко. Неси его (Камень), но в трудах, и бореньях, и томлении духа, и в радости</w:t>
      </w:r>
      <w:r w:rsidR="000D6386">
        <w:t xml:space="preserve"> — </w:t>
      </w:r>
      <w:r w:rsidR="000D6386" w:rsidRPr="000D6386">
        <w:t>после. Сказал уже: радость идет. Слово Мое</w:t>
      </w:r>
      <w:r w:rsidR="000D6386">
        <w:t xml:space="preserve"> — </w:t>
      </w:r>
      <w:r w:rsidR="000D6386" w:rsidRPr="000D6386">
        <w:t>огненное.</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301.</w:t>
      </w:r>
      <w:r w:rsidR="000D6386" w:rsidRPr="000D6386">
        <w:t xml:space="preserve"> Опыт сегодняшней ночи надо отметить особо. Полеты в тонком теле в полном сознании и работа исполненная заслуживают того, чтобы обозначить новую ступень психоактивности. Итак, удалось побывать в Москве, Пекине, Нью-Йорке и Сочи. Было очень легко и просто подходить к людям и беседовать с ними, ибо подход совершался через сердце. Ответствовали все, и ответствовали дружески. Всё были русские люди. В Нью-Йорке верно сказал: есть у нас в СССР ошибки и недостатки, но даже они лучше и выше достоинств старого мира, ибо от Нового Мира они. О будущем Родины тоже сказал хорошо. Подробности после отметишь</w:t>
      </w:r>
      <w:r w:rsidR="000D6386">
        <w:t xml:space="preserve"> — </w:t>
      </w:r>
      <w:r w:rsidR="000D6386" w:rsidRPr="000D6386">
        <w:t xml:space="preserve">нужны </w:t>
      </w:r>
      <w:r w:rsidR="000D6386" w:rsidRPr="000D6386">
        <w:lastRenderedPageBreak/>
        <w:t>для будущего. Дух, ограниченный теснотою плотных условий, их прорывает, и находит свободу в пространстве других измерений, и действует в нем. Опыт надо глубоко продумать, чтобы извлечь из него всё, чему учит. Собранный заботливо Агни облегчил возможность далеких полетов. Сперва было легко и летать, и высоко подниматься, но к концу силы иссякли и было уже трудно взлетать. Это тоже отметим. В Тонком Мире можно уставать так же, как и в земном. Это отражается на быстроте и легкости полетов и движений. Иногда трудно даже двигать ногами или рукой. Двигатель</w:t>
      </w:r>
      <w:r w:rsidR="000D6386">
        <w:t xml:space="preserve"> — </w:t>
      </w:r>
      <w:r w:rsidR="000D6386" w:rsidRPr="000D6386">
        <w:t>Агни. В этом его особая ценность. Сколь же необходимо его накопить. Интересно также отметить, что страдания, и боль, и тяжкие переживания в плотном Агни не расточают. Расточает нечто другое. Расточителей следует знать, чтобы от них оберечься. Страдания, наоборот, могут даже способствовать нагнетению пламени. Недаром себя истязали аскеты, не зная другого пути. Не будем себя истязать</w:t>
      </w:r>
      <w:r w:rsidR="000D6386">
        <w:t xml:space="preserve"> — </w:t>
      </w:r>
      <w:r w:rsidR="000D6386" w:rsidRPr="000D6386">
        <w:t>жизнь и без нас позаботится о том, чтобы огни не погасли, чтобы они возрастали, чтобы победный огонь горел ярко и сильно. Не будем сетовать и на Учителя за то, что Допускает сильное отягощение обстоятельствами. Ни одно не проходит без пользы. Сужденный и преданный ученик, наоборот, благодарит за заботу, ибо знает, что по плате и получение. Не надо Мне тех, кто гонится за легкими достижениями, забывая о том, как тяжко страдали Носители Света. Сегодняшний опыт пусть будет свидетельством того, как отягощение днем принесло плоды Света ночью и дало ценные накопления. Можно представить себе, какой углубленной и содержательной может стать жизнь ночная при бедности внешних впечатлений жизни дневной. Что предпочтем и какую? И готовы ли платить за это отягощением духа обстоятельствами? Итак, еще и еще углубим и усилим процесс собирания Агни. Можно ли словами исчерпать всю важность и нужность процесса? Усугубим сдержанность. Основное условие работы пара</w:t>
      </w:r>
      <w:r w:rsidR="000D6386">
        <w:t xml:space="preserve"> — </w:t>
      </w:r>
      <w:r w:rsidR="000D6386" w:rsidRPr="000D6386">
        <w:t>это необходимость давления, то есть сдерживаемости его стенками котла, которые давят на пар с равною силой. Вот эта необходимость внешних давлений для выявления силы пара и внутренних сил человека безусловна. Сопротивление окружающей среды и противодействия вызывают нужное напряжение. Без сдерживания оно работы не даст, то есть без сдержанности сила Агни проявиться не может. Это очень нужно понять и явно увидеть, как при несдержанности безумно и попусту растрачивается драгоценная мощь. И там, где сдержанность, или владение собой,</w:t>
      </w:r>
      <w:r w:rsidR="000D6386">
        <w:t xml:space="preserve"> — </w:t>
      </w:r>
      <w:r w:rsidR="000D6386" w:rsidRPr="000D6386">
        <w:t>побеждают, распущенность терпит поражение и теряет всё. Сдержанность чувств, сдержанность эмоций, сдержанность мыслей, движений, поступков и действий</w:t>
      </w:r>
      <w:r w:rsidR="000D6386">
        <w:t xml:space="preserve"> — </w:t>
      </w:r>
      <w:r w:rsidR="000D6386" w:rsidRPr="000D6386">
        <w:t>только она накопить сможет Агни. Конечно, нужна тяжелая и трудная работа над собою</w:t>
      </w:r>
      <w:r w:rsidR="000D6386">
        <w:t xml:space="preserve"> — </w:t>
      </w:r>
      <w:r w:rsidR="000D6386" w:rsidRPr="000D6386">
        <w:t>обуздание чувств. От каждой несдержанности их проявления можно силу извлечь, их сдержав. Ощущение накапливаемой таким образом силы радость дает осуществленных в применении достижений. Даром и без трудов ничего не дается.</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302.</w:t>
      </w:r>
      <w:r w:rsidR="000D6386" w:rsidRPr="000D6386">
        <w:t xml:space="preserve"> (194). Как примирить горчайшее со сладчайшим, горечь жизни земной с радостью огненных достижений? Только полным доверием к Водящей Руке. Но прежде чем достичь, сколько раз ухитрится ведомый и огорчиться, и омрачиться, и недовольство явить, и посетовать на Того, Кто Ведет. Не от мудрости это. Символ многострадального Иова был бы хорош, если бы этот страдалец явил больше огненности, больше активной сопротивляемости, больше воинственности духа, но Иов не воин. А Я воинов в вас видеть Хочу, отважных, и смелых, и стойких, роптать не умеющих, готовых всегда поднять меч за Дело Владыки. Такие страдальцы и страстотерпцы, как Иов, сейчас не нужны. Нужна ярая огненность духа, могучая, и сдержанная, и готовая к действию. Тьму страстотерпением не удержать и натиска ее не остановить. Воины духа нужны Мне, в сердце которых пылает накопленный Агни, собранный борьбой и трудом.</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303.</w:t>
      </w:r>
      <w:r w:rsidR="000D6386" w:rsidRPr="000D6386">
        <w:t xml:space="preserve"> </w:t>
      </w:r>
      <w:r w:rsidR="00451AC2" w:rsidRPr="00451AC2">
        <w:rPr>
          <w:b/>
        </w:rPr>
        <w:t>(М.А.Й.).</w:t>
      </w:r>
      <w:r w:rsidR="000D6386" w:rsidRPr="000D6386">
        <w:t xml:space="preserve"> А тот огонек, который Позвавший каждое утро Насыщает новыми элементами, тот огонек надо пронести через день, не угашая его, не позволяя ему в силе своей уменьшаться, пронести через день, заботливо прикрыв его от жадности опустошенных сознаний. Уж очень охочи они до огней, не ими зажженных. Уж очень стремятся они обобрать, насколько возможно, того, кто это пламя имеет. Не знают ничего, не верят ни во что, все отрицают, и в то же время яро обкрадывают носителя Агни. И даже знают приемы, даже стремятся как можно чаще коснуться, каждым прикосновением отнимая огонь, ибо сами его не имеют. И даже неловко сказать им, чтобы они не касались, или охраниться от них без того, чтобы не обидеть. Но все же надо способ найти, чтобы не допускать пожирания. Им, пожирателям чужой психической энергии, похищенный Агни поможет только на время, так как ни своего, ни чужого не умеют хранить. Но носитель огня яро почует, как постепенно угасает утреннее сияние. И не только прямое прикосновение, но каждая встреча с людьми уравновешивает ауры по закону соприкасающихся сосудов. Нельзя не давать, нельзя не нести Света людям. Но все же огни надо прикрыть, чтобы не допускать опустошения сокровищницы. Бережно пламя несите, чтобы не расплескать огненной Чаши. Помните, что в древности угашение пламени в Храме смертью каралось. Но сердце</w:t>
      </w:r>
      <w:r w:rsidR="000D6386">
        <w:t xml:space="preserve"> — </w:t>
      </w:r>
      <w:r w:rsidR="000D6386" w:rsidRPr="000D6386">
        <w:t>храм духа.</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304.</w:t>
      </w:r>
      <w:r w:rsidR="000D6386" w:rsidRPr="000D6386">
        <w:t xml:space="preserve"> (195). </w:t>
      </w:r>
      <w:r w:rsidR="00451AC2" w:rsidRPr="00451AC2">
        <w:rPr>
          <w:b/>
        </w:rPr>
        <w:t>(Гуру).</w:t>
      </w:r>
      <w:r w:rsidR="000D6386" w:rsidRPr="000D6386">
        <w:t xml:space="preserve"> Законы даяния совершенно определенны и точны. Отдавший более положенной меры подвергает себя серьезной опасности. К опустошившему себя черезмерным даянием сознанию может приблизиться тьма, ибо оно становится незащищенным: или болезнь, или неуравновесие. Исчерпанность этим опасна и потому недопустима. Чтобы мудро огонь раздавать, нужен опыт и очень развитое чувствознание. Но </w:t>
      </w:r>
      <w:r w:rsidR="000D6386" w:rsidRPr="000D6386">
        <w:lastRenderedPageBreak/>
        <w:t>ларец закрытым держите, а гору</w:t>
      </w:r>
      <w:r w:rsidR="000D6386">
        <w:t xml:space="preserve"> — </w:t>
      </w:r>
      <w:r w:rsidR="000D6386" w:rsidRPr="000D6386">
        <w:t>неразграбленной. Только при этом условии можно давать. Готовы брать все, даже бессознательно, но желание взять еще не дает права на это. Чувствознание явно укажет, кому можно дать и сколько, а кому</w:t>
      </w:r>
      <w:r w:rsidR="000D6386">
        <w:t xml:space="preserve"> — </w:t>
      </w:r>
      <w:r w:rsidR="000D6386" w:rsidRPr="000D6386">
        <w:t>ничего. Не надо его подавлять, когда оно говорит «нет». Излишек даяния тяжко ложится на шею дающего. Мудро давайте. Сокровище собрано столь тяжкой ценой.</w:t>
      </w:r>
    </w:p>
    <w:p w:rsidR="00451AC2" w:rsidRDefault="00451AC2" w:rsidP="000D6386"/>
    <w:p w:rsidR="000D6386" w:rsidRPr="000D6386" w:rsidRDefault="000D6386" w:rsidP="00EE76C4">
      <w:pPr>
        <w:pStyle w:val="Quote"/>
      </w:pPr>
      <w:r w:rsidRPr="000D6386">
        <w:t>Перед записью видел сон, что иду по тротуару и записываю не то в книжечке, не то на самом тротуаре фразы, которыми начинается этот параграф. Проснувшись, все фразы запомнил очень четко.</w:t>
      </w:r>
    </w:p>
    <w:p w:rsidR="000D6386" w:rsidRPr="000D6386" w:rsidRDefault="000C1121" w:rsidP="000D6386">
      <w:r w:rsidRPr="000C1121">
        <w:rPr>
          <w:b/>
        </w:rPr>
        <w:t>1</w:t>
      </w:r>
      <w:r w:rsidRPr="00E21472">
        <w:rPr>
          <w:b/>
        </w:rPr>
        <w:t>965</w:t>
      </w:r>
      <w:r>
        <w:rPr>
          <w:b/>
        </w:rPr>
        <w:t xml:space="preserve"> г. </w:t>
      </w:r>
      <w:r w:rsidR="00C515BC" w:rsidRPr="00C515BC">
        <w:rPr>
          <w:b/>
        </w:rPr>
        <w:t>305.</w:t>
      </w:r>
      <w:r w:rsidR="000D6386" w:rsidRPr="000D6386">
        <w:t xml:space="preserve"> </w:t>
      </w:r>
      <w:r w:rsidR="00451AC2" w:rsidRPr="00451AC2">
        <w:rPr>
          <w:b/>
        </w:rPr>
        <w:t>(Июнь 5).</w:t>
      </w:r>
      <w:r w:rsidR="000D6386" w:rsidRPr="000D6386">
        <w:t xml:space="preserve"> Два полюса Вещи Единой, материя и дух, различны между собою по форме при единстве сущности (основа И[нь] и Я[нь] огненного). Материя состоит из частиц духа, и все проявления духовного плана (рупа) облечены в материальные формы, какими бы тонкими и нематериальными они ни казались. Сущность одна, формы выявления различны. Чем материальнее, или грубее, полюс один, тем более скрыта его духовная сущность. Чем утонченнее и разреженнее другой, тем более удален он от сферы плотной видимости. И кажется, что пропасть, разъединяющая два, непроходима. Но сущность, точнее, основа всякой материи, тонкой и плотной,</w:t>
      </w:r>
      <w:r w:rsidR="000D6386">
        <w:t xml:space="preserve"> — </w:t>
      </w:r>
      <w:r w:rsidR="000D6386" w:rsidRPr="000D6386">
        <w:t>Огонь, как бы ни был глубоко он скрыт под внешнею формой. И когда овладевает человек огненной стихией в себе, в своем микрокосме, владыкой становится он и вовне, то есть над миром. Владыки Огня повелевают духами этой стихии, или элементалами огня, и тем самым приобретают власть и над духами, или элементалами, воздуха, воды и земли. Овладение стихиями и подчинение их огненной воле человека</w:t>
      </w:r>
      <w:r w:rsidR="000D6386">
        <w:t xml:space="preserve"> — </w:t>
      </w:r>
      <w:r w:rsidR="000D6386" w:rsidRPr="000D6386">
        <w:t xml:space="preserve">одно из высочайших достижений человеческого духа, намеченных в плане его эволюции. Само построение материальных оболочек человека (плотной, тонкой и ментальной) и способность его распоряжаться ими сознательно или бессознательно уже показывает, насколько продвинулся он в своей реализационной власти над стихиями земли, воды, воздуха и огня. Прежде чем это достичь, духо-монада должна была пройти через минеральное, растительное и животное царства и через царства, предшествовавшие им. И только пройдя их и овладевши свойством ассимиляции материи, соответствующей каждому, смогла подняться она до ступени человеческого организма, в котором полностью выражены они все, все царства природы. Но это овладение, вернее, ассимиляция </w:t>
      </w:r>
      <w:r w:rsidR="00A759BD">
        <w:t>—</w:t>
      </w:r>
      <w:r w:rsidR="000D6386" w:rsidRPr="000D6386">
        <w:t xml:space="preserve"> бессознательная. Человек развивался, подчиняясь закону эволюции форм. Сознательное овладение материей в виде стихийных ее проявлений нечто совершенно другое. Оно тесно связано с творческими способностями человеческого духа. Говорю намеренно «человеческого», ибо духи стихий не являют собою человеческой эволюции. В этом смысле человек есть высшее творение Космоса, или природы. И не от его личной воли или </w:t>
      </w:r>
      <w:r w:rsidR="000D6386" w:rsidRPr="000D6386">
        <w:lastRenderedPageBreak/>
        <w:t>намерений зависит план его эволюции, которому он подчинен. Но вот сознание его достигает известной ступени, на которой становится доступным его пониманию Великий План Эволюции сущего, и тогда может он уже сознательно объединить свою волю с Волей Космической и подниматься по лестнице жизни в полном созвучии с задачами Великого Плана. Суждено человеку стать Царем над природой и овладеть всеми космическими энергиями на всех планах бытия, и к этой великой задаче идет человек на своем Пути в Беспредельность. Задача эта велика и грандиозна. Быть Владыкой незримых и зримых миров суждено сонаследнику Космических сокровищ. Для этого дана ему жизнь, дано много, много жизней в теле земном и других оболочках, чтобы в процессе этой длительной эволюции смог он постепенно овладевать всеми оболочками и планами существования, на которых в известной последовательности он существует и живет уже сознательной жизнью. С расширением сознания расширяется и сознательность, а затем уже и сознательное овладение свойствами и особенностями каждого плана. Не для того он живет на Земле, чтобы владеть вещами, землею, деньгами и драгоценностями, ибо вся эта собственность временная и ни к чему, но чтобы овладеть материей материального плана и планов высших, подчинить стихии воле своей, стихии земли, воды, воздуха и огня. Огонь из них</w:t>
      </w:r>
      <w:r w:rsidR="000D6386">
        <w:t xml:space="preserve"> — </w:t>
      </w:r>
      <w:r w:rsidR="000D6386" w:rsidRPr="000D6386">
        <w:t xml:space="preserve">наивысшая, то есть самая трудная для овладения ею. Все стихии заключены в той или иной форме в его собственном организме. И научившись подчинять их в себе, тем самым приобретает над ними он власть и во внешней природе. Поэтому каждое, даже малое, подчинение процессов, происходящих в физическом теле, своей воле значение имеет великое, ибо из малых достижений и малых побед следствия проистекают огромные. Много примеров известно из жизни изумительных способностей и умения владеть своим телом, делая его нечувствительным даже для воздействия огня. Много достижений известно, проявленных разными людьми в разные века в различных народностях. Все это, взятое вместе и объединенное в одном человеке, дает представление о том, чего смог добиться он уже в прошлом. Но перед ним будущее, будущее поле будущих достижений, которые во много раз превозойдут и превысят прошлые. Все, что когда-либо было достигнуто одним человеком, может быть достигнуто всяким, если только степень развития сознания его дозволяет. Все дело в развитии сознания, то есть в той ступени эволюции, которой достиг дух. Величие Космического Плана Эволюции человека надо свести на Землю, в рамки обычной повседневной человеческой жизни, и в этих условиях суметь примирить, найти равновесие, вернее, равнодействующую между высочайшими задачами развития сознания и течением жизни обычной, чтобы в обычность ее внести необычность космических предначертаний, их осмыслить и ясно понять, для чего дана жизнь в земном теле. Не для еды, не для питья, не для того, чтобы </w:t>
      </w:r>
      <w:r w:rsidR="000D6386" w:rsidRPr="000D6386">
        <w:lastRenderedPageBreak/>
        <w:t>удовлетворять вожделения тела, честолюбия и всех прочих свойств обычной человеческой природы, но для того, чтобы, проходя через жизнь, понять великое предназначение человека и, поняв, следовать ему, помогая по мере всех своих сил и разумения осуществлению Великого Плана.</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306.</w:t>
      </w:r>
      <w:r w:rsidR="000D6386" w:rsidRPr="000D6386">
        <w:t xml:space="preserve"> </w:t>
      </w:r>
      <w:r w:rsidR="00451AC2" w:rsidRPr="00451AC2">
        <w:rPr>
          <w:b/>
        </w:rPr>
        <w:t>(М.А.Й.).</w:t>
      </w:r>
      <w:r w:rsidR="000D6386" w:rsidRPr="000D6386">
        <w:t xml:space="preserve"> Яркость огненного Общения с Владыкой не помешает общению со мною, ибо мы с Ним</w:t>
      </w:r>
      <w:r w:rsidR="000D6386">
        <w:t xml:space="preserve"> — </w:t>
      </w:r>
      <w:r w:rsidR="000D6386" w:rsidRPr="000D6386">
        <w:t>одно. Наши сознания слиты в таком единении, когда стерты границы различия. Это не означает потерю моей Индивидуальности, но указывает на очень высокую степень возможного слияния сознаний. Яркость Общения с Ним облегчает и общение наше. Един фокус Иерархии Света, и всякое к нему приобщение сближает стремящихся к нему духов. Отметим, что утренний сон был очень показателен тем, что запись была начата уже во сне и во сне записаны первые фразы о полюсности духа и материи. Неважно, как и на чем они были записаны во сне, но очень важно, что содержание их было запомнено и перенесено уже в бодрствующее состояние и явилось как бы началом того, что было Дано и воспринято после. Сон становится полем новых возможностей, воспринимаемых в сознательном их понимании. Сознание расширяется, захватывая то, что принадлежит ему по праву. Много чудес в жизни тех, кто идет за Владыкой. Раньше чудеса давались для толпы через жрецов, сейчас</w:t>
      </w:r>
      <w:r w:rsidR="000D6386">
        <w:t xml:space="preserve"> — </w:t>
      </w:r>
      <w:r w:rsidR="000D6386" w:rsidRPr="000D6386">
        <w:t>для</w:t>
      </w:r>
      <w:r w:rsidR="00EE76C4" w:rsidRPr="007F39E6">
        <w:t xml:space="preserve"> </w:t>
      </w:r>
      <w:r w:rsidR="000D6386" w:rsidRPr="000D6386">
        <w:t>жрецов. Жрецами Сокровенного Знания можно назвать устремленных к нему, но лучше</w:t>
      </w:r>
      <w:r w:rsidR="000D6386">
        <w:t xml:space="preserve"> — </w:t>
      </w:r>
      <w:r w:rsidR="000D6386" w:rsidRPr="000D6386">
        <w:t>просто учениками. Так будет проще. Многие старые определительные придется оставить как не соответствующие данной ступени эволюции, ибо каждое устаревшее определение ограничивает новое понимание явлений, старых как мир. Мир все тот же, но новы новые ступени его понимания.</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307.</w:t>
      </w:r>
      <w:r w:rsidR="000D6386" w:rsidRPr="000D6386">
        <w:t xml:space="preserve"> (196). </w:t>
      </w:r>
      <w:r w:rsidR="00451AC2" w:rsidRPr="00451AC2">
        <w:rPr>
          <w:b/>
        </w:rPr>
        <w:t>(Гуру).</w:t>
      </w:r>
      <w:r w:rsidR="000D6386" w:rsidRPr="000D6386">
        <w:t xml:space="preserve"> Воины Света называются воинством огненным. В эпоху Огня будем говорить об огне, и чем больше, тем лучше. Сила пламени возрастает при повторном о нем упоминании. Ни одна Запись об Огне не будет излишней. Сознание, сосредоточившееся на нем, будет возрастать в своей огненности. Поэтому хорошо, когда все, даже малейшие проявления огня, внимательно наблюдаются и заботливо и тщательно отмечены. Когда мысль направлена на какое-либо явление, оно начинает расти. Так же будет расти и огонь, и понимание огненное. Ведь при расширении этого понимания можно воочию убедиться, как мир, поистине, становится огненным, ибо основа всех явлений</w:t>
      </w:r>
      <w:r w:rsidR="000D6386">
        <w:t xml:space="preserve"> — </w:t>
      </w:r>
      <w:r w:rsidR="000D6386" w:rsidRPr="000D6386">
        <w:t>огонь, как материальных, так и духовных. Основа одна, и эта основа</w:t>
      </w:r>
      <w:r w:rsidR="000D6386">
        <w:t xml:space="preserve"> — </w:t>
      </w:r>
      <w:r w:rsidR="000D6386" w:rsidRPr="000D6386">
        <w:t xml:space="preserve">огонь. Наука уже отмечает, что при конечном, ей доступном, анализе любого химического элемента приходит она к элементарным частицам, которые по своей природе огненны. Взрыв атомной бомбы, то есть освобождение этих частиц, дает чудовищно мощный эффект пламени. От огненного основания мира никуда не уйти, ибо все есть </w:t>
      </w:r>
      <w:r w:rsidR="000D6386" w:rsidRPr="000D6386">
        <w:lastRenderedPageBreak/>
        <w:t>Огонь в скрытой или проявленной форме: даже камень холодный, даже лед и вода. Стихии земли, воды и воздуха, внешне лишенные огня, в скрытой своей сущности огненны. Поэтому овладение огненной стихией, или стихией огня, или огнем, дает человеку власть и над остальными тремя. Огненная из четырех</w:t>
      </w:r>
      <w:r w:rsidR="000D6386">
        <w:t xml:space="preserve"> — </w:t>
      </w:r>
      <w:r w:rsidR="000D6386" w:rsidRPr="000D6386">
        <w:t>высочайшая.</w:t>
      </w:r>
    </w:p>
    <w:p w:rsidR="00D8779F" w:rsidRDefault="00D8779F" w:rsidP="000D6386"/>
    <w:p w:rsidR="000D6386" w:rsidRPr="000D6386" w:rsidRDefault="000C1121" w:rsidP="000D6386">
      <w:r w:rsidRPr="000C1121">
        <w:rPr>
          <w:b/>
        </w:rPr>
        <w:t>1</w:t>
      </w:r>
      <w:r w:rsidRPr="00E21472">
        <w:rPr>
          <w:b/>
        </w:rPr>
        <w:t>965</w:t>
      </w:r>
      <w:r>
        <w:rPr>
          <w:b/>
        </w:rPr>
        <w:t xml:space="preserve"> г. </w:t>
      </w:r>
      <w:r w:rsidR="00C515BC" w:rsidRPr="00C515BC">
        <w:rPr>
          <w:b/>
        </w:rPr>
        <w:t>308.</w:t>
      </w:r>
      <w:r w:rsidR="000D6386" w:rsidRPr="000D6386">
        <w:t xml:space="preserve"> (197). </w:t>
      </w:r>
      <w:r w:rsidR="00451AC2" w:rsidRPr="00451AC2">
        <w:rPr>
          <w:b/>
        </w:rPr>
        <w:t>(Июнь 7).</w:t>
      </w:r>
      <w:r w:rsidR="000D6386" w:rsidRPr="000D6386">
        <w:t xml:space="preserve"> Любимые вещи дольше живут нелюбимых. На одних людях не только одежда</w:t>
      </w:r>
      <w:r w:rsidR="007F39E6" w:rsidRPr="007F39E6">
        <w:t xml:space="preserve"> </w:t>
      </w:r>
      <w:r w:rsidR="000D6386" w:rsidRPr="000D6386">
        <w:t>горит или обувь, но и около них быстрее разрушаются вещи. В каждом предмете есть гармонические и хаотические частицы в различных пропорциях. Стройное сознание поддерживает и охраняет первые, хаотическое, неуравновешенное</w:t>
      </w:r>
      <w:r w:rsidR="000D6386">
        <w:t xml:space="preserve"> — </w:t>
      </w:r>
      <w:r w:rsidR="000D6386" w:rsidRPr="000D6386">
        <w:t>вторые. В вещах и предметах можно излучениями своей ауры вызывать к усилению и те и другие. Все зависит от излучений человеческого организма. Здоровые излучения способствуют сохранению жизни вещей. Около некоторых людей вянут цветы, исчезает улыбка и незаметно вползает болезнь. Это разрушители и пожиратели гармонических энергий. Их может порождать и человек, обладающий видимым здоровьем. Здоровье здоровью</w:t>
      </w:r>
      <w:r w:rsidR="000D6386">
        <w:t xml:space="preserve"> — </w:t>
      </w:r>
      <w:r w:rsidR="000D6386" w:rsidRPr="000D6386">
        <w:t>рознь, равно как и болезни. Есть болезни, вызываемые разложением сознания. Ауры таких организмов разрушительны. Можно даже разделить людей на разрушителей, с одной стороны, и охранителей и созидателей, с другой. Следует очень оберегаться от людей с больными излучениями. Человек может болеть, и даже тяжко, и все же его излучения не будут разрушительными. И бывают случаи, когда разрушитель обладает здоровьем. (Тигр очень здоров, только запах указывает на наличие сильной отрицательной энергии). Жизненосители, или жизнедатели, и жизнепожиратели</w:t>
      </w:r>
      <w:r w:rsidR="000D6386">
        <w:t xml:space="preserve"> — </w:t>
      </w:r>
      <w:r w:rsidR="000D6386" w:rsidRPr="000D6386">
        <w:t>так можно разделить людей по характеру их аурических излучений. Как вампир, выпивает чужую энергию такой разрушитель. И по внешнему виду далеко не всегда они распознаются легко. Им очень легко укрываться, так как никто даже и не думает о том, какой вред в обществе приносят они людям. Только снимки ауры помогут выявить этих скрытых вредителей. Вред от них очень велик. Это носители психической заразы, горя, уныния, болезней, которые они порождают при физическом и психическом с ними соприкосновении. Их можно определить иногда по глазам, но только совокупность всех признаков может дать полную картину. Нужно очень внимательно всматриваться в людей. Попадаются интересные экземпляры, начиненные отрицательными энергиями. Ни здоровье, ни болезнь не служат признаком психического неблагополучия, во всяком случае, для обычного человека. Для открытого третьего глаза язвы духа могут быть видимы на ауре. И только для Учителя Света вся сущность человека как открытая книга.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309.</w:t>
      </w:r>
      <w:r w:rsidR="000D6386" w:rsidRPr="000D6386">
        <w:t xml:space="preserve"> (198). Говорят, что Махатмы долго живут, но никто не думает о том, насколько должно быть дисциплинировано сознание и тренирована воля, чтобы не допускать в организм ничего, </w:t>
      </w:r>
      <w:r w:rsidR="000D6386" w:rsidRPr="000D6386">
        <w:lastRenderedPageBreak/>
        <w:t>вызывающего процесс разложения тканей, порождающих старость или болезни. Даже обычный человек может заметно удлинить жизнь, соблюдая известный режим, то есть подчинив себя дисциплине. У Нас она проявляется во всем: в пище, в укладе жизни, в мыслях и чувствах. Эта дисциплина очень трудна, она невыносима для обычных людей. Не подготовленное веками сознание никогда не найдет в себе сил ей подчиниться. Ни поесть всласть, ни попить, ни развлечься, ни позволить себе всего того, что позволяет себе обыватель, нельзя. Многое совершенно недопустимо. Даже жизнь принятого ученика считается порой хуже каторги. Тем более совершенно неприемлемы для обывателя те суровые условия, в которых Живут Махатмы. Они, эти условия, так далеки от обычности человеческой. Если прямо сказать, от чего должен человек отказаться или что должен изжить, прежде чем он может оказаться пригодным для жизни в Ашраме Махатм, желающих окажется так мало, что удивляться не будем тому, как в столетие до Твердыни доходит только один человек.</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310.</w:t>
      </w:r>
      <w:r w:rsidR="000D6386" w:rsidRPr="000D6386">
        <w:t xml:space="preserve"> (199). </w:t>
      </w:r>
      <w:r w:rsidR="00451AC2" w:rsidRPr="00451AC2">
        <w:rPr>
          <w:b/>
        </w:rPr>
        <w:t>(М.А.Й.).</w:t>
      </w:r>
      <w:r w:rsidR="000D6386" w:rsidRPr="000D6386">
        <w:t xml:space="preserve"> Сколько сейчас расплодилось охотников за оккультными знаниями и тайнами. Каждый хочет познать их, и как можно скорее, и, узнав, применить для осуществления своих желаний. И как увлекательны и завлекательны первые шаги. Сколько надежды на легкость и быстроту достижений, сколько даже хороших, светлых и радостных мечтаний. Забывают они, мотыльки, летящие на Свет, сколь суров, сколь труден путь, сколь жестока самодисциплина, забывают о том, что придется даже отказаться от всего того, ради чего они подошли. Трудности, если путь избран верно, начинают громоздиться одна над другой; за очень трудным идет труднейшее, а за ним почти непреодолимое. И вот отпадают один за другим любители легкой поживы. Вместо восторженных и розовых мечтаний</w:t>
      </w:r>
      <w:r w:rsidR="000D6386">
        <w:t xml:space="preserve"> — </w:t>
      </w:r>
      <w:r w:rsidR="000D6386" w:rsidRPr="000D6386">
        <w:t>суровость подвига, и трудности без конца, и без конца преодоления в себе всего, что подлежит изживанию. Учитель сурово Назвал обывателей мертвецами. Учитель Говорит: «Отойдите от жизни мертвой». Чтобы жизнь Света и жизнь в Свете увидеть, от так многого приходится отходить. От розовых мечтаний не остается ничего. За каждое достижение или раскрывающуюся способность надо заплатить долгими и тяжелыми страданиями. Немалая воля нужна, чтобы бесповоротно решиться и бесповоротно идти. Потому много пытающихся идти и идущих, но доходящих так мало. А сужденных учеников Учитель Считает по пальцам, и пальцев достаточно порою на одной только руке.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311.</w:t>
      </w:r>
      <w:r w:rsidR="000D6386" w:rsidRPr="000D6386">
        <w:t xml:space="preserve"> (200). </w:t>
      </w:r>
      <w:r w:rsidR="00451AC2" w:rsidRPr="00451AC2">
        <w:rPr>
          <w:b/>
        </w:rPr>
        <w:t>(Гуру).</w:t>
      </w:r>
      <w:r w:rsidR="000D6386" w:rsidRPr="000D6386">
        <w:t xml:space="preserve"> Хорошо, что понимаете, какие качества в ученике Учителю особенно ценны. То, что люди обычно ценят друг в друге и хвалят за что, не будет мерою Учителя Жизни. Его мерки другие. Не удивляйтесь, если, на ваш взгляд, в тех, кто близко к Владыке стоит, вы не найдете того, что вы ожидаете видеть. Для </w:t>
      </w:r>
      <w:r w:rsidR="000D6386" w:rsidRPr="000D6386">
        <w:lastRenderedPageBreak/>
        <w:t>больших дел нужны люди совершенно особого склада. Обычная хорошесть не нужна, о румяной добродетели уже слышали. Многое придется пересмотреть и в себе, и в других и понять, какие качества нужны Учителю прежде всего. Потому любовь хороша, но без постоянства она</w:t>
      </w:r>
      <w:r w:rsidR="000D6386">
        <w:t xml:space="preserve"> — </w:t>
      </w:r>
      <w:r w:rsidR="000D6386" w:rsidRPr="000D6386">
        <w:t>ничто, а постоянство без воли недейственно. А мужество без преданности</w:t>
      </w:r>
      <w:r w:rsidR="000D6386">
        <w:t xml:space="preserve"> — </w:t>
      </w:r>
      <w:r w:rsidR="000D6386" w:rsidRPr="000D6386">
        <w:t>ни к чему. А устремление без цели</w:t>
      </w:r>
      <w:r w:rsidR="000D6386">
        <w:t xml:space="preserve"> — </w:t>
      </w:r>
      <w:r w:rsidR="000D6386" w:rsidRPr="000D6386">
        <w:t>бессмысленно. Так приходим к гармонии, или сочетанию качеств, чтобы утвердить симфонию их. На многое придется взглянуть совершенно по-новому. Преданность ценится очень, но даже и она не проста. Лучшим мерилом пригодности или нужности человека будет его ценность для эволюции.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312.</w:t>
      </w:r>
      <w:r w:rsidR="000D6386" w:rsidRPr="000D6386">
        <w:t xml:space="preserve"> </w:t>
      </w:r>
      <w:r w:rsidR="00451AC2" w:rsidRPr="00451AC2">
        <w:rPr>
          <w:b/>
        </w:rPr>
        <w:t>(Июнь 8).</w:t>
      </w:r>
      <w:r w:rsidR="000D6386" w:rsidRPr="000D6386">
        <w:t xml:space="preserve"> Очищение кишечника предписывается потому, что нагнетение Агни вызывает запоры, что влечет за собою отравление организма газами, получающимися от разложения отработанной пищи. Умеренность в еде исключает возможность неполного ее усвоения и переваривания. Равнодушие к пище не мешает здоровому аппетиту и нормальному процессу питания. Выбор пищи зависит от некоторых местных условий, но все же свежие овощи и фрукты необходимы, и по возможности в сыром виде. Вопрос диеты имеет большое значение. И все же духовное состояние является решающим. Подробности облегчают, но решение в духе.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313.</w:t>
      </w:r>
      <w:r w:rsidR="000D6386" w:rsidRPr="000D6386">
        <w:t xml:space="preserve"> Итак, друг Мой, можно отметить разительное различие между легкостью восприятия и записи вчера и сегодня. Маленькая песчинка самой легкой уступчивости желаниям желудка почти остановила действие воспринимающего аппарата. Это следует учесть на будущее и во время подъема волны не рисковать уже более возможностью нарушить стройность намеченных Мной поступлений. Радости мало потворства дают, а вреда много приносят. Овладение желаниями предполагает не отказ от таковых, но подчинение их требованиям целесообразности. Если что-то отклоняет от цели, оно не нужно. Все отклоняющее связано с личностью, но на известной ступени личность уже не нужна, она заменяется Индивидуальностью и подчиняется всецело интересам и задачам последней. Точно так же становится не нужен и астрал</w:t>
      </w:r>
      <w:r w:rsidR="000D6386">
        <w:t xml:space="preserve"> — </w:t>
      </w:r>
      <w:r w:rsidR="000D6386" w:rsidRPr="000D6386">
        <w:t xml:space="preserve">вместилище личного начала. Может возникнуть вопрос, как же так, не нужна личность? Отвечу: в пространстве других измерений, куда уходят все люди, расставшись с физическим телом, становятся ненужными прежде всего все атрибуты личности в земном ее выражении, а именно: удостоверение личности или паспорт, все звания и отличия земные, вся личная собственность и все то, что составляло личность обычного воплощенца. Нет физического тела, этого вместилища личности человека, и с его исчезновением распадается то, что составляло его земную личность. Это нужно понять. В области послесмертно-психической уже перестает иметь значение, был человек богат или беден, здоров или калека, рабочий </w:t>
      </w:r>
      <w:r w:rsidR="000D6386" w:rsidRPr="000D6386">
        <w:lastRenderedPageBreak/>
        <w:t>или глава государства. Смерть равняет всё и всех в отношении различий земных. Живущие во дворцах и лачугах уходят, лишенные жилищ и всего, что имели. И только накопления сознания уносит каждый с собою. Понимающие значение перемены говорят: «На Земле я был тем-то и тем-то», то есть той или иной личностью. Об этом приходится говорить, так как все внешние признаки личности неизменно утрачиваются. Тонкое тело может сохранять отпечаток земного обличья, но если предыдущее воплощение было сильнее, то утрачивается и это обличье и может замениться предшествовавшим. Только знание может освободить развоплощенца от нагромождений земных пережитков. Но для этого надо понимать смысл и назначение личности и временность ее существования. Тогда легче освободиться от ее формы, которая в Надземном уже не нужна, как не нужен паспорт и все отличия земные. Свобода от земных пережитков нужна, чтобы войти в действительность Надземного Мира. И хорошо, когда она утверждается еще при жизни в теле земном, ибо знание нужно для всех миров, знание человека и оболочек, которые его облекают.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314.</w:t>
      </w:r>
      <w:r w:rsidR="000D6386" w:rsidRPr="000D6386">
        <w:t xml:space="preserve"> (201). </w:t>
      </w:r>
      <w:r w:rsidR="00451AC2" w:rsidRPr="00451AC2">
        <w:rPr>
          <w:b/>
        </w:rPr>
        <w:t>(М.А.Й.).</w:t>
      </w:r>
      <w:r w:rsidR="000D6386" w:rsidRPr="000D6386">
        <w:t xml:space="preserve"> Отвлечение от главного служит часто причиной ослабления прямого контакта с Источником, питающим мысль. Рулевой корабля держит правильный курс, независимо от того, какие мысли рождаются и проносятся в его голове. Главная мысль, мысль основная, господствует над остальными. Хороший это пример, чтобы им руководствоваться в жизни во время плавания по волнам житейского моря. Руль</w:t>
      </w:r>
      <w:r w:rsidR="000D6386">
        <w:t xml:space="preserve"> — </w:t>
      </w:r>
      <w:r w:rsidR="000D6386" w:rsidRPr="000D6386">
        <w:t>в руках воли, направление и цель определены совершенно точно, остается только неуклонно держаться принятого курса. Никакие оправдания не помогут, если рулевой, отвлекшись личными мыслями или настроениями, бросит штурвал. Куда повернет весь корабль? А в море есть подводные скалы и рифы, и некоторые переходы очень опасны. Подумаем об ответственности рулевого за целость всего корабля. Как и куда может он отклониться при совершенной ошибке? Ошибка малая, даже на один градус, уже сбивает с пути. Малые ошибки могут быть по следствиям не меньше больших. Они много этим опасны, ибо меньше заметны. Нет ни большого, ни малого</w:t>
      </w:r>
      <w:r w:rsidR="000D6386">
        <w:t xml:space="preserve"> — </w:t>
      </w:r>
      <w:r w:rsidR="000D6386" w:rsidRPr="000D6386">
        <w:t>имеет значение всё.</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315.</w:t>
      </w:r>
      <w:r w:rsidR="000D6386" w:rsidRPr="000D6386">
        <w:t xml:space="preserve"> (202). </w:t>
      </w:r>
      <w:r w:rsidR="00451AC2" w:rsidRPr="00451AC2">
        <w:rPr>
          <w:b/>
        </w:rPr>
        <w:t>(Гуру).</w:t>
      </w:r>
      <w:r w:rsidR="000D6386" w:rsidRPr="000D6386">
        <w:t xml:space="preserve"> Обратите внимание на походку человека, который твердо знает, куда и зачем он идет, и на походку слоняющегося без дела, не знающего, куда себя девать. Тем более различны все действия людей, знающих смысл и назначение жизни и не знающих. Только знание дает твердость и уверенность шагу. Смотрите, как незнающие не могут заполнить своего свободного времени и часто попусту теряют его. А время человеку дано совсем не для того, чтобы его можно было терять. Оно очень коротко по сравнению с послесмертным существованием, в котором человек живет на капитал, приобретенный на Земле. А этот капитал, или </w:t>
      </w:r>
      <w:r w:rsidR="000D6386" w:rsidRPr="000D6386">
        <w:lastRenderedPageBreak/>
        <w:t>состояние, вернее, достояние и накопления, приобретается во время короткой земной жизни. Так можно ли терять попусту даже минуты, когда жизнь так коротка. Правильно назван человек собирателем. Что успел собрать в земной жизни, с тем и уйдет и тем будет жить и питаться при жизни вне тела. Притча о талантах совершенно точно выражает эту мысль: одни расточают, что получили, и остаются ни с чем, другие, наоборот, умножают, чтобы пожать от трудов на Земле в Мире Надземном. Сами судите, кто поступает мудрее.</w:t>
      </w:r>
    </w:p>
    <w:p w:rsidR="00451AC2" w:rsidRDefault="00451AC2" w:rsidP="000D6386"/>
    <w:p w:rsidR="000D6386" w:rsidRPr="000D6386" w:rsidRDefault="000D6386" w:rsidP="001A3FA0">
      <w:pPr>
        <w:pStyle w:val="Quote"/>
      </w:pPr>
      <w:r w:rsidRPr="000D6386">
        <w:t>Ночью проснулся со словами: «За нами установлена значительная спешка»</w:t>
      </w:r>
      <w:r w:rsidR="00C67354">
        <w:rPr>
          <w:rStyle w:val="FootnoteReference"/>
        </w:rPr>
        <w:footnoteReference w:id="21"/>
      </w:r>
      <w:r w:rsidRPr="000D6386">
        <w:t>.</w:t>
      </w:r>
    </w:p>
    <w:p w:rsidR="000D6386" w:rsidRPr="000D6386" w:rsidRDefault="000C1121" w:rsidP="000D6386">
      <w:r w:rsidRPr="000C1121">
        <w:rPr>
          <w:b/>
        </w:rPr>
        <w:t>1</w:t>
      </w:r>
      <w:r w:rsidRPr="00632850">
        <w:rPr>
          <w:b/>
        </w:rPr>
        <w:t>965</w:t>
      </w:r>
      <w:r>
        <w:rPr>
          <w:b/>
        </w:rPr>
        <w:t xml:space="preserve"> г. </w:t>
      </w:r>
      <w:r w:rsidR="00C515BC" w:rsidRPr="00C515BC">
        <w:rPr>
          <w:b/>
        </w:rPr>
        <w:t>316.</w:t>
      </w:r>
      <w:r w:rsidR="000D6386" w:rsidRPr="000D6386">
        <w:t xml:space="preserve"> (203). Когда страх изжит</w:t>
      </w:r>
      <w:r w:rsidR="000D6386">
        <w:t xml:space="preserve"> — </w:t>
      </w:r>
      <w:r w:rsidR="000D6386" w:rsidRPr="000D6386">
        <w:t>это уже хорошо. Определить степень изживания можно только испытанием. Если ночное переживание было только испытанием, то оно прошло очень успешно. Вот таким путем при повторности испытаний изживаются самые трудные для преодоления свойства характера. Поэтому не будем сетовать на неприятности повторений некоторых испытаний, если их цель</w:t>
      </w:r>
      <w:r w:rsidR="000D6386">
        <w:t xml:space="preserve"> — </w:t>
      </w:r>
      <w:r w:rsidR="000D6386" w:rsidRPr="000D6386">
        <w:t>освободить от нежелательных качеств. Устрашающие слова могут подбросить и темные, чтобы нарушить равновесие. Но даже и такие выдумки их полезны, ибо укрепляют доспех. Когда-то они волновали, устрашали и омрачали, но прошло время,</w:t>
      </w:r>
      <w:r w:rsidR="000D6386">
        <w:t xml:space="preserve"> — </w:t>
      </w:r>
      <w:r w:rsidR="000D6386" w:rsidRPr="000D6386">
        <w:t>и доспех стал непрободаемым. Бесстрашие очень нужно и в Надземном, ибо много устрашающих обликов и условий можно там встретить. Надо знать все стороны жизни: и светлую, и теневую.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317.</w:t>
      </w:r>
      <w:r w:rsidR="000D6386" w:rsidRPr="000D6386">
        <w:t xml:space="preserve"> (204). Не все герои на поле брани. Мужественные и бесстрашные люди способны стать и в мирной жизни героями труда или просто хорошими работниками. Для жизни обычной тоже нужен героизм, правда, несколько иной, чем военный, но все же он нужен. Этот героизм внешне часто совершенно незаметен, однако без него не прожить так, чтобы потом Светом своим ни перед кем не устыдиться. Этот героизм не требует признания со стороны людей, вернее, он проявляется вне всякой зависимости от людского признания. Не ради признания внешнего, но ради признания собственного суда над собою и его одобрения творится это невидимое геройство. Оно творится наедине, перед всевидящим Оком пространства, которое видит, и слышит, и рекордирует всё. Только очень высокая ступень развития сознания порождает такое геройство. Иначе это явление трудно назвать, ибо много мужества надо, много стойкости несломимой, много познания, чтобы поступать наедине. Ведь не видит никто, и никто не узнает, и не будет судить</w:t>
      </w:r>
      <w:r w:rsidR="000D6386">
        <w:t xml:space="preserve"> — </w:t>
      </w:r>
      <w:r w:rsidR="000D6386" w:rsidRPr="000D6386">
        <w:t xml:space="preserve">так рассуждает пигмей духа, невежда. Но знающий скажет: ни одно даже маломалейшее действие, мысль или чувство не остаются, не будучи зафиксированными в свитках Акаши. И тайного нет ничего, </w:t>
      </w:r>
      <w:r w:rsidR="000D6386" w:rsidRPr="000D6386">
        <w:lastRenderedPageBreak/>
        <w:t>что не стало бы явным. Перед Ликом пространства мне надлежит поступать так, чтобы никогда и ничем не устыдиться.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318.</w:t>
      </w:r>
      <w:r w:rsidR="000D6386" w:rsidRPr="000D6386">
        <w:t xml:space="preserve"> </w:t>
      </w:r>
      <w:r w:rsidR="00451AC2" w:rsidRPr="00451AC2">
        <w:rPr>
          <w:b/>
        </w:rPr>
        <w:t>(М.А.Й.).</w:t>
      </w:r>
      <w:r w:rsidR="000D6386" w:rsidRPr="000D6386">
        <w:t xml:space="preserve"> Мой м[альчик], не потому не спешим вам помочь, что о вас позабыли или не хотим оказать вам эту помощь, но чтобы помочь поскорее закрепить те качества духа, которые столь будут нужны для дальнейшего продвижения. Помните, что говорилось о терпении. Не зря ведь писала в свое время об этом нужном, редком и трудно достижимом качестве. Но, кроме этого, еще надо научиться найти равновесие между состраданием и жалостью, с одной стороны, и жалением и связанным с ним самоомрачением</w:t>
      </w:r>
      <w:r w:rsidR="000D6386">
        <w:t xml:space="preserve"> — </w:t>
      </w:r>
      <w:r w:rsidR="000D6386" w:rsidRPr="000D6386">
        <w:t>с другой. Жаление погружает жалеющего в сумерки сознания жалеемого, и оба попадают в яму. Сострадание, принимая на себя чужую боль, наоборот, поднимает и возвышает сознание того, кому оказывается помощь, и оба озаряются светом. Сострадание поднимает его до себя, светом своим заполняя страдающее сердце. Это решение правильное. Труднее много оно столь обычного жаления, но зато светоносно и оказывает действительную помощь другим.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319.</w:t>
      </w:r>
      <w:r w:rsidR="000D6386" w:rsidRPr="000D6386">
        <w:t xml:space="preserve"> (205). </w:t>
      </w:r>
      <w:r w:rsidR="00451AC2" w:rsidRPr="00451AC2">
        <w:rPr>
          <w:b/>
        </w:rPr>
        <w:t>(Гуру).</w:t>
      </w:r>
      <w:r w:rsidR="000D6386" w:rsidRPr="000D6386">
        <w:t xml:space="preserve"> Нехорошо быть флюгеркой для чужого ветра, нехорошо дуть в чужую дудку, нехорошо быть обезьяной чужих настроений, нехорошо заражаться беспорядочными или омрачающими эмоциями других людей, нехорошо не быть самим собою всегда, независимо от того, какие чувства или переживания обуревают окружающих. Только сохраняя иммунитет духа, можно оберечь целостность и невозмутимость сознания, то есть равновесие. Движения астрала заразительны необычайно. Один только трус может навести панику на целое войско или превратить мирно сидящую в театре толпу в диких зверей. Стойкость против заражения чужими переживаниями и прочими свойствами отрицательного порядка можно выработать только в жизни путем опыта и упорства в достижении поставленной цели. Одно можно добавить: негоже человеку уподобиться марионетке или кукле базарной, которую могут дергать за веревочку любые руки, даже очень нечистые.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320.</w:t>
      </w:r>
      <w:r w:rsidR="000D6386" w:rsidRPr="000D6386">
        <w:t xml:space="preserve"> (206). </w:t>
      </w:r>
      <w:r w:rsidR="00451AC2" w:rsidRPr="00451AC2">
        <w:rPr>
          <w:b/>
        </w:rPr>
        <w:t>(Июнь 10).</w:t>
      </w:r>
      <w:r w:rsidR="000D6386" w:rsidRPr="000D6386">
        <w:t xml:space="preserve"> Ритм изменений дня и ночи, времен года, завершающих свой цикл, и всех прочих явлений, заменяющихся своей противоположностью, с тем чтобы снова замениться собою, неизбежен в процессе жизни. Тому же изменению подчинено и сознание. Оно имеет свой ритм падения и подъема, то есть чередования волн. Если взять цикл времен года, его можно разделить на четыре такта</w:t>
      </w:r>
      <w:r w:rsidR="000D6386">
        <w:t xml:space="preserve"> — </w:t>
      </w:r>
      <w:r w:rsidR="000D6386" w:rsidRPr="000D6386">
        <w:t xml:space="preserve">весна, лето, осень, зима. Это, так сказать, основные этапы постепенного циклического круговорота замены явлений своей противоположностью. Ритм сознания проходит те же, вернее, аналогичные фазы. Их следует знать, чтобы </w:t>
      </w:r>
      <w:r w:rsidR="000D6386" w:rsidRPr="000D6386">
        <w:lastRenderedPageBreak/>
        <w:t>зимой не совершать посева, а весной</w:t>
      </w:r>
      <w:r w:rsidR="000D6386">
        <w:t xml:space="preserve"> — </w:t>
      </w:r>
      <w:r w:rsidR="000D6386" w:rsidRPr="000D6386">
        <w:t>жатвы, ибо всему свое время. Тем ценно урочное время, или наиболее благоприятные сроки посева и жатвы психических зерен. Циклы бывают большие и малые, но их сущность одна. Даже течение Манвантары подчинено своим циклам, причем они могут длиться миллионы и сотни миллионов лет. Знание циклов, больших и малых, позволяет по малым располагать свои действия человеку, по большим понимать течение планетных и космических событий. Знание сроков очень тесно связано с явлением циклов. Но, как в большом, так и в малом. В данном случае имеются в виду малые циклы жизни сознания и умение располагать по ним действия каждого дня. Нельзя насиловать сознание, когда оно замолкает, но зато будет большой ошибкой упустить благоприятные сроки собирания очередной жатвы. Только так можно собирать накопления. Но часто бывает, что триумф суеты заглушает голос, звучащий из Сфер Высших, и поле, принесшее обильный урожай, остается неубранным. Нужно быть очень внимательным к звучанию сознания, чтобы не упустить сроков. Ибо всему свое время и время каждой вещи под Солнцем.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321.</w:t>
      </w:r>
      <w:r w:rsidR="000D6386" w:rsidRPr="000D6386">
        <w:t xml:space="preserve"> (207). Может ли иссякнуть источник питающий? Нет, этого быть не может. Но может ли случиться так, что, несмотря на все старания, испить от него невозможно? Да, это бывает. Причина не в источнике, а в состоянии сознания, которое замолкает на время. Космические токи, пространственное неблагополучие, воздействие окружающей среды и, наконец, неблагополучие собственное быть могут причиной невозможности почерпать из источника. Конечно, многое зависит от гармонической настроенности психического аппарата, но все же следует знать, что ритмом сознания диктуются смены его состояний, позволяющие либо широкие восприятия все новых и новых поступлений, либо весьма ограничивающие их. В этих случаях огорчение надо заменить пониманием, что всему свое время и что насильно воспринимать невозможно.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322.</w:t>
      </w:r>
      <w:r w:rsidR="000D6386" w:rsidRPr="000D6386">
        <w:t xml:space="preserve"> (208). </w:t>
      </w:r>
      <w:r w:rsidR="00451AC2" w:rsidRPr="00451AC2">
        <w:rPr>
          <w:b/>
        </w:rPr>
        <w:t>(М.А.Й.).</w:t>
      </w:r>
      <w:r w:rsidR="000D6386" w:rsidRPr="000D6386">
        <w:t xml:space="preserve"> Ашрамы ценны накопленными в них кристаллическими отложениями светоносной психической энергии. Знаете хорошо, что каждое новое место надо обжить, прежде чем ваша собственная психическая энергия получит свободу выражения, или выявления. Вначале сознание чувствует себя словно в тисках, связанным чуждыми наслоениями нового жилища, если в нем жили раньше. Требуется время и напряжение для нейтрализации чужих излучений. При естественном процессе их преодолевания нужны гораздо более долгие сроки, чем при сознательной, ритмической и планомерной их ликвидации. Их уничтожить нельзя, но нейтрализовать можно, применив проветривание помещения, эвкалипт, мяту, звучание Аума, очищение живыми огнями и используя мысль. Более сильная, сосредоточенная для определенного воздействия мысль может успешно бороться с </w:t>
      </w:r>
      <w:r w:rsidR="000D6386" w:rsidRPr="000D6386">
        <w:lastRenderedPageBreak/>
        <w:t>прежними наслоениями, пока совершенно не подавит их воздействие. Меры надо принимать сразу же, не дожидаясь, пока накопленная чужая энергия успеет причинить вред, если она отрицательная. Даже неплохие наслоения принесут мало пользы, ибо смешивания токов вообще нежелательно. Но вредные наслоения могут быть очень опасны, если не принять мер для их нейтрализации. Люди наслаивают бессознательно свою энергию на предметы, которых касаются или имеют в обиходе, на одежде, которую носят, на стенах домов, в которых живут, и насыщают своими эманациями воздух, которым дышат. Следует вдумчиво разбираться в условиях среды, окружающей человека, иначе как же защититься от ядовитых воздействий.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323.</w:t>
      </w:r>
      <w:r w:rsidR="000D6386" w:rsidRPr="000D6386">
        <w:t xml:space="preserve"> (209). </w:t>
      </w:r>
      <w:r w:rsidR="00451AC2" w:rsidRPr="00451AC2">
        <w:rPr>
          <w:b/>
        </w:rPr>
        <w:t>(Гуру).</w:t>
      </w:r>
      <w:r w:rsidR="000D6386" w:rsidRPr="000D6386">
        <w:t xml:space="preserve"> Способностью творить своей мыслью, своими чувствами, своими излучениями, всеми энергиями своего организма наделены все без исключения люди. Вопрос только в том, в чем и как проявляется это творчество, это воздействие мощной батареи человеческого организма на все окружающее и на всех. Художник в картинах своих дает образцы своего творчества, а поэт и писатель</w:t>
      </w:r>
      <w:r w:rsidR="000D6386">
        <w:t xml:space="preserve"> — </w:t>
      </w:r>
      <w:r w:rsidR="000D6386" w:rsidRPr="000D6386">
        <w:t>в стихах и прозе. А в чем же дает образцы своего творчества пьяница, наркоман, или картежник, или сексуалист, или злобное, черное сердце? Все творят, но сколь же различно творчество это. Все излучают вокруг, но все и на всех свет или тьму, исходящую из их микрокосма. Творцы все. О творчестве человеческом можно помыслить, чтобы понять, чем насыщают люди ауру планеты и всё, что на ней.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324.</w:t>
      </w:r>
      <w:r w:rsidR="000D6386" w:rsidRPr="000D6386">
        <w:t xml:space="preserve"> (210). </w:t>
      </w:r>
      <w:r w:rsidR="00451AC2" w:rsidRPr="00451AC2">
        <w:rPr>
          <w:b/>
        </w:rPr>
        <w:t>(Июнь 10).</w:t>
      </w:r>
      <w:r w:rsidR="000D6386" w:rsidRPr="000D6386">
        <w:t xml:space="preserve"> Опыт показал, что мысль, хорошая мысль, может стать навязчивой, если в нее было вложено достаточное количество сердечной энергии. Желание помочь сиротке хорошо безусловно. Но оформившаяся в связи с этим очень сильная мысль наутро оказалась навязчивой и, заняв все поле сознания, мешала воспринимать мысли от Нас. Овладение мыслью исключает явление навязчивости мешающих мыслей. Их много и без того, чтобы позволять без разрешения превалировать какой-либо из них в сознании. Вызвать энергии к манифестации можно, но при этом надо быть в силах ими управить.</w:t>
      </w:r>
      <w:r w:rsidR="001A3FA0" w:rsidRPr="001A3FA0">
        <w:t xml:space="preserve"> </w:t>
      </w:r>
      <w:r w:rsidR="000D6386" w:rsidRPr="000D6386">
        <w:t>Иначе можно оказаться в положении человека из одной сказки, который вызвал беса, а справиться с ним не смог. Многие становятся жертвами своих собственных мыслей. Даже привычки есть не что иное, как кристаллизовавшиеся мысли. А с ними бороться особенно трудно, когда приходится их искоренять.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325.</w:t>
      </w:r>
      <w:r w:rsidR="000D6386" w:rsidRPr="000D6386">
        <w:t xml:space="preserve"> (211). Контроль над сознанием уявляется не только днем, но и ночью, во время сна. Дневная мысль охраняет и во сне, если она достаточно сильна. Если же днем она ослабела или допущены были мысли другого порядка, то и контроль может </w:t>
      </w:r>
      <w:r w:rsidR="000D6386" w:rsidRPr="000D6386">
        <w:lastRenderedPageBreak/>
        <w:t>оказаться недейственным. Перед засыпанием необходимо устанавливать положение мысли. Это будет лучшей охраной во сне.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326.</w:t>
      </w:r>
      <w:r w:rsidR="000D6386" w:rsidRPr="000D6386">
        <w:t xml:space="preserve"> (212). «Не так живи, как хочется, а как Бог велит». В этой народной поговорке выразилась народная мудрость. Слова «как Бог велит» следует понимать как мудрое подчинение непреложному велению кармы. Иногда жизнь складывается так, что никакие личные усилия не в состоянии изменить ее рамок</w:t>
      </w:r>
      <w:r w:rsidR="000D6386">
        <w:t xml:space="preserve"> — </w:t>
      </w:r>
      <w:r w:rsidR="000D6386" w:rsidRPr="000D6386">
        <w:t>в этом проявляется власть кармы над человеком. Горбатый должен носить свой горб, а конопатый</w:t>
      </w:r>
      <w:r w:rsidR="000D6386">
        <w:t xml:space="preserve"> — </w:t>
      </w:r>
      <w:r w:rsidR="000D6386" w:rsidRPr="000D6386">
        <w:t>следы оспы. В этом карма уже неисправимых следствий, которых еще как-то можно было бы избежать, если бы вовремя искоренить причину. Но тут вмешалась карма, и следствие налицо. Ни сетования, ни возмущение, ни борьба против Воли Владык кармы не помогут ее изменить. Крест свой, то есть карму свою, надо взять и все же следовать за Учителем, несмотря на нее, иными словами говоря, жить не так, как хотелось бы самости, а так, как лучшим Находит Учитель, то есть явить полное доверие Водящей Руке, хотя бы по неведению и казалось, что Учитель Должен вмешаться и изменить нежелательное или тяжкое положение вещей. Предание воли своей Воле Владыки имеет гораздо более практическое и жизненное значение, чем это может казаться неопытному путнику Великого Пути.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327.</w:t>
      </w:r>
      <w:r w:rsidR="000D6386" w:rsidRPr="000D6386">
        <w:t xml:space="preserve"> </w:t>
      </w:r>
      <w:r w:rsidR="00451AC2" w:rsidRPr="00451AC2">
        <w:rPr>
          <w:b/>
        </w:rPr>
        <w:t>(М.А.Й.).</w:t>
      </w:r>
      <w:r w:rsidR="000D6386" w:rsidRPr="000D6386">
        <w:t xml:space="preserve"> Как легко говорить о необычности реакции Йога на воздействия внешней среды и как трудно защититься от этих воздействий и не реагировать на них обычным путем. Ведь чувствительность и восприимчивость организма возрастают, и отвечать на воздействия так, как это делалось раньше, значит его разрушать. Где же та золотая середина, о которой говорил древний китайский философ? Она в яром понимании преходимости текущего часа, каким бы тяжелым он ни был. Час испытаний пройдет, а плоды полученного благодаря ему опыта останутся с испытавшим. Следовательно, надо претерпеть до конца, не теряя руководящей нити. Недостаток опыта восполняется доверием к мудрости Того, Кто Ведет. А трудности были и будут как ступени Лестницы Жизни, только характер их будет меняться в зависимости от тех задач, которые Учитель Ставит перед учеником, причем последний часто о многом не знает. Как отличить Руку Учителя от тех противодействий и препятствий, которые порождаются вредительством темных? Вопрос совершенно законен. Вредительство бесов допускается в известных пределах, необходимых для утверждения в ученике силы противостояния тьме. Если бы это было не так, они бы давно уничтожили вас, как уничтожили множество тех, кто не находился под прямой Защитой Учителя. Когда за спиной Братство, опасности нет, что может быть нанесен вред более того, который может быть преодолен самим учеником. В этом мудрость Высшего Руководства. </w:t>
      </w:r>
      <w:r w:rsidR="000D6386" w:rsidRPr="000D6386">
        <w:lastRenderedPageBreak/>
        <w:t>И ошибочно думать, что сил не хватит выдержать всё. Силы хватит, ибо сила духа неисчерпаема. Но ее надо призвать.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328.</w:t>
      </w:r>
      <w:r w:rsidR="000D6386" w:rsidRPr="000D6386">
        <w:t xml:space="preserve"> (213). </w:t>
      </w:r>
      <w:r w:rsidR="00451AC2" w:rsidRPr="00451AC2">
        <w:rPr>
          <w:b/>
        </w:rPr>
        <w:t>(Гуру).</w:t>
      </w:r>
      <w:r w:rsidR="000D6386" w:rsidRPr="000D6386">
        <w:t xml:space="preserve"> Сила остается силой всегда, хотя полезность ее и зависит от угла приложения. Но ничтожество и слабость, как их ни прилагай, полезной работы не дадут и дать ее не могут. Поэтому слабость осуждена. В великом потоке Эволюции Сущего слабости нет места. Каким бы тяжким ни было очередное испытание, надо остаться сильным. Слабость</w:t>
      </w:r>
      <w:r w:rsidR="000D6386">
        <w:t xml:space="preserve"> — </w:t>
      </w:r>
      <w:r w:rsidR="000D6386" w:rsidRPr="000D6386">
        <w:t>это уже поражение. Сила и слабость</w:t>
      </w:r>
      <w:r w:rsidR="000D6386">
        <w:t xml:space="preserve"> — </w:t>
      </w:r>
      <w:r w:rsidR="000D6386" w:rsidRPr="000D6386">
        <w:t>в состоянии духа, в его отношении к тому, что происходит вовне. Можно не явить действий, можно остаться молчаливым и безмолвным, можно никак не реагировать на внешние воздействия и все же остаться до конца сильным. Но всех сильнее окажется тот, кто сохранит равновесие, но что же представляет собою равновесие, это великое качество духа? Равновесие</w:t>
      </w:r>
      <w:r w:rsidR="000D6386">
        <w:t xml:space="preserve"> — </w:t>
      </w:r>
      <w:r w:rsidR="000D6386" w:rsidRPr="000D6386">
        <w:t>это отказ, нежелание действовать, или проявляться в энергиях своих на полюсах. Радость об одном порождает печаль, очарование</w:t>
      </w:r>
      <w:r w:rsidR="000D6386">
        <w:t xml:space="preserve"> — </w:t>
      </w:r>
      <w:r w:rsidR="000D6386" w:rsidRPr="000D6386">
        <w:t>разочарование. Недаром говорят, что не следует слишком смеяться, чтобы не плакать потом. Один полюс эмоциональных чувств обязательно вызывает полюс противоположный. Равновесие не допускает ни одного, с тем чтобы в точке уравновешивания, в центре, крепко держать в руках рычаг от обоих. Невыявленная сдержанная сила сильнее такой же, но выявленной. Равновесие и сдержанность</w:t>
      </w:r>
      <w:r w:rsidR="000D6386">
        <w:t xml:space="preserve"> — </w:t>
      </w:r>
      <w:r w:rsidR="000D6386" w:rsidRPr="000D6386">
        <w:t>близкие родичи</w:t>
      </w:r>
      <w:r w:rsidR="000D6386">
        <w:t xml:space="preserve"> — </w:t>
      </w:r>
      <w:r w:rsidR="000D6386" w:rsidRPr="000D6386">
        <w:t>не могут существовать друг без друга. О равновесии можно написать целую книгу, и книга эта очень будет людям нужна.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329.</w:t>
      </w:r>
      <w:r w:rsidR="000D6386" w:rsidRPr="000D6386">
        <w:t xml:space="preserve"> </w:t>
      </w:r>
      <w:r w:rsidR="00451AC2" w:rsidRPr="00451AC2">
        <w:rPr>
          <w:b/>
        </w:rPr>
        <w:t>(Июнь 11).</w:t>
      </w:r>
      <w:r w:rsidR="000D6386" w:rsidRPr="000D6386">
        <w:t xml:space="preserve"> Когда внешняя жизнь складывается так, что дух с ней примириться не может, тогда, только удалившись в себя, можно силы найти пережить тяжкую полосу судьбы. Безмолвно Смотрящий внутри не подвержен зависимости от внешних условий. Что бы ни происходило вовне, Он только взирает на все спокойно, бесстрастно, переводя в архивы запечатленных рекордов текущие мимо него события времени. Сознание, отождествленное с Ним, уже не будет затрагиваться волнами сменяющихся явлений, зная, что все это только Майя, туман, что все это только «обольщение времени, пространства и вещей». Иллюзии эти так трудно разбить, и все же победа возможна. Страдания ее не мешают достичь. Но Безмолвно Смотрящий не страдает. Его задача</w:t>
      </w:r>
      <w:r w:rsidR="000D6386">
        <w:t xml:space="preserve"> — </w:t>
      </w:r>
      <w:r w:rsidR="000D6386" w:rsidRPr="000D6386">
        <w:t>все запечатлеть и запомнить. Страдания в прошлом, которые он помнит, давно уже утеряли свою остроту</w:t>
      </w:r>
      <w:r w:rsidR="000D6386">
        <w:t xml:space="preserve"> — </w:t>
      </w:r>
      <w:r w:rsidR="000D6386" w:rsidRPr="000D6386">
        <w:t>о них только память. Страдали оболочки, Безмолвный</w:t>
      </w:r>
      <w:r w:rsidR="00866400" w:rsidRPr="00632850">
        <w:t xml:space="preserve"> </w:t>
      </w:r>
      <w:r w:rsidR="000D6386" w:rsidRPr="000D6386">
        <w:t xml:space="preserve">Свидетель внутри оставался бесстрастным. Страдания духа рекордирует Он. Он вне оболочек, Смотрящий из них. Вот если бы силы и решимость найти от них оторваться и духом коснуться Безмолвия и Безмолвного Свидетеля, пребывающего в нем! Но для этого надо понять, что страдание и страдающий не есть одно, ибо страдание проходит, а тот, кто его испытал, остается. </w:t>
      </w:r>
      <w:r w:rsidR="000D6386" w:rsidRPr="000D6386">
        <w:lastRenderedPageBreak/>
        <w:t>Следовательно, можно отделить себя от страдания, даже испытывая его. Это будет шаг первый. Не я, но оболочки страдают,</w:t>
      </w:r>
      <w:r w:rsidR="000D6386">
        <w:t xml:space="preserve"> — </w:t>
      </w:r>
      <w:r w:rsidR="000D6386" w:rsidRPr="000D6386">
        <w:t>говорит себе тот, кто хочет постичь Тайну своего «Я». Ну что ж, пусть пострадают. Им нужно страдать, чтобы утончить восприимчивость духа. Но высшее «Я» в человеке</w:t>
      </w:r>
      <w:r w:rsidR="000D6386">
        <w:t xml:space="preserve"> — </w:t>
      </w:r>
      <w:r w:rsidR="000D6386" w:rsidRPr="000D6386">
        <w:t>поверх страданий, ибо оболочки и высшее «Я»</w:t>
      </w:r>
      <w:r w:rsidR="000D6386">
        <w:t xml:space="preserve"> — </w:t>
      </w:r>
      <w:r w:rsidR="000D6386" w:rsidRPr="000D6386">
        <w:t>явления разного порядка. Оболочки</w:t>
      </w:r>
      <w:r w:rsidR="000D6386">
        <w:t xml:space="preserve"> — </w:t>
      </w:r>
      <w:r w:rsidR="000D6386" w:rsidRPr="000D6386">
        <w:t>только инструменты, или формы, через которые проявляется «Я». Надо отделить «Я» от его оболочек, чтобы Молчаливый Рекордер выявил сущность свою. Как же можно добиться власти над ними, если не отделить того, кому суждена эта власть от начала времен, от того, над чем суждено ему властвовать. Отождествляя свое «Я» с оболочками, которые могут яро страдать, «Я» вместе с ними страдает. Поднимаясь над ними и себя от них отделив, приобретает свободу и вместе с нею и власть над плотью в себе, или материей своих оболочек. Но материя их и материя вне его</w:t>
      </w:r>
      <w:r w:rsidR="000D6386">
        <w:t xml:space="preserve"> — </w:t>
      </w:r>
      <w:r w:rsidR="000D6386" w:rsidRPr="000D6386">
        <w:t>одна и та же по своей консистенции. И власть, утвержденная над оболочками, становится властью над материей материального мира и стихиями, которые связаны с ней. Это есть сокровенный путь духа к победе над плотью.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330.</w:t>
      </w:r>
      <w:r w:rsidR="000D6386" w:rsidRPr="000D6386">
        <w:t xml:space="preserve"> </w:t>
      </w:r>
      <w:r w:rsidR="00451AC2" w:rsidRPr="00451AC2">
        <w:rPr>
          <w:b/>
        </w:rPr>
        <w:t>(М.А.Й.).</w:t>
      </w:r>
      <w:r w:rsidR="000D6386" w:rsidRPr="000D6386">
        <w:t xml:space="preserve"> Мантрам: «Вы, оболочки, страдайте в конвульсиях боли, печали или переживаний, а я на вас посмотрю, как будете корчиться вы под ударами бича кармы. Вы</w:t>
      </w:r>
      <w:r w:rsidR="000D6386">
        <w:t xml:space="preserve"> — </w:t>
      </w:r>
      <w:r w:rsidR="000D6386" w:rsidRPr="000D6386">
        <w:t>это не Я, вы только мои одеяния, одежда моя, футляры, в которые заперт дух мой на время заключения его в темнице плотного мира. Ни ваши временные страдания (временные, потому что сами вы временны), ни ваши переживания, которые по закону биполярности не могут длиться дольше положенного срока, ничто, происходящее в вас, не может преградить мой Путь в Беспредельность. Как бы ни бесновались вы в кажущейся безысходности своих переживаний, всё свой имеет конец. Вы конечны, и конечна ваша временная власть надо мною навязывать мне происходящее в вас. Я отвергаю власть вашу над духом моим. Я свободу от вас утверждаю и власть над всем, что во мне, и над всем, что вовне. И свобода, и власть</w:t>
      </w:r>
      <w:r w:rsidR="000D6386">
        <w:t xml:space="preserve"> — </w:t>
      </w:r>
      <w:r w:rsidR="000D6386" w:rsidRPr="000D6386">
        <w:t xml:space="preserve">мое право. Эта власть мне дана от начала веков. Я хочу, я стремлюсь сбросить с себя страшное иго рабства, в котором вы хотите меня удержать. Оболочки, страдайте, в каждом страдании вашем я силу найду освободиться от вас. Довольно подчинения неистовству вашего произвола. Хотите страдать, ну и страдайте себе на здоровье, а я не хочу ни ваших страданий, ни вашего произвола, ни рабства, в котором вы держите меня. Довольно! Повластвовали и поцарствовали, а теперь буду властвовать я и радоваться буду, когда будете корчиться вы в судоргах боли, ибо Я свободен от вас. Я теперь понимаю, почему вас бичевали, почему носили на вас вериги и власяницы, почему вас истязали постом и смиряли молитвою. Я знаю, что этими, подчас дикими, средствами вас хотели смирить и подчинить воле духа. А я вас подчиню без всех этих самоистязаний, я </w:t>
      </w:r>
      <w:r w:rsidR="000D6386" w:rsidRPr="000D6386">
        <w:lastRenderedPageBreak/>
        <w:t>буду ликовать и радоваться вашим страданиям, ибо каждое ваше страдание</w:t>
      </w:r>
      <w:r w:rsidR="000D6386">
        <w:t xml:space="preserve"> — </w:t>
      </w:r>
      <w:r w:rsidR="000D6386" w:rsidRPr="000D6386">
        <w:t>это возможность освободиться от вас или вас подчинить. Страдайте и переживайте, сколько хотите, а я утверждаю всею силою духа свою свободу от вас, от власти вашей над духом, от железных и тяжких оков, в которых вы веками держали меня. Кончилась ваша власть надо мною, конец».</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331.</w:t>
      </w:r>
      <w:r w:rsidR="000D6386" w:rsidRPr="000D6386">
        <w:t xml:space="preserve"> (214). </w:t>
      </w:r>
      <w:r w:rsidR="00451AC2" w:rsidRPr="00451AC2">
        <w:rPr>
          <w:b/>
        </w:rPr>
        <w:t>(Гуру).</w:t>
      </w:r>
      <w:r w:rsidR="000D6386" w:rsidRPr="000D6386">
        <w:t xml:space="preserve"> Радость препятствиям, радость трудностям, радость отягощениям духа и, наконец, радость страданиям</w:t>
      </w:r>
      <w:r w:rsidR="000D6386">
        <w:t xml:space="preserve"> — </w:t>
      </w:r>
      <w:r w:rsidR="000D6386" w:rsidRPr="000D6386">
        <w:t>вот сияющий мост счастья, ведущий прямо к Владыке. Сколько же надо страдать, чтобы дойти до него и начать по нему переход. Порадуемся глубине понимания духом сущности жизненного пути. Ничто не проходит без пользы, а тем более отягощения обстоятельствами, а тем более страдания, через которые надо идти. У нас особая радость, когда понимается Путь Жизни.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332.</w:t>
      </w:r>
      <w:r w:rsidR="000D6386" w:rsidRPr="000D6386">
        <w:t xml:space="preserve"> (216). </w:t>
      </w:r>
      <w:r w:rsidR="00451AC2" w:rsidRPr="00451AC2">
        <w:rPr>
          <w:b/>
        </w:rPr>
        <w:t>(Июнь 12).</w:t>
      </w:r>
      <w:r w:rsidR="000D6386" w:rsidRPr="000D6386">
        <w:t xml:space="preserve"> (На днях было со сна). Скоро настанет пора огромнейших и молниеносных сдвигов в жизни народов.</w:t>
      </w:r>
    </w:p>
    <w:p w:rsidR="000D6386" w:rsidRPr="000D6386" w:rsidRDefault="000D6386" w:rsidP="000D6386">
      <w:r w:rsidRPr="000D6386">
        <w:t>(Сегодня). Считай случай предначертанием. Не ты хочешь, но указует судьба, и не всегда так, как хочешь. И еще: думать надо о будущем. Настоящее</w:t>
      </w:r>
      <w:r>
        <w:t xml:space="preserve"> — </w:t>
      </w:r>
      <w:r w:rsidRPr="000D6386">
        <w:t>только этап на пути в будущее. Большие перемены идут. Будете втянуты в их водоворот, они и изменят судьбу.</w:t>
      </w:r>
    </w:p>
    <w:p w:rsidR="000D6386" w:rsidRPr="000D6386" w:rsidRDefault="000D6386" w:rsidP="000D6386">
      <w:r w:rsidRPr="000D6386">
        <w:t>Всё только пока, только на время. Важно Меня сохранить. И в борьбе за власть над сознанием Должен Я победить. Добровольная передача сознания Мне предрешает победу.</w:t>
      </w:r>
    </w:p>
    <w:p w:rsidR="000D6386" w:rsidRPr="000D6386" w:rsidRDefault="000D6386" w:rsidP="000D6386">
      <w:r w:rsidRPr="000D6386">
        <w:t>«Прими, Учитель, сознание мое и будь в нем Владыкой». Моя власть</w:t>
      </w:r>
      <w:r>
        <w:t xml:space="preserve"> — </w:t>
      </w:r>
      <w:r w:rsidRPr="000D6386">
        <w:t>благо, и иго Мое легко есть. Наполнение сознания Мною невозможно без наполнения Мною сердца. Путь ко Мне</w:t>
      </w:r>
      <w:r>
        <w:t xml:space="preserve"> — </w:t>
      </w:r>
      <w:r w:rsidRPr="000D6386">
        <w:t>через сердце.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333.</w:t>
      </w:r>
      <w:r w:rsidR="000D6386" w:rsidRPr="000D6386">
        <w:t xml:space="preserve"> (215). Рука судьбы ставит именно в такие условия, которые вызывают сознание яро на них реагировать. Застой сознания пресекает продвижение духа. Потому и нагружение, и именно такими подробностями, которые заставляют переживать все особенно остро. Жизнь бьет по самым чувствительным и уязвимым местам, вынуждая ответствовать на все и обогащая нужным опытом. Будем приветствовать каждую новую волну как новую возможность приумножить опыт и знания.</w:t>
      </w:r>
    </w:p>
    <w:p w:rsidR="000D6386" w:rsidRPr="000D6386" w:rsidRDefault="000D6386" w:rsidP="00A5360C">
      <w:pPr>
        <w:pStyle w:val="Quote"/>
      </w:pPr>
      <w:r w:rsidRPr="000D6386">
        <w:t>Сосредоточиться не мог, заснул, проснулся и снова ничего, также и от М.А.Й. и Гуру. Когда заснул, вновь видел, что быстро спускаюсь, скользя со снежной горы вниз, с тем чтобы снова подняться.</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334.</w:t>
      </w:r>
      <w:r w:rsidR="000D6386" w:rsidRPr="000D6386">
        <w:t xml:space="preserve"> (217). </w:t>
      </w:r>
      <w:r w:rsidR="00451AC2" w:rsidRPr="00451AC2">
        <w:rPr>
          <w:b/>
        </w:rPr>
        <w:t>(Июнь 13).</w:t>
      </w:r>
      <w:r w:rsidR="000D6386" w:rsidRPr="000D6386">
        <w:t xml:space="preserve"> Сын Мой, о трудностях Пути Говорилось не раз. И главная из них в том, что явления жизни обычной закрывают действительность от взора ослепленного ими путника Великого Пути. Но путь остается, несмотря ни на что, и действительность не меняется от того, что Майя становится на ее место. Как совместить действительность с Майей, когда последняя яро воздействует на все ощущения человека? Но все, кто знал о Свете, все-таки шли, и многие из них доходили, ибо крепко утверждались на основах. При всей яркости Майи основы остаются неизменяемыми. Можно на них опереться и не отклоняться от них даже в самом плотном тумане. Напомним о них, хотя все это уже известно давно. Смерть сметет, подобно урагану, все карточные домики земных майявических построений. Следовательно, смена форм жизни и переход на иной план существования остаются незыблемыми. Так же незыблемо и то, что все постоянно течет, но дух пребывает вовеки. Незыблема Лестница Иерархии, хотя бы Майя скрывала ее. И с вами Владыка. Вот хотя бы эти основы уже дают крепкую опору для противостояния ярости Майи. Ведь вера будет нужна для утверждения несомненного в сознании, когда вихри подуют, и налетит ураган, и вся видимость духа закроется пеленою сумрака. Но если основы не утвердились, рушение неизбежно. Ведь ни на чем внешнем обосноваться нельзя, так как все внешнее подчинено закону непостоянства и замены одного другим, старого</w:t>
      </w:r>
      <w:r w:rsidR="000D6386">
        <w:t xml:space="preserve"> — </w:t>
      </w:r>
      <w:r w:rsidR="000D6386" w:rsidRPr="000D6386">
        <w:t>новым, одного явления</w:t>
      </w:r>
      <w:r w:rsidR="000D6386">
        <w:t xml:space="preserve"> — </w:t>
      </w:r>
      <w:r w:rsidR="000D6386" w:rsidRPr="000D6386">
        <w:t>его противоположностью. В этой смене явлений опоры для духа не найти. И только тот, кто строит твердыню свою на основах, только тот устоит во мраке Майи, Пути не утеряет и выдержит до конца.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335.</w:t>
      </w:r>
      <w:r w:rsidR="000D6386" w:rsidRPr="000D6386">
        <w:t xml:space="preserve"> </w:t>
      </w:r>
      <w:r w:rsidR="00451AC2" w:rsidRPr="00451AC2">
        <w:rPr>
          <w:b/>
        </w:rPr>
        <w:t>(М.А.Й.).</w:t>
      </w:r>
      <w:r w:rsidR="000D6386" w:rsidRPr="000D6386">
        <w:t xml:space="preserve"> А ведь это иногда помогает</w:t>
      </w:r>
      <w:r w:rsidR="000D6386">
        <w:t xml:space="preserve"> — </w:t>
      </w:r>
      <w:r w:rsidR="000D6386" w:rsidRPr="000D6386">
        <w:t>думать о тех, кто находится в еще более трудных и тяжких условиях. Но каковы бы они ни были, жить все равно надо. Не лучше ли стремиться и тут извлекать из трудностей этих то, ради чего допущены они Учителем? Силу свою явивший и стойкость в трудностях жизни сохраняет их навсегда. Но трудностей не испытавший и духа не закаливший на них остается таким, каким был до подхода к Учителю Света. А какими люди подходят, знаете сами и удивляетесь немало на их непригодность к Пути. Пусть трудности силу дают идти и идти неуклонно, не нарушая ритмичности шага.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336.</w:t>
      </w:r>
      <w:r w:rsidR="000D6386" w:rsidRPr="000D6386">
        <w:t xml:space="preserve"> (218). </w:t>
      </w:r>
      <w:r w:rsidR="00451AC2" w:rsidRPr="00451AC2">
        <w:rPr>
          <w:b/>
        </w:rPr>
        <w:t>(Гуру).</w:t>
      </w:r>
      <w:r w:rsidR="000D6386" w:rsidRPr="000D6386">
        <w:t xml:space="preserve"> Трудно, но чудно</w:t>
      </w:r>
      <w:r w:rsidR="000D6386">
        <w:t xml:space="preserve"> — </w:t>
      </w:r>
      <w:r w:rsidR="000D6386" w:rsidRPr="000D6386">
        <w:t>в этом вся суть. Легко, но бесплодно, и нет ни корзин, ни кувшинов, и некуда и не во что дать. Так получение обусловлено трудностями, без которых нельзя. Желающий легкости Пути пусть лучше совсем не подходит, ибо из легкости путного ничего не получается. Есть люди, расслабленные телом,</w:t>
      </w:r>
      <w:r w:rsidR="000D6386">
        <w:t xml:space="preserve"> — </w:t>
      </w:r>
      <w:r w:rsidR="000D6386" w:rsidRPr="000D6386">
        <w:t>они не могут даже стоять на ногах, а есть расслабленные духом</w:t>
      </w:r>
      <w:r w:rsidR="000D6386">
        <w:t xml:space="preserve"> — </w:t>
      </w:r>
      <w:r w:rsidR="000D6386" w:rsidRPr="000D6386">
        <w:t xml:space="preserve">эти не могут ни стоять, ни идти. Это те, кто через трудное никогда не проходил, кто легкости домогался, кто в </w:t>
      </w:r>
      <w:r w:rsidR="000D6386" w:rsidRPr="000D6386">
        <w:lastRenderedPageBreak/>
        <w:t>розовых мечтаниях жил, забыв о суровости жизни и о том, что Учитель Зовет на подвиг. Какой уж тут подвиг в расслабленности! А Учитель своих называет воинами духа. Воину приличествует бранный доспех, и оружие боя, и готовность в дозоре стоять, и готовность к боям против трудностей жизни.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337.</w:t>
      </w:r>
      <w:r w:rsidR="000D6386" w:rsidRPr="000D6386">
        <w:t xml:space="preserve"> (219). </w:t>
      </w:r>
      <w:r w:rsidR="00451AC2" w:rsidRPr="00451AC2">
        <w:rPr>
          <w:b/>
        </w:rPr>
        <w:t>(Июнь 14).</w:t>
      </w:r>
      <w:r w:rsidR="000D6386" w:rsidRPr="000D6386">
        <w:t xml:space="preserve"> Началось, началось, началось. Сегодня узнаешь</w:t>
      </w:r>
      <w:r w:rsidR="000D6386">
        <w:t xml:space="preserve"> — </w:t>
      </w:r>
      <w:r w:rsidR="000D6386" w:rsidRPr="000D6386">
        <w:t>активность на всех фронтах.</w:t>
      </w:r>
    </w:p>
    <w:p w:rsidR="000D6386" w:rsidRPr="000D6386" w:rsidRDefault="000D6386" w:rsidP="000D6386">
      <w:r w:rsidRPr="000D6386">
        <w:t>Радость, Свет, Счастье. Смятение. Пойми</w:t>
      </w:r>
      <w:r>
        <w:t xml:space="preserve"> — </w:t>
      </w:r>
      <w:r w:rsidRPr="000D6386">
        <w:t>Началось. Удерживать не Будем. Волна событий поднялась. Заденет всех.</w:t>
      </w:r>
    </w:p>
    <w:p w:rsidR="000D6386" w:rsidRPr="000D6386" w:rsidRDefault="000D6386" w:rsidP="0067441A">
      <w:pPr>
        <w:pStyle w:val="Quote"/>
      </w:pPr>
      <w:r w:rsidRPr="000D6386">
        <w:t>В это время увидел, как открылась большая дверь.</w:t>
      </w:r>
    </w:p>
    <w:p w:rsidR="000D6386" w:rsidRPr="000D6386" w:rsidRDefault="000D6386" w:rsidP="000D6386">
      <w:r w:rsidRPr="000D6386">
        <w:t>А ты сам не опали себе глаз. Улучшение. Обсуждали</w:t>
      </w:r>
      <w:r>
        <w:t xml:space="preserve"> — </w:t>
      </w:r>
      <w:r w:rsidRPr="000D6386">
        <w:t>Дадим просимое.</w:t>
      </w:r>
    </w:p>
    <w:p w:rsidR="000D6386" w:rsidRPr="000D6386" w:rsidRDefault="000D6386" w:rsidP="000D6386">
      <w:r w:rsidRPr="000D6386">
        <w:t>Насколько может приять сердце, Я в вас Себя Утверждаю и Проявляю. В приявших</w:t>
      </w:r>
      <w:r>
        <w:t xml:space="preserve"> — </w:t>
      </w:r>
      <w:r w:rsidRPr="000D6386">
        <w:t>Обитель Моя. Действую ими. Будь очень осторожен</w:t>
      </w:r>
      <w:r>
        <w:t xml:space="preserve"> — </w:t>
      </w:r>
      <w:r w:rsidRPr="000D6386">
        <w:t>огонь жжет. Не принявших сметут волны. Стань Мной, Меня являя, Мой Свет. Я внутри вас, вы во Мне, внутри Меня. Я Обнимаю вас, сознание ваше, Собою. Я Решил дать тебе право Мною творить. И тогда подойдут, потянутся все. Мои, несущие Свет в мир</w:t>
      </w:r>
      <w:r>
        <w:t xml:space="preserve"> — </w:t>
      </w:r>
      <w:r w:rsidRPr="000D6386">
        <w:t>вы. Кто понесет? Не они же, не знающие Меня. Войдешь в Меня и станешь Мною. Власть Моя велика есть принять приходящих или отвергнуть. Я Творю суд. Я суд над ними творить Буду</w:t>
      </w:r>
      <w:r>
        <w:t xml:space="preserve"> — </w:t>
      </w:r>
      <w:r w:rsidRPr="000D6386">
        <w:t>вами. Что примете Мною, Приму. Что отвергнете</w:t>
      </w:r>
      <w:r>
        <w:t xml:space="preserve"> — </w:t>
      </w:r>
      <w:r w:rsidRPr="000D6386">
        <w:t>Отвергну. Ответственность велика и страшна, ибо Я в вас Явлю суд. Без Меня нет права Суда. Великий Отбор</w:t>
      </w:r>
      <w:r>
        <w:t xml:space="preserve"> — </w:t>
      </w:r>
      <w:r w:rsidRPr="000D6386">
        <w:t>по вас, через вас, вами, в ком Действую Я. Давал эту власть им, но приняли лишь букву и лишились права Суда навсегда. Ныне Даю только Моим и</w:t>
      </w:r>
      <w:r>
        <w:t xml:space="preserve"> — </w:t>
      </w:r>
      <w:r w:rsidRPr="000D6386">
        <w:t>без всяких внешних отличий. Что примут Мною</w:t>
      </w:r>
      <w:r>
        <w:t xml:space="preserve"> — </w:t>
      </w:r>
      <w:r w:rsidRPr="000D6386">
        <w:t>Приму. Потому и Лишил всего, чтобы дать, потому и Готовил года. Власть Моя не от мира сего, но сильнее земной, ибо</w:t>
      </w:r>
      <w:r>
        <w:t xml:space="preserve"> — </w:t>
      </w:r>
      <w:r w:rsidRPr="000D6386">
        <w:t>Жертва. Власть ваша</w:t>
      </w:r>
      <w:r>
        <w:t xml:space="preserve"> — </w:t>
      </w:r>
      <w:r w:rsidRPr="000D6386">
        <w:t xml:space="preserve">жертва. Всяческая и во всех Христос, но кто Меня принял. Я даже Лик Изменил, чтобы легче приняли. Горе отвергшим Меня, ибо уйдут с планеты Моей. Соберу и Приближу по степени сознания вместить Меня. Благо вместившим до времени. Лишаю всего, чтобы дать, ибо лишение и утрата есть получение. Насыщаю энергией огненной, ибо волны огня в мир идут. Ими надо уже управлять, хотя бы в себе. Принять и поверить надо сейчас, потом может оказаться уже слишком поздно, ибо огонь сожжет негодные вместилища. В безумии тех, кто идет против Нового Мира, можно видеть уже воздействие мощи пространственных огненных волн на организмы, не могущие ассимилировать их гармонично и потому ответствующие ярым уявлением противоположных Свету начал. Суд планетный уже происходит. Только этого еще не понимают. Но придется понять, ибо воздействие волн будет усиливаться, возрождая сознания и поднимая их к жизни, если смогут вместить, или уничтожая в процессе самопожирания вследствие ими же порожденных безумий. Суд страшен последний. Никто не уйдет, не свершив суд над собою. </w:t>
      </w:r>
      <w:r w:rsidRPr="000D6386">
        <w:lastRenderedPageBreak/>
        <w:t>Неотвратимость суда</w:t>
      </w:r>
      <w:r>
        <w:t xml:space="preserve"> — </w:t>
      </w:r>
      <w:r w:rsidRPr="000D6386">
        <w:t>в самоосуждении или самооправдании отвергших или принявших Свет, то есть требования эволюции. Как уклониться, когда дышат воздухом все, а воздух насыщен огнем. А огонь, войдя в организм, становится либо огнем творящим, либо огнем поядающим, или сжигающим негодное вместилище. Признаков много наступивших времен, только видеть их не желают. Но придется все же увидеть и, увидев, принять, ибо действительность можно отрицать лишь до известного предела. Даже слепой чувствует Солнце. Солнце жизни восходит над миром. Солнце жизни нельзя отрицать. Но его можно не принять и отвергнуть. Оно будет светить над планетой, и отвергшим не будет уже места на ней. Мы сейчас Пробуждаем народы к пониманию Общего Блага. Принявшие будут жить. Непринявшие исключат себя из Великого Плана. Противодействуют лишь до предела. Близок предел. Небывалое время. Великое и малое, Светлое и темное, Высокое и низкое соревнуются за преобладание в этой последней борьбе. Но победит Свет. Всем, кто со Мною, Ручательство победы Даю. Всем, кто против,</w:t>
      </w:r>
      <w:r>
        <w:t xml:space="preserve"> — </w:t>
      </w:r>
      <w:r w:rsidRPr="000D6386">
        <w:t>поражения. Со Мной</w:t>
      </w:r>
      <w:r>
        <w:t xml:space="preserve"> — </w:t>
      </w:r>
      <w:r w:rsidRPr="000D6386">
        <w:t>значит, с Новым Миром, против старого, на стороне Эволюции.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338.</w:t>
      </w:r>
      <w:r w:rsidR="000D6386" w:rsidRPr="000D6386">
        <w:t xml:space="preserve"> (220). </w:t>
      </w:r>
      <w:r w:rsidR="00451AC2" w:rsidRPr="00451AC2">
        <w:rPr>
          <w:b/>
        </w:rPr>
        <w:t>(М.А.Й.).</w:t>
      </w:r>
      <w:r w:rsidR="000D6386" w:rsidRPr="000D6386">
        <w:t xml:space="preserve"> Мировое положение гораздо более серьезно, чем это кажется обычному сознанию. Нельзя беспредельно нагнетать энергии. Взрыв неизбежен. Произойдет ли он вовне или в сознаниях нагнетателей, значения не имеет, так как следствия будут одинаковы для тех, кто нагнетает огонь. Интересно отметить, как чуткие организмы уже реагируют на пространственную огненную напряженность. И хорошо, если кто уже умеет регулировать в своем организме эти приливы огненных энергий. Сода может оказаться истинной панацеей. Но надо, чтобы и сознание помогало. Об огненных волнах Предупредили давно. И хорошо, если их встретить уже подготовленными. Многие будут метаться от одного полюса к другому, пока не сделают выбор. Тяжкое время для знающих. Надо силы собрать, чтобы его пережить.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339.</w:t>
      </w:r>
      <w:r w:rsidR="000D6386" w:rsidRPr="000D6386">
        <w:t xml:space="preserve"> (221). </w:t>
      </w:r>
      <w:r w:rsidR="00451AC2" w:rsidRPr="00451AC2">
        <w:rPr>
          <w:b/>
        </w:rPr>
        <w:t>(Гуру).</w:t>
      </w:r>
      <w:r w:rsidR="000D6386" w:rsidRPr="000D6386">
        <w:t xml:space="preserve"> Глубина событий не на газетном листе. Только сердце почует их мощь. Будем слушать сердце. Оно говорит, что напряжение в мире достигло небывалых размеров. Ошибочно думать, что оно выражается только в международных конфликтах. Оно проявляется в каждом сознании. Реагируют на него все, и каждый по-своему. Оно касается всех, всего человечества. Раньше спасались и отсиживались вдалеке от очагов напряжения, теперь в него вовлекаются все люди, и нет уже уголков, по которым можно прятаться от этих воздействий. Сейчас ответственность за происходящее в мире вынуждены нести все, хотят они этого или нет: и богатые и бедные, и белые и цветные люди, и сильные и слабые. Ответственность становится всеобщей. И чем скорее это поймут, тем будет лучше. Если ответственность за весь мир, за планету, за жизнь </w:t>
      </w:r>
      <w:r w:rsidR="000D6386" w:rsidRPr="000D6386">
        <w:lastRenderedPageBreak/>
        <w:t>всех народов Земли отвергнут, тягость ее еще плотнее, еще сильнее, еще невыносимее начнет давить на сознания всех, и особенно тех, кто повинен в нарастании напряжения. Ответственность за Землю придется все же принять. Каиново положение, что он не сторож своему брату, в настоящих условиях от ответственности не освободит никого, даже и самих новоявленных Каинов. Придется отвечать за все содеянное ими на планете. К ответу будут призваны все. Суд будет творить пространственный огонь, испепеляя негодных напряжением в их организмах неизжитых, низших, черных огней и уничтожая носителей их, и, наоборот, осветляя, возвышая, вдохновляя и преображая организмы ответствующих, и могущие звучать высшей октавой огненной шкалы. Одна и та же энергия, преломленная через годный или негодный приемник, даст совершенно различные и даже противоположные следствия. Единое пламя становится творящим или разрушающим в зависимости от способности приемника трансмутировать пространственную огненную мощь, вливающуюся в организм человека. Сам огонь ни творящ, ни поядающ. Пламя нейтрально. Свободная воля трансмутирует Агни, делая его созидательным, светлым или устремляя его на разрушение и делая его черным огнем.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340.</w:t>
      </w:r>
      <w:r w:rsidR="000D6386" w:rsidRPr="000D6386">
        <w:t xml:space="preserve"> (222). </w:t>
      </w:r>
      <w:r w:rsidR="00451AC2" w:rsidRPr="00451AC2">
        <w:rPr>
          <w:b/>
        </w:rPr>
        <w:t>(Июнь 15).</w:t>
      </w:r>
      <w:r w:rsidR="000D6386" w:rsidRPr="000D6386">
        <w:t xml:space="preserve"> Вчера были Слова: «Сегодня узнаешь». Вчера ничего не узнал?!</w:t>
      </w:r>
    </w:p>
    <w:p w:rsidR="000D6386" w:rsidRPr="000D6386" w:rsidRDefault="000D6386" w:rsidP="000D6386">
      <w:r w:rsidRPr="000D6386">
        <w:t>Там, где видите внешние отличия, там не ищите Света</w:t>
      </w:r>
      <w:r>
        <w:t xml:space="preserve"> — </w:t>
      </w:r>
      <w:r w:rsidRPr="000D6386">
        <w:t>его там нет. Так было всегда. Внешний блеск прикрывает внутреннюю пустоту. Потому и цепляются люди за букву и догмат, чтобы прикрыть отсутствие содержания. Его надо иметь. Ну а если его нет, как же тогда? Вот тогда-то и начинается прикрытие пустоты внешностью. Чем она блестящее и наряднее, тем пустее внутри. Великолепие одежд и храмов будет ярким свидетельством бессодержательности того, что прикрывается ими. Чем духовнее, тем проще. Отсутствие простоты</w:t>
      </w:r>
      <w:r>
        <w:t xml:space="preserve"> — </w:t>
      </w:r>
      <w:r w:rsidRPr="000D6386">
        <w:t>явный признак отсутствия духовности. Простота</w:t>
      </w:r>
      <w:r>
        <w:t xml:space="preserve"> — </w:t>
      </w:r>
      <w:r w:rsidRPr="000D6386">
        <w:t>великое понятие. Надо быть духом великим, чтобы являть простоту. За сложностями построений можно совсем утратить внутреннее содержание. Чем выше, тем проще. Простота может служить критерием при определении сущности явления, почитающего себя высоким или почитаемого таковым. Так же и жизнь усложнилась ненужными подробностями, отягощая сознание. Много ненужного в жизни людей. Не нужна мода на одежду и вещи. Одежда должна быть простой, прочной, и удобной, и гигиеничной. Сколько ненужного в обиходе! Уродливость фрака с крахмальным хомутом надо понять, чтобы отбросить, или</w:t>
      </w:r>
      <w:r>
        <w:t xml:space="preserve"> — </w:t>
      </w:r>
      <w:r w:rsidRPr="000D6386">
        <w:t>неудобство уродующих ногу ботинок на высоченных подпорках. К чему это всё и многое, многое другое? Роскошь</w:t>
      </w:r>
      <w:r>
        <w:t xml:space="preserve"> — </w:t>
      </w:r>
      <w:r w:rsidRPr="000D6386">
        <w:t>антипод красоты. Красота и простота должны стать основами жизни.</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341.</w:t>
      </w:r>
      <w:r w:rsidR="000D6386" w:rsidRPr="000D6386">
        <w:t xml:space="preserve"> (223). А есть явления и похуже</w:t>
      </w:r>
      <w:r w:rsidR="000D6386">
        <w:t xml:space="preserve"> — </w:t>
      </w:r>
      <w:r w:rsidR="000D6386" w:rsidRPr="000D6386">
        <w:t>это стремление внешне выразить то, чего не удается утвердить внутри. И в одежде, и в пище, и в обиходе как бы утверждается простота при полном отсутствии их в сердце. Фарисеи... те лицемерили явно: внешние пост и молитва, а внутри</w:t>
      </w:r>
      <w:r w:rsidR="000D6386">
        <w:t xml:space="preserve"> — </w:t>
      </w:r>
      <w:r w:rsidR="000D6386" w:rsidRPr="000D6386">
        <w:t>тьма. Теперь это заменяется простотой внешней при сердце молчащем и часто жестоком и под прикрытием слов. А люди все еще продолжают верить словам, довольствуясь ими и не требуя дел. Трудно с блудодеями слова. Они защищаются частоколом слов, за которыми отсиживаются, как в крепости, от обязательства дел. Словам можно верить, когда в них вложено сердце, всегда требующее дела. Обережемся от слов пустопорожних.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342.</w:t>
      </w:r>
      <w:r w:rsidR="000D6386" w:rsidRPr="000D6386">
        <w:t xml:space="preserve"> </w:t>
      </w:r>
      <w:r w:rsidR="00451AC2" w:rsidRPr="00451AC2">
        <w:rPr>
          <w:b/>
        </w:rPr>
        <w:t>(М.А.Й.).</w:t>
      </w:r>
      <w:r w:rsidR="000D6386" w:rsidRPr="000D6386">
        <w:t xml:space="preserve"> Несбывшиеся слова отнесем за счет несовершенства своего аппарата и будем помнить всегда, что продвижение не останавливается ничем, никакими удачными или неудачными сочетаниями внешних условий. Все внешнее</w:t>
      </w:r>
      <w:r w:rsidR="000D6386">
        <w:t xml:space="preserve"> — </w:t>
      </w:r>
      <w:r w:rsidR="000D6386" w:rsidRPr="000D6386">
        <w:t>Майя. А для того чтобы безошибочно воспринимать, надо ухом явно услышать Голос Учителя Света. Пока этого нет, нельзя быть уверенным бесповоротно во всем, что касается особенно личных посылок. Как только в сообщение вторгается личное, опасность искажения усиливается, так как личная заинтересованность нарушает стройность восприятия. Условие «Отвергнись от себя» касается и этой сферы психической жизни человека. Безошибочных приемников мало.</w:t>
      </w:r>
    </w:p>
    <w:p w:rsidR="00451AC2" w:rsidRDefault="00451AC2" w:rsidP="000D6386"/>
    <w:p w:rsidR="000D6386" w:rsidRPr="000D6386" w:rsidRDefault="000D6386" w:rsidP="009028F4">
      <w:pPr>
        <w:pStyle w:val="Quote"/>
      </w:pPr>
      <w:r w:rsidRPr="000D6386">
        <w:t>Видел во сне, что приехал Гуру и что я должен с ним повидаться.</w:t>
      </w:r>
    </w:p>
    <w:p w:rsidR="000D6386" w:rsidRPr="000D6386" w:rsidRDefault="000C1121" w:rsidP="000D6386">
      <w:r w:rsidRPr="000C1121">
        <w:rPr>
          <w:b/>
        </w:rPr>
        <w:t>1</w:t>
      </w:r>
      <w:r w:rsidRPr="00632850">
        <w:rPr>
          <w:b/>
        </w:rPr>
        <w:t>965</w:t>
      </w:r>
      <w:r>
        <w:rPr>
          <w:b/>
        </w:rPr>
        <w:t xml:space="preserve"> г. </w:t>
      </w:r>
      <w:r w:rsidR="00C515BC" w:rsidRPr="00C515BC">
        <w:rPr>
          <w:b/>
        </w:rPr>
        <w:t>343.</w:t>
      </w:r>
      <w:r w:rsidR="000D6386" w:rsidRPr="000D6386">
        <w:t xml:space="preserve"> (224). </w:t>
      </w:r>
      <w:r w:rsidR="00451AC2" w:rsidRPr="00451AC2">
        <w:rPr>
          <w:b/>
        </w:rPr>
        <w:t>(Гуру).</w:t>
      </w:r>
      <w:r w:rsidR="000D6386" w:rsidRPr="000D6386">
        <w:t xml:space="preserve"> Сны имеют безусловное значение, так как могут устанавливать тонкие связи. Следствия могут сказаться позднее и даже не в тех измерениях, в которых они ожидаются. В этих случаях следует отметить самый факт, не утруждая себя толкованиями. Разрыв между мирами будет уменьшаться. Сближение миров, этого и того, Указано как признак наступающей Эпохи Огня. Многое тогда облегчится. И сон станет сознательным общением с Тонким Миром.</w:t>
      </w:r>
    </w:p>
    <w:p w:rsidR="000D6386" w:rsidRPr="000D6386" w:rsidRDefault="000D6386" w:rsidP="00C22D84">
      <w:pPr>
        <w:pStyle w:val="Quote"/>
      </w:pPr>
      <w:r w:rsidRPr="000D6386">
        <w:t>В личной жизни по-прежнему висим между небом и землей, то есть, не имея спокойного угла и не зная, когда его получим.</w:t>
      </w:r>
    </w:p>
    <w:p w:rsidR="00D8779F" w:rsidRDefault="00D8779F" w:rsidP="000D6386"/>
    <w:p w:rsidR="00D8779F" w:rsidRDefault="000C1121" w:rsidP="000D6386">
      <w:r w:rsidRPr="000C1121">
        <w:rPr>
          <w:b/>
        </w:rPr>
        <w:t>1</w:t>
      </w:r>
      <w:r w:rsidRPr="00632850">
        <w:rPr>
          <w:b/>
        </w:rPr>
        <w:t>965</w:t>
      </w:r>
      <w:r>
        <w:rPr>
          <w:b/>
        </w:rPr>
        <w:t xml:space="preserve"> г. </w:t>
      </w:r>
      <w:r w:rsidR="00C515BC" w:rsidRPr="00C515BC">
        <w:rPr>
          <w:b/>
        </w:rPr>
        <w:t>344.</w:t>
      </w:r>
      <w:r w:rsidR="000D6386" w:rsidRPr="000D6386">
        <w:t xml:space="preserve"> </w:t>
      </w:r>
      <w:r w:rsidR="00451AC2" w:rsidRPr="00451AC2">
        <w:rPr>
          <w:b/>
        </w:rPr>
        <w:t>(Июнь 16).</w:t>
      </w:r>
      <w:r w:rsidR="000D6386" w:rsidRPr="000D6386">
        <w:t xml:space="preserve"> Кв[артира] будет. Что будет еще? Будет решение ваших проблем. Считай дело решенным. Конечно, большую (кв[артиру]).</w:t>
      </w:r>
    </w:p>
    <w:p w:rsidR="000D6386" w:rsidRPr="000D6386" w:rsidRDefault="000D6386" w:rsidP="000D6386">
      <w:r w:rsidRPr="000D6386">
        <w:t>Хочу сделать тебя универсальным приемником. Сделаю. Вот так проложили в пространстве канал достижению. Я Сказал. Прокладывается мыслью. Моя сильна. Когда Говорю: «Да будет так»,</w:t>
      </w:r>
      <w:r>
        <w:t xml:space="preserve"> — </w:t>
      </w:r>
      <w:r w:rsidRPr="000D6386">
        <w:t xml:space="preserve">исполняется. Так будет. Многое есть у Меня для тебя в будущем. </w:t>
      </w:r>
      <w:r w:rsidRPr="000D6386">
        <w:lastRenderedPageBreak/>
        <w:t>Сейчас не вместить. Двуполюсность жизни гарантирует и счастье. Я Буду хотеть, а ты осуществлять Мои желания, которые будут выражением твоих сокровенных. Это возможно при слиянии воль. Итак, слияние сознаний и слияние воль, и в свободе. Ваша свобода в слиянии, но не в подчинении или рабстве. Радость Дам, которая ушла. Во Мне всё. Ищи во Мне, остальное приложится. Но не ищи приложения прежде. Лишил всего, что ты любишь, чтобы стать ближе к тебе и первее всех приложений и чтобы их дать потом, когда утвердишься на и во Мне. Не может не дать урожая во времени то, что ты устремляешь ко Мне.</w:t>
      </w:r>
    </w:p>
    <w:p w:rsidR="000D6386" w:rsidRPr="000D6386" w:rsidRDefault="000D6386" w:rsidP="000D6386"/>
    <w:p w:rsidR="000D6386" w:rsidRPr="000D6386" w:rsidRDefault="000D6386" w:rsidP="00B9664D">
      <w:pPr>
        <w:pStyle w:val="Quote"/>
      </w:pPr>
      <w:r w:rsidRPr="000D6386">
        <w:t>Во сне видел Матерь. Знал, что она близко. Здание было огромным. С великим трудом, что-то преодолевая, что-то приспособляя и строя, все же приблизился к Ней. Крепко держал Ее, чувствуя Ее близость. Она была рада. Были люди. Потом, Ее подняв на руки, усадил под дерево. Она чувствовала себя, по-видимому, больной, а возможно, уставшей. Встрече был рад, радость была взаимной. Было много подробностей, но под утро забыл. Пошел за Зиной, чтобы ее привести. Были чужие. Они мне мешали, так как тоже хотели со мной подойти. Пошел с Зиной к Ней и проснулся. Она была в синем. Что близок Ей, явно чуял, и знал, и взаимность ощущал. Сон дал радость.</w:t>
      </w:r>
    </w:p>
    <w:p w:rsidR="000D6386" w:rsidRPr="000D6386" w:rsidRDefault="000C1121" w:rsidP="000D6386">
      <w:r w:rsidRPr="000C1121">
        <w:rPr>
          <w:b/>
        </w:rPr>
        <w:t>1</w:t>
      </w:r>
      <w:r w:rsidRPr="00632850">
        <w:rPr>
          <w:b/>
        </w:rPr>
        <w:t>965</w:t>
      </w:r>
      <w:r>
        <w:rPr>
          <w:b/>
        </w:rPr>
        <w:t xml:space="preserve"> г. </w:t>
      </w:r>
      <w:r w:rsidR="00C515BC" w:rsidRPr="00C515BC">
        <w:rPr>
          <w:b/>
        </w:rPr>
        <w:t>345.</w:t>
      </w:r>
      <w:r w:rsidR="000D6386" w:rsidRPr="000D6386">
        <w:t xml:space="preserve"> (225). </w:t>
      </w:r>
      <w:r w:rsidR="00451AC2" w:rsidRPr="00451AC2">
        <w:rPr>
          <w:b/>
        </w:rPr>
        <w:t>(Июнь 16).</w:t>
      </w:r>
      <w:r w:rsidR="000D6386" w:rsidRPr="000D6386">
        <w:t xml:space="preserve"> Все было против, все будет за. Когда это осуществится, радость придет. Предвосхищение этого уже ощущается отдаленной волною радости. Предвестником это считай идущего счастья. Должна же, наконец, кончиться тяжкая полоса жизни. Всему все же бывает конец. Новую ступень начнем радостью. И пусть будет она не о земном, но о Высшем. Земное останется как бы только аккомпанементом основному течению. Заплачено достаточно, можно получить. Сейчас для Общения еще нужны приемы и сосредоточение, потом, когда сделается оно постоянным, они не будут нужны. Постоянство Общения</w:t>
      </w:r>
      <w:r w:rsidR="000D6386">
        <w:t xml:space="preserve"> — </w:t>
      </w:r>
      <w:r w:rsidR="000D6386" w:rsidRPr="000D6386">
        <w:t>очень высокая ступень достижений. Она означает слияние и сознания, и воли с Сознанием и Волей Моими. Воля своя немногого стоит, ибо не раз заводила в тупик. Сперва передача сознания и воли по линии Иерархии Мне, потом слияние, потом Уявление Воли Моей в сознании и воле твоих. Своеволие не есть слияние воль. Подчинение не есть слияние воль. Только объединение в гармоническом свободном аккорде двух воль, стремящихся к Свету</w:t>
      </w:r>
      <w:r w:rsidR="000D6386">
        <w:t xml:space="preserve"> — </w:t>
      </w:r>
      <w:r w:rsidR="000D6386" w:rsidRPr="000D6386">
        <w:t>решение этой сложной задачи. Рабы божьи себя не оправдали. Рабство породило безрадостное и унылое подчинение. Не все ли равно, в какие цепи закован дух. Радостно, свободно и сияющее объединение свободных воль в Свете. Сын Света не раб, но сонаследник Отца. Наступает Эра Огня, Эра свободы от всех видов рабства. Самое страшное из всех видов рабства</w:t>
      </w:r>
      <w:r w:rsidR="000D6386">
        <w:t xml:space="preserve"> — </w:t>
      </w:r>
      <w:r w:rsidR="000D6386" w:rsidRPr="000D6386">
        <w:t xml:space="preserve">рабство духовное. Искажение религий породило его. Мой </w:t>
      </w:r>
      <w:r w:rsidR="000D6386" w:rsidRPr="000D6386">
        <w:lastRenderedPageBreak/>
        <w:t>Меч, принесенный на Землю, разрубит все цепи, сковавшие дух. Я свободу народам Несу.</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346.</w:t>
      </w:r>
      <w:r w:rsidR="000D6386" w:rsidRPr="000D6386">
        <w:t xml:space="preserve"> Маленький опыт вчерашний, Считаю, был достаточно убедительным, чтобы показать, что даже малое дело, исполняемое вместе со Мною, заканчивается успешно, если даже нет нужного навыка и опыта. Опыт можно повторить в разных вариантах, чтобы в конце концов научиться делать уже всё, что заставляет жизнь, совместно со Мной. И тогда всякая работа станет успешной. Ведь ничто низкое или недостойное уже не сможет войти в круг выполнения действий. Будем привыкать к выполнению действий, совместно ведущих.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347.</w:t>
      </w:r>
      <w:r w:rsidR="000D6386" w:rsidRPr="000D6386">
        <w:t xml:space="preserve"> (226). </w:t>
      </w:r>
      <w:r w:rsidR="00451AC2" w:rsidRPr="00451AC2">
        <w:rPr>
          <w:b/>
        </w:rPr>
        <w:t>(М.А.Й.).</w:t>
      </w:r>
      <w:r w:rsidR="000D6386" w:rsidRPr="000D6386">
        <w:t xml:space="preserve"> Много старались, стараются и будут стараться темные твари, чтобы от нас оторвать. Но все старания их тщетны. Потому и беснуются, изыскивая все новые и новые способы вам досаждать. Если бы знали, сколько у них беспокойств о каждом преуспеянии вашем и ваших успехах в стремлении удержать серебряную нить духа. То, через что проходите вы, неизбежный этап настоящего ученичества. Он очень важен, так как обогащает сознание неоценимым опытом. Он очень труден. Нам поневоле приходится отходить немного в сторону, чтобы дать известную, ограниченную точными рамками, свободу темным злоделателям над вами. Но иначе нельзя. Иначе не выработать в вас нужную для дальнейшего продвижения степень противостояния враждебным воздействиям. Закалка оружия и бронирование огненное должны быть доведены до конца. Порадуемся, что он уже наступает. От власти окружающих и среды над сознанием освободиться так нелегко. Но зато велика радость, когда эта свобода, наконец, наступает.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348.</w:t>
      </w:r>
      <w:r w:rsidR="000D6386" w:rsidRPr="000D6386">
        <w:t xml:space="preserve"> </w:t>
      </w:r>
      <w:r w:rsidR="00451AC2" w:rsidRPr="00451AC2">
        <w:rPr>
          <w:b/>
        </w:rPr>
        <w:t>(Гуру).</w:t>
      </w:r>
      <w:r w:rsidR="000D6386" w:rsidRPr="000D6386">
        <w:t xml:space="preserve"> Если нас начинаете видеть во сне</w:t>
      </w:r>
      <w:r w:rsidR="000D6386">
        <w:t xml:space="preserve"> — </w:t>
      </w:r>
      <w:r w:rsidR="000D6386" w:rsidRPr="000D6386">
        <w:t>близки подвижки. Дух чует и знает то, чего не видит еще глаз. Знание духа превыше других способов познавания. Без причины ничего не бывает. Радость</w:t>
      </w:r>
      <w:r w:rsidR="000D6386">
        <w:t xml:space="preserve"> — </w:t>
      </w:r>
      <w:r w:rsidR="000D6386" w:rsidRPr="000D6386">
        <w:t>предвестница сужденного счастья. Мы в курсе всех ваших дел. Вы связаны с нами, ибо были и есть в наших планах. Наши планы не на сегодня и не на завтрашний день, но на будущее: и далекое, и близкое. Вы в них. Отсюда наша забота о вас. Ребенок, прежде чем научится ходить, и падает, и ушибается, и плачет, но все-таки научается. А вас нам надо так многому научить! Зная это, не сетуйте, когда приходится выдерживать толчки и удары. Ведь все это только учеба в школе жизни. И хорошо, если имеете Учителя, знающего и опытного. Это цените.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349.</w:t>
      </w:r>
      <w:r w:rsidR="000D6386" w:rsidRPr="000D6386">
        <w:t xml:space="preserve"> (227). </w:t>
      </w:r>
      <w:r w:rsidR="00451AC2" w:rsidRPr="00451AC2">
        <w:rPr>
          <w:b/>
        </w:rPr>
        <w:t>(Июнь 17).</w:t>
      </w:r>
      <w:r w:rsidR="000D6386" w:rsidRPr="000D6386">
        <w:t xml:space="preserve"> </w:t>
      </w:r>
      <w:r w:rsidR="00451AC2" w:rsidRPr="00451AC2">
        <w:rPr>
          <w:b/>
        </w:rPr>
        <w:t>(Гуру).</w:t>
      </w:r>
      <w:r w:rsidR="000D6386" w:rsidRPr="000D6386">
        <w:t xml:space="preserve"> Непрерываемость сознания обуславливает и непрерывность связи с Руководителем, и непрерывность Служения во всех мирах</w:t>
      </w:r>
      <w:r w:rsidR="000D6386">
        <w:t xml:space="preserve"> — </w:t>
      </w:r>
      <w:r w:rsidR="000D6386" w:rsidRPr="000D6386">
        <w:t xml:space="preserve">сознательное </w:t>
      </w:r>
      <w:r w:rsidR="000D6386" w:rsidRPr="000D6386">
        <w:lastRenderedPageBreak/>
        <w:t>продолжение начатого на Земле, только в условиях свободы и несвязанности земными ограничениями. Тонкое пребывание может быть лишением для тех, кто жил привязанностью к земным ощущениям и впечатлениям, кто любил вкусно поесть, сладко попить или выпить, кто любил ощущения тела и то, что они давали, кто погружался с головою в земные дела, считая, что в них Альфа и Омега плотного существования. Но Альфа и Омега не в них, а в Позвавшем и в Днях Жизни Его. И когда еще в теле центр тяжести, или тяготения, переносится в действительность Надземного Мира и ею живет человек, тогда лишение земных условий становится освобождением и обретением расширенных возможностей тонкого пребывания. Представьте себе, что вдруг вам дается возможность летать, куда вы хотите, быть там, куда влекут вас ваши высшие устремления, быть с теми, кого вы любите неумирающей во времени любовью, делать то, чего хочет душа, владеть и изучать то, что вы стремитесь познавать всю свою жизнь, и осуществлять в видимости явной свои самые дерзновенные устремления. Конечно, это высшее счастье для человека. Там нельзя удовлетворить ни одного телесно-земного желания, но осуществимо все, что на Земле не является земным, но от духа. Можно ясно и безошибочно определить, что найдет там для себя каждый уходящий с Земли, если знать, чем он жил на Земле, что любил, чем увлекался, что считал своим и думал о чем. Чувства, стремления, мысли</w:t>
      </w:r>
      <w:r w:rsidR="000D6386">
        <w:t xml:space="preserve"> — </w:t>
      </w:r>
      <w:r w:rsidR="000D6386" w:rsidRPr="000D6386">
        <w:t>все это остается, обостренное подвижностью тонких условий, и остается породитель всего этого сложного внутреннего мира тонких энергий. Вы легко можете представить себе жизнь в Надземном ученика Учителя Света, или поэта, или композитора, или художника, или деятеля Общего Блага. Насколько ярка, широка и увлекательна жизнь этих людей, если они уходили, не отягченные земными пережитками и желаниями. Много условий земных остается, но трансформированными</w:t>
      </w:r>
      <w:r w:rsidR="000D6386">
        <w:t xml:space="preserve"> — </w:t>
      </w:r>
      <w:r w:rsidR="000D6386" w:rsidRPr="000D6386">
        <w:t>например, условие одежды, или жилища, или питания, но только не пищей земной: питание ароматами, дыханием, то есть обмен веществ остается, но на высшей шкале. Встречают переходящих всех. Встречи</w:t>
      </w:r>
      <w:r w:rsidR="000D6386">
        <w:t xml:space="preserve"> — </w:t>
      </w:r>
      <w:r w:rsidR="000D6386" w:rsidRPr="000D6386">
        <w:t>по созвучию и устремлению.</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350.</w:t>
      </w:r>
      <w:r w:rsidR="000D6386" w:rsidRPr="000D6386">
        <w:t xml:space="preserve"> Особенную силу устремления накапливает ритм. Именно ритмом можно достичь недостижимого. Следует твердо запомнить, что недостижимого вообще нет, так как недостижимое здесь достижимо в Надземном.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351.</w:t>
      </w:r>
      <w:r w:rsidR="000D6386" w:rsidRPr="000D6386">
        <w:t xml:space="preserve"> </w:t>
      </w:r>
      <w:r w:rsidR="00451AC2" w:rsidRPr="00451AC2">
        <w:rPr>
          <w:b/>
        </w:rPr>
        <w:t>(М.А.Й.).</w:t>
      </w:r>
      <w:r w:rsidR="000D6386" w:rsidRPr="000D6386">
        <w:t xml:space="preserve"> Еще потерпеть остается немного. И тогда и нам легче будет держать с вами связь, ибо негармоничность окружения очень мешает: мешает вам, мешает и нам. Изолированность для восприятий очень нужна, но нужна и победа над яростью плотных условий. Тепличные не вредят лишь после закалки. И к чему повторения, когда в одну жизнь можно закончить многие счеты. Жду вас. Ведь обещанная встреча все равно </w:t>
      </w:r>
      <w:r w:rsidR="000D6386" w:rsidRPr="000D6386">
        <w:lastRenderedPageBreak/>
        <w:t>состоится, в каких бы условиях она ни произошла. Но очень интересно отметить, что даже не встретившись в теле, много укрепили и утвердили нашу связь и нашу близость. Кто-то о ком-то забыл, а кто-то запомнил, помнит и будет помнить всегда. Это и приведет к встрече сужденной. И радость ее будет взаимной. Чувство, устремленное к любимому человеку, легко передается через пространство, в каком бы теле и состоянии он ни был. Нам радостно чуять золотые нити любви, устремленной к нам. Они ткут жемчужный узор будущего. Эти чувства мы ценим. Они нам много дают. Животворный обмен происходит тончайших энергий. Они нужны вам. Они нужны нам. Мы уявляем энергии свои через близких. Это легче всего. Дайте и вы нам возможность делать это полнее. Вы знаете, как.</w:t>
      </w:r>
    </w:p>
    <w:p w:rsidR="000D6386" w:rsidRPr="000D6386" w:rsidRDefault="000D6386" w:rsidP="000D6386">
      <w:r w:rsidRPr="000D6386">
        <w:t>(Утром, со сна). Ты мудро строй.</w:t>
      </w:r>
    </w:p>
    <w:p w:rsidR="000D6386" w:rsidRPr="000D6386" w:rsidRDefault="000D6386" w:rsidP="00B9664D">
      <w:pPr>
        <w:pStyle w:val="Quote"/>
      </w:pPr>
      <w:r w:rsidRPr="000D6386">
        <w:t>Потом увидел открывающуюся дверь.</w:t>
      </w:r>
    </w:p>
    <w:p w:rsidR="000D6386" w:rsidRPr="000D6386" w:rsidRDefault="000D6386" w:rsidP="000D6386">
      <w:r w:rsidRPr="000D6386">
        <w:t>(Потом). Скажу: «Утвердим достижение практикой каждодневной в слушании, в видении, в восприятиях мысли, а потом обонянии и вкусе».</w:t>
      </w:r>
    </w:p>
    <w:p w:rsidR="000D6386" w:rsidRPr="000D6386" w:rsidRDefault="000D6386" w:rsidP="000D6386">
      <w:r w:rsidRPr="000D6386">
        <w:t>Слушай, Борис, и видь.</w:t>
      </w:r>
    </w:p>
    <w:p w:rsidR="000D6386" w:rsidRPr="000D6386" w:rsidRDefault="000D6386" w:rsidP="00B9664D">
      <w:pPr>
        <w:pStyle w:val="Quote"/>
      </w:pPr>
      <w:r w:rsidRPr="000D6386">
        <w:t>Днем спал и, проснувшись, увидел перед собою соседку в красном платье. Она мгновенно исчезла, когда глаза моргнули.</w:t>
      </w:r>
    </w:p>
    <w:p w:rsidR="00D8779F" w:rsidRDefault="00D8779F" w:rsidP="000D6386"/>
    <w:p w:rsidR="000D6386" w:rsidRDefault="000C1121" w:rsidP="000D6386">
      <w:r w:rsidRPr="000C1121">
        <w:rPr>
          <w:b/>
        </w:rPr>
        <w:t>1</w:t>
      </w:r>
      <w:r w:rsidRPr="00632850">
        <w:rPr>
          <w:b/>
        </w:rPr>
        <w:t>965</w:t>
      </w:r>
      <w:r>
        <w:rPr>
          <w:b/>
        </w:rPr>
        <w:t xml:space="preserve"> г. </w:t>
      </w:r>
      <w:r w:rsidR="00C515BC" w:rsidRPr="00C515BC">
        <w:rPr>
          <w:b/>
        </w:rPr>
        <w:t>352.</w:t>
      </w:r>
      <w:r w:rsidR="000D6386" w:rsidRPr="000D6386">
        <w:t xml:space="preserve"> </w:t>
      </w:r>
      <w:r w:rsidR="00451AC2" w:rsidRPr="00451AC2">
        <w:rPr>
          <w:b/>
        </w:rPr>
        <w:t>(Июнь 18).</w:t>
      </w:r>
      <w:r w:rsidR="000D6386" w:rsidRPr="000D6386">
        <w:t xml:space="preserve"> (Со сна). ...... в свое время, необходимо. Ты слышал? Неимеющий может владеть всем, ибо сознание его свободно от вещей. Не имеющий ничего, ничто не считающий своим, приди и возьми; внимающий и понимающий</w:t>
      </w:r>
      <w:r w:rsidR="000D6386">
        <w:t xml:space="preserve"> — </w:t>
      </w:r>
      <w:r w:rsidR="000D6386" w:rsidRPr="000D6386">
        <w:t>тоже. Приму в Сердце Мое. (Отец Мой).</w:t>
      </w:r>
    </w:p>
    <w:p w:rsidR="009F2AE8" w:rsidRPr="000D6386" w:rsidRDefault="009F2AE8" w:rsidP="000D6386">
      <w:r>
        <w:t>23.</w:t>
      </w:r>
    </w:p>
    <w:p w:rsidR="000D6386" w:rsidRPr="000D6386" w:rsidRDefault="000D6386" w:rsidP="00470D6E">
      <w:pPr>
        <w:pStyle w:val="Quote"/>
      </w:pPr>
      <w:r w:rsidRPr="000D6386">
        <w:t>Сегодня, 24-го июня, узнали, что 23-го уехали наши мучители.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353.</w:t>
      </w:r>
      <w:r w:rsidR="000D6386" w:rsidRPr="000D6386">
        <w:t xml:space="preserve"> (228). Великие Духи Стремились к тому, чтобы не иметь ничего и освободиться от того, что Имели, ибо все земное очень мешает свободно владеть незримыми сокровищами духа. Земное требует в сознании места, внимания, заботы. Но сокровища духа ценнее, ибо неотъемлемы смертью. Ими владея, Они не Могли уделять Энергий Своих тому, на что обычные люди тратят все свое время. Кто заботится только о земном, о Высших Мирах ничего не узнает и не узнает ничего о себе, кроме внешнего в себе человека. Не о таких говорится: Nosce animum tuum. Все в человеке. Все человеки. Но рознь человек человеку, и различаются люди между собою даже больше, чем звезды. Ведь в пространстве живут и сияющие солнца, и мертвые луны. Ведь это о людях Сказано, что «Звезда от звезды разнствует во славе». Не будем смущаться древними речениями, если в них выражена космическая мысль. Важно понять, что на какой бы ступени развития не стоял человек, </w:t>
      </w:r>
      <w:r w:rsidR="000D6386" w:rsidRPr="000D6386">
        <w:lastRenderedPageBreak/>
        <w:t>перед ним Беспредельность, а в ней беспредельность возможностей развития духа, и что в Беспредельности все достижимо. Малое, но правильное начинание во времени следствие даст. Значение малых начинаний великих вещей следует помнить. Если долгие годы каждодневных усилий заметных плодов не дают, порадуемся тому, что эти усилия следствий не могут не дать в свое время. Важно сделать посев, и уделить внимание пашне, и вырвать вовремя сорняки, а всходы не могут не быть. На ниве Беспредельности прорастают успешно семена психических зерен даже тысячелетней давности, а порою и больше. Каждый человек, знает он это или нет, есть результат вековых накоплений, и в каждом его действии выражается автоматически опыт множества жизней. Не мудро полагать, что вести шахматную игру одновременно с десятком партнеров может сознание, не накопившее способностей своих в течение сотен веков. Будучи выражением многовекового опыта, кристаллизованного в способностях человека, носитель его часто даже и не подозревает, насколько стар его дух, хотя молодо тело. Возраст духа превышает возраст тела в неисчислимое количество раз. При погружении в глубины своего духа можно оттуда извлечь жемчужины прошлых накоплений. Даже сознательный самовопрос о любой из своих способностей не может не навести на источник или причину их происхождения. Ведь из ничего не получается ничего. А что-то всегда идет от или из чего-то. И воинственность, и смелость, и любовь к оружию</w:t>
      </w:r>
      <w:r w:rsidR="000D6386">
        <w:t xml:space="preserve"> — </w:t>
      </w:r>
      <w:r w:rsidR="000D6386" w:rsidRPr="000D6386">
        <w:t>все это из далекого прошлого. И способности к музыке, математике, философии, изобретениям, химии</w:t>
      </w:r>
      <w:r w:rsidR="000D6386">
        <w:t xml:space="preserve"> — </w:t>
      </w:r>
      <w:r w:rsidR="000D6386" w:rsidRPr="000D6386">
        <w:t>все из того же забытого прошлого. Способности человека</w:t>
      </w:r>
      <w:r w:rsidR="000D6386">
        <w:t xml:space="preserve"> — </w:t>
      </w:r>
      <w:r w:rsidR="000D6386" w:rsidRPr="000D6386">
        <w:t>это квинтэссенция накопленного в прежних жизнях его опыта. Накапливал человек раньше, накапливает и ныне для будущего. Условия, дающие эту возможность, уйдут, опыт останется. И жизнь людям дается только для приобретения этого опыта, который нужен для будущего. А будущее человека</w:t>
      </w:r>
      <w:r w:rsidR="000D6386">
        <w:t xml:space="preserve"> — </w:t>
      </w:r>
      <w:r w:rsidR="000D6386" w:rsidRPr="000D6386">
        <w:t>в Беспредельности.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354.</w:t>
      </w:r>
      <w:r w:rsidR="000D6386" w:rsidRPr="000D6386">
        <w:t xml:space="preserve"> </w:t>
      </w:r>
      <w:r w:rsidR="00451AC2" w:rsidRPr="00451AC2">
        <w:rPr>
          <w:b/>
        </w:rPr>
        <w:t>(М.А.Й.).</w:t>
      </w:r>
      <w:r w:rsidR="000D6386" w:rsidRPr="000D6386">
        <w:t xml:space="preserve"> Необходимость расчленения сознания вызывается жизнью. Жизнь требует, чтобы одновременно могли совершаться процессы, казалось бы, совершенно несовместимые. Но вот практика показывает, что это все же возможно, хотя обычно думают, что одновременно можно сосредоточиться только на одной вещи, предмете или явлении. Но это положение от старого мира, хотя уже старый мир давал неоднократные свидетельства способности расчленения сознания и одновременной активности его по разным направлениям. Эту способность можно развивать сознательно и уже не смущаться тем, что мысль продолжает течь по заданному или принятому направлению, в то время как сознание проявляет активность и по другому или другим. И, как это ни странно, одно не мешает другому, если проявлена достаточная устойчивость, или твердость, на главном направлении. Конечно, при нескольких таких процессах один является наиглавнейшим, а остальные </w:t>
      </w:r>
      <w:r w:rsidR="000D6386" w:rsidRPr="000D6386">
        <w:lastRenderedPageBreak/>
        <w:t>побочными, или не столь важными. Но внимание в различных дозах может быть уявлено всем без ущерба для главного. Ученика Учитель Ставит в случае нужды в необходимость действовать одновременно по разным направлениям, как это, например, имело место при данной записи, когда надо было писать и в то же время обуздывать неистовство необузданных и несдерживаемых астралов ссорящихся над головою супругов. Темные вдохновили на ссору супругов именно в момент Общения, чтобы помешать записи, но Учитель Использовал джинов, чтобы дать наглядный опыт примерного расчленения сознания, который и был завершен вполне удачно, так как равновесия темным нарушить не удалось и запись состоялась.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355.</w:t>
      </w:r>
      <w:r w:rsidR="000D6386" w:rsidRPr="000D6386">
        <w:t xml:space="preserve"> (229). </w:t>
      </w:r>
      <w:r w:rsidR="00451AC2" w:rsidRPr="00451AC2">
        <w:rPr>
          <w:b/>
        </w:rPr>
        <w:t>(Гуру).</w:t>
      </w:r>
      <w:r w:rsidR="000D6386" w:rsidRPr="000D6386">
        <w:t xml:space="preserve"> Победить мир можно, только отказавшись от мира, то есть отказавшись признать его власть над духом. Дух превыше всего. Это очень легко произнести и даже принять мозгом. Но утвердить это жизнью, делами и мыслью много труднее. Линию духа победитель выносит над теснотою обычности, над противодействием инертной или косной среды, над темнотой рукотворных подвалов, и ведет эту свою линию он до конца: свое поведение, свое своеобычное творчество, свои мысли и действия</w:t>
      </w:r>
      <w:r w:rsidR="000D6386">
        <w:t xml:space="preserve"> — </w:t>
      </w:r>
      <w:r w:rsidR="000D6386" w:rsidRPr="000D6386">
        <w:t>все свое, не заимствованное у других, не взятое для подражания. Конечно, и жизнь таких людей необычна. Именно надо отказаться от мира обычности и необычность принять для выражения активности духа. Это и будет победой, одною из многих, ибо, чтобы мир победить, надо много побед или, говоря другими словами, надо быть победителем всегда. В этом выявится примат духа, который превыше всего и, прежде всего, выше ограниченности и связанности плотных условий.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356.</w:t>
      </w:r>
      <w:r w:rsidR="000D6386" w:rsidRPr="000D6386">
        <w:t xml:space="preserve"> (230). </w:t>
      </w:r>
      <w:r w:rsidR="00451AC2" w:rsidRPr="00451AC2">
        <w:rPr>
          <w:b/>
        </w:rPr>
        <w:t>(Июнь 19).</w:t>
      </w:r>
      <w:r w:rsidR="000D6386" w:rsidRPr="000D6386">
        <w:t xml:space="preserve"> Конечно, друзья совершенства собой не являют. И друзей надо хорошо знать, знать настолько хорошо, чтобы не умиляться масками и все же, зная, не осуждать. Осуждение наносит двоякий вред: прежде всего осуждаемому, омрачая его и погашая его огни. И осуждающий наносит вред и самому себе, ибо допускает в своем микрокосме наличие таких чувств и эмоций, которые делают его аппарат неспособным к восприятию тонких энергий. Осуждающий себя уже наказал. Трудно совместить знание человека с неосуждением. К Нашим Посланникам тянутся все, ибо они не осуждают, хотя и усвоили науку познания человека. Осуждение тесно связано с самостью, считающей, что именно она терпит или потерпела ущерб от недостатка осуждаемого. Всепрощение и неосуждение</w:t>
      </w:r>
      <w:r w:rsidR="000D6386">
        <w:t xml:space="preserve"> — </w:t>
      </w:r>
      <w:r w:rsidR="000D6386" w:rsidRPr="000D6386">
        <w:t>явления разного порядка. Не может человек прощать или не прощать другого, так как следствиями каждого поступка распоряжается карма и прощение не освобождает от кармы. Но обсуждение или суд над другим человеком, безусловно, недопустимы. В осуждении нет никаких положительных элементов</w:t>
      </w:r>
      <w:r w:rsidR="000D6386">
        <w:t xml:space="preserve"> — </w:t>
      </w:r>
      <w:r w:rsidR="000D6386" w:rsidRPr="000D6386">
        <w:t xml:space="preserve">оно разрушительно. Ярмо осуждения, как колодка преступника, </w:t>
      </w:r>
      <w:r w:rsidR="000D6386" w:rsidRPr="000D6386">
        <w:lastRenderedPageBreak/>
        <w:t>повисает на шее осудителя. И все же людей надо знать, не осуждая. Осуждение вызывает всегда ярое сопротивление и противодействие осужденного, хотя бы даже осуждение совершалось про себя, не знаемо внешне для субъекта осуждения. Тайное осуждение не менее вредно, чем произнесенное вслух. Столь же вредно осуждение за глаза. Но когда ведают, что творят, то знать всю низость природы человеческой необходимо. Знать и не осуждать</w:t>
      </w:r>
      <w:r w:rsidR="000D6386">
        <w:t xml:space="preserve"> — </w:t>
      </w:r>
      <w:r w:rsidR="000D6386" w:rsidRPr="000D6386">
        <w:t>это уже свойство Архата. Трудно примиряться с низостью двуногой природы, и приходится многое терпеть. И все же осуждение недопустимо.</w:t>
      </w:r>
    </w:p>
    <w:p w:rsidR="00451AC2" w:rsidRDefault="00451AC2" w:rsidP="000D6386"/>
    <w:p w:rsidR="000D6386" w:rsidRPr="000D6386" w:rsidRDefault="000D6386" w:rsidP="000C75E3">
      <w:pPr>
        <w:pStyle w:val="Quote"/>
      </w:pPr>
      <w:r w:rsidRPr="000D6386">
        <w:t>Наверху громко играет музыка, не давая больной Нине сна.</w:t>
      </w:r>
    </w:p>
    <w:p w:rsidR="000D6386" w:rsidRPr="000D6386" w:rsidRDefault="000C1121" w:rsidP="000D6386">
      <w:r w:rsidRPr="000C1121">
        <w:rPr>
          <w:b/>
        </w:rPr>
        <w:t>1</w:t>
      </w:r>
      <w:r w:rsidRPr="00632850">
        <w:rPr>
          <w:b/>
        </w:rPr>
        <w:t>965</w:t>
      </w:r>
      <w:r>
        <w:rPr>
          <w:b/>
        </w:rPr>
        <w:t xml:space="preserve"> г. </w:t>
      </w:r>
      <w:r w:rsidR="00C515BC" w:rsidRPr="00C515BC">
        <w:rPr>
          <w:b/>
        </w:rPr>
        <w:t>357.</w:t>
      </w:r>
      <w:r w:rsidR="000D6386" w:rsidRPr="000D6386">
        <w:t xml:space="preserve"> (231). </w:t>
      </w:r>
      <w:r w:rsidR="00451AC2" w:rsidRPr="00451AC2">
        <w:rPr>
          <w:b/>
        </w:rPr>
        <w:t>(М.А.Й.).</w:t>
      </w:r>
      <w:r w:rsidR="000D6386" w:rsidRPr="000D6386">
        <w:t xml:space="preserve"> Жестокость людей не имеет границ. Среди «жестоких и темных» помните о Владыке. Через жестокость людскую тоже надо пройти, все проходили, и не заразиться при этом ожесточением, то есть не стать, как они. Если заимствовать от окружающих все их отрицательные качества, то куда же придем. Именно недопущение в своем сознании подобных чувств и будет победою над средою. Сопротивление ее чудовищно. Ее переродить невозможно, если сознание окружающих этого не допускает, но недопустимо и самому перерождаться по их образу и подобию. Трудно утонченному сознанию в тисках недорослей.</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358.</w:t>
      </w:r>
      <w:r w:rsidR="000D6386" w:rsidRPr="000D6386">
        <w:t xml:space="preserve"> </w:t>
      </w:r>
      <w:r w:rsidR="00451AC2" w:rsidRPr="00451AC2">
        <w:rPr>
          <w:b/>
        </w:rPr>
        <w:t>(Гуру).</w:t>
      </w:r>
      <w:r w:rsidR="000D6386" w:rsidRPr="000D6386">
        <w:t xml:space="preserve"> Вы, наверное, полагаете, что Учитель, посылая учеников туда, где присутствие их Он Считал необходимым, Обеспечивал им тихое и безоблачное существование. Постановка самого вопроса уже предопределяет ответ. Ответ этот очень суров, ибо все посылались на подвиг. Подвиг состоял в нейтрализации отрицательных энергий, угрожающих равновесию местности. С психическим нагнетением пространства приходилось сталкиваться ученикам и как-то преодолевать их. Конечно, они при этом тяжко страдали, ибо удары противных энергий очень болезненны. Столкновение с жестоковыйностью людей еще более усугубляло положение. Легкости и благополучия никогда не Обещает Учитель тем, кто хочет последовать за Ним. На словах обычно это воспринимается легко. Но вот наступают дела, и тогда происходит проверка истинной сущности человека. Устоит</w:t>
      </w:r>
      <w:r w:rsidR="000D6386">
        <w:t xml:space="preserve"> — </w:t>
      </w:r>
      <w:r w:rsidR="000D6386" w:rsidRPr="000D6386">
        <w:t>можно дальше идти за Учителем Света, не устоит</w:t>
      </w:r>
      <w:r w:rsidR="000D6386">
        <w:t xml:space="preserve"> — </w:t>
      </w:r>
      <w:r w:rsidR="000D6386" w:rsidRPr="000D6386">
        <w:t>значит, отступит во тьму. Каждое устремление ученика испытуется на самой жизни. Нельзя обмануть ни себя, ни Учителя. Человек выявляется весь.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359.</w:t>
      </w:r>
      <w:r w:rsidR="000D6386" w:rsidRPr="000D6386">
        <w:t xml:space="preserve"> Отметим еще одно обстоятельство: когда темные задались целью чему-то нежелательному для них</w:t>
      </w:r>
      <w:r w:rsidR="00B81A0E" w:rsidRPr="00B81A0E">
        <w:t xml:space="preserve"> </w:t>
      </w:r>
      <w:r w:rsidR="000D6386" w:rsidRPr="000D6386">
        <w:t xml:space="preserve">помешать, они тотчас же прекращают свои попытки, как только достигнута цель. Сегодня опять пытались остановить запись и преуспели до некоторой степени, сократив ее размеры. Прекратили шум, как только решили, что добились своего. И сейчас уже успокоились, но запись </w:t>
      </w:r>
      <w:r w:rsidR="000D6386" w:rsidRPr="000D6386">
        <w:lastRenderedPageBreak/>
        <w:t>продолжается, отмечая тот факт, что достаточное упорство и настойчивость всегда пересилят хвостатых и послушников их.</w:t>
      </w:r>
    </w:p>
    <w:p w:rsidR="000D6386" w:rsidRPr="000D6386" w:rsidRDefault="000D6386" w:rsidP="000D6386"/>
    <w:p w:rsidR="000D6386" w:rsidRPr="000D6386" w:rsidRDefault="000D6386" w:rsidP="00B81A0E">
      <w:pPr>
        <w:pStyle w:val="Quote"/>
      </w:pPr>
      <w:r w:rsidRPr="000D6386">
        <w:t>Вчера вечером у соседей была пьянка с пением и топотухой до 12 ч. ночи. Нину вынес во двор. Пошел дождь. Занес в соседний подъезд и там она отсиживалась. Осунулась сразу и побледнела. Глаза провалились.</w:t>
      </w:r>
    </w:p>
    <w:p w:rsidR="000D6386" w:rsidRPr="000D6386" w:rsidRDefault="000C1121" w:rsidP="000D6386">
      <w:r w:rsidRPr="000C1121">
        <w:rPr>
          <w:b/>
        </w:rPr>
        <w:t>1</w:t>
      </w:r>
      <w:r w:rsidRPr="00632850">
        <w:rPr>
          <w:b/>
        </w:rPr>
        <w:t>965</w:t>
      </w:r>
      <w:r>
        <w:rPr>
          <w:b/>
        </w:rPr>
        <w:t xml:space="preserve"> г. </w:t>
      </w:r>
      <w:r w:rsidR="00C515BC" w:rsidRPr="00C515BC">
        <w:rPr>
          <w:b/>
        </w:rPr>
        <w:t>360.</w:t>
      </w:r>
      <w:r w:rsidR="000D6386" w:rsidRPr="000D6386">
        <w:t xml:space="preserve"> (232). </w:t>
      </w:r>
      <w:r w:rsidR="00451AC2" w:rsidRPr="00451AC2">
        <w:rPr>
          <w:b/>
        </w:rPr>
        <w:t>(Июнь 20).</w:t>
      </w:r>
      <w:r w:rsidR="000D6386" w:rsidRPr="000D6386">
        <w:t xml:space="preserve"> Тайна материи велика есть. В строении физических оболочек даже насекомых соединяется совершенное знание законов механики, химии и математики. Не ум насекомых, но разум природы выполняет эту задачу. Тончайшая аппаратура и разного вида локаторы имеются и у бабочек, и у комаров, и у множества насекомых, до мельчайших мошек. Разум и материя как бы объединились в одно. В строении кристаллов и сложнейших органических соединений и даже, например, нервных клеточек проявляется он. Он превосходит по своей глубине знание человека, и сознание царя природы не принимает участия в построении его физического проводника. Он был построен без помощи своего владельца. Итак, разум есть атрибут материи. Можно сказать, что материя разумна и в своих выявлениях выражает Законы Космические. Законность в жизни материи, или Закон, есть тоже атрибут материи. Огонь, или огненная основа ее,</w:t>
      </w:r>
      <w:r w:rsidR="000D6386">
        <w:t xml:space="preserve"> — </w:t>
      </w:r>
      <w:r w:rsidR="000D6386" w:rsidRPr="000D6386">
        <w:t>тоже; чем выше и утонченнее разновидность материи, тем более она светоносна и тем более разумность ее проявляется мощно и почти ощутимо. В скале трудно усмотреть этот разум. Но материя цветных звезд и прочих светоносных образований, видимых развитым зрением, уже проявляется в созвучии с утонченным сознанием человека и выражает эту разумность в доступных пониманию человека формах. Разум и светящаяся материя как бы уже явно неотделимы. Эта разумность выше ума человеческого. Она безлична и уже была прежде, чем человек достиг вершин современной науки. Она была всегда, давая импульс эволюционного движения всем материальным формам и всем видам материи. Все пространственные энергии и силы, подобно материи, обладают той же разумностью, причем энергия от материи неотделима. Степени этой проявляемой в различных формах и видах разумности неодинаковы. Можно даже назвать их Иерархиями Разумностей. Их сущность столь далека от обычного человеческого понимания понятия разумности, что невозможно провести параллели между сознанием человеческим и космопространственным сознанием этих Разумностей: Планетные Духи пользуются Космическими энергиями и силами в полном созвучии с этими Разумностями, как бы объединяясь с Ними, и действуя Ими, и выражая собою Законы и эволюционную волю Высшего Разума Вселенной. Они творят Высшую Волю, проявляющуюся в могучем, неодолимом импульсе всего Сущего к Эволюции. Выражаясь языком древних писаний, это значит</w:t>
      </w:r>
      <w:r w:rsidR="000D6386">
        <w:t xml:space="preserve"> — </w:t>
      </w:r>
      <w:r w:rsidR="000D6386" w:rsidRPr="000D6386">
        <w:t xml:space="preserve">«Творить Волю Пославшего», или выполнять веления Космической </w:t>
      </w:r>
      <w:r w:rsidR="000D6386" w:rsidRPr="000D6386">
        <w:lastRenderedPageBreak/>
        <w:t>Воли, то есть действовать в полном созвучии с Зовами Эволюции и идти Ведущими во главе эволюционного потока жизни.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361.</w:t>
      </w:r>
      <w:r w:rsidR="000D6386" w:rsidRPr="000D6386">
        <w:t xml:space="preserve"> (233). </w:t>
      </w:r>
      <w:r w:rsidR="00451AC2" w:rsidRPr="00451AC2">
        <w:rPr>
          <w:b/>
        </w:rPr>
        <w:t>(М.А.Й.).</w:t>
      </w:r>
      <w:r w:rsidR="000D6386" w:rsidRPr="000D6386">
        <w:t xml:space="preserve"> Суровость и трудность Пути, не нарушаемого прибоем волн житейского моря, отмечает победную поступь тех, кто идет Именем Владыки. Мы видим и знаем, но знание нами трудностей ваших не может освободить вас от них, ибо Путь к Свету нелегок. Не может он быть легким уже потому, что несение Света в сердце своем вызывает из окружающей тьмы к видимости ее насельников, которые яростно набрасываются на незваного нарушителя их привычного окружения. Мошки летят на огонь, то же и темные силы, чтобы или обжечься, или его потушить. Охрана огней микрокосма и постоянное поддержание священного пламени сердца</w:t>
      </w:r>
      <w:r w:rsidR="000D6386">
        <w:t xml:space="preserve"> — </w:t>
      </w:r>
      <w:r w:rsidR="000D6386" w:rsidRPr="000D6386">
        <w:t>задача трудности необычайной. И многие, зажегшие свои огоньки, допускают их угашение, ибо не выдерживают противодействия среды. Достоевский пил, Мусоргский пил. Сколько их, талантливых и одаренных, не выдержали тягости ноши земной и сломились. Жизнь была к ним беспощадна. Но Кампанеллу и Джордано Бруно не сломили темные силы. Но это были очень сильные духи. Большинство же окружающих вас обычных людей жизнь жестоко ломает. Так и живут с надрывом, ломаемые условиями переходного времени. Цель ученика</w:t>
      </w:r>
      <w:r w:rsidR="000D6386">
        <w:t xml:space="preserve"> — </w:t>
      </w:r>
      <w:r w:rsidR="000D6386" w:rsidRPr="000D6386">
        <w:t>устоять, как бы это ни было трудно. Сколько злобствующих глаз ожидает</w:t>
      </w:r>
      <w:r w:rsidR="000D6386">
        <w:t xml:space="preserve"> — </w:t>
      </w:r>
      <w:r w:rsidR="000D6386" w:rsidRPr="000D6386">
        <w:t>не сломитесь ли. Не дадим торжествовать тьме. Будем держаться, будем учиться красиво встречать противные волны.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362.</w:t>
      </w:r>
      <w:r w:rsidR="000D6386" w:rsidRPr="000D6386">
        <w:t xml:space="preserve"> (234). </w:t>
      </w:r>
      <w:r w:rsidR="00451AC2" w:rsidRPr="00451AC2">
        <w:rPr>
          <w:b/>
        </w:rPr>
        <w:t>(Гуру).</w:t>
      </w:r>
      <w:r w:rsidR="000D6386" w:rsidRPr="000D6386">
        <w:t xml:space="preserve"> Как бы ни было трудно, как бы ни было тяжко, но «даже и это пройдет». А останется что? Останемся мы и Владыка. Если к Нему без огней подойдете, сокрушенные и раздавленные духом, то как же Встретит Он вас, если встреча происходит по огням сердца в созвучии с нерушимыми законами психо-магнитного притяжения созвучащих сознаний? Потому-то и Указуется «претерпеть до конца», то есть сохранить непоколебимую стойкость духа, охранив и поддержав огни сердца. Невелика заслуга духом сломиться, как это делают многие. Но дух уберечь</w:t>
      </w:r>
      <w:r w:rsidR="000D6386">
        <w:t xml:space="preserve"> — </w:t>
      </w:r>
      <w:r w:rsidR="000D6386" w:rsidRPr="000D6386">
        <w:t>будет победой. Не надо горы сдвигать, не надо сокрушать и побеждать что-то вне себя, но надо сохранить стойкость духа даже тогда, когда сокрушается тело, ибо несокрушим дух. Спаситель Мог бы уклониться от позорной смерти, если бы Призвал на помощь воинство Света, но Он не Призвал и... ПОБЕДИЛ. Победу рассмотрим с точки зрения преодоления себя и победы над собой. Пусть вовне будет как будет, но дух должен огни сохранить от угашения тьмою, как бы вокруг ни уявлялась она в своем бешенстве огни угасить. «Претерпевший до конца», то есть огонь духа не допустивший угаснуть, «спасен будет», то есть дойдет до Владыки.</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363.</w:t>
      </w:r>
      <w:r w:rsidR="000D6386" w:rsidRPr="000D6386">
        <w:t xml:space="preserve"> </w:t>
      </w:r>
      <w:r w:rsidR="00451AC2" w:rsidRPr="00451AC2">
        <w:rPr>
          <w:b/>
        </w:rPr>
        <w:t>(Июнь 21).</w:t>
      </w:r>
      <w:r w:rsidR="000D6386" w:rsidRPr="000D6386">
        <w:t xml:space="preserve"> Понедельник. Да! Мы Примем меры. Мы Прекратим своеволие тьмы. Обережем. Странно не выручить. Завидно. Рад. Приложу Руку к решению вашей судьбы. Говорю: уверенность Дам в силе Моей, ради вас прилагаемой ...... В Сердце Моем место вам отведено. Через него действуйте, в нем пребывая. Получение через Лик.</w:t>
      </w:r>
    </w:p>
    <w:p w:rsidR="000D6386" w:rsidRPr="000D6386" w:rsidRDefault="000D6386" w:rsidP="000D6386">
      <w:r w:rsidRPr="000D6386">
        <w:t>Я после 12-ти Пойду.</w:t>
      </w:r>
    </w:p>
    <w:p w:rsidR="000D6386" w:rsidRPr="000D6386" w:rsidRDefault="000D6386" w:rsidP="000D6386">
      <w:r w:rsidRPr="000D6386">
        <w:t>Все говорят, ты молчи. Молчание заставляет силой сдерживаемых энергий видеть через Меня и слышать. Я смелым щит. Бесстрашие Приветствую.</w:t>
      </w:r>
    </w:p>
    <w:p w:rsidR="000D6386" w:rsidRPr="000D6386" w:rsidRDefault="000D6386" w:rsidP="000D6386">
      <w:r w:rsidRPr="000D6386">
        <w:t>Ты же сказал ему. Он сделает. Как же не сделать, когда Я Приказал.</w:t>
      </w:r>
    </w:p>
    <w:p w:rsidR="000D6386" w:rsidRPr="000D6386" w:rsidRDefault="000D6386" w:rsidP="000D6386">
      <w:r w:rsidRPr="000D6386">
        <w:t>Когда кончится пытка? На этой неделе.</w:t>
      </w:r>
    </w:p>
    <w:p w:rsidR="000D6386" w:rsidRPr="000D6386" w:rsidRDefault="000D6386" w:rsidP="00B81A0E">
      <w:pPr>
        <w:pStyle w:val="Quote"/>
      </w:pPr>
      <w:r w:rsidRPr="000D6386">
        <w:t>Это исполнилось 24 июня.</w:t>
      </w:r>
    </w:p>
    <w:p w:rsidR="000D6386" w:rsidRPr="000D6386" w:rsidRDefault="000D6386" w:rsidP="000D6386">
      <w:r w:rsidRPr="000D6386">
        <w:t>Ради чего подвергали пытке? Ради будущих достижений. Силу Явлю на окружающих, Обезврежу послушников тьмы.</w:t>
      </w:r>
    </w:p>
    <w:p w:rsidR="000D6386" w:rsidRPr="000D6386" w:rsidRDefault="000D6386" w:rsidP="000D6386">
      <w:r w:rsidRPr="000D6386">
        <w:t>Кв[артиру] получишь большую. Ты, думая Мною постичь, правильно мыслишь.</w:t>
      </w:r>
    </w:p>
    <w:p w:rsidR="000D6386" w:rsidRPr="000D6386" w:rsidRDefault="000D6386" w:rsidP="00B81A0E">
      <w:pPr>
        <w:pStyle w:val="Quote"/>
      </w:pPr>
      <w:r w:rsidRPr="000D6386">
        <w:t>С закрытыми глазами видел, что ребята (маленькие фигурки) темно-зеленые боролись двое друг с другом. Долго видел. Потом снова увидел ту же картину устойчиво и длительно. Все это время находился в напряженном ожидании, что вот-вот закончат дом и мы сможем перейти в другое помещение. Но дом страшно затянули, и мы сидим, а Нину терзают звуками, от которых нет защиты.</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364.</w:t>
      </w:r>
      <w:r w:rsidR="000D6386" w:rsidRPr="000D6386">
        <w:t xml:space="preserve"> (235). Жизнь нельзя ограничить тем, что познано уже человеком. Жизнь бесконечно шире, и богаче, и полнее областей, охватываемых человеческим сознанием. Невозможно пытаться заключить ее в пределы изученного мира, за пределами его Беспредельность. Надо же, наконец, уяснить себе, что сфера неосознанного беспредельно больше того, что познал человек. Это будет правильной отправной точкой истинно научного подхода к вещам и явлениям, подлежащим исследованию. Беспредельность во всем, куда бы ни устремился ум. Ведь все существует в Беспредельности и в ней коренится, попадая от времени до времени в фокус внимания человека какой-то ограниченной частью. Изучение неразрывно связано с творчеством, с творческой способностью ума. Сфера творчества человечества постоянно расширяется, но оно тоже не имеет предела. Все в человеке ограничено Беспредельностью, то есть может расти беспредельно и развиваться. Не кончается ничего. Все продолжается в Вечность. Человек</w:t>
      </w:r>
      <w:r w:rsidR="000D6386">
        <w:t xml:space="preserve"> — </w:t>
      </w:r>
      <w:r w:rsidR="000D6386" w:rsidRPr="000D6386">
        <w:t xml:space="preserve">это процесс, не имеющий конца в развитии всех его свойств и способностей. Если он чего-то не помнит или еще не знает, это не является препятствием для беспредельного роста его духа. Человек умирает таким, как он мыслит себя, но дух, проявлявшийся в данной личности, продолжает жить и собирать через новую личность </w:t>
      </w:r>
      <w:r w:rsidR="000D6386" w:rsidRPr="000D6386">
        <w:lastRenderedPageBreak/>
        <w:t>в новом теле опыт и знание жизни. Не прерывается ничто, все продолжается в Беспредельности сущего. И кто-то, достигший ступени непрерываемого сознания, знает уже неотрицаемо на основании опытных накоплений, что он бессмертен и неуничтожаем. Нелепо говорить о бессмертии личном, то есть бессмертии личности, которая уже в силу одной своей ограниченности и связанности со смертным физическим телом обречена на уничтожение и смерть, но Мы Говорим о бессмертии духа. Представьте себе всю абсурдность положения, если бы Гай Юлий Цезарь и все прочие личности, умершие давно, продолжали бы существовать, сохраняя личное сознание и всю его ограниченность. Насколько это было бы нелепо и как задержало бы это эволюцию. Вечность и бессмертие для Афанасия Ивановича и Пульхерии Ивановны не имели бы смысла. Потому хорошо и во благо людей устроено так, что с личностью своей каждому приходится расставаться. Как пчела собирает нектар с каждого цветка, так и дух человека</w:t>
      </w:r>
      <w:r w:rsidR="000D6386">
        <w:t xml:space="preserve"> — </w:t>
      </w:r>
      <w:r w:rsidR="000D6386" w:rsidRPr="000D6386">
        <w:t>опыт с каждого очередного воплощения. Когда придет время, сможет вспомнить он все прошлые, далекие и ближайшие, воплощения, чтобы увидеть лицом к лицу Тайну себя, но не прежде. Отдельные отрывки можно увидеть и раньше, если сознание позволяет. Полезно понять смысл и значение временного существования личности, чтобы к ней не привязываться и чтобы не считать это свое временное и призрачное «я» цитаделью и твердыней своего духа. Через десяток или несколько десятков лет она умрет, ничего не оставив после себя, кроме воспоминаний, и не ей предназначено место в Пантеонах Бессмертных. Смысл и значение Индивидуальности, Бессмертной перевоплощающейся Триады, тоже нужно познать, чтобы из личности малой и смертной, в Нее, Бессмертную, перенести центр своего существования. Царство Триады</w:t>
      </w:r>
      <w:r w:rsidR="000D6386">
        <w:t xml:space="preserve"> — </w:t>
      </w:r>
      <w:r w:rsidR="000D6386" w:rsidRPr="000D6386">
        <w:t>не от мира сего, то есть не от мира личности, не от личного мирка, в котором проживает и прячется от Беспредельности обычный человек. Царство Триады</w:t>
      </w:r>
      <w:r w:rsidR="000D6386">
        <w:t xml:space="preserve"> — </w:t>
      </w:r>
      <w:r w:rsidR="000D6386" w:rsidRPr="000D6386">
        <w:t>Беспредельность, Царство Триады</w:t>
      </w:r>
      <w:r w:rsidR="000D6386">
        <w:t xml:space="preserve"> — </w:t>
      </w:r>
      <w:r w:rsidR="000D6386" w:rsidRPr="000D6386">
        <w:t>пространство и Космос и бесконечная жизнь.</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365.</w:t>
      </w:r>
      <w:r w:rsidR="000D6386" w:rsidRPr="000D6386">
        <w:t xml:space="preserve"> (236). </w:t>
      </w:r>
      <w:r w:rsidR="00451AC2" w:rsidRPr="00451AC2">
        <w:rPr>
          <w:b/>
        </w:rPr>
        <w:t>(М.А.Й.).</w:t>
      </w:r>
      <w:r w:rsidR="000D6386" w:rsidRPr="000D6386">
        <w:t xml:space="preserve"> Когда страницы заполняются записями, выполняется Поручение Жизни. В этом задача, или миссия, данного воплощения. Кто же другой смог бы выполнить это и где же другие выполняющие? Каждый имеет свое Поручение, каждый ближайший. Оттого и дается так много, чтобы было что людям оставить, после идущим. Не будем задумываться над тем, почему за глубочайшими размышлениями следуют мысли простые, не раз уже затронутые раньше,</w:t>
      </w:r>
      <w:r w:rsidR="000D6386">
        <w:t xml:space="preserve"> — </w:t>
      </w:r>
      <w:r w:rsidR="000D6386" w:rsidRPr="000D6386">
        <w:t>все это предназначено для различных сознаний. Каждое найдет по себе, что-то для себя, именно данному сознанию созвучащее. Надо писать по уровням многих сознаний и не смущаться ни простотою, ни глубиною затрагиваемых вопросов. Мы мысли пошлем, но записать надо все, что воспримет сознание.</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366.</w:t>
      </w:r>
      <w:r w:rsidR="000D6386" w:rsidRPr="000D6386">
        <w:t xml:space="preserve"> </w:t>
      </w:r>
      <w:r w:rsidR="00451AC2" w:rsidRPr="00451AC2">
        <w:rPr>
          <w:b/>
        </w:rPr>
        <w:t>(М.А.Й.).</w:t>
      </w:r>
      <w:r w:rsidR="000D6386" w:rsidRPr="000D6386">
        <w:t xml:space="preserve"> Отметим различие в степенях звучания сознания и оттенки тональности каждого дня. Нет двух дней, между собой схожих. Каждый момент неповторяем. И каждая Запись несет на себе отпечаток этой неповторяемости. Поэт был прав, сказав:</w:t>
      </w:r>
      <w:r w:rsidR="00613544" w:rsidRPr="00925BE8">
        <w:t xml:space="preserve"> </w:t>
      </w:r>
      <w:r w:rsidR="000D6386" w:rsidRPr="000D6386">
        <w:t>«Лови, лови летящий мяч</w:t>
      </w:r>
      <w:r w:rsidR="000D6386">
        <w:t xml:space="preserve"> — </w:t>
      </w:r>
      <w:r w:rsidR="000D6386" w:rsidRPr="000D6386">
        <w:t>он, пролетев, не возвратится». Только мысль эту, очень глубокую по содержанию, приложили, не по назначению, к мимолетным настроениям личности малой. Мысль же касалась того положения, что ничто в природе не повторяется, неповторяем ни один миг, ни один не похож на другой, как человеческие лица или листья деревьев. В этой неповторяемости струй жизненного потока и трагедия, и счастье человечества. Трагедия в том, что прошлого не вернуть, трагедия для тех, кому оно дорого и кто в нем живет, а счастье</w:t>
      </w:r>
      <w:r w:rsidR="000D6386">
        <w:t xml:space="preserve"> — </w:t>
      </w:r>
      <w:r w:rsidR="000D6386" w:rsidRPr="000D6386">
        <w:t>что каждый час нов и к новому устремляет, освобождая от цепей прошлого.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367.</w:t>
      </w:r>
      <w:r w:rsidR="000D6386" w:rsidRPr="000D6386">
        <w:t xml:space="preserve"> (237). </w:t>
      </w:r>
      <w:r w:rsidR="00451AC2" w:rsidRPr="00451AC2">
        <w:rPr>
          <w:b/>
        </w:rPr>
        <w:t>(Гуру).</w:t>
      </w:r>
      <w:r w:rsidR="000D6386" w:rsidRPr="000D6386">
        <w:t xml:space="preserve"> Отнесемся и к прошлому понимающе. Если в прошлом сознательно заложены ступени или магниты для сияющего будущего</w:t>
      </w:r>
      <w:r w:rsidR="000D6386">
        <w:t xml:space="preserve"> — </w:t>
      </w:r>
      <w:r w:rsidR="000D6386" w:rsidRPr="000D6386">
        <w:t>это прошлое хорошо безусловно и не будет оно оковами духу. Прошлое будем различать по его полезности будущему. Но часто даже созидающее прошлое обрастает неполезными подробностями, которые затемняют его эволюционный смысл. Эти подробности надо отбрасывать. Те, Кто Закладывал ступени будущего, Знали, что Делали. Те, кто нагромождал наслоения, обычно утрачивали первоосновы. В прошлое надо духом прозревшим смотреть, чтобы безошибочно отделять полезное от неполезного, мякину</w:t>
      </w:r>
      <w:r w:rsidR="000D6386">
        <w:t xml:space="preserve"> — </w:t>
      </w:r>
      <w:r w:rsidR="000D6386" w:rsidRPr="000D6386">
        <w:t>от зерен и накопления Света от тьмы. С неполезным прошлым в будущее не протолкнуться. Полезное же, наоборот, послужит опорой ноге и ступенями Лестницы Света.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368.</w:t>
      </w:r>
      <w:r w:rsidR="000D6386" w:rsidRPr="000D6386">
        <w:t xml:space="preserve"> </w:t>
      </w:r>
      <w:r w:rsidR="00451AC2" w:rsidRPr="00451AC2">
        <w:rPr>
          <w:b/>
        </w:rPr>
        <w:t>(Июнь 22).</w:t>
      </w:r>
      <w:r w:rsidR="000D6386" w:rsidRPr="000D6386">
        <w:t xml:space="preserve"> (Со сна). Тяжела ты, шапка Мономаха.</w:t>
      </w:r>
    </w:p>
    <w:p w:rsidR="000D6386" w:rsidRPr="000D6386" w:rsidRDefault="000D6386" w:rsidP="000D6386">
      <w:r w:rsidRPr="000D6386">
        <w:t>То, что когда-то угрожало Нам, Нам обернулось на пользу. Сам Сказал. До Дня Моего подержитесь. Неожиданность будет мерою дел.</w:t>
      </w:r>
    </w:p>
    <w:p w:rsidR="000D6386" w:rsidRPr="000D6386" w:rsidRDefault="000D6386" w:rsidP="000D6386">
      <w:r w:rsidRPr="000D6386">
        <w:t>Любовью увидите, любовью услышите, любовью приблизитесь. Подойти к Сердцу можно лишь сердцем. Не прохожие вы, но Мои</w:t>
      </w:r>
      <w:r>
        <w:t xml:space="preserve"> — </w:t>
      </w:r>
      <w:r w:rsidRPr="000D6386">
        <w:t>Дух, в духе и духом. Дом духа</w:t>
      </w:r>
      <w:r>
        <w:t xml:space="preserve"> — </w:t>
      </w:r>
      <w:r w:rsidRPr="000D6386">
        <w:t>в сердце. Ты видь через сердце. Раз Мой, то войдешь и просто поймешь. Понимание сердцем и есть чувствознание.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369.</w:t>
      </w:r>
      <w:r w:rsidR="000D6386" w:rsidRPr="000D6386">
        <w:t xml:space="preserve"> (238). Сердцеведение есть ведение сердцем. Мысль передается от сердца к сердцу и через сердце и к сердцу, или сердцу, отдается приказ. Приказ мозговой не годится. Он часто совершенно недейственен. Молчаливо идущая сердечная, или от сердца, мысль воздействует мощно. Почему к одним люди прямо подходят и сторонятся других</w:t>
      </w:r>
      <w:r w:rsidR="000D6386">
        <w:t xml:space="preserve"> — </w:t>
      </w:r>
      <w:r w:rsidR="000D6386" w:rsidRPr="000D6386">
        <w:t xml:space="preserve">это действует сердце по невидимым проводам. Насколько усилилась бы мысленная передача или внушение, если бы к действию было призвано сердце. Книга </w:t>
      </w:r>
      <w:r w:rsidR="000D6386" w:rsidRPr="000D6386">
        <w:lastRenderedPageBreak/>
        <w:t>«Сердце» не конец, но начало великой науки. О сердце придется еще столько сказать! Ведь в нем заключена Беспредельность, которую можно лишь сердцем объять. Беспредельность и Вечность связаны тесно, и вечно биение сердца. Да! Да! Да! Сердце бьется всегда. И когда останавливается пульс и физический аппарат сердца перестает действовать, биение его не прекращается, но продолжается в других оболочках. Когда сбрасывается тонкая, оно продолжает биться в ментальной, когда сбрасывается ментальная</w:t>
      </w:r>
      <w:r w:rsidR="000D6386">
        <w:t xml:space="preserve"> — </w:t>
      </w:r>
      <w:r w:rsidR="000D6386" w:rsidRPr="000D6386">
        <w:t>в огненном теле. Сердце бьется всегда, ибо сердце есть огненный двигатель жизни. Даже в атоме бьется оно, а также и в солнце. Все функции физического тела переносятся в тонкое, но трансформированные новыми условиями. Человек и дышит, и видит, и слышит, и обоняет, и ощущает на вкус, и двигается</w:t>
      </w:r>
      <w:r w:rsidR="000D6386">
        <w:t xml:space="preserve"> — </w:t>
      </w:r>
      <w:r w:rsidR="000D6386" w:rsidRPr="000D6386">
        <w:t>словом, функции и деятельность остаются, но видоизмененные условиями тонкого существования. К этой трансмутации функций и чувств надо привыкнуть, приспособиться и войти, так сказать, в курс условий Надземных. Трансмутатором будет сердце. Его следует считать вместилищем огня. Но как же далека официальная медицина от этого понимания! Только жизнь приведет к пониманию сердца. Ведь сердце</w:t>
      </w:r>
      <w:r w:rsidR="000D6386">
        <w:t xml:space="preserve"> — </w:t>
      </w:r>
      <w:r w:rsidR="000D6386" w:rsidRPr="000D6386">
        <w:t>у всех. И все сердцем живут, хотя и заваленным сором, непризнаваемым и находящимся в небрежении. Эпоха Майтрейи будет Эрою Сердца. Жили мозгом и интеллектом больше, чем сердцем. А будут жить им. Какое же братство народов без сердца! Или сотрудничество всех и во всем! Вместилище новое дается сейчас людям, вместилище всех их энергий, и им будет сердце, прозревшее к жизни и зовам Новой Эпохи Огня.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370.</w:t>
      </w:r>
      <w:r w:rsidR="000D6386" w:rsidRPr="000D6386">
        <w:t xml:space="preserve"> (239). Друг Мой, вера или доверие, вопреки очевидности и чему бы то ни было, идущему им наперекор, будут признаком истинного ученичества. Вся видимость Майи со всею ее убедительностью будет идти против непоколебимости доверия к Учителю. Майю надо сломить. Убедительность Майи</w:t>
      </w:r>
      <w:r w:rsidR="000D6386">
        <w:t xml:space="preserve"> — </w:t>
      </w:r>
      <w:r w:rsidR="000D6386" w:rsidRPr="000D6386">
        <w:t>на час, на какое-то время, за которым она изменяет свой лик, чтобы принять новые формы и снова закрыть действительность. Пронесший в сердце доверие к Учителю до конца встретит Учителя после, хотя бы чудовищные громады и призрачные препятствия Майи преграждали дорогу к Нему. Но доверие потерявший, а значит, и связь, не встретит. Утрата доверия означает перерыв связи и замолкание сердца.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371.</w:t>
      </w:r>
      <w:r w:rsidR="000D6386" w:rsidRPr="000D6386">
        <w:t xml:space="preserve"> </w:t>
      </w:r>
      <w:r w:rsidR="00451AC2" w:rsidRPr="00451AC2">
        <w:rPr>
          <w:b/>
        </w:rPr>
        <w:t>(М.А.Й.).</w:t>
      </w:r>
      <w:r w:rsidR="000D6386" w:rsidRPr="000D6386">
        <w:t xml:space="preserve"> О Нем я имею так много сказать! И так мало ушей, готовых услышать! Ведь, чтобы сказать, доверие тоже надо иметь к тому, кому говорится. Таким образом, явление доверия</w:t>
      </w:r>
      <w:r w:rsidR="000D6386">
        <w:t xml:space="preserve"> — </w:t>
      </w:r>
      <w:r w:rsidR="000D6386" w:rsidRPr="000D6386">
        <w:t xml:space="preserve">двустороннее: снизу вверх и сверху вниз. Как бы взаимообмен доверием, или колесо доверия. Оно не создается внезапно. Прежние встречи, и прежняя близость, и прежнее общение его утверждают. Но, когда оно есть и в действии, порадоваться можно от всего сердца </w:t>
      </w:r>
      <w:r w:rsidR="000D6386" w:rsidRPr="000D6386">
        <w:lastRenderedPageBreak/>
        <w:t>благим накоплениям прошлого. На доверие тоже надо право иметь. Доверие и доверчивость</w:t>
      </w:r>
      <w:r w:rsidR="000D6386">
        <w:t xml:space="preserve"> — </w:t>
      </w:r>
      <w:r w:rsidR="000D6386" w:rsidRPr="000D6386">
        <w:t>понятия совершенно различные. Доверие есть качество духа, доверчивость</w:t>
      </w:r>
      <w:r w:rsidR="000D6386">
        <w:t xml:space="preserve"> — </w:t>
      </w:r>
      <w:r w:rsidR="000D6386" w:rsidRPr="000D6386">
        <w:t>недостаток, порожденный неопытностью, и отсутствием зоркости, и небрежением к постоянству дозора, а порой и невнимательностью к Указаниям Учителя или забвением их. Против доверчивости и против тех, кто ею может воспользоваться и злоупотребить, Предупреждают всегда, но и своя зоркость нужна и внимание, ибо чужими стопами нельзя двигаться по Пути. Обманутая доверчивость пусть винит сама себя, но не того, кто обманул эту доверчивость. Обманщик останется обманщиком, обманул или нет, и не его вина, что на крючок его махинаций попалась доверчивость. Но если попался ученик, то вина ложится именно на него, на ученика, за недостаточность бдительности, осторожности и внимания. Лучше усматривать собственные ошибки, чем искать их в других, если что-либо в поведении этих других становится нам неприятным или вредоносным. Молчаливость и сдержанность</w:t>
      </w:r>
      <w:r w:rsidR="000D6386">
        <w:t xml:space="preserve"> — </w:t>
      </w:r>
      <w:r w:rsidR="000D6386" w:rsidRPr="000D6386">
        <w:t>лучшая защита (от них). Их нарушая, открываем себя и ставим под удар чужому непостоянству или даже непорядочности.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372.</w:t>
      </w:r>
      <w:r w:rsidR="000D6386" w:rsidRPr="000D6386">
        <w:t xml:space="preserve"> </w:t>
      </w:r>
      <w:r w:rsidR="00451AC2" w:rsidRPr="00451AC2">
        <w:rPr>
          <w:b/>
        </w:rPr>
        <w:t>(Гуру).</w:t>
      </w:r>
      <w:r w:rsidR="000D6386" w:rsidRPr="000D6386">
        <w:t xml:space="preserve"> Гнилые друзья, или неверные друзья, могут больше вреда принести, чем враги. Поэтому друзья требуют не меньшей осмотрительности в обращении с ними, чем враги. Сколько ударов и неприятностей получили мы и вы от друзей! И предавать могут только друзья. Не следует переоценивать никого. Хорошо можно думать о всех, но помнить при этом, что зубы положены затвором для языка. Вред чаще всего происходит не оттого, что не сказано ничего или слишком мало, но оттого, что</w:t>
      </w:r>
      <w:r w:rsidR="000D6386">
        <w:t xml:space="preserve"> — </w:t>
      </w:r>
      <w:r w:rsidR="000D6386" w:rsidRPr="000D6386">
        <w:t>слишком много. Давать</w:t>
      </w:r>
      <w:r w:rsidR="000D6386">
        <w:t xml:space="preserve"> — </w:t>
      </w:r>
      <w:r w:rsidR="000D6386" w:rsidRPr="000D6386">
        <w:t>долг того, кто идет за Учителем. Уравновесить даяние со сдержанностью будет свидетельством мудрости дающего. Притчи тем хороши, что дающий дает, а получающий принимает по сознанию, то есть по способности вместить. И тогда сказанное не ложится жерновом на шею сказавшего. Когда что-то говорится ради себя лишь потому, что слишком многое накопилось и знание готово литься через край,</w:t>
      </w:r>
      <w:r w:rsidR="000D6386">
        <w:t xml:space="preserve"> — </w:t>
      </w:r>
      <w:r w:rsidR="000D6386" w:rsidRPr="000D6386">
        <w:t>вред несомненен. Когда же дается ответ на вопрос, и притом в очень сдержанной форме,</w:t>
      </w:r>
      <w:r w:rsidR="000D6386">
        <w:t xml:space="preserve"> — </w:t>
      </w:r>
      <w:r w:rsidR="000D6386" w:rsidRPr="000D6386">
        <w:t>вред минимален и польза отдачи превышает его. Ни в коем случае не следует отвечать на вопрос полностью и исчерпывающе. Разжевать и проглотить каждый должен самостоятельно. К примеру, скажем, на вопрос можно ответить не на сто процентов тех знаний, которые имеются в сознании, а лишь только на десять или немногим больше, в зависимости от спрашивающего. Но выболтать все будет преступлением и против вопрошателя, и против себя самого, ибо вместить все может только «могий вместити».</w:t>
      </w:r>
    </w:p>
    <w:p w:rsidR="000D6386" w:rsidRPr="000D6386" w:rsidRDefault="000D6386" w:rsidP="00925BE8">
      <w:pPr>
        <w:pStyle w:val="Quote"/>
      </w:pPr>
      <w:r w:rsidRPr="000D6386">
        <w:t>Видел, закрыв глаза, что вошел в какую-то комнату, и еще одну-две картины.</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373.</w:t>
      </w:r>
      <w:r w:rsidR="000D6386" w:rsidRPr="000D6386">
        <w:t xml:space="preserve"> (240). </w:t>
      </w:r>
      <w:r w:rsidR="00451AC2" w:rsidRPr="00451AC2">
        <w:rPr>
          <w:b/>
        </w:rPr>
        <w:t>(Июнь 23).</w:t>
      </w:r>
      <w:r w:rsidR="000D6386" w:rsidRPr="000D6386">
        <w:t xml:space="preserve"> Восприятия нельзя считать безошибочными, так как воспринимающий аппарат не всегда в полном порядке и много стремящихся прицепиться к проводу и передать свое. Судьей будет сердце. Оно все же чует характер воспринятых мыслей. Пространство</w:t>
      </w:r>
      <w:r w:rsidR="000D6386">
        <w:t xml:space="preserve"> — </w:t>
      </w:r>
      <w:r w:rsidR="000D6386" w:rsidRPr="000D6386">
        <w:t>вокруг, и оно заполнено множеством мыслей. Некоторые пытаются изолироваться астральной трубой. Но лучшим изолятором будет сердце, наполненное Владыкой так, чтобы ничто стороннее места себе найти уже не могло. О ценности воспринятого можно судить по наполненности сердца. Для полноты созвучия нужна полнота наполненности сердца Обликом Ведущего Иерарха. Пустоты нет, и то, что не занято Высшим, может быть занято низшим, создавая возможность повиснуть на проводе пространственным вредителям. Чистота сердца нужна, чтобы даже в случае ненаполнения ничто нечистое не прошло. Деление людей на нечистых и чистых имело достаточное основание. Чистые пространственно были связаны с чистыми слоями пространства, нечистые</w:t>
      </w:r>
      <w:r w:rsidR="000D6386">
        <w:t xml:space="preserve"> — </w:t>
      </w:r>
      <w:r w:rsidR="000D6386" w:rsidRPr="000D6386">
        <w:t>с низкими. При контакте с людьми каждый касается другого сознания своей чистотой или нечистотою и осветляет или отемняет его. Будет время, когда носителей психической заразы будут изолировать, как это делается в Мире Надземном, где слои разграничены и охраняются стражами</w:t>
      </w:r>
      <w:r w:rsidR="000D6386">
        <w:t xml:space="preserve"> — </w:t>
      </w:r>
      <w:r w:rsidR="000D6386" w:rsidRPr="000D6386">
        <w:t>ставленниками Иерархии. Они наделены силой, которой вынуждены подчиняться обитатели этих слоев. Каждый попадает в слой по созвучию своей сущности с природою этого слоя. Ошибок не бывает, так как законы магнитного притяжения действуют по соответствию с теми энергиями, которые аккумулированы в человеке. Каждый получает свое.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374.</w:t>
      </w:r>
      <w:r w:rsidR="000D6386" w:rsidRPr="000D6386">
        <w:t xml:space="preserve"> (241). </w:t>
      </w:r>
      <w:r w:rsidR="00451AC2" w:rsidRPr="00451AC2">
        <w:rPr>
          <w:b/>
        </w:rPr>
        <w:t>(М.А.Й.).</w:t>
      </w:r>
      <w:r w:rsidR="000D6386" w:rsidRPr="000D6386">
        <w:t xml:space="preserve"> Итак, будем говорить о Нем. Тяготы космические превышают земные в несчетное количество раз. Под ними подразумеваются заботы о планете, ее пространственном состоянии и равновесии надземного и подземного огня, столь яро нарушаемом человечеством. Человеческая батарея очень сильна, ибо наделена мощными энергиями, и коллективно человечество обладает огромною силой воздействия на состояние равновесия огненного основания своей планеты. Нарушение его может вызывать катаклизмы, что уже случалось не раз в прошлом. На страже Владыки Стоят. И нагружение Их в этой титанической борьбе со стихиями бывает подчас непомерным. Это и есть Ноша Мира сего. Наитягчайшую Несет Он, Принявший ответственность за Землю. Ему помогают те, кто Свет в сердце несет, посильно тягость Ноши Его разделяя. Не следует отягощение сознания приписывать только личным причинам, часто именно разделение с Сердцем Великим Ноши Его непомерной вызывает ощущение тягости. Это тягость пространственная, она указывает на приобщение сердца к пространственной жизни и расширение сознания. Ступень эта нелегка. Конечно, потом придет и пространственная радость, но </w:t>
      </w:r>
      <w:r w:rsidR="000D6386" w:rsidRPr="000D6386">
        <w:lastRenderedPageBreak/>
        <w:t>несение, даже частичное, Ноши Мира сего тяжело. В этом уявляется помощь сердца, находящегося на Великом Служении Тому, Кто Стоит на несменном Дозоре, охраняя будущее нашей планеты. Мочь оказать эту помощь уже показывает высокую ступень развития духа. Сознательная помощь Владыками ценится очень. Но мало могущих ее оказать, и еще меньше желающих.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375.</w:t>
      </w:r>
      <w:r w:rsidR="000D6386" w:rsidRPr="000D6386">
        <w:t xml:space="preserve"> (242). </w:t>
      </w:r>
      <w:r w:rsidR="00451AC2" w:rsidRPr="00451AC2">
        <w:rPr>
          <w:b/>
        </w:rPr>
        <w:t>(Гуру).</w:t>
      </w:r>
      <w:r w:rsidR="000D6386" w:rsidRPr="000D6386">
        <w:t xml:space="preserve"> Следует принять за правило неотменно объединяться с сознанием Учителя, когда пространственное нагнетение становится невыносимым. Отделение сознания от Учителя в эти моменты очень опасно</w:t>
      </w:r>
      <w:r w:rsidR="000D6386">
        <w:t xml:space="preserve"> — </w:t>
      </w:r>
      <w:r w:rsidR="000D6386" w:rsidRPr="000D6386">
        <w:t>это одна из причин. Вторая</w:t>
      </w:r>
      <w:r w:rsidR="000D6386">
        <w:t xml:space="preserve"> — </w:t>
      </w:r>
      <w:r w:rsidR="000D6386" w:rsidRPr="000D6386">
        <w:t>это то, что в эти моменты требуется пространственная помощь путем объединения близких или созвучных духов. В эти моменты особенно жизненно звучат слова:</w:t>
      </w:r>
      <w:r w:rsidR="00925BE8" w:rsidRPr="00554C2F">
        <w:t xml:space="preserve"> </w:t>
      </w:r>
      <w:r w:rsidR="000D6386" w:rsidRPr="000D6386">
        <w:t>«Ныне всякое житейское отложите попечение», то есть все личное надо отбросить, удерживая сознание на Фокусе Света. Такие объединения создают как бы пространственную защиту от сил разновесия и служат охраной Земли от разрушительных энергий Хаоса.</w:t>
      </w:r>
    </w:p>
    <w:p w:rsidR="000D6386" w:rsidRPr="000D6386" w:rsidRDefault="000D6386" w:rsidP="000D6386"/>
    <w:p w:rsidR="000D6386" w:rsidRPr="000D6386" w:rsidRDefault="000D6386" w:rsidP="00554C2F">
      <w:pPr>
        <w:pStyle w:val="Quote"/>
      </w:pPr>
      <w:r w:rsidRPr="000D6386">
        <w:t xml:space="preserve">18-го июня была указана цифра </w:t>
      </w:r>
      <w:r w:rsidR="00C515BC" w:rsidRPr="00554C2F">
        <w:t>23.</w:t>
      </w:r>
      <w:r w:rsidRPr="000D6386">
        <w:t xml:space="preserve"> Думал, что это 23 июня, но 23 июня ничего не принесли. С кв[артирой] непонятная задержка. Вчера отравили соседи нас клопомором. Ждать тяжко. Запись 23-го была с закрытыми гл[азами], но меня не удовлетворила, и я ее переписал. Сегодня днем узнали, что мучители наши уехали вчера ночью, отравив воздух клопомором.</w:t>
      </w:r>
    </w:p>
    <w:p w:rsidR="000D6386" w:rsidRPr="000D6386" w:rsidRDefault="000C1121" w:rsidP="000D6386">
      <w:r w:rsidRPr="000C1121">
        <w:rPr>
          <w:b/>
        </w:rPr>
        <w:t>1</w:t>
      </w:r>
      <w:r w:rsidRPr="00632850">
        <w:rPr>
          <w:b/>
        </w:rPr>
        <w:t>965</w:t>
      </w:r>
      <w:r>
        <w:rPr>
          <w:b/>
        </w:rPr>
        <w:t xml:space="preserve"> г. </w:t>
      </w:r>
      <w:r w:rsidR="00C515BC" w:rsidRPr="00C515BC">
        <w:rPr>
          <w:b/>
        </w:rPr>
        <w:t>376.</w:t>
      </w:r>
      <w:r w:rsidR="000D6386" w:rsidRPr="000D6386">
        <w:t xml:space="preserve"> (243). </w:t>
      </w:r>
      <w:r w:rsidR="00451AC2" w:rsidRPr="00451AC2">
        <w:rPr>
          <w:b/>
        </w:rPr>
        <w:t>(Июнь 24).</w:t>
      </w:r>
      <w:r w:rsidR="000D6386" w:rsidRPr="000D6386">
        <w:t xml:space="preserve"> Равнение</w:t>
      </w:r>
      <w:r w:rsidR="000D6386">
        <w:t xml:space="preserve"> — </w:t>
      </w:r>
      <w:r w:rsidR="000D6386" w:rsidRPr="000D6386">
        <w:t>по Наивысшему. Трудно даже представить себе, что бы произошло, если бы люди равнялись по низшим сознаниям. Знаем много таких примеров в случаях частных, но они всегда приводили к очень печальным результатам. Фокус Иерархии дается людям для равнения на Него. Кроме блага, это равнение не дает ничего. Есть явления положительные абсолютно. К ним и относится равнение на Иерарха.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377.</w:t>
      </w:r>
      <w:r w:rsidR="000D6386" w:rsidRPr="000D6386">
        <w:t xml:space="preserve"> </w:t>
      </w:r>
      <w:r w:rsidR="00451AC2" w:rsidRPr="00451AC2">
        <w:rPr>
          <w:b/>
        </w:rPr>
        <w:t>(М.А.Й.).</w:t>
      </w:r>
      <w:r w:rsidR="000D6386" w:rsidRPr="000D6386">
        <w:t xml:space="preserve"> Железными цепями кармы человек сковывает себя сам. Можно вспомнить, сколько мыслей и яро напряженных желаний было предпослано, прежде чем наступил желанный исход. А когда он состоялся и прошли годы, желанное счастье обернулось несчастьем и причиной страданий, которых избежать уже невозможно. Так бывает всегда. Кажущееся счастье перестает быть таковым, когда достигается. Сам нервный аппарат человека так уж устроен, что повторение одних и тех же явлений вызывает однотонность, притупление восприимчивости и желание их прекратить. К сожалению, это не касается наркотиков и алкоголя, иначе не было бы ни пьяниц, ни наркоманов, и не было бы порочников, ибо порок из того же гнезда.</w:t>
      </w:r>
    </w:p>
    <w:p w:rsidR="00D8779F" w:rsidRDefault="00D8779F" w:rsidP="000D6386"/>
    <w:p w:rsidR="000D6386" w:rsidRPr="000D6386" w:rsidRDefault="000C1121" w:rsidP="000D6386">
      <w:r w:rsidRPr="000C1121">
        <w:rPr>
          <w:b/>
        </w:rPr>
        <w:lastRenderedPageBreak/>
        <w:t>1</w:t>
      </w:r>
      <w:r w:rsidRPr="00632850">
        <w:rPr>
          <w:b/>
        </w:rPr>
        <w:t>965</w:t>
      </w:r>
      <w:r>
        <w:rPr>
          <w:b/>
        </w:rPr>
        <w:t xml:space="preserve"> г. </w:t>
      </w:r>
      <w:r w:rsidR="00C515BC" w:rsidRPr="00C515BC">
        <w:rPr>
          <w:b/>
        </w:rPr>
        <w:t>378.</w:t>
      </w:r>
      <w:r w:rsidR="000D6386" w:rsidRPr="000D6386">
        <w:t xml:space="preserve"> (244). </w:t>
      </w:r>
      <w:r w:rsidR="00451AC2" w:rsidRPr="00451AC2">
        <w:rPr>
          <w:b/>
        </w:rPr>
        <w:t>(Гуру).</w:t>
      </w:r>
      <w:r w:rsidR="000D6386" w:rsidRPr="000D6386">
        <w:t xml:space="preserve"> Малое сознание при маленьком сердце проникается недовольством и прочими отталкивающими чувствами по отношению к Иерархии, когда внешние обстоятельства становится невыносимыми. Когда же нагнетение отношения к Ней не изменяет, тогда можно сказать, что испытания проходятся правильно. Провод к Иерархии поднимается над жизнью обычности, и вибрации необычного беспрепятственно текут по нему. Конечно, для этого требуется смирить неистовую оболочку астрала, которая восстает против всего, что нарушает личные удобства, личный покой, личное благополучие. Смирить и обуздать свою самость</w:t>
      </w:r>
      <w:r w:rsidR="000D6386">
        <w:t xml:space="preserve"> — </w:t>
      </w:r>
      <w:r w:rsidR="000D6386" w:rsidRPr="000D6386">
        <w:t>задача ученика, и притом</w:t>
      </w:r>
      <w:r w:rsidR="000D6386">
        <w:t xml:space="preserve"> — </w:t>
      </w:r>
      <w:r w:rsidR="000D6386" w:rsidRPr="000D6386">
        <w:t>одна из труднейших. И ее надо решить.</w:t>
      </w:r>
    </w:p>
    <w:p w:rsidR="00451AC2" w:rsidRDefault="00451AC2" w:rsidP="000D6386"/>
    <w:p w:rsidR="000D6386" w:rsidRPr="000D6386" w:rsidRDefault="000D6386" w:rsidP="002801AF">
      <w:pPr>
        <w:pStyle w:val="Quote"/>
      </w:pPr>
      <w:r w:rsidRPr="000D6386">
        <w:t>Исполнение. Соседи, лишенные сердца, подвергали Нину постоянной пытке звуками. 1) Пылесос над ухом до 20 мин. в любое время дня, и вечера, и утра. 2) Радио. 3) Телевизор, который не выключался на ночь и гудел из-за неисправности. 4) Стиральная машина с вибратором. 5) Прыганье утром гимнастическое от 7 до &lt;...&gt; в любое время, будившее моментально нас обоих. 6) Пьянки с топотухой, и музыкой, и пением. Ссоры с мужем тех же соседей</w:t>
      </w:r>
      <w:r>
        <w:t xml:space="preserve"> — </w:t>
      </w:r>
      <w:r w:rsidRPr="000D6386">
        <w:t>все это с любезными улыбками.</w:t>
      </w:r>
    </w:p>
    <w:p w:rsidR="000D6386" w:rsidRPr="000D6386" w:rsidRDefault="000D6386" w:rsidP="002801AF">
      <w:pPr>
        <w:pStyle w:val="Quote"/>
      </w:pPr>
      <w:r w:rsidRPr="000D6386">
        <w:t>21 июня, в понедельник, после очередной пьянки, пения и топотухи Нина заболела, не спав всю ночь. Утром я спросил Владыку: «Когда же кончится пытка?». Ответ был: «На этой неделе». Через три дня они уехали оба, сказав знакомым, что на месяц. Слова Владыки исполнились, и моя запись оказалась воспринятой верно. А я, как всегда, сомневался, не свои ли мысли записал.</w:t>
      </w:r>
    </w:p>
    <w:p w:rsidR="000D6386" w:rsidRPr="000D6386" w:rsidRDefault="000D6386" w:rsidP="002801AF">
      <w:pPr>
        <w:pStyle w:val="Quote"/>
      </w:pPr>
      <w:r w:rsidRPr="000D6386">
        <w:t>(Непереписанная запись 23-го июня)</w:t>
      </w:r>
    </w:p>
    <w:p w:rsidR="000D6386" w:rsidRPr="000D6386" w:rsidRDefault="000C1121" w:rsidP="000D6386">
      <w:r w:rsidRPr="000C1121">
        <w:rPr>
          <w:b/>
        </w:rPr>
        <w:t>1</w:t>
      </w:r>
      <w:r w:rsidRPr="00632850">
        <w:rPr>
          <w:b/>
        </w:rPr>
        <w:t>965</w:t>
      </w:r>
      <w:r>
        <w:rPr>
          <w:b/>
        </w:rPr>
        <w:t xml:space="preserve"> г. </w:t>
      </w:r>
      <w:r w:rsidR="00C515BC" w:rsidRPr="00C515BC">
        <w:rPr>
          <w:b/>
        </w:rPr>
        <w:t>379.</w:t>
      </w:r>
      <w:r w:rsidR="000D6386" w:rsidRPr="000D6386">
        <w:t xml:space="preserve"> Ответность. Письмо Б.А.</w:t>
      </w:r>
    </w:p>
    <w:p w:rsidR="000D6386" w:rsidRPr="000D6386" w:rsidRDefault="000D6386" w:rsidP="000D6386">
      <w:r w:rsidRPr="000D6386">
        <w:t>Это преддверие событий. Достаточно вникнуть в новые условия, чтобы понять, что бывает осечка в деталях, хотя главное остается неизменным.</w:t>
      </w:r>
    </w:p>
    <w:p w:rsidR="000D6386" w:rsidRPr="000D6386" w:rsidRDefault="000D6386" w:rsidP="000D6386">
      <w:r w:rsidRPr="000D6386">
        <w:t>Сын, приди и возьми просимое.</w:t>
      </w:r>
    </w:p>
    <w:p w:rsidR="000D6386" w:rsidRPr="000D6386" w:rsidRDefault="000D6386" w:rsidP="000D6386">
      <w:r w:rsidRPr="000D6386">
        <w:t>Все было комедией предварилки.</w:t>
      </w:r>
    </w:p>
    <w:p w:rsidR="000D6386" w:rsidRPr="000D6386" w:rsidRDefault="000D6386" w:rsidP="000D6386">
      <w:r w:rsidRPr="000D6386">
        <w:t>Поджали хвосты недруги ваши</w:t>
      </w:r>
      <w:r>
        <w:t xml:space="preserve"> — </w:t>
      </w:r>
      <w:r w:rsidRPr="000D6386">
        <w:t>чуют. Аттестован. За атест. свидание с Гуру.</w:t>
      </w:r>
    </w:p>
    <w:p w:rsidR="000D6386" w:rsidRPr="000D6386" w:rsidRDefault="000D6386" w:rsidP="000D6386">
      <w:r w:rsidRPr="000D6386">
        <w:t>Пиши, все пиши, чтобы знать, что могут подбросить, повиснув на проводе. Как уберечься от вторжения? Неразрывностью устремления.</w:t>
      </w:r>
    </w:p>
    <w:p w:rsidR="000D6386" w:rsidRPr="000D6386" w:rsidRDefault="000D6386" w:rsidP="000D6386">
      <w:r w:rsidRPr="000D6386">
        <w:t>Провожали с угрозой домой.</w:t>
      </w:r>
    </w:p>
    <w:p w:rsidR="000D6386" w:rsidRPr="000D6386" w:rsidRDefault="000D6386" w:rsidP="000D6386">
      <w:r w:rsidRPr="000D6386">
        <w:t>Затихло сейчас все.</w:t>
      </w:r>
    </w:p>
    <w:p w:rsidR="000D6386" w:rsidRPr="000D6386" w:rsidRDefault="000D6386" w:rsidP="000D6386">
      <w:r w:rsidRPr="000D6386">
        <w:t>Голубая рубашка</w:t>
      </w:r>
      <w:r>
        <w:t xml:space="preserve"> — </w:t>
      </w:r>
      <w:r w:rsidRPr="000D6386">
        <w:t>преддверие счастья.</w:t>
      </w:r>
    </w:p>
    <w:p w:rsidR="000D6386" w:rsidRPr="000D6386" w:rsidRDefault="000D6386" w:rsidP="000D6386">
      <w:r w:rsidRPr="000D6386">
        <w:t>Приостановить разрушение Можем.</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380.</w:t>
      </w:r>
      <w:r w:rsidR="000D6386" w:rsidRPr="000D6386">
        <w:t xml:space="preserve"> </w:t>
      </w:r>
      <w:r w:rsidR="00451AC2" w:rsidRPr="00451AC2">
        <w:rPr>
          <w:b/>
        </w:rPr>
        <w:t>(Июнь 25).</w:t>
      </w:r>
      <w:r w:rsidR="000D6386" w:rsidRPr="000D6386">
        <w:t xml:space="preserve"> Вчерашнее подтверждение правильности записанных восприятий пусть послужит уроком на будущее. Надо </w:t>
      </w:r>
      <w:r w:rsidR="000D6386" w:rsidRPr="000D6386">
        <w:lastRenderedPageBreak/>
        <w:t>записать посылаемые мысли, а потом проверить записанное, если это доступно проверке. Таким путем устанавливается безошибочность записи и создается уверенность, что аппарат духа действует безошибочно. Также следует пересмотреть и то, что раньше считалось неверным, так как Указание могло даваться на отдаленное время. Но вообще проверка нужна, чтобы уметь отделять Мое от своего и от подброшенного со стороны. Долгий путь самопроверки надо пройти, чтобы избежать ошибок и всецело полагаться на то, что относится к личной карме.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381.</w:t>
      </w:r>
      <w:r w:rsidR="000D6386" w:rsidRPr="000D6386">
        <w:t xml:space="preserve"> (245). Психическая энергия может накапливаться и накапливается на различных предметах. При физическом прикосновении накапливание это усиливается. Предметы и вещи, и особенно одежда</w:t>
      </w:r>
      <w:r w:rsidR="000D6386">
        <w:t xml:space="preserve"> — </w:t>
      </w:r>
      <w:r w:rsidR="000D6386" w:rsidRPr="000D6386">
        <w:t>собиратели психической энергии. Дома, старые обжитые дома</w:t>
      </w:r>
      <w:r w:rsidR="000D6386">
        <w:t xml:space="preserve"> — </w:t>
      </w:r>
      <w:r w:rsidR="000D6386" w:rsidRPr="000D6386">
        <w:t>это своего рода музеи, где тяжко и крепко наслоились отложения психической энергии. Каждый предмет, побывавший в руках человека, несет на себе отпечатки его ауры. Приходится очень осмотрительно относиться к вещам, побывавшим уже у кого-то. В большинстве случаев насыщение их отрицательное. Мало у людей светлых предметов, наполненных благой аурой. Все больше темные. Также и подарки несут на себе свойства их дарителей. Все предметы и все, на чем сосредоточиваются вольно или невольно мысль, чувства, переживания и внимание человека, вбирают их в себя, в свою ауру и с ней остаются. Вибрации ауры вещей и предметов воздействуют на тех, кому с ними приходится иметь дело. Сильная личность нейтрализует со временем силу этих излучений своими. На слабых они действуют дольше и, возможно, все время. Поэтому нелегко обживать старые дома и старые вещи. Лучше жить в новых, и лучше иметь новые вещи. И лучше почаще менять места, чтобы воздействия ауры мест не въедались в ауру насельников. Даже беря в руки читанные и зачитанные книги, следует мысленно отогнать все, что на них накопилось, или, во всяком случае, оградиться от возможной заразы. Трудно даже представить себе, чем насыщено все, что окружает человека и с чем приходится ему соприкасаться. Так называемые общественные места часто заражены нездоровыми излучениями их посетителей. Но ужас наполняет атмосферу карточных притонов, лупанариев</w:t>
      </w:r>
      <w:r w:rsidR="00C67354">
        <w:rPr>
          <w:rStyle w:val="FootnoteReference"/>
        </w:rPr>
        <w:footnoteReference w:id="22"/>
      </w:r>
      <w:r w:rsidR="000D6386" w:rsidRPr="000D6386">
        <w:t xml:space="preserve"> и мест, где уявляются низшие страсти людей. Следует сознательно избегать подобных мест даже от случайного и короткого соприкосновения с ними. Чем наполнены тюрьмы, места ссылки, вытрезвители, больницы! Места заключений и концертные залы резко отличаются тем, что наслоено на них. Так же отличаются дома молитвы от домов разврата. Также каждая квартира имеет свою психическую атмосферу. Все это относится к области невидимых энергий, но тем </w:t>
      </w:r>
      <w:r w:rsidR="000D6386" w:rsidRPr="000D6386">
        <w:lastRenderedPageBreak/>
        <w:t>не менее яро воздействующих на психику человека. Можно пресечь хулиганство, грубость, скандалы, ссоры, но невозможно оградить сознание от воздействия ауры того места, в котором оно находится. Тонко чувствительные организмы остро воспринимают эти влияния, хотя обычно и не отдают себе отчета</w:t>
      </w:r>
      <w:r w:rsidR="000D6386">
        <w:t xml:space="preserve"> — </w:t>
      </w:r>
      <w:r w:rsidR="000D6386" w:rsidRPr="000D6386">
        <w:t>почему.</w:t>
      </w:r>
      <w:r w:rsidR="00646094">
        <w:t xml:space="preserve"> </w:t>
      </w:r>
      <w:r w:rsidR="000D6386" w:rsidRPr="000D6386">
        <w:t>Но вы должны отдавать, зная, что все вокруг вас яро и остро насыщено эманациями тех людей, которые здесь побывали и оставили свой след. Да, да, каждый человек после себя оставляет свой след там, где он побывал. Собаки это знают лучше людей и находят след своего хозяина. Но люди это знать не хотят. Всю свою жизнь человек насыщает излучениями своей ауры все, с чем он соприкасается, осветляя или отемняя предметы и вещи, его окружающие. Эта невидимая аура материальных предметов относится уже к области Тонкого Мира, где все это видимо явно и тонкое зрение сенситива многое может различить и отметить. Можно представить себе, насколько загрязнено и запятнано все при современном состоянии человечества и насколько заражена аура Земли подобными насыщениями. В пространстве явно и тяжко запечатлевается все. Светлое сознание наполняет все светом, темное</w:t>
      </w:r>
      <w:r w:rsidR="000D6386">
        <w:t xml:space="preserve"> — </w:t>
      </w:r>
      <w:r w:rsidR="000D6386" w:rsidRPr="000D6386">
        <w:t>тьмою. Сколько предстоит осветлить, очистить, улучшить, прежде чем Свет наступающей Эпохи Огня загорится над миром. Очищение</w:t>
      </w:r>
      <w:r w:rsidR="000D6386">
        <w:t xml:space="preserve"> — </w:t>
      </w:r>
      <w:r w:rsidR="000D6386" w:rsidRPr="000D6386">
        <w:t>это величайшая задача грядущего дня. В ней примут участие массы. Но сознание их должно прежде дорасти до понимания ответственности каждого за чистоту ауры земной и пространства, в котором живем, чувствуем, мыслим и которое насыщаем психическими продуктами своего сознания.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382.</w:t>
      </w:r>
      <w:r w:rsidR="000D6386" w:rsidRPr="000D6386">
        <w:t xml:space="preserve"> (246). </w:t>
      </w:r>
      <w:r w:rsidR="00451AC2" w:rsidRPr="00451AC2">
        <w:rPr>
          <w:b/>
        </w:rPr>
        <w:t>(М.А.Й.).</w:t>
      </w:r>
      <w:r w:rsidR="000D6386" w:rsidRPr="000D6386">
        <w:t xml:space="preserve"> Он, нам все Давший и Дающий, и Тот, Который Будет давать. Все от Него и через Него, Он Сказал, что с нами Пребудет «во все дни до скончания века». Пропасть, отделяющая Его Сознание от нашего по ступеням лестницы жизни, огромна, и, несмотря на это огромное расстояние Целого Круга, а быть может, и больше, Он близок каждому, кто к Нему устремлен, ибо для каждого двери открыты. И близость эта не зависит ни от времени, ни от расстояний, ни от других материальных условий. Она в духе. А дух над всем. Устремленное тело устремлено всеми своими частицами, когда оно в движении. Назовем это явление монолитом устремления. Когда человек во всех своих оболочках преисполняется такого устремления, он становится таким монолитом. Монолитное устремление непреложно приводит к Владыке. Но даже и малое устремление приносит свой отзвук, приближая к Нему. Надо обязательно принести хотя бы что-то, чтобы Он Мог к чему приложить. И надо прийти. Ведь Он Сам Сказал: «Приидите ко Мне все». Но мало идущих. Готов Дать мерою полною, но где они, хотящие взять? Приходил в мир, но распяли. Хотел дать и Давал, но попрали пятою своею и обратились на Него. Сейчас Идет в мир Невидимо Видимый, чтобы распять не могли. И действительно не </w:t>
      </w:r>
      <w:r w:rsidR="000D6386" w:rsidRPr="000D6386">
        <w:lastRenderedPageBreak/>
        <w:t>могут, но яростно и неистово попирают все ценности духа и готовы глумиться и кощунствовать над Наивысшим. Но сроки приходят, и придется либо принять, либо оставить планету, ибо космические условия создали железную неизбежность решения идти со Светом или остаться во тьме для каждого человека, живущего на Земле, и всех, кто находится и живет в ее ауре, в каких бы они ни были оболочках.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383.</w:t>
      </w:r>
      <w:r w:rsidR="000D6386" w:rsidRPr="000D6386">
        <w:t xml:space="preserve"> </w:t>
      </w:r>
      <w:r w:rsidR="00451AC2" w:rsidRPr="00451AC2">
        <w:rPr>
          <w:b/>
        </w:rPr>
        <w:t>(Гуру).</w:t>
      </w:r>
      <w:r w:rsidR="000D6386" w:rsidRPr="000D6386">
        <w:t xml:space="preserve"> Мысль уловлена верно: «Много нам предстоит поработать совместно». Внешние препятствия и разделение для нас не помеха. Все сметено будет, когда придет срок. Много накоплено энергий для предстоящей работы и много собрано сил. Не для того ли так долго Готовил Учитель, чтобы ко времени помощники были выполнять предначертания Владык. Трудно придется, но чудно. И чудесность осуществляемого будущего облегчит путь и невозможное сделает достижимым. Сейчас же сознание подготавливать будем к неожиданности того, чего ждем так давно и упорно.</w:t>
      </w:r>
    </w:p>
    <w:p w:rsidR="000D6386" w:rsidRPr="000D6386" w:rsidRDefault="000D6386" w:rsidP="000D6386">
      <w:r w:rsidRPr="000D6386">
        <w:t>(Утром, со сна). Терафим</w:t>
      </w:r>
      <w:r>
        <w:t xml:space="preserve"> — </w:t>
      </w:r>
      <w:r w:rsidRPr="000D6386">
        <w:t>собиратель психической энергии.</w:t>
      </w:r>
    </w:p>
    <w:p w:rsidR="000D6386" w:rsidRPr="000D6386" w:rsidRDefault="000D6386" w:rsidP="000D6386">
      <w:r w:rsidRPr="000D6386">
        <w:t>Ты хочешь знать, когда. Через несколько дней. Все Устроим.</w:t>
      </w:r>
    </w:p>
    <w:p w:rsidR="00341885" w:rsidRDefault="000D6386" w:rsidP="000D6386">
      <w:r w:rsidRPr="000D6386">
        <w:t>Похолодание. Ска</w:t>
      </w:r>
      <w:r w:rsidR="00341885">
        <w:t>жу, много Скажу. (22 августа?).</w:t>
      </w:r>
    </w:p>
    <w:p w:rsidR="000D6386" w:rsidRPr="000D6386" w:rsidRDefault="000D6386" w:rsidP="00341885">
      <w:pPr>
        <w:pStyle w:val="Quote"/>
      </w:pPr>
      <w:r w:rsidRPr="000D6386">
        <w:t>30-го июня похолодание наступило.</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384.</w:t>
      </w:r>
      <w:r w:rsidR="000D6386" w:rsidRPr="000D6386">
        <w:t xml:space="preserve"> (247). </w:t>
      </w:r>
      <w:r w:rsidR="00451AC2" w:rsidRPr="00451AC2">
        <w:rPr>
          <w:b/>
        </w:rPr>
        <w:t>(Июнь 26).</w:t>
      </w:r>
      <w:r w:rsidR="000D6386" w:rsidRPr="000D6386">
        <w:t xml:space="preserve"> Путь достижения труден. Отсюда так мало действительно хотящих идти, хотя и много желающих. От желания до твердого решения воли большое расстояние. Каждый шаг означает преодоление и постоянную напряженность зоркости, устремления и непреклонной решимости. А препятствия громоздятся, как горы. И чем больше решимости, тем больше препятствий. Ибо быстрота движения вызывает соответствующее сопротивление среды. А что такое сопротивление среды, вы уже хорошо знаете. Мы не Стремимся его облегчить, так как на сопротивлении укрепляются силы. У тех, кто не понимает, это вызывает сетования на то, что Мы недостаточно Оберегаем. Но ходить надо выучиться самостоятельно. Никто за другого не станет ходить, а если и станет, то пользы для хотящего научиться от этого не будет. Сам, сам, сам сделаю и сам достигну</w:t>
      </w:r>
      <w:r w:rsidR="000D6386">
        <w:t xml:space="preserve"> — </w:t>
      </w:r>
      <w:r w:rsidR="000D6386" w:rsidRPr="000D6386">
        <w:t>первое правило ученика. Помогаем, когда действительно помощь нужна. Но судить дайте Нам. И надо понять полезность врагов и почему их Допускаем. Каждый враг учит чему-то и что-то помогает усвоить. Полезность врагов неотрицаема. Кто же научит бдительности и зоркости, настороженности и осторожности? То, что дает враг и чему научает, ни друзья, ни окружающие не смогут восполнить, даже если бы и хотели. Только ненависти и злобы к врагам не будем растить, ибо эти чувства отравляют собственную систему и отемняют сознание. Мы очень Готовы Помочь, но нужна вместимость, чтобы помощь принять, и не в той форме, которая ожидается. Мы Видим лучше и дальше.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385.</w:t>
      </w:r>
      <w:r w:rsidR="000D6386" w:rsidRPr="000D6386">
        <w:t xml:space="preserve"> (248). И еще: кто же и что же заменит Учителя Света, если от Него отказаться? Потому отречение от Иерархии непоправимо. Им пресекаются пути продвижения. Те, кто не хочет взять крест свой и с ним следовать за Мною, не преуспеют. Следовать, не взявши креста, многие бы хотели. Но взять крест</w:t>
      </w:r>
      <w:r w:rsidR="000D6386">
        <w:t xml:space="preserve"> — </w:t>
      </w:r>
      <w:r w:rsidR="000D6386" w:rsidRPr="000D6386">
        <w:t>это значит отказаться от жалоб, сетований, недовольства, желания впасть в тягость и это значит смирение перед кармической уплатой старых долгов. И когда тяжесть креста становится невыносимой, хорошо тогда помнить, что Сам Просил нагружать Меня больше. Непомерная ноша не может дух уничтожить, а поднявший ее к Нам непреложно доходит. Даже осел несет свою ношу, потому нужно к ноше в придачу еще разумение, то есть понимание того, ради чего указуется взять крест свой с собою. Осознание значения трудностей и препятствий приближает на тысячи лет. Преодолевающему будет Дано, победителю</w:t>
      </w:r>
      <w:r w:rsidR="000D6386">
        <w:t xml:space="preserve"> — </w:t>
      </w:r>
      <w:r w:rsidR="000D6386" w:rsidRPr="000D6386">
        <w:t>тоже. Идущий дойдет.</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386.</w:t>
      </w:r>
      <w:r w:rsidR="000D6386" w:rsidRPr="000D6386">
        <w:t xml:space="preserve"> </w:t>
      </w:r>
      <w:r w:rsidR="00451AC2" w:rsidRPr="00451AC2">
        <w:rPr>
          <w:b/>
        </w:rPr>
        <w:t>(М.А.Й.).</w:t>
      </w:r>
      <w:r w:rsidR="000D6386" w:rsidRPr="000D6386">
        <w:t xml:space="preserve"> Наличие многих вещей, которыми владеем,</w:t>
      </w:r>
      <w:r w:rsidR="000D6386">
        <w:t xml:space="preserve"> — </w:t>
      </w:r>
      <w:r w:rsidR="000D6386" w:rsidRPr="000D6386">
        <w:t>рабство. Для постигшего это смерть есть прежде всего освобождение от этого вида рабства, если сознание доросло до понимания этой страшной зависимости человека от вещей, которыми приходится владеть на Земле. Учение Ж[ивой] Э[тики] учит владению без чувства собственности, ибо такое владение уже освобождает от рабства у вещей. Но и помимо этого физическое тело нуждается слишком во многом. Смерть освобождает от всех этих нужд. Для кого</w:t>
      </w:r>
      <w:r w:rsidR="007634C9">
        <w:t>-</w:t>
      </w:r>
      <w:r w:rsidR="000D6386" w:rsidRPr="000D6386">
        <w:t>то смерть</w:t>
      </w:r>
      <w:r w:rsidR="000D6386">
        <w:t xml:space="preserve"> — </w:t>
      </w:r>
      <w:r w:rsidR="000D6386" w:rsidRPr="000D6386">
        <w:t>ужас уничтожения или неизвестности, а для кого-то</w:t>
      </w:r>
      <w:r w:rsidR="000D6386">
        <w:t xml:space="preserve"> — </w:t>
      </w:r>
      <w:r w:rsidR="000D6386" w:rsidRPr="000D6386">
        <w:t>радость освобождения от тюремного заключения в плотном мире. Да, именно радость для духа, стремящегося к свободе. О какой свободе можно мечтать узнику физической оболочки? Он зависит от всего: холода, голода, жажды. Ему нужно всё: одежда, кров, воздух и многие, многие вещи. Видит не дальше глаза и слышит не дальше ушей. И тело надо повсюду таскать за собой, а оно устает, его часто надо возить, оно само по себе, без транспорта, связано местом. Пешее хождение в современных условиях не оправдывает себя, особенно на дальние расстояния. О значении тюремных для духа условий плотного мира следует думать. Тесно прозревшему духу в своей оболочке из плоти и крови. Надо ее заменить более тонкой, более подвижной и менее ограниченной условиями плотного мира. Об этом Забота Владык.</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387.</w:t>
      </w:r>
      <w:r w:rsidR="000D6386" w:rsidRPr="000D6386">
        <w:t xml:space="preserve"> (249). </w:t>
      </w:r>
      <w:r w:rsidR="00451AC2" w:rsidRPr="00451AC2">
        <w:rPr>
          <w:b/>
        </w:rPr>
        <w:t>(Гуру).</w:t>
      </w:r>
      <w:r w:rsidR="000D6386" w:rsidRPr="000D6386">
        <w:t xml:space="preserve"> Попрание смерти</w:t>
      </w:r>
      <w:r w:rsidR="000D6386">
        <w:t xml:space="preserve"> — </w:t>
      </w:r>
      <w:r w:rsidR="000D6386" w:rsidRPr="000D6386">
        <w:t>одно из величайших достижений, доступных на Земле человеку. Намеренно сказал</w:t>
      </w:r>
      <w:r w:rsidR="000D6386">
        <w:t xml:space="preserve"> — </w:t>
      </w:r>
      <w:r w:rsidR="000D6386" w:rsidRPr="000D6386">
        <w:t xml:space="preserve">«на Земле», ибо смерть победить надо, не выходя из тела. Соединение миров, запечатленное на Знамени Владык, и означает эту победу над смертью. Еще будучи в теле, увидит тогда человек явления Тонкого Мира, того самого мира, в котором будет он жить, тело покинув. Сознание обретет способность жить в двух мирах и </w:t>
      </w:r>
      <w:r w:rsidR="000D6386" w:rsidRPr="000D6386">
        <w:lastRenderedPageBreak/>
        <w:t>обоих касаться, еще находясь на Земле. Даже трудно представить себе, какие изменения внесет это понимание в жизнь человечества, которая в корне преобразится. Новое Небо и Новая Земля займут место старых, и старые не придут уже более на сердце и не вспомнятся вновь. В этом величие будущего, которого ждет человек.</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388.</w:t>
      </w:r>
      <w:r w:rsidR="000D6386" w:rsidRPr="000D6386">
        <w:t xml:space="preserve"> (250). До тех пор, пока раб не осознал своего рабства, он не будет стремиться к свободе. Люди</w:t>
      </w:r>
      <w:r w:rsidR="000D6386">
        <w:t xml:space="preserve"> — </w:t>
      </w:r>
      <w:r w:rsidR="000D6386" w:rsidRPr="000D6386">
        <w:t>рабы своей физической оболочки. Люди не осознают, в каком страшном рабстве находятся они в своем теле. Но осознавший захочет свободы. Он будет искать. Он найдет, как освободиться из плена физических условий. Он поймет, что в духе свобода и что дух может ее обрести, если захочет. Но надо искать, надо стремиться и надо упорно и настойчиво разрушать стены темницы, в которой заключен дух. Овладение своими проводниками, власть над ними и означают эту свободу. Путь к ней открыт, как идти</w:t>
      </w:r>
      <w:r w:rsidR="000D6386">
        <w:t xml:space="preserve"> — </w:t>
      </w:r>
      <w:r w:rsidR="000D6386" w:rsidRPr="000D6386">
        <w:t>Указует Учитель, значит, она достижима.</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389.</w:t>
      </w:r>
      <w:r w:rsidR="000D6386" w:rsidRPr="000D6386">
        <w:t xml:space="preserve"> (Утром). Приму меры. Неисповедимы пути исполнения Наших решений, недоступны для тьмы. Обычно они не произносятся вслух. Темные подслушивают, чтобы вредить. И еще: следуйте в мыслях постоянно за Мною. Объединять будет личный контакт. Все решается вместе со Мною. У Нас решено усилить Контакт: Мы со своей стороны, а вы со своей, чтобы оба конца провода закрепить полностью. Как бы Мы ни Усиливали, без вашей приемлемости нельзя</w:t>
      </w:r>
      <w:r w:rsidR="000D6386">
        <w:t xml:space="preserve"> — </w:t>
      </w:r>
      <w:r w:rsidR="000D6386" w:rsidRPr="000D6386">
        <w:t>двусторонняя связь взаимна. Преграды плотного мира убрать непросто. Отвечать Буду на вопросы. Почему Допустили, чтобы травили клопомором? Чтобы видели всю глубину подлости сознательного вредительства (послушников) зла. Не вижу и не слышу. Когда же?</w:t>
      </w:r>
      <w:r w:rsidR="000D6386">
        <w:t xml:space="preserve"> — </w:t>
      </w:r>
      <w:r w:rsidR="000D6386" w:rsidRPr="000D6386">
        <w:t>Не раньше, чем откроются центры.</w:t>
      </w:r>
      <w:r w:rsidR="000D6386">
        <w:t xml:space="preserve"> — </w:t>
      </w:r>
      <w:r w:rsidR="000D6386" w:rsidRPr="000D6386">
        <w:t>Мы ограничены вашими возможностями. Чем труднее в жизни, тем ближе к Нам. Поймите: плата за приближение. Ненавидят вас за Имя Мое. Гонят враги. Враги ваши</w:t>
      </w:r>
      <w:r w:rsidR="000D6386">
        <w:t xml:space="preserve"> — </w:t>
      </w:r>
      <w:r w:rsidR="000D6386" w:rsidRPr="000D6386">
        <w:t>Наши враги, а Наши</w:t>
      </w:r>
      <w:r w:rsidR="000D6386">
        <w:t xml:space="preserve"> — </w:t>
      </w:r>
      <w:r w:rsidR="000D6386" w:rsidRPr="000D6386">
        <w:t>ваши.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390.</w:t>
      </w:r>
      <w:r w:rsidR="000D6386" w:rsidRPr="000D6386">
        <w:t xml:space="preserve"> </w:t>
      </w:r>
      <w:r w:rsidR="00451AC2" w:rsidRPr="00451AC2">
        <w:rPr>
          <w:b/>
        </w:rPr>
        <w:t>(Июнь 27).</w:t>
      </w:r>
      <w:r w:rsidR="000D6386" w:rsidRPr="000D6386">
        <w:t xml:space="preserve"> Друг Мой, самонаполнение, то есть занятость поля сознания собою, исключает наполнение сердца Владыкой. Надо себя исключить, чтобы войти в круг интересов, проблем и вопросов Того, Кто Ведет. Планета велика. Столько нуждающихся в помощи. Она может оказываться на расстоянии. И не трудно помочь, если сердце живет не своими, но интересами Общего Блага. Правда на стороне Нового Мира, каким бы убедительным ни казался мир старый и под какими бы обличьями он ни скрывался. Новому Миру мыслями много можно содействовать в успешности его борьбы против старого за утверждение новой ступени эволюции. Напрасно кто</w:t>
      </w:r>
      <w:r w:rsidR="007634C9">
        <w:t>-</w:t>
      </w:r>
      <w:r w:rsidR="000D6386" w:rsidRPr="000D6386">
        <w:t xml:space="preserve">то думает, что мобилизация общественного мнения стран не принесет результатов. За общественным мнением стоит коллективная мысль, которая, будучи устремлена к определенной </w:t>
      </w:r>
      <w:r w:rsidR="000D6386" w:rsidRPr="000D6386">
        <w:lastRenderedPageBreak/>
        <w:t>цели, достигнет желаемого. Это новый метод, быть может, еще не осознаваемый полностью, объединяет мысли массы людей для достижения поставленной цели. Инициатива в руках Новой Страны. И недаром беснуются супротивники Нового Мира, чуя свой неизбежный конец. Этим чувством своей обреченности и вызываются безумия и неистовства последышей уходящей расы. Неистовствуют, ибо обречены. Мысль, являясь высшим аспектом энергий человеческого микрокосма, не может не воздействовать мощно на течение мировых событий. И так она уже сокрушает оплоты старого мира. Если бы видели, сколько разрушений в Тонком Мире веками утвердившихся и выкристаллизованных цитаделей уходящего прошлого. Они сокрушены идеями Нового Мира. Мир старый в Тонком Мире устоев и опоры уже лишен. Потому рушение его неизбежно. Коллективное мнение и приговор целых народов, осуждающих пережитки старого мира, наносят все новые и новые удары по тому, что, будучи уже разрушено в Тонком Мире, в плотном еще продолжает цепляться за обломки прошлого. Ему уже места нет на Земле, и чем скорее это поймут последыши старого мира, тем это будет лучше для них.</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391.</w:t>
      </w:r>
      <w:r w:rsidR="000D6386" w:rsidRPr="000D6386">
        <w:t xml:space="preserve"> </w:t>
      </w:r>
      <w:r w:rsidR="00451AC2" w:rsidRPr="00451AC2">
        <w:rPr>
          <w:b/>
        </w:rPr>
        <w:t>(М.А.Й.).</w:t>
      </w:r>
      <w:r w:rsidR="000D6386" w:rsidRPr="000D6386">
        <w:t xml:space="preserve"> Будем поддерживать всё, что в какой бы то ни было форме на стороне Нового Мира. Пусть даже ошибаются, но лишь бы во имя его, но не того, что бесповоротно осуждено поступательным движением эволюции. Ошибки, совершаемые во имя Нового Мира, можно исправить, сохранив направление. Но то, что тормозит эволюцию и пытается повернуть ход истории вспять, не может быть оправдано ничем. Черта разделения будет углубляться все больше и больше. И когда-то настанет момент</w:t>
      </w:r>
      <w:r w:rsidR="000D6386">
        <w:t xml:space="preserve"> — </w:t>
      </w:r>
      <w:r w:rsidR="000D6386" w:rsidRPr="000D6386">
        <w:t>и нельзя уже более будет перейти огненную черту разделения. И те, кто останется за нею, на стороне прошлого и старых идей и понятий, уйдут с исторической сцены, как и сам старый мир. Усугубление разделенности покажет воочию, что Силы Света сгруппированы на полюсе Нового Мира, силы тьмы</w:t>
      </w:r>
      <w:r w:rsidR="000D6386">
        <w:t xml:space="preserve"> — </w:t>
      </w:r>
      <w:r w:rsidR="000D6386" w:rsidRPr="000D6386">
        <w:t>старого. Это разделение уже приобретает глубоко драматический аспект для всех тех, кто примыкает к старому миру. Уже не будет деления на Мир Новый и мир старый, а будет деление на Мир Света и мир тьмы. Сейчас еще обманчивые прикрытия скрывают мрачный, хищный и темный оскал старого мира, но маски будут сорваны, и все его сторонники предстанут в своем истинном облике служителей тьмы, в каких бы одеяниях они ни были, как бы себя ни называли и какими бы фиговыми листочками ни прикрывались. Назовем это время временем разоблачения истинных ликов прислужников уходящего мира, мира тьмы, насилий и крови.</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392.</w:t>
      </w:r>
      <w:r w:rsidR="000D6386" w:rsidRPr="000D6386">
        <w:t xml:space="preserve"> </w:t>
      </w:r>
      <w:r w:rsidR="00451AC2" w:rsidRPr="00451AC2">
        <w:rPr>
          <w:b/>
        </w:rPr>
        <w:t>(Гуру).</w:t>
      </w:r>
      <w:r w:rsidR="000D6386" w:rsidRPr="000D6386">
        <w:t xml:space="preserve"> Каждый прошедший день приближает наступление Новой Эпохи. Она уже наступила, но далеко еще не везде. Борьба за ее утверждение идет по лицу всей планеты. </w:t>
      </w:r>
      <w:r w:rsidR="000D6386" w:rsidRPr="000D6386">
        <w:lastRenderedPageBreak/>
        <w:t>Вовлечены в нее все, сознают это или нет. Никто уклониться не может. Само напряжение жизни свидетельствует явно о том, как быстро меняются все прежние условия. Изолированности прежних времен уже не стало. Все знают происходящее на планете. Все принимают участие. Все сочувствуют и стоят на стороне идущих событий или идут против них, то есть становятся или на защиту Нового Мира, или против него. Уклониться нельзя, даже если бы и хотели, так как события прямо или косвенно затрагивают всех. Это очень хорошо, что условия требуют от каждого человека выявить свое отношение, то есть лик свой, и заставляют отойти одесную или ошуюю происходящего. Делая это, каждый человек творит сам свой суд над собою. Ибо те, кто отошел ошуюю, остаются в лагере тьмы. Мировая правда и справедливость восторжествуют, хотя бы все золото мира, все банки и хищники всех мастей и размеров ополчились в защиту того, что обречено на уничтожение эволюцией мира и эволюцией человечества, которое в этом мире живет и неотделимо от этого поступательного эволюционного движения в будущее.</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393.</w:t>
      </w:r>
      <w:r w:rsidR="000D6386" w:rsidRPr="000D6386">
        <w:t xml:space="preserve"> (Утром). Катастрофа неизбежна. Выхода нет. Молчит дух человеческий.</w:t>
      </w:r>
    </w:p>
    <w:p w:rsidR="000D6386" w:rsidRPr="000D6386" w:rsidRDefault="000D6386" w:rsidP="000D6386">
      <w:r w:rsidRPr="000D6386">
        <w:t>Ты можешь войти, ты званый и избранный. У Нас решено явить силу Лучей Наших. Мы Явим Иерархии мощь.</w:t>
      </w:r>
    </w:p>
    <w:p w:rsidR="000D6386" w:rsidRPr="000D6386" w:rsidRDefault="000D6386" w:rsidP="000D6386">
      <w:r w:rsidRPr="000D6386">
        <w:t>А третий я от занимающего. Раньше уйду, до встречи сроков.</w:t>
      </w:r>
    </w:p>
    <w:p w:rsidR="000D6386" w:rsidRPr="000D6386" w:rsidRDefault="000D6386" w:rsidP="000D6386">
      <w:r w:rsidRPr="000D6386">
        <w:t>Мы не против, если Именем Нашим начнут говорить в срок. Ты, срокам сужденный, заговоришь.</w:t>
      </w:r>
    </w:p>
    <w:p w:rsidR="000D6386" w:rsidRPr="000D6386" w:rsidRDefault="000D6386" w:rsidP="000D6386">
      <w:r w:rsidRPr="000D6386">
        <w:t>Даю срок</w:t>
      </w:r>
      <w:r>
        <w:t xml:space="preserve"> — </w:t>
      </w:r>
      <w:r w:rsidRPr="000D6386">
        <w:t>три дня. Может быть Тайна раскрыта. Расставаясь с телом, владелец, (то есть дух) берет (с собой) всё. Соприкасаешься через обреченных (то есть соприкосновение с физическим миром происходит посредством физического тела, обреченного на дезинтеграцию). Мечта осуществляется. Б.Н. (тезка)</w:t>
      </w:r>
      <w:r>
        <w:t xml:space="preserve"> — </w:t>
      </w:r>
      <w:r w:rsidRPr="000D6386">
        <w:t>плохо (чувствует себя).</w:t>
      </w:r>
    </w:p>
    <w:p w:rsidR="00D8779F" w:rsidRDefault="00D8779F" w:rsidP="000D6386"/>
    <w:p w:rsidR="000D6386" w:rsidRPr="000D6386" w:rsidRDefault="000C1121" w:rsidP="000D6386">
      <w:r w:rsidRPr="000C1121">
        <w:rPr>
          <w:b/>
        </w:rPr>
        <w:t>1</w:t>
      </w:r>
      <w:r w:rsidRPr="00632850">
        <w:rPr>
          <w:b/>
        </w:rPr>
        <w:t>965</w:t>
      </w:r>
      <w:r>
        <w:rPr>
          <w:b/>
        </w:rPr>
        <w:t xml:space="preserve"> г. </w:t>
      </w:r>
      <w:r w:rsidR="00C515BC" w:rsidRPr="00C515BC">
        <w:rPr>
          <w:b/>
        </w:rPr>
        <w:t>394.</w:t>
      </w:r>
      <w:r w:rsidR="000D6386" w:rsidRPr="000D6386">
        <w:t xml:space="preserve"> </w:t>
      </w:r>
      <w:r w:rsidR="00451AC2" w:rsidRPr="00451AC2">
        <w:rPr>
          <w:b/>
        </w:rPr>
        <w:t>(Июнь 28).</w:t>
      </w:r>
      <w:r w:rsidR="000D6386" w:rsidRPr="000D6386">
        <w:t xml:space="preserve"> (Рано утром). И везде Я Был в разное время, и везде и всегда одно и то же (гонения).</w:t>
      </w:r>
    </w:p>
    <w:p w:rsidR="000D6386" w:rsidRPr="000D6386" w:rsidRDefault="000D6386" w:rsidP="000D6386">
      <w:r w:rsidRPr="000D6386">
        <w:t>Разрешению ваших вопросов Уделяю время. Вы нужны будущему. Будущее принадлежит вам. Вы в нем, как стрелы в колчане</w:t>
      </w:r>
      <w:r>
        <w:t xml:space="preserve"> — </w:t>
      </w:r>
      <w:r w:rsidRPr="000D6386">
        <w:t>куда Хочу, туда Пошлю. Посланному надо многое знать. Знанием Вооружаю. Сокровенное Знание нельзя получить даже в Академии Наук. И дается оно без дипломов. Адепт Сокровенного Знания</w:t>
      </w:r>
      <w:r>
        <w:t xml:space="preserve"> — </w:t>
      </w:r>
      <w:r w:rsidRPr="000D6386">
        <w:t>служитель Эволюции. Это помощники Иерархии Блага. Я их Называю «Мои». Вы голову себе не ломайте над будущим вашим. Оно принадлежит Мне, что бы с вами ни происходило, ибо Я ваш Заступник, и Друг, и Отец. Приму меры к изменению течения вашей жизни. А если не Приму, вправе тогда усумниться.</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395.</w:t>
      </w:r>
      <w:r w:rsidR="000D6386" w:rsidRPr="000D6386">
        <w:t xml:space="preserve"> </w:t>
      </w:r>
      <w:r w:rsidR="00451AC2" w:rsidRPr="00451AC2">
        <w:rPr>
          <w:b/>
        </w:rPr>
        <w:t>(Июнь 29).</w:t>
      </w:r>
      <w:r w:rsidR="000D6386" w:rsidRPr="000D6386">
        <w:t xml:space="preserve"> Целое складывается из отдельных частей, части</w:t>
      </w:r>
      <w:r w:rsidR="000D6386">
        <w:t xml:space="preserve"> — </w:t>
      </w:r>
      <w:r w:rsidR="000D6386" w:rsidRPr="000D6386">
        <w:t>из деталей, или подробностей. Поэтому обращаем внимание на подробности. Подробности обихода тоже важны. Они образуют узор жизни духа. Каждый человек оставляет за собою узор своего пребывания в каждом из миров. По этим узорам можно видеть пройденную или пройденные жизни. Узоры эти неуничтожаемы. Они весьма разнообразны. Один не похож на другой. Последующий противоположен по условиям предыдущему. Ничто не повторяется. Урок невыполненный может быть повторен, но не условия жизни. На этом разнообразии воплощений строится возможность разностороннего обогащения духа опытом. Каждая способность требовала воспитания и определенных условий. Каждая способность</w:t>
      </w:r>
      <w:r w:rsidR="000D6386">
        <w:t xml:space="preserve"> — </w:t>
      </w:r>
      <w:r w:rsidR="000D6386" w:rsidRPr="000D6386">
        <w:t>результат прошлого. Все заработано трудом и усилиями. Ничто не приобретается даром. Получается навсегда. Нас иногда обвиняют в жестокости испытаний. Но ведь вся жизнь</w:t>
      </w:r>
      <w:r w:rsidR="000D6386">
        <w:t xml:space="preserve"> — </w:t>
      </w:r>
      <w:r w:rsidR="000D6386" w:rsidRPr="000D6386">
        <w:t>это Майя, и призрачность земного воплощения накладывает печать нереальности даже на самые тяжкие. При пробуждении духа от плотного сна все они рассматриваются как сны, быть может, счастливые, быть может, нерадостные и тяжкие, но все же сны. В этом реальность Майи и нереальность ее переживаний. При пробуждении они утрачивают свою власть реальности над духом. Но даже во сне человек иногда знает, что все, что он видит,</w:t>
      </w:r>
      <w:r w:rsidR="000D6386">
        <w:t xml:space="preserve"> — </w:t>
      </w:r>
      <w:r w:rsidR="000D6386" w:rsidRPr="000D6386">
        <w:t>только лишь сон. Надо знать это в жизни.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396.</w:t>
      </w:r>
      <w:r w:rsidR="000D6386" w:rsidRPr="000D6386">
        <w:t xml:space="preserve"> (251). </w:t>
      </w:r>
      <w:r w:rsidR="00451AC2" w:rsidRPr="00451AC2">
        <w:rPr>
          <w:b/>
        </w:rPr>
        <w:t>(М.А.Й.).</w:t>
      </w:r>
      <w:r w:rsidR="000D6386" w:rsidRPr="000D6386">
        <w:t xml:space="preserve"> Когда миссия жизни</w:t>
      </w:r>
      <w:r w:rsidR="000D6386">
        <w:t xml:space="preserve"> — </w:t>
      </w:r>
      <w:r w:rsidR="000D6386" w:rsidRPr="000D6386">
        <w:t>оставить Записи посылаемых Учителем мыслей, тогда она, вернее, выполнение ее, и будет основным ключом земного пребывания. Миссию надо исполнить, и как можно лучше. Каждый воплощенный несет поручение своего собственного духа, которое состоит в том, чтобы из данного воплощения извлечь опыт и знания по заданию духа. Очень многие уклоняются от этого выполнения и начинают гоняться за призрачными зовами Майи. Это те, кто снова и снова вынужден будет учить невыученный урок. У прозревших в истину духа радость временно уходит, чтобы вернуться вновь после победы. Радость бытия отличается от радости слепышей, которая недалека от радости прыгающего на лугу теленка. Это радость животная, близкая радости непроснувшихся духов. Душа начинает смертельно скорбеть, когда просыпается к действительности. Радость бытия, или радость бытию, приходит позднее, когда мудрость озаряет сознание, и радость эта</w:t>
      </w:r>
      <w:r w:rsidR="000D6386">
        <w:t xml:space="preserve"> — </w:t>
      </w:r>
      <w:r w:rsidR="000D6386" w:rsidRPr="000D6386">
        <w:t>особая мудрость.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397.</w:t>
      </w:r>
      <w:r w:rsidR="000D6386" w:rsidRPr="000D6386">
        <w:t xml:space="preserve"> </w:t>
      </w:r>
      <w:r w:rsidR="00451AC2" w:rsidRPr="00451AC2">
        <w:rPr>
          <w:b/>
        </w:rPr>
        <w:t>(Гуру).</w:t>
      </w:r>
      <w:r w:rsidR="000D6386" w:rsidRPr="000D6386">
        <w:t xml:space="preserve"> Ученик может не видеть решения важных для него вопросов его существования, но их Видит и Знает Учитель. Достаточно веру иметь в мудрость Учителя, чтобы обрести нужное спокойствие. Веру эту надо иметь несмотря ни на что. Пусть лучше рушится в сознании всё, но она остается, чем наоборот. Ибо рушение веры в Учителя означает конец.</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398.</w:t>
      </w:r>
      <w:r w:rsidR="000D6386" w:rsidRPr="000D6386">
        <w:t xml:space="preserve"> (Утром). Мудрость яви, независимую от явлений на полюсах. Однополюсное явление реально только наполовину. Надо увидеть и другой полюс, чтобы понять единое целое (то есть явление в целом). Не позавидуем утопающим в благополучии, их ждет другой полюс. Точно так же и лишение и утрата уравновешиваются осознанием того, что за (счастливое) будущее мы заплатили страданиями. Не в раю, но в жизни. Я центр, утверждающий равновесие жизни. Зову всех труждающихся и обремененных, чтобы через Меня знали о том, что их ожидает другой полюс. Дух утешителя, или утешения, в знании смены полюсности. Не имеют его (этого утешения) благополучные. Я Хочу приблизить ожидающее вас счастье.</w:t>
      </w:r>
    </w:p>
    <w:p w:rsidR="000D6386" w:rsidRPr="000D6386" w:rsidRDefault="000D6386" w:rsidP="000D6386">
      <w:r w:rsidRPr="000D6386">
        <w:t>Проверь вчерашнюю запись в ближайшие дни.</w:t>
      </w:r>
    </w:p>
    <w:p w:rsidR="00CC269B" w:rsidRDefault="000D6386" w:rsidP="000D6386">
      <w:r w:rsidRPr="000D6386">
        <w:t>Твоя просьба ува</w:t>
      </w:r>
      <w:r w:rsidR="00CC269B">
        <w:t>жена (за исключением омовений).</w:t>
      </w:r>
    </w:p>
    <w:p w:rsidR="000D6386" w:rsidRPr="000D6386" w:rsidRDefault="000D6386" w:rsidP="00CC269B">
      <w:pPr>
        <w:pStyle w:val="Quote"/>
      </w:pPr>
      <w:r w:rsidRPr="000D6386">
        <w:t>Просил изменить тягость условий болящей. Потом заснул и со сна запомнил слова эти о просьбе уваженной, выхваченные из сна.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399.</w:t>
      </w:r>
      <w:r w:rsidR="000D6386" w:rsidRPr="000D6386">
        <w:t xml:space="preserve"> (252). </w:t>
      </w:r>
      <w:r w:rsidR="00451AC2" w:rsidRPr="00451AC2">
        <w:rPr>
          <w:b/>
        </w:rPr>
        <w:t>(Июнь 30).</w:t>
      </w:r>
      <w:r w:rsidR="000D6386" w:rsidRPr="000D6386">
        <w:t xml:space="preserve"> Когда Говорю о званых и избранных, Имею в виду не каких-то особых баловней судьбы, но тех, кто в течение долгих веков уже раньше сотрудничал с Нами, кто Нам помогал и был близок. Без прошлых заслуг не может быть избранничества. Все достигается трудом и борьбою за утверждение Света. А если (бы это было) не так, то каждый вправе подумать, что званые и избранные оказались таковыми случайно, по капризу судьбы. Не бывает следствий без причины. Но причины, кующие судьбу человека, порождаются его собственной волей. Так что избранничество</w:t>
      </w:r>
      <w:r w:rsidR="000D6386">
        <w:t xml:space="preserve"> — </w:t>
      </w:r>
      <w:r w:rsidR="000D6386" w:rsidRPr="000D6386">
        <w:t>в руках его воли. Под знамя Света созываются все. Для того чтобы быть позванным, не надо иметь особых заслуг. Но избранничество обуславливается ими. Зов слышат множества. Ответствуют далеко не все, услышавшие его. Следуют же за Позвавшим до конца единицы. Утешение в том, что пришедший даже в последний час будет принят и будет допущен. Отказа нет никому. Только все же надо принести что-то с собою, чтобы было во что получить. Все приходящие ко Мне получают, каждый</w:t>
      </w:r>
      <w:r w:rsidR="000D6386">
        <w:t xml:space="preserve"> — </w:t>
      </w:r>
      <w:r w:rsidR="000D6386" w:rsidRPr="000D6386">
        <w:t>по способности сознания вместить. Глаз видит то, на что обращен. Так же и дух берет и воспринимает то, на что обращено сознание. А сознание влечется туда, куда устремляется сердце. И каждый получает по устремлению сердца. Отказа нет никому. Не приходящие ко Мне и неответившие тоже получают от жизни, но не Моей и не от Меня. И то, что получают они, подобно плодам Мертвого моря</w:t>
      </w:r>
      <w:r w:rsidR="000D6386">
        <w:t xml:space="preserve"> — </w:t>
      </w:r>
      <w:r w:rsidR="000D6386" w:rsidRPr="000D6386">
        <w:t>рассыпаются в прах, когда их хотят удержать. Но Мое, полученное от Меня, остается навсегда с получившим. Цветы Моего Сада не вянут, и плоды его свежи всегда.</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400.</w:t>
      </w:r>
      <w:r w:rsidR="000D6386" w:rsidRPr="000D6386">
        <w:t xml:space="preserve"> (253). </w:t>
      </w:r>
      <w:r w:rsidR="00451AC2" w:rsidRPr="00451AC2">
        <w:rPr>
          <w:b/>
        </w:rPr>
        <w:t>(М.А.Й.).</w:t>
      </w:r>
      <w:r w:rsidR="000D6386" w:rsidRPr="000D6386">
        <w:t xml:space="preserve"> Вам тяжело среди жестоких и темных. А каково же Ему, Опередившему человечество на расстояние, измеряемое понятием Круга. Потому Жертва Его называется Великой. Конечно, сознание Его было и есть не от мира сего, не от того мира, в котором и которым живут обычные люди. Назовем сознание Его Космическим. Он Знает судьбы человечества и начертания Великого Плана, и вся деятельность Его во всех мирах протекает в соответствии с велением Космической Воли. Человечество, как непокорное стадо, все время стремится свернуть в сторону от прямого пути эволюции. А по сторонам</w:t>
      </w:r>
      <w:r w:rsidR="000D6386">
        <w:t xml:space="preserve"> — </w:t>
      </w:r>
      <w:r w:rsidR="000D6386" w:rsidRPr="000D6386">
        <w:t>пропасти, острые обрывы, и скалы, и тьма Хаоса. Путь только вперед по прорытым в пространстве каналам человечествами Высших Планет. Путь один, обозначенный вехами, поставленными Планетными Духами Иерархии Света. Ведущий наше земное человечество с ним Пребывает во все дни жизни Его на Земле. В этом смысл и значение Его Жертвы Великой. На Высших Планетах нет этой тяжкой сковывающей инертности материи и люди продвинулись дальше. Там было бы легче Ему, принявшему всю тяжесть Земного Креста. Но Он Несет этот Крест и поныне. И так мало тех, кто хочет помочь Ему и облегчить Ему Его непомерную Ношу. Несказуемый Подвиг Жертвы Великой людям надо понять.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401.</w:t>
      </w:r>
      <w:r w:rsidR="000D6386" w:rsidRPr="000D6386">
        <w:t xml:space="preserve"> </w:t>
      </w:r>
      <w:r w:rsidR="00451AC2" w:rsidRPr="00451AC2">
        <w:rPr>
          <w:b/>
        </w:rPr>
        <w:t>(Гуру).</w:t>
      </w:r>
      <w:r w:rsidR="000D6386" w:rsidRPr="000D6386">
        <w:t xml:space="preserve"> В области духа непризнание окружающими служит как бы свидетельством необычности и одаренности человека, ибо нет пророка с честью в своем отечестве, во всяком случае, при жизни его. Это обстоятельство следует отметить и на непризнание не обращать внимания. Важно, чтобы Признал Учитель. Людское признание значения не имеет. Люди признают потом, и почтят труды, и воздадут должное по своему сознанию, и тогда, когда это будет уже не нужно признаваемому. Но ведь цель всех трудов его не признание, не самопрославление, но служение человечеству. И если цель эта достигнута и от всех трудов его люди почерпают нечто весьма нужное для своего продвижения и развития духа и пищу находят себе, значит, миссия жизни его выполнена удачно.</w:t>
      </w:r>
    </w:p>
    <w:p w:rsidR="00451AC2" w:rsidRDefault="00451AC2" w:rsidP="000D6386"/>
    <w:p w:rsidR="000D6386" w:rsidRPr="000D6386" w:rsidRDefault="000D6386" w:rsidP="00CC269B">
      <w:pPr>
        <w:pStyle w:val="Quote"/>
      </w:pPr>
      <w:r w:rsidRPr="000D6386">
        <w:t xml:space="preserve">Похолодание. 30-го оно наступило. (Указание исполнилось). </w:t>
      </w:r>
      <w:r w:rsidRPr="00CC269B">
        <w:rPr>
          <w:u w:val="single"/>
        </w:rPr>
        <w:t>Исполнение.</w:t>
      </w:r>
    </w:p>
    <w:p w:rsidR="000D6386" w:rsidRPr="000D6386" w:rsidRDefault="000C1121" w:rsidP="000D6386">
      <w:r w:rsidRPr="000C1121">
        <w:rPr>
          <w:b/>
        </w:rPr>
        <w:t>1</w:t>
      </w:r>
      <w:r w:rsidRPr="00BF2C2C">
        <w:rPr>
          <w:b/>
        </w:rPr>
        <w:t>965</w:t>
      </w:r>
      <w:r>
        <w:rPr>
          <w:b/>
        </w:rPr>
        <w:t xml:space="preserve"> г. </w:t>
      </w:r>
      <w:r w:rsidR="00C515BC" w:rsidRPr="00C515BC">
        <w:rPr>
          <w:b/>
        </w:rPr>
        <w:t>402.</w:t>
      </w:r>
      <w:r w:rsidR="000D6386" w:rsidRPr="000D6386">
        <w:t xml:space="preserve"> (Утром 30 июня). ...... управляющий говорит: «Собирайтесь».</w:t>
      </w:r>
    </w:p>
    <w:p w:rsidR="000D6386" w:rsidRPr="000D6386" w:rsidRDefault="000D6386" w:rsidP="000D6386">
      <w:r w:rsidRPr="000D6386">
        <w:t>Ты скажи Маме, чтобы Она подумала о тебе.</w:t>
      </w:r>
    </w:p>
    <w:p w:rsidR="000D6386" w:rsidRPr="000D6386" w:rsidRDefault="000D6386" w:rsidP="000D6386">
      <w:r w:rsidRPr="000D6386">
        <w:t>Приму тебя в Лоно Мое, когда придет твое время. Явление счастья</w:t>
      </w:r>
      <w:r>
        <w:t xml:space="preserve"> — </w:t>
      </w:r>
      <w:r w:rsidRPr="000D6386">
        <w:t>твое. Страницу подхода к нему запомни: через страдания к счастью</w:t>
      </w:r>
      <w:r>
        <w:t xml:space="preserve"> — </w:t>
      </w:r>
      <w:r w:rsidRPr="000D6386">
        <w:t xml:space="preserve">два полюса жизни. Силою счастье берется. Разрешение кармических узлов болезненно. Мы узел один Развязали. Развяжем второй, и скоро. Среди жестоких и темных клинок духа становится крепче алмаза, сохраняя и усиливая упругость. Вот ты со Мной, а </w:t>
      </w:r>
      <w:r w:rsidRPr="000D6386">
        <w:lastRenderedPageBreak/>
        <w:t>осознания нет того, что имеешь. Иначе был бы другим. Осознай свое счастье.</w:t>
      </w:r>
    </w:p>
    <w:p w:rsidR="000D6386" w:rsidRPr="000D6386" w:rsidRDefault="000D6386" w:rsidP="000D6386">
      <w:r w:rsidRPr="000D6386">
        <w:t>Мы Найдем средство изменить обстановку и жизнь сделать другой.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403.</w:t>
      </w:r>
      <w:r w:rsidR="000D6386" w:rsidRPr="000D6386">
        <w:t xml:space="preserve"> (254). </w:t>
      </w:r>
      <w:r w:rsidR="00451AC2" w:rsidRPr="00451AC2">
        <w:rPr>
          <w:b/>
        </w:rPr>
        <w:t>(Июль 1).</w:t>
      </w:r>
      <w:r w:rsidR="000D6386" w:rsidRPr="000D6386">
        <w:t xml:space="preserve"> Никогда не следует ставить себя в такое положение, когда было бы необходимо выдавать знание или что-либо другое против своей воли, или разумения, или желания. Неполезны и вынужденные встречи с прохожими, когда не по велению сердца, а по чужому хотению и просьбам приходится против голоса сердца говорить о сокровенном. В этих случаях лучше всего только отвечать на вопросы. Если же вопросы переходят границы желательного ответа, отвечать, не сказав ничего. Назойливость неблизких сознаний приходится останавливать твердой рукой, так как ничего хорошего из этого не получается. Недозрелые друзья часто требуют того, чего требовать психически не имеют права. Надо поставить барьер. Опыт последних лет показал, что говорить надо как можно меньше и ни в коем случае не делиться тем, чего не хочет сердце. Желание поделиться может исходить и от астрала. Тогда оно безусловно опасно. На первых ступенях особенно страдают болтливостью и желанием поучать и кого-то вести за собою. Все это указывает на незрелость. О молчании и полезности этого золотого качества Говорилось недаром. Даже опытные путники погрешают против него. Очень уж хочется поделиться накопленным богатством. Желание вполне законно, если соблюдается правило «раздавать мудро». Нельзя не отметить того, как даяние в прошлом в большинстве случаев оборачивалось против дающего. Это происходит не столько от ошибок того, кто дает, сколько от явления реакции противодействия. Вначале охотно слушают и, видимо, принимают даже те, кто очень быстро переходит в стан врагов. Можно вспомнить, с каким вниманием и подъемом слушали множества обращения Того, Кого они после распяли. Слушали многие, а верными до конца остались лишь единицы. Да и те оставили Одного, правда, на время. Потому слушающих всегда будет много, если оповещение состоялось. Но явлением слушания не следует обольщаться. Уж если восстали на Носителя Света, то что же говорить о других. Но действию закона подлежат все дающие. Вот почему Заповедана мудрость раздачи.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404.</w:t>
      </w:r>
      <w:r w:rsidR="000D6386" w:rsidRPr="000D6386">
        <w:t xml:space="preserve"> (255). </w:t>
      </w:r>
      <w:r w:rsidR="00451AC2" w:rsidRPr="00451AC2">
        <w:rPr>
          <w:b/>
        </w:rPr>
        <w:t>(М.А.Й.).</w:t>
      </w:r>
      <w:r w:rsidR="000D6386" w:rsidRPr="000D6386">
        <w:t xml:space="preserve"> По мере роста сознания и накопления опыта снимаются розовые краски с ликов друзей, с жизни, с окружающего. Познание человека</w:t>
      </w:r>
      <w:r w:rsidR="000D6386">
        <w:t xml:space="preserve"> — </w:t>
      </w:r>
      <w:r w:rsidR="000D6386" w:rsidRPr="000D6386">
        <w:t xml:space="preserve">суровая школа. Нет и не остается места самообольщению хорошестью подходящих. Вспомните, как сурово Знал Он людей. Не найдете в Его обращениях, словах и поучениях умиления людскою хорошестью. Он слишком хорошо Знал человеческую природу, чтобы обольщаться розовыми надеждами на верность, постоянство, признательность и </w:t>
      </w:r>
      <w:r w:rsidR="000D6386" w:rsidRPr="000D6386">
        <w:lastRenderedPageBreak/>
        <w:t>преданность окружавших и слушающих Его. И, зная людей, Он никогда не Осуждал. Это великое качество неосуждения Хотел Он привить человекам. Суровость и неосуждение, знание скрытой сущности человека во всей ее непривлекательности и к людям любовь, борьба и противление тьме и нежелание даже руку поднять в защиту Себя свидетельствуют о биполярности Сознания, которое нашло срединную точку равновесия между полюсами двух противоположностей. Малые сознания обычно спотыкаются даже на малых противоположениях, находя в них противоречия, вызывающие сомнения и шатания. Но Великий Дух Являет Собою великое равновесие противоположностей в Сердце Своем, которое является великой силой и Твердыней, способной противостать самым ярым натискам тьмы. Только Тот, Кто Установил это равновесие, Может по праву сказать: «Я Победил мир», ибо Великое Равновесие есть знак победы над миром.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405.</w:t>
      </w:r>
      <w:r w:rsidR="000D6386" w:rsidRPr="000D6386">
        <w:t xml:space="preserve"> (256). </w:t>
      </w:r>
      <w:r w:rsidR="00451AC2" w:rsidRPr="00451AC2">
        <w:rPr>
          <w:b/>
        </w:rPr>
        <w:t>(Гуру).</w:t>
      </w:r>
      <w:r w:rsidR="000D6386" w:rsidRPr="000D6386">
        <w:t xml:space="preserve"> Как вверху, так и внизу, как в большом, так и в малом. Будем учиться на всем, и во всем, и всегда. Те недостатки, которые легко видны в других, чаще всего гнездятся и в собственном сознании. Иначе их нелегко было бы разглядеть сразу. Вот кто-то, подобно павлину, распускает свой хвост для любования его красотою. А может быть, и в нас самих, в форме какой-то, тоже гнездится это желание нравиться и привлекать, то есть устанавливать рабскую зависимость сознания от чужого мнения. Может быть, страдаем болтливостью? Может быть, не изжили жалкой зависимости от чужих мнений и поступаем в расчете на них? Осуждение допустимо, осуждение оправдано, осуждение Приветствуем, но... только себя самого. Суровость суждения о себе надо явить. Суд над собою надо явить, не ожидая другого суда.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406.</w:t>
      </w:r>
      <w:r w:rsidR="000D6386" w:rsidRPr="000D6386">
        <w:t xml:space="preserve"> (257). </w:t>
      </w:r>
      <w:r w:rsidR="00451AC2" w:rsidRPr="00451AC2">
        <w:rPr>
          <w:b/>
        </w:rPr>
        <w:t>(Июль 2).</w:t>
      </w:r>
      <w:r w:rsidR="000D6386" w:rsidRPr="000D6386">
        <w:t xml:space="preserve"> Друг Мой, как бы ни старались невежды отгораживаться от действительности, нельзя снять со счетов то, что есть и что существует. Поэтому крупицы истины можно усмотреть в самых искаженных толкованиях и верованиях прошлого. Даже Блаватская отрицала церковного сатану, и культ демонологии, и средневековые верования в дьявола, ведьм и чертей, достойные насмешки. Но темные существуют, и есть иерархия тьмы, и был их глава, падший ангел, когда-то Света Носитель. Знаете по опыту вашему, как темные духи стремятся погасить каждую искорку Света и разрушить каждое доброе начинание. Как вредили они вам и продолжают вредить. И как много их, сознательных и бессознательных пособников зла. Не черти это, но люди, идущие против Света. Нет чертей, но есть колдуны, знающие то, чего не знают обычные люди, и пользующиеся знаниями своими во вред другим. Знаете, что есть черные ложи. И знаете, что нехорошие люди имеются всюду. Они на стороне тьмы и пополняют собою ряды воинствующего зла. Надо только снять с явлений невежественный </w:t>
      </w:r>
      <w:r w:rsidR="000D6386" w:rsidRPr="000D6386">
        <w:lastRenderedPageBreak/>
        <w:t>налет прошлого, чтобы увидеть действительность под искаженною формой или устарелыми словами. Зло существует, темные существуют. Развоплощенный злодей таковым и остается и продолжает умножать тьму. И есть очень хорошие люди и люди просто хорошие. В них Свет. И есть Иерархия Света во главе с Иерархом Ведущим. И постоянная борьба между Светом и тьмою. Всё это основы. Их можно отрицать, но они являют лик действительности. Можно отрицать и бессмертие духа, но тогда жизнь человека теряет свой смысл. Невозможно жить ради смерти и уничтожения всего, что есть в человеке. Тело человека</w:t>
      </w:r>
      <w:r w:rsidR="000D6386">
        <w:t xml:space="preserve"> — </w:t>
      </w:r>
      <w:r w:rsidR="000D6386" w:rsidRPr="000D6386">
        <w:t>не человек, а только проводник его духа, футляр, в котором он временно живет, чтобы накопить нужный опыт и знания для непрерываемой жизни своей в Беспредельности. Отрицатели признают смерть и поклоняются смерти. Это рабы смерти, ибо считают, что смерть</w:t>
      </w:r>
      <w:r w:rsidR="000D6386">
        <w:t xml:space="preserve"> — </w:t>
      </w:r>
      <w:r w:rsidR="000D6386" w:rsidRPr="000D6386">
        <w:t>победительница жизни, а не наоборот. Кто верит в смерть, смертью погибнет, а кто верит в жизнь, будет жить. Смерть личности неизбежна. В этом отрицатели правы. Но ведь личность человека не есть весь человек. Личность есть временная оболочка духа, который облекается в нее, чтобы выполнить свое назначение и задачу очередного своего воплощения. Личность умирает, но Индивидуальность остается, и если сознание перенесено в нее, то этим осуществляется непрерываемость сознания, то есть фактическое бессмертие духа. Дух каждого человека бессмертен, но, пока это не осознано и сознание не перенесено из личности в Индивидуальность Бессмертной Триады, понятие бессмертия остается абстрактным, теоретическим. Но Те, Кто Заповедал идею бессмертия духа, фактически Достигли его и Знали, о чем Говорили. Многое знает даже и тот, кто хотя бы раз в своем тонком теле покидал свое физическое тело, осознав, что оно только футляр, оболочка, в которой он временно проживает. Те, кто отрицает основы, не знают ничего, хотя их апломб и невежество непомерны. Только счастья не знают они и не имеют надежды. Пустые оболочки.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407.</w:t>
      </w:r>
      <w:r w:rsidR="000D6386" w:rsidRPr="000D6386">
        <w:t xml:space="preserve"> </w:t>
      </w:r>
      <w:r w:rsidR="00451AC2" w:rsidRPr="00451AC2">
        <w:rPr>
          <w:b/>
        </w:rPr>
        <w:t>(М.А.Й.).</w:t>
      </w:r>
      <w:r w:rsidR="000D6386" w:rsidRPr="000D6386">
        <w:t xml:space="preserve"> Придет твое время, и будешь ты говорить, и будут слушать тебя, ибо слова твои будут от сердца и насыщены сердца огнем. Огненные слова пронзают сознания слушающих, и неответствующим не остается никто. Отвечать будут все, но каждый по</w:t>
      </w:r>
      <w:r w:rsidR="007634C9">
        <w:t>-</w:t>
      </w:r>
      <w:r w:rsidR="000D6386" w:rsidRPr="000D6386">
        <w:t>своему. В светлых сознаниях это вызовет радость и ярый подъем, в темных</w:t>
      </w:r>
      <w:r w:rsidR="000D6386">
        <w:t xml:space="preserve"> — </w:t>
      </w:r>
      <w:r w:rsidR="000D6386" w:rsidRPr="000D6386">
        <w:t xml:space="preserve">безумие ненависти и противодействия. Не откликнувшихся не будет. Это время будет подвигом духа, ибо встречать волны ответных вибраций совсем нелегко. Даже сейчас, при молчании, все выявляют свой лик. И если лик темен, реакция всегда враждебна. Выявителем сущности человеческой можно назвать того, кто несет в себе Образ Владыки в мере какой-то. Не будет к нему безразличного отношения никогда. Как нападают на тех, кто вам верен! Их тоже не оставляют в покое. Но не тревожьтесь, мы с вами. Вы не одни. На защите Владыка. Стерли бы вас в порошок, </w:t>
      </w:r>
      <w:r w:rsidR="000D6386" w:rsidRPr="000D6386">
        <w:lastRenderedPageBreak/>
        <w:t>если бы смели. Но смеют только вредить. Накопляйте знания. Они так понадобятся в будущем. Ведь так мало носителей Знания. А вам уже столько дано. Ощущение огромности полученного богатства правильно. По сравнению с теми, кто ничего не знает и не думал никогда ни о чем, оно действительно огромно. Многое сможете дать алчущим и жаждущим духом и голод насытить. В пух разлетятся все возражения невежд, ибо они, как попугаи, повторяют чужие неосмысленные слова, и все больше за ... мзду. Вы же не ради нее получаете знания и не ради нее будете их раздавать. И с вами Владыка всегда.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408.</w:t>
      </w:r>
      <w:r w:rsidR="000D6386" w:rsidRPr="000D6386">
        <w:t xml:space="preserve"> (258). </w:t>
      </w:r>
      <w:r w:rsidR="00451AC2" w:rsidRPr="00451AC2">
        <w:rPr>
          <w:b/>
        </w:rPr>
        <w:t>(Гуру).</w:t>
      </w:r>
      <w:r w:rsidR="000D6386" w:rsidRPr="000D6386">
        <w:t xml:space="preserve"> Выразителем Лика Владыки должен стать ученик. Чтобы, хотя бы частично, отразить в себе Свет Владыки, свою тьму и личность свою, в которой она угнездилась, надо умерить, смирить, довести ее до такого состояния, чтобы она не только не мешала сиянию Света, но и способствовала ему, насколько возможно. Личность означает ограниченность, временность, непостоянство, ибо ее основа</w:t>
      </w:r>
      <w:r w:rsidR="000D6386">
        <w:t xml:space="preserve"> — </w:t>
      </w:r>
      <w:r w:rsidR="000D6386" w:rsidRPr="000D6386">
        <w:t>астрал. Когда чувства астрала обузданы железной рукой, личность уже не может, как обычно, препятствовать Свету. Личность</w:t>
      </w:r>
      <w:r w:rsidR="000D6386">
        <w:t xml:space="preserve"> — </w:t>
      </w:r>
      <w:r w:rsidR="000D6386" w:rsidRPr="000D6386">
        <w:t>это слуга Индивидуальности, это раб, обязанный беспрекословно выполнять волю высшего «Я» человека. Двое в одном, и один из них первенствует. Который из двух? Решает дух, ибо решение в духе, и решение духа определяет судьбу решившего. Мы решили свой путь навсегда. И эта бесповоротность решения кует будущее человека. Иначе не может и быть. Ведь иного пути нет. Разве во тьму! Но кто же, Света коснувшись, сознательно устремится в объятия зла. Когда перейдена черта, за которой возврат вспять уже невозможен, дух находит узкую тропу, ведущую в жизнь.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409.</w:t>
      </w:r>
      <w:r w:rsidR="000D6386" w:rsidRPr="000D6386">
        <w:t xml:space="preserve"> (259). </w:t>
      </w:r>
      <w:r w:rsidR="00451AC2" w:rsidRPr="00451AC2">
        <w:rPr>
          <w:b/>
        </w:rPr>
        <w:t>(Июль 3).</w:t>
      </w:r>
      <w:r w:rsidR="000D6386" w:rsidRPr="000D6386">
        <w:t xml:space="preserve"> День приходит, и день уходит, но «Я» остается навеки. Так же проходит и жизнь в этом теле: рождается оно, растет, умирает, но «Я» остается. Мысли и чувства то вновь возникают, то снова уходят. Мелькают события, словно поток, мимо несущийся духа. Но «Я» остается Смотрящим. Там (в Мире Надземном) то же, что и здесь, на Земле, происходит</w:t>
      </w:r>
      <w:r w:rsidR="000D6386">
        <w:t xml:space="preserve"> — </w:t>
      </w:r>
      <w:r w:rsidR="000D6386" w:rsidRPr="000D6386">
        <w:t>только тело другое, не земное, но тонкое, и Мир окружающий</w:t>
      </w:r>
      <w:r w:rsidR="000D6386">
        <w:t xml:space="preserve"> — </w:t>
      </w:r>
      <w:r w:rsidR="000D6386" w:rsidRPr="000D6386">
        <w:t>Тонкий. И выше все то же, только вместо тонкого тела там</w:t>
      </w:r>
      <w:r w:rsidR="000D6386">
        <w:t xml:space="preserve"> — </w:t>
      </w:r>
      <w:r w:rsidR="000D6386" w:rsidRPr="000D6386">
        <w:t>тело мысли и Мир Мыслей вокруг Смотрящего «Я». Смотрящий и Чаша</w:t>
      </w:r>
      <w:r w:rsidR="000D6386">
        <w:t xml:space="preserve"> — </w:t>
      </w:r>
      <w:r w:rsidR="000D6386" w:rsidRPr="000D6386">
        <w:t>хранилище всех восприятий</w:t>
      </w:r>
      <w:r w:rsidR="000D6386">
        <w:t xml:space="preserve"> — </w:t>
      </w:r>
      <w:r w:rsidR="000D6386" w:rsidRPr="000D6386">
        <w:t>остаются в земном и Надземном Мирах. Остаются навеки. А личное малое «я» умирает, и другое рождается вновь, и другое, и третье, и множество их, нанизанных, бусам подобно, на нити. Бус много, одна нить. Малых «я», этих личностей, много, но высшее «Я»</w:t>
      </w:r>
      <w:r w:rsidR="000D6386">
        <w:t xml:space="preserve"> — </w:t>
      </w:r>
      <w:r w:rsidR="000D6386" w:rsidRPr="000D6386">
        <w:t>только одно, и Чаша одна</w:t>
      </w:r>
      <w:r w:rsidR="000D6386">
        <w:t xml:space="preserve"> — </w:t>
      </w:r>
      <w:r w:rsidR="000D6386" w:rsidRPr="000D6386">
        <w:t xml:space="preserve">хранилище вечное (памяти) всех жизней пройденных. Бессмертие в смертном, как сознание в теле, как большое «Я» в малом, как вечное во временном. Временно всё, но вечен Смотрящий. Земное сознание </w:t>
      </w:r>
      <w:r w:rsidR="000D6386" w:rsidRPr="000D6386">
        <w:lastRenderedPageBreak/>
        <w:t>личности малой спит даже ночью. Но Смотрящий не спит никогда и все помнит. Безмолвный Рекордер вечно на страже. Зарекордировано все. Оболочки живут, оболочки страдают или радуются тому, что приносит им жизнь, а Он только смотрит и только запоминает. Земное сознание в плотном теле живет, тонкое</w:t>
      </w:r>
      <w:r w:rsidR="000D6386">
        <w:t xml:space="preserve"> — </w:t>
      </w:r>
      <w:r w:rsidR="000D6386" w:rsidRPr="000D6386">
        <w:t>в тонком, ментальное</w:t>
      </w:r>
      <w:r w:rsidR="000D6386">
        <w:t xml:space="preserve"> — </w:t>
      </w:r>
      <w:r w:rsidR="000D6386" w:rsidRPr="000D6386">
        <w:t>в мысли, и каждое умирает со своей оболочкой, но Рекордер бессмертен. И если сознание к высшему «Я» поднялось, и с ним объединилось, и проникло в Сокровище Чащи, хранимое Безмолвно Смотрящим за семью печатями, происходит слияние Того, Кто Смотрит, и высшего «Я», слияние с 6-м и 7-м в Бессмертной Триаде. И тогда смертное становится бессмертным, и входит тогда человек в Великое Братство Бессмертных. Люди Их называют Богами или Богочеловеками, но это не Боги, но люди, освободившиеся от власти смертных своих оболочек и утвердившие свою власть над ними. Лестница жизни Бессмертных имеет начало, но не имеет конца. И никто никогда не Сказал, что Достиг Он вершины Ее.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410.</w:t>
      </w:r>
      <w:r w:rsidR="000D6386" w:rsidRPr="000D6386">
        <w:t xml:space="preserve"> (260). Непреходящее в преходящем надо понять и не только понять, но и освоить, то есть ассимилировать в сознании. Если все, что есть, существует в Беспредельности, то и каждая, даже малая частица всего, есть выражение Беспредельности</w:t>
      </w:r>
      <w:r w:rsidR="000D6386">
        <w:t xml:space="preserve"> — </w:t>
      </w:r>
      <w:r w:rsidR="000D6386" w:rsidRPr="000D6386">
        <w:t>как капля воды из океана выражает его состав. Тогда вечность приобретет новый аспект своего выражения, являя во времени лик непреходящего. Говорят о вечной жизни. Да, это так</w:t>
      </w:r>
      <w:r w:rsidR="000D6386">
        <w:t xml:space="preserve"> — </w:t>
      </w:r>
      <w:r w:rsidR="000D6386" w:rsidRPr="000D6386">
        <w:t>жизнь вечна, хотя и проявляется во временности умирающих и вновь нарождающихся форм. Даже само время отсчитывает секунды биением пульса маятника вечности. Все рождается из Беспредельности, и все в Беспредельность уходит, и не исчезает ничто. Сознание, связывающее себя с явлением вечного во временном, само становится над потоком меняющихся трансформаций окружающего его мира и тем приобщается к непреходящему. Длительность Космических процессов и жизни Галактик подходит уже к пределам Вечности, по сравнению с которыми земная жизнь человека со всеми ее событиями</w:t>
      </w:r>
      <w:r w:rsidR="000D6386">
        <w:t xml:space="preserve"> — </w:t>
      </w:r>
      <w:r w:rsidR="000D6386" w:rsidRPr="000D6386">
        <w:t>как миг перед миллиардами лет. И это сравнение доступно уму человека, ибо в нем, как и во всем, заложены элементы Беспредельности, ибо сам человек тоже есть выражение вечного во временном. Понятие Беспредельности и книгу «Беспредельность» людям Даем, чтобы мыслью могли к ней прикоснуться и почуять себя не только участниками беспредельной жизни, но наследниками всего, чем по Космическому Праву предназначено овладеть человеку. Мы в Беспредельность Открываем Врата, и желающий может войти.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411.</w:t>
      </w:r>
      <w:r w:rsidR="000D6386" w:rsidRPr="000D6386">
        <w:t xml:space="preserve"> (261). </w:t>
      </w:r>
      <w:r w:rsidR="00451AC2" w:rsidRPr="00451AC2">
        <w:rPr>
          <w:b/>
        </w:rPr>
        <w:t>(М.А.Й.).</w:t>
      </w:r>
      <w:r w:rsidR="000D6386" w:rsidRPr="000D6386">
        <w:t xml:space="preserve"> Как увязать малость личного «я» с великостью Космического предначертания судеб человечества? Только осознанием мудрости, величия Жертвы и знаний Того, Кто </w:t>
      </w:r>
      <w:r w:rsidR="000D6386" w:rsidRPr="000D6386">
        <w:lastRenderedPageBreak/>
        <w:t>Ведет. Именно в Нем имеем яркий пример гармонического сочетания земного с Высшим, вечного с временным, смертного с бессмертным. Высшее и земное сливаются в Нем и выражаются Красотою. Думали ли вы когда-нибудь о красоте не только одного физического тела, но и всех оболочек? Насколько может быть безобразной и отталкивающей тонкая оболочка, настолько же она может быть привлекательной и прекрасной. Он, Сказавший «Я Победил мир», Победил прежде свои оболочки, приведя их к полной гармонии и тем озарив их Красотою. Это противоположение обезображенных людьми тонких своих оболочек и Красотою насыщенных, облекающих Духов Высоких, пусть послужит указанием на то, что преображение их во власти самого человека. Когда Учитель Показал ученикам свое преображенное Огненное тело, Хотел Он, чтобы увидели они то, чего каждый из них может достичь, если последует за Ним. Именно в Нем вечное и временное сочеталось в своем Высшем выражении, но в степени какой-то, все же доступной людям, если не для понимания, то хотя бы для лицезрения. Свидетельство миру Он Дал, что бессмертие достижимо и что временное и вечное может быть сгармонизировано в человеке, когда он находится в своем земном теле. И ныне Он снова людей в Беспредельность Зовет к вечной жизни сознания в духе. Это призыв перед Новой Эпохой. Кто войти в нее хочет, может войти через Него. Он</w:t>
      </w:r>
      <w:r w:rsidR="000D6386">
        <w:t xml:space="preserve"> — </w:t>
      </w:r>
      <w:r w:rsidR="000D6386" w:rsidRPr="000D6386">
        <w:t>порог духу. И Он</w:t>
      </w:r>
      <w:r w:rsidR="000D6386">
        <w:t xml:space="preserve"> — </w:t>
      </w:r>
      <w:r w:rsidR="000D6386" w:rsidRPr="000D6386">
        <w:t>путь и врата в Беспредельность.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412.</w:t>
      </w:r>
      <w:r w:rsidR="000D6386" w:rsidRPr="000D6386">
        <w:t xml:space="preserve"> (262). </w:t>
      </w:r>
      <w:r w:rsidR="00451AC2" w:rsidRPr="00451AC2">
        <w:rPr>
          <w:b/>
        </w:rPr>
        <w:t>(Гуру).</w:t>
      </w:r>
      <w:r w:rsidR="000D6386" w:rsidRPr="000D6386">
        <w:t xml:space="preserve"> Знаете, кому Поручено явить высшее соответствие на планете, или согласованность. Без этой согласованности Служение невозможно. Согласованность устремлений и мыслей с поступками и действиями и всей жизнью ученика будет ступенью его приближения к Учителю. Нельзя говорить об одном или мыслить, делая совершенно другое. Нельзя устремляться к Высшему, погружаясь в житейское болото. Это будет очень печальным симптомом разновесия. Сила возвышающая будет парализована силой, влекущею вниз. Результат</w:t>
      </w:r>
      <w:r w:rsidR="000D6386">
        <w:t xml:space="preserve"> — </w:t>
      </w:r>
      <w:r w:rsidR="000D6386" w:rsidRPr="000D6386">
        <w:t>стояние на месте или движение вспять. Хорошо, когда все оболочки микрокосма человека гармонично и монолитно устремлены вверх. Давно уже Сказано, что дом, разделенный в себе, не устоит. Не уподобьтесь.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413.</w:t>
      </w:r>
      <w:r w:rsidR="000D6386" w:rsidRPr="000D6386">
        <w:t xml:space="preserve"> (На днях. Не переписанное своевременно). Точность во времени должна быть соблюдена</w:t>
      </w:r>
      <w:r w:rsidR="000D6386">
        <w:t xml:space="preserve"> — </w:t>
      </w:r>
      <w:r w:rsidR="000D6386" w:rsidRPr="000D6386">
        <w:t>легче будет обеим сторонам. Не хватает сознания знать всё, что происходит. Усилим осознание: о событиях в мире самостью не понять. Они (наши враги) считают, что все меры хороши для борьбы с Нами. Они не знают о принципе обратного удара.</w:t>
      </w:r>
    </w:p>
    <w:p w:rsidR="000D6386" w:rsidRPr="000D6386" w:rsidRDefault="000D6386" w:rsidP="000D6386">
      <w:r w:rsidRPr="000D6386">
        <w:t>Враги безумствуют, чуя конец. Тьма вызывает противодействие Света. Свет вызывает противодействие тьмы. Тьма конечна. Свет бесконечен. Победа Света потому неминуема.</w:t>
      </w:r>
    </w:p>
    <w:p w:rsidR="000D6386" w:rsidRPr="000D6386" w:rsidRDefault="000D6386" w:rsidP="000D6386">
      <w:r w:rsidRPr="000D6386">
        <w:t>Придет 25-го числа.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414.</w:t>
      </w:r>
      <w:r w:rsidR="000D6386" w:rsidRPr="000D6386">
        <w:t xml:space="preserve"> (263). </w:t>
      </w:r>
      <w:r w:rsidR="00451AC2" w:rsidRPr="00451AC2">
        <w:rPr>
          <w:b/>
        </w:rPr>
        <w:t>(Июль 4).</w:t>
      </w:r>
      <w:r w:rsidR="000D6386" w:rsidRPr="000D6386">
        <w:t xml:space="preserve"> Сколько раз во сне при полетах в тонком теле враги пытались догнать или захлопнуть окна и двери, если полет происходит внутри помещения. И почему-то часто забывалось, что тонкое тело свободно может проходить через стены строений, и тонких, и плотных. Забывчивость в этом случае есть результат привычки мыслить по-земному, земными мерами. К мышлению Тонкого Мира хорошо приучить себя еще на Земле, чтобы возможно скорее ассимилировать новые условия. Опытный дух чувствует себя там сразу как дома. Неопытный теряется и вынужден переживать процесс приспособляемости. Порою этой растерянностью пользуются другие развоплощенцы. Знающий защищен своим знанием. Сила накопленного Агни остается силой и там, и мысль, отточенная знанием, действует остро. Пребывание в новых условиях Надземного существования очень интересно и увлекательно для духа, не связанного земными пережитками и притяжениями. Именно освобождением можно назвать смерть. Не ужас, не страх, не холод могилы, не утрата всего, не уничтожение, не муки ада, но именно освобождение духа от ограничений земных, от тела-тюрьмы, от тяжкой связанности цепями плотного мира. Многие люди даже и не понимают, в каком рабстве находятся они, будучи в теле земном, которое требует и тепло, и одежду, и пищу, и транспорт, и многое, многие вещи вдобавок. Ничего этого не нужно в Надземном</w:t>
      </w:r>
      <w:r w:rsidR="000D6386">
        <w:t xml:space="preserve"> — </w:t>
      </w:r>
      <w:r w:rsidR="000D6386" w:rsidRPr="000D6386">
        <w:t>и в этом великая свобода. Денег не надо. Удостоверений не надо, жилища не надо</w:t>
      </w:r>
      <w:r w:rsidR="000D6386">
        <w:t xml:space="preserve"> — </w:t>
      </w:r>
      <w:r w:rsidR="000D6386" w:rsidRPr="000D6386">
        <w:t>словом, не надо ничего, что надо всем вам на Земле. Кто жил мыслью и духом, искусством и жил для других, о личном своем позабывши, тем очень легко и свободно. Чревоугодие раньше считалось грехом. Почему? Трудно обжорам вне тела, ибо жрать уже нечего. Мысленное же обжорство подобно мукам Тантала</w:t>
      </w:r>
      <w:r w:rsidR="000D6386">
        <w:t xml:space="preserve"> — </w:t>
      </w:r>
      <w:r w:rsidR="000D6386" w:rsidRPr="000D6386">
        <w:t>ощущения есть, и яркие очень, а удовлетворения и насыщения они не дают. И так во всем, что касается стремления удовлетворить земные вожделения. Но музыкант может утопать в звуках, и свободно творить, и без конца наслаждаться процессом этого творчества. Пьяница тоже творит вино и бутыли, только усиливая алкогольную жажду без возможности насытить ее и прекратить. Итак, смерть</w:t>
      </w:r>
      <w:r w:rsidR="000D6386">
        <w:t xml:space="preserve"> — </w:t>
      </w:r>
      <w:r w:rsidR="000D6386" w:rsidRPr="000D6386">
        <w:t>это свобода из плена плотной материи и счастье для тех, кто вырвал из сознания ее жало. К этой свободе Учитель Зовет и ее Возвещает для следующих за Ним. Весь неполезный груз злобы, ненависти, недоброжелательства, зависти и всех земных вожделений надо оставить и отбросить, чтобы этой свободы достичь. Освобождение готовится еще на Земле, ибо туда не следует с собой брать ничего, что может обременить или стеснить свободу развоплощенного духа. Свобода куется сейчас, пока еще в теле, ибо то, что свяжете на Земле, будет связано в Мире Надземном. Цепи рабства земного разорвать надо здесь, на Земле.</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415.</w:t>
      </w:r>
      <w:r w:rsidR="000D6386" w:rsidRPr="000D6386">
        <w:t xml:space="preserve"> (264). </w:t>
      </w:r>
      <w:r w:rsidR="00451AC2" w:rsidRPr="00451AC2">
        <w:rPr>
          <w:b/>
        </w:rPr>
        <w:t>(М.А.Й.).</w:t>
      </w:r>
      <w:r w:rsidR="000D6386" w:rsidRPr="000D6386">
        <w:t xml:space="preserve"> Кто Он? Он</w:t>
      </w:r>
      <w:r w:rsidR="000D6386">
        <w:t xml:space="preserve"> — </w:t>
      </w:r>
      <w:r w:rsidR="000D6386" w:rsidRPr="000D6386">
        <w:t>вам Несущий свободу и знание. Он</w:t>
      </w:r>
      <w:r w:rsidR="000D6386">
        <w:t xml:space="preserve"> — </w:t>
      </w:r>
      <w:r w:rsidR="000D6386" w:rsidRPr="000D6386">
        <w:t>Имеющий то и Достигший того, что вам надлежит обрести и достичь. Он</w:t>
      </w:r>
      <w:r w:rsidR="000D6386">
        <w:t xml:space="preserve"> — </w:t>
      </w:r>
      <w:r w:rsidR="000D6386" w:rsidRPr="000D6386">
        <w:t>вам счастье Несущий. Имеете в Нем воплощение всех ваших самых высоких надежд и устремлений. Если в Нем выявлена высочайшая ступень человеческих достижений, если достижения эти возможны, то, значит, и вам дается возможность достичь через Него то, что недостижимо иными путями. Он просто Сказал: «Я есть Путь, Истина и Жизнь». К Нему приходящий не возжаждет вовек, ибо подошел к неиссякаемому Источнику Жизни.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416.</w:t>
      </w:r>
      <w:r w:rsidR="000D6386" w:rsidRPr="000D6386">
        <w:t xml:space="preserve"> (265). </w:t>
      </w:r>
      <w:r w:rsidR="00451AC2" w:rsidRPr="00451AC2">
        <w:rPr>
          <w:b/>
        </w:rPr>
        <w:t>(Гуру).</w:t>
      </w:r>
      <w:r w:rsidR="000D6386" w:rsidRPr="000D6386">
        <w:t xml:space="preserve"> Идущий к Владыке непреложно дойдет, если не прервет своего шага. Если шаг остается ритмично упорным и неизменным при всех обстоятельствах внешних условий, он становится ручательством того, что идущий дойдет.</w:t>
      </w:r>
    </w:p>
    <w:p w:rsidR="000D6386" w:rsidRPr="000D6386" w:rsidRDefault="000D6386" w:rsidP="001538CE">
      <w:pPr>
        <w:pStyle w:val="Quote"/>
      </w:pPr>
      <w:r w:rsidRPr="000D6386">
        <w:t>Во сне летал над снежным холмом, потом еще где-то. Не смог проходить через стены и избавиться от преследователей.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417.</w:t>
      </w:r>
      <w:r w:rsidR="000D6386" w:rsidRPr="000D6386">
        <w:t xml:space="preserve"> (266). </w:t>
      </w:r>
      <w:r w:rsidR="00451AC2" w:rsidRPr="00451AC2">
        <w:rPr>
          <w:b/>
        </w:rPr>
        <w:t>(Июль 5).</w:t>
      </w:r>
      <w:r w:rsidR="000D6386" w:rsidRPr="000D6386">
        <w:t xml:space="preserve"> Все происходящее с нами можно разделить на предвиденное и непредвиденное. Обычно хорошему предвиденному радуемся, когда оно осуществляется. Но как часто бывает, что радость эта обращается в свою противоположность. Отчего это происходит? Отчего осуществленное желание или мечта оборачиваются источником неприятностей или даже страданий? Большею частью человек желает лишь для себя или близких своих, то есть желания его эгоистичны. И корень причины упирается в самость. Этот вид страданий, широко распространенный, нерентабелен. Страдают и Высокие Духи, но Страдают не за себя. Страдания за других расширяют сознание и выводят малое «я» за пределы своей орбиты. Расширение сознания</w:t>
      </w:r>
      <w:r w:rsidR="000D6386">
        <w:t xml:space="preserve"> — </w:t>
      </w:r>
      <w:r w:rsidR="000D6386" w:rsidRPr="000D6386">
        <w:t>задача эволюции человека. Противоположный полюс сверхличного страдания</w:t>
      </w:r>
      <w:r w:rsidR="000D6386">
        <w:t xml:space="preserve"> — </w:t>
      </w:r>
      <w:r w:rsidR="000D6386" w:rsidRPr="000D6386">
        <w:t>радость, сверхличная радость, радость, исшедшая из печали. Неличным страданиям порадуемся</w:t>
      </w:r>
      <w:r w:rsidR="000D6386">
        <w:t xml:space="preserve"> — </w:t>
      </w:r>
      <w:r w:rsidR="000D6386" w:rsidRPr="000D6386">
        <w:t>это преддверие следующего за ними счастья.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418.</w:t>
      </w:r>
      <w:r w:rsidR="000D6386" w:rsidRPr="000D6386">
        <w:t xml:space="preserve"> (267). </w:t>
      </w:r>
      <w:r w:rsidR="00451AC2" w:rsidRPr="00451AC2">
        <w:rPr>
          <w:b/>
        </w:rPr>
        <w:t>(М.А.Й.).</w:t>
      </w:r>
      <w:r w:rsidR="000D6386" w:rsidRPr="000D6386">
        <w:t xml:space="preserve"> Часто судьба обходится очень сурово именно с теми, кого она любит, кто отмечен печатью духа. Почему это так? Суровость жизненного пути, полного трудностей и лишений, заставляет все ярче и ярче разгораться огни духа. А лишение земных благ и удобств беспечального, легкого существования делает переход в Тонкий Мир и ассимиляцию надземных условий легкими и безболезненными. Лишенцам при переходе туда терять нечего. А привычка жить, обходясь без того, к чему люди столь крепко привыкают, что расстаться с ним вызывает страдание, освобождает их от земных пережитков. Поэтому не имеющий ничего и не желающий земного благополучия вступает в Мир Надземный свободным. Такой нищий богаче любого миллиардера, ибо </w:t>
      </w:r>
      <w:r w:rsidR="000D6386" w:rsidRPr="000D6386">
        <w:lastRenderedPageBreak/>
        <w:t>миллиардер ничего не берет с собой, умирая, и оба уходят в чем мать родила. Один свободным, так как не имел ничего, другой связанным, так как имел слишком много и привык пользоваться слишком многим. Эти привычки</w:t>
      </w:r>
      <w:r w:rsidR="000D6386">
        <w:t xml:space="preserve"> — </w:t>
      </w:r>
      <w:r w:rsidR="000D6386" w:rsidRPr="000D6386">
        <w:t>как наросты на духе, и трудно их снять. Порадуемся, если жизнь нас лишает того, чем пользуются другие, ибо в этом залог освобождения. Вот придет час перехода, а жалеть о том, что оставляется все земное, даже и не захочется, так как слишком эта жизнь была тяжела и лишила всего, что привязывает сознание к Земле. Во многих лишениях радости много, ибо каждое понятое лишение есть еще одно освобождение от цепей плотного мира. Правильно Сказано: «Не привязывайтесь ни к чему, и вам нечего будет терять или сожалеть об утраченном».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419.</w:t>
      </w:r>
      <w:r w:rsidR="000D6386" w:rsidRPr="000D6386">
        <w:t xml:space="preserve"> (268). </w:t>
      </w:r>
      <w:r w:rsidR="00451AC2" w:rsidRPr="00451AC2">
        <w:rPr>
          <w:b/>
        </w:rPr>
        <w:t>(Гуру).</w:t>
      </w:r>
      <w:r w:rsidR="000D6386" w:rsidRPr="000D6386">
        <w:t xml:space="preserve"> Уже говорилось о том, что лишение в одном есть нахождение чего-то другого, быть может, гораздо более ценного, чем утраченное. И если материальное лишение заменяется нахождением духовным, которое уже нельзя утерять, то не будет ли это замена одного другим, более ценным и уже неотъемлемым. Многие ли поймут, что духовные богатства ценнее всего золота мира, ибо золото слишком тяжелое, чтобы его можно было с собой взять за пределы земного существования. Так все, что имеют люди, можно разделить на истинное достояние и призрачные богатства, то есть только лишь случайные и временные. Этими последними можно пользоваться лишь на Земле и, в лучшем случае, недолгие годы, в то время как очень длительное, по сравнению с земным, пребывание в Мире Надземном быть может счастливым и легким лишь при условии обладания истинными богатствами духа. Узкая тропа, ведущая в жизнь, предусматривает накопления истинных богатств духа, которые в огне не горят, и не тонут в воде, и отняты быть смертью не могут.</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420.</w:t>
      </w:r>
      <w:r w:rsidR="000D6386" w:rsidRPr="000D6386">
        <w:t xml:space="preserve"> Если рассматривать современную цивилизацию и прогресс в области техники с космической точки зрения, то можно увидеть, что все это в конечном итоге сведется к тому, что в самом человеке будет обнаружена более совершенная аппаратура, которая может заменить собою все изобретения техники, но которая имеет то преимущество, что вся эта аппаратура огненного микрокосма человека остается с ним навсегда, в то время как все машины и аппараты земные разрушатся либо еще в этой расе, либо позднее, и, во всяком случае,</w:t>
      </w:r>
      <w:r w:rsidR="000D6386">
        <w:t xml:space="preserve"> — </w:t>
      </w:r>
      <w:r w:rsidR="000D6386" w:rsidRPr="000D6386">
        <w:t>вместе с планетой.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421.</w:t>
      </w:r>
      <w:r w:rsidR="000D6386" w:rsidRPr="000D6386">
        <w:t xml:space="preserve"> В полете чайки, в легких движениях ее крыльев видите соблюдение всех законов аэродинамики. В строении тела бабочки, в тончайших ее сверхчувствительных антеннах, которыми она снабжена, усматриваете несовершенство и грубость наших современных приборов. Космический разум, принимающий участие в создании муравья и чудовищной силы этого маленького существа, выше ума человеческого и не нуждается в горах технической </w:t>
      </w:r>
      <w:r w:rsidR="000D6386" w:rsidRPr="000D6386">
        <w:lastRenderedPageBreak/>
        <w:t>литературы. Аппарат человеческий еще более совершенен, ибо наделен самосознанием. Возможности его настолько чудесны, что самое богатое воображение не может представить себе их во всем их объеме. Все аппараты заключены в человеке. В развитии и раскрытии их</w:t>
      </w:r>
      <w:r w:rsidR="000D6386">
        <w:t xml:space="preserve"> — </w:t>
      </w:r>
      <w:r w:rsidR="000D6386" w:rsidRPr="000D6386">
        <w:t>его будущее.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422.</w:t>
      </w:r>
      <w:r w:rsidR="000D6386" w:rsidRPr="000D6386">
        <w:t xml:space="preserve"> (269). </w:t>
      </w:r>
      <w:r w:rsidR="00451AC2" w:rsidRPr="00451AC2">
        <w:rPr>
          <w:b/>
        </w:rPr>
        <w:t>(Июль 6).</w:t>
      </w:r>
      <w:r w:rsidR="000D6386" w:rsidRPr="000D6386">
        <w:t xml:space="preserve"> Суета и Беспредельность</w:t>
      </w:r>
      <w:r w:rsidR="000D6386">
        <w:t xml:space="preserve"> — </w:t>
      </w:r>
      <w:r w:rsidR="000D6386" w:rsidRPr="000D6386">
        <w:t>два полюса противоположения активности сознания. Жизнь часто ставит в такое положение, когда уклониться нельзя от погружения в заботы земные. Но пассажир поезда или парохода знает, что все подробности переезда, как хорошие, так и плохие, только на переезд. Вот такое же ощущение временности самых трудных и беспокойных обстоятельств и следует упорно и настойчиво держать в сознании, помня, что все отрезки земного пути временны и конечны, хотя и бесконечен весь Путь в целом. Кроме этого, следует знать, что жизнь ставит в такие условия, которые напряженно учат чему-то очень важному и нужному. Желание это нужное усмотреть и использовать получаемые знания для умножения опыта очень необходимо для продвижения. Много теряется возможностей из-за нежелания учиться на жизни именно на том, что трудно, хлопотно и порой неприятно. Непонятное Учитель всегда Пояснит. Но нельзя отрываться, как бы яростно ни стремилась звучать суета. Надо быть в это время вместе. Обычно бывает наоборот. В сутолке хлопот и забот обо Мне забывают, а потом удивляются, что не все прошло гладко, как бы хотелось. Именно во всяких условиях надо держать связь со Мною. Все трудности и заботы даются для испытания прочности связи на непрерываемость. Связь прерываемая подобна мигающей лампе</w:t>
      </w:r>
      <w:r w:rsidR="000D6386">
        <w:t xml:space="preserve"> — </w:t>
      </w:r>
      <w:r w:rsidR="000D6386" w:rsidRPr="000D6386">
        <w:t>лампа может перегореть, а связь</w:t>
      </w:r>
      <w:r w:rsidR="000D6386">
        <w:t xml:space="preserve"> — </w:t>
      </w:r>
      <w:r w:rsidR="000D6386" w:rsidRPr="000D6386">
        <w:t>прерваться. Не позавидуем никому, кому легко и приятно живется,</w:t>
      </w:r>
      <w:r w:rsidR="000D6386">
        <w:t xml:space="preserve"> — </w:t>
      </w:r>
      <w:r w:rsidR="000D6386" w:rsidRPr="000D6386">
        <w:t>это не ученики. И трудности ваши свидетельством служат Близости к Нам. Чем больше отвращаетесь от суеты, тем сближение с Нами быстрее. Неподчиненные оболочки мешают полноте единения с Нами, яро реагируя на происходящее в плотном. Мы их обуздаем и заставим духу служить. Нет ничего печальнее, когда ученик говорит: «Я не могу совладать с собою». А совладать так просто, только быть в мыслях со Мной. Пусть нагнетение суеты стимулом служит к единению еще большему в духе.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423.</w:t>
      </w:r>
      <w:r w:rsidR="000D6386" w:rsidRPr="000D6386">
        <w:t xml:space="preserve"> (270). </w:t>
      </w:r>
      <w:r w:rsidR="00451AC2" w:rsidRPr="00451AC2">
        <w:rPr>
          <w:b/>
        </w:rPr>
        <w:t>(М.А.Й.).</w:t>
      </w:r>
      <w:r w:rsidR="000D6386" w:rsidRPr="000D6386">
        <w:t xml:space="preserve"> Если спешащий человек имеет перед собою совершенно определенную цель, то то, что он видит по сторонам, нисколько ему не мешает двигаться дальше. На пути к Владыке по сторонам многое можно увидеть такого, что может отвлечь и заставить даже забыть цель перед собою. Потерять целеустремленность</w:t>
      </w:r>
      <w:r w:rsidR="000D6386">
        <w:t xml:space="preserve"> — </w:t>
      </w:r>
      <w:r w:rsidR="000D6386" w:rsidRPr="000D6386">
        <w:t>значит сбиться с Пути или от него отклониться. Если Образ Владыки всегда перед глазами, цель нельзя утерять. Достаточно воспроизвести Лик перед собою, как яркой и близкой становится цель. Помните постоянно об этом.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424.</w:t>
      </w:r>
      <w:r w:rsidR="000D6386" w:rsidRPr="000D6386">
        <w:t xml:space="preserve"> </w:t>
      </w:r>
      <w:r w:rsidR="00451AC2" w:rsidRPr="00451AC2">
        <w:rPr>
          <w:b/>
        </w:rPr>
        <w:t>(Гуру).</w:t>
      </w:r>
      <w:r w:rsidR="000D6386" w:rsidRPr="000D6386">
        <w:t xml:space="preserve"> Ты помнишь тот вихрь, который создали вокруг нас супротивники наши? Он был очень силен. Выдерживать натиск противных энергий приходится каждому приближающемуся к Свету. Стойкость под вихрями вырабатывается в школе жизни. Благодарите судьбу за возможности, которые она вам дает.</w:t>
      </w:r>
    </w:p>
    <w:p w:rsidR="00451AC2" w:rsidRDefault="00451AC2" w:rsidP="000D6386"/>
    <w:p w:rsidR="000D6386" w:rsidRPr="000D6386" w:rsidRDefault="000D6386" w:rsidP="009C75AF">
      <w:pPr>
        <w:pStyle w:val="Quote"/>
      </w:pPr>
      <w:r w:rsidRPr="000D6386">
        <w:t>Тяжкие хлопоты с получением квартиры. Вихрь вокруг</w:t>
      </w:r>
      <w:r>
        <w:t xml:space="preserve"> — </w:t>
      </w:r>
      <w:r w:rsidRPr="000D6386">
        <w:t>мне противодействие и неуверенность, что все сложится хорошо и будет тишина Нине.</w:t>
      </w:r>
    </w:p>
    <w:p w:rsidR="000D6386" w:rsidRPr="000D6386" w:rsidRDefault="000C1121" w:rsidP="000D6386">
      <w:r w:rsidRPr="000C1121">
        <w:rPr>
          <w:b/>
        </w:rPr>
        <w:t>1</w:t>
      </w:r>
      <w:r w:rsidRPr="00BF2C2C">
        <w:rPr>
          <w:b/>
        </w:rPr>
        <w:t>965</w:t>
      </w:r>
      <w:r>
        <w:rPr>
          <w:b/>
        </w:rPr>
        <w:t xml:space="preserve"> г. </w:t>
      </w:r>
      <w:r w:rsidR="00C515BC" w:rsidRPr="00C515BC">
        <w:rPr>
          <w:b/>
        </w:rPr>
        <w:t>425.</w:t>
      </w:r>
      <w:r w:rsidR="000D6386" w:rsidRPr="000D6386">
        <w:t xml:space="preserve"> (271). </w:t>
      </w:r>
      <w:r w:rsidR="00451AC2" w:rsidRPr="00451AC2">
        <w:rPr>
          <w:b/>
        </w:rPr>
        <w:t>(Июль 7).</w:t>
      </w:r>
      <w:r w:rsidR="000D6386" w:rsidRPr="000D6386">
        <w:t xml:space="preserve"> Как уравновесить в сознании временное и вечное, свое, личное, малое, житейское, и Мое, планетно-космическое, сверхличное? Только постоянным памятованием обо Мне. Пусть бушует прибой волн житейского моря и обыденность кричит, пусть захлестывает набежавший вал, быть может, девятый. Постоянное памятование означает пребывание со Мною, когда Я Могу встать между тобой и несущимся валом и всю силу и ярость его принять на Себя. Но принять не Смогу, если не Буду стоять первее и прежде всего прочего перед сознанием твоим, то есть не Встану перед ним между тобою и прибоем. Первое место в сознаньи твоем принадлежит Мне, а потом уже все остальное. Учителя место в переднем углу поймем символически, как передний угол, или передний край, авансцену сознания. Очень трудно Меня удержать, если меж нами, Мной и тобой, допущено что-то или что-то поставлено прежде, ближе, чем Я. Держаться за Меня следует крепко, но</w:t>
      </w:r>
      <w:r w:rsidR="009C75AF">
        <w:t xml:space="preserve"> </w:t>
      </w:r>
      <w:r w:rsidR="000D6386" w:rsidRPr="000D6386">
        <w:t>надо знать</w:t>
      </w:r>
      <w:r w:rsidR="000D6386">
        <w:t xml:space="preserve"> — </w:t>
      </w:r>
      <w:r w:rsidR="000D6386" w:rsidRPr="000D6386">
        <w:t>как. Прими за правило, что когда при узловых событиях жизни обстоятельства яро сгущаются и набрасываются на тебя, прежде всех мер</w:t>
      </w:r>
      <w:r w:rsidR="000D6386">
        <w:t xml:space="preserve"> — </w:t>
      </w:r>
      <w:r w:rsidR="000D6386" w:rsidRPr="000D6386">
        <w:t>держаться неотрывно вместе со Мною, вместе стоять, неотделимо. Иначе волны отделят тебя от Меня и придется, возможно, наглотаться воды и получить удары стихии. Мы Побеждаем всегда. И ты будешь всегда победителем, если вместе со Мною. Поздно думать об этом, когда нечто уже отделило тебя от Меня и сознание наполнилось прибоем житейским земных впечатлений и переживаний, который может быть очень силен. Ведь слишком уж много глаз злобных следит за тем, чтобы потушить огни духа. Если бы знали, сколько сил применяется ими, идущими против вас и Меня, чтобы вас от Меня оторвать. Но будем держаться неотделимо, и Я в сознании</w:t>
      </w:r>
      <w:r w:rsidR="000D6386">
        <w:t xml:space="preserve"> — </w:t>
      </w:r>
      <w:r w:rsidR="000D6386" w:rsidRPr="000D6386">
        <w:t>прежде всех и всего. А после они и все остальное, и все, что приносит вам жизнь. В эти трудные дни будем вместе в единении непрерываемом.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426.</w:t>
      </w:r>
      <w:r w:rsidR="000D6386" w:rsidRPr="000D6386">
        <w:t xml:space="preserve"> </w:t>
      </w:r>
      <w:r w:rsidR="00451AC2" w:rsidRPr="00451AC2">
        <w:rPr>
          <w:b/>
        </w:rPr>
        <w:t>(М.А.Й.).</w:t>
      </w:r>
      <w:r w:rsidR="000D6386" w:rsidRPr="000D6386">
        <w:t xml:space="preserve"> Слеза, увиденная в глазах на портрете, пусть будет знаком того, насколько сердце Матери чует страдания ваши. Мы с вами и вам помогаем, но от горечи жизни вкушать</w:t>
      </w:r>
      <w:r w:rsidR="000D6386">
        <w:t xml:space="preserve"> — </w:t>
      </w:r>
      <w:r w:rsidR="000D6386" w:rsidRPr="000D6386">
        <w:t>неизбежно. Сочувствуем очень, но надо пройти через всё. Через всё не идущий до нас не дойдет и не дойдет до Владыки. И если, чем труднее, тем ближе становитесь к нам</w:t>
      </w:r>
      <w:r w:rsidR="000D6386">
        <w:t xml:space="preserve"> — </w:t>
      </w:r>
      <w:r w:rsidR="000D6386" w:rsidRPr="000D6386">
        <w:t xml:space="preserve">решение и выбор </w:t>
      </w:r>
      <w:r w:rsidR="000D6386" w:rsidRPr="000D6386">
        <w:lastRenderedPageBreak/>
        <w:t>направления правильны. Но это по плечу тем, кто сужден нам и Владыке. Будем крепко держаться близь Фокуса Света.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427.</w:t>
      </w:r>
      <w:r w:rsidR="000D6386" w:rsidRPr="000D6386">
        <w:t xml:space="preserve"> (272). </w:t>
      </w:r>
      <w:r w:rsidR="00451AC2" w:rsidRPr="00451AC2">
        <w:rPr>
          <w:b/>
        </w:rPr>
        <w:t>(Гуру).</w:t>
      </w:r>
      <w:r w:rsidR="000D6386" w:rsidRPr="000D6386">
        <w:t xml:space="preserve"> Можно проверить себя на стойкость и на упорство в выполнении даваемых указаний. Обычно человек успевает и огорчиться, и расстроиться, и забыть об Учителе в вихре неприятностей, противодействий и огорчений. Но прежде чем допустить все это, надо вооружиться Владыкой и только потом уже позволить себе то, с чем не хватает сил совладать. Тогда нехватке легко помочь и силенок добавить, чтобы хватило. О наинужнейшем нельзя забывать никогда, а в моменты особых отягчений обстоятельствами</w:t>
      </w:r>
      <w:r w:rsidR="000D6386">
        <w:t xml:space="preserve"> — </w:t>
      </w:r>
      <w:r w:rsidR="000D6386" w:rsidRPr="000D6386">
        <w:t>особенно.</w:t>
      </w:r>
    </w:p>
    <w:p w:rsidR="00451AC2" w:rsidRDefault="00451AC2" w:rsidP="000D6386"/>
    <w:p w:rsidR="000D6386" w:rsidRPr="000D6386" w:rsidRDefault="000D6386" w:rsidP="009C75AF">
      <w:pPr>
        <w:pStyle w:val="Quote"/>
      </w:pPr>
      <w:r w:rsidRPr="000D6386">
        <w:t>Продолжается тяжелое состояние внешней незаконченности вопроса о жилье и спокойствии Нины. Похолодание указанное ...... продолжается.</w:t>
      </w:r>
    </w:p>
    <w:p w:rsidR="000D6386" w:rsidRPr="000D6386" w:rsidRDefault="000C1121" w:rsidP="000D6386">
      <w:r w:rsidRPr="000C1121">
        <w:rPr>
          <w:b/>
        </w:rPr>
        <w:t>1</w:t>
      </w:r>
      <w:r w:rsidRPr="00BF2C2C">
        <w:rPr>
          <w:b/>
        </w:rPr>
        <w:t>965</w:t>
      </w:r>
      <w:r>
        <w:rPr>
          <w:b/>
        </w:rPr>
        <w:t xml:space="preserve"> г. </w:t>
      </w:r>
      <w:r w:rsidR="00C515BC" w:rsidRPr="00C515BC">
        <w:rPr>
          <w:b/>
        </w:rPr>
        <w:t>428.</w:t>
      </w:r>
      <w:r w:rsidR="000D6386" w:rsidRPr="000D6386">
        <w:t xml:space="preserve"> </w:t>
      </w:r>
      <w:r w:rsidR="00451AC2" w:rsidRPr="00451AC2">
        <w:rPr>
          <w:b/>
        </w:rPr>
        <w:t>(Июль 8).</w:t>
      </w:r>
      <w:r w:rsidR="000D6386" w:rsidRPr="000D6386">
        <w:t xml:space="preserve"> Друг Мой, не кажется ли тебе, что указание на то, чтобы Учитель в сознании Первенствовал прежде всего остального, в должной мере не соблюдено и что причиною трудного состояния является именно это. Понимаю, что в прошлом далеко не все оправдывалось и подтверждалось согласно Записям, касающихся, главным образом, личной кармы, но оправдавшегося было много больше. Не всегда восприятия, благодаря острой личной заинтересованности, были безошибочны. Но как в жизни следует равняться на лучших и высших, точно так же и здесь утверждаться будем на том, что указывало на безошибочность воспринятого. Много приходится пройти и испытать и более утончить центры, прежде чем всё, что касается личного, будет всегда безошибочным. Трудность вся в том, что Учитель не Может вмешиваться в карму далее известных пределов и что созвучие сознания ученика не всегда полнострунно. Кроме того, испытания неизбежны, и чем более продвинулся ученик, тем они делаются более трудными. И не отсутствие Охраны, или Заботы, или Внимания, но именно неизбежность испытаний ставит испытуемого в тяжелые или трудные условия. Быть может, их усугубление иногда сознательно допускается Учителем. Как же иначе выработать стойкость, или упорство и непоколебимость, или заставить понять лучше человеческую природу, хорошесть и плохость людей? Тот, кто остается верен Мне до конца во всяких условиях жизни, как бы ни были трудны они, и проходит со Мной через них, называется Нами сужденным учеником. Такого ученика все эти трудности только к Нам приближают, сжигая в огнях испытаний то, что подлежит изживанию. Поэтому на испытания можно смотреть как на условие, освобождающее дух от чего</w:t>
      </w:r>
      <w:r w:rsidR="007634C9">
        <w:t>-</w:t>
      </w:r>
      <w:r w:rsidR="000D6386" w:rsidRPr="000D6386">
        <w:t>то, если оно выдерживается. Борьба за первенствование в сознании ученика Того, Кто Ведет,</w:t>
      </w:r>
      <w:r w:rsidR="000D6386">
        <w:t xml:space="preserve"> — </w:t>
      </w:r>
      <w:r w:rsidR="000D6386" w:rsidRPr="000D6386">
        <w:t xml:space="preserve">одна из труднейших. А ведет он ее сам силою духа, стремясь укротить напор противоидущих энергий. Учителю было бы очень легко силой Своею </w:t>
      </w:r>
      <w:r w:rsidR="000D6386" w:rsidRPr="000D6386">
        <w:lastRenderedPageBreak/>
        <w:t>занять все поле сознания и укротить ярость противодействующих, но от этого сила ученика не упрочилась бы ни на йоту. Вот почему Допускаем для темных известную свободу действий в отношении вас. Помните слова: не имели бы власти надо Мною, если бы не была вам дана, и что Мог бы собрать легионы ангелов, чтобы сокрушить тьму. Как в большом, так и в малом, ибо идете за Мною.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429.</w:t>
      </w:r>
      <w:r w:rsidR="000D6386" w:rsidRPr="000D6386">
        <w:t xml:space="preserve"> (273). </w:t>
      </w:r>
      <w:r w:rsidR="00451AC2" w:rsidRPr="00451AC2">
        <w:rPr>
          <w:b/>
        </w:rPr>
        <w:t>(М.А.Й.).</w:t>
      </w:r>
      <w:r w:rsidR="000D6386" w:rsidRPr="000D6386">
        <w:t xml:space="preserve"> Испытание часто идет на пределе всех сил ученика и всегда кажется ему яро реальным, несмотря на все знание нереальности Майи и понимание временности преходящих подробностей испытания. И испытуемый тяжко страдает, ибо чаша сия нелегка. Поэтому было бы величайшим заблуждением думать, что Великие Духи, жизнь которых была нелегка и которые часто смертью и мучениями Платили за Свет, приносимый людям, что Они не Страдали и что было в их власти умерить остроту этих страданий. В действительности необычайная утонченность всего организма делала страдания эти особенно тяжкими, и власть свою не Устремляли Они на то, чтобы заставить людей ей подчиниться, если Час Испытаний настал. Спросите: «Для чего испытывать Их, Великих?» Да только для того, чтобы вы силу примера имели, как надо идти через всё и всё же духом не пасть, не сломиться. Духов Великих почтим пониманием Жертвы, которую Они Приносят, чтобы утвердить в мире Свет. И вы, проходя через свои испытания, которые несравнимы с трудностью Их, силу в этом найдите победно пройти через все до конца.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430.</w:t>
      </w:r>
      <w:r w:rsidR="000D6386" w:rsidRPr="000D6386">
        <w:t xml:space="preserve"> (274). </w:t>
      </w:r>
      <w:r w:rsidR="00451AC2" w:rsidRPr="00451AC2">
        <w:rPr>
          <w:b/>
        </w:rPr>
        <w:t>(Гуру).</w:t>
      </w:r>
      <w:r w:rsidR="000D6386" w:rsidRPr="000D6386">
        <w:t xml:space="preserve"> Чаще вспоминайте, когда вам тяжело, шестимесячное сидение наше на высокогорном плато, открытом всем ветрам, на стуже такой, что даже коньяк замерзал, и не было топлива, и негде было согреться, и гибли верблюды один за другим, подходя перед смертью к нашим палаткам. И если нас, кого Владыка Назвал Своими Посланниками, испытания не пощадили, можете ли вы, близкие наши, удивляться или негодовать, что трудные испытания не пощадили также и вас. Не есть ли эти самые трудности признаком того, что Хочет Учитель вас еще больше приблизить к Себе?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431.</w:t>
      </w:r>
      <w:r w:rsidR="000D6386" w:rsidRPr="000D6386">
        <w:t xml:space="preserve"> (275). </w:t>
      </w:r>
      <w:r w:rsidR="00451AC2" w:rsidRPr="00451AC2">
        <w:rPr>
          <w:b/>
        </w:rPr>
        <w:t>(Июль 9).</w:t>
      </w:r>
      <w:r w:rsidR="000D6386" w:rsidRPr="000D6386">
        <w:t xml:space="preserve"> Слышу и Указую держаться Меня всеми помыслами, всем разумением и силою всею. Хотят отделить от Меня, чтобы сломить без Меня. Не бойся ничего.</w:t>
      </w:r>
    </w:p>
    <w:p w:rsidR="000D6386" w:rsidRPr="000D6386" w:rsidRDefault="000D6386" w:rsidP="000D6386">
      <w:r w:rsidRPr="000D6386">
        <w:t>Битва переносится внутрь. Задача</w:t>
      </w:r>
      <w:r>
        <w:t xml:space="preserve"> — </w:t>
      </w:r>
      <w:r w:rsidRPr="000D6386">
        <w:t xml:space="preserve">держать Лик Мой в сознании постоянно. И силу в себе сделать это все же надо найти. Противодействие настолько сильно и упорно, что требует фиксации внимания на том, что следует преодолеть, в то время как не на внешние подробности, но на единении непрерываемом в духе со Мною надо устремить все внимание и все усилия, отбросив те самые внешние обстоятельства, которые так яро от Меня отделяют </w:t>
      </w:r>
      <w:r w:rsidRPr="000D6386">
        <w:lastRenderedPageBreak/>
        <w:t>сознание, вовлекая его в свою орбиту. Не с ними надо бороться, а с тем и за то, чтобы удержать равновесие и связь, и не о них думать, но обо Мне, ибо во Мне все: и решение, и успех, и освобождение от отягощения яростью темных противодействий. Победа</w:t>
      </w:r>
      <w:r>
        <w:t xml:space="preserve"> — </w:t>
      </w:r>
      <w:r w:rsidRPr="000D6386">
        <w:t>в себе и над собою. Предание себя Мне, Воле Моей, в том и состоит, чтобы себя, мысли свои о себе и делах и все беспокойства и неприятности от себя отстранить, наполнив сознание Мною, до исключения всего, что не Я и идет не от Меня. Майя требует всего внимания к ней, а Я Говорю, что оно должно быть устремлено на Меня, чтобы со Мною пребыть в эти трудные дни в единении полном. Победа возможна только со Мною, иначе не устоять и не преодолеть темных злоухищрений. Но, чтобы веру в Меня укрепить, заранее Сказал, когда кончится пытка, и пытка действительно закончилась в указанный срок, Сказал о 23 числе, и 23 июня было днем прекращения пытки. Сказал для той же цели о похолодании, и оно наступило. Все это Сказал, чтобы веру усилить и силы придать бодро, и смело, и уверенно дойти до получения обещанного Мною. Уже очень немного осталось до конца, но будут попытки выматывать силы состоянием умышленной неопределенности. Крепко держитесь, ибо Я с вами всегда.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432.</w:t>
      </w:r>
      <w:r w:rsidR="000D6386" w:rsidRPr="000D6386">
        <w:t xml:space="preserve"> </w:t>
      </w:r>
      <w:r w:rsidR="00451AC2" w:rsidRPr="00451AC2">
        <w:rPr>
          <w:b/>
        </w:rPr>
        <w:t>(М.А.Й.).</w:t>
      </w:r>
      <w:r w:rsidR="000D6386" w:rsidRPr="000D6386">
        <w:t xml:space="preserve"> Думая о Владыке и стремясь удержать Лик Его в сознании постоянно, можете думать и о нас, ибо наша близость к Нему служит проводом, или условием ближайшего подхода для вас. Памятование о нас облегчит успешное выполнение этой задачи. Мы с Ним</w:t>
      </w:r>
      <w:r w:rsidR="000D6386">
        <w:t xml:space="preserve"> — </w:t>
      </w:r>
      <w:r w:rsidR="000D6386" w:rsidRPr="000D6386">
        <w:t>Одно. Думая о нас, укрепляете единение по цепи Иерархии. Очень надо победы достичь над собою непрерываемым объединением с нами в духе. Ведь требуется именно в духе объединиться, что возможно везде, и всегда, и в любых обстоятельствах. А обстоятельства эти отвлекающи от нас необычайно, и именно с целью усиленные, чтобы разрушить и даже перервать на долгое время это единение, чтобы в этот момент нанести вред уже непоправимый. Потому пусть огненным зовом момента будет ярое единение с нами, и прежде всего с Владыкой. Объединение с Ним делает вас непобедимыми и приносит победу и то, чего так сильно хотите и что вам столь необходимо. Переместите рычаг приложения всех ваших сил на непрерываемость связи с Владыкой и нами, и будет все хорошо и удачно.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433.</w:t>
      </w:r>
      <w:r w:rsidR="000D6386" w:rsidRPr="000D6386">
        <w:t xml:space="preserve"> </w:t>
      </w:r>
      <w:r w:rsidR="00451AC2" w:rsidRPr="00451AC2">
        <w:rPr>
          <w:b/>
        </w:rPr>
        <w:t>(Гуру).</w:t>
      </w:r>
      <w:r w:rsidR="000D6386" w:rsidRPr="000D6386">
        <w:t xml:space="preserve"> Вот вы просите помощи и хотите, чтобы она была вам оказываема в эти трудные для вас дни. Мы можем оказывать помощь тогда, когда к нам обращено ваше сознание, ваши мысли и сердце. Когда обращение прерывается, то есть провод перестает действовать, то не по чему ее посылать. Значит, памятование о нас и Владыке непрерываемое создает канал непрерываемой помощи и поддержки.</w:t>
      </w:r>
      <w:r w:rsidR="009C75AF">
        <w:t xml:space="preserve"> </w:t>
      </w:r>
      <w:r w:rsidR="000D6386" w:rsidRPr="000D6386">
        <w:t>Все это ясно и просто</w:t>
      </w:r>
      <w:r w:rsidR="000D6386">
        <w:t xml:space="preserve"> — </w:t>
      </w:r>
      <w:r w:rsidR="000D6386" w:rsidRPr="000D6386">
        <w:t xml:space="preserve">значит, надо создать условия непрерываемости и постоянства </w:t>
      </w:r>
      <w:r w:rsidR="000D6386" w:rsidRPr="000D6386">
        <w:lastRenderedPageBreak/>
        <w:t>открытости сознания и сердца к нам. Помните: только в единении победите, ибо «против Нас никто не силен»,</w:t>
      </w:r>
      <w:r w:rsidR="000D6386">
        <w:t xml:space="preserve"> — </w:t>
      </w:r>
      <w:r w:rsidR="000D6386" w:rsidRPr="000D6386">
        <w:t>так Сказал Сам Владыка. Прежде всего в сознании</w:t>
      </w:r>
      <w:r w:rsidR="000D6386">
        <w:t xml:space="preserve"> — </w:t>
      </w:r>
      <w:r w:rsidR="000D6386" w:rsidRPr="000D6386">
        <w:t>Он и мы, которые близки Ему, а потом уже то, с чем вы вместе с нами будете победно бороться.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434.</w:t>
      </w:r>
      <w:r w:rsidR="000D6386" w:rsidRPr="000D6386">
        <w:t xml:space="preserve"> (Вчера). Сын Мой, Вижу и Знаю и Говорю: все к лучшему. Прошлый опыт учит ожидать худшего. Это было испытанием стойкости. Опыт терзаний закончен. Лучшая полоса (началась).</w:t>
      </w:r>
    </w:p>
    <w:p w:rsidR="000D6386" w:rsidRPr="000D6386" w:rsidRDefault="000D6386" w:rsidP="009C75AF">
      <w:pPr>
        <w:pStyle w:val="Quote"/>
      </w:pPr>
      <w:r w:rsidRPr="000D6386">
        <w:t>Ощутил повторные мураши.</w:t>
      </w:r>
    </w:p>
    <w:p w:rsidR="000D6386" w:rsidRPr="000D6386" w:rsidRDefault="000D6386" w:rsidP="000D6386">
      <w:r w:rsidRPr="000D6386">
        <w:t>Ощущение мурашей</w:t>
      </w:r>
      <w:r>
        <w:t xml:space="preserve"> — </w:t>
      </w:r>
      <w:r w:rsidRPr="000D6386">
        <w:t>это Наше касание. Мы с тобой. Полноте, (вы) в сердце Моем.</w:t>
      </w:r>
    </w:p>
    <w:p w:rsidR="000D6386" w:rsidRPr="000D6386" w:rsidRDefault="000D6386" w:rsidP="000D6386">
      <w:r w:rsidRPr="000D6386">
        <w:t>Разделение проводников требует власти (или дает власть) над ними.</w:t>
      </w:r>
    </w:p>
    <w:p w:rsidR="000D6386" w:rsidRPr="000D6386" w:rsidRDefault="000D6386" w:rsidP="000D6386">
      <w:r w:rsidRPr="000D6386">
        <w:t>Ну, будем считать ваш решенным вопрос.</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435.</w:t>
      </w:r>
      <w:r w:rsidR="000D6386" w:rsidRPr="000D6386">
        <w:t xml:space="preserve"> </w:t>
      </w:r>
      <w:r w:rsidR="00451AC2" w:rsidRPr="00451AC2">
        <w:rPr>
          <w:b/>
        </w:rPr>
        <w:t>(Июль 10).</w:t>
      </w:r>
      <w:r w:rsidR="000D6386" w:rsidRPr="000D6386">
        <w:t xml:space="preserve"> Сын Мой, действовать будем совместно, в этом вся сила твоя. Уж если Сам когда-то Сказал, что «Я сам по себе ничто. Отец, пребывающий во Мне, Он Творит», то тем более сын Мой подлежит тому же условию. Успешность действия в единении служит ручательством победы. Следовательно, объединение сознаний необходимо прежде всего. Не на своем, но на Моем объединимся. А Мое</w:t>
      </w:r>
      <w:r w:rsidR="000D6386">
        <w:t xml:space="preserve"> — </w:t>
      </w:r>
      <w:r w:rsidR="000D6386" w:rsidRPr="000D6386">
        <w:t>это Мир Мой, который должен утвердиться в тебе, чтобы сила твоя проявилась, чтобы сила его проявилась в силе твоей. И если Я Действовал силой Отца, то ты будешь действовать силой Моею. Быть во Мне</w:t>
      </w:r>
      <w:r w:rsidR="000D6386">
        <w:t xml:space="preserve"> — </w:t>
      </w:r>
      <w:r w:rsidR="000D6386" w:rsidRPr="000D6386">
        <w:t>значит быть в единении со Мною настолько созвучном, чтобы Я Мог войти в твое сердце. И тогда сила твоего духа, вооруженного Мною, будет непреоборима ничем и никем. И сила эта будет расти по мере углубления связи. Право Даю действовать силой Моею, но действовать должен ты сам, предоставив свободою воли Мне место и право в тебе заменить твое малое «я». И тогда Я Могу уявлять Свою силу, ибо Я и ты будем одно, слитые вместе.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436.</w:t>
      </w:r>
      <w:r w:rsidR="000D6386" w:rsidRPr="000D6386">
        <w:t xml:space="preserve"> </w:t>
      </w:r>
      <w:r w:rsidR="00451AC2" w:rsidRPr="00451AC2">
        <w:rPr>
          <w:b/>
        </w:rPr>
        <w:t>(Июль 11).</w:t>
      </w:r>
      <w:r w:rsidR="000D6386" w:rsidRPr="000D6386">
        <w:t xml:space="preserve"> Пройденные испытания будем считать успешными, несмотря на всю их трудность. Шли на пределе. Но это еще не все: сознание обогатилось новыми накоплениями, которых иным путем нельзя было приобрести. Считайте семилетие бездомия законченным, равно как и период мучительства ...... Всё будет «за». Заплатили</w:t>
      </w:r>
      <w:r w:rsidR="000D6386">
        <w:t xml:space="preserve"> — </w:t>
      </w:r>
      <w:r w:rsidR="000D6386" w:rsidRPr="000D6386">
        <w:t>можно войти и следовать дальше. Победа в том, что связь со Мной, Близость Мою удержали и шли через все со Мной. Вся трудность испытания</w:t>
      </w:r>
      <w:r w:rsidR="000D6386">
        <w:t xml:space="preserve"> — </w:t>
      </w:r>
      <w:r w:rsidR="000D6386" w:rsidRPr="000D6386">
        <w:t xml:space="preserve">в том, чтобы вместе пройти, не отрываясь, несмотря на очевидность, кричащую против. Упорство и противодействие своих же собственных оболочек, еще не обузданных волей, показало, что все же можно и их подчинить. Подчинение их означает овладение ими уже для расчленения их и действия в каждой отдельно. Имею в виду астрал и ментал и </w:t>
      </w:r>
      <w:r w:rsidR="000D6386" w:rsidRPr="000D6386">
        <w:lastRenderedPageBreak/>
        <w:t>сопротивление Майи. Сын Мой, порадуемся ступени одоления. Не позавидуем тем, кому было легко</w:t>
      </w:r>
      <w:r w:rsidR="000D6386">
        <w:t xml:space="preserve"> — </w:t>
      </w:r>
      <w:r w:rsidR="000D6386" w:rsidRPr="000D6386">
        <w:t>они ничего не достигли. Легкость пресекает возможности духа. Степени единения определяются фактическим удержанием сознания на Мне, когда все окружающие и темные яро стремятся разрушить его. Победа достигается единением в духе со Мною. Этим же путем достигается она и над проводниками. Прежде и поверх оболочек надо поставить Меня: они будут сброшены, а мы, Я и ты, останемся вместе. Я с вами всегда, но осознается это лишь в моменты полноты единения, или слияния сознаний, то есть созвучия. Мой сын единением и победой утвердил и запечатлел свою близость ко Мне. Только когда дух смотрит со стороны на оставленную им оболочку, может он полностью осознать, что оболочка</w:t>
      </w:r>
      <w:r w:rsidR="000D6386">
        <w:t xml:space="preserve"> — </w:t>
      </w:r>
      <w:r w:rsidR="000D6386" w:rsidRPr="000D6386">
        <w:t>это не (есть его Высшее) Я, в то время как «Я» чувствует себя без нее не потерявшим ни на йоту своей индивидуальности и своих накоплений. Итак, наша задача новой ступени</w:t>
      </w:r>
      <w:r w:rsidR="000D6386">
        <w:t xml:space="preserve"> — </w:t>
      </w:r>
      <w:r w:rsidR="000D6386" w:rsidRPr="000D6386">
        <w:t>подчинить оболочки себе и обуздать их своеволие. Сразу не поддадутся. Придется брать на измор, используя опыт последнего испытания. Самодеятельность в этом направлении очень поможет. Придется призвать на помощь психотехнику и механику повторений. Понимаете теперь, почему скандирование некоторых изречений или стихов помогает. Умное делание</w:t>
      </w:r>
      <w:r w:rsidR="000D6386">
        <w:t xml:space="preserve"> — </w:t>
      </w:r>
      <w:r w:rsidR="000D6386" w:rsidRPr="000D6386">
        <w:t>явление того же порядка. Ритмичное повторение Имени имеет то же значение. Одержанная победа чревата многими следствиями. Привет сыну с Гор.</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437.</w:t>
      </w:r>
      <w:r w:rsidR="000D6386" w:rsidRPr="000D6386">
        <w:t xml:space="preserve"> </w:t>
      </w:r>
      <w:r w:rsidR="00451AC2" w:rsidRPr="00451AC2">
        <w:rPr>
          <w:b/>
        </w:rPr>
        <w:t>(М.А.Й.).</w:t>
      </w:r>
      <w:r w:rsidR="000D6386" w:rsidRPr="000D6386">
        <w:t xml:space="preserve"> Р[одной] м[ой], л[юбимый] и сын, мы, как и вы, ждали конца испытаний, зная, как вам (тяжело) нелегко. Не могли освободить вас и карму нарушить. Мудро Учитель Ведет, и цель</w:t>
      </w:r>
      <w:r w:rsidR="000D6386">
        <w:t xml:space="preserve"> — </w:t>
      </w:r>
      <w:r w:rsidR="000D6386" w:rsidRPr="000D6386">
        <w:t>вас еще больше приблизить. Хотим, чтобы свободными к нам подошли, когда придет ваше время. Свободными вас встретить хотим.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438.</w:t>
      </w:r>
      <w:r w:rsidR="000D6386" w:rsidRPr="000D6386">
        <w:t xml:space="preserve"> (276). </w:t>
      </w:r>
      <w:r w:rsidR="00451AC2" w:rsidRPr="00451AC2">
        <w:rPr>
          <w:b/>
        </w:rPr>
        <w:t>(Гуру).</w:t>
      </w:r>
      <w:r w:rsidR="000D6386" w:rsidRPr="000D6386">
        <w:t xml:space="preserve"> Будем думать о будущем. Хорошо наметить на оставшиеся годы план спиральнопоследовательного углубления утверждаемых качеств. Даже план дня хорош, ибо ничто хаотичное не преуспеет. Будем давать себе утром задания на идущий день. Они будут семенами будущих достижений. Они дадут плод.</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439.</w:t>
      </w:r>
      <w:r w:rsidR="000D6386" w:rsidRPr="000D6386">
        <w:t xml:space="preserve"> </w:t>
      </w:r>
      <w:r w:rsidR="00451AC2" w:rsidRPr="00451AC2">
        <w:rPr>
          <w:b/>
        </w:rPr>
        <w:t>(Июль 12).</w:t>
      </w:r>
      <w:r w:rsidR="000D6386" w:rsidRPr="000D6386">
        <w:t xml:space="preserve"> Сын Мой, силу решимости надо найти, чтобы в моменты Общения сознанием не отрываться (от Фокуса). Обыденность требует ярого внимания к ней, а Я</w:t>
      </w:r>
      <w:r w:rsidR="000D6386">
        <w:t xml:space="preserve"> — </w:t>
      </w:r>
      <w:r w:rsidR="000D6386" w:rsidRPr="000D6386">
        <w:t xml:space="preserve">полнострунного предания сознания Мне. Предание себя в духе Владыке означает условие, когда все поле сознания занято Мною и больше ничем. Только бесповоротная решимость воли поставить Меня первее всего дает нужное следствие. Но сколь же сильна сопротивляемость неподчинившихся оболочек. Они хотят заняться всем чем угодно, только не наинужнейшим. Но силой берется Царство Мое, Царство </w:t>
      </w:r>
      <w:r w:rsidR="000D6386" w:rsidRPr="000D6386">
        <w:lastRenderedPageBreak/>
        <w:t>Света и Жизни, которое не от мира сего, мира земной суеты, преходимой как Майя. Мы этой победы достигнем с тобою в труднейших условиях плотного мира, в труднейших, Я Говорю, ибо если бы не были трудными, то каждая очередная новая трудность легко уничтожала бы то, что в легкости утверждалось. Именно противодействие утверждает прилив нужных сил, для достижения цели необходимых. Радость твоя ...... в преодолении всего, что хочет нас разделить. Я Хочу, сын Мой, видеть тебя победителем мощным. Пусть будет что будет, и чему быть суждено, и через что надо пройти, но Близость Моя с боем берется, в бою, в напряженье всех сил духа. Я с вами</w:t>
      </w:r>
      <w:r w:rsidR="000D6386">
        <w:t xml:space="preserve"> — </w:t>
      </w:r>
      <w:r w:rsidR="000D6386" w:rsidRPr="000D6386">
        <w:t>по степени напряжения вашего сердца ко Мне. Наполните сердце Владыкой</w:t>
      </w:r>
      <w:r w:rsidR="000D6386">
        <w:t xml:space="preserve"> — </w:t>
      </w:r>
      <w:r w:rsidR="000D6386" w:rsidRPr="000D6386">
        <w:t>и сознание ваше наполнится Мной. Не достичь без любви ...... единения. Лучшим условием для нагнетения сил духа будет любовь. Только надо поставить Меня в сознании вашем прежде всего и поверх шума и сутолки материального мира. Можно ли случайность мимо текущих явлений ставить прежде Меня! Они и будут заполнять сознание, первенствуя в нем и оттесняя Меня на задний план, чтобы устранить совершенно. Но без Меня</w:t>
      </w:r>
      <w:r w:rsidR="000D6386">
        <w:t xml:space="preserve"> — </w:t>
      </w:r>
      <w:r w:rsidR="000D6386" w:rsidRPr="000D6386">
        <w:t>тьма и триумф торжествующей суеты. Под триумфом суеты поймем победу временного над вечным, конечного в сознании над Беспредельностью в нем. Не временные мы, но беспредельные и, беспредельность в себе утверждая, боремся за огненную действительность сущего. Свет бесконечен. В Беспредельности всё, и вы Беспредельности дети.</w:t>
      </w:r>
    </w:p>
    <w:p w:rsidR="000D6386" w:rsidRPr="000D6386" w:rsidRDefault="000D6386" w:rsidP="000D6386">
      <w:r w:rsidRPr="000D6386">
        <w:t>Говорю не о спокое, не о спокойном существовании, а о том, чтобы в печалях, трудностях, борьбе и беспокойствах быть неразрывно со Мной. Не против них будем бороться, а против того, что в нас самих мешает единению за утверждение в сердце Владыки. Пусть будет борьба. Посмотрите на тех, кто не имеет и не знает Меня. Закончу словами: что пользы человеку, если весь мир приобретет, а душу свою потеряет.</w:t>
      </w:r>
    </w:p>
    <w:p w:rsidR="000D6386" w:rsidRPr="000D6386" w:rsidRDefault="000D6386" w:rsidP="000D6386">
      <w:r w:rsidRPr="000D6386">
        <w:t>Достаточно хоть на какое-то время достичь должной степени единения, как тихой сапой начинается новый подход темных, чтобы раздробить достижения. Потому копье пусть не дремлет над драконом и стража не ослабевает. Недаром носили вериги и власяницы как постоянное напоминание о наинужнейшем, ибо упорство неподчиняющихся оболочек весьма велико. Дела житейские, обязанности и долг требуют порой большого и сосредоточенного внимания. Как же быть тогда? Во всем и во всех делах действовать вместе со Мною, держа Лик Мой в сознании. Он не только не будет мешать успеху в работе, но, наоборот, способствовать ему. Когда будем вместе всегда, будем успешны во всем.</w:t>
      </w:r>
    </w:p>
    <w:p w:rsidR="000D6386" w:rsidRPr="000D6386" w:rsidRDefault="000D6386" w:rsidP="000D6386">
      <w:r w:rsidRPr="000D6386">
        <w:t>О достоинстве духа помыслим. Не будет его, если полагаться не на Меня, но на людей. Но разве люди могут что-либо совершить, касающееся вас, если Я Скажу «Нет». Потому опора</w:t>
      </w:r>
      <w:r>
        <w:t xml:space="preserve"> — </w:t>
      </w:r>
      <w:r w:rsidRPr="000D6386">
        <w:t>Учитель, но не кто</w:t>
      </w:r>
      <w:r w:rsidR="007634C9">
        <w:t>-</w:t>
      </w:r>
      <w:r w:rsidRPr="000D6386">
        <w:t>либо другой.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440.</w:t>
      </w:r>
      <w:r w:rsidR="000D6386" w:rsidRPr="000D6386">
        <w:t xml:space="preserve"> (277). </w:t>
      </w:r>
      <w:r w:rsidR="00451AC2" w:rsidRPr="00451AC2">
        <w:rPr>
          <w:b/>
        </w:rPr>
        <w:t>(М.А.Й.).</w:t>
      </w:r>
      <w:r w:rsidR="000D6386" w:rsidRPr="000D6386">
        <w:t xml:space="preserve"> Наполнение сердца Владыкой недостижимо, если засохла любовь. Но даже цветы засыхают, если их не полить,</w:t>
      </w:r>
      <w:r w:rsidR="000D6386">
        <w:t xml:space="preserve"> — </w:t>
      </w:r>
      <w:r w:rsidR="000D6386" w:rsidRPr="000D6386">
        <w:t>только нужно делать это ежедневно по утрам и вечерам. Так и к Владыке любовь нуждается в каждодневном приношении ей огня сердца и лучших его устремлений.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441.</w:t>
      </w:r>
      <w:r w:rsidR="000D6386" w:rsidRPr="000D6386">
        <w:t xml:space="preserve"> </w:t>
      </w:r>
      <w:r w:rsidR="00451AC2" w:rsidRPr="00451AC2">
        <w:rPr>
          <w:b/>
        </w:rPr>
        <w:t>(Гуру).</w:t>
      </w:r>
      <w:r w:rsidR="000D6386" w:rsidRPr="000D6386">
        <w:t xml:space="preserve"> Говорите, что сил не хватает, что слишком уж тяжко. Ну что же, тем славнее будет победа. А победа без труда и усилий, без борьбы и врагов</w:t>
      </w:r>
      <w:r w:rsidR="000D6386">
        <w:t xml:space="preserve"> — </w:t>
      </w:r>
      <w:r w:rsidR="000D6386" w:rsidRPr="000D6386">
        <w:t>не победа, ибо такая победа нужных следствий не дает.</w:t>
      </w:r>
    </w:p>
    <w:p w:rsidR="00451AC2" w:rsidRDefault="00451AC2" w:rsidP="000D6386"/>
    <w:p w:rsidR="000D6386" w:rsidRPr="000D6386" w:rsidRDefault="000D6386" w:rsidP="00F84350">
      <w:pPr>
        <w:pStyle w:val="Quote"/>
      </w:pPr>
      <w:r w:rsidRPr="000D6386">
        <w:t>13-го переезжали. Устал до одури. Напряжение было такое, что всю ночь не мог сомкнуть глаз. 14-го день хлопот и забот. Пока еще очень шумно, но Нине легче.</w:t>
      </w:r>
    </w:p>
    <w:p w:rsidR="000D6386" w:rsidRPr="000D6386" w:rsidRDefault="000C1121" w:rsidP="000D6386">
      <w:r w:rsidRPr="000C1121">
        <w:rPr>
          <w:b/>
        </w:rPr>
        <w:t>1</w:t>
      </w:r>
      <w:r w:rsidRPr="00BF2C2C">
        <w:rPr>
          <w:b/>
        </w:rPr>
        <w:t>965</w:t>
      </w:r>
      <w:r>
        <w:rPr>
          <w:b/>
        </w:rPr>
        <w:t xml:space="preserve"> г. </w:t>
      </w:r>
      <w:r w:rsidR="00C515BC" w:rsidRPr="00C515BC">
        <w:rPr>
          <w:b/>
        </w:rPr>
        <w:t>442.</w:t>
      </w:r>
      <w:r w:rsidR="000D6386" w:rsidRPr="000D6386">
        <w:t xml:space="preserve"> (278). </w:t>
      </w:r>
      <w:r w:rsidR="00451AC2" w:rsidRPr="00451AC2">
        <w:rPr>
          <w:b/>
        </w:rPr>
        <w:t>(Июль 15).</w:t>
      </w:r>
      <w:r w:rsidR="000D6386" w:rsidRPr="000D6386">
        <w:t xml:space="preserve"> Внешние перемены жизни ученика всегда связаны с проходимой ступенью, хотя основная цель</w:t>
      </w:r>
      <w:r w:rsidR="000D6386">
        <w:t xml:space="preserve"> — </w:t>
      </w:r>
      <w:r w:rsidR="000D6386" w:rsidRPr="000D6386">
        <w:t>приобретение очередного опыта</w:t>
      </w:r>
      <w:r w:rsidR="000D6386">
        <w:t xml:space="preserve"> — </w:t>
      </w:r>
      <w:r w:rsidR="000D6386" w:rsidRPr="000D6386">
        <w:t>остается все той же. Прежде чем успешно решить ту или иную задачу, необходимо знать, насколько она трудна, чтобы собрать соответственно силы. Испытания важны и тем, что обнаруживают степень собственной слабости или силы. Свои силы и возможности следует знать. Даже расчет телесных сил должен быть сделан правильно. Соизмеримость во всем.</w:t>
      </w:r>
    </w:p>
    <w:p w:rsidR="000D6386" w:rsidRPr="000D6386" w:rsidRDefault="000D6386" w:rsidP="000D6386">
      <w:r w:rsidRPr="000D6386">
        <w:t>Еще о молчании. Надо говорить как можно меньше и только в случае необходимости. Если со всеми болтать в размере их желания, то ни о каких накоплениях психической энергии не может быть и речи. Если бы поняли, насколько нужна и ценна сдержанность!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443.</w:t>
      </w:r>
      <w:r w:rsidR="000D6386" w:rsidRPr="000D6386">
        <w:t xml:space="preserve"> </w:t>
      </w:r>
      <w:r w:rsidR="00451AC2" w:rsidRPr="00451AC2">
        <w:rPr>
          <w:b/>
        </w:rPr>
        <w:t>(М.А.Й.).</w:t>
      </w:r>
      <w:r w:rsidR="000D6386" w:rsidRPr="000D6386">
        <w:t xml:space="preserve"> Теперь будет полегче. Когда земные дела и заботы вызывают понимание, что в конечном итоге все они сами по себе ни к чему и что все, связанное с ними, придется когда-то оставить, и не только без сожаления, но и с радостью, то такие дела и такое отношение к ним безусловно правильно, если только они выполняются хорошо и так, как будто бы они были настоящими. Обременение ими порождает возможность освободиться от них.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444.</w:t>
      </w:r>
      <w:r w:rsidR="000D6386" w:rsidRPr="000D6386">
        <w:t xml:space="preserve"> (279). </w:t>
      </w:r>
      <w:r w:rsidR="00451AC2" w:rsidRPr="00451AC2">
        <w:rPr>
          <w:b/>
        </w:rPr>
        <w:t>(Гуру).</w:t>
      </w:r>
      <w:r w:rsidR="000D6386" w:rsidRPr="000D6386">
        <w:t xml:space="preserve"> Земные дела изощряют способности духа, и этим они очень полезны. Если бы они не были нужны для знающего духа, то воплощение в тело и жизнь на Земле были бы не нужны. Надо понять ценность и значение земных воплощений и того опыта, через который приходится проходить.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445.</w:t>
      </w:r>
      <w:r w:rsidR="000D6386" w:rsidRPr="000D6386">
        <w:t xml:space="preserve"> (280). </w:t>
      </w:r>
      <w:r w:rsidR="00451AC2" w:rsidRPr="00451AC2">
        <w:rPr>
          <w:b/>
        </w:rPr>
        <w:t>(Июль 17).</w:t>
      </w:r>
      <w:r w:rsidR="000D6386" w:rsidRPr="000D6386">
        <w:t xml:space="preserve"> </w:t>
      </w:r>
      <w:r w:rsidR="00451AC2" w:rsidRPr="00451AC2">
        <w:rPr>
          <w:b/>
        </w:rPr>
        <w:t>(Гуру).</w:t>
      </w:r>
      <w:r w:rsidR="000D6386" w:rsidRPr="000D6386">
        <w:t xml:space="preserve"> Сдача крепости врагу всегда считалась позором. Тем более сдача крепости духа или капитуляция на милость победивших условий. Можно оказаться перед лицом непреоборимых обстоятельств, но все же духом не сломиться и против их сокрушающей силы устоять. Стойкость </w:t>
      </w:r>
      <w:r w:rsidR="000D6386" w:rsidRPr="000D6386">
        <w:lastRenderedPageBreak/>
        <w:t>выражается не в том, чтобы самому сломить эти условия, а в том, чтобы перед натиском их не сломиться и удержать равновесие. Ошибочно думать, что победа духа должна непременно заключаться в подчинении внешнего окружения воле победителя. Победа в том, чтобы идущий прибой волн внешнего мира не разрушил мир духа внутри. Когда прочно утвердились основы, это уже невозможно, как бы сильно ни было противодействие антагонистических сил. Победа в духе.</w:t>
      </w:r>
    </w:p>
    <w:p w:rsidR="00451AC2" w:rsidRDefault="00451AC2" w:rsidP="000D6386"/>
    <w:p w:rsidR="000D6386" w:rsidRPr="000D6386" w:rsidRDefault="000D6386" w:rsidP="00F7720C">
      <w:pPr>
        <w:pStyle w:val="Quote"/>
      </w:pPr>
      <w:r w:rsidRPr="000D6386">
        <w:t>Дела житейские требуют всего внимания и всех сил. Вчера на новой квартире Нина сидела снова с подушками. Что-то будет дальше?! Думаю, что все будет хорошо.</w:t>
      </w:r>
    </w:p>
    <w:p w:rsidR="000D6386" w:rsidRPr="000D6386" w:rsidRDefault="000C1121" w:rsidP="000D6386">
      <w:r w:rsidRPr="000C1121">
        <w:rPr>
          <w:b/>
        </w:rPr>
        <w:t>1</w:t>
      </w:r>
      <w:r w:rsidRPr="00BF2C2C">
        <w:rPr>
          <w:b/>
        </w:rPr>
        <w:t>965</w:t>
      </w:r>
      <w:r>
        <w:rPr>
          <w:b/>
        </w:rPr>
        <w:t xml:space="preserve"> г. </w:t>
      </w:r>
      <w:r w:rsidR="00C515BC" w:rsidRPr="00C515BC">
        <w:rPr>
          <w:b/>
        </w:rPr>
        <w:t>446.</w:t>
      </w:r>
      <w:r w:rsidR="000D6386" w:rsidRPr="000D6386">
        <w:t xml:space="preserve"> (281). </w:t>
      </w:r>
      <w:r w:rsidR="00451AC2" w:rsidRPr="00451AC2">
        <w:rPr>
          <w:b/>
        </w:rPr>
        <w:t>(Июль 18).</w:t>
      </w:r>
      <w:r w:rsidR="000D6386" w:rsidRPr="000D6386">
        <w:t xml:space="preserve"> Если окружающее определяет в очень значительной мере содержание сознания, то можно представить себе, насколько оно изменится после перехода в Надземное. Вас не интересуют подробности жизни других людей на другом конце земного шара, ибо вы их совершенно не знаете, они для вас просто не существуют. Так и земная ваша жизнь перестанет для вас существовать и иметь интерес, когда условия Тонкого Мира заменят ее,</w:t>
      </w:r>
      <w:r w:rsidR="000D6386">
        <w:t xml:space="preserve"> — </w:t>
      </w:r>
      <w:r w:rsidR="000D6386" w:rsidRPr="000D6386">
        <w:t>она просто уйдет из вашего сознания, как ушли события, случившиеся десятки лет тому назад. Сознание живет тем, что его окружает, и с этой целью погружается последовательно в плотный, Тонкий и более Высокие Миры, облекаясь соответствующими проводниками,</w:t>
      </w:r>
      <w:r w:rsidR="000D6386">
        <w:t xml:space="preserve"> — </w:t>
      </w:r>
      <w:r w:rsidR="000D6386" w:rsidRPr="000D6386">
        <w:t>это обычный человек. И только Архат, находясь в плотном теле, может сознательно действовать во всех своих оболочках на других планах существования. Ученик идет к этому постепенно, устанавливая свою власть над каждым проводником, ибо только подчинив проводник воле, сможет он действовать в нем независимо от плотного тела. Звучание оболочек допускается им только с соизволения воли. Путь к власти над ними нелегок.</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447.</w:t>
      </w:r>
      <w:r w:rsidR="000D6386" w:rsidRPr="000D6386">
        <w:t xml:space="preserve"> (282). </w:t>
      </w:r>
      <w:r w:rsidR="00451AC2" w:rsidRPr="00451AC2">
        <w:rPr>
          <w:b/>
        </w:rPr>
        <w:t>(М.А.Й.).</w:t>
      </w:r>
      <w:r w:rsidR="000D6386" w:rsidRPr="000D6386">
        <w:t xml:space="preserve"> Даже переезд на другую квартиру помогает понять, насколько временно всякое окружение человека. Отсюда</w:t>
      </w:r>
      <w:r w:rsidR="000D6386">
        <w:t xml:space="preserve"> — </w:t>
      </w:r>
      <w:r w:rsidR="000D6386" w:rsidRPr="000D6386">
        <w:t>полезность всяких перемен, передвижений и путешествий. Путник беспредельного Пути тем скорее поймет всю призрачность Майи и не будет считать окончательными никакие условия жизни. Все не мое, и все временно</w:t>
      </w:r>
      <w:r w:rsidR="000D6386">
        <w:t xml:space="preserve"> — </w:t>
      </w:r>
      <w:r w:rsidR="000D6386" w:rsidRPr="000D6386">
        <w:t>только с таким сознанием будет идти ученик через жизнь.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448.</w:t>
      </w:r>
      <w:r w:rsidR="000D6386" w:rsidRPr="000D6386">
        <w:t xml:space="preserve"> (283). </w:t>
      </w:r>
      <w:r w:rsidR="00451AC2" w:rsidRPr="00451AC2">
        <w:rPr>
          <w:b/>
        </w:rPr>
        <w:t>(Гуру).</w:t>
      </w:r>
      <w:r w:rsidR="000D6386" w:rsidRPr="000D6386">
        <w:t xml:space="preserve"> Для идущего за Владыкой вся жизнь на Земле</w:t>
      </w:r>
      <w:r w:rsidR="000D6386">
        <w:t xml:space="preserve"> — </w:t>
      </w:r>
      <w:r w:rsidR="000D6386" w:rsidRPr="000D6386">
        <w:t>только подготовка к Надземному</w:t>
      </w:r>
      <w:r w:rsidR="004C752E">
        <w:t xml:space="preserve"> </w:t>
      </w:r>
      <w:r w:rsidR="000D6386" w:rsidRPr="000D6386">
        <w:t xml:space="preserve">пребыванию. Основы Учения постепенно настолько внедряются в сознание, что только с годами становится явным тот факт, что преображается все мировоззрение, меняя в корне отношение к окружающему, и лишь в особых условиях отмечает сознание ступени, пройденные духом. </w:t>
      </w:r>
      <w:r w:rsidR="000D6386" w:rsidRPr="000D6386">
        <w:lastRenderedPageBreak/>
        <w:t>Трансмутация сущности происходит поверх обычного внимания, преображая внутреннего человека.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449.</w:t>
      </w:r>
      <w:r w:rsidR="000D6386" w:rsidRPr="000D6386">
        <w:t xml:space="preserve"> </w:t>
      </w:r>
      <w:r w:rsidR="00451AC2" w:rsidRPr="00451AC2">
        <w:rPr>
          <w:b/>
        </w:rPr>
        <w:t>(Июль 19).</w:t>
      </w:r>
      <w:r w:rsidR="000D6386" w:rsidRPr="000D6386">
        <w:t xml:space="preserve"> Место пребывания Учителя становится Ашрамом. Чем оно длительнее, тем больше накоплено в данном месте огня. Аура Учителя наслаивает свои эманации на всем окружающем. Святые места не суеверие, но огненная действительность. Все люди обладают этой способностью кристаллизировать свою психическую энергию на всем, с чем они приходят в соприкосновение. Если процесс достаточно длителен, а эманации достаточно сильны, то наслоения явно и тяжко запечатлеваются на всех предметах и стенах жилищ. Переходя в другое жилище, ранее обитаемое другими людьми, следует это учитывать и приложить меры к тому, чтобы собственные излучения как можно скорее нейтрализовали чужие. Ведь редко случается, чтобы эти наслоения были хороши и чисты. Обычно</w:t>
      </w:r>
      <w:r w:rsidR="000D6386">
        <w:t xml:space="preserve"> — </w:t>
      </w:r>
      <w:r w:rsidR="000D6386" w:rsidRPr="000D6386">
        <w:t>наоборот. Свежий воздух, солнечные лучи, мята, эвкалипт, ладан, курения помогают. Но главное</w:t>
      </w:r>
      <w:r w:rsidR="000D6386">
        <w:t xml:space="preserve"> — </w:t>
      </w:r>
      <w:r w:rsidR="000D6386" w:rsidRPr="000D6386">
        <w:t>своя собственная психическая энергия, применяемая сознательно. Чужие мысли и наслоения можно просто гнать, приказывая им оставить данное помещение. Сильная мысль будет лучшим очистителем, а также и сознательное применение силы Наших Лучей. Повторение Имени и звучание священных воззваний ускорят процесс. Спустя некоторое время своя собственная аура утвердится и дом будет обжит.</w:t>
      </w:r>
    </w:p>
    <w:p w:rsidR="000D6386" w:rsidRPr="000D6386" w:rsidRDefault="000D6386" w:rsidP="000D6386">
      <w:r w:rsidRPr="000D6386">
        <w:t>Странникам много труднее. Они должны носить Ашрам свой с собою, если это Наши люди. Этим труден период земного бездомия. Архат оставляет на все времена свой след на Земле в тех местах, по которым он проходил или где оставался на какое-то время.</w:t>
      </w:r>
      <w:r w:rsidR="00675218">
        <w:t xml:space="preserve"> </w:t>
      </w:r>
      <w:r w:rsidRPr="000D6386">
        <w:t>Почитание мест, где Пребывал Учитель</w:t>
      </w:r>
      <w:r>
        <w:t xml:space="preserve"> — </w:t>
      </w:r>
      <w:r w:rsidRPr="000D6386">
        <w:t>правильно и показывает знание основ.</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450.</w:t>
      </w:r>
      <w:r w:rsidR="000D6386" w:rsidRPr="000D6386">
        <w:t xml:space="preserve"> </w:t>
      </w:r>
      <w:r w:rsidR="00451AC2" w:rsidRPr="00451AC2">
        <w:rPr>
          <w:b/>
        </w:rPr>
        <w:t>(М.А.Й.).</w:t>
      </w:r>
      <w:r w:rsidR="000D6386" w:rsidRPr="000D6386">
        <w:t xml:space="preserve"> От людских наслоений психической энергии на предметах, вещах и жилищах можно тяжко болеть, если заранее не защититься и не принять мер. Вспомните, как умирали от неразгаданных болезней нарушители гробниц фараонов. Некоторые предметы могут быть даже ядовиты. Защищенность</w:t>
      </w:r>
      <w:r w:rsidR="000D6386">
        <w:t xml:space="preserve"> — </w:t>
      </w:r>
      <w:r w:rsidR="000D6386" w:rsidRPr="000D6386">
        <w:t>в состоянии сознания и в сознательном приложении своей психической энергии. Иммунитет</w:t>
      </w:r>
      <w:r w:rsidR="000D6386">
        <w:t xml:space="preserve"> — </w:t>
      </w:r>
      <w:r w:rsidR="000D6386" w:rsidRPr="000D6386">
        <w:t>в духе. Но и внешние средства весьма помогают. Лучший очиститель</w:t>
      </w:r>
      <w:r w:rsidR="000D6386">
        <w:t xml:space="preserve"> — </w:t>
      </w:r>
      <w:r w:rsidR="000D6386" w:rsidRPr="000D6386">
        <w:t>живой огонь.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451.</w:t>
      </w:r>
      <w:r w:rsidR="000D6386" w:rsidRPr="000D6386">
        <w:t xml:space="preserve"> </w:t>
      </w:r>
      <w:r w:rsidR="00451AC2" w:rsidRPr="00451AC2">
        <w:rPr>
          <w:b/>
        </w:rPr>
        <w:t>(Гуру).</w:t>
      </w:r>
      <w:r w:rsidR="000D6386" w:rsidRPr="000D6386">
        <w:t xml:space="preserve"> Аура священных предметов может быть очень сильна. Вещи и предметы, имеющие для вас особое значение, можно насытить психической энергией до такой степени, что они станут как бы очистителями дисгармоничных условий, когда попадают в новое окружение. Благая аура вокруг таких вещей и предметов незримо будет творить свое доброе дело. Многое, не </w:t>
      </w:r>
      <w:r w:rsidR="000D6386" w:rsidRPr="000D6386">
        <w:lastRenderedPageBreak/>
        <w:t>видимое земным глазом, имеет очень большое значение в жизни людей.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452.</w:t>
      </w:r>
      <w:r w:rsidR="000D6386" w:rsidRPr="000D6386">
        <w:t xml:space="preserve"> (284). </w:t>
      </w:r>
      <w:r w:rsidR="00451AC2" w:rsidRPr="00451AC2">
        <w:rPr>
          <w:b/>
        </w:rPr>
        <w:t>(Июль 20).</w:t>
      </w:r>
      <w:r w:rsidR="000D6386" w:rsidRPr="000D6386">
        <w:t xml:space="preserve"> Земное</w:t>
      </w:r>
      <w:r w:rsidR="000D6386">
        <w:t xml:space="preserve"> — </w:t>
      </w:r>
      <w:r w:rsidR="000D6386" w:rsidRPr="000D6386">
        <w:t>земному, а высшее</w:t>
      </w:r>
      <w:r w:rsidR="000D6386">
        <w:t xml:space="preserve"> — </w:t>
      </w:r>
      <w:r w:rsidR="000D6386" w:rsidRPr="000D6386">
        <w:t>Высшему. Эту формулу жизни немногие могут понять, и, воздавая Кесарево Кесарю, то есть земное земному, о Высшем уже забывают, и не оставляют для него ничего. Примирение противоположностей земного и небесного</w:t>
      </w:r>
      <w:r w:rsidR="000D6386">
        <w:t xml:space="preserve"> — </w:t>
      </w:r>
      <w:r w:rsidR="000D6386" w:rsidRPr="000D6386">
        <w:t>одно из труднейших. Но ведь если все мышление свое уделять только Земле и земному, то при переходе в Мир Тонкий у человека окажется недостаточно накоплений для сознательного в нем пребывания, то есть ему будет там нечем жить, ввиду того что элементов, нужных для этого, он в жизни земной не накопил. Поэтому при всех условиях земного существования необходимо все же время найти, чтобы помыслить о Высшем, зная, что каждая такая мысль</w:t>
      </w:r>
      <w:r w:rsidR="000D6386">
        <w:t xml:space="preserve"> — </w:t>
      </w:r>
      <w:r w:rsidR="000D6386" w:rsidRPr="000D6386">
        <w:t>благо и что она дает добрые следствия, столь нужные для Надземного пребывания.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453.</w:t>
      </w:r>
      <w:r w:rsidR="000D6386" w:rsidRPr="000D6386">
        <w:t xml:space="preserve"> (285). </w:t>
      </w:r>
      <w:r w:rsidR="00451AC2" w:rsidRPr="00451AC2">
        <w:rPr>
          <w:b/>
        </w:rPr>
        <w:t>(М.А.Й.).</w:t>
      </w:r>
      <w:r w:rsidR="000D6386" w:rsidRPr="000D6386">
        <w:t xml:space="preserve"> Да, это верно, у каждого духа есть свой потолок выносливости, за которым идет уже не укрепление, но разрушение. Учитель не Допускает, чтобы этот предел был перейден. Но идти на пределе все же приходится часто. Не принимайте предел за условие разрушения, ибо силы духа неисчерпаемы, когда сознательно призваны.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454.</w:t>
      </w:r>
      <w:r w:rsidR="000D6386" w:rsidRPr="000D6386">
        <w:t xml:space="preserve"> </w:t>
      </w:r>
      <w:r w:rsidR="00451AC2" w:rsidRPr="00451AC2">
        <w:rPr>
          <w:b/>
        </w:rPr>
        <w:t>(Гуру).</w:t>
      </w:r>
      <w:r w:rsidR="000D6386" w:rsidRPr="000D6386">
        <w:t xml:space="preserve"> Под ударами куется только добрый металл. Все прочее не годится для ковки. Потому так трудно выбрать учеников. Нужно увидеть под поверхностными наслоениями настоящий металл. До конца доходят только немногие их тех, кто был позван.</w:t>
      </w:r>
    </w:p>
    <w:p w:rsidR="00451AC2" w:rsidRDefault="00451AC2" w:rsidP="000D6386"/>
    <w:p w:rsidR="000D6386" w:rsidRPr="000D6386" w:rsidRDefault="000C1121" w:rsidP="000D6386">
      <w:r w:rsidRPr="000C1121">
        <w:rPr>
          <w:b/>
        </w:rPr>
        <w:t>1</w:t>
      </w:r>
      <w:r w:rsidRPr="00BF2C2C">
        <w:rPr>
          <w:b/>
        </w:rPr>
        <w:t>965</w:t>
      </w:r>
      <w:r>
        <w:rPr>
          <w:b/>
        </w:rPr>
        <w:t xml:space="preserve"> г. </w:t>
      </w:r>
      <w:r w:rsidR="00C515BC" w:rsidRPr="00C515BC">
        <w:rPr>
          <w:b/>
        </w:rPr>
        <w:t>455.</w:t>
      </w:r>
      <w:r w:rsidR="000D6386" w:rsidRPr="000D6386">
        <w:t xml:space="preserve"> </w:t>
      </w:r>
      <w:r w:rsidR="00451AC2" w:rsidRPr="00451AC2">
        <w:rPr>
          <w:b/>
        </w:rPr>
        <w:t>(Июль 21).</w:t>
      </w:r>
      <w:r w:rsidR="000D6386" w:rsidRPr="000D6386">
        <w:t xml:space="preserve"> Переезд в другое помещение и хлопоты, связанные с ним, и обжитие чужих наслоений невероятно нарушили привычный уклад жизни, требуя постоянного внимания и заботы.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456.</w:t>
      </w:r>
      <w:r w:rsidR="000D6386" w:rsidRPr="000D6386">
        <w:t xml:space="preserve"> Потребуется известное время, чтобы восстановить равновесие и насытить своей аурой окружающее. Слишком долгое время насыщалось оно инородными эманациями, которые успели закристаллизоваться. Многие удалялись в пустыню, горы, леса, чтобы избежать чуждых наслоений. Атмосфера старых жилищ очень упорна и сразу не поддается очищению.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457.</w:t>
      </w:r>
      <w:r w:rsidR="000D6386" w:rsidRPr="000D6386">
        <w:t xml:space="preserve"> </w:t>
      </w:r>
      <w:r w:rsidR="00451AC2" w:rsidRPr="00451AC2">
        <w:rPr>
          <w:b/>
        </w:rPr>
        <w:t>(М.А.Й.).</w:t>
      </w:r>
      <w:r w:rsidR="000D6386" w:rsidRPr="000D6386">
        <w:t xml:space="preserve"> И в тюрьмах люди живут, живут и в разных других неблагоустроенных условиях жизни. Будем утешать себя тем, что кто-то живет в условиях, много худших. Невеселое утешение, но все же поможет оно примириться с переменою обстоятельств. Уходит одно, приходит на смену другое</w:t>
      </w:r>
      <w:r w:rsidR="000D6386">
        <w:t xml:space="preserve"> — </w:t>
      </w:r>
      <w:r w:rsidR="000D6386" w:rsidRPr="000D6386">
        <w:t>общая сумма положенного несчастья или счастья остается все той же.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458.</w:t>
      </w:r>
      <w:r w:rsidR="000D6386" w:rsidRPr="000D6386">
        <w:t xml:space="preserve"> (286). </w:t>
      </w:r>
      <w:r w:rsidR="00451AC2" w:rsidRPr="00451AC2">
        <w:rPr>
          <w:b/>
        </w:rPr>
        <w:t>(Гуру).</w:t>
      </w:r>
      <w:r w:rsidR="000D6386" w:rsidRPr="000D6386">
        <w:t xml:space="preserve"> В пути много не думают над тем, где приходится останавливаться на ночлег или</w:t>
      </w:r>
      <w:r w:rsidR="00D74A86">
        <w:t xml:space="preserve"> </w:t>
      </w:r>
      <w:r w:rsidR="000D6386" w:rsidRPr="000D6386">
        <w:t>на время. На пути в Беспредельность не будем и мы задумываться над неблагоприятностью временных остановок. Все это неизбежно пройдет.</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459.</w:t>
      </w:r>
      <w:r w:rsidR="000D6386" w:rsidRPr="000D6386">
        <w:t xml:space="preserve"> (287). </w:t>
      </w:r>
      <w:r w:rsidR="00451AC2" w:rsidRPr="00451AC2">
        <w:rPr>
          <w:b/>
        </w:rPr>
        <w:t>(Июль 23).</w:t>
      </w:r>
      <w:r w:rsidR="000D6386" w:rsidRPr="000D6386">
        <w:t xml:space="preserve"> Только ряд повторных усилий даст возможность установить нужное состояние сознания. Дисгармония мышления в утонченных организмах обычно вызывает и физическое неуравновесие, то есть болезнь. Дисгармония во всех видах губительно отражается на микрокосме человека. И приходится восстанавливать равновесие заново во всех проводниках. Равновесие духа</w:t>
      </w:r>
      <w:r w:rsidR="000D6386">
        <w:t xml:space="preserve"> — </w:t>
      </w:r>
      <w:r w:rsidR="000D6386" w:rsidRPr="000D6386">
        <w:t>лучшая защита от болезней и лучшая профилактика.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460.</w:t>
      </w:r>
      <w:r w:rsidR="000D6386" w:rsidRPr="000D6386">
        <w:t xml:space="preserve"> (288). </w:t>
      </w:r>
      <w:r w:rsidR="00451AC2" w:rsidRPr="00451AC2">
        <w:rPr>
          <w:b/>
        </w:rPr>
        <w:t>(Июль 25).</w:t>
      </w:r>
      <w:r w:rsidR="000D6386" w:rsidRPr="000D6386">
        <w:t xml:space="preserve"> Мир Мой и мир твой содержанием своим разнятся. И нельзя, яро живя в мире своем, приобщаться к величию беспредельности Моего Мира. Надо дать явное предпочтение одному из них. Понимание уже позволяет касаться сознанием Моего Мира, но сутолка и перепевы ближайшего окружения занимают внимание, и Мир Мой остается хотя и доступным, но все же далеким от реализации. Как же все-таки, ходя по Земле и от нее не отрываясь, держать постоянную связь с Миром Высшим? Только напряженным усилием воли и открытостью сердца ко Мне. Одного понимания мало, влечение и желание сердца нужно к явлениям горнего Мира. Даже логика не помогает. Логически и по опыту знаете, что преходимость, непостоянство и временность суеты и забот мира сего потрясающи, и все же сознание с головой погружается в них, утопая в иллюзиях Майи. Еще и еще надо делать попытки взнуздать мысль и воображение так, чтобы Мое первенствовало в сознании над суетою. Под суетою подразумеваются дела мира сего, столь яро звучащие сегодня, чтобы завтра замениться другими, но звучащими не менее интенсивно. Довлеет дневи злоба его.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461.</w:t>
      </w:r>
      <w:r w:rsidR="000D6386" w:rsidRPr="000D6386">
        <w:t xml:space="preserve"> (289). </w:t>
      </w:r>
      <w:r w:rsidR="00451AC2" w:rsidRPr="00451AC2">
        <w:rPr>
          <w:b/>
        </w:rPr>
        <w:t>(М.А.Й.).</w:t>
      </w:r>
      <w:r w:rsidR="000D6386" w:rsidRPr="000D6386">
        <w:t xml:space="preserve"> Так же напряженно и так же хлопотно строили люди города и жилища, которые</w:t>
      </w:r>
      <w:r w:rsidR="00D74A86">
        <w:t xml:space="preserve"> </w:t>
      </w:r>
      <w:r w:rsidR="000D6386" w:rsidRPr="000D6386">
        <w:t xml:space="preserve">ныне лежат в развалинах. И так же разрушено будет и покроется водою или песком все то, что ныне сооружается человечеством. Пусть эта смена колыбелей каждой цивилизации и центров культуры послужит наглядным примером различия между Вечностью и преходящим. Нужна ли забота о строительстве века сего? Нужна и необходима. Для чего? Вихрю на разрушение? Нет, не это нужно, не само по себе, а только лишь для того, чтобы изощрять и утончать способности духа и опыт его умножать, столь необходимый для Космического Творчества. Космическое Творчество, которое является уделом будущего каждого </w:t>
      </w:r>
      <w:r w:rsidR="000D6386" w:rsidRPr="000D6386">
        <w:lastRenderedPageBreak/>
        <w:t>духа, требует опытных накоплений всего, что может дать жизнь на Земле. Ни одно усилие, ни нахождение не остается бесплодным</w:t>
      </w:r>
      <w:r w:rsidR="000D6386">
        <w:t xml:space="preserve"> — </w:t>
      </w:r>
      <w:r w:rsidR="000D6386" w:rsidRPr="000D6386">
        <w:t>все пригодится когда-то, и каждое накопление станет творческой возможностью. Создатели и Строители миров должны были пройти долгую стадию человеческой эволюции, чтобы стать таковыми. Владыка Ведет человечество к Высшему Творчеству жизни, тусклым прообразом которого служит все то, что ныне творит человек на Земле.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462.</w:t>
      </w:r>
      <w:r w:rsidR="000D6386" w:rsidRPr="000D6386">
        <w:t xml:space="preserve"> (290). </w:t>
      </w:r>
      <w:r w:rsidR="00451AC2" w:rsidRPr="00451AC2">
        <w:rPr>
          <w:b/>
        </w:rPr>
        <w:t>(Гуру).</w:t>
      </w:r>
      <w:r w:rsidR="000D6386" w:rsidRPr="000D6386">
        <w:t xml:space="preserve"> Главное</w:t>
      </w:r>
      <w:r w:rsidR="000D6386">
        <w:t xml:space="preserve"> — </w:t>
      </w:r>
      <w:r w:rsidR="000D6386" w:rsidRPr="000D6386">
        <w:t>это оставить после себя след на Земле и чтобы оставленное людям могло послужить им во благо. Оставленное будет ценным постольку, поскольку дает оно людям Свет. Полезность жизни пройденной будем считать по ценности оставленного наследства. Миссия жизни каждого духа и заключается в том, чтобы что-то после себя оставить тем, кто будет жить после. Величие духа измеряется ценностью оставленного наследства. Благо тем, чье достояние можно причислить к сокровищам человеческой Культуры. Благо тем, кому есть что людям оставить после себя.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463.</w:t>
      </w:r>
      <w:r w:rsidR="000D6386" w:rsidRPr="000D6386">
        <w:t xml:space="preserve"> (291). </w:t>
      </w:r>
      <w:r w:rsidR="00451AC2" w:rsidRPr="00451AC2">
        <w:rPr>
          <w:b/>
        </w:rPr>
        <w:t>(Июль 25).</w:t>
      </w:r>
      <w:r w:rsidR="000D6386" w:rsidRPr="000D6386">
        <w:t xml:space="preserve"> Итак, если считать, что смысл всех трудов человека, которыми трудится он под солнцем, заключается в этих трудах, то все они лишаются всякого смысла, так как все на Земле обречено на уничтожение во времени, и становится тогда жизнь человека бессмысленной. Если же знать, что дух человека бессмертен, и что труд обостряет, утончает и накапливает способности и таланты человека, и, отлагая нетленные, неуничтожаемые временем накопления в Чаше, он кристаллизует в ней сокровища его перевоплощающейся Индивидуальности, и что смертная личность его</w:t>
      </w:r>
      <w:r w:rsidR="000D6386">
        <w:t xml:space="preserve"> — </w:t>
      </w:r>
      <w:r w:rsidR="000D6386" w:rsidRPr="000D6386">
        <w:t>только временный слуга его Неумирающей Триады, то все, творимое человеком, приобретает глубочайший смысл и значение. Таким образом, смысл или бессмыслица жизни зависят от знания человеком основ. Умалишенно люди снуют по планете, ибо отброшены основы Истинного Знания. Когда-то Сказал: «Что пользы человеку от всех трудов его, которыми трудится он под солнцем». Ныне Добавлю: польза трудов велика, если знать, что они накапливают опыт, столь нужный уже не для земного, но для Космического Творчества. В пространстве дух может мыслью творить. Основа творчества</w:t>
      </w:r>
      <w:r w:rsidR="000D6386">
        <w:t xml:space="preserve"> — </w:t>
      </w:r>
      <w:r w:rsidR="000D6386" w:rsidRPr="000D6386">
        <w:t>знание. Знание приобретается опытом долгого ряда земных воплощений. В этом</w:t>
      </w:r>
      <w:r w:rsidR="000D6386">
        <w:t xml:space="preserve"> — </w:t>
      </w:r>
      <w:r w:rsidR="000D6386" w:rsidRPr="000D6386">
        <w:t>смысл существования человечества на Земле. Но Земля</w:t>
      </w:r>
      <w:r w:rsidR="000D6386">
        <w:t xml:space="preserve"> — </w:t>
      </w:r>
      <w:r w:rsidR="000D6386" w:rsidRPr="000D6386">
        <w:t xml:space="preserve">только этап, или ступень, на Беспредельном Пути человека со звезды на звезду. На Дальних Мирах, на Высших Планетах творчество человека много выше и утонченней. Чтобы участвовать в Космическом Творчестве в широком размахе, одной Земли недостаточно. Ступени Космического Творчества уходят в Беспредельность. Велико назначение человеческого духа. И великий смысл труда заключается в том, что </w:t>
      </w:r>
      <w:r w:rsidR="000D6386" w:rsidRPr="000D6386">
        <w:lastRenderedPageBreak/>
        <w:t>приводит человека к бесконечным возможностям Космического Творчества.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464.</w:t>
      </w:r>
      <w:r w:rsidR="000D6386" w:rsidRPr="000D6386">
        <w:t xml:space="preserve"> (292). </w:t>
      </w:r>
      <w:r w:rsidR="00451AC2" w:rsidRPr="00451AC2">
        <w:rPr>
          <w:b/>
        </w:rPr>
        <w:t>(М.А.Й.).</w:t>
      </w:r>
      <w:r w:rsidR="000D6386" w:rsidRPr="000D6386">
        <w:t xml:space="preserve"> Когда сокровенное понимание жизни озарит сознание, тогда начнет утверждаться в нем ощущение Дней Жизни Владыки, которая не от мира сего. Он Приходил в мир, Он Был в мире, но Его Мир был, есть и будет не от мира земных, преходящих условий, в которых жили, живут и будут долго еще жить люди. Мир Космической Действительности находится по ту сторону, поверх всего, чем обычно живут и заняты воплощенные. Мир внешний на Дальних Мирах уже резко отличен от мира земного. Там своя очевидность, своя видимость и своя Майя. Царство Владык, Царство Духов Планетных от мира Космической Действительности, которая лежит за пределами всего временного и преходящего. Но она есть, и в орбиту ее влечет готовые к эволюции сознания Магнит Великого Сердца. Те, кто может созвучно ответить на Зов, вовлекаются в поле притяжения Света и сознательно вступают на Путь, который становится Путем беспредельного восхождения.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465.</w:t>
      </w:r>
      <w:r w:rsidR="000D6386" w:rsidRPr="000D6386">
        <w:t xml:space="preserve"> (293). </w:t>
      </w:r>
      <w:r w:rsidR="00451AC2" w:rsidRPr="00451AC2">
        <w:rPr>
          <w:b/>
        </w:rPr>
        <w:t>(Гуру).</w:t>
      </w:r>
      <w:r w:rsidR="000D6386" w:rsidRPr="000D6386">
        <w:t xml:space="preserve"> Посланники Иерархии, Доверенные Владыки, несут на себе печать микрокосма Братства. В них можно увидеть, правда, в степени меньшей, тот Свет, который излучает Фокус Великого Сердца. Они</w:t>
      </w:r>
      <w:r w:rsidR="000D6386">
        <w:t xml:space="preserve"> — </w:t>
      </w:r>
      <w:r w:rsidR="000D6386" w:rsidRPr="000D6386">
        <w:t>видимые Посредники между человечеством и Тем, Кто Невидимо Видимый Стоит на страже его. Осознание этого радость, уверенность, смелость и способность дерзания тем немногим дает, кому выпало счастье на долю в жизни своей повстречать Вестников Иерархии. Почтим пониманием эти возможности встречи с теми, кого Сам Владыка Послал в этот мир, чтобы принести миру сужденное Благо и срочную Весть.</w:t>
      </w:r>
    </w:p>
    <w:p w:rsidR="000D6386" w:rsidRPr="000D6386" w:rsidRDefault="000D6386" w:rsidP="00D74A86">
      <w:pPr>
        <w:pStyle w:val="Quote"/>
      </w:pPr>
      <w:r w:rsidRPr="000D6386">
        <w:t>Вот уже несколько дней в новом помещении. Осваиваем чужое жилище. Трудновато, так как много работы по дому.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466.</w:t>
      </w:r>
      <w:r w:rsidR="000D6386" w:rsidRPr="000D6386">
        <w:t xml:space="preserve"> (294). </w:t>
      </w:r>
      <w:r w:rsidR="00451AC2" w:rsidRPr="00451AC2">
        <w:rPr>
          <w:b/>
        </w:rPr>
        <w:t>(Июль 26).</w:t>
      </w:r>
      <w:r w:rsidR="000D6386" w:rsidRPr="000D6386">
        <w:t xml:space="preserve"> Явим понимание жизни, и тогда может быть осмыслен каждый шаг. Спросите, для чего они делают то или иное дело. Ответ получите самый неопределенный. В лучшем случае он захватывает ближайший отрезок времени. В редких случаях</w:t>
      </w:r>
      <w:r w:rsidR="000D6386">
        <w:t xml:space="preserve"> — </w:t>
      </w:r>
      <w:r w:rsidR="000D6386" w:rsidRPr="000D6386">
        <w:t>более длительный. И мало у кого уходит за пределы данного воплощения. Но нить жизни протянута в Беспредельность, а вместе с этой нитью и все то, что делает человек. Надо лишь осознать непрерываемость всего, что происходит вокруг, непрерываемость жизненного потока. Он вливается в Вечность</w:t>
      </w:r>
      <w:r w:rsidR="000D6386">
        <w:t xml:space="preserve"> — </w:t>
      </w:r>
      <w:r w:rsidR="000D6386" w:rsidRPr="000D6386">
        <w:t xml:space="preserve">как вливается река в океан. О вечности и жизни вечной Говорили людям Владыки, но базарная очевидность заслонила собою огненную действительность. И снова Идем в мир, чтобы снова открыть людям глаза на вечную правду Сущего. Удивительно, как быстро забывают они преподанные основы, нагромождая на них собственные измышления. Достаточно двух-трех веков, чтобы основы Учения </w:t>
      </w:r>
      <w:r w:rsidR="000D6386" w:rsidRPr="000D6386">
        <w:lastRenderedPageBreak/>
        <w:t>были покрыты ненужными наслоениями. Истина проста, но трудна для применения в жизни. Куда проще подменить ее внешним декорумом и бездумным выполнением надуманных правил. За правилами следует непререкаемая догма, и мертвая буква становится на место Основ. Так было всегда. Поэтому сейчас дается путь сердца. И надо, чтобы рассудок не подменил собою пути непосредственного познавания. Сердце у каждого есть, и каждый имеет возможность прямого пути к Нам. Приходящим отказа не будет. Наши Зовы прободают пространство, но прийти каждый должен сам</w:t>
      </w:r>
      <w:r w:rsidR="00FD073F">
        <w:t>,</w:t>
      </w:r>
      <w:r w:rsidR="000D6386" w:rsidRPr="000D6386">
        <w:t xml:space="preserve"> своими стопами и устремлением сердца.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467.</w:t>
      </w:r>
      <w:r w:rsidR="000D6386" w:rsidRPr="000D6386">
        <w:t xml:space="preserve"> (295). </w:t>
      </w:r>
      <w:r w:rsidR="00451AC2" w:rsidRPr="00451AC2">
        <w:rPr>
          <w:b/>
        </w:rPr>
        <w:t>(М.А.Й.).</w:t>
      </w:r>
      <w:r w:rsidR="000D6386" w:rsidRPr="000D6386">
        <w:t xml:space="preserve"> Радость будущего</w:t>
      </w:r>
      <w:r w:rsidR="000D6386">
        <w:t xml:space="preserve"> — </w:t>
      </w:r>
      <w:r w:rsidR="000D6386" w:rsidRPr="000D6386">
        <w:t>в Близости Владыки и в сознательном сотрудничестве с Ним. Это будущее слагается сейчас жизнью каждого дня. Каждый день может приблизить его или отдалить</w:t>
      </w:r>
      <w:r w:rsidR="000D6386">
        <w:t xml:space="preserve"> — </w:t>
      </w:r>
      <w:r w:rsidR="000D6386" w:rsidRPr="000D6386">
        <w:t>зависит от направления воли. Каждое действие человека не есть нечто отдельное и самостоятельное, но есть лишь звено бесконечной цепи причин и следствий, идущей из прошлого через настоящее в будущее. Каждое действие</w:t>
      </w:r>
      <w:r w:rsidR="000D6386">
        <w:t xml:space="preserve"> — </w:t>
      </w:r>
      <w:r w:rsidR="000D6386" w:rsidRPr="000D6386">
        <w:t>прообраз и зерно будущих свершений. Этим очень значительны мысли как семена грядущих поступков. Можно рассматривать мысли как мост в будущее. Они понесут дух в созвучные им сферы. Будущее куется мыслью. Ценно дерзновение, ибо оно отрывает сознание от обычных и привычных тропинок и с помощью мысли творит небывалые возможности, ибо для мысли невозможного нет. Казалось бы, незримая и неслышная мысль и... реально осуществляющееся будущее. В этом сила могущества мысли. Будущее принадлежит нам, ибо в нем мы мыслью можем творить все, что позволяет воображение. Нет предела творческим возможностям мысли. Учитель приветствует смелое творческое дерзание мысли.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468.</w:t>
      </w:r>
      <w:r w:rsidR="000D6386" w:rsidRPr="000D6386">
        <w:t xml:space="preserve"> </w:t>
      </w:r>
      <w:r w:rsidR="00451AC2" w:rsidRPr="00451AC2">
        <w:rPr>
          <w:b/>
        </w:rPr>
        <w:t>(Гуру).</w:t>
      </w:r>
      <w:r w:rsidR="000D6386" w:rsidRPr="000D6386">
        <w:t xml:space="preserve"> Смотря на явление, подлежащее разрушению, следует представлять перед мысленным взором яркую и четкую картину, яро противоположную уничтожаемому явлению. Этим путем в Тонком Мире разрушается астральный двойник, или основание того, что должно быть уничтожено или заменено другим. Лишенное астрального двойника явление не может существовать в плотном мире, как не может жить дерево, корни которого перерублены. Перед крупными мировыми событиями по Указу Иерархии Света в Тонком Мире разрушаются основания плотных построений, которые после этого уже не могут продолжаться в мире земном. Напрасны потуги старого мира продлить свое существование. Корни его подрублены в Мире астральном, и его смерть неизбежна.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469.</w:t>
      </w:r>
      <w:r w:rsidR="000D6386" w:rsidRPr="000D6386">
        <w:t xml:space="preserve"> (296). </w:t>
      </w:r>
      <w:r w:rsidR="00451AC2" w:rsidRPr="00451AC2">
        <w:rPr>
          <w:b/>
        </w:rPr>
        <w:t>(Июль 27).</w:t>
      </w:r>
      <w:r w:rsidR="000D6386" w:rsidRPr="000D6386">
        <w:t xml:space="preserve"> (Со сна). Я Приду к вам.</w:t>
      </w:r>
    </w:p>
    <w:p w:rsidR="000D6386" w:rsidRPr="000D6386" w:rsidRDefault="000D6386" w:rsidP="000D6386">
      <w:r w:rsidRPr="000D6386">
        <w:lastRenderedPageBreak/>
        <w:t>Личность</w:t>
      </w:r>
      <w:r>
        <w:t xml:space="preserve"> — </w:t>
      </w:r>
      <w:r w:rsidRPr="000D6386">
        <w:t>синоним ограниченности. Поэтому даже Наши привязанности, дружба, любовь и расположение носят не личный, но Индивидуальный характер, то есть идут далеко за пределы одного воплощения. Когда Мы Говорим о Близости к Нам, длящейся тысячелетиями, Имеем в виду именно это условие. Индивидуальность не ограничена одним воплощением, в течение которого живет личность, и дела индивидуальные</w:t>
      </w:r>
      <w:r>
        <w:t xml:space="preserve"> — </w:t>
      </w:r>
      <w:r w:rsidRPr="000D6386">
        <w:t>явления большой длительности. Именно длительность, захватывающая века и тысячелетия, служит отличительной особенностью Наших дел и Наших начинаний. Ведь Мы Живем, сознательно Живем в Вечности, и, чем больший период времени захватывает Наша деятельность, тем ближе она Беспредельности. Обратите внимание на то, какие огромные расстояния во времени обнимают некоторые пророчества. Огненное сознание поднимается над условием времени и прозревает в огненные дали будущего. Это будущее начертано Нами, оно определено тем, что называется Великим Планом. В нем нет места тому, что наполняет личную жизнь обычного человека современности. Это План Нашего существования. Наших учеников Мы Стремимся ввести в орбиту Наших дальних действий и приобщить к жизни за пределы личного мира. Отказ от личного</w:t>
      </w:r>
      <w:r>
        <w:t xml:space="preserve"> — </w:t>
      </w:r>
      <w:r w:rsidRPr="000D6386">
        <w:t xml:space="preserve">не жертва, но просто замена малого большим и великим. Космические заботы не менее насущны, чем заботы текущего дня человечества, ибо касаются и определяют его будущее. Надо понять всю глубину Майи личного мира, чтобы выйти на простор пространственной жизни. И когда Говорю, что Хочу, чтобы Дни Жизни Моей в ваших днях утвердились, вас тем Устремляю в сферы Жизни Владык. Сколько личных мирков зажигалось и погасало с каждым новым воплощением смертного человека. И где все они, эти мирки, которыми так яро и напряженно когда-то жили воплощенные на Земле духи? И куда денутся эти мирки, которыми ныне люди живут, страдая, мучаясь, радуясь и переживая временные ощущения жизни земной? Все они так же погаснут и со сцены уйдут, как ушли бывшие прежде. Потому Мы Стремимся перенести ваше сознание на план непреходящего, который связан с Бессмертной Индивидуальностью человеческого духа. Чтобы из временных стать беспредельными, надо сознание перенести в Беспредельность и духом подняться над преходимостью временных условий, в которых и которыми живет личность человека при его воплощении в плотное тело. Как напряженно Стремились все Великие Духи, имена которых отмечены в истории человечества, вырвать сознание людей из малого мира личных переживаний и открыть им Новый Мир будущего и непреходящего, уводящего их в сферы Космической Действительности. Труды этих Просветителей были тяжкими непомерно, ибо сознание человеческое как теперь, так и всегда было далеко от всего, что касалось познания Высших Миров. И ныне вновь людям даются новые возможности подойти к Беспредельности через </w:t>
      </w:r>
      <w:r w:rsidRPr="000D6386">
        <w:lastRenderedPageBreak/>
        <w:t>Учение Жизни и достичь ступеней непрерываемого сознания, то есть фактического Бессмертия.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470.</w:t>
      </w:r>
      <w:r w:rsidR="000D6386" w:rsidRPr="000D6386">
        <w:t xml:space="preserve"> </w:t>
      </w:r>
      <w:r w:rsidR="00451AC2" w:rsidRPr="00451AC2">
        <w:rPr>
          <w:b/>
        </w:rPr>
        <w:t>(М.А.Й.).</w:t>
      </w:r>
      <w:r w:rsidR="000D6386" w:rsidRPr="000D6386">
        <w:t xml:space="preserve"> Вот и нас с вами связывают чувства, давно уже перешедшие по своей длительности рамки одного воплощения. В этом залог их прочности и устойчивости. Стоит ли тратить душевные силы на то, что сегодня есть, чтобы закончиться завтра, не оставив по себе и следа. Поэтому мы не приближаем к сердцу прохожих. Не приближайте и вы. Если требуется помощь подать, ее окажите и дайте сердца тепло, но в сердце их, случайно мимо вас проходящих, к себе не пускайте. Много вреда могут принести чуждые сознания. Вторжение неблизких сознаний всегда тяжело. От них надо уметь ограждаться, ибо настойчивы очень и прилипчивы необычайно. Надо решимость найти твердо оборониться от них, но никого не обижая и не делая врагов. Много попыток еще предстоит выдержать вам вторжений в вашу жизнь вам чуждых людей.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471.</w:t>
      </w:r>
      <w:r w:rsidR="000D6386" w:rsidRPr="000D6386">
        <w:t xml:space="preserve"> </w:t>
      </w:r>
      <w:r w:rsidR="00451AC2" w:rsidRPr="00451AC2">
        <w:rPr>
          <w:b/>
        </w:rPr>
        <w:t>(М.А.Й.).</w:t>
      </w:r>
      <w:r w:rsidR="000D6386" w:rsidRPr="000D6386">
        <w:t xml:space="preserve"> Да, это верно,</w:t>
      </w:r>
      <w:r w:rsidR="000D6386">
        <w:t xml:space="preserve"> — </w:t>
      </w:r>
      <w:r w:rsidR="000D6386" w:rsidRPr="000D6386">
        <w:t>страдания перенесенные объединяют и рождают глубину взаимопонимания. Но сокровеннейшего не будем доверять бумаге, ибо есть вещи, которые могут касаться только двух близких сознаний и никого больше.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472.</w:t>
      </w:r>
      <w:r w:rsidR="000D6386" w:rsidRPr="000D6386">
        <w:t xml:space="preserve"> (297). </w:t>
      </w:r>
      <w:r w:rsidR="00451AC2" w:rsidRPr="00451AC2">
        <w:rPr>
          <w:b/>
        </w:rPr>
        <w:t>(Гуру).</w:t>
      </w:r>
      <w:r w:rsidR="000D6386" w:rsidRPr="000D6386">
        <w:t xml:space="preserve"> Разлука служит лучшим испытателем прочности преданности, любви и дружбы. Когда качества эти разлукою усиливаются и возрастают в своей огненности</w:t>
      </w:r>
      <w:r w:rsidR="000D6386">
        <w:t xml:space="preserve"> — </w:t>
      </w:r>
      <w:r w:rsidR="000D6386" w:rsidRPr="000D6386">
        <w:t>торжествуют они победно над временностью расставания. Ведь в действительности в духе можно от близких своих не отрываться, но, наоборот, растить и усиливать связь. Встреча неминуема, ибо магнит сердца непреложно привлечет желаемое. И радостно встретиться будет в лучах чувств, за эту разлуку возросших и сознательно и заботливо укрепленных каждодневным памятованием.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473.</w:t>
      </w:r>
      <w:r w:rsidR="000D6386" w:rsidRPr="000D6386">
        <w:t xml:space="preserve"> (298). </w:t>
      </w:r>
      <w:r w:rsidR="00451AC2" w:rsidRPr="00451AC2">
        <w:rPr>
          <w:b/>
        </w:rPr>
        <w:t>(Июль 28).</w:t>
      </w:r>
      <w:r w:rsidR="000D6386" w:rsidRPr="000D6386">
        <w:t xml:space="preserve"> Даже из лучшего люди стараются сделать худшее. Сколько благих начинаний было утверждено Нами. И насколько же были они извращены. Темные силы стремятся во все внести свои коррективы, чтобы заменить Свет тьмою. И будут мешать, и будут извращать все, пока наступающие сроки и идущие волны огня не сделают невозможным их пребывание на планете. Идущая Эпоха знаменательна тем, что с концом Кали Юги прекращается власть тьмы над человечеством и светлые сознания получат возможность стоять у кормила правления. Стоят они и сейчас в некоторых странах, но страшное противодействие темной иерархии парализует их лучшие начинания и задерживает законное течение эволюции. Мы Терпим до срока и Терпели, но вот настал срок</w:t>
      </w:r>
      <w:r w:rsidR="000D6386">
        <w:t xml:space="preserve"> — </w:t>
      </w:r>
      <w:r w:rsidR="000D6386" w:rsidRPr="000D6386">
        <w:t xml:space="preserve">и уничтожен Князь мира сего. Порожденное им зло велико, и сотрудники его еще продолжают свое черное дело. Но без головы они лишены прежней силы. Большинство же из них, стоящих пониже, </w:t>
      </w:r>
      <w:r w:rsidR="000D6386" w:rsidRPr="000D6386">
        <w:lastRenderedPageBreak/>
        <w:t>даже не знают, что уничтожен их глава. Иерофанты зла это тщательно скрывают, чтобы не ослабить своих рядов. Разгул тьмы</w:t>
      </w:r>
      <w:r w:rsidR="000D6386">
        <w:t xml:space="preserve"> — </w:t>
      </w:r>
      <w:r w:rsidR="000D6386" w:rsidRPr="000D6386">
        <w:t>это последние попытки ее удержаться. Страшен будет последний удар, который сокрушит темных.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474.</w:t>
      </w:r>
      <w:r w:rsidR="000D6386" w:rsidRPr="000D6386">
        <w:t xml:space="preserve"> </w:t>
      </w:r>
      <w:r w:rsidR="00451AC2" w:rsidRPr="00451AC2">
        <w:rPr>
          <w:b/>
        </w:rPr>
        <w:t>(М.А.Й.).</w:t>
      </w:r>
      <w:r w:rsidR="000D6386" w:rsidRPr="000D6386">
        <w:t xml:space="preserve"> Неудачная и тяжкая личная жизнь часто оказывается весьма плодоносной для Индивидуальности человека. И в то время как личность его тяжко страдает, в Чаше бессмертия отлагаются ценнейшие накопления духа. И не жестокость, не равнодушие к страданиям близких мешает нам им помогать и освободить от них, но необходимость собрать ценный опыт, который в условиях счастливого земного существования собрать невозможно. Как, например, познать человека, не соприкоснувшись с его внутренней сущностью, столь тщательно прикрываемой обманчивой внешностью? Длинно познание человека и порою горько и тяжко. Но через это надо пройти. Надо пройти через все, что Считает нужным Учитель. И надо смириться перед мудростью Его водительства.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475.</w:t>
      </w:r>
      <w:r w:rsidR="000D6386" w:rsidRPr="000D6386">
        <w:t xml:space="preserve"> (299). </w:t>
      </w:r>
      <w:r w:rsidR="00451AC2" w:rsidRPr="00451AC2">
        <w:rPr>
          <w:b/>
        </w:rPr>
        <w:t>(Гуру).</w:t>
      </w:r>
      <w:r w:rsidR="000D6386" w:rsidRPr="000D6386">
        <w:t xml:space="preserve"> Почему Указуется претерпеть до конца? Не потому ли, что перед концом обстоятельства настолько нагнетены, что не видно никакого просвета и не видно конца. Это особо опасная иллюзия Майи. И часто, не видя исхода, воин бросает оружие боя, делая себя беззащитным перед врагом. Это случается обычно тогда, когда надо особенно крепко держаться Ведущего, ни на миг не ослабляя с Ним связи. Связь с Иерархией постоянна. Связь прерывающаяся, связь по настроениям опасна тем, что во время перерывов человек беззащитен, чем и пользуются темные твари. И в радости, и в горе, и при всех и всяких настроениях серебряная нить связи остается нерушимой и постоянной.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476.</w:t>
      </w:r>
      <w:r w:rsidR="000D6386" w:rsidRPr="000D6386">
        <w:t xml:space="preserve"> (300). </w:t>
      </w:r>
      <w:r w:rsidR="00451AC2" w:rsidRPr="00451AC2">
        <w:rPr>
          <w:b/>
        </w:rPr>
        <w:t>(Июль 29).</w:t>
      </w:r>
      <w:r w:rsidR="000D6386" w:rsidRPr="000D6386">
        <w:t xml:space="preserve"> Естественная смерть физического тела по старости не сложнее, чем засыпание: проста, легка и безболезненна. Тело устало и износилось, и сознание, связанное с ним, исчерпало данные возможности плотного мира. Переход в Тонкий Мир у обычных людей происходит бессознательно. Сознание пробуждается после отдыха</w:t>
      </w:r>
      <w:r w:rsidR="000D6386">
        <w:t xml:space="preserve"> — </w:t>
      </w:r>
      <w:r w:rsidR="000D6386" w:rsidRPr="000D6386">
        <w:t>сна, постепенно осваиваясь в совершенно новых условиях. Жизнь в Тонком Мире</w:t>
      </w:r>
      <w:r w:rsidR="000D6386">
        <w:t xml:space="preserve"> — </w:t>
      </w:r>
      <w:r w:rsidR="000D6386" w:rsidRPr="000D6386">
        <w:t xml:space="preserve">по сознанию, сознания разнятся по своим накоплениям. Спело пожинают развоплощенцы от мыслей своих. Тускло существование нищих мыслью, особенно при сердце молчащем. Где мысль, там и сознание, там и «я». Всё ныне и здесь. И данное окружение представляет для человека единственную реальность. Окружение создается магнитным притяжением энергий, собранных в ауре перешедшего. Устремление в этом случае имеет решающее значение. Так же и последняя мысль перед смертью определяет направление. Тот, кто твердо знает, куда он идет и к кому, обычно доходит и получает желаемое. Среди безумно и бесцельно мятущихся духов твердое решение и четко </w:t>
      </w:r>
      <w:r w:rsidR="000D6386" w:rsidRPr="000D6386">
        <w:lastRenderedPageBreak/>
        <w:t>поставленная цель обуславливают соединение с нею. Сознательно идущий к кому-то или чему</w:t>
      </w:r>
      <w:r w:rsidR="007634C9">
        <w:t>-</w:t>
      </w:r>
      <w:r w:rsidR="000D6386" w:rsidRPr="000D6386">
        <w:t>то непременно дойдет. Ведь там все движется мыслью, и мысль имеет первенствующее значение. Мысленно облекает себя развоплощенный в привычную или желаемую одежду, мыслью строит жилище, если нуждается в нем, мыслью привлекает духов созвучных и прочие условия. Сферы Тонкого Мира весьма разнообразны и удовлетворяют любым устремлениям человека, вынуждая его сочетаться с привлекаемыми мыслью условиями. Привязанность к земным пережиткам заключает сознание в соответствующее окружение. Каждый имеет, что хочет или то, чего страстно хотел. Хорошо переходить в этот мир без земных и телесных желаний, так как они не получают естественного удовлетворения. Неестественное же их разжигание порождает жажду неудовлетворенных желаний, которые болезненно жгут огнями ненасытимых страстей. Низшие огни в Тонком Мире очень болезненны. Для неземных устремлений, то есть не грубоматериальных, имеются все возможности их удовлетворить и насытить. Художник, музыкант и поэт, строитель или мечтатель находят неисчерпаемые возможности насыщать свое сознание новыми нахождениями. Области тонкого творчества безграничны. Не имеющий ничего может свободно войти и владеть всем, ибо ни к чему не привязан. Освобождение от земных притяжений и земных пережитков</w:t>
      </w:r>
      <w:r w:rsidR="000D6386">
        <w:t xml:space="preserve"> — </w:t>
      </w:r>
      <w:r w:rsidR="000D6386" w:rsidRPr="000D6386">
        <w:t>основное условие надземной свободы. Трудно даже представить себе, какие ограничения накладывает на человека принадлежность его к определенному народу, эпохе, классу общества и всему тому, чем живет данный век или данное время. Ведь все эти формы человек уносит с собою в Мир Тонкий и, не освободившись от них на Земле, продолжает нести их с собою и жить под властью их психического потенциала. Трудно представить себе, что дикари продолжают носить кольца в носу и ушах, а кто-то повыше</w:t>
      </w:r>
      <w:r w:rsidR="000D6386">
        <w:t xml:space="preserve"> — </w:t>
      </w:r>
      <w:r w:rsidR="000D6386" w:rsidRPr="000D6386">
        <w:t>звезды и фраки и все прочие отличия своего времени. Все это очень нелепо выглядит для просвещенного сознания. Но надо привыкнуть ко всему, ко всему разнообразию тех форм, в которых выявляются энергии человека и которые он уносит с собою с Земли. Не только дикари с кольцами в носу или люди во фраках, но и фанатики всех мастей и цветов, и особенно религиозные, приносят с собою в ярко выраженных формах все то, что считали они на Земле непререкаемой истиной своих мировоззрений. Там можно увидеть все это, облеченное в зримые формы. Все виды ада и рая запечатлены в различных слоях внеплотного мира. Изучать этот мир очень интересно и увлекательно, но только при условии чистоты изучающего, ибо легко заразиться эманациями низших слоев и быть втянутым в сферы их магнитного притяжения. Для кого-то смерть очень страшна, а для кого-то смерть</w:t>
      </w:r>
      <w:r w:rsidR="000D6386">
        <w:t xml:space="preserve"> — </w:t>
      </w:r>
      <w:r w:rsidR="000D6386" w:rsidRPr="000D6386">
        <w:t>освобождение и возможность интереснейших опытов, наблюдений и изучения пространственной жизни.</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477.</w:t>
      </w:r>
      <w:r w:rsidR="000D6386" w:rsidRPr="000D6386">
        <w:t xml:space="preserve"> (301). </w:t>
      </w:r>
      <w:r w:rsidR="00451AC2" w:rsidRPr="00451AC2">
        <w:rPr>
          <w:b/>
        </w:rPr>
        <w:t>(М.А.Й.).</w:t>
      </w:r>
      <w:r w:rsidR="000D6386" w:rsidRPr="000D6386">
        <w:t xml:space="preserve"> Мир Надземный настолько богат, настолько разнообразен, настолько насыщен возможностями, что люди, перешедшие туда, быстро забывают о Земле и не имеют обычно желания даже на Землю смотреть. Конечно, имеются в виду более или менее развитые сознания. Дела там очень много, и можно учиться. Пространственная работа увлекает прикоснувшихся к ней. Того, кто свободно летает в Надземном, уже не привлекут никакие земные способы передвижения, даже на самолетах. Самый процесс полета</w:t>
      </w:r>
      <w:r w:rsidR="000D6386">
        <w:t xml:space="preserve"> — </w:t>
      </w:r>
      <w:r w:rsidR="000D6386" w:rsidRPr="000D6386">
        <w:t>наслаждение. И открыто пространство, и любимая работа всегда под рукой. И близок Учитель. Переход в мир иной</w:t>
      </w:r>
      <w:r w:rsidR="000D6386">
        <w:t xml:space="preserve"> — </w:t>
      </w:r>
      <w:r w:rsidR="000D6386" w:rsidRPr="000D6386">
        <w:t>радость для прозревшего духа и желанное освобождение от оков материального мира.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478.</w:t>
      </w:r>
      <w:r w:rsidR="000D6386" w:rsidRPr="000D6386">
        <w:t xml:space="preserve"> </w:t>
      </w:r>
      <w:r w:rsidR="00451AC2" w:rsidRPr="00451AC2">
        <w:rPr>
          <w:b/>
        </w:rPr>
        <w:t>(Гуру).</w:t>
      </w:r>
      <w:r w:rsidR="000D6386" w:rsidRPr="000D6386">
        <w:t xml:space="preserve"> Сознание Владыки открыто всем трем мирам, в каком бы теле Он ни Находился. Фокус внимания определяет поступления и зависит от устремляющей воли. Делимость духа имеет много аспектов. Она связана с чувствознанием. Владыка Будда, хотя и не Утверждал своего всезнания, но Знал очень многое. Сознание Архата обнимает собою миры. Но это еще не всезнание. Орбита духа растет вместе с духом. Заповедано всемерное расширение сознания. Нет пределов росту сознания.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479.</w:t>
      </w:r>
      <w:r w:rsidR="000D6386" w:rsidRPr="000D6386">
        <w:t xml:space="preserve"> (302). </w:t>
      </w:r>
      <w:r w:rsidR="00451AC2" w:rsidRPr="00451AC2">
        <w:rPr>
          <w:b/>
        </w:rPr>
        <w:t>(Июль 30).</w:t>
      </w:r>
      <w:r w:rsidR="000D6386" w:rsidRPr="000D6386">
        <w:t xml:space="preserve"> Борьба с суетой за преобладание в сознании Учителя потребует много сил и внимания. Недаром уходили подвижники от мира обычности и в уединении в лесах и пустынях находили возможность отрешиться от всего, что так яро наполняет жизнь обывателя. Куда труднее остаться в условиях жизни обычной, и все же преуспевать в наинужнейшем. Именно равновесие надо найти, или золотую середину, между земным и небесным, чтобы и земное не забывалось и высшее не потерпело ущерба. Называли этот путь золотым. Лучше назвать его узкой тропою, ведущею в жизнь. Конечно, земное требует внимания. Внимание это должно быть оказано и время уделено. Но при условии быстрого волевого переноса сознания с одного предмета на другой, и притом так, чтобы предшествовавшая занятость уже не вторгалась и не занимала мышления. Беда не в том, что человек разрешает себе усиленно думать о чем-то, а в том, что, усиленно подумав, он не находит в себе сил полностью оторваться от этих мыслей и всецело заняться другими. Умение полностью переносить внимание с одного предмета на другой с полным забвением на означенное время предшествовавших мыслей должно быть приобретено. Иначе рождается рабство у собственных мыслей, терзание ими и опасность навязчивых образов, которые овладевают сознанием. В умении отвлекаться от ряда мыслей и занимать внимание другими утверждает над ними власть. Она должна быть установлена любою ценой. Думать в каждый данный момент можно только о том, что разрешается волей. Недопустимо явление, когда мысли навязывают </w:t>
      </w:r>
      <w:r w:rsidR="000D6386" w:rsidRPr="000D6386">
        <w:lastRenderedPageBreak/>
        <w:t>себя сознанию вопреки желанию или решению воли. Образ Учителя может помочь выбирать нужное направление мыслей. Будем думать о том, что делаем во время работы или планирования действий, но все остальное время отведем для мыслей, одобренных выбором воли. Опасность навязчивых мыслей приводит к подчинению их своеволию, когда мысли овладевают человеком и подчиняют себе его волю. Подобное явление совершенно недопустимо</w:t>
      </w:r>
      <w:r w:rsidR="00D74A86">
        <w:t xml:space="preserve"> </w:t>
      </w:r>
      <w:r w:rsidR="000D6386" w:rsidRPr="000D6386">
        <w:t>для ученика. Дисциплина мысли</w:t>
      </w:r>
      <w:r w:rsidR="000D6386">
        <w:t xml:space="preserve"> — </w:t>
      </w:r>
      <w:r w:rsidR="000D6386" w:rsidRPr="000D6386">
        <w:t>одно из основных условий ученичества.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480.</w:t>
      </w:r>
      <w:r w:rsidR="000D6386" w:rsidRPr="000D6386">
        <w:t xml:space="preserve"> (303). О чем беспокоиться, когда сама жизнь ставит подлежащие усвоению уроки один за другим. Хорошо, когда решимость можно найти каждый из них усвоить полностью и до конца. При некотором внимании нетрудно отметить, как со стороны Учителя протягивается нужная помощь. Успешное выполнение задаваемых уроков влечет за собою новые, чем достигается непрерываемость обучения.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481.</w:t>
      </w:r>
      <w:r w:rsidR="000D6386" w:rsidRPr="000D6386">
        <w:t xml:space="preserve"> (304). </w:t>
      </w:r>
      <w:r w:rsidR="00451AC2" w:rsidRPr="00451AC2">
        <w:rPr>
          <w:b/>
        </w:rPr>
        <w:t>(М.А.Й.).</w:t>
      </w:r>
      <w:r w:rsidR="000D6386" w:rsidRPr="000D6386">
        <w:t xml:space="preserve"> Суета для того и напрягается всеми доступными темным способами, чтобы отвлекать сознание ученика от Учителя. Они готовы на все, на все меры и ухищрения, лишь бы только отвлечь от самого нужного. Вот почему всякое дело, и большое и малое, лучше всего начинать совместно с Ведущим. Нет больших дел и дел малых, ибо все они требуют внимания и мыслей. И если все совершается совместно с Учителем, то отделение от Него мышления становится невозможным. Владыка Сказал: «Держитесь за Меня крепко, каждую минуту, во всех делах». Следовательно, решение</w:t>
      </w:r>
      <w:r w:rsidR="000D6386">
        <w:t xml:space="preserve"> — </w:t>
      </w:r>
      <w:r w:rsidR="000D6386" w:rsidRPr="000D6386">
        <w:t>только в неуклонном следовании данному Указу.</w:t>
      </w:r>
    </w:p>
    <w:p w:rsidR="000D6386" w:rsidRPr="000D6386" w:rsidRDefault="000D6386" w:rsidP="000D6386">
      <w:r w:rsidRPr="000D6386">
        <w:t>В больших и великих делах не так уж трудно держаться вместе, но научиться быть вместе в малых делах дня много сложнее. И кажется часто, что дела эти настолько малы и ничтожны, что даже неудобно вовлекать в них Учителя. Но ведь суть-то Указания не в делах или мелкой занятости, а в том, чтобы сознание постоянно имело перед собою Учителя и от единения с Ним не отвлекалось ничем: ни большим, ни малым. Сущность Указа устремлена не на дела, но на непрерываемость объединения с Учителем в духе.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482.</w:t>
      </w:r>
      <w:r w:rsidR="000D6386" w:rsidRPr="000D6386">
        <w:t xml:space="preserve"> (305). </w:t>
      </w:r>
      <w:r w:rsidR="00451AC2" w:rsidRPr="00451AC2">
        <w:rPr>
          <w:b/>
        </w:rPr>
        <w:t>(Гуру).</w:t>
      </w:r>
      <w:r w:rsidR="000D6386" w:rsidRPr="000D6386">
        <w:t xml:space="preserve"> Сознание, выдержавшее искус отвлечения его от Владыки суетой и заботами текущего момента, при освобождении от тела и встрече желанной всецело наполнится впечатлениями и восприятиями уже совершенно иного порядка. И не придется тогда уже так яро бороться за утверждение Света в сознании, как это приходится делать сейчас. Идущий к Владыке с Ним и пребудет, если успешно пройдет неизбежные испытания. А пока всею силою духа будем утверждать единение, от него не отвлекаясь ничем, все отвлекающее выполняя объединенным с Владыкой сознанием. Надо добиться того, чтобы отвлекающее стало </w:t>
      </w:r>
      <w:r w:rsidR="000D6386" w:rsidRPr="000D6386">
        <w:lastRenderedPageBreak/>
        <w:t>утверждающим единение. Этого можно достичь в действиях, совместно ведущих, независимо от того, большие они или малые.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483.</w:t>
      </w:r>
      <w:r w:rsidR="000D6386" w:rsidRPr="000D6386">
        <w:t xml:space="preserve"> (306). </w:t>
      </w:r>
      <w:r w:rsidR="00451AC2" w:rsidRPr="00451AC2">
        <w:rPr>
          <w:b/>
        </w:rPr>
        <w:t>(Июль 31).</w:t>
      </w:r>
      <w:r w:rsidR="000D6386" w:rsidRPr="000D6386">
        <w:t xml:space="preserve"> Взаимодействие человеческих аур</w:t>
      </w:r>
      <w:r w:rsidR="000D6386">
        <w:t xml:space="preserve"> — </w:t>
      </w:r>
      <w:r w:rsidR="000D6386" w:rsidRPr="000D6386">
        <w:t>процесс очень сложный. При каждом соприкосновении происходит это воздействие одной ауры на другую. Ауры взаимно или осветляются, или отемняются. Ни один контакт не остается без следствий. Молчаливые при этом часто бывают в выигрыше, так как словесный обмен усиливает следствие. В общежитиях это взаимодействие особенно длительно и постоянно. Живя среди людей, невозможно отгородиться от этих влияний. Самое важное при этом</w:t>
      </w:r>
      <w:r w:rsidR="000D6386">
        <w:t xml:space="preserve"> — </w:t>
      </w:r>
      <w:r w:rsidR="000D6386" w:rsidRPr="000D6386">
        <w:t>удержать индивидуальный характер собственного сознания и не дать ему раствориться под воздействием коллектива. Выдающиеся люди не только удерживали свое духовное богатство, но и щедро делились им с окружающими и поднимали общий уровень мышления. Но слабые духи обычно поглощаются массой и становятся как все. Магнит сильных духов перемагничивает более слабые ауры. Народные вожди таким образом влияют на целый народ. Сильная аура может оздоровить целую местность. На помощь ей приходит сильная мысль. Ничто так не размагничивает ауру, как болтовня и ненужные разговоры. Так как большинство людей очень любят говорить, то не так уж трудна сдержанность даже при общении с людьми. Слушающий всегда меньше теряет даже при различии излучений. Охрана собственных накоплений от попрания их невежеством является обязанностью ученика.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484.</w:t>
      </w:r>
      <w:r w:rsidR="000D6386" w:rsidRPr="000D6386">
        <w:t xml:space="preserve"> </w:t>
      </w:r>
      <w:r w:rsidR="00451AC2" w:rsidRPr="00451AC2">
        <w:rPr>
          <w:b/>
        </w:rPr>
        <w:t>(Авг. 1).</w:t>
      </w:r>
      <w:r w:rsidR="000D6386" w:rsidRPr="000D6386">
        <w:t xml:space="preserve"> Сопротивление среды</w:t>
      </w:r>
      <w:r w:rsidR="000D6386">
        <w:t xml:space="preserve"> — </w:t>
      </w:r>
      <w:r w:rsidR="000D6386" w:rsidRPr="000D6386">
        <w:t>непременнейшее условие для проявления внутренних огней, его преодолевающих. Без сопротивления не будет огней. Даже чтобы птица летела, нужно сопротивление воздуха крыльям</w:t>
      </w:r>
      <w:r w:rsidR="000D6386">
        <w:t xml:space="preserve"> — </w:t>
      </w:r>
      <w:r w:rsidR="000D6386" w:rsidRPr="000D6386">
        <w:t>иначе не на что будет им опереться. Это положение все же придется принять в сознание как возможность проявления сил духа, принять практически, к применению. Если каждое сопротивление и противодействие будет лишать силы и гасить огни сердца</w:t>
      </w:r>
      <w:r w:rsidR="000D6386">
        <w:t xml:space="preserve"> — </w:t>
      </w:r>
      <w:r w:rsidR="000D6386" w:rsidRPr="000D6386">
        <w:t>значит, испытание на сопротивляемость не выдержано и урок будет повторяться все снова и снова, пока не будет усвоен. Для космической работы нужны закаленные духи, которых не остановит сопротивление и противодействие стихий. Подчинить воле стихии</w:t>
      </w:r>
      <w:r w:rsidR="000D6386">
        <w:t xml:space="preserve"> — </w:t>
      </w:r>
      <w:r w:rsidR="000D6386" w:rsidRPr="000D6386">
        <w:t xml:space="preserve">задача одна из труднейших. Преодоление и подчинение стихий начинается с малого, и долгий путь требуется пройти, чтобы мочь сдерживать их в планетном масштабе. Стихийные силы могучи и страшны, когда выведены из равновесия. По гибели Геркуланума и Помпеи можно судить, насколько мощны и грозны они и как бессилен человек перед лицом разбушевавшейся огненной стихии. И все же Мы Сдерживаем силу подземных огней. И все же ученики Наши приучаются на примере малых преодолений дерзать уже и на большие. Поэтому всякое преодоление сопротивлений и противодействий всего, что </w:t>
      </w:r>
      <w:r w:rsidR="000D6386" w:rsidRPr="000D6386">
        <w:lastRenderedPageBreak/>
        <w:t>окружает человека, безусловно, полезно, если во благо оно. Преодолевается тьма как антитеза Света во всех ее видах и проявлениях. Через борьбу Света с тьмою проходили все ученики. Дух закаляется в ней и приобретает нужные силы.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485.</w:t>
      </w:r>
      <w:r w:rsidR="000D6386" w:rsidRPr="000D6386">
        <w:t xml:space="preserve"> (307). </w:t>
      </w:r>
      <w:r w:rsidR="00451AC2" w:rsidRPr="00451AC2">
        <w:rPr>
          <w:b/>
        </w:rPr>
        <w:t>(М.А.Й.).</w:t>
      </w:r>
      <w:r w:rsidR="000D6386" w:rsidRPr="000D6386">
        <w:t xml:space="preserve"> Очень важно понять смысл выдвигаемых самой жизнью преодолений, чтобы успешно продолжать путь. Непонимание смысла лишает сил, столь нужных для победы. Если Учитель Ставит в определенные жизненные условия, Он Имеет в виду конечное благо и заботливо и точно намеченную цель. Не бывает бессмысленных испытаний. Ведь тогда самая идея ученичества теряет свой смысл. Обычно задача поясняется до или после ее выполнения. Утверждение «Да будет Воля Твоя» кроет в себе несломимую веру в мудрость Того, Кто Ведет. В жизни ученика все полно глубочайшего смысла. Нет явлений ненужных. Важно уметь усмотреть и понять, для чего именно дается очередное испытание.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486.</w:t>
      </w:r>
      <w:r w:rsidR="000D6386" w:rsidRPr="000D6386">
        <w:t xml:space="preserve"> (308). </w:t>
      </w:r>
      <w:r w:rsidR="00451AC2" w:rsidRPr="00451AC2">
        <w:rPr>
          <w:b/>
        </w:rPr>
        <w:t>(Гуру).</w:t>
      </w:r>
      <w:r w:rsidR="000D6386" w:rsidRPr="000D6386">
        <w:t xml:space="preserve"> Слабость духа непростительна хотя бы потому, что все слабое не годится для эволюции и идет в переработку. Хорошо научиться быть сильным и в удаче, и в неудаче. Не о внешней победе над чем-то здесь говорится, но о том, чтобы дух не был сломлен ни тогда, когда он побеждает, ни тогда, когда обстоятельства сильнее его. Ведь внешние обстоятельства, казалось бы, победили Христа, и тьма торжествовала свою кажущуюся победу, но в действительности Победил Он, ибо в духе Победил, и Дух Его Победил мир и обрушившуюся на Него тьму.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487.</w:t>
      </w:r>
      <w:r w:rsidR="000D6386" w:rsidRPr="000D6386">
        <w:t xml:space="preserve"> (309). </w:t>
      </w:r>
      <w:r w:rsidR="00451AC2" w:rsidRPr="00451AC2">
        <w:rPr>
          <w:b/>
        </w:rPr>
        <w:t>(Авг. 2).</w:t>
      </w:r>
      <w:r w:rsidR="000D6386" w:rsidRPr="000D6386">
        <w:t xml:space="preserve"> Если девяносто девять попыток чего-то достичь оказались неудачными, а сотая удалась, не будет ли это победой? Сколько бы неудач ни пришлось пережить, удача непреложно придет, если не прекратить повторных усилий. Когда известен закон и есть знание, что удача возможна, надо повторять попытки до тех пор, пока последняя не увенчается успехом. Вода долбит камень, а мысль</w:t>
      </w:r>
      <w:r w:rsidR="000D6386">
        <w:t xml:space="preserve"> — </w:t>
      </w:r>
      <w:r w:rsidR="000D6386" w:rsidRPr="000D6386">
        <w:t>пространство. И нет таких препятствий, на которые не могла бы воздействовать мысль, чтобы их устранить. Прежние неудачи пусть лучше послужат причиной того, чтобы достичь конечной победы. Для преодоления упорства вредоносных противодействий следует применить формулу «Вода долбит камень», пользуясь при этом принципом ритма.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488.</w:t>
      </w:r>
      <w:r w:rsidR="000D6386" w:rsidRPr="000D6386">
        <w:t xml:space="preserve"> (310). </w:t>
      </w:r>
      <w:r w:rsidR="00451AC2" w:rsidRPr="00451AC2">
        <w:rPr>
          <w:b/>
        </w:rPr>
        <w:t>(Авг. 4).</w:t>
      </w:r>
      <w:r w:rsidR="000D6386" w:rsidRPr="000D6386">
        <w:t xml:space="preserve"> Сын Мой, бессильны слова там, где сознание не готово. Готовность сознания создается во времени при условии соответствующих устремлений. Среда есть фактор, краски на который накладываются сознанием и его устремлениями, в то время как сам по себе этот фактор не имеет самостоятельного значения. Поэтому одно и то же обстоятельство может на двух людей </w:t>
      </w:r>
      <w:r w:rsidR="000D6386" w:rsidRPr="000D6386">
        <w:lastRenderedPageBreak/>
        <w:t>иметь совершенно противоположные воздействия. Не сам фактор, но сознание накладывает на него рамки определенного на себя воздействия. Само сознание определяет степень влияния на себя тех или иных жизненных условий. И «тяжкий млат» судьбы кует клинок духа, закаленный и крепкий у одного, в то время как этот же «млат» дробит слабое и неустойчивое сознание. И слова, что «тяжкий млат, дробя стекло, кует булат», указывают достаточно точно на то, как удары-двигатели могут воздействовать на разных людей. Причину укрепляющих или расслабляющих дух воздействий следует искать не в самих воздействиях, но в духе человека. Сильный становится только сильнее от тяжких ударов судьбы, но все слабое и не годное для эволюции обессиливается и слабеет. Эволюции нужны сильные духи. Дух, силой растущий, радует Нас. И очень Печалуемся, когда Видим, как клонится готовый сломиться под вихрями жизни дух слабый, не хотящий осознать неисчерпаемые силы свои. Ибо дух несокрушим и велика его сила, когда призвана к действию.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489.</w:t>
      </w:r>
      <w:r w:rsidR="000D6386" w:rsidRPr="000D6386">
        <w:t xml:space="preserve"> </w:t>
      </w:r>
      <w:r w:rsidR="00451AC2" w:rsidRPr="00451AC2">
        <w:rPr>
          <w:b/>
        </w:rPr>
        <w:t>(М.А.Й.).</w:t>
      </w:r>
      <w:r w:rsidR="000D6386" w:rsidRPr="000D6386">
        <w:t xml:space="preserve"> Нагнетение сил духа обычно происходит под воздействием внешних обстоятельств. Но можно нагнетать силу и без их посредства, вызывая из глубин сознания дремлющие в нем энергии. Если научиться делать это самостоятельно, то необходимость внешних воздействий может отпасть, и тогда человек сам берет свою судьбу в свои руки. Испытания тогда становятся просто проверкой собственных сил или очередным экзаменом. Превосходство духа можно вызывать в себе сознательно. Борьба до конца, до победы над всем, что вовне, становится тогда долгом. При этом черезвычайно важно понять, что победа важна не над самими обстоятельствами, которые лишены эмоций и чувств, но над своим отношением к ним, то есть над самим собою. От формулы «Тот побеждает все, кто самого себя сумеет победить» никуда не уйти. Бороться не с собой, но с обстоятельствами вовне</w:t>
      </w:r>
      <w:r w:rsidR="000D6386">
        <w:t xml:space="preserve"> — </w:t>
      </w:r>
      <w:r w:rsidR="000D6386" w:rsidRPr="000D6386">
        <w:t>это значит бороться с ветряными мельницами. Бессмысленна и бесцельна такая борьба. Победа</w:t>
      </w:r>
      <w:r w:rsidR="000D6386">
        <w:t xml:space="preserve"> — </w:t>
      </w:r>
      <w:r w:rsidR="000D6386" w:rsidRPr="000D6386">
        <w:t>в духе, преодоление</w:t>
      </w:r>
      <w:r w:rsidR="000D6386">
        <w:t xml:space="preserve"> — </w:t>
      </w:r>
      <w:r w:rsidR="000D6386" w:rsidRPr="000D6386">
        <w:t>в духе, и не чего-то вовне, но лишь себя самого.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490.</w:t>
      </w:r>
      <w:r w:rsidR="000D6386" w:rsidRPr="000D6386">
        <w:t xml:space="preserve"> (311). </w:t>
      </w:r>
      <w:r w:rsidR="00451AC2" w:rsidRPr="00451AC2">
        <w:rPr>
          <w:b/>
        </w:rPr>
        <w:t>(Гуру).</w:t>
      </w:r>
      <w:r w:rsidR="000D6386" w:rsidRPr="000D6386">
        <w:t xml:space="preserve"> О преодолении внешних воздействий и победе над ними в себе самом можно говорить только сильному духу, а слабый должен ждать, пока не родится в нем эта могучая вера в неисчерпаемость сил духа и несломимость его. И ждать порою надо веками. Для роста сознания тоже нужно время. Бесполезно слабому духом говорить о возможности победы над миром путем преодоления себя и победы над собою. Он готов сражаться с внешними обстоятельствами, забывая о том или не зная того, что они не отпустят его до тех пор, пока не достигнута известная ступень внутреннего преодоления. Ибо, побежденные внешне в одной форме, они неизбежно возникнут в другой и будут возникать вплоть до полной победы сознания над ними. Ничто не имеет власти над </w:t>
      </w:r>
      <w:r w:rsidR="000D6386" w:rsidRPr="000D6386">
        <w:lastRenderedPageBreak/>
        <w:t>сознанием человека, если он сам когда-то не дал чему-то этой власти над ним. Но, если он дал, он может и взять обратно, то есть освободиться от того, чему он когда-то позволил властвовать над собою.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491.</w:t>
      </w:r>
      <w:r w:rsidR="000D6386" w:rsidRPr="000D6386">
        <w:t xml:space="preserve"> </w:t>
      </w:r>
      <w:r w:rsidR="00451AC2" w:rsidRPr="00451AC2">
        <w:rPr>
          <w:b/>
        </w:rPr>
        <w:t>(Авг. 5).</w:t>
      </w:r>
      <w:r w:rsidR="000D6386" w:rsidRPr="000D6386">
        <w:t xml:space="preserve"> Достаточно сосредоточиться на избранном Облике, чтобы начала поступать мысль. Конечно, это</w:t>
      </w:r>
      <w:r w:rsidR="000D6386">
        <w:t xml:space="preserve"> — </w:t>
      </w:r>
      <w:r w:rsidR="000D6386" w:rsidRPr="000D6386">
        <w:t>только следствие установленных в прошлом причин. Следствие не прекратится до тех пор, пока процесс будет поддерживаться ритмом. Нет ничего хуже непостоянного разрозненного контакта или Общения по настроениям. При настроениях гармоничных и дисгармоничных создается зависимость от них, в то время как ненарушаемый ритм Общения должен идти поверх настроений. Настроенность, или настраивание, сознания на созвучную Лучу волну не имеет ничего общего с настроениями астрала и его неуравновесиями. Каково бы ни было настроение или состояние проводников, Близость Моя</w:t>
      </w:r>
      <w:r w:rsidR="000D6386">
        <w:t xml:space="preserve"> — </w:t>
      </w:r>
      <w:r w:rsidR="000D6386" w:rsidRPr="000D6386">
        <w:t>поверх того, что может происходить в оболочках. Именно ритм несет поверх всех случайностей жизни обычной, ибо в нем выражается необычность уявления тонких энергий. Нелегко пронести через каждодневность нить серебряной связи. Но ведь она протянута над пучиною жизни века сего и всего того, что окружает человека на время его воплощения на Земле.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492.</w:t>
      </w:r>
      <w:r w:rsidR="000D6386" w:rsidRPr="000D6386">
        <w:t xml:space="preserve"> (312). Подражая Учителю, ученик погружается в возможности Высшего Мира, и внутренний мир его становится, подобно Миру Учителя, тоже не от мира сего. Он живет в плотном мире, он добросовестно и честно выполняет все, что требуют от него условия жизни, но сознание его переходит черту обычности, и сфера очевидности плотной утрачивает для него свое самодовлеющее, ограниченное и властное значение над его мышлением. Он в мире сем, но сознание его уже не от мира сего, мира очевидности плотной, за пределами которой для обычного человека не существует уже ничего. Утверждение сознания не от мира сего, но твердо стоящего на Земле и не менее практичного, чем обычные, требует ощущения и понимания жизни обоих миров и их связи между собою. Биполярное сознание нелегко. Оно требует равновесия. Качество равновесия</w:t>
      </w:r>
      <w:r w:rsidR="000D6386">
        <w:t xml:space="preserve"> — </w:t>
      </w:r>
      <w:r w:rsidR="000D6386" w:rsidRPr="000D6386">
        <w:t>одно из труднейших. Мало понимающих значение этого ценнейшего качества. Забывают, что равновесие</w:t>
      </w:r>
      <w:r w:rsidR="000D6386">
        <w:t xml:space="preserve"> — </w:t>
      </w:r>
      <w:r w:rsidR="000D6386" w:rsidRPr="000D6386">
        <w:t>это сила, перед мощью которой разлетаются брызгами противодействия тьмы. Как устоять против вихрей враждебных, как удержать огни сердца, как парализовать тупое, инертное, но сильное сопротивление окружающей среды? Только равновесием духа, которое спокойно и стойко встречает волны идущих явлений при полном, чутком и твердом сознании того, что «даже и это пройдет».</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493.</w:t>
      </w:r>
      <w:r w:rsidR="000D6386" w:rsidRPr="000D6386">
        <w:t xml:space="preserve"> (313). </w:t>
      </w:r>
      <w:r w:rsidR="00451AC2" w:rsidRPr="00451AC2">
        <w:rPr>
          <w:b/>
        </w:rPr>
        <w:t>(М.А.Й.).</w:t>
      </w:r>
      <w:r w:rsidR="000D6386" w:rsidRPr="000D6386">
        <w:t xml:space="preserve"> Они хотят преуспеть концентрациями, упражнениями, медитациями, постом и рассуждениями рассудка и </w:t>
      </w:r>
      <w:r w:rsidR="000D6386" w:rsidRPr="000D6386">
        <w:lastRenderedPageBreak/>
        <w:t>зазыванием на свой двор,</w:t>
      </w:r>
      <w:r w:rsidR="00D74A86">
        <w:t xml:space="preserve"> </w:t>
      </w:r>
      <w:r w:rsidR="000D6386" w:rsidRPr="000D6386">
        <w:t>а вы стремитесь и старайтесь преуспеть верностью, преданностью и любовью, памятованием постоянным и неуклонностью каждодневно утвержденного ритма. Вы в жизни каждого дня стремитесь утвердить постоянство связи с Незримым и с теми, кто близок вашему сердцу, и с Тем, Кто Позвал вас идти за Собою.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494.</w:t>
      </w:r>
      <w:r w:rsidR="000D6386" w:rsidRPr="000D6386">
        <w:t xml:space="preserve"> (314). </w:t>
      </w:r>
      <w:r w:rsidR="00451AC2" w:rsidRPr="00451AC2">
        <w:rPr>
          <w:b/>
        </w:rPr>
        <w:t>(М.А.Й.).</w:t>
      </w:r>
      <w:r w:rsidR="000D6386" w:rsidRPr="000D6386">
        <w:t xml:space="preserve"> Сын мой, помни неизгладимо, что каждая мысль, устремленная кверху, дает непреложно свой плод и принесет радость сердцу.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495.</w:t>
      </w:r>
      <w:r w:rsidR="000D6386" w:rsidRPr="000D6386">
        <w:t xml:space="preserve"> (315). </w:t>
      </w:r>
      <w:r w:rsidR="00451AC2" w:rsidRPr="00451AC2">
        <w:rPr>
          <w:b/>
        </w:rPr>
        <w:t>(Гуру).</w:t>
      </w:r>
      <w:r w:rsidR="000D6386" w:rsidRPr="000D6386">
        <w:t xml:space="preserve"> Хочу спросить: поставлено ли наше выше, чем свое, и отдано ли предпочтение наинужнейшему перед повседневностью? Можно ли цели достичь, если, идя к ней, по временам отвлекаться и смотреть по сторонам, забывая о цели? Когда на карту поставлено все, не может быть отклонений. Возможности каждого воплощения неповторимы. Можно ли упустить?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496.</w:t>
      </w:r>
      <w:r w:rsidR="000D6386" w:rsidRPr="000D6386">
        <w:t xml:space="preserve"> (316). </w:t>
      </w:r>
      <w:r w:rsidR="00451AC2" w:rsidRPr="00451AC2">
        <w:rPr>
          <w:b/>
        </w:rPr>
        <w:t>(Авг. 6).</w:t>
      </w:r>
      <w:r w:rsidR="000D6386" w:rsidRPr="000D6386">
        <w:t xml:space="preserve"> Сын Мой, если уж Матерь Агни Йоги нуждалась в утверждении близко стоящих, в их любви и сердечных огнях, то что же говорить о других, тоже к Свету идущих. Взаимоутверждение и поддержка очень нужны, ибо тьма велика и много сердец, мечущих стрелы злобы, ненависти и недоброжелательства. В этих условиях поддержка друг друга особенно ценна. Взаимоукрепление на Пути сильно его облегчает. Путь долог, и идти не одному много легче. Путники все. Потому Говорю, помогайте везде, ибо люди яро нуждаются в тепле и свете сердечных огней; не оттого ли жизнь стала столь трудной, что слишком много сердцем замолкших, потушивших сердца огни. Холодно стало людям жить на планете. Пусть это научит больше ценить тех, в ком огни не погасли, хотя бы внешние покровы этих огней были иными, чем ваши. Правильно поняли светлую солнечную сущность написавшей письмо вашему другу, хотя ее рассудочное мышление иное, чем ваше. Всё это близкие духи, идущие к Свету, но своею тропой.</w:t>
      </w:r>
      <w:r w:rsidR="00FD75C5">
        <w:t xml:space="preserve"> </w:t>
      </w:r>
      <w:r w:rsidR="000D6386" w:rsidRPr="000D6386">
        <w:t>Сумейте усматривать под внешними наслоениями рассудка те же огни, что горят в вашем собственном сердце. Язык духа одинаков у всех, во всех веках и у всех народов, но его усмотреть и понять нелегко и непросто, и требует это развитого чувствознания и большого опыта. Если воинов Света считать только по своим отличиям, то очень уж мало их наберется. Но радость в том, что хотя Знамена Света всех веков и народов разнообразны, но их сущность едина и Фокус Один. Пусть внешние различия не смущают идущих ко Мне. Язык духа всех времен одинаков.</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497.</w:t>
      </w:r>
      <w:r w:rsidR="000D6386" w:rsidRPr="000D6386">
        <w:t xml:space="preserve"> (317). О Тонком Мире скажи: многообразен и восприятие его</w:t>
      </w:r>
      <w:r w:rsidR="000D6386">
        <w:t xml:space="preserve"> — </w:t>
      </w:r>
      <w:r w:rsidR="000D6386" w:rsidRPr="000D6386">
        <w:t xml:space="preserve">по сознанию. Нет общей мерки или трафарета, которые можно было бы к нему приложить. Даже плотный мир </w:t>
      </w:r>
      <w:r w:rsidR="000D6386" w:rsidRPr="000D6386">
        <w:lastRenderedPageBreak/>
        <w:t>воспринимается, в значительной степени подчиняясь тому же закону. Философ, ученый, дикарь, музыкант и ростовщик по-разному воспринимают и музыку, и природу, и все явления окружающего их мира. Тем более различно воспринимается тот мир, где восприятия обуславливаются характером мыслей и мышления воспринимающего сознания. Опыт земной, и накопления духа, и магнитное притяжение созвучных условий определяют поступления новых впечатлений. Влечения сердца насыщают энергией линии магнитных сил и обуславливают ответность на каждое устремление сердца. Сердце живет во всех мирах, и во всех оболочках, и в Бессмертной Триаде, и энергии его не умирают во времени. Даже мысль, чтобы жить, должна быть насыщена энергиями сердца, то есть сердечным огнем. Живые мертвецы лишены огней сердца. Живые мертвецы, тускло бродящие тени, есть и в Мире Надземном. Их можно назвать хулою на высокое назначение человека. Отвратны они горящему сердцу, ибо смердят.</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498.</w:t>
      </w:r>
      <w:r w:rsidR="000D6386" w:rsidRPr="000D6386">
        <w:t xml:space="preserve"> (318). </w:t>
      </w:r>
      <w:r w:rsidR="00451AC2" w:rsidRPr="00451AC2">
        <w:rPr>
          <w:b/>
        </w:rPr>
        <w:t>(М.А.Й.).</w:t>
      </w:r>
      <w:r w:rsidR="000D6386" w:rsidRPr="000D6386">
        <w:t xml:space="preserve"> Чтобы дойти до конца, надо устоять в Свете. Жизнь дает неисчерпаемые возможности для развития стойкости, твердости и неуклонности шага вперед. Если облегчить жизнь и отнять возможности укрепить дух и углубить его качества, это будет означать уничтожение тех самых ступеней лестницы восхождения, по которым только и может дух подниматься. Если очень хотите, легкие условия жизни дадим, но уже без возможностей сблизиться с нами и с Учителем Света. Решайте сами, пока не поздно еще, ибо не так уж много осталось времени для прожигания масла в лампадах. Поймите, что сопротивление и противодействие среды вызывается именно силой стремления вашего к Свету, равно как и все злоухищрения тьмы и нападки. Свет, в вас зажженный, служит причиной того, что отягощает столь яро дни вашей жизни земной. Понимание облегчает нести крест жизни, который берет с собою каждый, хотящий идти за Владыкой.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499.</w:t>
      </w:r>
      <w:r w:rsidR="000D6386" w:rsidRPr="000D6386">
        <w:t xml:space="preserve"> </w:t>
      </w:r>
      <w:r w:rsidR="00451AC2" w:rsidRPr="00451AC2">
        <w:rPr>
          <w:b/>
        </w:rPr>
        <w:t>(Гуру).</w:t>
      </w:r>
      <w:r w:rsidR="000D6386" w:rsidRPr="000D6386">
        <w:t xml:space="preserve"> Пусть также поймет, что законы духа и связей духовных совершенно не зависят от того, где, как и в каких условиях проживает физическое тело. Не только ужасы плотного мира</w:t>
      </w:r>
      <w:r w:rsidR="000D6386">
        <w:t xml:space="preserve"> — </w:t>
      </w:r>
      <w:r w:rsidR="000D6386" w:rsidRPr="000D6386">
        <w:t>мираж, но и все ограничения плоти и плотного тела. Сказано было: сильна, как смерть, любовь. Говоря иначе, любовь сильнее смерти. Точно так же сильнее смерти и переживают ее чувства преданности, верности и любви. Назовем их нитями, соединяющими устремленное сердце с теми, к кому устремлены эти чувства. Отбрасывая иллюзии плотных ограничений, утверждаем реальность огненной действительности.</w:t>
      </w:r>
    </w:p>
    <w:p w:rsidR="00D8779F" w:rsidRDefault="00D8779F" w:rsidP="000D6386"/>
    <w:p w:rsidR="000D6386" w:rsidRPr="000D6386" w:rsidRDefault="000C1121" w:rsidP="000D6386">
      <w:r w:rsidRPr="000C1121">
        <w:rPr>
          <w:b/>
        </w:rPr>
        <w:t>1965</w:t>
      </w:r>
      <w:r>
        <w:rPr>
          <w:b/>
        </w:rPr>
        <w:t xml:space="preserve"> г. </w:t>
      </w:r>
      <w:r w:rsidR="00C515BC" w:rsidRPr="00C515BC">
        <w:rPr>
          <w:b/>
        </w:rPr>
        <w:t>500.</w:t>
      </w:r>
      <w:r w:rsidR="000D6386" w:rsidRPr="000D6386">
        <w:t xml:space="preserve"> (319). </w:t>
      </w:r>
      <w:r w:rsidR="00451AC2" w:rsidRPr="00451AC2">
        <w:rPr>
          <w:b/>
        </w:rPr>
        <w:t>(Авг. 7).</w:t>
      </w:r>
      <w:r w:rsidR="000D6386" w:rsidRPr="000D6386">
        <w:t xml:space="preserve"> Если для полного развития интеллекта требуется пройти целый Круг, то для развития некоторых других свойств человеческого аппарата нужно порою очень </w:t>
      </w:r>
      <w:r w:rsidR="000D6386" w:rsidRPr="000D6386">
        <w:lastRenderedPageBreak/>
        <w:t>длительное время. Поэтому в решении достичь утверждения того или иного качества или способности приходится идти до конца, сколько бы времени это ни потребовало и сколько бы повторных усилий или попыток ни пришлось потратить на это. Что из того, если не удалась сотая или N-ая попытка. Энная плюс единица или какое-то количество единиц все же должно увенчаться успехом, если решимость длиннее сопротивляемости не подчиненных воле оболочек. Работа над уплотненным астралом требует века. Она увенчается успехом. Тот же отпечаток длительности лежит и на многих других Наших опытах и работах. Ученик, Нам подражая, не ограничивает работы своей над усовершенствованием своего аппарата одним воплощением. Энергии духа он устремляет в процессе их трансмутации далёко, далёко вперед, зная, что дух, переживающий все оболочки и вновь облекающийся ими, в состоянии достичь всего, что обнимается возможностями эволюции. Сфера эволюции</w:t>
      </w:r>
      <w:r w:rsidR="000D6386">
        <w:t xml:space="preserve"> — </w:t>
      </w:r>
      <w:r w:rsidR="000D6386" w:rsidRPr="000D6386">
        <w:t>всё будущее человечества. Путь в него лежит через каждодневность, в которой и намечает себе устремленное к Свету сознание ступени своих достижений. Понятие недостижимости относится к настоящему, понятие вседостижимости заключено в будущем, которое ограничено Беспредельностью и беспредельными возможностями духа.</w:t>
      </w:r>
    </w:p>
    <w:p w:rsidR="00D8779F" w:rsidRDefault="00D8779F" w:rsidP="000D6386"/>
    <w:p w:rsidR="000D6386" w:rsidRPr="000D6386" w:rsidRDefault="000C1121" w:rsidP="000D6386">
      <w:r w:rsidRPr="000C1121">
        <w:rPr>
          <w:b/>
        </w:rPr>
        <w:t>1965</w:t>
      </w:r>
      <w:r>
        <w:rPr>
          <w:b/>
        </w:rPr>
        <w:t xml:space="preserve"> г. </w:t>
      </w:r>
      <w:r w:rsidR="00C515BC" w:rsidRPr="00C515BC">
        <w:rPr>
          <w:b/>
        </w:rPr>
        <w:t>501.</w:t>
      </w:r>
      <w:r w:rsidR="000D6386" w:rsidRPr="000D6386">
        <w:t xml:space="preserve"> (320). С небес приходится спускаться на Землю, ибо до Нас надо дойти по Земле. Недоумевают, почему нельзя вознестись и в Обителях Света сковать для полетов свои белые крылья. Живем в трех мирах. При жизни в физическом теле все три оболочки</w:t>
      </w:r>
      <w:r w:rsidR="000D6386">
        <w:t xml:space="preserve"> — </w:t>
      </w:r>
      <w:r w:rsidR="000D6386" w:rsidRPr="000D6386">
        <w:t>физическая, тонкая и ментальная</w:t>
      </w:r>
      <w:r w:rsidR="000D6386">
        <w:t xml:space="preserve"> — </w:t>
      </w:r>
      <w:r w:rsidR="000D6386" w:rsidRPr="000D6386">
        <w:t>принимают ярое участие в ней и развиваются и растут соответственно до своего полного и конечного оформления. Ведь каждая оболочка должна быть оформлена до конца и увенчана быть Красотою. Но до конца не оформлено даже физическое тело, то есть оно еще не выразило собою принципа совершенной Красоты и Гармонии. Точно так же не закончена эволюция и других оболочек, хотя в процессе эволюции у некоторых духов астрал уже выполнил свою роль. Красота астрального тела у Духов Высоких изумительна. Сияющи и ослепительны и прочие оболочки. Прекрасно физическое тело и совершенно. Но Красотою и сиянием всех их превосходит тело огненное. Оформление тел</w:t>
      </w:r>
      <w:r w:rsidR="000D6386">
        <w:t xml:space="preserve"> — </w:t>
      </w:r>
      <w:r w:rsidR="000D6386" w:rsidRPr="000D6386">
        <w:t>одна из сложнейших, труднейших и очень длительных задач эволюции человека. Следует помнить при этом, что все тела, кроме тела огненного, временны и усовершенствование и трансмутация их нужны для оформления именно огненного тела. Назначение человека в Космосе велико, и только в теле Света может он его полностью осуществить, в каких бы оболочках ни проявлялось тело Света завершившего свою земную эволюцию.</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502.</w:t>
      </w:r>
      <w:r w:rsidR="000D6386" w:rsidRPr="000D6386">
        <w:t xml:space="preserve"> </w:t>
      </w:r>
      <w:r w:rsidR="00451AC2" w:rsidRPr="00451AC2">
        <w:rPr>
          <w:b/>
        </w:rPr>
        <w:t>(М.А.Й.).</w:t>
      </w:r>
      <w:r w:rsidR="000D6386" w:rsidRPr="000D6386">
        <w:t xml:space="preserve"> Усталость</w:t>
      </w:r>
      <w:r w:rsidR="000D6386">
        <w:t xml:space="preserve"> — </w:t>
      </w:r>
      <w:r w:rsidR="000D6386" w:rsidRPr="000D6386">
        <w:t>от черезмерной выдачи психической энергии. Желание поделиться естественно и долг</w:t>
      </w:r>
      <w:r w:rsidR="000D6386">
        <w:t xml:space="preserve"> — </w:t>
      </w:r>
      <w:r w:rsidR="000D6386" w:rsidRPr="000D6386">
        <w:t>насытить ученика. Но все же надо знать меру, ибо излишек даяния может вызвать явление неассимиляции даваемого. Граница тонка, и только ощущения сердца может отметить ее. Тот, кто хочет получить слишком много, то есть поверх своей усвояемости и вмещения, поступает немудро. Мера должна быть во всем. Душа меру знает, то есть сердце знает ее.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503.</w:t>
      </w:r>
      <w:r w:rsidR="000D6386" w:rsidRPr="000D6386">
        <w:t xml:space="preserve"> (321). </w:t>
      </w:r>
      <w:r w:rsidR="00451AC2" w:rsidRPr="00451AC2">
        <w:rPr>
          <w:b/>
        </w:rPr>
        <w:t>(М.А.Й.).</w:t>
      </w:r>
      <w:r w:rsidR="000D6386" w:rsidRPr="000D6386">
        <w:t xml:space="preserve"> Конечно, и мы принимаем участие в насыщении голода тех, кто подходит к нам через вас. Звенья Иерархии в действии полном тогда, когда последовательность их не нарушается. Принцип Поручительства связан со звеньями Цепи. Нельзя нарушить звено, перескочив через ближайшее. Перескочивший остается без Руководства. Закон Иерархии нерушим.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504.</w:t>
      </w:r>
      <w:r w:rsidR="000D6386" w:rsidRPr="000D6386">
        <w:t xml:space="preserve"> </w:t>
      </w:r>
      <w:r w:rsidR="00451AC2" w:rsidRPr="00451AC2">
        <w:rPr>
          <w:b/>
        </w:rPr>
        <w:t>(Гуру).</w:t>
      </w:r>
      <w:r w:rsidR="000D6386" w:rsidRPr="000D6386">
        <w:t xml:space="preserve"> Разве может быть безразличным отношение к вам, коснувшимся Света Владыки? И друзья, и враги вынуждены реагировать явно на каждое соприкасание с вами. Вот и выявляют они, каждый, сущность свою. И каждый из сокровища своего сердца выносит в ответ доброе или злое. На друзей не будем слишком пенять, если реакции их своеобразны. Сущность свою должен выявить каждый, независимо от того, друг он или враг. А так как и у друзей многое еще не изжито, то и реагируют они соответственно. При этом не мешает понять, что, выявляя свои теневые стороны характера, они помогают их более быстрому изживанию и трансмутации. Поэтому общение с друзьями, безусловно, полезно и строительно.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505.</w:t>
      </w:r>
      <w:r w:rsidR="000D6386" w:rsidRPr="000D6386">
        <w:t xml:space="preserve"> </w:t>
      </w:r>
      <w:r w:rsidR="00451AC2" w:rsidRPr="00451AC2">
        <w:rPr>
          <w:b/>
        </w:rPr>
        <w:t>(Авг. 8).</w:t>
      </w:r>
      <w:r w:rsidR="000D6386" w:rsidRPr="000D6386">
        <w:t xml:space="preserve"> Друг Мой, неисповедимы пути Высшего Руководства судьбою духов, срокам сужденных. Даем моменты прозрения, которые приводят к пониманию связи с теми, в чьих руках находились судьбы народа. Близость с ними указывает на кармические возможности будущего. Не впервые приходится видеть во сне В.И. и тепло и задушевно беседовать с ним. Но никогда еще не было собеседование это столь явным, реальным, длительным и почти в полном сознании того, что оно происходит в состоянии сна. Ты хотел с ним поработать вместе. Видимо, поработать придется. Связь непроста и достаточно крепка, и понимание друг друга взаимно. Верно ощущено его доброе и благожелательное отношение. И маленький плот, на котором переплывали сибирскую реку Обь</w:t>
      </w:r>
      <w:r w:rsidR="000D6386">
        <w:t xml:space="preserve"> — </w:t>
      </w:r>
      <w:r w:rsidR="000D6386" w:rsidRPr="000D6386">
        <w:t xml:space="preserve">символ весьма показательный. И с тем, кто появлялся перед беседой, тоже была связь. Он тоже был недаром поставлен. Когда он, то есть В.И., остановил обсуждение некоторых вопросов, хотел показать, что для них еще не настало время. Конечно, он сейчас очень активен и занят черезвычайно, и знает, что и тебе суждено принять участие в строительстве жизни и продолжить его </w:t>
      </w:r>
      <w:r w:rsidR="000D6386" w:rsidRPr="000D6386">
        <w:lastRenderedPageBreak/>
        <w:t>начинания. Надо поддерживать вашу незримую связь. Будет легче, если импульс будет исходить от тебя. Знаешь закон и условия контакта с теми, кто находится вне плотного мира. Подготовка и знание многое облегчают. Судьба близких Нам духов очень интересна. Они находятся с Нами в постоянной связи. Постоянство готовности сотрудничать с Нами дает им право на то, чтобы состоялась возможность совместной с Нами работы, именно той, которую требуют условия момента. Работа совместная не прерывается ни жизнью, ни смертью. Правильно спросил Ильича: «Столько накоплено, когда же можно будет применить знания и готовность?»</w:t>
      </w:r>
      <w:r w:rsidR="007634C9" w:rsidRPr="007634C9">
        <w:t xml:space="preserve"> </w:t>
      </w:r>
      <w:r w:rsidR="007634C9">
        <w:t>—</w:t>
      </w:r>
      <w:r w:rsidR="000D6386" w:rsidRPr="000D6386">
        <w:t xml:space="preserve"> Отвечу: «Когда придут сроки». Тот, кто срокам сужден, сроков должен дождаться.</w:t>
      </w:r>
    </w:p>
    <w:p w:rsidR="000D6386" w:rsidRPr="000D6386" w:rsidRDefault="000D6386" w:rsidP="00521B7A">
      <w:pPr>
        <w:pStyle w:val="Quote"/>
      </w:pPr>
      <w:r w:rsidRPr="000D6386">
        <w:t>Видел во сне Ильича (В.И.Л.), долго и дружески беседовал с ним и долго был вместе. Он был одет, как обычно: в тройке и кепке своей. Говорили о многом. Спросил: «Столько накоплено знания, скоро ли можно будет его применить?» Помог ему красить что-то вроде мачты. Говорил о психической атмосфере планеты. Сказал ему о слове «духовный» и его применении сейчас. Сказал, что вполне сознаю, что наша встреча происходит во сне. Много о чем говорили. Сказал, что если даже и перевернемся, плывя на небольшом деревянном плотике, на котором находились, то все равно доплывем. (Переплывали через Обь).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506.</w:t>
      </w:r>
      <w:r w:rsidR="000D6386" w:rsidRPr="000D6386">
        <w:t xml:space="preserve"> </w:t>
      </w:r>
      <w:r w:rsidR="00451AC2" w:rsidRPr="00451AC2">
        <w:rPr>
          <w:b/>
        </w:rPr>
        <w:t>(М.А.Й.).</w:t>
      </w:r>
      <w:r w:rsidR="000D6386" w:rsidRPr="000D6386">
        <w:t xml:space="preserve"> Вот видишь сам, как смыкается круг посылаемых Иерархией работников Света. Всё те же знакомые лица. Конечно, можно их облекать в сияющие доспехи духовности, но можно и видеть в обычной рабочей одежде, ибо работники все. Облик обычный легче приемлем. Но всему свое время. Сейчас время напряженнейшего труда по продвижению эволюции человечества всей планеты. Ответственность велика, ибо момент напряжен. Собираются силы для конечной победы над всеми, кто противодействует продвижению в будущее. Успешность борьбы отмечается по вершинам. Неверно будет пытаться судить об успехе по темным и отрицательным сторонам переходного времени. Не по рассеивающейся и уходящей тьме ночи, но по проблеску Света определяется близость прихода зари. Так и мы определяем наступающую Эпоху по признакам светлых явлений, пробивающих толщу подлежащей уничтожению тьмы. Не по тьме, но по искоркам Света или по Света Лучам можно о Свете судить. Их усмотрите, ибо много знаков кругом.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507.</w:t>
      </w:r>
      <w:r w:rsidR="000D6386" w:rsidRPr="000D6386">
        <w:t xml:space="preserve"> </w:t>
      </w:r>
      <w:r w:rsidR="00451AC2" w:rsidRPr="00451AC2">
        <w:rPr>
          <w:b/>
        </w:rPr>
        <w:t>(Гуру).</w:t>
      </w:r>
      <w:r w:rsidR="000D6386" w:rsidRPr="000D6386">
        <w:t xml:space="preserve"> Дела Владыки</w:t>
      </w:r>
      <w:r w:rsidR="000D6386">
        <w:t xml:space="preserve"> — </w:t>
      </w:r>
      <w:r w:rsidR="000D6386" w:rsidRPr="000D6386">
        <w:t xml:space="preserve">вне ограничений временем обычного масштаба. Они в движении постоянно. И постоянно можно принимать участие в них совершенно независимо от всего, что делается и предпринимается теми, кто стоит на подмостках на всеобщее лицезрение. Не они у руля, хотя видимость подтверждает </w:t>
      </w:r>
      <w:r w:rsidR="000D6386" w:rsidRPr="000D6386">
        <w:lastRenderedPageBreak/>
        <w:t>иное. Но видимость</w:t>
      </w:r>
      <w:r w:rsidR="000D6386">
        <w:t xml:space="preserve"> — </w:t>
      </w:r>
      <w:r w:rsidR="000D6386" w:rsidRPr="000D6386">
        <w:t>не действительность. Не дайте очевидности плотной затемнить знание действительности. Поезд, ушедший в тоннель, не исчез, но скрылся на время из поля зрения физического глаза. Основные течения жизни идут в глубине. И когда появляются на поверхности, они изменяют ее. Сужденному быть надлежит, хотя бы вся очевидность кричала оглушающе об обратном. Нерушимость Великого Плана утверждена в огненных сферах Сущего.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508.</w:t>
      </w:r>
      <w:r w:rsidR="000D6386" w:rsidRPr="000D6386">
        <w:t xml:space="preserve"> (322). </w:t>
      </w:r>
      <w:r w:rsidR="00451AC2" w:rsidRPr="00451AC2">
        <w:rPr>
          <w:b/>
        </w:rPr>
        <w:t>(Авг. 9).</w:t>
      </w:r>
      <w:r w:rsidR="000D6386" w:rsidRPr="000D6386">
        <w:t xml:space="preserve"> Созвучие сознаний есть следствие долгой совместной работы и близости. В одночасье его не достичь. Только длительность и постоянство могут его утвердить. Когда Говорю о длительности, Имею в виду сроки, уходящие за пределы одного или нескольких воплощений. Близость поверх местных и случайных условий тоже поймем как явление, от них совершенно не зависимое. И каждый раз, когда близость утверждается вопреки им и в явном и яром противоречии со всем тем, что происходит вокруг, утверждается истина (жизни) действительной жизни духа в пространстве всех измерений, в которых он, сознавая это или нет, имеет свое бытие. Микрокосм человеческий связан с Беспредельностью и постоянно соприкасается с нею, ибо в ней и живет. Все проводники человека и его семеричный состав связывают человека с соответствующими слоями пространства, и задача лишь в том, чтобы это соприкосновение стало сознательным. Именно сознанием должен коснуться и касаться человек Высших Миров, ибо бессознательное с ними общение нужных следствий не даст. Эту степень касания назовем созвучием. В сущности говоря, каждая мысль, которая имеет свободный и достаточно длительный доступ в сознание, обуславливается созвучием. Закон созвучия действует точно, насыщая сознание мыслями по соответствию. Хорошо, когда процесс этот происходит под суровым и строгим контролем воли, ибо неизжитые элементы сознания могут привлечь мысли, идущие из прошлого и не гармонирующие с достигнутой ступенью, или привлечь мысли окружающих того же порядка, или мысли невысоких слоев. Охрана от мыслей негодных нужна постоянная, пока процесс изживания полностью не закончен. Когда же закончится он, долгое время нужна еще стража, ибо дракон серых мыслей живуч.</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509.</w:t>
      </w:r>
      <w:r w:rsidR="000D6386" w:rsidRPr="000D6386">
        <w:t xml:space="preserve"> (323). </w:t>
      </w:r>
      <w:r w:rsidR="00451AC2" w:rsidRPr="00451AC2">
        <w:rPr>
          <w:b/>
        </w:rPr>
        <w:t>(М.А.Й.).</w:t>
      </w:r>
      <w:r w:rsidR="000D6386" w:rsidRPr="000D6386">
        <w:t xml:space="preserve"> Облечем наше сердце в привлекательность любовью и доброжелательством</w:t>
      </w:r>
      <w:r w:rsidR="000D6386">
        <w:t xml:space="preserve"> — </w:t>
      </w:r>
      <w:r w:rsidR="000D6386" w:rsidRPr="000D6386">
        <w:t xml:space="preserve">они исключают осуждение. Обсуждение от осуждения отличается тем, что первое не имеет в себе ни игл, ни колючек и не ранит ауры тех, кого касается. Знание скрытой сущности человека допустимо, полезно и нужно только тогда, когда осуждение становится невозможным. Осуждение при знании человеческой природы породит столько яда, что лучше не знать, чем быть распространителем яда и заразителем окружающего. Мудрая любовь знает недостатки любимых, пытается их исправить и любимым помочь и, зная, все же </w:t>
      </w:r>
      <w:r w:rsidR="000D6386" w:rsidRPr="000D6386">
        <w:lastRenderedPageBreak/>
        <w:t>не осуждает. Ненависть поступает наоборот. Там, где осуждения, нет никакой любви. Там, где осуждение, нет привлекательности. Оберегайтесь от осуждения, если не хотите потерять лучших друзей.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510.</w:t>
      </w:r>
      <w:r w:rsidR="000D6386" w:rsidRPr="000D6386">
        <w:t xml:space="preserve"> (324). </w:t>
      </w:r>
      <w:r w:rsidR="00451AC2" w:rsidRPr="00451AC2">
        <w:rPr>
          <w:b/>
        </w:rPr>
        <w:t>(Гуру).</w:t>
      </w:r>
      <w:r w:rsidR="000D6386" w:rsidRPr="000D6386">
        <w:t xml:space="preserve"> Сны иерархические всегда имеют значение и полны особого смысла. Его следует уловить и поступать соответственно. Можно отметить, как в прошлом часто прибегали к сновидениям, чтобы запечатлеть в сознании человека нужное указание. Имеете много исторических примеров сонных видений, и все они давались с определенной целью. Отнесемся к ним заботливо и внимательно, стараясь выполнить скрытое в них указание.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511.</w:t>
      </w:r>
      <w:r w:rsidR="000D6386" w:rsidRPr="000D6386">
        <w:t xml:space="preserve"> (325). </w:t>
      </w:r>
      <w:r w:rsidR="00451AC2" w:rsidRPr="00451AC2">
        <w:rPr>
          <w:b/>
        </w:rPr>
        <w:t>(Авг. 10).</w:t>
      </w:r>
      <w:r w:rsidR="000D6386" w:rsidRPr="000D6386">
        <w:t xml:space="preserve"> Друг Мой, сердечное сосредоточение не требует тех усилий, которые нужны при сосредоточении мозговом. Сердце естественно удерживает мысли на том, что оно любит и что мило ему. Путь сердца естественен, в то время как вымученные усилия мозга желаемых результатов не дают. К намеченной цели сердцем идите.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512.</w:t>
      </w:r>
      <w:r w:rsidR="000D6386" w:rsidRPr="000D6386">
        <w:t xml:space="preserve"> (326). </w:t>
      </w:r>
      <w:r w:rsidR="00451AC2" w:rsidRPr="00451AC2">
        <w:rPr>
          <w:b/>
        </w:rPr>
        <w:t>(Авг. 11).</w:t>
      </w:r>
      <w:r w:rsidR="000D6386" w:rsidRPr="000D6386">
        <w:t xml:space="preserve"> Меры духа отличаются от телесноземных. Например: земной глаз смотрит вперед, направо, налево, поворачивается вместе с головой, чтобы взглянуть назад. Для духовного глаза не нужны повороты</w:t>
      </w:r>
      <w:r w:rsidR="000D6386">
        <w:t xml:space="preserve"> — </w:t>
      </w:r>
      <w:r w:rsidR="000D6386" w:rsidRPr="000D6386">
        <w:t>он может видеть все не поворачиваясь. Очень трудно даже мысленно приучить себя к видимости без поворотов. Точно так же трудно или даже труднее представить себя вне тела. Тело лежит или сидит в одном месте, а владелец его находится в стороне и смотрит на него со стороны. Так же нелегко представить себя в другом городе или за тысячи верст. Привычка мыслить физическими мерами и в зависимости от положения или местонахождения тела мешает. Но можно приучить себя постепенно находиться мыслью вне тела и двигаться и ориентироваться независимо от него. Именно в воображении своем надо научиться действовать, не будучи связанным телом и его ощущениями и привычками. Связанность духа телом настолько велика, что учить этому придется немало. Хороши мысленные передвижения, причем нужно представить себе, что владелец тела оставляет его и совершенно свободно совершает движение вне его, мысля, что это он сам со всем его сознанием оперирует вне своей земной оболочки. Это не есть выделение астрального или тонкого тела, но подготовка к действиям духа вне плотного проводника. Очень трудно избавиться от ощущения «впереди» «перед собою», «позади», «вправо», «влево», «вверху», «внизу» или от представлений этих понятий. Принцип</w:t>
      </w:r>
      <w:r w:rsidR="000D6386">
        <w:t xml:space="preserve"> — </w:t>
      </w:r>
      <w:r w:rsidR="000D6386" w:rsidRPr="000D6386">
        <w:t>«Где Я, там и всё, где мысль, там и Я». Так же можно путешествовать в прошлое или будущее. Только ограничения плотного мышления мешают. От</w:t>
      </w:r>
      <w:r w:rsidR="00521B7A">
        <w:t xml:space="preserve"> </w:t>
      </w:r>
      <w:r w:rsidR="000D6386" w:rsidRPr="000D6386">
        <w:t xml:space="preserve">многого надо заранее освободиться, прежде чем освоиться с мышлением пространственным. Будем учиться прорывать каналы в </w:t>
      </w:r>
      <w:r w:rsidR="000D6386" w:rsidRPr="000D6386">
        <w:lastRenderedPageBreak/>
        <w:t>пространстве для будущих достижений духа. По проторенной колее даже колеса телеги движутся легче, много легче, чем по целине и буеракам. Так же много легче идти и по проложенной лыжне. Легкости движений в пространстве и полетов надо себя приучить мысленно и в воображении. Дух может видеть одновременно всё. Огненное зрение не знает препятствий и расстояний. Для огненного тела не существует преграды миров. Низшие оболочки обладают различной степенью свободы, или связанности, но меньшей, чем тело Света. Быть везде со своим «Я» не значит влачить за собой физическое тело или даже другие оболочки, лётность каждой из которых различна и понижается в зависимости от степени их плотности или утончения и близости к физической. Высшая лётность принадлежит телу Света, телу огненному, несменяемому облачению духа, затем, понижаясь, идет ментальное, тонкое и астральное тело и тяжкая физическая оболочка. Мысленно двигаться следует приучаться во всех.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513.</w:t>
      </w:r>
      <w:r w:rsidR="000D6386" w:rsidRPr="000D6386">
        <w:t xml:space="preserve"> (327). </w:t>
      </w:r>
      <w:r w:rsidR="00451AC2" w:rsidRPr="00451AC2">
        <w:rPr>
          <w:b/>
        </w:rPr>
        <w:t>(М.А.Й.).</w:t>
      </w:r>
      <w:r w:rsidR="000D6386" w:rsidRPr="000D6386">
        <w:t xml:space="preserve"> Все настроения и состояния оболочек временны. Утверждение Владыки «Я с вами всегда»</w:t>
      </w:r>
      <w:r w:rsidR="000D6386">
        <w:t xml:space="preserve"> — </w:t>
      </w:r>
      <w:r w:rsidR="000D6386" w:rsidRPr="000D6386">
        <w:t>безусловно и вневременно. Это</w:t>
      </w:r>
      <w:r w:rsidR="000D6386">
        <w:t xml:space="preserve"> — </w:t>
      </w:r>
      <w:r w:rsidR="000D6386" w:rsidRPr="000D6386">
        <w:t>основа из основ. На ней следует утвердиться непоколебимо. Близость</w:t>
      </w:r>
      <w:r w:rsidR="000D6386">
        <w:t xml:space="preserve"> — </w:t>
      </w:r>
      <w:r w:rsidR="000D6386" w:rsidRPr="000D6386">
        <w:t>поверх изменения токов и чего бы то ни было другого, затемняющего ее. Желайте свободы духа от притяжений Земли и мышления плоти. Все преодолевается духом и в духе. Преддверие в духе победы решает все.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514.</w:t>
      </w:r>
      <w:r w:rsidR="000D6386" w:rsidRPr="000D6386">
        <w:t xml:space="preserve"> (328). </w:t>
      </w:r>
      <w:r w:rsidR="00451AC2" w:rsidRPr="00451AC2">
        <w:rPr>
          <w:b/>
        </w:rPr>
        <w:t>(Гуру).</w:t>
      </w:r>
      <w:r w:rsidR="000D6386" w:rsidRPr="000D6386">
        <w:t xml:space="preserve"> Если дух несломим, нерушим, неразрушим и вечен, то, царство духа в себе утверждая, недостижимого можно достичь и разрушить оковы плотного мира, цепи рабства плоти разбить.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515.</w:t>
      </w:r>
      <w:r w:rsidR="000D6386" w:rsidRPr="000D6386">
        <w:t xml:space="preserve"> (329). </w:t>
      </w:r>
      <w:r w:rsidR="00451AC2" w:rsidRPr="00451AC2">
        <w:rPr>
          <w:b/>
        </w:rPr>
        <w:t>(Авг. 12).</w:t>
      </w:r>
      <w:r w:rsidR="000D6386" w:rsidRPr="000D6386">
        <w:t xml:space="preserve"> С одной стороны, нельзя от Земли отрываться, с другой</w:t>
      </w:r>
      <w:r w:rsidR="000D6386">
        <w:t xml:space="preserve"> — </w:t>
      </w:r>
      <w:r w:rsidR="000D6386" w:rsidRPr="000D6386">
        <w:t>погружаться в земное</w:t>
      </w:r>
      <w:r w:rsidR="0097625E">
        <w:t xml:space="preserve"> </w:t>
      </w:r>
      <w:r w:rsidR="000D6386" w:rsidRPr="000D6386">
        <w:t>всецело. Эта пара противоположностей наиболее трудная для уравновешивания. Жизнь дает свое, свои дела и заботы, чтобы отрыва не состоялось. Но и о Надземном и Высшем нельзя забывать. Нужна мера погружения в Землю. Учитель Поможет найти стезю равновесия. Терзания духа неизбежны, равно как и тела, и надо только найти какую-то точку опоры, чтобы ни те ни другие не смогли преградить Путь. Этой опорой будет Учитель. Во всех трудных случаях обратимся к Нему. Земному уму слишком многое недоступно. Полагая на Нас все сознание, творите нерушимость Пути. Это не будет возложением, инертным и лишенным самодеятельности. Это будет ярым осознанием совместного движения в будущее. Вместе...</w:t>
      </w:r>
      <w:r w:rsidR="000D6386">
        <w:t xml:space="preserve"> — </w:t>
      </w:r>
      <w:r w:rsidR="000D6386" w:rsidRPr="000D6386">
        <w:t>в этом все. Разделенность</w:t>
      </w:r>
      <w:r w:rsidR="000D6386">
        <w:t xml:space="preserve"> — </w:t>
      </w:r>
      <w:r w:rsidR="000D6386" w:rsidRPr="000D6386">
        <w:t>иллюзия, одна из самых опасных, ибо на ее стороне очевидность. Утверждение несомненного вопреки очевидности будет знаком избранничества ученика.</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516.</w:t>
      </w:r>
      <w:r w:rsidR="000D6386" w:rsidRPr="000D6386">
        <w:t xml:space="preserve"> (330). Опасно отступать. И куда? Минует тяжелое время. Наши дела в нужде не всегда. Переход от Юги тьмы к Юге Света сложен необычайно. Отдыха не Имеем, и постоянен Дозор. Быть вместе</w:t>
      </w:r>
      <w:r w:rsidR="000D6386">
        <w:t xml:space="preserve"> — </w:t>
      </w:r>
      <w:r w:rsidR="000D6386" w:rsidRPr="000D6386">
        <w:t>значит разделить Наши труды, и Нашу стражу, и тягость планетного нагружения. Тягость своя невыносима, но тягость Владыки, разделенная с Ним, несказанно приближает. Несете на себе тяжесть ответственности за Землю, и можно ли удивляться, что нелегко. Быть с Нами</w:t>
      </w:r>
      <w:r w:rsidR="000D6386">
        <w:t xml:space="preserve"> — </w:t>
      </w:r>
      <w:r w:rsidR="000D6386" w:rsidRPr="000D6386">
        <w:t>значит с Нами делить и горе, и радость, радость победы над тьмой.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517.</w:t>
      </w:r>
      <w:r w:rsidR="000D6386" w:rsidRPr="000D6386">
        <w:t xml:space="preserve"> (331). </w:t>
      </w:r>
      <w:r w:rsidR="00451AC2" w:rsidRPr="00451AC2">
        <w:rPr>
          <w:b/>
        </w:rPr>
        <w:t>(М.А.Й.).</w:t>
      </w:r>
      <w:r w:rsidR="000D6386" w:rsidRPr="000D6386">
        <w:t xml:space="preserve"> Чем более тяжко на сердце, тем стать надо плотнее и ближе. Самые ярые волны прибоя разобьются о скалу преданности и стойкости.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518.</w:t>
      </w:r>
      <w:r w:rsidR="000D6386" w:rsidRPr="000D6386">
        <w:t xml:space="preserve"> (332). </w:t>
      </w:r>
      <w:r w:rsidR="00451AC2" w:rsidRPr="00451AC2">
        <w:rPr>
          <w:b/>
        </w:rPr>
        <w:t>(Гуру).</w:t>
      </w:r>
      <w:r w:rsidR="000D6386" w:rsidRPr="000D6386">
        <w:t xml:space="preserve"> Если в карме текущей нельзя ничего изменить, то встретить течение это достойно можно всегда.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519.</w:t>
      </w:r>
      <w:r w:rsidR="000D6386" w:rsidRPr="000D6386">
        <w:t xml:space="preserve"> (333). </w:t>
      </w:r>
      <w:r w:rsidR="00451AC2" w:rsidRPr="00451AC2">
        <w:rPr>
          <w:b/>
        </w:rPr>
        <w:t>(Авг. 14).</w:t>
      </w:r>
      <w:r w:rsidR="000D6386" w:rsidRPr="000D6386">
        <w:t xml:space="preserve"> Для освоения основ Учения одного только интеллектуального понимания того или иного положения недостаточно. Когда понимание укореняется настолько глубоко, что становится выражением чувств и поступков ученика и врастает в его существо, тогда, и только тогда, можно говорить об усвоении основ. Жизнь ставит именно в такие условия, когда принятое не умом, а духом проверяется на практике. И видит тогда человек, что построено им на песке, а что на прочном основании. Песочные построения рассыпаются прахом. Остается лишь то, что стало природою ученика, войдя в его сущность как неотъемлемая часть. Часто жизнью своей стремились Носители Света запечатлеть принесенное людям знание. Цена жизни оказывалась достойною платой, и Свет принесенный сиял через века. Много трудов приходится приложить в борьбе против очевидности Майи, ибо ее яркие и видимые сны постоянно перед глазами, в то время как вечная правда сущего сокрыта от взора земного. Но если вода долбит камень, то пусть этот пример послужит символом того упорства, силою которого разрушаются построения Майи. Да, Царство Мое не от мира сего, не от мира снов земных, преходящих, но от Мира Космической Огненной Действительности.</w:t>
      </w:r>
    </w:p>
    <w:p w:rsidR="00D8779F" w:rsidRDefault="00D8779F" w:rsidP="000D6386"/>
    <w:p w:rsidR="000D6386" w:rsidRPr="000D6386" w:rsidRDefault="000C1121" w:rsidP="000D6386">
      <w:r w:rsidRPr="000C1121">
        <w:rPr>
          <w:b/>
        </w:rPr>
        <w:t>1965</w:t>
      </w:r>
      <w:r>
        <w:rPr>
          <w:b/>
        </w:rPr>
        <w:t xml:space="preserve"> г. </w:t>
      </w:r>
      <w:r w:rsidR="00C515BC" w:rsidRPr="00C515BC">
        <w:rPr>
          <w:b/>
        </w:rPr>
        <w:t>520.</w:t>
      </w:r>
      <w:r w:rsidR="000D6386" w:rsidRPr="000D6386">
        <w:t xml:space="preserve"> (334). </w:t>
      </w:r>
      <w:r w:rsidR="00451AC2" w:rsidRPr="00451AC2">
        <w:rPr>
          <w:b/>
        </w:rPr>
        <w:t>(М.А.Й.).</w:t>
      </w:r>
      <w:r w:rsidR="000D6386" w:rsidRPr="000D6386">
        <w:t xml:space="preserve"> Майя плотного мира, Майя астрала, ментальная Майя</w:t>
      </w:r>
      <w:r w:rsidR="000D6386">
        <w:t xml:space="preserve"> — </w:t>
      </w:r>
      <w:r w:rsidR="000D6386" w:rsidRPr="000D6386">
        <w:t>где же действительность, если все смертные оболочки порождают Майю во всех мирах? Действительность осознается в Луче Владыки. Назовем жизнь ученика борьбою за утверждение действительности. Ее усмотреть в мелькающих волнах потока будет победой над Майей.</w:t>
      </w:r>
    </w:p>
    <w:p w:rsidR="00D8779F" w:rsidRDefault="00D8779F" w:rsidP="000D6386"/>
    <w:p w:rsidR="000D6386" w:rsidRPr="000D6386" w:rsidRDefault="000C1121" w:rsidP="000D6386">
      <w:r w:rsidRPr="000C1121">
        <w:rPr>
          <w:b/>
        </w:rPr>
        <w:t>1965</w:t>
      </w:r>
      <w:r>
        <w:rPr>
          <w:b/>
        </w:rPr>
        <w:t xml:space="preserve"> г. </w:t>
      </w:r>
      <w:r w:rsidR="00C515BC" w:rsidRPr="00C515BC">
        <w:rPr>
          <w:b/>
        </w:rPr>
        <w:t>521.</w:t>
      </w:r>
      <w:r w:rsidR="000D6386" w:rsidRPr="000D6386">
        <w:t xml:space="preserve"> (335). </w:t>
      </w:r>
      <w:r w:rsidR="00451AC2" w:rsidRPr="00451AC2">
        <w:rPr>
          <w:b/>
        </w:rPr>
        <w:t>(Гуру).</w:t>
      </w:r>
      <w:r w:rsidR="000D6386" w:rsidRPr="000D6386">
        <w:t xml:space="preserve"> Ее, (то есть) действительность, можно утверждать каждодневно среди жизни обычной, как бы поднимаясь </w:t>
      </w:r>
      <w:r w:rsidR="000D6386" w:rsidRPr="000D6386">
        <w:lastRenderedPageBreak/>
        <w:t>над ней. Ритм общения этим очень полезен</w:t>
      </w:r>
      <w:r w:rsidR="000D6386">
        <w:t xml:space="preserve"> — </w:t>
      </w:r>
      <w:r w:rsidR="000D6386" w:rsidRPr="000D6386">
        <w:t>как бы вершины гор, поднимающиеся над туманом и сумраком низин. Пусть по ним и ступает нога идущего к Свету.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522.</w:t>
      </w:r>
      <w:r w:rsidR="000D6386" w:rsidRPr="000D6386">
        <w:t xml:space="preserve"> (336). </w:t>
      </w:r>
      <w:r w:rsidR="00451AC2" w:rsidRPr="00451AC2">
        <w:rPr>
          <w:b/>
        </w:rPr>
        <w:t>(Авг. 15).</w:t>
      </w:r>
      <w:r w:rsidR="000D6386" w:rsidRPr="000D6386">
        <w:t xml:space="preserve"> Срок между воплощениями обычно во много раз превышает земное пребывание. И когда человек возвращается снова на Землю, условия совершенно меняются, даже если по кармическим причинам он воплотился в той же народности. Можно представить себе, насколько эти условия становятся другими, если даже меняется цвет кожи или пол. Конечно, ничего не остается от того, чем раньше владел. И если девочка помнит прежнее воплощение и отыскивает зарытые деньги, то это исключение не касается общего правила. Многие помнят или вспоминают, но ничего не могут назвать своим. Хорошо, кто любит красоты природы</w:t>
      </w:r>
      <w:r w:rsidR="000D6386">
        <w:t xml:space="preserve"> — </w:t>
      </w:r>
      <w:r w:rsidR="000D6386" w:rsidRPr="000D6386">
        <w:t>они есть и в Мире Надземном,</w:t>
      </w:r>
      <w:r w:rsidR="000D6386">
        <w:t xml:space="preserve"> — </w:t>
      </w:r>
      <w:r w:rsidR="000D6386" w:rsidRPr="000D6386">
        <w:t>ибо эта любовь относится уже к области непреходящего. Сюда же относится и служение Красоте во всех видах истинного искусства. Красота охватывает собою и все положительные качества духа, ибо сущность Красоты близка и преданности, и мужеству, и подвигу. Оболочки человека, творящего подвиг, насыщены Красотою и сияют Светом, не зримым для глаза земного. Таким образом, Служение непреходящему может легко совершаться в жизни обычной при полном понимании того, что плоды этого Служения человек уносит с собой. Потому оно называется Великим. Все, что вокруг человека, он может разделить на две категории вещей или явлений: одни он берет с собою в будущее, другие взять не может. Насколько же нелепы все приобретения без понимания истинного смысла земных предметов. При понимании яд чувства личной собственности покидает вещи, которыми временно пользуется человек, зная сроки и смысл их существования и то, для чего создаются новые вещи или идет новое строительство. Такое понимание оправдывает смысл существования предметов, создаваемых рукой человека. Но надо знать.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523.</w:t>
      </w:r>
      <w:r w:rsidR="000D6386" w:rsidRPr="000D6386">
        <w:t xml:space="preserve"> (337). </w:t>
      </w:r>
      <w:r w:rsidR="00451AC2" w:rsidRPr="00451AC2">
        <w:rPr>
          <w:b/>
        </w:rPr>
        <w:t>(М.А.Й.).</w:t>
      </w:r>
      <w:r w:rsidR="000D6386" w:rsidRPr="000D6386">
        <w:t xml:space="preserve"> И пока еще не научились любить все человечество в целом самоотверженной и непреходящей любовью, разделим тех, с кем жизнь заставляет встречаться, на прохожих и близких. Близкими называем людей, чувства к которым не кончаются со смертью тела, но переносятся дальше, в будущее, не имеющее конца. Близким уделим должное внимание и время, прохожим</w:t>
      </w:r>
      <w:r w:rsidR="000D6386">
        <w:t xml:space="preserve"> — </w:t>
      </w:r>
      <w:r w:rsidR="000D6386" w:rsidRPr="000D6386">
        <w:t>не более того, что требует долг или условия встречи, и правило учеников</w:t>
      </w:r>
      <w:r w:rsidR="000D6386">
        <w:t xml:space="preserve"> — </w:t>
      </w:r>
      <w:r w:rsidR="000D6386" w:rsidRPr="000D6386">
        <w:t>помогать всем везде и всегда, где кто-то нуждается в этой помощи кармически именно от вас. Навязывать свою помощь нельзя, но, когда сердце на нее указует, ее следует оказать. Всем ли и всегда Помогал Великий Учитель?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524.</w:t>
      </w:r>
      <w:r w:rsidR="000D6386" w:rsidRPr="000D6386">
        <w:t xml:space="preserve"> (338). </w:t>
      </w:r>
      <w:r w:rsidR="00451AC2" w:rsidRPr="00451AC2">
        <w:rPr>
          <w:b/>
        </w:rPr>
        <w:t>(Гуру).</w:t>
      </w:r>
      <w:r w:rsidR="000D6386" w:rsidRPr="000D6386">
        <w:t xml:space="preserve"> Через настоящее в будущее будем проходить так, как по мосту через пропасть. Настоящее</w:t>
      </w:r>
      <w:r w:rsidR="000D6386">
        <w:t xml:space="preserve"> — </w:t>
      </w:r>
      <w:r w:rsidR="000D6386" w:rsidRPr="000D6386">
        <w:t xml:space="preserve">всё, что </w:t>
      </w:r>
      <w:r w:rsidR="000D6386" w:rsidRPr="000D6386">
        <w:lastRenderedPageBreak/>
        <w:t>вокруг, а будущее</w:t>
      </w:r>
      <w:r w:rsidR="000D6386">
        <w:t xml:space="preserve"> — </w:t>
      </w:r>
      <w:r w:rsidR="000D6386" w:rsidRPr="000D6386">
        <w:t>это цель впереди. Задержки и остановки бессмысленны, и время не ждет.</w:t>
      </w:r>
    </w:p>
    <w:p w:rsidR="00451AC2" w:rsidRDefault="00451AC2" w:rsidP="000D6386"/>
    <w:p w:rsidR="000D6386" w:rsidRPr="000D6386" w:rsidRDefault="000D6386" w:rsidP="006D6B52">
      <w:pPr>
        <w:pStyle w:val="Quote"/>
      </w:pPr>
      <w:r w:rsidRPr="000D6386">
        <w:t>Вчера ездил на открытие памятника Ю.Н.</w:t>
      </w:r>
      <w:r w:rsidR="00C67354">
        <w:rPr>
          <w:rStyle w:val="FootnoteReference"/>
        </w:rPr>
        <w:footnoteReference w:id="23"/>
      </w:r>
      <w:r w:rsidRPr="000D6386">
        <w:t xml:space="preserve"> Переночевать было негде, и вернулся тут же. К столу не пригласили и к &lt;...&gt; не заехал.</w:t>
      </w:r>
    </w:p>
    <w:p w:rsidR="000D6386" w:rsidRPr="000D6386" w:rsidRDefault="000C1121" w:rsidP="000D6386">
      <w:r w:rsidRPr="000C1121">
        <w:rPr>
          <w:b/>
        </w:rPr>
        <w:t>1</w:t>
      </w:r>
      <w:r w:rsidRPr="00BF2C2C">
        <w:rPr>
          <w:b/>
        </w:rPr>
        <w:t>965</w:t>
      </w:r>
      <w:r>
        <w:rPr>
          <w:b/>
        </w:rPr>
        <w:t xml:space="preserve"> г. </w:t>
      </w:r>
      <w:r w:rsidR="00C515BC" w:rsidRPr="00C515BC">
        <w:rPr>
          <w:b/>
        </w:rPr>
        <w:t>525.</w:t>
      </w:r>
      <w:r w:rsidR="000D6386" w:rsidRPr="000D6386">
        <w:t xml:space="preserve"> (339). </w:t>
      </w:r>
      <w:r w:rsidR="00451AC2" w:rsidRPr="00451AC2">
        <w:rPr>
          <w:b/>
        </w:rPr>
        <w:t>(Авг. 18).</w:t>
      </w:r>
      <w:r w:rsidR="000D6386" w:rsidRPr="000D6386">
        <w:t xml:space="preserve"> Внимание людей есть Майя. Истинные чувства поверх ее уявлений. И в отношении встречных ищите непреходящие чувства. Все прочие не стоят того, чтобы отягощать ими сознание. Им надо знать только цену, чтобы не огорчаться и не омрачаться тем, что сегодня о себе заявляет, чтобы завтра пройти и забыться.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526.</w:t>
      </w:r>
      <w:r w:rsidR="000D6386" w:rsidRPr="000D6386">
        <w:t xml:space="preserve"> (340). </w:t>
      </w:r>
      <w:r w:rsidR="00451AC2" w:rsidRPr="00451AC2">
        <w:rPr>
          <w:b/>
        </w:rPr>
        <w:t>(М.А.Й.).</w:t>
      </w:r>
      <w:r w:rsidR="000D6386" w:rsidRPr="000D6386">
        <w:t xml:space="preserve"> Биполярность человеческих чувств подлежит неизбежности замены их своей противоположностью. В этом заключается особенность астрала. Сегодня превознесут, чтобы после унизить и снова приблизить потом. Эти качания очень характерны для уявлений астрала</w:t>
      </w:r>
      <w:r w:rsidR="000D6386">
        <w:t xml:space="preserve"> — </w:t>
      </w:r>
      <w:r w:rsidR="000D6386" w:rsidRPr="000D6386">
        <w:t>грош им цена. Будем в жизни искать постоянство преданности, любви и прочих чувств добрых.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527.</w:t>
      </w:r>
      <w:r w:rsidR="000D6386" w:rsidRPr="000D6386">
        <w:t xml:space="preserve"> (341). </w:t>
      </w:r>
      <w:r w:rsidR="00451AC2" w:rsidRPr="00451AC2">
        <w:rPr>
          <w:b/>
        </w:rPr>
        <w:t>(Гуру).</w:t>
      </w:r>
      <w:r w:rsidR="000D6386" w:rsidRPr="000D6386">
        <w:t xml:space="preserve"> Все, основанное на личных чувствах,</w:t>
      </w:r>
      <w:r w:rsidR="000D6386">
        <w:t xml:space="preserve"> — </w:t>
      </w:r>
      <w:r w:rsidR="000D6386" w:rsidRPr="000D6386">
        <w:t>непрочно, впрочем, как и сама личность. То, в чем выражается временность, или временный аспект вневременности духа, не может быть вместилищем непреходящих чувств, привязанностей и близости.</w:t>
      </w:r>
    </w:p>
    <w:p w:rsidR="00451AC2" w:rsidRDefault="00451AC2" w:rsidP="000D6386"/>
    <w:p w:rsidR="000D6386" w:rsidRPr="000D6386" w:rsidRDefault="000D6386" w:rsidP="00D84108">
      <w:pPr>
        <w:pStyle w:val="Quote"/>
      </w:pPr>
      <w:r w:rsidRPr="000D6386">
        <w:t>Очутившись в темном помещении, увидел, что вокруг меня как бы светлеет и озаряется слегка, по-видимому, моей собственной аурой.</w:t>
      </w:r>
    </w:p>
    <w:p w:rsidR="000D6386" w:rsidRPr="000D6386" w:rsidRDefault="000C1121" w:rsidP="000D6386">
      <w:r w:rsidRPr="000C1121">
        <w:rPr>
          <w:b/>
        </w:rPr>
        <w:t>1</w:t>
      </w:r>
      <w:r w:rsidRPr="00BF2C2C">
        <w:rPr>
          <w:b/>
        </w:rPr>
        <w:t>965</w:t>
      </w:r>
      <w:r>
        <w:rPr>
          <w:b/>
        </w:rPr>
        <w:t xml:space="preserve"> г. </w:t>
      </w:r>
      <w:r w:rsidR="00C515BC" w:rsidRPr="00C515BC">
        <w:rPr>
          <w:b/>
        </w:rPr>
        <w:t>528.</w:t>
      </w:r>
      <w:r w:rsidR="000D6386" w:rsidRPr="000D6386">
        <w:t xml:space="preserve"> (342). </w:t>
      </w:r>
      <w:r w:rsidR="00451AC2" w:rsidRPr="00451AC2">
        <w:rPr>
          <w:b/>
        </w:rPr>
        <w:t>(Авг. 19).</w:t>
      </w:r>
      <w:r w:rsidR="000D6386" w:rsidRPr="000D6386">
        <w:t xml:space="preserve"> Вопрос о светимости важен, ибо в Тонком Мире источником освещения служит аура человека. «Засвечусь ли?»</w:t>
      </w:r>
      <w:r w:rsidR="000D6386">
        <w:t xml:space="preserve"> — </w:t>
      </w:r>
      <w:r w:rsidR="000D6386" w:rsidRPr="000D6386">
        <w:t>спрашивает себя перешедший. Кто-то творит вокруг себя потемки, а кто</w:t>
      </w:r>
      <w:r w:rsidR="007634C9">
        <w:t>-</w:t>
      </w:r>
      <w:r w:rsidR="000D6386" w:rsidRPr="000D6386">
        <w:t>то Свет. Действует все тот же накопленный Агни. Можно сказать, что земное пребывание и дается для того, чтобы утвердить в себе свет самоисходящий. Самодеятельность сознания указывает уже на наличие нужных накоплений. Изложение чужих мыслей или даже Учения</w:t>
      </w:r>
      <w:r w:rsidR="000D6386">
        <w:t xml:space="preserve"> — </w:t>
      </w:r>
      <w:r w:rsidR="000D6386" w:rsidRPr="000D6386">
        <w:t>это одно, но мысли Учения, усвоенные, и ассимилированные, и выражающиеся в творчестве новых, уже самоисходящих, мыслей, будут знаком зарождения самоисходящих лучей. Понимание различия между творчеством репродуктивным и самостоятельным поможет увидеть то, чем отличается сознание, творящее самоисходящий Свет, от сознаний, заимствующих его от Носителей Света и питающихся чужими огнями. Приходим к тому же</w:t>
      </w:r>
      <w:r w:rsidR="000D6386">
        <w:t xml:space="preserve"> — </w:t>
      </w:r>
      <w:r w:rsidR="000D6386" w:rsidRPr="000D6386">
        <w:t xml:space="preserve">к необходимости возжжения Агни, без которого Свет невозможен. Говорю: «Устремитесь», ибо не </w:t>
      </w:r>
      <w:r w:rsidR="000D6386" w:rsidRPr="000D6386">
        <w:lastRenderedPageBreak/>
        <w:t>Могу устремиться за вас. Импульс должен идти изнутри человека, хотящего Света. Никто за него не в состоянии породить нужную степень энергии, к которой можно было бы приложить энергии Наши. Принесите хоть что-то. Не принесший кувшинов не имеет, во что принять Свет. Самоисходящие импульсы духа этим особенно ценны. Когда встречаете их, казалось бы, внешне и устремленных, но не имеющих того, к чему можно было бы приложить энергии вашего Агни, понимаете Нашу печаль и слова: «И Хотел Он возложить руки, и пусто было кругом». Дать неготовому сознанию</w:t>
      </w:r>
      <w:r w:rsidR="000D6386">
        <w:t xml:space="preserve"> — </w:t>
      </w:r>
      <w:r w:rsidR="000D6386" w:rsidRPr="000D6386">
        <w:t>значит нанести вред и ему, и себе, и пространству. Потому так ценны самоходы, и потому так широко дается им Наша Помощь. Явление самоисходящих лучей столь необычно, что даже коснувшиеся Учения не могут относиться к носителям их безразлично, не говоря уж о посторонних. В этом тягость, одна из тягостей, или трудностей, несения Света, ибо реакции на Свет бывают очень болезненны от наносимых ударов. Ибо во многом знании многие печали, и обычно несущему Свет он дает мало счастья земного.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529.</w:t>
      </w:r>
      <w:r w:rsidR="000D6386" w:rsidRPr="000D6386">
        <w:t xml:space="preserve"> </w:t>
      </w:r>
      <w:r w:rsidR="00451AC2" w:rsidRPr="00451AC2">
        <w:rPr>
          <w:b/>
        </w:rPr>
        <w:t>(М.А.Й.).</w:t>
      </w:r>
      <w:r w:rsidR="000D6386" w:rsidRPr="000D6386">
        <w:t xml:space="preserve"> Вы хотите скорее дойти и стать еще ближе к Фокусу Света, мы</w:t>
      </w:r>
      <w:r w:rsidR="000D6386">
        <w:t xml:space="preserve"> — </w:t>
      </w:r>
      <w:r w:rsidR="000D6386" w:rsidRPr="000D6386">
        <w:t>тоже, и в этом вам помогаем. Каждое обременение обстоятельствами, правильно понятое, приближает вас к цели. Научитесь радоваться этим отягощениям, ибо они и есть ступени лестницы восхождения. Вы дороги нам и нужны, очень нужны. Если бы знали, насколько, тотчас рассеялись бы все ваши беспокойства и опасения за ваше будущее. Если даже обратившемуся разбойнику было обещано совместное пребывание в сферах Света, то что же сказать о тех, кто устремлялся годами. Каждое зернышко устремления даст свои всходы и плод. Понимаете Нашу печаль и слова: «И Хотел Он возложить руки, и пусто было кругом».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530.</w:t>
      </w:r>
      <w:r w:rsidR="000D6386" w:rsidRPr="000D6386">
        <w:t xml:space="preserve"> (343). </w:t>
      </w:r>
      <w:r w:rsidR="00451AC2" w:rsidRPr="00451AC2">
        <w:rPr>
          <w:b/>
        </w:rPr>
        <w:t>(Гуру).</w:t>
      </w:r>
      <w:r w:rsidR="000D6386" w:rsidRPr="000D6386">
        <w:t xml:space="preserve"> «Не весте ни дня, ни часа». Поэтому лучше пребывать в готовности постоянной, уложив в ларец заветный только то, что будет нужно для будущего. Собиранию и накапливанию этого материала и можно посвятить все дни жизни своей на Земле. Нужное для будущего оказывается не менее ценным и для настоящего, так как светит светом своим пространству и людям. Торжественность необходима, ибо как же без нее отделить сознание от суеты. Но с нею даже и суета не опасна, ибо не сможет захватить мысли и овладеть ими. При постоянстве дозора идти много легче. Идущему к Свету противодействий не избежать.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531.</w:t>
      </w:r>
      <w:r w:rsidR="000D6386" w:rsidRPr="000D6386">
        <w:t xml:space="preserve"> (344). </w:t>
      </w:r>
      <w:r w:rsidR="00451AC2" w:rsidRPr="00451AC2">
        <w:rPr>
          <w:b/>
        </w:rPr>
        <w:t>(Авг. 20).</w:t>
      </w:r>
      <w:r w:rsidR="000D6386" w:rsidRPr="000D6386">
        <w:t xml:space="preserve"> Друг Мой, достижение ступени непрерываемого сознания является величайшим. Оно может быть протянуто в Беспредельность на целую Манвантару и за ее пределы. Цель эволюции человека</w:t>
      </w:r>
      <w:r w:rsidR="000D6386">
        <w:t xml:space="preserve"> — </w:t>
      </w:r>
      <w:r w:rsidR="000D6386" w:rsidRPr="000D6386">
        <w:t xml:space="preserve">в этом достижении. Неосмысленно говорят люди о бессмертии, повторяя чужие слова. Да, дух не </w:t>
      </w:r>
      <w:r w:rsidR="000D6386" w:rsidRPr="000D6386">
        <w:lastRenderedPageBreak/>
        <w:t>умирает. Но что пользы от этого человеку, если дух его жив, а сознание отсутствует. Бессмертие духа отнюдь не означает непрерываемость сознания, ибо в Тонком Мире перешедшие туда не имеют непрерываемого сознания и потому не живут. Слова «предоставьте мертвым хоронить своих мертвецов» полны глубокого и трагического смысла. То, что человек считает своим «я»,</w:t>
      </w:r>
      <w:r w:rsidR="000D6386">
        <w:t xml:space="preserve"> — </w:t>
      </w:r>
      <w:r w:rsidR="000D6386" w:rsidRPr="000D6386">
        <w:t>смертно. Протяженность жизни этого «я»</w:t>
      </w:r>
      <w:r w:rsidR="000D6386">
        <w:t xml:space="preserve"> — </w:t>
      </w:r>
      <w:r w:rsidR="000D6386" w:rsidRPr="000D6386">
        <w:t>одно земное воплощение. Человек правильно не хочет мириться с тем, что оно смертно, так как чует истину бессмертия духа. Но чуять и верить еще не означает ступени непрерываемого сознания, хотя и приближает к нему. Способность выхода в тонком теле много дает развитому сознанию, если оно не медиумично, но не дает непрерываемого сознания. Вопрос этот сложен необычайно. Должно быть оформлено огненное тело</w:t>
      </w:r>
      <w:r w:rsidR="000D6386">
        <w:t xml:space="preserve"> — </w:t>
      </w:r>
      <w:r w:rsidR="000D6386" w:rsidRPr="000D6386">
        <w:t>носитель непрерываемого сознания. Все прочие тела-оболочки</w:t>
      </w:r>
      <w:r w:rsidR="000D6386">
        <w:t xml:space="preserve"> — </w:t>
      </w:r>
      <w:r w:rsidR="000D6386" w:rsidRPr="000D6386">
        <w:t>смертны, равно как и плотное тело. Все они только на срок. Перенесение пятого принципа в шестой и седьмой объединяет Высшую Триаду и оформляет огненное тело. Называем его телом Света. Оно облекает Смотрящего Вечно безмолвного Рекордера внутри. Тайна человека велика есть. Тот, кто хотя бы однажды проявлялся сознательно в своем высшем «Я», этой Тайны касался. Это «Я» вне сферы уявления земной личности человека. Когда Сказал людям «Вы боги», Имел в виду огненное «Я» человека и возможности каждого его осознать. Человек может отбросить свое личное призрачное «я», даже не ощутив при этом никакой утраты, но, наоборот, почувствовав себя как бы другим существом, могучим, и сильным, и свободным, и полностью сохранившим целостность ощущения «Я есмь». «Я», но «Я» другое, непохожее совершенно на того, кем обычно считает себя человек, и слабым, несовершенным отражением которого является его земная личность. Прежде чем достичь, надо знать, чего хочет достичь человек и как. Путь Мы Даем и возможности Указуем. Хотящий может идти.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532.</w:t>
      </w:r>
      <w:r w:rsidR="000D6386" w:rsidRPr="000D6386">
        <w:t xml:space="preserve"> </w:t>
      </w:r>
      <w:r w:rsidR="00451AC2" w:rsidRPr="00451AC2">
        <w:rPr>
          <w:b/>
        </w:rPr>
        <w:t>(М.А.Й.).</w:t>
      </w:r>
      <w:r w:rsidR="000D6386" w:rsidRPr="000D6386">
        <w:t xml:space="preserve"> Мысль совершенно верна: решение Владык распространяется на целый цикл времени. И потому наша близость и сотрудничество имеют значение очень большой длительности. Так же и Агни Йога дана на тысячелетия. Новое Учение, провозвестие его и провозвестница неотделимы друг от друга.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533.</w:t>
      </w:r>
      <w:r w:rsidR="000D6386" w:rsidRPr="000D6386">
        <w:t xml:space="preserve"> (345). </w:t>
      </w:r>
      <w:r w:rsidR="00451AC2" w:rsidRPr="00451AC2">
        <w:rPr>
          <w:b/>
        </w:rPr>
        <w:t>(Гуру).</w:t>
      </w:r>
      <w:r w:rsidR="000D6386" w:rsidRPr="000D6386">
        <w:t xml:space="preserve"> Каждое наше начинание</w:t>
      </w:r>
      <w:r w:rsidR="000D6386">
        <w:t xml:space="preserve"> — </w:t>
      </w:r>
      <w:r w:rsidR="000D6386" w:rsidRPr="000D6386">
        <w:t>прообраз будущих нахождений человечества, утвержденных Иерархией Света. Каждое будет в пространстве расти и даст богатые и благие следствия. Очевидность не являет действительности. Знающий смотрит поверх внешней видимости. Понимая подвижность и непреложность Великого Плана, не ошибетесь, делая из этого соответствующие выводы.</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534.</w:t>
      </w:r>
      <w:r w:rsidR="000D6386" w:rsidRPr="000D6386">
        <w:t xml:space="preserve"> (346). </w:t>
      </w:r>
      <w:r w:rsidR="00451AC2" w:rsidRPr="00451AC2">
        <w:rPr>
          <w:b/>
        </w:rPr>
        <w:t>(Авг. 21).</w:t>
      </w:r>
      <w:r w:rsidR="000D6386" w:rsidRPr="000D6386">
        <w:t xml:space="preserve"> Личность человека должна быть безропотным и послушным слугою его высшего «Я». И всякий раз, когда личность страдает, интересы ее ущемляются и отодвигаются на задний план,</w:t>
      </w:r>
      <w:r w:rsidR="000D6386">
        <w:t xml:space="preserve"> — </w:t>
      </w:r>
      <w:r w:rsidR="000D6386" w:rsidRPr="000D6386">
        <w:t>это уже хорошо, ибо разбухание личности затмевает то, ради чего она существует как собиратель нужного материала и опыта для Индивидуальности человека. Трагедия воплощенных в том, что, всецело погружаясь в интересы личности и живя только ими, человек со смертью своей личности не оставляет себе ничего, чем бы мог жить он в Надземном, где исчезает и прекращается все, чем обычно живет на Земле человек. Глубочайшее значение искусства в том, что чувства, эмоции и переживания, связанные с ним, будучи явлениями чисто духовного порядка, переносятся в Мир Тонкий и служат для человека материалом, которым он как бы живет и который он углубляет, варьирует по заложенному в нем направлению. В высшем понимании даже переживания в Девачане</w:t>
      </w:r>
      <w:r w:rsidR="000D6386">
        <w:t xml:space="preserve"> — </w:t>
      </w:r>
      <w:r w:rsidR="000D6386" w:rsidRPr="000D6386">
        <w:t>иллюзии Майи, сны, хотя и яркие, и напряженные, и еще более красочные и полные, нежели земные сны, то есть земная жизнь воплощенного. Освобождение от всех видов Майи</w:t>
      </w:r>
      <w:r w:rsidR="000D6386">
        <w:t xml:space="preserve"> — </w:t>
      </w:r>
      <w:r w:rsidR="000D6386" w:rsidRPr="000D6386">
        <w:t>задача Архата. Задача трудна. Достижение ступени непрерываемого сознания связано с решением этой задачи. Столько препятствий и иллюзий надо преодолеть, прежде чем сознание освободится от всех ненужных наслоений и приобретет знание. Конечно, только под руководством Учителя возможно это освобождение. Полагая на Нас все сознание, можно достичь.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535.</w:t>
      </w:r>
      <w:r w:rsidR="000D6386" w:rsidRPr="000D6386">
        <w:t xml:space="preserve"> (347). Очень важно усвоить основы. Внедренные в сознание, они незаметно и неощутимо, но упорно и прочно, хотя и медленно, преображают мышление. Именно благодаря им происходит трансмутация человеческой сущности. Но их надо внедрить и утвердить так, чтобы ничто уже не смогло их поколебать. Прямая борьба со всем, что подлежит изживанию, трудна непомерно, ибо подавление и запрещение заставляют снова отрастать отрубленные головы чудовища. Но основы, принятые в сознание, незаметно подтачивают самые корни астральной сущности человека и всего, что подлежит очищению. Когда, скажем, осознана преходящая и временная природа личности и ее обреченность на уничтожение при переходе духа в Мир Тонкий, то и все уявления ее утрачивают свое самодовлеющее значение, а вместе с этим и свою власть над сознанием. Знание необходимо как освобождающее условие. Правильно поступаете, если все время возвращаетесь к основам, пытаясь их возможно прочнее внедрить в глубины свои. Только познавание их может преобразить ветхого человека.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536.</w:t>
      </w:r>
      <w:r w:rsidR="000D6386" w:rsidRPr="000D6386">
        <w:t xml:space="preserve"> (348). </w:t>
      </w:r>
      <w:r w:rsidR="00451AC2" w:rsidRPr="00451AC2">
        <w:rPr>
          <w:b/>
        </w:rPr>
        <w:t>(М.А.Й.).</w:t>
      </w:r>
      <w:r w:rsidR="000D6386" w:rsidRPr="000D6386">
        <w:t xml:space="preserve"> Нередко бывает, что Учитель Признаёт достоинство своего ученика и его ценность, но не признаются они теми, кто находится около или в орбите общих с делом Учителя интересов. Будем ли об этом тужить, если имеем </w:t>
      </w:r>
      <w:r w:rsidR="000D6386" w:rsidRPr="000D6386">
        <w:lastRenderedPageBreak/>
        <w:t>признание Владыки или имеете наше? Было бы хуже, если было бы наоборот. Не ищите признания, не ищите ничьего признания, кроме нашего и Владыки. Владыки признание важнее и выше всего, даже нашего. Этим сознанием и идите через непризнание ваше со стороны тех, кто не знает. Если бы знали, признали. Но что может дать вам это признание? В лучшем случае чувство недлительного удовлетворения. Истинная дружба, не преходящая во времени, сияет при всех сочетаниях внешних условий, и так же истинная духовная близость. Если их нет со стороны тех, кто должен был бы к вам относиться иначе, не горюйте</w:t>
      </w:r>
      <w:r w:rsidR="000D6386">
        <w:t xml:space="preserve"> — </w:t>
      </w:r>
      <w:r w:rsidR="000D6386" w:rsidRPr="000D6386">
        <w:t>те, кто действительно близок к Владыке, будут близки и вам.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537.</w:t>
      </w:r>
      <w:r w:rsidR="000D6386" w:rsidRPr="000D6386">
        <w:t xml:space="preserve"> </w:t>
      </w:r>
      <w:r w:rsidR="00451AC2" w:rsidRPr="00451AC2">
        <w:rPr>
          <w:b/>
        </w:rPr>
        <w:t>(Гуру).</w:t>
      </w:r>
      <w:r w:rsidR="000D6386" w:rsidRPr="000D6386">
        <w:t xml:space="preserve"> Многих ли близких, оставшихся верными нам до конца, видите около нас? Верность оставшихся очень цените, хотя бы они и относились к вам не так, как хотелось бы вам. Сверхличная оценка других людей, независимая от их личного отношения к вам, будет единственно правильной. Личные отношения, построенные на личных чувствах и эмоциях, весьма непрочны и непостоянны, так как базируются обычно на переживаниях астрала. Будем учиться сверхлично смотреть на людей. Критерий один: ценность данного человека для эволюции и Дела Владыки.</w:t>
      </w:r>
    </w:p>
    <w:p w:rsidR="00451AC2" w:rsidRDefault="00451AC2" w:rsidP="000D6386"/>
    <w:p w:rsidR="000D6386" w:rsidRPr="000D6386" w:rsidRDefault="000D6386" w:rsidP="009168F1">
      <w:pPr>
        <w:pStyle w:val="Quote"/>
      </w:pPr>
      <w:r w:rsidRPr="000D6386">
        <w:t>Во сне летал и проходил сквозь стены, показывая это людям.</w:t>
      </w:r>
    </w:p>
    <w:p w:rsidR="000D6386" w:rsidRPr="000D6386" w:rsidRDefault="000C1121" w:rsidP="000D6386">
      <w:r w:rsidRPr="000C1121">
        <w:rPr>
          <w:b/>
        </w:rPr>
        <w:t>1</w:t>
      </w:r>
      <w:r w:rsidRPr="00BF2C2C">
        <w:rPr>
          <w:b/>
        </w:rPr>
        <w:t>965</w:t>
      </w:r>
      <w:r>
        <w:rPr>
          <w:b/>
        </w:rPr>
        <w:t xml:space="preserve"> г. </w:t>
      </w:r>
      <w:r w:rsidR="00C515BC" w:rsidRPr="00C515BC">
        <w:rPr>
          <w:b/>
        </w:rPr>
        <w:t>538.</w:t>
      </w:r>
      <w:r w:rsidR="000D6386" w:rsidRPr="000D6386">
        <w:t xml:space="preserve"> (350). </w:t>
      </w:r>
      <w:r w:rsidR="00451AC2" w:rsidRPr="00451AC2">
        <w:rPr>
          <w:b/>
        </w:rPr>
        <w:t>(Авг. 22).</w:t>
      </w:r>
      <w:r w:rsidR="000D6386" w:rsidRPr="000D6386">
        <w:t xml:space="preserve"> Кончается жизнь рабства (в цепях плотного мира), и начинается жизнь свободы. Царство Мое, которое не от мира сего, есть Царство свободы духа. Нельзя служить одновременно двум противоположным началам в себе</w:t>
      </w:r>
      <w:r w:rsidR="000D6386">
        <w:t xml:space="preserve"> — </w:t>
      </w:r>
      <w:r w:rsidR="000D6386" w:rsidRPr="000D6386">
        <w:t>временному и вечному. Меня утверждая, освобождаетесь от цепей плотного мира. Я Есмь</w:t>
      </w:r>
      <w:r w:rsidR="000D6386">
        <w:t xml:space="preserve"> — </w:t>
      </w:r>
      <w:r w:rsidR="000D6386" w:rsidRPr="000D6386">
        <w:t>это есть «Я» в человеке, сужденное вечности жизни. Оно Одно и превыше всех оболочек.</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539.</w:t>
      </w:r>
      <w:r w:rsidR="000D6386" w:rsidRPr="000D6386">
        <w:t xml:space="preserve"> (349). Ясность и четкость изложения даже посылаемых мыслей не всем доступны. Считаем это качество очень ценным. Итак, семь принципов человека не есть нечто абстрактное, ибо каждый облечен материей той или иной степени плотности или разрежения. Все они имеют форму. Физическая триада: тело физическое, тело эфирное и прана</w:t>
      </w:r>
      <w:r w:rsidR="000D6386">
        <w:t xml:space="preserve"> — </w:t>
      </w:r>
      <w:r w:rsidR="000D6386" w:rsidRPr="000D6386">
        <w:t>образуют земного человека, в котором проявляются его сознание и астрал</w:t>
      </w:r>
      <w:r w:rsidR="000D6386">
        <w:t xml:space="preserve"> — </w:t>
      </w:r>
      <w:r w:rsidR="000D6386" w:rsidRPr="000D6386">
        <w:t xml:space="preserve">пятый и четвертый принцип. Тело идиота лишено сознания, хотя астрал активен и чувствителен. Пятый принцип отсутствует в животном. Можно представить себе животное в человеческом теле, лишенном самосознания, тогда разница будет весьма показательна. Развитый принцип имеет соответствующую развитию оболочку, или тело. Пятый принцип связан с Манасом. Таким образом, пятый сочетает в себе ум, самосознание и оболочку, через которую они выявляются. В физическом теле все пять принципов тесно связаны между собою во </w:t>
      </w:r>
      <w:r w:rsidR="000D6386" w:rsidRPr="000D6386">
        <w:lastRenderedPageBreak/>
        <w:t>всех действиях человека. Большинство людей живет пятью. Каждый из них имеет семь степеней утонченности. Адепт, умирая, то есть освобождаясь от физического тела, сохраняет полную ясность и непрерываемость сознания и покидает физическую оболочку, ощущая, что никакой смерти не существует. Когда человек засыпает и наутро просыпается вновь, в перерыве сознания он не видит ничего особенного, никакой смерти. Разница в том, что для Адепта даже и обычный сон не есть отдых, но перенос его сознания в Мир Тонкий и продолжение деятельности в его высших проводниках. Самосознание</w:t>
      </w:r>
      <w:r w:rsidR="000D6386">
        <w:t xml:space="preserve"> — </w:t>
      </w:r>
      <w:r w:rsidR="000D6386" w:rsidRPr="000D6386">
        <w:t>это дар эволюции человеку. Непрерываемость самосознания</w:t>
      </w:r>
      <w:r w:rsidR="000D6386">
        <w:t xml:space="preserve"> — </w:t>
      </w:r>
      <w:r w:rsidR="000D6386" w:rsidRPr="000D6386">
        <w:t>следующая ступень. Надо понять всю ценность этого достижения, чтобы к нему устремиться. В момент, когда человек умирает, перед ним проходит фильма его жизни земной, хочет ли он этого или нет, и вызывает в нем реакцию тех моментов, которые звучали для него особенно напряженно и остро. От этого звучания зависит его будущее, но воля его не может в этот момент их нарушить. Воля Адепта, не знающая перерывов сознания, управляет бессознательными процессами, и потому он может сознательно выбирать или отбрасывать то, что считает ненужным. Этим особенно важен сознательный переход в полном бодрствовании в Мир Надземный. Обычное самосознание этого не дает. И только шестой принцип, объединившийся с пятым, порождает возможность сознательного перехода через порог смерти.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540.</w:t>
      </w:r>
      <w:r w:rsidR="000D6386" w:rsidRPr="000D6386">
        <w:t xml:space="preserve"> </w:t>
      </w:r>
      <w:r w:rsidR="00451AC2" w:rsidRPr="00451AC2">
        <w:rPr>
          <w:b/>
        </w:rPr>
        <w:t>(М.А.Й.).</w:t>
      </w:r>
      <w:r w:rsidR="000D6386" w:rsidRPr="000D6386">
        <w:t xml:space="preserve"> Обычные условия послесмертного существования не распространяются на учеников. Каждого Встречает его Руководитель. И будущее каждого обуславливается Близостью к Учителю. Общего правила нет. Счастлив тот, кто имеет Учителя на Земле.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541.</w:t>
      </w:r>
      <w:r w:rsidR="000D6386" w:rsidRPr="000D6386">
        <w:t xml:space="preserve"> (351). </w:t>
      </w:r>
      <w:r w:rsidR="00451AC2" w:rsidRPr="00451AC2">
        <w:rPr>
          <w:b/>
        </w:rPr>
        <w:t>(Авг. 23).</w:t>
      </w:r>
      <w:r w:rsidR="000D6386" w:rsidRPr="000D6386">
        <w:t xml:space="preserve"> Встреча со стражем Порога неизбежна. Страж Порога</w:t>
      </w:r>
      <w:r w:rsidR="000D6386">
        <w:t xml:space="preserve"> — </w:t>
      </w:r>
      <w:r w:rsidR="000D6386" w:rsidRPr="000D6386">
        <w:t xml:space="preserve">это облеченные в видимые формы все слабости, пороки и недостатки их обладателя, которые так или иначе проявлялись в нем на Земле. Самые сильные из них, связанные с тем, как они выявлялись, и принявшие яркие и живые обличья, окружают человека, пытаясь увлечь и поглотить его сознание так или даже еще более полно, чем это происходило когда-то. Они принимают самые привлекательные и соблазнительные образы, становясь жизненно реальными и усиливаясь все более и более по мере того, как мысль сочетается с ними и погружается в них. Они могут настолько поглотить и увлечь человека, что переступить через них у него не будет ни сил, ни желания. То, что когда-то влекло его на Земле, принимает еще более влекущие формы, еще более усиливается, чтобы завладеть всецело своим породителем. Эта борьба со стражем Порога полна драматизма, ибо поражение означает, что вход в Высшие Сферы становится недоступным и уделом побежденного будет потеря им своих высших принципов, </w:t>
      </w:r>
      <w:r w:rsidR="000D6386" w:rsidRPr="000D6386">
        <w:lastRenderedPageBreak/>
        <w:t>шестого и седьмого и пребывание в низших сферах пространства, облеченным в оболочки четвертого и пятого принципа. Земными притяжениями человек связывает себя на Земле и освобождается от них тоже пока еще в земном теле. Поэтому к встрече со стражем Порога надо готовиться сейчас, еще в плотном теле, пересматривая и отбрасывая все, что подлежит изживанию. Сочетание сознания с влекущими мыслеобразами опасно тем, что, если оно допускается на Земле, будет оно допущено и при встрече со стражем, и тогда опасность поражения становится актуальной. Поражение Высшей Дуады недопустимо, но подготавливается оно еще на Земле допущением или позволением сочетания сознания с низкими мыслями. Вот почему постоянный дозор воли над теми мыслями, которые гнездятся в сознании, столь настоятельно необходим. В этом дозоре спасение и залог победы над стражем Порога. «Порождения стихий, не боюсь вас»,</w:t>
      </w:r>
      <w:r w:rsidR="000D6386">
        <w:t xml:space="preserve"> — </w:t>
      </w:r>
      <w:r w:rsidR="000D6386" w:rsidRPr="000D6386">
        <w:t>может сказать только тот, кто на Земле приучил себя стойко и твердо не входить с ними в мысленное общение и тем не допускать сочетания с недостойными формами мысли. Здесь они неявны и невидимы, хотя совершенно явно воздействуют на астральную и прочие оболочки, но там они становятся единственной зримой реальностью для человека, ибо мир плотный перестает для него существовать. Называем победителем успешного ученика, ибо уже на Земле, постоянно борясь с нечистыми и влекущими мыслями, приуготовляет себя он к сужденной победе над стражем Порога. Надо изъять из этих мысленных форм, книзу влекущих, их кажущуюся привлекательность, ибо за нею острое жало порока, шипы и колючки и ненасытность астрала, стремящегося раздуть и усилить все то, что еще подлежит безусловному изживанию. Силу влечения человек в эти формы когда-то вложил сам. Потому только он сам и может отнять от них то, что он когда-то дал по неведению, не зная, какая страшная опасность и рабство заключаются в попустительстве своим слабостям и мыслям, питающим и усиливающим их. Именно неизжитые желания и импульсы порождают влечение к сочетанию с низкими мыслеформами неизжитых страстей и пороков. Искушения святого Антония свидетельством служат того, насколько эта борьба с ветхим человеком в себе остра и неизбежна, если хочет он себя победить. Она должна быть победной сейчас, чтобы будущая победа над стражем Порога была решительной и полной. Тот, кто идет в будущее Именем Владыки, не может не победить, какой бы ценой ни досталась победа.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542.</w:t>
      </w:r>
      <w:r w:rsidR="000D6386" w:rsidRPr="000D6386">
        <w:t xml:space="preserve"> (352). Низшие слои астрала заразительны и увлекательны ужасно, ибо все, о чем когда-то мечтал человек, облекается там в яркие, зовущие формы, идущие легко и свободно на сочетание с сознанием. Погружаясь в мир этих призраков, принимаемых им за действительность, человек становится их безвольной жертвой. А когда он раскрывает их призрачную сущность </w:t>
      </w:r>
      <w:r w:rsidR="000D6386" w:rsidRPr="000D6386">
        <w:lastRenderedPageBreak/>
        <w:t>и страшный обман и видит за ними зияющий оскал тьмы... уже поздно вернуться обратно, ибо тьма завладела своим достоянием. Эмпузы и лярвы принимают самые обольстительные образы, чтобы увлечь человека и завладеть им. А когда эта видимость рассеивается и тьма принимает свое истинное обличье, путь жертвы собственных вожделений уже решен и назад нет возврата. С мыслями мрака надо бороться сейчас, пока еще в теле, ибо, если они не побеждены на Земле, победить их в мире астральном много труднее, а порой и невозможно совсем.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543.</w:t>
      </w:r>
      <w:r w:rsidR="000D6386" w:rsidRPr="000D6386">
        <w:t xml:space="preserve"> (353). </w:t>
      </w:r>
      <w:r w:rsidR="00451AC2" w:rsidRPr="00451AC2">
        <w:rPr>
          <w:b/>
        </w:rPr>
        <w:t>(М.А.Й.).</w:t>
      </w:r>
      <w:r w:rsidR="000D6386" w:rsidRPr="000D6386">
        <w:t xml:space="preserve"> Учитель Являет лик тьмы победителям ее. С Владыкой не страшно ничто. А когда становится трудно невыносимо, Близость Его надо еще более углубить и усилить. Надо быть вместе всегда. Приложим к достижению этого еще больше усилий. Этого можно достичь, если захотеть всем сердцем и всем желанием. На многое ненужное есть время, но для наинужнейшего его не находится. Почему? Не потому ли, что еще не осознана цель земного пребывания в теле и значение его для жизни в Надземном. Утверждение в сердце Лика Владыки требует многих усилий и несломимой настойчивости.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544.</w:t>
      </w:r>
      <w:r w:rsidR="000D6386" w:rsidRPr="000D6386">
        <w:t xml:space="preserve"> (354). </w:t>
      </w:r>
      <w:r w:rsidR="00451AC2" w:rsidRPr="00451AC2">
        <w:rPr>
          <w:b/>
        </w:rPr>
        <w:t>(Гуру).</w:t>
      </w:r>
      <w:r w:rsidR="000D6386" w:rsidRPr="000D6386">
        <w:t xml:space="preserve"> Порадуемся победе, если трудности жизни, ужасные давления и отягощения обстоятельствами приближают к нам и к Владыке. Это уже показывает на большую степень достижений. Слабосильных и неготовых они отдаляют и отделяют, но сильный в них силу находит стать еще ближе. И если уже ничто не может отдалить или отделить от Учителя Света, никакие испытания или трудности, победа тогда окончательная, победа духа, близка. Пусть все отвлекающее, отемняющее, обременяющее и тяжкое только приближает к Владыке и служит ступенями восхождения духа. Это наш Путь.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545.</w:t>
      </w:r>
      <w:r w:rsidR="000D6386" w:rsidRPr="000D6386">
        <w:t xml:space="preserve"> (355). </w:t>
      </w:r>
      <w:r w:rsidR="00451AC2" w:rsidRPr="00451AC2">
        <w:rPr>
          <w:b/>
        </w:rPr>
        <w:t>(Авг. 24).</w:t>
      </w:r>
      <w:r w:rsidR="000D6386" w:rsidRPr="000D6386">
        <w:t xml:space="preserve"> Искушения святого Антония свидетельствуют о том, что, если даже Высокий Дух Утверждает в себе высшие принципы, низшие (четвертый и пятый) противодействуют им и стремятся утверждать свое. Итак, борьбы не избежать, и надо, чтобы победа была одержана сейчас, до перехода в Мир Тонкий, ибо то, что связано на Земле, будет связывать дух и в Надземном. Это следует твердо усвоить и не откладывать своего освобождения до того времени, когда будет уже слишком поздно и переходить придется в оковах неизжитых слабостей духа. Процесс очищения требует большого внимания и постоянства. Не следует при этом смущаться своими несовершенствами, памятуя о том, что совершенных людей нет и что чем несовершеннее человек, тем более высока заслуга его в случае преодоления себя и победы. Ничтожество ничтожно во всем</w:t>
      </w:r>
      <w:r w:rsidR="000D6386">
        <w:t xml:space="preserve"> — </w:t>
      </w:r>
      <w:r w:rsidR="000D6386" w:rsidRPr="000D6386">
        <w:t xml:space="preserve">и в великом, и в малом. Эволюция нуждается в горячих или холодных, выбрасывая ничтожества из </w:t>
      </w:r>
      <w:r w:rsidR="000D6386" w:rsidRPr="000D6386">
        <w:lastRenderedPageBreak/>
        <w:t>потока. Пример Савла достаточно убедителен. На Щите Моем начертаны знаки победы. Победно пройдем через все, и ничто не задержит. Но рукой и ногою своею. Не Могу ни идти, ни бороться за вас. Но помочь вам в борьбе вашей с собою Могу, и Помогу, и Помогаю в соответствии с прилагаемыми вами усилиями. Сейчас направим усилия на постоянство и непрерываемость связи, ибо в них устои успеха и преодоления низшей дуады в себе (то есть четвертого и пятого). Борьба эта идет постоянно, только там, в Надземном, она завершается драматично и явно победой той из них, которая привыкла побеждать в земном теле. Победителем Называем победившего здесь, на Земле. Но несущему Свет недостаточно этой победы над собою, ибо наряду с ней стоит задача преодоления сопротивления окружающей среды. А так как вибрации этой среды есть результат мышления и эмоций целого коллектива, то и победа легко не дается. Она возможна лишь, когда вместе, когда сознание несущего Свет неотделимо от Сознания Ведущего его Учителя Света. Вместе идем и победим тоже вместе. Будем думать только лишь о победе, ибо поражение даже в мыслях недопустимо.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546.</w:t>
      </w:r>
      <w:r w:rsidR="000D6386" w:rsidRPr="000D6386">
        <w:t xml:space="preserve"> </w:t>
      </w:r>
      <w:r w:rsidR="00451AC2" w:rsidRPr="00451AC2">
        <w:rPr>
          <w:b/>
        </w:rPr>
        <w:t>(М.А.Й.).</w:t>
      </w:r>
      <w:r w:rsidR="000D6386" w:rsidRPr="000D6386">
        <w:t xml:space="preserve"> Земные условия и карма ограничили наши возможности сознательной совместной работы, но это пока здесь, на Земле. Там, освободившись от тела-тюрьмы, мы нашу работу продолжим. Вы мне очень нужны. И столько дел предстоит, и ваше желание ценим помочь нам. Так важно знать, чего хочет дух, сбросивший тело. Желание совместной с нами работы и знание того, что она неотложно нужна, облегчает надземное сотрудничество, ибо свободная воля решает путь духа, и хорошо, когда импульс исходит изнутри, от сердца, а не под влиянием внешних воздействий. Не можете даже представить себе, сколько дел предстоит и как нужны сознательные, знающие и добровольные сотрудники, созвучные с нами в своих устремлениях и мыслях и уже сработавшиеся раньше, в прошлом. Мы ждем. Мы надеемся, что вы приложите все старания к тому, чтобы быть в должной форме. Знаете, что именно требуется от вас и как подготовить себя и свои оболочки для незатемненного сотрудничества.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547.</w:t>
      </w:r>
      <w:r w:rsidR="000D6386" w:rsidRPr="000D6386">
        <w:t xml:space="preserve"> </w:t>
      </w:r>
      <w:r w:rsidR="00451AC2" w:rsidRPr="00451AC2">
        <w:rPr>
          <w:b/>
        </w:rPr>
        <w:t>(Гуру).</w:t>
      </w:r>
      <w:r w:rsidR="000D6386" w:rsidRPr="000D6386">
        <w:t xml:space="preserve"> Сознание Архата живет в трех мирах</w:t>
      </w:r>
      <w:r w:rsidR="000D6386">
        <w:t xml:space="preserve"> — </w:t>
      </w:r>
      <w:r w:rsidR="000D6386" w:rsidRPr="000D6386">
        <w:t>все три доступны. Из этого следует исходить при сближении с Высшим Руководством. Разбивая мыслью стены трехмерных ограничений, прорываем каналы в пространстве для достижения необычного. Именно мысль будет предтечей, или прокладывателем путей. Многое осуществляется силой устремленной и сосредоточенной мысли. Там, где закрыты все пути и дороги, где закрыты все входы, там мысль пролетит. Нет преград и препятствий для мысли. Сила мысли в том, что она проникает через всё и расстояний для нее не существует. Но где мысль, там и сознание</w:t>
      </w:r>
      <w:r w:rsidR="000D6386">
        <w:t xml:space="preserve"> — </w:t>
      </w:r>
      <w:r w:rsidR="000D6386" w:rsidRPr="000D6386">
        <w:t>это закон Незримого Мира. Действуйте мыслью, зная, в чем ее мощь.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548.</w:t>
      </w:r>
      <w:r w:rsidR="000D6386" w:rsidRPr="000D6386">
        <w:t xml:space="preserve"> (356). Зачем откладывать надземное сотрудничество на будущее, когда его можно осуществить уже и сейчас, когда еще в теле. Это возможно, если мысль перед засыпанием будет устремлена на то, чтобы все энергии духа передать в Руки Владыки, Его Воле, на Его усмотрение.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549.</w:t>
      </w:r>
      <w:r w:rsidR="000D6386" w:rsidRPr="000D6386">
        <w:t xml:space="preserve"> </w:t>
      </w:r>
      <w:r w:rsidR="00451AC2" w:rsidRPr="00451AC2">
        <w:rPr>
          <w:b/>
        </w:rPr>
        <w:t>(Авг. 25).</w:t>
      </w:r>
      <w:r w:rsidR="000D6386" w:rsidRPr="000D6386">
        <w:t xml:space="preserve"> Что из того, что дух человека бессмертен, если это бессмертие не осознано и сознание угасает и пробуждается вновь в зависимости от прохождения духа через различные сферы. Если сознание не функционирует, то о бессмертии не приходится и говорить. Принято говорить, что человек имеет бессмертную душу. Это неверно. Земная личность умирает со смертью тела. То, что остается</w:t>
      </w:r>
      <w:r w:rsidR="000D6386">
        <w:t xml:space="preserve"> — </w:t>
      </w:r>
      <w:r w:rsidR="000D6386" w:rsidRPr="000D6386">
        <w:t>верхняя четверица. Четвертый, пятый, шестой и седьмой принципы разделяются после окончания борьбы между Высшей и низшей дуадой. Если высшая идет с квинтэссенцией пятого в Deva-chan, то по завершении этого периода умирает всё, что касается personality человека и связи его с бывшей земной личностью, и на Землю воплощается человек уже в новой personality. Бессмертная Триада, или Индивидуальность, становится таковой только при условии непрерываемого сознания. Но то, что обычно подразумевается под душой человека,</w:t>
      </w:r>
      <w:r w:rsidR="000D6386">
        <w:t xml:space="preserve"> — </w:t>
      </w:r>
      <w:r w:rsidR="000D6386" w:rsidRPr="000D6386">
        <w:t>смертно, ибо умирает несколько раз и видоизменяется. Дух нерушим и бессмертен, но люди обычные смертны, так как сосредоточивают свое сознательное бытие на своей личности данного воплощения, которая умирает, выполнив свою роль. Бинер бессмертия и смертности человека требует для понимания знания того, что обычными людьми отрицается. Учитель и Учение приводят человека к возможности утверждения непрерываемого сознания, то есть к достижению фактического бессмертия.</w:t>
      </w:r>
    </w:p>
    <w:p w:rsidR="00D8779F" w:rsidRDefault="00D8779F" w:rsidP="00C67354">
      <w:pPr>
        <w:tabs>
          <w:tab w:val="center" w:pos="4902"/>
        </w:tabs>
      </w:pPr>
    </w:p>
    <w:p w:rsidR="000D6386" w:rsidRPr="000D6386" w:rsidRDefault="000C1121" w:rsidP="000D6386">
      <w:r w:rsidRPr="000C1121">
        <w:rPr>
          <w:b/>
        </w:rPr>
        <w:t>1</w:t>
      </w:r>
      <w:r w:rsidRPr="00BF2C2C">
        <w:rPr>
          <w:b/>
        </w:rPr>
        <w:t>965</w:t>
      </w:r>
      <w:r>
        <w:rPr>
          <w:b/>
        </w:rPr>
        <w:t xml:space="preserve"> г. </w:t>
      </w:r>
      <w:r w:rsidR="00C515BC" w:rsidRPr="00C515BC">
        <w:rPr>
          <w:b/>
        </w:rPr>
        <w:t>550.</w:t>
      </w:r>
      <w:r w:rsidR="000D6386" w:rsidRPr="000D6386">
        <w:t xml:space="preserve"> </w:t>
      </w:r>
      <w:r w:rsidR="00451AC2" w:rsidRPr="00451AC2">
        <w:rPr>
          <w:b/>
        </w:rPr>
        <w:t>(М.А.Й.).</w:t>
      </w:r>
      <w:r w:rsidR="000D6386" w:rsidRPr="000D6386">
        <w:t xml:space="preserve"> Это хорошо, когда вопрос ясно и четко формулирован в сознании. И чем больше таких вопросов, тем лучше. В свое время на все будет получен ответ. Общаются ли между собою духи, перешедшие в Мир Тонкий? В Девачане, определенно,</w:t>
      </w:r>
      <w:r w:rsidR="000D6386">
        <w:t xml:space="preserve"> — </w:t>
      </w:r>
      <w:r w:rsidR="000D6386" w:rsidRPr="000D6386">
        <w:t>нет. В состоянии наростания</w:t>
      </w:r>
      <w:r w:rsidR="000D6386">
        <w:t xml:space="preserve"> — </w:t>
      </w:r>
      <w:r w:rsidR="000D6386" w:rsidRPr="000D6386">
        <w:t>нет. Во время сна после смерти тела</w:t>
      </w:r>
      <w:r w:rsidR="000D6386">
        <w:t xml:space="preserve"> — </w:t>
      </w:r>
      <w:r w:rsidR="000D6386" w:rsidRPr="000D6386">
        <w:t>нет. Во время смертельной борьбы между Высшей и низшей дуадой уже не до общения с кем-то. Что же остается? Очень немного. Над этим следует поразмыслить. Это касается людей, обычных людей вообще. Положение учеников иное. Возможности шире, но три упомянутых состояния исключают сознательное и фактическое общение, а именно: сон после смерти, состояние наростания (gestation</w:t>
      </w:r>
      <w:r w:rsidR="00C67354">
        <w:rPr>
          <w:rStyle w:val="FootnoteReference"/>
        </w:rPr>
        <w:footnoteReference w:id="24"/>
      </w:r>
      <w:r w:rsidR="000D6386" w:rsidRPr="000D6386">
        <w:t xml:space="preserve">) и пребывание в Девачане. Это касается обычных людей, умерших естественной смертью. Субъективное состояние, в котором </w:t>
      </w:r>
      <w:r w:rsidR="000D6386" w:rsidRPr="000D6386">
        <w:lastRenderedPageBreak/>
        <w:t>находятся развоплощенцы, уже само по себе обуславливает возможности человека и ограничивает их в некоторых направлениях.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551.</w:t>
      </w:r>
      <w:r w:rsidR="000D6386" w:rsidRPr="000D6386">
        <w:t xml:space="preserve"> </w:t>
      </w:r>
      <w:r w:rsidR="00451AC2" w:rsidRPr="00451AC2">
        <w:rPr>
          <w:b/>
        </w:rPr>
        <w:t>(Гуру).</w:t>
      </w:r>
      <w:r w:rsidR="000D6386" w:rsidRPr="000D6386">
        <w:t xml:space="preserve"> Усвоение основ требует много усилий и напряжения мысли. Назовем это ассимиляцией. Это не есть собирание фактов или запоминание содержания учебника, но именно усвоение, когда знание становится как бы составной частью сознания. Являть собою Учение, или Истину Учения, и будет результатом такого усвоения. Читание тут не поможет, ибо без приложения читание следствий не даст.</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552.</w:t>
      </w:r>
      <w:r w:rsidR="000D6386" w:rsidRPr="000D6386">
        <w:t xml:space="preserve"> </w:t>
      </w:r>
      <w:r w:rsidR="00451AC2" w:rsidRPr="00451AC2">
        <w:rPr>
          <w:b/>
        </w:rPr>
        <w:t>(Авг. 26).</w:t>
      </w:r>
      <w:r w:rsidR="000D6386" w:rsidRPr="000D6386">
        <w:t xml:space="preserve"> При умении лечить и знании, как помочь телу при многих недомоганиях, зубной боли остановить не удалось. Значит, надо знать еще больше. Прекращение некоторых болей требует применения высших огней. Заговор может оказаться действительным, но это нечто другое. В заговоре действует бессознательно формула и ритм повторений. Овладение телом дается нелегко и непросто. Надо многое знать вдобавок к уже имеющемуся опыту и знанию.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553.</w:t>
      </w:r>
      <w:r w:rsidR="000D6386" w:rsidRPr="000D6386">
        <w:t xml:space="preserve"> </w:t>
      </w:r>
      <w:r w:rsidR="00451AC2" w:rsidRPr="00451AC2">
        <w:rPr>
          <w:b/>
        </w:rPr>
        <w:t>(Авг. 27).</w:t>
      </w:r>
      <w:r w:rsidR="000D6386" w:rsidRPr="000D6386">
        <w:t xml:space="preserve"> Друг Мой, пора бы уже бесповоротно понять, что земное окружение и все подробности быта не стоят того, чтобы на них останавливать внимание более, чем следует. Они ничто на пути в Беспредельность. Но отношение к ним обуславливает жизнь сознания. Для отделения сознания от воздействия среды жрицы храмов окутывали себя изолирующим вуалем из материи тонкого плана. Нечто подобное приходится делать и сейчас, если не хотите, чтобы условия земной суеты всецело захватывали вас. Именно во время соприкасания с обычностью хорошо ставить перед собою щит Света, заслоняющий от проникновения назойливых вибраций. Этим щитом будет Лик Учителя в третьем глазу. Его воздействие можно усиливать, окутывая себя изолирующим покрывалом светоносной мысли. Но обычно об этом вспоминается только тогда, когда чуждые энергии коснулись ауры и даже проникли внутрь. Особо оберегайтесь от тех, кто пытается коснуться вас в разговоре рукою. Воздействие касания пальцами очень сильно. Наблюдение покажет, что люди бессознательно, но очень часто прибегают к этому способу. Сердце защищайте правой рукой. Иногда можно просто попросить вас не касаться руками, если касания очень настойчивы и часты. Зачем нести на себе знаки чужого несовершенства. Ведь и помогать-то людям можно только тогда, когда собственный аппарат в равновесии и не захватан чужими руками. Чужие прикосновения очень нарушают равновесие. Нужно знать, что следует остерегаться случайных прикосновений, и так уж слишком много болезней.</w:t>
      </w:r>
    </w:p>
    <w:p w:rsidR="00D8779F" w:rsidRDefault="00D8779F" w:rsidP="000D6386"/>
    <w:p w:rsidR="000D6386" w:rsidRPr="000D6386" w:rsidRDefault="000C1121" w:rsidP="000D6386">
      <w:r w:rsidRPr="000C1121">
        <w:rPr>
          <w:b/>
        </w:rPr>
        <w:lastRenderedPageBreak/>
        <w:t>1965</w:t>
      </w:r>
      <w:r>
        <w:rPr>
          <w:b/>
        </w:rPr>
        <w:t xml:space="preserve"> г. </w:t>
      </w:r>
      <w:r w:rsidR="00C515BC" w:rsidRPr="00C515BC">
        <w:rPr>
          <w:b/>
        </w:rPr>
        <w:t>554.</w:t>
      </w:r>
      <w:r w:rsidR="000D6386" w:rsidRPr="000D6386">
        <w:t xml:space="preserve"> </w:t>
      </w:r>
      <w:r w:rsidR="00451AC2" w:rsidRPr="00451AC2">
        <w:rPr>
          <w:b/>
        </w:rPr>
        <w:t>(М.А.Й.).</w:t>
      </w:r>
      <w:r w:rsidR="000D6386" w:rsidRPr="000D6386">
        <w:t xml:space="preserve"> Вы хотите получить от Учителя нечто совершенно определенное и будете не удовлетворены, если ваши ожидания не оправдаются. Точно так же хотят получить от вас и подходящие к вам. Дайте каждому в размере его сознания и именно то, что он хочет, но не больше того и не то, что хочется дать вам. Ошибка обычно в том, что дают не по устремлению другого сознания, а по своему собственному. Чужое устремление очень легко отметить и очертить, если переполненность своими устремлениями не мешает увидеть голод, жажду и нужды другого сознания. Можно давать во имя свое. Это дар эгоизма. Но можно давать Именем Учителя во имя потребностей духа того, кто подошел к вам с надеждой от вас получить. Раздача во имя того, кто в духовной нужде, но не ради собственного желания поучать, будет решением мудрым. Опыт покажет, во имя чего происходит раздача.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555.</w:t>
      </w:r>
      <w:r w:rsidR="000D6386" w:rsidRPr="000D6386">
        <w:t xml:space="preserve"> </w:t>
      </w:r>
      <w:r w:rsidR="00451AC2" w:rsidRPr="00451AC2">
        <w:rPr>
          <w:b/>
        </w:rPr>
        <w:t>(Гуру).</w:t>
      </w:r>
      <w:r w:rsidR="000D6386" w:rsidRPr="000D6386">
        <w:t xml:space="preserve"> «И Хотел Он возложить руки, и пусто было кругом». Пусто и вокруг вас. Накопленному знанию тесно без применения. Но ведь накапливается оно для будущего. Когда-то потребуется оно напряженно и в мерах больших. К этому часу и Готовит Учитель. Нужда велика, и мало имеющих, чтобы раздать. Используйте время, чтобы еще и еще накопить. Все пригодится в срок нужный.</w:t>
      </w:r>
    </w:p>
    <w:p w:rsidR="000D6386" w:rsidRPr="000D6386" w:rsidRDefault="000D6386" w:rsidP="00B05D43">
      <w:pPr>
        <w:pStyle w:val="Quote"/>
      </w:pPr>
      <w:r w:rsidRPr="000D6386">
        <w:t>Видел во сне, что получил официальную бумагу, которую ожидал, а в ней вкладыш с письмом, которое тоже ожидал. Что-то было такое, что должно было быть и хорошим.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556.</w:t>
      </w:r>
      <w:r w:rsidR="000D6386" w:rsidRPr="000D6386">
        <w:t xml:space="preserve"> (357). </w:t>
      </w:r>
      <w:r w:rsidR="00451AC2" w:rsidRPr="00451AC2">
        <w:rPr>
          <w:b/>
        </w:rPr>
        <w:t>(Авг. 28).</w:t>
      </w:r>
      <w:r w:rsidR="000D6386" w:rsidRPr="000D6386">
        <w:t xml:space="preserve"> Свобода и связанность в духе. Можно иметь все, о чем только может мечтать человек, и все же быть в духе свободным, и можно не иметь ничего и быть рабом того, что хотел бы иметь человек. Поэтому безразлично, имеет ли что-либо он или не имеет, если в духе он связан. И поэтому следует стремиться именно к освобождению в духе от всего, что имеет над ним власть. Эту связанность и эти цепи переносит с собой дух в Мир Тонкий и продолжает находиться в этом рабстве до тех пор, пока не поймет, что никто и ничто не освободит его от этого рабства, кроме него самого. Отказ не поможет, ибо отказ не есть освобождение, но лишь подавление того, что еще не изжито. Освобождение есть добровольная и сознательная замена одного другим, низшего высшим, рабства свободой. Дух, оставивший тело, уносит с собою все, за исключением низшей триады. Все, чем он жил, что желал, чем наслаждался,</w:t>
      </w:r>
      <w:r w:rsidR="000D6386">
        <w:t xml:space="preserve"> — </w:t>
      </w:r>
      <w:r w:rsidR="000D6386" w:rsidRPr="000D6386">
        <w:t xml:space="preserve">все в образах, желаниях и устремлениях переносит в Надземное. И если жил он на Земле ради того, чтобы вкусно поесть, и видел в этом основу своих интересов, то с нею не расстается и там, окруженный мыслями, образами и процессом объедения. И если он никогда не думал при этом ни о чем, выходящем за пределы интересов желудка, и не допускал мыслей о жизни иной, то выбраться ему из этой темницы самоввержения </w:t>
      </w:r>
      <w:r w:rsidR="000D6386" w:rsidRPr="000D6386">
        <w:lastRenderedPageBreak/>
        <w:t>трудно необычайно. Куда выбираться и зачем, когда он ни разу даже не подумал об этом? Хорошо понять еще на Земле, в каком психическом рабстве живет человек у своих представлений. Как можно увидеть свою психическую тюрьму, созданную собственными усилиями, если не отойти от нее хотя бы на миг и взглянуть на себя со стороны. Человек живет под властью различных потенциалов. Познание основ истинного Учения заключает в себе зовы к свободе от рабства у своих собственных нагромождений, которые наслоены вокруг духа. Надо понять, что все, что составляет личность, ее интересы, слабости, пороки, привязанности, симпатии и антипатии,</w:t>
      </w:r>
      <w:r w:rsidR="000D6386">
        <w:t xml:space="preserve"> — </w:t>
      </w:r>
      <w:r w:rsidR="000D6386" w:rsidRPr="000D6386">
        <w:t>все это не есть его «Я», что личность его умирает, а «Я» остается и может существовать без этой личности, не теряя нисколько ничего от полноты и богатства жизни. Только перенос сознания в сферу высшего «Я» позволяет увидеть связанность духа и дать силы стремлению к свободе. Не понимают они, не хотящие</w:t>
      </w:r>
      <w:r w:rsidR="000F580B">
        <w:t xml:space="preserve"> </w:t>
      </w:r>
      <w:r w:rsidR="000D6386" w:rsidRPr="000D6386">
        <w:t>видеть, что так же будут тупо сидеть за столами объедения, пить и курить, утопая в воображаемых формах, созданных их собственным воображением, когда будет сброшено тело. А если скажете, многие ли из услышавших откликнутся? И если даже знающие не находят в себе силы сбросить наваждение земной одури, то что спрашивать с них, не знающих ничего? Но со знающих спросят, и придется ответ дать за все, и не лучше ли сделать сейчас все, что в человеческих силах, чтобы освободить дух из цепей материального мира.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557.</w:t>
      </w:r>
      <w:r w:rsidR="000D6386" w:rsidRPr="000D6386">
        <w:t xml:space="preserve"> (358). </w:t>
      </w:r>
      <w:r w:rsidR="00451AC2" w:rsidRPr="00451AC2">
        <w:rPr>
          <w:b/>
        </w:rPr>
        <w:t>(М.А.Й.).</w:t>
      </w:r>
      <w:r w:rsidR="000D6386" w:rsidRPr="000D6386">
        <w:t xml:space="preserve"> Вода долбит камень, а упорство и настойчивость преодолевают яростное сопротивление оболочек. Спрашиваете, что же противится в вас утверждению того, что познали. Отвечу: оболочки, ваши собственные оболочки, которые вы сами насыщали элементами, противоположными тем, которые ныне стремитесь ввести в их состав. Они привыкли вибрировать на мысли и желания земного порядка и находили в них удовлетворение, а теперь вы хотите заменить их мыслями и устремлениями Света. А они по-прежнему хотят вибрировать на привычной волне. Отсюда борьба. И новое должно победить, ибо новое вино и мехи новые. Сжигается прошлое на огнях устремленного сердца и заменяется новым. Упорство ритма разрушит упорство и сопротивление оболочек. Силу упорства надо явить.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558.</w:t>
      </w:r>
      <w:r w:rsidR="000D6386" w:rsidRPr="000D6386">
        <w:t xml:space="preserve"> (359). </w:t>
      </w:r>
      <w:r w:rsidR="00451AC2" w:rsidRPr="00451AC2">
        <w:rPr>
          <w:b/>
        </w:rPr>
        <w:t>(Гуру).</w:t>
      </w:r>
      <w:r w:rsidR="000D6386" w:rsidRPr="000D6386">
        <w:t xml:space="preserve"> Сказано: преданностью можно достичь всех врат. Ею и достигайте. Ею приблизитесь к нам. Ею устоите в борьбе против своих оболочек и против невежества окружающих. Ею же и оборонитесь. Преданность</w:t>
      </w:r>
      <w:r w:rsidR="000D6386">
        <w:t xml:space="preserve"> — </w:t>
      </w:r>
      <w:r w:rsidR="000D6386" w:rsidRPr="000D6386">
        <w:t>это сила, сокрушить которую не могут даже враги. И друзей определяйте по преданности нам и Владыке. Это мерило безошибочно.</w:t>
      </w:r>
    </w:p>
    <w:p w:rsidR="00451AC2" w:rsidRDefault="00451AC2" w:rsidP="000D6386"/>
    <w:p w:rsidR="009070AE" w:rsidRDefault="000D6386" w:rsidP="009070AE">
      <w:pPr>
        <w:pStyle w:val="Quote"/>
      </w:pPr>
      <w:r w:rsidRPr="000D6386">
        <w:lastRenderedPageBreak/>
        <w:t>Видел во сне Матерь. Жила в бедноватом доме. Была вся в кружевах. Домик поблекший. Такие же кружева и вся Она. Был около, голова в кружевах. Не shell</w:t>
      </w:r>
      <w:r w:rsidR="00C67354">
        <w:rPr>
          <w:rStyle w:val="FootnoteReference"/>
        </w:rPr>
        <w:footnoteReference w:id="25"/>
      </w:r>
      <w:r w:rsidRPr="000D6386">
        <w:t xml:space="preserve"> ли это Ее?</w:t>
      </w:r>
    </w:p>
    <w:p w:rsidR="000D6386" w:rsidRPr="000D6386" w:rsidRDefault="000D6386" w:rsidP="009070AE">
      <w:pPr>
        <w:pStyle w:val="Quote"/>
      </w:pPr>
      <w:r w:rsidRPr="000D6386">
        <w:t>Ночью был еще один сон с приливом энергии, которую пришлось поднимать.</w:t>
      </w:r>
    </w:p>
    <w:p w:rsidR="000D6386" w:rsidRPr="000D6386" w:rsidRDefault="000C1121" w:rsidP="000D6386">
      <w:r w:rsidRPr="000C1121">
        <w:rPr>
          <w:b/>
        </w:rPr>
        <w:t>1</w:t>
      </w:r>
      <w:r w:rsidRPr="00BF2C2C">
        <w:rPr>
          <w:b/>
        </w:rPr>
        <w:t>965</w:t>
      </w:r>
      <w:r>
        <w:rPr>
          <w:b/>
        </w:rPr>
        <w:t xml:space="preserve"> г. </w:t>
      </w:r>
      <w:r w:rsidR="00C515BC" w:rsidRPr="00C515BC">
        <w:rPr>
          <w:b/>
        </w:rPr>
        <w:t>559.</w:t>
      </w:r>
      <w:r w:rsidR="000D6386" w:rsidRPr="000D6386">
        <w:t xml:space="preserve"> (360). </w:t>
      </w:r>
      <w:r w:rsidR="00451AC2" w:rsidRPr="00451AC2">
        <w:rPr>
          <w:b/>
        </w:rPr>
        <w:t>(Авг. 29).</w:t>
      </w:r>
      <w:r w:rsidR="000D6386" w:rsidRPr="000D6386">
        <w:t xml:space="preserve"> Мы не Можем заниматься настройкой сознания ученика</w:t>
      </w:r>
      <w:r w:rsidR="000D6386">
        <w:t xml:space="preserve"> — </w:t>
      </w:r>
      <w:r w:rsidR="000D6386" w:rsidRPr="000D6386">
        <w:t>он должен делать это сам. Этому следует посвятить внимание и время. Чтение посторонних книг перед сном в большом размере мешает. Голова и сознание наполняются посторонними образами и мыслями. А перед сном необходимо устанавливать желаемое положение мысли. Также влияют и мысли дневные. Наиважнейшее остается таковым же и днем, тогда устанавливается постоянная настроенность. Высшее, что имеем, требует постоянной заботы.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560.</w:t>
      </w:r>
      <w:r w:rsidR="000D6386" w:rsidRPr="000D6386">
        <w:t xml:space="preserve"> (361). </w:t>
      </w:r>
      <w:r w:rsidR="00451AC2" w:rsidRPr="00451AC2">
        <w:rPr>
          <w:b/>
        </w:rPr>
        <w:t>(М.А.Й.).</w:t>
      </w:r>
      <w:r w:rsidR="000D6386" w:rsidRPr="000D6386">
        <w:t xml:space="preserve"> И в Тонком Мире придется научиться быстро разбираться в том, является ли видимая форма сброшенной оболочкой или же живым человеком, то есть оболочкой, в которой присутствует ее владелец. Это довольно легко, так как отличительным признаком астральной шелухи будет ее автоматизм. Несколько точных вопросов</w:t>
      </w:r>
      <w:r w:rsidR="000D6386">
        <w:t xml:space="preserve"> — </w:t>
      </w:r>
      <w:r w:rsidR="000D6386" w:rsidRPr="000D6386">
        <w:t>и разница станет очевидной. Пустая оболочка лишена красок и подобна увядшему цветку. Бормотание привычных мыслей, лишенных живого огня, тоже весьма характерно. Только неопытность могут они ввести в заблуждение или даже испугать. Но ими может завладеть недобрый обитатель астрального мира, и тогда дело сложнее. Там обманщиков много, не менее, чем на Земле. Страх недопустим, ибо дает власть явлению, внушающему страх, над тем, кто боится.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561.</w:t>
      </w:r>
      <w:r w:rsidR="000D6386" w:rsidRPr="000D6386">
        <w:t xml:space="preserve"> (362). </w:t>
      </w:r>
      <w:r w:rsidR="00451AC2" w:rsidRPr="00451AC2">
        <w:rPr>
          <w:b/>
        </w:rPr>
        <w:t>(Гуру).</w:t>
      </w:r>
      <w:r w:rsidR="000D6386" w:rsidRPr="000D6386">
        <w:t xml:space="preserve"> Сознание живет своими законами ритма. И обязанность в том, чтобы уловить моменты подъема и вобрать в себя все, что может оно вместить. Упущенное не повторится.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562.</w:t>
      </w:r>
      <w:r w:rsidR="000D6386" w:rsidRPr="000D6386">
        <w:t xml:space="preserve"> </w:t>
      </w:r>
      <w:r w:rsidR="00451AC2" w:rsidRPr="00451AC2">
        <w:rPr>
          <w:b/>
        </w:rPr>
        <w:t>(Авг. 30).</w:t>
      </w:r>
      <w:r w:rsidR="000D6386" w:rsidRPr="000D6386">
        <w:t xml:space="preserve"> Желание людей воздействовать друг на друга и навязывать свои мнения и свой образ действий является очень распространенным. Каждый хочет, чтобы другие думали так, как думает он, и поступали так, как он считает правильным. Но так как все это часто вдохновляется невежеством и непониманием смысла жизни, то вывод один: надо жить собственным умом, не считаясь с желанием людей заставлять других думать по-ихнему. Возражения и убеждения бесполезны, по крайней мере, в большинстве случаев. Каждому необходимо предоставить думать, как он хочет, но и на собственную свободу мышления нельзя допускать посягательств. Когда основы приняты в сознание, отклоняться от них невозможно. </w:t>
      </w:r>
      <w:r w:rsidR="000D6386" w:rsidRPr="000D6386">
        <w:lastRenderedPageBreak/>
        <w:t>Их приходится крепко держаться, ибо неустойчивы мысли людские и много ложного принимается за действительность. По времени можно судить о том, как изменяются теории, взгляды и положения современной науки. Как возникают новые школы мысли, как рушатся, казалось бы, незыблемые утверждения научной мысли. В этой смене явлений и замене старого новым можно усмотреть течение эволюции сознания. Говорим об основах, ибо они неизменны в веках. На них можно опереться и от них исходить в понимании непрестанно идущих изменений. Нужна прочная опора под ногами, чтобы устоять в несущемся потоке. Все течет, и меняется все, но основы остаются все те же, хотя бы их внешнее выражение и претерпевало изменения вместе с потоком.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563.</w:t>
      </w:r>
      <w:r w:rsidR="000D6386" w:rsidRPr="000D6386">
        <w:t xml:space="preserve"> (363). </w:t>
      </w:r>
      <w:r w:rsidR="00451AC2" w:rsidRPr="00451AC2">
        <w:rPr>
          <w:b/>
        </w:rPr>
        <w:t>(М.А.Й.).</w:t>
      </w:r>
      <w:r w:rsidR="000D6386" w:rsidRPr="000D6386">
        <w:t xml:space="preserve"> Неизменяем Владыка. От этого и следует исходить. Неизменяемость Его в том, что знание Основ и построение Плана на Камне Вечного Основания исключают возможность уклонения от четко поставленной цели эволюции человеческого духа и всего сущего. Законы Света неизменны в веках. И крепко Основание в Скалистых Башнях. И непоколебима Лестница Иерархии. И узкая тропа, ведущая в жизнь, остается все той же. Значит, можно идти, не колеблясь, не сомневаясь и не являя страха, ибо неизменяем Владыка и с нами всегда.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564.</w:t>
      </w:r>
      <w:r w:rsidR="000D6386" w:rsidRPr="000D6386">
        <w:t xml:space="preserve"> (364). </w:t>
      </w:r>
      <w:r w:rsidR="00451AC2" w:rsidRPr="00451AC2">
        <w:rPr>
          <w:b/>
        </w:rPr>
        <w:t>(Гуру).</w:t>
      </w:r>
      <w:r w:rsidR="000D6386" w:rsidRPr="000D6386">
        <w:t xml:space="preserve"> Навязывать себя даже близким недопустимо. Пусть лучше сами придут. От навязывания собственных мнений хорошего никогда не получалось. Но ответ на вопрос уже не будет навязыванием. Потому лучше молчать. Желание говорить у людей столь сильно, что молчаливость и сдержанность не поставлены будут в вину. Люди хотят выговориться, и у них даже не остается времени на то, чтобы выслушать вас. Хорошо принять за правило положение, что слово серебро, а молчание золото.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565.</w:t>
      </w:r>
      <w:r w:rsidR="000D6386" w:rsidRPr="000D6386">
        <w:t xml:space="preserve"> </w:t>
      </w:r>
      <w:r w:rsidR="00451AC2" w:rsidRPr="00451AC2">
        <w:rPr>
          <w:b/>
        </w:rPr>
        <w:t>(Авг. 31).</w:t>
      </w:r>
      <w:r w:rsidR="000D6386" w:rsidRPr="000D6386">
        <w:t xml:space="preserve"> Все это верно: жизнь ваша, действительно, нелегка. Но ведь тягость эта касается личности, а наша Близость поверх преходящей и временной личности с ее тягостями, переживаниями и горями, ибо они все пройдут, а Близость останется. Вносить в эту Близость переживания личности нецелесообразно, так как тогда временное заменит непреходящее и отклонит от цели. Даже на арене, на костре, в темнице и яро преследуемые, Мои не отвергали Меня, но оставались со Мной до конца. Испытания на верность и преданность Мне и стойкость были очень суровы, и все же Мои выдерживали их, преодолевая немощи плоти стойкостью духа. Именно на Земле эту стойкость надо было явить, ибо в Надземном не утвердившиеся во Мне на Земле не могут встретиться со стражем Порога и его победить. Устоявший во Мне на Земле будет победителем стража Порога. Потому и даются испытания. Потому и усиливаются они по мере роста духа. Потому и Испытую близких </w:t>
      </w:r>
      <w:r w:rsidR="000D6386" w:rsidRPr="000D6386">
        <w:lastRenderedPageBreak/>
        <w:t>Моих, чтобы приблизить еще больше к Себе. По-человечеству так хочется освободиться от всех испытаний, но как же тогда и на чем закалить дух и сделать его сильным? Ничтожные и слабосильные близко допущены быть не могут, ибо вокруг Нас шумят битвы и идет постоянная борьба с тьмою. Поэтому приходится бороться и вам, и часто отягощение вызывается темными, избравшими вас целью для своих нападений только потому, что вы преданы Мне и несете в микрокосме своем Мое Имя. Раньше за Имя Мое шли на костры, на крест, на арену. Теперь тьма обрушивается иными путями и заставляет страдать. Но когда родится понимание, что это происходит за Имя Мое, за утверждение Света, то и столкновение с тьмою принимает глубокий смысл. Так было всегда, то есть всегда темные гнали, преследовали и отягощали Моих. Так будет и впредь до победы Света над тьмою.</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566.</w:t>
      </w:r>
      <w:r w:rsidR="000D6386" w:rsidRPr="000D6386">
        <w:t xml:space="preserve"> </w:t>
      </w:r>
      <w:r w:rsidR="00451AC2" w:rsidRPr="00451AC2">
        <w:rPr>
          <w:b/>
        </w:rPr>
        <w:t>(М.А.Й.).</w:t>
      </w:r>
      <w:r w:rsidR="000D6386" w:rsidRPr="000D6386">
        <w:t xml:space="preserve"> К чаше весов оправдания огорчения старого мира добавим. Трудно понять, но огорчения, страдания и боль продвигают дух несравненно быстрее, чем отсутствие этих явлений. Знание этого дает силу примириться с ними и даже желать их. Когда Учитель Говорит «Нагружайте Меня сильнее», Он Имеет в виду то же самое условие. Не продвинуться дальше, не приняв чашу яда земного и не испив ее до конца, до самого дна. Можно сказать «Да минует меня Чаша сия», но если того Хочет Владыка. Ибо Воле Его предавший себя полагается во всем на мудрость Ведущего.</w:t>
      </w:r>
    </w:p>
    <w:p w:rsidR="00D8779F" w:rsidRDefault="00D8779F" w:rsidP="000D6386"/>
    <w:p w:rsidR="000D6386" w:rsidRPr="000D6386" w:rsidRDefault="000C1121" w:rsidP="000D6386">
      <w:pPr>
        <w:rPr>
          <w:noProof/>
        </w:rPr>
      </w:pPr>
      <w:r w:rsidRPr="000C1121">
        <w:rPr>
          <w:b/>
        </w:rPr>
        <w:t>1</w:t>
      </w:r>
      <w:r w:rsidRPr="00BF2C2C">
        <w:rPr>
          <w:b/>
        </w:rPr>
        <w:t>965</w:t>
      </w:r>
      <w:r>
        <w:rPr>
          <w:b/>
        </w:rPr>
        <w:t xml:space="preserve"> г. </w:t>
      </w:r>
      <w:r w:rsidR="00C515BC" w:rsidRPr="00C515BC">
        <w:rPr>
          <w:b/>
        </w:rPr>
        <w:t>567.</w:t>
      </w:r>
      <w:r w:rsidR="000D6386" w:rsidRPr="000D6386">
        <w:t xml:space="preserve"> </w:t>
      </w:r>
      <w:r w:rsidR="00451AC2" w:rsidRPr="00451AC2">
        <w:rPr>
          <w:b/>
        </w:rPr>
        <w:t>(Гуру).</w:t>
      </w:r>
      <w:r w:rsidR="000D6386" w:rsidRPr="000D6386">
        <w:t xml:space="preserve"> С чем идет к вам она? С преданностью, любовью, заботливостью, желанием знать? Нет. Сомнение, осуждение, недовольство и желание поучать</w:t>
      </w:r>
      <w:r w:rsidR="000D6386">
        <w:t xml:space="preserve"> — </w:t>
      </w:r>
      <w:r w:rsidR="000D6386" w:rsidRPr="000D6386">
        <w:t>вот что встретили вы в прошлом году после долгой разлуки. Это надо знать и, зная, все же найти в сердце привет и доброжелательство. Только ларец держите крепко закрытым. Он ей ни к чему.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568.</w:t>
      </w:r>
      <w:r w:rsidR="000D6386" w:rsidRPr="000D6386">
        <w:t xml:space="preserve"> (365). </w:t>
      </w:r>
      <w:r w:rsidR="00451AC2" w:rsidRPr="00451AC2">
        <w:rPr>
          <w:b/>
        </w:rPr>
        <w:t>(Сент. 1).</w:t>
      </w:r>
      <w:r w:rsidR="000D6386" w:rsidRPr="000D6386">
        <w:t xml:space="preserve"> Как хотите успешно преодолеть ярое и острое сопротивление невысоких слоев астрала, если не научились преодолевать сопротивление окружающей вас среды плана земного. А ведь через эти слои придется пробиваться в своем устремлении к Свету, когда освободитесь от тела. Преодоление</w:t>
      </w:r>
      <w:r w:rsidR="000D6386">
        <w:t xml:space="preserve"> — </w:t>
      </w:r>
      <w:r w:rsidR="000D6386" w:rsidRPr="000D6386">
        <w:t>ключ от врат Высшего Мира. И оно не в том, чтобы разрушить нечто внешнее, мешающее духу, а в том, чтобы в себе самом победить то, что становится преградой к продвижению. Формула, гласящая, что «идет Князь мира сего и не имеет во Мне ничего»,</w:t>
      </w:r>
      <w:r w:rsidR="000D6386">
        <w:t xml:space="preserve"> — </w:t>
      </w:r>
      <w:r w:rsidR="000D6386" w:rsidRPr="000D6386">
        <w:t xml:space="preserve">указывает на такое состояние микрокосма человеческого, когда в нем отсутствуют элементы, могущие в какой бы то ни было форме созвучать активности наступающей тьмы. Она яро стремится найти в носителе света хотя бы крупицу, за которую она могла бы ухватиться, чтобы заставить его ответствовать на нападения и зазвучать в унисон. Но очищенный от тьмы организм не реагирует, не может реагировать на </w:t>
      </w:r>
      <w:r w:rsidR="000D6386" w:rsidRPr="000D6386">
        <w:lastRenderedPageBreak/>
        <w:t>зло злом, ибо его в себе не имеет. В этом победа над тьмою. Это не означает пассивности, но наоборот</w:t>
      </w:r>
      <w:r w:rsidR="000D6386">
        <w:t xml:space="preserve"> — </w:t>
      </w:r>
      <w:r w:rsidR="000D6386" w:rsidRPr="000D6386">
        <w:t>напряжение всех сил духа в явлении Света, столь нужного для победы над тьмою. Это не есть непротивление злу, но самая напряженная и активная борьба с тьмою методом внутреннего противостояния ей и победы в себе над всем, что могло так или иначе в той или иной степени зазвучать на волне зла. И молитва за тех, кто не ведает, что творит, указывает на высшую степень самоотречения и на то, что действительно в микрокосме Носителя Света нет ничего, что от тьмы. Даже в жизни обычной ответить на нападки темных или раздражение окружающих так, чтобы астрал не реагировал в унисон с полученным ударом или волной злобы и раздражения, трудно необычайно. Тем более трудно это при испытаниях, которым подвергаются Высокие Духи. Чем выше ступень, тем труднее испытание. Сила испытания</w:t>
      </w:r>
      <w:r w:rsidR="000D6386">
        <w:t xml:space="preserve"> — </w:t>
      </w:r>
      <w:r w:rsidR="000D6386" w:rsidRPr="000D6386">
        <w:t>по силе духа. Многого достигнуть хотящий приводит в движение великий Закон, по которому мощное устремление вызывает мощное противодействие как внутри устремленного духа со стороны всего, что подлежит трансмутации, так и со стороны внешней от врагов Света и служителей тьмы, явных и тайных, сознательных и бессознательных. Побеждающему и преодолевающему</w:t>
      </w:r>
      <w:r w:rsidR="000D6386">
        <w:t xml:space="preserve"> — </w:t>
      </w:r>
      <w:r w:rsidR="000D6386" w:rsidRPr="000D6386">
        <w:t>Луч, помощь и содействие Наше. Только победа, иного решения нет. Отступать некуда. Победителю</w:t>
      </w:r>
      <w:r w:rsidR="000D6386">
        <w:t xml:space="preserve"> — </w:t>
      </w:r>
      <w:r w:rsidR="000D6386" w:rsidRPr="000D6386">
        <w:t>все токи пространства.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569.</w:t>
      </w:r>
      <w:r w:rsidR="000D6386" w:rsidRPr="000D6386">
        <w:t xml:space="preserve"> </w:t>
      </w:r>
      <w:r w:rsidR="00451AC2" w:rsidRPr="00451AC2">
        <w:rPr>
          <w:b/>
        </w:rPr>
        <w:t>(М.А.Й.).</w:t>
      </w:r>
      <w:r w:rsidR="000D6386" w:rsidRPr="000D6386">
        <w:t xml:space="preserve"> Знаем, как трудно, но надо и через это пройти, всеми силами стремясь удержать равновесие. Даже эта Запись уже служит ярым свидетельством победы над силами противодействия, ибо они были очень нагнетены, чтобы не дать записать ни одной строчки. Разве не видите, что творится вокруг вас и как беснуется тьма, отыскивая самые болезненные, самые чувствительные места, чтобы колоть в них и в них наносить удары. Сама безвыходность положения указывает на то, что выход остался только лишь кверху. Если сочувствие и жалость мешают хранить равновесие, их надо изъять, ибо сочувствие и жалость, которые погружают сознание сочувствующего в сумерки или хаос неуравновесия жалеемого, разрушительны и для жалеющего и [для] сочувствующего. И что пользы от того, если вследствие этого жаления погаснет Свет в сердце горящем. Кроме вреда, ничего не произойдет. Сострадание заключается в принятии на себя боли ближнего, но при удержании собственного равновесия, то есть Света в себе. Сострадание, порождающее тьму, не заслуживает этого имени. Не только в себе надо Свет удержать, но и светом насытить сознание того, на кого направлен луч сострадания. Следовательно, требуется преодолеть нечто не только в себе, но и в другом человеке. Истинное сострадание есть действие самоотвержения высокого духа.</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570.</w:t>
      </w:r>
      <w:r w:rsidR="000D6386" w:rsidRPr="000D6386">
        <w:t xml:space="preserve"> (366). </w:t>
      </w:r>
      <w:r w:rsidR="00451AC2" w:rsidRPr="00451AC2">
        <w:rPr>
          <w:b/>
        </w:rPr>
        <w:t>(Гуру).</w:t>
      </w:r>
      <w:r w:rsidR="000D6386" w:rsidRPr="000D6386">
        <w:t xml:space="preserve"> Победой будем считать удержание Лика в сознании перед лицом всех противодействий. Насколько она непроста, говорит прошлый опыт. Этой задаче и посвятим свое время и внимание. Задание ясно</w:t>
      </w:r>
      <w:r w:rsidR="000D6386">
        <w:t xml:space="preserve"> — </w:t>
      </w:r>
      <w:r w:rsidR="000D6386" w:rsidRPr="000D6386">
        <w:t>надо его выполнить.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571.</w:t>
      </w:r>
      <w:r w:rsidR="000D6386" w:rsidRPr="000D6386">
        <w:t xml:space="preserve"> </w:t>
      </w:r>
      <w:r w:rsidR="00451AC2" w:rsidRPr="00451AC2">
        <w:rPr>
          <w:b/>
        </w:rPr>
        <w:t>(Сент. 2).</w:t>
      </w:r>
      <w:r w:rsidR="000D6386" w:rsidRPr="000D6386">
        <w:t xml:space="preserve"> Если удастся за оставшиеся годы жизни на Земле достичь постоянства Лика в третьем глазу, не будет ли это достижение самым значительным в данном воплощении и не стоит ли уделить этому достижению все свое время и все свои усилия. И не будут ли труды, в этом направлении приложенные, лучшим применением энергии духа. Что же все же мешает и препятствует достижению? Об этом можно подумать. Преодолении всего, что мешает, будет победой над оболочками, которые когда-то придется все сбросить. Противодействие кроется в них, в инертности материи, входящей в их состав. Сперва нужно осознание насущности и важности достижения, а за ним и осуществление. Будем возвращаться к вопросу до тех пор, пока не добьемся победы.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572.</w:t>
      </w:r>
      <w:r w:rsidR="000D6386" w:rsidRPr="000D6386">
        <w:t xml:space="preserve"> </w:t>
      </w:r>
      <w:r w:rsidR="00451AC2" w:rsidRPr="00451AC2">
        <w:rPr>
          <w:b/>
        </w:rPr>
        <w:t>(М.А.Й.).</w:t>
      </w:r>
      <w:r w:rsidR="000D6386" w:rsidRPr="000D6386">
        <w:t xml:space="preserve"> В отношении с людьми можно применить следующее: спросите себя, а как бы поступила я, будучи на вашем месте? Удовлетворите другое сознание в размере его устремлений. Дайте тепло сердца. Предательство и измена ляжет не на ваши плечи. Люди нуждаются в Свете, и так мало несущих его.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573.</w:t>
      </w:r>
      <w:r w:rsidR="000D6386" w:rsidRPr="000D6386">
        <w:t xml:space="preserve"> (367). </w:t>
      </w:r>
      <w:r w:rsidR="00451AC2" w:rsidRPr="00451AC2">
        <w:rPr>
          <w:b/>
        </w:rPr>
        <w:t>(Гуру).</w:t>
      </w:r>
      <w:r w:rsidR="000D6386" w:rsidRPr="000D6386">
        <w:t xml:space="preserve"> От меня многие уходили, получивши в размере своего сознания. Вопрос другой: что сделали они и как применили полученные энергии. Получившие обычно используют их через свою сущность. Если она хороша,</w:t>
      </w:r>
      <w:r w:rsidR="000D6386">
        <w:t xml:space="preserve"> — </w:t>
      </w:r>
      <w:r w:rsidR="000D6386" w:rsidRPr="000D6386">
        <w:t>хорошо, если плохая,</w:t>
      </w:r>
      <w:r w:rsidR="000D6386">
        <w:t xml:space="preserve"> — </w:t>
      </w:r>
      <w:r w:rsidR="000D6386" w:rsidRPr="000D6386">
        <w:t>во зло. Также необходимо принять во внимание и полюсность астрала и других оболочек, которая, обернувшись сегодня своей светлой, положительной стороной, оборачивается во времени своей противоположностью, стороной теневой. Все это следует зорко учитывать при раздаче даров духа. Мало раздать, надо совершить это мудро.</w:t>
      </w:r>
    </w:p>
    <w:p w:rsidR="000D6386" w:rsidRPr="000D6386" w:rsidRDefault="000D6386" w:rsidP="006548EF">
      <w:pPr>
        <w:pStyle w:val="Quote"/>
      </w:pPr>
      <w:r w:rsidRPr="000D6386">
        <w:t>Видел во сне, что держал в руках кошку. Потом она начала брыкаться задними ногами. Не указание ли это на Тату?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574.</w:t>
      </w:r>
      <w:r w:rsidR="000D6386" w:rsidRPr="000D6386">
        <w:t xml:space="preserve"> (368). </w:t>
      </w:r>
      <w:r w:rsidR="00451AC2" w:rsidRPr="00451AC2">
        <w:rPr>
          <w:b/>
        </w:rPr>
        <w:t>(Сент. 2).</w:t>
      </w:r>
      <w:r w:rsidR="000D6386" w:rsidRPr="000D6386">
        <w:t xml:space="preserve"> Мы заботливо Оберегаем к Нам подходящих, чтобы не коснулись они области запрещенного Знания. Это Знание дает силу творить. И если человек еще не преодолел в себе некоторые свои качества и свойства, то, зная то, что знать ему еще рано, он неизбежно погубит себя, вызвав к проявлению силы, которыми управить он не в состоянии. А темные яро на страже, чтобы увлечь не утвердившийся в Свете ум в искусно расставленные ими тенета. Хочет того человек или нет, но то, что он знает, невольно или вольно применяет он в деле. Вооруженный же знанием того, что знать ему еще рано, будет он применять и его. Причина породит </w:t>
      </w:r>
      <w:r w:rsidR="000D6386" w:rsidRPr="000D6386">
        <w:lastRenderedPageBreak/>
        <w:t>следствие. Действие оккультных законов настолько неодолимо, что становится неготовое сознание жертвой своего собственного неразумия. Во многом Знании много опасности, ибо, чем выше поднялся в них человек, тем страшнее падение. Потому Нами тщательно Расставлены вехи, за которые не следует переступать. Желание знать</w:t>
      </w:r>
      <w:r w:rsidR="000D6386">
        <w:t xml:space="preserve"> — </w:t>
      </w:r>
      <w:r w:rsidR="000D6386" w:rsidRPr="000D6386">
        <w:t>законно, но преждевременное получение Знания губительно для получившего. Как часто энергии, посылаемые Нами для творчества, используют получившие их по неполезному назначению, тем пресекая свои дальнейшие возможности. Мы Посылаем Лучи Света и очень Скорбим, когда распыляются они по другим направлениям, вызывая нежелательные явления. Одни, получивши, из сокровища сердца своего выносят добро и озаряются Светом, в других вызывают они к проявлению злые начала, дремавшие в них. Энергия Агни одна, но употребляется она человеком по назначениям прямо противоположным, ибо дух человека является трансформатором получаемых им энергий. Так и Сокровенное Знание можно обратить на добро или зло, и велика опасность, когда попадает оно в нечистые руки. Даже луч глаза творит и разит. Что же может натворить «смертный глаз», или «глаз смерти», который владеет разящим лучом, если обладатель его пожелает использовать эту силу взгляда? Не следует стремиться в область запрещенного Знания, пока Учитель не Подготовит сознание и не Утвердит его в Свете достаточно прочно. Все придет в свое время, и все будет дано, когда дух будет готов.</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575.</w:t>
      </w:r>
      <w:r w:rsidR="000D6386" w:rsidRPr="000D6386">
        <w:t xml:space="preserve"> (369). </w:t>
      </w:r>
      <w:r w:rsidR="00451AC2" w:rsidRPr="00451AC2">
        <w:rPr>
          <w:b/>
        </w:rPr>
        <w:t>(М.А.Й.).</w:t>
      </w:r>
      <w:r w:rsidR="000D6386" w:rsidRPr="000D6386">
        <w:t xml:space="preserve"> В случае неуверенности в человеке хорошо прислушаться к тому, что говорит сердце. Его голос обычно очень отчетлив, если дать себе труд внимательно послушать его. Оно радуется или печалуется при общении с окружающими. Оно не ошибается, если только ему не мешают рассудочные рассуждения. Часто мозг заглушает этот голос, навязывая свои соображения. Голос сердца обычно свободно звучит, освобожденный от тирании рассудка.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576.</w:t>
      </w:r>
      <w:r w:rsidR="000D6386" w:rsidRPr="000D6386">
        <w:t xml:space="preserve"> (370). </w:t>
      </w:r>
      <w:r w:rsidR="00451AC2" w:rsidRPr="00451AC2">
        <w:rPr>
          <w:b/>
        </w:rPr>
        <w:t>(Гуру).</w:t>
      </w:r>
      <w:r w:rsidR="000D6386" w:rsidRPr="000D6386">
        <w:t xml:space="preserve"> Не нужно творить над людьми суд каждого дня. Пусть лучше каждый сам выносит из сокровища своего сердца хорошее или плохое, а тогда и не надо суда, ибо скрытое становится явным. От зажженного сердца не скроет никто свою сущность. Каждый выявит себя определенно либо другом, либо врагом. Но дайте время, ибо для выявления скрытой сущности человека оно необходимо.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577.</w:t>
      </w:r>
      <w:r w:rsidR="000D6386" w:rsidRPr="000D6386">
        <w:t xml:space="preserve"> (371). </w:t>
      </w:r>
      <w:r w:rsidR="00451AC2" w:rsidRPr="00451AC2">
        <w:rPr>
          <w:b/>
        </w:rPr>
        <w:t>(Сент. 4).</w:t>
      </w:r>
      <w:r w:rsidR="000D6386" w:rsidRPr="000D6386">
        <w:t xml:space="preserve"> Друг Мой, в мире плотном человек живет во всех трех мирах: плотном, астральном и ментальном. В Кама Локе он также живет в трех: полуфизическом, астральном и ментальном</w:t>
      </w:r>
      <w:r w:rsidR="000D6386">
        <w:t xml:space="preserve"> — </w:t>
      </w:r>
      <w:r w:rsidR="000D6386" w:rsidRPr="000D6386">
        <w:t xml:space="preserve">с тою лишь разницей, что плотное тело и физический мир отсутствуют, так как он не имеет проводника, чтобы с ним </w:t>
      </w:r>
      <w:r w:rsidR="000D6386" w:rsidRPr="000D6386">
        <w:lastRenderedPageBreak/>
        <w:t>соприкасаться. В Тонком Мире он созвучит с теми элементами своих оболочек, которые сосредоточены и отложены в них, с соответствующими слоями Кама Локи. Когда умирает и сбрасывается его тонкое тело, в ментале происходит то же самое, причем закон созвучия находится все время в действии. Не имеющий злобы, не имеющий пороков не имеет того, чем созвучать со слоями пространства, насыщенными пороками и злобой. Эти слои отличаются тем, что формы уявления человеческих страстей выражены в них необычайно остро и ярко и соблазн сочетания с ними настолько велик, что человек охотно погружается в то, что привык совершать на Земле. Влечение к этим формам много сильнее, чем в условиях земных, ибо препятствующих сочетанию обстоятельств нет. На Земле многое ограждено человеческими законами, там же желание и устремление не ограничены ими. В снах иногда совершает человек то, что он давно уже перестал совершать наяву. Нечто подобное происходит и там, если неизжитые и незавершенные импульсы подымают свой голос. Конечно, всякое лицемерие не имеет там значения, ибо то, что скрыто было под этою маской, выявляет себя безудержно и полностью. Тому, кто победил себя на Земле и приучил свои проводники ответствовать только на явления высокого порядка, не страшны никакие притяжения низших слоев, ибо они не имеют в нем ничего, что бы созвучало им в унисон.</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578.</w:t>
      </w:r>
      <w:r w:rsidR="000D6386" w:rsidRPr="000D6386">
        <w:t xml:space="preserve"> (372). Закон созвучия управляет мирами. Пользуясь им, можно устанавливать связи с высокими слоями пространства. Проводником, или магнитом, будет служить мысль. Мысль можно послать в любом направлении и в любую сферу. Ее магнетизм привлечет элементы, созвучные ее сущности, и обогатит сознание новыми нахождениями. Очень важно вырваться из своего собственного аурического яйца, чтобы мысль свободно устремлялась в пространство. Но для этого оковы личности должны быть разрушены. Каждая сверхличная мысль их ослабляет. Истинная свобода заключается в освобождении от личного начала, которое, подобно телу, служит темницей для духа.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579.</w:t>
      </w:r>
      <w:r w:rsidR="000D6386" w:rsidRPr="000D6386">
        <w:t xml:space="preserve"> (373). </w:t>
      </w:r>
      <w:r w:rsidR="00451AC2" w:rsidRPr="00451AC2">
        <w:rPr>
          <w:b/>
        </w:rPr>
        <w:t>(М.А.Й.).</w:t>
      </w:r>
      <w:r w:rsidR="000D6386" w:rsidRPr="000D6386">
        <w:t xml:space="preserve"> Не может быть, чтобы тьма была сильнее Света. Следовательно, если Учитель что-то Допускает и не Прекращает, значит, имеется нечто, что должно быть изжито именно благодаря происходящему. В данном случае это будет утверждением иммунитета сознания от внешних воздействий совершенно определенного порядка, а именно</w:t>
      </w:r>
      <w:r w:rsidR="000D6386">
        <w:t xml:space="preserve"> — </w:t>
      </w:r>
      <w:r w:rsidR="000D6386" w:rsidRPr="000D6386">
        <w:t>звуковых. Сосредоточение на Лике должно достичь такой степени напряженности и углубления, чтобы воздействия эти уже не нарушали равновесия. Совет: в качестве меры противодействия держать Образ Учителя до тех пор, пока то, что мешает и нарушает равновесие, не прекратится вследствие контакта с Лучом Учителя.</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580.</w:t>
      </w:r>
      <w:r w:rsidR="000D6386" w:rsidRPr="000D6386">
        <w:t xml:space="preserve"> (374). </w:t>
      </w:r>
      <w:r w:rsidR="00451AC2" w:rsidRPr="00451AC2">
        <w:rPr>
          <w:b/>
        </w:rPr>
        <w:t>(Гуру).</w:t>
      </w:r>
      <w:r w:rsidR="000D6386" w:rsidRPr="000D6386">
        <w:t xml:space="preserve"> Огорчения этого мира добавим к чаше весов полезного груза, увеличивающего нахождения духа. Тягость Ноши мира сего увеличивается по мере роста духа. От этого никуда не уйти. Но она будет в радость, когда время придет сторицей пожать от тягости Ноши земной.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581.</w:t>
      </w:r>
      <w:r w:rsidR="000D6386" w:rsidRPr="000D6386">
        <w:t xml:space="preserve"> </w:t>
      </w:r>
      <w:r w:rsidR="00451AC2" w:rsidRPr="00451AC2">
        <w:rPr>
          <w:b/>
        </w:rPr>
        <w:t>(Сент. 5).</w:t>
      </w:r>
      <w:r w:rsidR="000D6386" w:rsidRPr="000D6386">
        <w:t xml:space="preserve"> Если Архат видит тогда, когда он этого хочет и когда сосредоточивает внимание свое на желаемом, то можно ли удивляться тому, что и в учениках эта способность в мере какой-то тоже проявляется, когда хотят они знать нечто о человеке, концентрируя внимание на нем и стремясь установить созвучие. Насколько это непросто, подтверждает прошлый опыт. Но можно порадоваться, если зачатки этих возможностей как-то уже проявлялись. Погружение в чужое сознание обременительно, если оно стоит ниже. Оно не должно быть вмешательством в карму или вызывать осуждения. Обычно Мы не Вмешиваемся даже в карму ведомых.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582.</w:t>
      </w:r>
      <w:r w:rsidR="000D6386" w:rsidRPr="000D6386">
        <w:t xml:space="preserve"> (375). Правильно было отмечено, что следствие раз рожденной причины уничтожить не может никто и ничто. Если причина пущена в Колесо Кармы, следствия ее становятся неизбежными. Когда было Сказано «Возьми Крест свой и следуй за Мною», имелось в виду именно это обстоятельство. Следование за Учителем не означает уничтожение порожденных раньше причин, и освобождение от них состоит в том, чтобы не порождались новые того же порядка, а старые изживались бы сознательно. Сознательное изживание старой кармы и бережное и осмотрительное порождение новых причин, уже светлых по природе своей, и будет не только несением своего креста, но и посильным освобождением от него. Ноша мира сего уже не носит личного характера, а также и та жертва, или крест, которые Берут на себя Великие Духи. Мудрый радуется, когда предоставляется возможность уплатить старые долги.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583.</w:t>
      </w:r>
      <w:r w:rsidR="000D6386" w:rsidRPr="000D6386">
        <w:t xml:space="preserve"> (376). </w:t>
      </w:r>
      <w:r w:rsidR="00451AC2" w:rsidRPr="00451AC2">
        <w:rPr>
          <w:b/>
        </w:rPr>
        <w:t>(М.А.Й.).</w:t>
      </w:r>
      <w:r w:rsidR="000D6386" w:rsidRPr="000D6386">
        <w:t xml:space="preserve"> Как же быть с тем, что порождено в этом воплощении вопреки требованиям морали? Вопрос сложен. Искупить или изжить придется все, ибо причина и следствие связаны прямой нитью. Если был кому-то или чему-то нанесен ущерб какого бы то ни было свойства, придется его возместить. Карма связывает с людьми, которым было сделано что-либо хорошее или плохое. Будем считать, что встретимся снова со всеми, с кем связаны ее нитями. Об этих будущих встречах можно помыслить, чтобы дать взамен прошлого лучшее, что можно дать. И если сейчас крест свой несется без возмущения, ропота и недовольства, но с сознанием неизбежности кармических расчетов, то это и есть мудрое освобождение от прошлых долгов. Так же будем поступать и при будущих кармических встречах. Учитель Хочет скорее вас видеть уплатившими старые долги. Также придется помыслить и о причинах </w:t>
      </w:r>
      <w:r w:rsidR="000D6386" w:rsidRPr="000D6386">
        <w:lastRenderedPageBreak/>
        <w:t>ментально-астрального свойства, которые придется изживать в Кама Локе. Они насытят своими энергиями стража Порога, и с ними придется встретиться во всей их живой, обостренной и воплотившейся в соответствующие формы силе во время борьбы между четвертым и пятым принципом</w:t>
      </w:r>
      <w:r w:rsidR="000D6386">
        <w:t xml:space="preserve"> — </w:t>
      </w:r>
      <w:r w:rsidR="000D6386" w:rsidRPr="000D6386">
        <w:t>с одной стороны, и шестым и седьмым</w:t>
      </w:r>
      <w:r w:rsidR="000D6386">
        <w:t xml:space="preserve"> — </w:t>
      </w:r>
      <w:r w:rsidR="000D6386" w:rsidRPr="000D6386">
        <w:t>с другой. К этому будем готовить себя здесь, уже сейчас вызывая превосходство духа и осознание возможности победы его над порождениями стихий. Формула, обращенная к ним,</w:t>
      </w:r>
      <w:r w:rsidR="000D6386">
        <w:t xml:space="preserve"> — </w:t>
      </w:r>
      <w:r w:rsidR="000D6386" w:rsidRPr="000D6386">
        <w:t>«Не боюсь вас»,</w:t>
      </w:r>
      <w:r w:rsidR="000D6386">
        <w:t xml:space="preserve"> — </w:t>
      </w:r>
      <w:r w:rsidR="000D6386" w:rsidRPr="000D6386">
        <w:t>будет залогом победы.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584.</w:t>
      </w:r>
      <w:r w:rsidR="000D6386" w:rsidRPr="000D6386">
        <w:t xml:space="preserve"> (377). </w:t>
      </w:r>
      <w:r w:rsidR="00451AC2" w:rsidRPr="00451AC2">
        <w:rPr>
          <w:b/>
        </w:rPr>
        <w:t>(Гуру).</w:t>
      </w:r>
      <w:r w:rsidR="000D6386" w:rsidRPr="000D6386">
        <w:t xml:space="preserve"> Нити счастья плетутся сейчас устремленным сознанием к Свету. А из них уже можно соткать ковер счастья. Так называем все то, что с нами сближает и собирает элементы Света в сознании. Упорство и неизменность непоколебимого устремления приводят к цели, несмотря ни на что. Луч ведет неуклонно. В нем не страшны порождения тьмы. Когда в нем, нет неодолимых препятствий. С Владыкой идем, с Ним победим.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585.</w:t>
      </w:r>
      <w:r w:rsidR="000D6386" w:rsidRPr="000D6386">
        <w:t xml:space="preserve"> (378). </w:t>
      </w:r>
      <w:r w:rsidR="00451AC2" w:rsidRPr="00451AC2">
        <w:rPr>
          <w:b/>
        </w:rPr>
        <w:t>(Сент. 6).</w:t>
      </w:r>
      <w:r w:rsidR="000D6386" w:rsidRPr="000D6386">
        <w:t xml:space="preserve"> Огонь, который незримо для окружающих разгорается в сердце, и будет тем сокровищем для человека, выше которого у него ничего нет. Ни отнять, ни потушить его не может никто, кроме самого человека. Он дает ему силу бороться с собой. Он дает ему силу преодолевать трудности жизни и препятствия, громоздящиеся, как горы, на его нелегком пути. Йога Огня никому не сулит легкой жизни и беспечального существования. Наоборот, она предупреждает о том, что по мере роста пламени сердца и усиления устремления препятствия и противодействия будут расти, что противодействие поднимется также и из глубины его собственной сущности, и его собственный внутренний мир станет полем этой борьбы со всем тем, что еще в нем не изжито и что подлежит очищению. В сущности говоря, вся земная жизнь есть не что иное, как подготовка к более длительному, гораздо более длительному пребыванию в Мире Надземном, и все добрые накопления и каждое, даже малое, преодоление несветлых явлений в себе принесут свои плоды и благие следствия в Мире Незримом, когда будет сброшено тело. Ни одно, даже самое малейшее, усилие не пропадает. Освободившийся от неполезного груза в себе и что-то в себе самом преодолевший будет свободен от этого там. Освобождение в мысли освобождает мысль. В Тонком Мире, где все движется мыслью, имеет она первенствующее значение. Можно действовать мыслью. Мысль в распоряжении человека всегда. Следовательно, в любых условиях жизни земной имеет он возможность продвигаться вперед к цели далекой. Нет таких условий и нет таких препятствий, которых не может победить огненная, устремленная мысль. Для мысли возможно все. Потому указуется действовать мыслью. И освобождение</w:t>
      </w:r>
      <w:r w:rsidR="000D6386">
        <w:t xml:space="preserve"> — </w:t>
      </w:r>
      <w:r w:rsidR="000D6386" w:rsidRPr="000D6386">
        <w:t>в мысли, и рабство</w:t>
      </w:r>
      <w:r w:rsidR="000D6386">
        <w:t xml:space="preserve"> — </w:t>
      </w:r>
      <w:r w:rsidR="000D6386" w:rsidRPr="000D6386">
        <w:t xml:space="preserve">у мыслей. Упорство и ритм могут преодолеть любое препятствие, если </w:t>
      </w:r>
      <w:r w:rsidR="000D6386" w:rsidRPr="000D6386">
        <w:lastRenderedPageBreak/>
        <w:t>понято, что и победа, и поражение</w:t>
      </w:r>
      <w:r w:rsidR="000D6386">
        <w:t xml:space="preserve"> — </w:t>
      </w:r>
      <w:r w:rsidR="000D6386" w:rsidRPr="000D6386">
        <w:t>в духе. Что пользы человеку, если он весь мир приобретет (победит), а самого себя не преодолеет, и останется рабом своих собственных слабостей и недостатков, и унесет их с собою в Мир Тонкий, где обостряется все и где все неизжитые свойства поднимают свою голову и болезненно жалят своего обладателя. Огонь, в сердце горящий, имеет очищающие свойства, которые при постоянстве горения сердца незаметно для самого человека постепенно освобождают его от вековых наслоений, мешающих ему продвигаться. Где же силы найти, чтобы устоять, не сломиться и всегда устремляться вперед? В ритме каждодневного устремления, не прерываемого ничем. Помощь всегда будет оказана устремленному сердцу. Она не может не быть оказана, ибо сердце</w:t>
      </w:r>
      <w:r w:rsidR="000D6386">
        <w:t xml:space="preserve"> — </w:t>
      </w:r>
      <w:r w:rsidR="000D6386" w:rsidRPr="000D6386">
        <w:t>магнит и мысль магнетична. Она привлечет из пространства столь нужную Помощь, посылаемую в ответ на огненный зов сердца. Солнце Великого Сердца доступно для всех, кто сознательно хочет сердцем почуять и ощутить живительную теплоту Его Лучей.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586.</w:t>
      </w:r>
      <w:r w:rsidR="000D6386" w:rsidRPr="000D6386">
        <w:t xml:space="preserve"> (379). </w:t>
      </w:r>
      <w:r w:rsidR="00451AC2" w:rsidRPr="00451AC2">
        <w:rPr>
          <w:b/>
        </w:rPr>
        <w:t>(М.А.Й.).</w:t>
      </w:r>
      <w:r w:rsidR="000D6386" w:rsidRPr="000D6386">
        <w:t xml:space="preserve"> Хочу шепнуть на чуткое ухо о том, что не напрасно устремляется сердце к Тем, Кого любит и Кто так далеко. Устремление и ответность, зов сердца и отклик подчиняются великому Закону созвучия, действие которого не могут остановить никакие земные преграды. Для энергий зажженного сердца нет ни времени, ни пространства, ни расстояний. Потому непреложен ответ на зов устремленного сердца.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587.</w:t>
      </w:r>
      <w:r w:rsidR="000D6386" w:rsidRPr="000D6386">
        <w:t xml:space="preserve"> (380). </w:t>
      </w:r>
      <w:r w:rsidR="00451AC2" w:rsidRPr="00451AC2">
        <w:rPr>
          <w:b/>
        </w:rPr>
        <w:t>(Гуру).</w:t>
      </w:r>
      <w:r w:rsidR="000D6386" w:rsidRPr="000D6386">
        <w:t xml:space="preserve"> Умиление нужно отбросить, а также восторженность и пушистые слова. Суровость понимания подвига надо явить. Розовые мечтания не годятся для жизни. Суровость к себе и нелицеприятный анализ в своем внутреннем мире всего, что не созвучно с лучшими устремлениями сердца, помогут оставить внизу ненужную поклажу. Без лишнего груза легче идти. Свободный от тяжести груза дойдет.</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588.</w:t>
      </w:r>
      <w:r w:rsidR="000D6386" w:rsidRPr="000D6386">
        <w:t xml:space="preserve"> </w:t>
      </w:r>
      <w:r w:rsidR="00451AC2" w:rsidRPr="00451AC2">
        <w:rPr>
          <w:b/>
        </w:rPr>
        <w:t>(Сент. 7).</w:t>
      </w:r>
      <w:r w:rsidR="000D6386" w:rsidRPr="000D6386">
        <w:t xml:space="preserve"> (Со сна). Все события начинаются с малого.</w:t>
      </w:r>
    </w:p>
    <w:p w:rsidR="000D6386" w:rsidRPr="000D6386" w:rsidRDefault="000D6386" w:rsidP="000D6386">
      <w:r w:rsidRPr="000D6386">
        <w:t>Даю Час Счастья.</w:t>
      </w:r>
    </w:p>
    <w:p w:rsidR="000D6386" w:rsidRPr="000D6386" w:rsidRDefault="000D6386" w:rsidP="000D6386">
      <w:r w:rsidRPr="000D6386">
        <w:t>Открываю глаза на происходящее.</w:t>
      </w:r>
    </w:p>
    <w:p w:rsidR="000D6386" w:rsidRPr="000D6386" w:rsidRDefault="000D6386" w:rsidP="000D6386">
      <w:r w:rsidRPr="000D6386">
        <w:t>Приближаю возможности.</w:t>
      </w:r>
    </w:p>
    <w:p w:rsidR="000D6386" w:rsidRPr="000D6386" w:rsidRDefault="000D6386" w:rsidP="000D6386">
      <w:r w:rsidRPr="000D6386">
        <w:t>У Нас Ждут претворения знания в действия.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589.</w:t>
      </w:r>
      <w:r w:rsidR="000D6386" w:rsidRPr="000D6386">
        <w:t xml:space="preserve"> (381). Мы Насыщаем сознание ученика по линиям его устремлений. Поэтому он может выбирать сам то, что он хочет познать. Единственным препятствием к постижению является ограниченность вместимости его сознания. Не Можем, не Имеем права дать больше, чем оно в состоянии ассимилировать. Когда его мысль устремляется даже в область неизвестного, все равно какое-то знание все же начинает поступать по каналу устремленной мысли. </w:t>
      </w:r>
      <w:r w:rsidR="000D6386" w:rsidRPr="000D6386">
        <w:lastRenderedPageBreak/>
        <w:t>Устремление магнетично. Мало понимается магнитная мощь устремления. При сознательном к нему отношению можно намечать желаемые области познавания и тем расширять и обогащать свои накопления. Когда Говорилось «Стучите и отворят вам, ищите и обрящете», имелся в виду этот же принцип. Устремленная мысль служит как бы ключом открывающим. Конечно, ритм при этом имеет решающее значение. Случайные разрозненные потуги мыслей желаемых результатов не дадут. И почему следствий надо ожидать незамедлительно? Ведь и для мысли тоже нужно время, чтобы созреть. Некоторые Наши опыты занимают века. Мы Бросаем идеи в пространство, и порою долгое время проходит, прежде чем они могут воплотиться в жизнь. Но Мы Умеем ждать, ибо Знаем, что всему свое время. Только неопытность и нетерпеливость требуют или желают всего тут же и сейчас, не зная того, что каждая мысль рано или поздно в той или иной форме становится реальностью плотного мира. Поэтому все устремления ученика, насыщенные настойчивой мыслью, будут осуществлены, хотя бы на это потребовались многие жизни. По той же причине Предупреждаем, чтобы осторожно выражались желания, ибо если они невысокого порядка, то и следствия их пройдут той же чертой. Закончу словами: «Пришедший к Нам получит сполна в размере своих устремлений».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590.</w:t>
      </w:r>
      <w:r w:rsidR="000D6386" w:rsidRPr="000D6386">
        <w:t xml:space="preserve"> (382). </w:t>
      </w:r>
      <w:r w:rsidR="00451AC2" w:rsidRPr="00451AC2">
        <w:rPr>
          <w:b/>
        </w:rPr>
        <w:t>(М.А.Й.).</w:t>
      </w:r>
      <w:r w:rsidR="000D6386" w:rsidRPr="000D6386">
        <w:t xml:space="preserve"> О прошлом не будем тужить, даже если в нем были ошибки. Все поправимо, за исключением предательства и оскорбления Иерархии. Каждая ошибка заключает в себе неправильно примененную энергию. При осознании допущенных ошибок эти энергии можно применить и использовать более разумно, тем самым исключая возможность повторения этих ошибок. Учитель даже ошибки Обращает на пользу, устремляя энергии их во благо. Сущность сознательной трансмутации энергий своей низшей природы в высшие в том и состоит, чтобы безличную психическую энергию направлять в высшие центры для более высокого ее применения. Одна и та же безличная, то есть не добрая и не злая, энергия становится таковой, то есть злой или доброй, темной или светлой, в зависимости от того, как и куда она направлена и какими окрашена или насыщена чувствами и эмоциями. Рубильник</w:t>
      </w:r>
      <w:r w:rsidR="000D6386">
        <w:t xml:space="preserve"> — </w:t>
      </w:r>
      <w:r w:rsidR="000D6386" w:rsidRPr="000D6386">
        <w:t>в руках человека, и включать энергию в том или ином направлении может он волей своей.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591.</w:t>
      </w:r>
      <w:r w:rsidR="000D6386" w:rsidRPr="000D6386">
        <w:t xml:space="preserve"> (383). </w:t>
      </w:r>
      <w:r w:rsidR="00451AC2" w:rsidRPr="00451AC2">
        <w:rPr>
          <w:b/>
        </w:rPr>
        <w:t>(Гуру).</w:t>
      </w:r>
      <w:r w:rsidR="000D6386" w:rsidRPr="000D6386">
        <w:t xml:space="preserve"> Умение поднимать ток Кундалини из низших центров в высшие считается большим достижением. Ведь это и есть то овладение своими огнями, без которого дальше известной ступени продвинуться невозможно. Огни в той или иной степени проявляются, или вспыхивают, в организме постоянно, и ими надо владеть. Тот, кто сумел вспышку раздражения или обиды или какое-либо другое недостойное чувство сдержать, а энергию их превратить в положительную, уже на правильном пути к овладению Агни. Именно </w:t>
      </w:r>
      <w:r w:rsidR="000D6386" w:rsidRPr="000D6386">
        <w:lastRenderedPageBreak/>
        <w:t>на малых вещах, на малых чувствах земных упражняет себя ученик в овладении огненной стихией. Неопытность замахивается на большое, оставляя малое в небрежении. Но мудрый понимает значение кажущихся незначительными явлений.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592.</w:t>
      </w:r>
      <w:r w:rsidR="000D6386" w:rsidRPr="000D6386">
        <w:t xml:space="preserve"> (384). </w:t>
      </w:r>
      <w:r w:rsidR="00451AC2" w:rsidRPr="00451AC2">
        <w:rPr>
          <w:b/>
        </w:rPr>
        <w:t>(Сент. 8).</w:t>
      </w:r>
      <w:r w:rsidR="000D6386" w:rsidRPr="000D6386">
        <w:t xml:space="preserve"> Расчленим свойства и особенности личности и Индивидуальности и подвергнем анализу ту и другую. Личность</w:t>
      </w:r>
      <w:r w:rsidR="000D6386">
        <w:t xml:space="preserve"> — </w:t>
      </w:r>
      <w:r w:rsidR="000D6386" w:rsidRPr="000D6386">
        <w:t>это внешний человек, его социальное положение, работа, семья, отношение с людьми и его психический мир, наполненный подробностями текущей жизни, его симпатии и антипатии, к ней относящиеся, его изменяющиеся сканды и внешний налет воспитания и образования</w:t>
      </w:r>
      <w:r w:rsidR="000D6386">
        <w:t xml:space="preserve"> — </w:t>
      </w:r>
      <w:r w:rsidR="000D6386" w:rsidRPr="000D6386">
        <w:t>словом, в значительной мере все то, что обычные люди подразумевают под обычным человеком. У большинства этот внешний человек и преобладает в своем выражении. У него есть свой внутренний мир, который всецело наполнен элементами внешней жизни и реакциями сознания на нее. Есть люди, в сознании которых этот внешний человек и тот, другой, внутренний, являющийся выражением Индивидуальности, уравновешены: не преобладает и не первенствует ни тот, ни другой. Но есть люди, у которых преобладает Индивидуальность, или внутренний человек, владыка над внешним. Индивидуальность</w:t>
      </w:r>
      <w:r w:rsidR="000D6386">
        <w:t xml:space="preserve"> — </w:t>
      </w:r>
      <w:r w:rsidR="000D6386" w:rsidRPr="000D6386">
        <w:t>это скрытый человек в человеке, это то, что облекается внешним человеком, его личностью, чтобы эта последняя могла выполнить поставленную перед ней задачу очередного воплощения. В ней заключены все высшие качества духа, могущие сохраняться для проявления и на Планах Высоких. Все высшие импульсы и устремления идут от нее. Она не умирает со смертью своих оболочек, но собирает через каждую все, что могут они дать в каждом из соответствующих им миров. Мы заинтересованы жизнью Индивидуальности, Ее ростом и развитием, которые часто идут вразрез с желаниями и устремлениями внешнего человека и его интересами. Обычно бывает и так, что нечто весьма тяжкое и неприятное для личности полезно и нужно для Индивидуальности. И тогда личность страдает. Многие страдания дают Высшей Триаде нужный Ей опыт и знания и приближают возможность переноса сознания в Ее сферу, что означает достижение ступени бессмертия, то есть непрерываемого сознания. Яркий личный мир человека и личное сознание затухают и видоизменяются при освобождении от физического тела. Личность умирает при каждом развоплощении. Остатки личного сознания могут еще долго засорять пространство. Говорю об обычных людях. Но с каждым новым воплощением Индивидуальность растет и накапливает столь нужные ей элементы непреходящего. Наши люди</w:t>
      </w:r>
      <w:r w:rsidR="000D6386">
        <w:t xml:space="preserve"> — </w:t>
      </w:r>
      <w:r w:rsidR="000D6386" w:rsidRPr="000D6386">
        <w:t xml:space="preserve">это те, у кого выражение их Индивидуальности уже превалирует над их временной личностью и ее обычными земными интересами. Когда было Сказано: «Царство Мое не от мира сего», имелись в виду Бессмертная Индивидуальность и мир ее проявлений. Она может полно и ярко </w:t>
      </w:r>
      <w:r w:rsidR="000D6386" w:rsidRPr="000D6386">
        <w:lastRenderedPageBreak/>
        <w:t>выражать сущность свою в мире земном, и тогда имеете явление Духов Великих, выполняющих сознательно свою земную миссию</w:t>
      </w:r>
      <w:r w:rsidR="000D6386">
        <w:t xml:space="preserve"> — </w:t>
      </w:r>
      <w:r w:rsidR="000D6386" w:rsidRPr="000D6386">
        <w:t>Поручение Высшей Триады, сознательно принятое и осуществляемое. В сущности говоря, каждый человек приходит на Землю, имея определенное задание духа от своего высшего «Я». Но часто смертная личность, погружаясь всецело в земные интересы и блюдя только их, забывает о высшей задаче, о миссии жизни своей, ради чего она только и воплотилась, и тогда все воплощение проходит бесцельно, не принося намеченных следствий. Очень полезно тщательно рассмотреть, какие именно особенности и свойства присущи и характерны для Индивидуальности человека, чтобы дать им пищу и возможность развиваться. Личность</w:t>
      </w:r>
      <w:r w:rsidR="000D6386">
        <w:t xml:space="preserve"> — </w:t>
      </w:r>
      <w:r w:rsidR="000D6386" w:rsidRPr="000D6386">
        <w:t>это только слуга и, если хотите, раб Индивидуальности. Раб боится хозяина, а личность</w:t>
      </w:r>
      <w:r w:rsidR="000D6386">
        <w:t xml:space="preserve"> — </w:t>
      </w:r>
      <w:r w:rsidR="000D6386" w:rsidRPr="000D6386">
        <w:t>своего владыку, Бессмертную перевоплощающуюся Индивидуальность свою.</w:t>
      </w:r>
    </w:p>
    <w:p w:rsidR="000D6386" w:rsidRPr="000D6386" w:rsidRDefault="000D6386" w:rsidP="000D6386">
      <w:r w:rsidRPr="000D6386">
        <w:t>(385). Когда Владыка Будда Оставил Свою семью, Свое царское достоинство и все, что касалось Его внешней жизни, Он личность Оставил Свою и ее мир, чтобы, всецело погрузившись в мир Своей Индивидуальности, выполнить миссию Свою на Земле.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593.</w:t>
      </w:r>
      <w:r w:rsidR="000D6386" w:rsidRPr="000D6386">
        <w:t xml:space="preserve"> (386). </w:t>
      </w:r>
      <w:r w:rsidR="00451AC2" w:rsidRPr="00451AC2">
        <w:rPr>
          <w:b/>
        </w:rPr>
        <w:t>(М.А.Й.).</w:t>
      </w:r>
      <w:r w:rsidR="000D6386" w:rsidRPr="000D6386">
        <w:t xml:space="preserve"> Когда говорим о самоотречении и самоотверженности, мыслим об отрешении от личности малой своей и всего, что затрагивает ее так яро. Именно душу свою, личность свою утерявший обретает ее, то есть уже перенесенным сознанием своим в Индивидуальность приобщается к жизни Бессмертной Триады. Душа как бы обретается вновь. Но сознание уже перенесено из малого личного «я» в «Я» большое. Просто отбрасывается нечто малое, чтобы заменить его большим и более ценным.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594.</w:t>
      </w:r>
      <w:r w:rsidR="000D6386" w:rsidRPr="000D6386">
        <w:t xml:space="preserve"> </w:t>
      </w:r>
      <w:r w:rsidR="00451AC2" w:rsidRPr="00451AC2">
        <w:rPr>
          <w:b/>
        </w:rPr>
        <w:t>(М.А.Й.).</w:t>
      </w:r>
      <w:r w:rsidR="000D6386" w:rsidRPr="000D6386">
        <w:t xml:space="preserve"> Вот это и хорошо, что внешняя жизнь приобретает оттенок какой-то нереальности. Она ведь и есть такова. И никакие фальшивые доводы рассудка не заставят сделать временное непреходящим и смертное</w:t>
      </w:r>
      <w:r w:rsidR="000D6386">
        <w:t xml:space="preserve"> — </w:t>
      </w:r>
      <w:r w:rsidR="000D6386" w:rsidRPr="000D6386">
        <w:t>бессмертным, то есть самодовлеюще ценным, в чем можно было бы опору найти для утверждения сознания на ней. Пусть осознание Майи земной станет еще более четким. Задача ученика</w:t>
      </w:r>
      <w:r w:rsidR="000D6386">
        <w:t xml:space="preserve"> — </w:t>
      </w:r>
      <w:r w:rsidR="000D6386" w:rsidRPr="000D6386">
        <w:t>снять покровы Майи со всех миров, в которых он пребывает, и утвердиться на действительности огненной. Нелепо утверждаться на том, что сегодня есть, а завтра уходит из жизни, чтобы никогда уже более вновь не вернуться.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595.</w:t>
      </w:r>
      <w:r w:rsidR="000D6386" w:rsidRPr="000D6386">
        <w:t xml:space="preserve"> </w:t>
      </w:r>
      <w:r w:rsidR="00451AC2" w:rsidRPr="00451AC2">
        <w:rPr>
          <w:b/>
        </w:rPr>
        <w:t>(Гуру).</w:t>
      </w:r>
      <w:r w:rsidR="000D6386" w:rsidRPr="000D6386">
        <w:t xml:space="preserve"> Мы живем и работаем для утверждения Света, то есть для утверждения непреходящего. С этой точки зрения можно понять и смысл жизни Посланников Света и Доверенных Иерархии. Тогда станут понятней и все их земные дела, и работа, и всё, что совершили они на Земле. С этой точки зрения и наша жизнь станет понятной. Все творилось во имя Света и утверждения вечных основ и вечных принципов жизни. Когда-то поймут и когда-то оценят </w:t>
      </w:r>
      <w:r w:rsidR="000D6386" w:rsidRPr="000D6386">
        <w:lastRenderedPageBreak/>
        <w:t>все то, что сделали мы для человечества. Но нужно время. Посеву надо дать время созреть.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596.</w:t>
      </w:r>
      <w:r w:rsidR="000D6386" w:rsidRPr="000D6386">
        <w:t xml:space="preserve"> </w:t>
      </w:r>
      <w:r w:rsidR="00451AC2" w:rsidRPr="00451AC2">
        <w:rPr>
          <w:b/>
        </w:rPr>
        <w:t>(М.А.Й.).</w:t>
      </w:r>
      <w:r w:rsidR="000D6386" w:rsidRPr="000D6386">
        <w:t xml:space="preserve"> Всего не запишешь, но все же запиши, если хочешь.</w:t>
      </w:r>
    </w:p>
    <w:p w:rsidR="000D6386" w:rsidRPr="000D6386" w:rsidRDefault="000D6386" w:rsidP="000D6386">
      <w:r w:rsidRPr="000D6386">
        <w:t>Нельзя ограничить величия Сердца Владыки своим или чьим бы то ни было пониманием. Но каждый приходящий находит и воспринимает именно то, на что он звучит. Нельзя полагаться на чужое понимание Великого Сердца, ни на то, как Проявлял Себя Владыка в веках. Для каждого сознания давалось по соответствию. Судьею понимания Владыки может быть лишь свое собственное сердце. Да. Да. Он именно такой, каким чует Его сердце в своих тайниках. Будем сокровенно оберегать это понимание, не затемняясь восприятиями или толкованиями других сознаний. Многогранен Владыка, и каждый в Лучах Его Света найдет волну по себе.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597.</w:t>
      </w:r>
      <w:r w:rsidR="000D6386" w:rsidRPr="000D6386">
        <w:t xml:space="preserve"> (Со сна). Будьте готовы каждую минуту встретиться с Гуру.</w:t>
      </w:r>
    </w:p>
    <w:p w:rsidR="000D6386" w:rsidRPr="000D6386" w:rsidRDefault="000D6386" w:rsidP="000D6386">
      <w:r w:rsidRPr="000D6386">
        <w:t>...... Симпатии и антипатии (личные) не будут мерилом полезности людей. Им будет призыв ...... . Пусть вас будет немного, но вы будете знать ...... . Когда придет время, чудо войдет в вашу жизнь как обычность необычного. Изменитесь</w:t>
      </w:r>
      <w:r>
        <w:t xml:space="preserve"> — </w:t>
      </w:r>
      <w:r w:rsidRPr="000D6386">
        <w:t>Готовлю к тому. Приму на Себя задачу устроения внешних условий вашей жизни, чтобы уже не мешало ничто. Мои вы. Пробуждение (сердец) пройдет в короткие сроки. Неужели задержится из-за вас? Мощь Света неодолима. Я ту плотину невежества Сумею пробить. Воздам каждому по заслугам. Дам людям мир. Приложим все усилия к тому, чтобы сужденное осуществилось.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598.</w:t>
      </w:r>
      <w:r w:rsidR="000D6386" w:rsidRPr="000D6386">
        <w:t xml:space="preserve"> (387). </w:t>
      </w:r>
      <w:r w:rsidR="00451AC2" w:rsidRPr="00451AC2">
        <w:rPr>
          <w:b/>
        </w:rPr>
        <w:t>(Сент. 10).</w:t>
      </w:r>
      <w:r w:rsidR="000D6386" w:rsidRPr="000D6386">
        <w:t xml:space="preserve"> Пиши, сын Мой, пиши. Каждое слово пригодится жаждущим духом.</w:t>
      </w:r>
    </w:p>
    <w:p w:rsidR="000D6386" w:rsidRPr="000D6386" w:rsidRDefault="000D6386" w:rsidP="000D6386">
      <w:r w:rsidRPr="000D6386">
        <w:t>Первым признаком избранничества будет неугасимое горение сердца. Мы Судим по огням сердца. Судите и вы по своим и чужим</w:t>
      </w:r>
      <w:r>
        <w:t xml:space="preserve"> — </w:t>
      </w:r>
      <w:r w:rsidRPr="000D6386">
        <w:t xml:space="preserve">ошибки не будет. Точнее будет сказать: не судите, но знайте, ибо суждение и знание не есть осуждение. А знать будет надо, ибо Дело Мое творится через людей. Сколько непоправимого вреда причинилось несдержанностью и многословием. Не повторим прошлых ошибок, допущенных даже теми, кто был искренне предан. Правильное решение в том, чтобы освободиться от личного отношения к людям и заменить его сверхличным, то есть уже более не находящимся в зависимости от личных чувств, непрочных и преходящих. Именно все, построенное на таких чувствах, непрочно. Критерием пусть будет полезность для эволюции или для Общего Блага. Это условие не исключает близости духом, которая длится века. Но она исключает прохожих. Сколько времени и энергии отнимают они у малоопытных сотрудников наших. Когда личное отношение отбрасывается, ошибок становится меньше. Много </w:t>
      </w:r>
      <w:r w:rsidRPr="000D6386">
        <w:lastRenderedPageBreak/>
        <w:t>недурных сознаний споткнулось на личных миражах. Пока не научились видеть и читать ауру, знать можно сердцем, но сердцем, свободным от суждений самости.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599.</w:t>
      </w:r>
      <w:r w:rsidR="000D6386" w:rsidRPr="000D6386">
        <w:t xml:space="preserve"> Не будем близость свою ко Мне измерять обычными мерами, ибо она необычна и не подходит под привычные наименования. Значение сыновства надо понять как связь тысячелетий, утвержденную навсегда. И в каких бы условиях ни находился внешний человек и его личность, внутренний с Нами. Первые Записи яро подчеркивают эту Близость. Только надо понять, что относилась она не к внешнему человеку и его временной оболочке, но к Индивидуальности, стоящей за ними. Отсюда вывод, что сверхличная связь не может быть нарушена ничем, если она уже установилась. Осознание ее есть не что иное, как раскрытие прежнего знания. Когда Говорю, что Близость Моя поверх всего, Имею в виду именно это условие. Конечно, она поверх всех оболочек, ибо они подлежат смене с каждым новым воплощением, но связь остается, несмотря на замену их новыми. Это нечто в себе, лежащее поверх элементов преходящего, следует выдвинуть на авансцену сознания, чтобы оно, а не преходящее, занимало в нем господствующее и первенствующее положение. Как же иначе утвердиться на непреходящем в себе? Символом вечного в вас Будет Владыка. Неизменяемость вашего Владыки и непреходящее в вас будут основою вашей Бессмертной Триады.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600.</w:t>
      </w:r>
      <w:r w:rsidR="000D6386" w:rsidRPr="000D6386">
        <w:t xml:space="preserve"> </w:t>
      </w:r>
      <w:r w:rsidR="00451AC2" w:rsidRPr="00451AC2">
        <w:rPr>
          <w:b/>
        </w:rPr>
        <w:t>(М.А.Й.).</w:t>
      </w:r>
      <w:r w:rsidR="000D6386" w:rsidRPr="000D6386">
        <w:t xml:space="preserve"> Когда сердце чует близость того, чему быть суждено непреложно, касается оно действительности огненной и чует и ощущает как явное то, что уже выкристаллизовалось и существует в Надземном. Ощущение это поддержим в себе всеми силами, сохраняя его реальность. Если еще не видит физический глаз, это значит только то, что время еще не пришло сужденному влиться в плотные формы. Реальность незримого мира обуславливает плотную видимость и служит тою основой, на которой эта последняя зиждется и существует. Все, что проявлено в плотных видимых формах, должно было получить свою грануляцию в мире незримом. Значение невидимости обычно не учитывается и не понимается. Действительность сущего обнимает его видимый и невидимый аспект. Реализм действительности заключается в признании обоих миров.</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601.</w:t>
      </w:r>
      <w:r w:rsidR="000D6386" w:rsidRPr="000D6386">
        <w:t xml:space="preserve"> </w:t>
      </w:r>
      <w:r w:rsidR="00451AC2" w:rsidRPr="00451AC2">
        <w:rPr>
          <w:b/>
        </w:rPr>
        <w:t>(Гуру).</w:t>
      </w:r>
      <w:r w:rsidR="000D6386" w:rsidRPr="000D6386">
        <w:t xml:space="preserve"> Пульсацию реальности будущего вы ощущали всегда, когда соприкасались со мною в земных оболочках. Это ощущение было очень сильным. Вы как бы входили в мир мой и жили, чувствуя его особое напряжение. И тогда будущее становилось и для вас близким и непреложным. Вы чуяли вибрации будущего, и это ощущение давало крылья вашему духу. Огромная двигательная сила заключается в этом приобщении сознания к будущему. Каждое </w:t>
      </w:r>
      <w:r w:rsidR="000D6386" w:rsidRPr="000D6386">
        <w:lastRenderedPageBreak/>
        <w:t>касание к нему силу дает творить и работать во имя его. Грядущий Владыка Майтрейя есть Владыка будущего, которое Он Низведет с плана огненной незримости в мир плотный, земной. О будущем крепко помыслим, будущему мысли свои посвятим. Без будущего смысла жизни нет на Земле.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602.</w:t>
      </w:r>
      <w:r w:rsidR="000D6386" w:rsidRPr="000D6386">
        <w:t xml:space="preserve"> (388). </w:t>
      </w:r>
      <w:r w:rsidR="00451AC2" w:rsidRPr="00451AC2">
        <w:rPr>
          <w:b/>
        </w:rPr>
        <w:t>(Сент. 11).</w:t>
      </w:r>
      <w:r w:rsidR="000D6386" w:rsidRPr="000D6386">
        <w:t xml:space="preserve"> (Со сна). Приложим все усилия к тому, чтобы обещанное осуществилось.</w:t>
      </w:r>
    </w:p>
    <w:p w:rsidR="000D6386" w:rsidRPr="000D6386" w:rsidRDefault="000D6386" w:rsidP="000D6386">
      <w:r w:rsidRPr="000D6386">
        <w:t>Трудно представить себе, что вся земная жизнь человека есть не что иное, как мираж личной Майи, но достаточно вспомнить события какого-нибудь дня лет двадцать тому назад, как временность и призрачность того, что было когда-то, станет совершенно очевидной. Было, прошло и поросло былью. И порастет все то, что в данный момент занимает сознание внешними впечатлениями. И порастет вся личная жизнь данного воплощения. От всего останется лишь то, что собрано этой личностью для своей Бессмертной перевоплощающейся Триады. Оно и будет самым нужным и самым ценным, что остается человеку от его жизни земной. Поэтому собирать можно еще более ревностно, заботливо и настойчиво. Элементы непреходящего, накапливаемые в Чаше, откладываются в ней интенсивно и напряженно, если все сознание сосредоточено на этой задаче. Нужные книги дают материалы, а также и размышление. Именно размышление над проблемами бытия человека особенно способствуют процессу накопления Чаши. Продуманное, а главное, прочувствованное, запечатлевается крепко. Если праздное слово и праздная мысль разрушительны, то сознание для них должно быть закрыто. Велик вред многословия, и велик вред празднословия. Но еще более велик вред безответственных мыслей. Ведь они запечатлеваются в свитках Акаши, чтобы когда-то за каждую человек дал ответ. Продумана нехорошая, безответственная мысль и даже выражена словами, и человек о ней совершенно забыл. Но не забыло пространство. И когда время приходит, оно предъявляет свой счет для оплаты за то, что бездумно и безответственно было пущено в колесо исполнения. Можно посоветовать говорить как можно меньше, но нельзя посоветовать как можно меньше мыслить, ибо мысль</w:t>
      </w:r>
      <w:r>
        <w:t xml:space="preserve"> — </w:t>
      </w:r>
      <w:r w:rsidRPr="000D6386">
        <w:t>это гордость и достоинство человека. Всякая ли? В этом</w:t>
      </w:r>
      <w:r>
        <w:t xml:space="preserve"> — </w:t>
      </w:r>
      <w:r w:rsidRPr="000D6386">
        <w:t>основа проблемы мышления. Ясносияющая мысль заключает в себе решение. Есть мысли от Света, и есть мысли от тьмы. Выбор в руках человека, выбор свободен и зависит от воли его. Можно так мыслить, чтобы не устыдиться ни перед кем мыслью своею, и прежде всего</w:t>
      </w:r>
      <w:r>
        <w:t xml:space="preserve"> — </w:t>
      </w:r>
      <w:r w:rsidRPr="000D6386">
        <w:t>перед Гуру своим. Осознание постоянного Присутствия Учителя в духе будет способствовать сделать мысль ясносияющей. В Присутствии Светлого Лика не помыслим о тьме.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603.</w:t>
      </w:r>
      <w:r w:rsidR="000D6386" w:rsidRPr="000D6386">
        <w:t xml:space="preserve"> (389). Раньше приносили кровавые жертвы, потом приносили дары. Теперь приношение мыслью.</w:t>
      </w:r>
      <w:r w:rsidR="005A44E0">
        <w:t xml:space="preserve"> </w:t>
      </w:r>
      <w:r w:rsidR="000D6386" w:rsidRPr="000D6386">
        <w:t>Лучшие мысли свои приносят Учителю Света, Каждая мысль окрашена качествами духа</w:t>
      </w:r>
      <w:r w:rsidR="000D6386">
        <w:t xml:space="preserve"> </w:t>
      </w:r>
      <w:r w:rsidR="000D6386">
        <w:lastRenderedPageBreak/>
        <w:t xml:space="preserve">— </w:t>
      </w:r>
      <w:r w:rsidR="000D6386" w:rsidRPr="000D6386">
        <w:t>теми или иными. Отсюда забота о качествах, чтобы они своими огнями могли окрашивать мысль, несущую в себе заряд Света. И спокойствие, и равновесие нужны, чтобы они отразились на мысли. Надо научиться тому, чтобы уже ничто не окрашивало мысль тьмою. Никакие соображения не могут служить оправданием, если мысль замутилась и отемнила своего породителя и пространство. Как бы ни страдал человек, иди близкие его, или окружающие, не может служить это оправданием отемнения мысли и порождения пространственной заразы. Для того Указуется хранить равновесие во всех условиях и при всех обстоятельствах, каковы бы они ни были. Нет ничего в мире, ради чего можно было бы Свет, который в вас, заменить попустительно тьмою. Жаление и сочувствие могут влиять весьма отрицательно, если жалеющий погружается в сумерки сознания жалеемого. Истинная помощь заключается в том, чтобы светом своим залить или осветить сознание жалеемого и поднять его до степени собственной светимости, но отнюдь не в том, чтобы угасить свои огни в страдающем сознании другого человека, которому оказывается помощь.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604.</w:t>
      </w:r>
      <w:r w:rsidR="000D6386" w:rsidRPr="000D6386">
        <w:t xml:space="preserve"> </w:t>
      </w:r>
      <w:r w:rsidR="00451AC2" w:rsidRPr="00451AC2">
        <w:rPr>
          <w:b/>
        </w:rPr>
        <w:t>(М.А.Й.).</w:t>
      </w:r>
      <w:r w:rsidR="000D6386" w:rsidRPr="000D6386">
        <w:t xml:space="preserve"> Выражение «Неизреченный Владыка» характерно тем, что оно совершенно правильно выражает мысль о невозможности передать словами то, что не имеет наименования на языках человеческих. Многое можно осознать и многое ощутить в сердце своем, но далеко, далеко не о всем можно потом говорить. Причин к тому две: первая</w:t>
      </w:r>
      <w:r w:rsidR="000D6386">
        <w:t xml:space="preserve"> — </w:t>
      </w:r>
      <w:r w:rsidR="000D6386" w:rsidRPr="000D6386">
        <w:t>недостаточность слов, вторая</w:t>
      </w:r>
      <w:r w:rsidR="000D6386">
        <w:t xml:space="preserve"> — </w:t>
      </w:r>
      <w:r w:rsidR="000D6386" w:rsidRPr="000D6386">
        <w:t>сокровенность этих явлений. Не о всем и не всегда можно говорить вслух или записать. Сокровенное сердце будет хранить прочно, зная, что нечто не подлежит оглашению. Помимо всего этого выдача знания вообще поверх вместимости сознания недопустима. Кроме вреда, не получится ничего. Уже отмечено опытом жизни, что только очень немногие и очень преданные сердца выдерживают тягость знания. Многие становятся врагами или недоброжелателями, скрытыми и явными. Многие бессознательно отвечают на даяние ударами. Сложна человеческая природа, и требует она большой осмотрительности при выдаче знаний.</w:t>
      </w:r>
    </w:p>
    <w:p w:rsidR="00D8779F" w:rsidRDefault="00D8779F" w:rsidP="000D6386"/>
    <w:p w:rsidR="000D6386" w:rsidRPr="000D6386" w:rsidRDefault="000C1121" w:rsidP="000D6386">
      <w:r w:rsidRPr="000C1121">
        <w:rPr>
          <w:b/>
        </w:rPr>
        <w:t>1965</w:t>
      </w:r>
      <w:r>
        <w:rPr>
          <w:b/>
        </w:rPr>
        <w:t xml:space="preserve"> г. </w:t>
      </w:r>
      <w:r w:rsidR="00C515BC" w:rsidRPr="00C515BC">
        <w:rPr>
          <w:b/>
        </w:rPr>
        <w:t>605.</w:t>
      </w:r>
      <w:r w:rsidR="000D6386" w:rsidRPr="000D6386">
        <w:t xml:space="preserve"> </w:t>
      </w:r>
      <w:r w:rsidR="00451AC2" w:rsidRPr="00451AC2">
        <w:rPr>
          <w:b/>
        </w:rPr>
        <w:t>(Гуру).</w:t>
      </w:r>
      <w:r w:rsidR="000D6386" w:rsidRPr="000D6386">
        <w:t xml:space="preserve"> Для овладения мыслью хорошо принять за правило говорить вслух только десятую часть того, что хотелось бы выразить словами. Сдержанность в словах, а следовательно, и в мыслях еще никому никогда не причиняла вреда. Столько людей захлебываются от многословия, что даже малая дисциплина в этом направлении безусловно полезна. Тем более неотложно необходима она идущему по Пути. В молчании скрыто так много. Каждый ученик проходит через дисциплину молчания. Молчальники прошлого знали гораздо больше того, чем думают об этом современные нам люди. Силу молчания надо понять. Велика его мощь.</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606.</w:t>
      </w:r>
      <w:r w:rsidR="000D6386" w:rsidRPr="000D6386">
        <w:t xml:space="preserve"> </w:t>
      </w:r>
      <w:r w:rsidR="00451AC2" w:rsidRPr="00451AC2">
        <w:rPr>
          <w:b/>
        </w:rPr>
        <w:t>(Сент. 12).</w:t>
      </w:r>
      <w:r w:rsidR="000D6386" w:rsidRPr="000D6386">
        <w:t xml:space="preserve"> Принято говорить, что человек имеет бессмертную душу. Это неверно. Душа человека, то, что обычно понимается под этим понятием, смертна, так же как и его тело. Бессмертна в человеке Монада, объединенная с шестым принципом. Но они лишены сознания своего «Я», которое достигается объединением с пятым. Но пятый в шкале своего проявления от низшей до высшей октавы объединяется с шестым и седьмым только на высшем регистре. И если высшие октавы пятого не проявлялись при жизни в теле, то материала для соединения с шестым и седьмым нет, то есть сознание проявиться не может и высшие принципы, то есть Триада человека, после смерти тела находятся в состоянии бессознательности. Жизнь высших октав пятого должна проявиться на плане земном так, чтобы было что собрать от него для сознательного пребывания в Девачане. Лучшим, что имеется и накоплено в человеке, созвучит он высшим слоям Надземного Мира. Ничто низкое туда проникнуть не может благодаря утонченности светящейся материи этих слоев. Все же остальное, что составляет душу человека и чем он так яро живет на Земле низшими октавами своего пятого принципа, или самосознания,</w:t>
      </w:r>
      <w:r w:rsidR="000D6386">
        <w:t xml:space="preserve"> — </w:t>
      </w:r>
      <w:r w:rsidR="000D6386" w:rsidRPr="000D6386">
        <w:t>все это подлежит смерти, то есть уничтожению в цикле круговорота каждого воплощения. Часто то, чем напряженно живет человек, не полезно и не нужно для его Высшей Триады. Часто ее благо находится в полном противоречии с тем, что благом, или желательным, для себя считает низшее «я», тесно связанное с астралом и телом земным. Низшее «я» смертно. Все в нем обречено кругом его проявления. Со смертью низшей триады низшее «я» сосредоточивается в четвертом и низших октавах пятого принципа, чтобы освободить от себя высшую Триаду и остаться пустой шелухой, подлежащей разложению и уничтожению. От низшего «я» не остается ничего, кроме того, что отложено им в Чаше и что проявится вновь, когда настанет очередное воплощение. Кристаллы отложений низших энергий, наслоенных в Чаше, могут проявить свои энергии только на соответствующих им планах и через соответствующие проводники. Карма этих планов отступает на время. Говорю о тех духах, которые в жизни земной набрали хотя бы крупицы энергий для проявления их в Девачане, не набравших надземная карма иная.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607.</w:t>
      </w:r>
      <w:r w:rsidR="000D6386" w:rsidRPr="000D6386">
        <w:t xml:space="preserve"> (390). </w:t>
      </w:r>
      <w:r w:rsidR="00451AC2" w:rsidRPr="00451AC2">
        <w:rPr>
          <w:b/>
        </w:rPr>
        <w:t>(М.А.Й.).</w:t>
      </w:r>
      <w:r w:rsidR="000D6386" w:rsidRPr="000D6386">
        <w:t xml:space="preserve"> В своем внутреннем мире следует точно определить, что принадлежит к элементам смерти и что</w:t>
      </w:r>
      <w:r w:rsidR="000D6386">
        <w:t xml:space="preserve"> — </w:t>
      </w:r>
      <w:r w:rsidR="000D6386" w:rsidRPr="000D6386">
        <w:t>к элементам жизни, что от временного и что от непреходящего. Забота и внимание, конечно, уделяются последним, то есть элементам непреходящего. Обычно же происходит наоборот. Человек гоняется за тем и жаждет того, что удержать он не может. Эту природу вещей, которыми себя окружают люди, необходимо понять до конца. Только тогда можно сказать: «Не вижу вещей, которыми владею, и не знаю явлений земных, владеющих мною». Это и будет освобождение от иллюзий плотного мира.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608.</w:t>
      </w:r>
      <w:r w:rsidR="000D6386" w:rsidRPr="000D6386">
        <w:t xml:space="preserve"> (391). </w:t>
      </w:r>
      <w:r w:rsidR="00451AC2" w:rsidRPr="00451AC2">
        <w:rPr>
          <w:b/>
        </w:rPr>
        <w:t>(Гуру).</w:t>
      </w:r>
      <w:r w:rsidR="000D6386" w:rsidRPr="000D6386">
        <w:t xml:space="preserve"> Надо найти равнодействующую между требованием высшего «Я» и желаниями низшего. Это будет срединным путем</w:t>
      </w:r>
      <w:r w:rsidR="000D6386">
        <w:t xml:space="preserve"> — </w:t>
      </w:r>
      <w:r w:rsidR="000D6386" w:rsidRPr="000D6386">
        <w:t>Aurea media, как говорили когда-то. Можно назвать это путем равновесия. Все принципы человека требуют заботы и внимания, но отнюдь не потворства низшим. Всеми надо владеть. Беспочвенный идеализм, или идеальные слюни, не менее вредны, чем рабство у своей астральной оболочки. Уравновесить их может лишь воля. Человек</w:t>
      </w:r>
      <w:r w:rsidR="000D6386">
        <w:t xml:space="preserve"> — </w:t>
      </w:r>
      <w:r w:rsidR="000D6386" w:rsidRPr="000D6386">
        <w:t>владыка своей мощи.</w:t>
      </w:r>
    </w:p>
    <w:p w:rsidR="00451AC2" w:rsidRDefault="00451AC2" w:rsidP="000D6386"/>
    <w:p w:rsidR="000D6386" w:rsidRPr="000D6386" w:rsidRDefault="000D6386" w:rsidP="00D9785C">
      <w:pPr>
        <w:pStyle w:val="Quote"/>
      </w:pPr>
      <w:r w:rsidRPr="000D6386">
        <w:t>В новой квартире шуму и беспокойств не меньше, чем в старой. За стеной радио с 6 утра и вдобавок во дворе чинится и заводится часто грузовик. И плюс еще шум-гам школьников напротив нашего дома.</w:t>
      </w:r>
    </w:p>
    <w:p w:rsidR="000D6386" w:rsidRPr="000D6386" w:rsidRDefault="000C1121" w:rsidP="000D6386">
      <w:r w:rsidRPr="000C1121">
        <w:rPr>
          <w:b/>
        </w:rPr>
        <w:t>1</w:t>
      </w:r>
      <w:r w:rsidRPr="00BF2C2C">
        <w:rPr>
          <w:b/>
        </w:rPr>
        <w:t>965</w:t>
      </w:r>
      <w:r>
        <w:rPr>
          <w:b/>
        </w:rPr>
        <w:t xml:space="preserve"> г. </w:t>
      </w:r>
      <w:r w:rsidR="00C515BC" w:rsidRPr="00C515BC">
        <w:rPr>
          <w:b/>
        </w:rPr>
        <w:t>609.</w:t>
      </w:r>
      <w:r w:rsidR="000D6386" w:rsidRPr="000D6386">
        <w:t xml:space="preserve"> </w:t>
      </w:r>
      <w:r w:rsidR="00451AC2" w:rsidRPr="00451AC2">
        <w:rPr>
          <w:b/>
        </w:rPr>
        <w:t>(Сент. 13).</w:t>
      </w:r>
      <w:r w:rsidR="000D6386" w:rsidRPr="000D6386">
        <w:t xml:space="preserve"> Мысль и сознание могут витать в пространстве. И чем больше сосредоточение, тем больше и глубже отрыв от окружающей тело обстановки. Отделить сознание от тела нелегко, ибо оно слышит, видит и ощущает. Но все же это возможно. Эти явления уже за пределами того, чем ограничена личность. Поэтому ее приходится умерять. Когда ей тяжело и она страдает от грубости окружающих условий, хорошо в сознании как бы отделиться от нее и стать в стороне, предоставить ей переживать и мучиться отдельно и смотря на нее со стороны. Можно даже обращаться к ней по имени, отделяя свое «Я» от нее. «Я» смотрит и наблюдает и регистрирует происходящее, а личность переживает и принимает участие в происходящем с ней. Ей может быть и холодно, и голодно, и больно, но Смотрящий из ее глубины неуязвим ощущениями тела, если достаточно в сознании отделился от них. Все переживания личности преходящи, но остается непреходящим Рекордер. Формула «Даже и это пройдет» обращена к Рекордеру. Именно надо отделиться от своих ощущений и переживаний, чтобы овладеть ими. Экстаз как бы атрофирует чувствительность и притупляет боль, а в высших своих проявлениях полностью ее нейтрализует. Даже во время боя боец не замечает полученных ран и не чувствует боли. Самобичеватели стремились причинить боль своей личности и тем пытались отделиться от нее. Они чуяли, что нечто в них должно быть подчинено высшему началу, но по невежеству не находили ничего лучшего, кроме самоистязания. Но смирить свою личность и овладеть ее цитаделью</w:t>
      </w:r>
      <w:r w:rsidR="000D6386">
        <w:t xml:space="preserve"> — </w:t>
      </w:r>
      <w:r w:rsidR="000D6386" w:rsidRPr="000D6386">
        <w:t>астралом все же необходимо. Формула «Чем хуже, тем лучше» здесь применима вполне, то есть чем больше страданий, тем ближе освобождение от них и власть над ними. Так древний Завет «Отвергнись от себя» остается в силе поныне.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610.</w:t>
      </w:r>
      <w:r w:rsidR="000D6386" w:rsidRPr="000D6386">
        <w:t xml:space="preserve"> (392). </w:t>
      </w:r>
      <w:r w:rsidR="00451AC2" w:rsidRPr="00451AC2">
        <w:rPr>
          <w:b/>
        </w:rPr>
        <w:t>(М.А.Й.).</w:t>
      </w:r>
      <w:r w:rsidR="000D6386" w:rsidRPr="000D6386">
        <w:t xml:space="preserve"> Жизнь планеты не может вместиться в сознание личности, так как личность обнимает свое. Но сознание сверхличное вмещает. Значит, вместимость сознания зависит от того, насколько оно свободно от личного начала. Сверхличная жизнь </w:t>
      </w:r>
      <w:r w:rsidR="000D6386" w:rsidRPr="000D6386">
        <w:lastRenderedPageBreak/>
        <w:t>и перенос сознания в сферу Бессмертной Триады не только не уничтожает сознания своего «Я», но, наоборот, расширяет и углубляет его, только это будет уже не «я» малое, но «Я» большое. Мыслитель в нас связан с большим «Я». И всякий раз, когда разгорается мысль, углубленная в пространственно сверхличное мышление, малое «я» заменяется «Я» большим. Отсюда полезность мыслей о Высшем. Под Высшим подразумевается все, что пробивает скорлупу аурического яйца и выводит сознание за пределы личности малой. Ее ограниченность и временность существования замыкают ее сознание в круг безысходности. Чтобы разорвать цепи низшего «я», надо, прежде всего, их осознать. Раб, почитающий себя свободным, не будет никогда мечтать о свободе, то есть никогда не освободится от рабства. Власть низшего «я» над сознанием следует осознать, если человек хочет разорвать цепи рабства.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611.</w:t>
      </w:r>
      <w:r w:rsidR="000D6386" w:rsidRPr="000D6386">
        <w:t xml:space="preserve"> (393). </w:t>
      </w:r>
      <w:r w:rsidR="00451AC2" w:rsidRPr="00451AC2">
        <w:rPr>
          <w:b/>
        </w:rPr>
        <w:t>(Гуру).</w:t>
      </w:r>
      <w:r w:rsidR="000D6386" w:rsidRPr="000D6386">
        <w:t xml:space="preserve"> Когда, испивая чашу яда земного, силы найдете сказать, что это во благо,</w:t>
      </w:r>
      <w:r w:rsidR="000D6386">
        <w:t xml:space="preserve"> — </w:t>
      </w:r>
      <w:r w:rsidR="000D6386" w:rsidRPr="000D6386">
        <w:t>победа близка. Вход открывают страдание или радость. Они равноценны, но только с точки зрения высшего «Я»: низшее «я», принимающее на себя всю горечь яда земного, слишком заинтересовано в том, чтобы уклониться от всего, отягощающего его. Но решать должно высшее «Я». Не может оно решать, не отделившись от низшего. При разделении неизбежна борьба высшего и низшего начала в себе. Цель эволюции в том, чтобы высшее «Я» победило. Если победило низшее «я», то победа бессмысленна и бесцельна, ибо низшее «я», или личность, обречено смерти.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612.</w:t>
      </w:r>
      <w:r w:rsidR="000D6386" w:rsidRPr="000D6386">
        <w:t xml:space="preserve"> (394). </w:t>
      </w:r>
      <w:r w:rsidR="00451AC2" w:rsidRPr="00451AC2">
        <w:rPr>
          <w:b/>
        </w:rPr>
        <w:t>(Сент. 14).</w:t>
      </w:r>
      <w:r w:rsidR="000D6386" w:rsidRPr="000D6386">
        <w:t xml:space="preserve"> Явление устремления рассмотрим широко. Оно исходит от устремленного духа. Иначе не может и быть. Устремление обращается к Учителю. Не Учитель Устремляется к ученику, но ученик</w:t>
      </w:r>
      <w:r w:rsidR="000D6386">
        <w:t xml:space="preserve"> — </w:t>
      </w:r>
      <w:r w:rsidR="000D6386" w:rsidRPr="000D6386">
        <w:t>к Фокусу Света. Учитель Снисходит только в ответ на устремление, причем сознание ученика посильно поднимается до Него. В формуле «Ищите и обрящете, стучите и отворят вам» выражен тот же закон. Энергия самоисходящего устремления пробивает слои пространства и достигает цели. Указ «Только устремитесь...» является ключом, открывающим входы. Устремление разбросанное, то есть направленное на разные объекты, теряет свою силу пропорционально разбросанности. Устремление монолитное всегда достигает цели. Неудачу надо искать в раздробленности мыслей. Объединителем, скрепляющим монолит устремления, будет сердце. Следовательно, только сердечное устремление будет наиболее действенным. Мозг, подобно глазу или уху, не функционирует дальше положенных ему пределов. Но сердце их не имеет. Сердце</w:t>
      </w:r>
      <w:r w:rsidR="000D6386">
        <w:t xml:space="preserve"> — </w:t>
      </w:r>
      <w:r w:rsidR="000D6386" w:rsidRPr="000D6386">
        <w:t xml:space="preserve">орган Беспредельности. Мозговые устремления умрут вместе с мозгом. Но сердце бессмертно и унесет с собою свои устремления дальше. Потому Говорю: «Устремитесь сердцем». Сердце наполняет пульсацией весь организм. Только оно </w:t>
      </w:r>
      <w:r w:rsidR="000D6386" w:rsidRPr="000D6386">
        <w:lastRenderedPageBreak/>
        <w:t>может наполнить устремлением каждую клеточку тела, подобно каждой частице устремленной в полете к цели стрелы. Это и будет монолитом устремления. Плохо работают руки и медленно ворочается мозг, если в работу не вложено сердце. Точно так же и с устремлением. Шестой принцип обитель свою имеет в сердце. Обитель готова тогда, когда сердце сияет огнями и когда ровно горящее пламя не угашается больше уже никогда. Безудержное или неравномерное пылание не годится для устремления, ибо порождает спазматичность последнего и такие же колебания. Ровное, устойчивое пламя дает ровность и устойчивость устремлению, которое уже не колеблется под вихрями плотных слоев. Очень Ценим, когда равновесие устремления уже не нарушается никакими неуравновесиями, происходящими в окружающей зажженное сердце среде. Устойчивость, постоянство и непоколебимость устремления и равновесие его Считаем теми качествами, без которых оно не будет действенным.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613.</w:t>
      </w:r>
      <w:r w:rsidR="000D6386" w:rsidRPr="000D6386">
        <w:t xml:space="preserve"> (395). </w:t>
      </w:r>
      <w:r w:rsidR="00451AC2" w:rsidRPr="00451AC2">
        <w:rPr>
          <w:b/>
        </w:rPr>
        <w:t>(М.А.Й.).</w:t>
      </w:r>
      <w:r w:rsidR="000D6386" w:rsidRPr="000D6386">
        <w:t xml:space="preserve"> Все лучшие качества духа, лишенные постоянства, теряют очень много в своей ценности. Поэтому на качество постоянства следует обратить особое внимание. Чего стоит без постоянства преданность или любовь? Временная преданность и временная любовь лишены значения. Временность и непостоянство чувств и привязанностей являются отличительной особенностью обычного человека. Ученик приходит к Учителю навсегда. И временность прежних чувствований заменяет постоянством и неизменностью непреходящих преданности и любви к Позвавшему его. Временная преданность очень недалека от условного ученичества. Не может условности быть в отношении к Учителю Света, иначе ставит себя подошедший в разряд условных учеников. Явим понимание условий приближения к Свету.</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614.</w:t>
      </w:r>
      <w:r w:rsidR="000D6386" w:rsidRPr="000D6386">
        <w:t xml:space="preserve"> (396). </w:t>
      </w:r>
      <w:r w:rsidR="00451AC2" w:rsidRPr="00451AC2">
        <w:rPr>
          <w:b/>
        </w:rPr>
        <w:t>(Гуру).</w:t>
      </w:r>
      <w:r w:rsidR="000D6386" w:rsidRPr="000D6386">
        <w:t xml:space="preserve"> Можно ли успокоиться на добытой победе, как бы она ни была велика? Нет, это будет застоем. За каждой победой обязательно следует другая, за другой</w:t>
      </w:r>
      <w:r w:rsidR="000D6386">
        <w:t xml:space="preserve"> — </w:t>
      </w:r>
      <w:r w:rsidR="000D6386" w:rsidRPr="000D6386">
        <w:t>третья, и так без конца. Лестница восхождения духа конца не имеет, и каждая ступень с бою берется, и потому нет победам конца.</w:t>
      </w:r>
      <w:r w:rsidR="008A71D4">
        <w:t xml:space="preserve"> </w:t>
      </w:r>
      <w:r w:rsidR="000D6386" w:rsidRPr="000D6386">
        <w:t>Этим объясняется нескончаемость преодолений ветхого человека в себе. Каждая новая ступень делает то, что когда-то было хорошим, плохим и подлежащим усовершенствованию, то есть преодолению элементов, уже не отвечающих растущему сознанию. Ибо человек</w:t>
      </w:r>
      <w:r w:rsidR="000D6386">
        <w:t xml:space="preserve"> — </w:t>
      </w:r>
      <w:r w:rsidR="000D6386" w:rsidRPr="000D6386">
        <w:t>«это процесс», заключающийся в постоянном росте и совершенствовании его духа. Лестница Света не имеет конца, и возрастающий в Свете может усиливать его беспредельно.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615.</w:t>
      </w:r>
      <w:r w:rsidR="000D6386" w:rsidRPr="000D6386">
        <w:t xml:space="preserve"> </w:t>
      </w:r>
      <w:r w:rsidR="00451AC2" w:rsidRPr="00451AC2">
        <w:rPr>
          <w:b/>
        </w:rPr>
        <w:t>(Сент. 15).</w:t>
      </w:r>
      <w:r w:rsidR="000D6386" w:rsidRPr="000D6386">
        <w:t xml:space="preserve"> Поднятие кундалини из низших центров в высшие освобождает низшие от нагнетения. Этого удалось достичь и тем установить контроль воли над неуправляемыми дотоле </w:t>
      </w:r>
      <w:r w:rsidR="000D6386" w:rsidRPr="000D6386">
        <w:lastRenderedPageBreak/>
        <w:t>процессами. Теперь надо проверить воздействие этого перевода энергии на мышление, если надо переменить течение его на обратное, то есть выяснить на собственном опыте, можно ли в случае надобности изменять мысли путем прямого воздействия воли не на мысли, но на соответствующие центры, на которые действует мысль, или, другими словами, воздействовать на мысль через центр, являющийся объектом ее влияния.</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616.</w:t>
      </w:r>
      <w:r w:rsidR="000D6386" w:rsidRPr="000D6386">
        <w:t xml:space="preserve"> Настаиваю на опытном познавании, ибо никакая отвлеченность не заменит практических знаний. Можно многое знать о могуществе духа и его власти над оболочками, и в особенности над физическим телом, но только утверждение этого знания на опыте даст нужные следствия и приведет к овладению своими проводниками. Слишком много говорится о разных достижениях и слишком мало достигается на деле.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617.</w:t>
      </w:r>
      <w:r w:rsidR="000D6386" w:rsidRPr="000D6386">
        <w:t xml:space="preserve"> (397). Испытания и искушения порою даются для того, чтобы человек не только выдержал их, но и установил свою власть над теми самыми энергиями своего микрокосма, которые до этого времени проявлялись в нем стихийно и не подчинялись контролю воли. Воля может овладеть ими и контролировать все проявления организма, начиная от холода и голода и кончая энергией кундалини. Овладение своими огнями и есть путь Огненной Йоги.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618.</w:t>
      </w:r>
      <w:r w:rsidR="000D6386" w:rsidRPr="000D6386">
        <w:t xml:space="preserve"> </w:t>
      </w:r>
      <w:r w:rsidR="00451AC2" w:rsidRPr="00451AC2">
        <w:rPr>
          <w:b/>
        </w:rPr>
        <w:t>(М.А.Й.).</w:t>
      </w:r>
      <w:r w:rsidR="000D6386" w:rsidRPr="000D6386">
        <w:t xml:space="preserve"> Твоя цель</w:t>
      </w:r>
      <w:r w:rsidR="000D6386">
        <w:t xml:space="preserve"> — </w:t>
      </w:r>
      <w:r w:rsidR="000D6386" w:rsidRPr="000D6386">
        <w:t>не допустить, чтобы ритм записей прерывался вследствие неуравновесия сознания. Во тьме внешней всегда будет плачь и скрежет зубовный, ибо в мире двойственных противоположностей радость служит причиной страданий, а страдания</w:t>
      </w:r>
      <w:r w:rsidR="000D6386">
        <w:t xml:space="preserve"> — </w:t>
      </w:r>
      <w:r w:rsidR="000D6386" w:rsidRPr="000D6386">
        <w:t>радости. Поднявшись духом над качаниями астрала от одного полюса проявлений его эмоций к другому и обратно, можно привести к повиновению эту неуёмную оболочку. В конечном итоге страдания к этому и приведут. Переживаниям астрала не видно конца, значит, только его обуздание приведет к желанной цели освобождения от его тирании.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619.</w:t>
      </w:r>
      <w:r w:rsidR="000D6386" w:rsidRPr="000D6386">
        <w:t xml:space="preserve"> </w:t>
      </w:r>
      <w:r w:rsidR="00451AC2" w:rsidRPr="00451AC2">
        <w:rPr>
          <w:b/>
        </w:rPr>
        <w:t>(Гуру).</w:t>
      </w:r>
      <w:r w:rsidR="000D6386" w:rsidRPr="000D6386">
        <w:t xml:space="preserve"> Где же Они, обещавшие столько? Они ждут, чтобы встретить победителя и дальше вместе идти.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620.</w:t>
      </w:r>
      <w:r w:rsidR="000D6386" w:rsidRPr="000D6386">
        <w:t xml:space="preserve"> (398). </w:t>
      </w:r>
      <w:r w:rsidR="00451AC2" w:rsidRPr="00451AC2">
        <w:rPr>
          <w:b/>
        </w:rPr>
        <w:t>(Сент. 16).</w:t>
      </w:r>
      <w:r w:rsidR="000D6386" w:rsidRPr="000D6386">
        <w:t xml:space="preserve"> Человек решил мыслить чисто, а оболочки его, привыкшие вибрировать на нечистые мысли, стремятся жить жизнью, привычной для них, и созвучать мыслям нечистым, своим и чужим, и часто посылаемым с целью пробудить прежние колебания в материи этих оболочек. Это будет повторяться до тех пор, пока низшая материя этих оболочек не очистится, то есть не заменится более утонченной, уже не способной отвечать на нечистые мысли. На эту замену, или трансмутацию, проводников требуется </w:t>
      </w:r>
      <w:r w:rsidR="000D6386" w:rsidRPr="000D6386">
        <w:lastRenderedPageBreak/>
        <w:t>время, и не следует удивляться, когда по временам оболочки будут стремиться вибрировать на волне низших желаний. Их приходится держать в узде до полной замены материи грубой материей более тонкой. Семь подразделений ее, хотя бы одной только астральной оболочки, показывают степени этой разреженности. Пока не утверждена высшая, нельзя рассчитывать на то, что неочищенная оболочка не будет реагировать как на внешние нечистые воздействия, так и на свои собственные нечистые мысли, если таковые допущены. Трансмутации материи оболочек является основной задачей ученичества. Узда над чувствами и эмоциями нужна, пока это перерождение, или преображение, оболочек не закончилось. Отсюда борьба, постоянная борьба и постоянный дозор, чтобы неизжитые чувства не укрепляли и не усиливали материи, подлежащей замене. Каждый рецидив изживаемых накоплений, восстанавливая низшую материю в том или ином проводнике, сводит на нет достигнутые ранее результаты, и все приходится начинать сначала. Много Сизифов, камни катящих на гору желаемых, но не осуществленных ими достижений. Главное</w:t>
      </w:r>
      <w:r w:rsidR="000D6386">
        <w:t xml:space="preserve"> — </w:t>
      </w:r>
      <w:r w:rsidR="000D6386" w:rsidRPr="000D6386">
        <w:t>это не позволять изживаемым свойствам поднимать свою голову настолько, чтобы астральная оболочка приводилась в движение на низшей шкале. И тогда постепенно, но верно более грубая материя оболочки заменится более тонкой. И тогда при переходе в Мир Надземный не будет уже опасности заразиться вибрациями низших слоев астрала, когда неизжитые частицы астральной материи в не очищенных от нее оболочках начнут яро ответствовать на идущие к ним воздействия низших слоев, магнитно вовлекая их в орбиту своего притяжения. То, что для обычного человека может казаться слоем высоким, для продвинувшегося ученика окажется низким. Поэтому борьба, сопровождающая восхождение духа, не прекращается никогда, ибо за высоким следует высшее, а за ним</w:t>
      </w:r>
      <w:r w:rsidR="000D6386">
        <w:t xml:space="preserve"> — </w:t>
      </w:r>
      <w:r w:rsidR="000D6386" w:rsidRPr="000D6386">
        <w:t>высочайшее. И к слоям пространства, которые, утончаясь, поднимаются в сияющие высоты, надо приспособлять и утончать свои соответствующие проводники. Достижение на одной ступени может оказаться недостатком на более высокой, недостатком, подлежащим изживанию. Нескончаема борьба при восхождении духа, и нет той ступени, за которой не следовала бы еще более высокая. К постоянной борьбе и постоянной победе должен приготовить себя ученик.</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621.</w:t>
      </w:r>
      <w:r w:rsidR="000D6386" w:rsidRPr="000D6386">
        <w:t xml:space="preserve"> (399). </w:t>
      </w:r>
      <w:r w:rsidR="00451AC2" w:rsidRPr="00451AC2">
        <w:rPr>
          <w:b/>
        </w:rPr>
        <w:t>(М.А.Й.).</w:t>
      </w:r>
      <w:r w:rsidR="000D6386" w:rsidRPr="000D6386">
        <w:t xml:space="preserve"> Владыки Приходят на Землю ради несовершенных людей, чтобы помочь им подняться и достичь различных степеней совершенства. Потому на несовершенства свои надо смотреть как на отправную точку, от которой начинается путь совершенствования. Ведь начинать всегда приходится от чего-то. Если кому-то его несовершенства будут служить преградой, а не трамплином для устремления выше, будем считать такую установку в корне неправильной. Только ничтожество может считать себя не </w:t>
      </w:r>
      <w:r w:rsidR="000D6386" w:rsidRPr="000D6386">
        <w:lastRenderedPageBreak/>
        <w:t>способным подняться или уже начавшееся сослужение с тьмою ко тьме прилежащего духа. Нет такого положения или таких условий, от которых нельзя было бы устремиться к Свету. Следовательно, обращение и устремление к Свету возможны всегда. Обращающийся всегда получает ответ, если обращение от сердца. К Свету призываются все, и на призыв каждый должен ответить. Небывалое время небывало тяжких нагнетений, но зато и возможностей небывалых!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622.</w:t>
      </w:r>
      <w:r w:rsidR="000D6386" w:rsidRPr="000D6386">
        <w:t xml:space="preserve"> (400). </w:t>
      </w:r>
      <w:r w:rsidR="00451AC2" w:rsidRPr="00451AC2">
        <w:rPr>
          <w:b/>
        </w:rPr>
        <w:t>(Гуру).</w:t>
      </w:r>
      <w:r w:rsidR="000D6386" w:rsidRPr="000D6386">
        <w:t xml:space="preserve"> Ключ к Новому Миру</w:t>
      </w:r>
      <w:r w:rsidR="000D6386">
        <w:t xml:space="preserve"> — </w:t>
      </w:r>
      <w:r w:rsidR="000D6386" w:rsidRPr="000D6386">
        <w:t>Образ Владыки, введенный в сердце. Ключ всегда открывает что-то. Если имеющий его не пользуется им, чья в этом вина? Раньше ключи от Высшего Мира находились в обладании очень немногих. Теперь даны всем и Указано, как пользоваться ими. Почему же так мало желающих приложить их и повернуть ровно столько раз, сколько нужно. Как же иначе открыть заветные двери и как, не открывши, войти? Говорим, повторяем, твердим, насколько позволяет закон, но не можем ни сами войти вместо вас, ни воспользоваться ключом вместо вас. Должны войти сами и сами приложить ключ. За другого человека нельзя ни есть, ни пить, ни ходить, и</w:t>
      </w:r>
      <w:r w:rsidR="000D6386">
        <w:t xml:space="preserve"> — </w:t>
      </w:r>
      <w:r w:rsidR="000D6386" w:rsidRPr="000D6386">
        <w:t>ни войти в чертог предназначенный. Каждый входит сам, своими ногами.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623.</w:t>
      </w:r>
      <w:r w:rsidR="000D6386" w:rsidRPr="000D6386">
        <w:t xml:space="preserve"> </w:t>
      </w:r>
      <w:r w:rsidR="00451AC2" w:rsidRPr="00451AC2">
        <w:rPr>
          <w:b/>
        </w:rPr>
        <w:t>(Сент. 17).</w:t>
      </w:r>
      <w:r w:rsidR="000D6386" w:rsidRPr="000D6386">
        <w:t xml:space="preserve"> (Со сна записал). &lt;...&gt; не у дел. На его месте &lt;...&gt;. Когда-то и как-то должно же, наконец, наступить сужденное время. Вам в срок Указали сужденное время. Трудность</w:t>
      </w:r>
      <w:r w:rsidR="000D6386">
        <w:t xml:space="preserve"> — </w:t>
      </w:r>
      <w:r w:rsidR="000D6386" w:rsidRPr="000D6386">
        <w:t>в анализе происходящего. Покроем куполом безопасности. Лик</w:t>
      </w:r>
      <w:r w:rsidR="000D6386">
        <w:t xml:space="preserve"> — </w:t>
      </w:r>
      <w:r w:rsidR="000D6386" w:rsidRPr="000D6386">
        <w:t>передатчик Наших вибраций. Чем он отчетливее и живее, тем передача лучше. Устойчивость его надо усилить. Передаем совершившееся уже. Настал Час. Новая степень (ступень?) выдвигает новых. Культ Р. Придем, Приблизим, Дадим всё. Вибрации Лика Усилим. Всё</w:t>
      </w:r>
      <w:r w:rsidR="000D6386">
        <w:t xml:space="preserve"> — </w:t>
      </w:r>
      <w:r w:rsidR="000D6386" w:rsidRPr="000D6386">
        <w:t>через Лик</w:t>
      </w:r>
      <w:r w:rsidR="000D6386">
        <w:t xml:space="preserve"> — </w:t>
      </w:r>
      <w:r w:rsidR="000D6386" w:rsidRPr="000D6386">
        <w:t>ключ ко всему. Приближу непомерно. За что? Мне лучше знать.</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624.</w:t>
      </w:r>
      <w:r w:rsidR="000D6386" w:rsidRPr="000D6386">
        <w:t xml:space="preserve"> Верь словам посылаемым. Ясность Лика охраняет от постороннего вмешательства. Значение этого условия еще не осознаётся. Поступления новых восприятий</w:t>
      </w:r>
      <w:r w:rsidR="000D6386">
        <w:t xml:space="preserve"> — </w:t>
      </w:r>
      <w:r w:rsidR="000D6386" w:rsidRPr="000D6386">
        <w:t>через Лик. Сейчас это надо особенно напряженно утвердить в жизни каждого дня. Время тяжкое для слепых и полное возможностями для зрячих. Не может огненная действительность не восторжествовать над очевидностью плотной. Ждущие Меня и верящие Моему Слову, благо вам. Сплетаю чудесный узор будущего. Не по конвульсиям старого мира будем судить о великолепии Нового. Дети Мои, Свет-победитель изменит существование ваше. Тяжкая ступень преддверия Прихода заменится счастьем. Я Сказал.</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625.</w:t>
      </w:r>
      <w:r w:rsidR="000D6386" w:rsidRPr="000D6386">
        <w:t xml:space="preserve"> </w:t>
      </w:r>
      <w:r w:rsidR="00451AC2" w:rsidRPr="00451AC2">
        <w:rPr>
          <w:b/>
        </w:rPr>
        <w:t>(Гуру).</w:t>
      </w:r>
      <w:r w:rsidR="000D6386" w:rsidRPr="000D6386">
        <w:t xml:space="preserve"> Много чудесного происходит вокруг Иерархии Света. Много чудесного творится и с теми, кто близко стоит. Самое </w:t>
      </w:r>
      <w:r w:rsidR="000D6386" w:rsidRPr="000D6386">
        <w:lastRenderedPageBreak/>
        <w:t>яркое воображение бледнеет перед действительностью невыразимого словами. Огненная печать Тайны крепка на устах тех, кто знает и видит и в жизни своей убедился в реальности невозможного. Но надо, чтобы сознание было готово ко всему, даже к тому, что считается невероятным. Много тайн в жизни ближайших к Владыке.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626.</w:t>
      </w:r>
      <w:r w:rsidR="000D6386" w:rsidRPr="000D6386">
        <w:t xml:space="preserve"> (401). </w:t>
      </w:r>
      <w:r w:rsidR="00451AC2" w:rsidRPr="00451AC2">
        <w:rPr>
          <w:b/>
        </w:rPr>
        <w:t>(М.А.Й.).</w:t>
      </w:r>
      <w:r w:rsidR="000D6386" w:rsidRPr="000D6386">
        <w:t xml:space="preserve"> Мы приближаем только лишь тех, кто в прежних жизнях к нам подходил уже неоднократно. Новых же испытуем на преданности, и постоянстве, и прочих качествах духа, необходимых при совместной работе. Обычно люди считают, что они хороши и подходят для сотрудничества. Но практика отвергает эту самонадеянность и быстро снимает маски с личин. Много отпадающих, они всегда считают себя совершенно правыми. Понимающие недостатки свои обычно не отходят. Велико значение осознания собственных несовершенств. Ведь это первая ступень восхождения. Предлагаем им вместе с нами идти, взяв несовершенства свои для трансмутации. Хотящий дойдет.</w:t>
      </w:r>
    </w:p>
    <w:p w:rsidR="00451AC2" w:rsidRDefault="00451AC2" w:rsidP="000D6386"/>
    <w:p w:rsidR="000D6386" w:rsidRPr="000D6386" w:rsidRDefault="000D6386" w:rsidP="00A837F1">
      <w:pPr>
        <w:pStyle w:val="Quote"/>
      </w:pPr>
      <w:r w:rsidRPr="000D6386">
        <w:t>Видел во сне сперва Н. с семьей. Написал им записку «Миссия доверия». Но их не приняли. Судьба повторилась та же. Потом видел уже новых после перемен. Садились за стол в маленькой комнате. Места не хватило. Пошли в большую. Я был тут же, но чувствовал, что к столу подходить неудобно, хотя меня никто не гнал. Все были незнакомые лица, хотя я и всматривался. Предложили даже присесть, но не за столы &lt;...&gt; . Ник. спросил, а что же нам теперь делать. &lt;...&gt; было намеченное после перемен застолье.</w:t>
      </w:r>
    </w:p>
    <w:p w:rsidR="000D6386" w:rsidRPr="000D6386" w:rsidRDefault="000C1121" w:rsidP="000D6386">
      <w:r w:rsidRPr="000C1121">
        <w:rPr>
          <w:b/>
        </w:rPr>
        <w:t>1</w:t>
      </w:r>
      <w:r w:rsidRPr="00BF2C2C">
        <w:rPr>
          <w:b/>
        </w:rPr>
        <w:t>965</w:t>
      </w:r>
      <w:r>
        <w:rPr>
          <w:b/>
        </w:rPr>
        <w:t xml:space="preserve"> г. </w:t>
      </w:r>
      <w:r w:rsidR="00C515BC" w:rsidRPr="00C515BC">
        <w:rPr>
          <w:b/>
        </w:rPr>
        <w:t>627.</w:t>
      </w:r>
      <w:r w:rsidR="000D6386" w:rsidRPr="000D6386">
        <w:t xml:space="preserve"> </w:t>
      </w:r>
      <w:r w:rsidR="00451AC2" w:rsidRPr="00451AC2">
        <w:rPr>
          <w:b/>
        </w:rPr>
        <w:t>(Сент. 18).</w:t>
      </w:r>
      <w:r w:rsidR="000D6386" w:rsidRPr="000D6386">
        <w:t xml:space="preserve"> (Со сна). Произошло нечто черезвычайно важное. Перемены к переменам (то есть перед новыми переменами) все ближе и ближе. Приглашения к столу еще нет, но было: остаться и сидеть. Приближение сроков сопровождается переменами. Даю картину виденного боя. Победило Новое. Ты в нем. Наше Общение требует временного сосредоточения внимания на Лике. А тебе Указую держать возможности наготове.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628.</w:t>
      </w:r>
      <w:r w:rsidR="000D6386" w:rsidRPr="000D6386">
        <w:t xml:space="preserve"> Распределим по полезности. Нужда велика в понимающих. Плоды зреют ко времени. Перевернули новую страницу. Пространство в ожидании. И Мы на Дозоре.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629.</w:t>
      </w:r>
      <w:r w:rsidR="000D6386" w:rsidRPr="000D6386">
        <w:t xml:space="preserve"> (402). </w:t>
      </w:r>
      <w:r w:rsidR="00451AC2" w:rsidRPr="00451AC2">
        <w:rPr>
          <w:b/>
        </w:rPr>
        <w:t>(М.А.Й.).</w:t>
      </w:r>
      <w:r w:rsidR="000D6386" w:rsidRPr="000D6386">
        <w:t xml:space="preserve"> Было бы странно предполагать, что близкие духи к Владыке, сбросивши тело земное, погружаются в сладкие сны Девачана. Этого</w:t>
      </w:r>
      <w:r w:rsidR="00A837F1">
        <w:t xml:space="preserve"> </w:t>
      </w:r>
      <w:r w:rsidR="000D6386" w:rsidRPr="000D6386">
        <w:t xml:space="preserve">нет. После необходимого отдыха продолжаем работать, помогая Ему и разделяя Его труды и Ношу мира сего. Она не прекращается с переходом, ибо в Надземном усугубляется все и усиливается многократно. Конечно, возможностей </w:t>
      </w:r>
      <w:r w:rsidR="000D6386" w:rsidRPr="000D6386">
        <w:lastRenderedPageBreak/>
        <w:t>людям служить тоже большие, так как дух не связан ограничениями тела. Только нет столь желанного людям спокоя. Желающий трудиться на Общее Благо дел там найдет без конца.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630.</w:t>
      </w:r>
      <w:r w:rsidR="000D6386" w:rsidRPr="000D6386">
        <w:t xml:space="preserve"> </w:t>
      </w:r>
      <w:r w:rsidR="00451AC2" w:rsidRPr="00451AC2">
        <w:rPr>
          <w:b/>
        </w:rPr>
        <w:t>(Гуру).</w:t>
      </w:r>
      <w:r w:rsidR="000D6386" w:rsidRPr="000D6386">
        <w:t xml:space="preserve"> Твердое, определенное и устойчивое во времени желание, конечно, приведет к возможности его осуществления. Потому встреча будет и будем вместе работать. Ведь нити невидимых связей протянуты над текущим моментом в будущее. А будущее принадлежит нам, ибо куется мыслями идущего дня. День идущий пройдет, а мысль, протянутая в будущее, останется, чтобы воплотиться уже в видимые формы. Если в мыслях вместе сейчас, то вместе и после.</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631.</w:t>
      </w:r>
      <w:r w:rsidR="000D6386" w:rsidRPr="000D6386">
        <w:t xml:space="preserve"> </w:t>
      </w:r>
      <w:r w:rsidR="00451AC2" w:rsidRPr="00451AC2">
        <w:rPr>
          <w:b/>
        </w:rPr>
        <w:t>(Сент. 19).</w:t>
      </w:r>
      <w:r w:rsidR="000D6386" w:rsidRPr="000D6386">
        <w:t xml:space="preserve"> Сын Мой, надо же, наконец, понять, что чем выше и утонченнее план материи, тем он ближе к действительности, и что вся видимость облекается в видимые формы из невидимости, из Тонкого Мира, и что сперва в невидимости зарождается все, что позднее опускается в мир плотный. Таким образом, в снах и предчувствиях и восприятиях тонких часто улавливается то, что готово уже вылиться в плотные условия. Будущее уже выкристаллизовано Нами в своих огненных формах. Их отражение может быть уловлено и в более низких слоях Надземного Мира и отразиться в восприятиях сознания, получаемых оттуда. Поэтому к явлениям подобного рода следует относиться очень внимательно, не сетуя на неясность или отсутствие точных сроков, но зная, что уловлены проблески сужденного будущего. Оно скрыто кармою от взоров обычных людей, но все же сны будущего рассеяны широко. Если бы все их собрать, получилась бы довольно полная картина того, чему по решению Нашему быть надлежит на Земле. Важно при этом усмотреть сущность, но не детали, и сделать соответствующие выводы.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632.</w:t>
      </w:r>
      <w:r w:rsidR="000D6386" w:rsidRPr="000D6386">
        <w:t xml:space="preserve"> (403). </w:t>
      </w:r>
      <w:r w:rsidR="00451AC2" w:rsidRPr="00451AC2">
        <w:rPr>
          <w:b/>
        </w:rPr>
        <w:t>(М.А.Й.).</w:t>
      </w:r>
      <w:r w:rsidR="000D6386" w:rsidRPr="000D6386">
        <w:t xml:space="preserve"> Действительность скрыта от глаз Майей. Все, что вокруг, заслоняет ее. Словно через густые и почти непроходимые заросли приходится пробиваться сознанием к тому, что есть, и отделять его от того, что кажется. Майя</w:t>
      </w:r>
      <w:r w:rsidR="000D6386">
        <w:t xml:space="preserve"> — </w:t>
      </w:r>
      <w:r w:rsidR="000D6386" w:rsidRPr="000D6386">
        <w:t>это одно из самых трудных препятствий на пути к пониманию реальности. Всякие сомнения, колебания, неуверенность в непреложности Великого Плана Владык есть не что иное, как ярые порождения Майи. С ними надо бороться не логикой мозга, не доводами или убеждениями рассудка, но огненной верой сердца в то, что Солнце прейдет и Луна, но ни одна йота не изменится из Закона, пока не исполнится все. Этою верой, не сломимой ничем, и будем бороться с призраками Майи, затемняющими горизонт будущего.</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633.</w:t>
      </w:r>
      <w:r w:rsidR="000D6386" w:rsidRPr="000D6386">
        <w:t xml:space="preserve"> (404). </w:t>
      </w:r>
      <w:r w:rsidR="00451AC2" w:rsidRPr="00451AC2">
        <w:rPr>
          <w:b/>
        </w:rPr>
        <w:t>(Гуру).</w:t>
      </w:r>
      <w:r w:rsidR="000D6386" w:rsidRPr="000D6386">
        <w:t xml:space="preserve"> С призраками видимости легче бороться, когда осознана Иерархия. Незыблема эта Лестница Света, </w:t>
      </w:r>
      <w:r w:rsidR="000D6386" w:rsidRPr="000D6386">
        <w:lastRenderedPageBreak/>
        <w:t>и не зависит она от всего, происходящего в мире земном. Можно на нее опереться и на ступенях ее найти ту устойчивость и прочную опору, которых нет и не может быть в мелькающих и меняющихся событиях земной жизни. Средь бурного потока житейских явлений Лестница Иерархии</w:t>
      </w:r>
      <w:r w:rsidR="000D6386">
        <w:t xml:space="preserve"> — </w:t>
      </w:r>
      <w:r w:rsidR="000D6386" w:rsidRPr="000D6386">
        <w:t>как гранитный утес, не колеблемый волнами очевидности плотной.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634.</w:t>
      </w:r>
      <w:r w:rsidR="000D6386" w:rsidRPr="000D6386">
        <w:t xml:space="preserve"> </w:t>
      </w:r>
      <w:r w:rsidR="00451AC2" w:rsidRPr="00451AC2">
        <w:rPr>
          <w:b/>
        </w:rPr>
        <w:t>(Сент. 20).</w:t>
      </w:r>
      <w:r w:rsidR="000D6386" w:rsidRPr="000D6386">
        <w:t xml:space="preserve"> Конечно, для полноты восприятий нужен покой. Люди его нарушают, даже близкие. Созвучие сознаний нельзя установить по приказу воли. Какое-то время требуется, для того чтобы ауры уравновесились. Только длительное сотрудничество в прошлом позволяет быстро протянуть нити взаимопонимания. И даже в этом случае сознание не вместит больше своего объема. Все прочее прольется напрасно. Попытки наполнить желудок сверх положенного не дадут явления ассимиляции, то есть усвоения. И мудрость прольется без пользы. Помочь мог бы ритм, но для этого надо быть вместе. В данный момент это невозможно, следовательно, приходится переждать. Да и особой нужды в этом нет, так как каждый должен идти путем своих собственных достижений, если только это не ученик, которому можно давать более, чем другим.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635.</w:t>
      </w:r>
      <w:r w:rsidR="000D6386" w:rsidRPr="000D6386">
        <w:t xml:space="preserve"> (405). </w:t>
      </w:r>
      <w:r w:rsidR="00451AC2" w:rsidRPr="00451AC2">
        <w:rPr>
          <w:b/>
        </w:rPr>
        <w:t>(М.А.Й.).</w:t>
      </w:r>
      <w:r w:rsidR="000D6386" w:rsidRPr="000D6386">
        <w:t xml:space="preserve"> Ощущение Близости нельзя вызвать никакими усилиями или желанием рассудка, если не была она установлена раньше. Ее можно углубить и усилить, но только в том случае, когда она уже есть. Всякие искусственные и вымученные потуги на Близость обречены на неудачу. Только когда в сердце горит пламень не умирающего во времени чувства любви, ощущаются эти священные нити духа и сердца. Порадуемся взаимности ощущений, ибо и нам эти чувства радость несут и служат пищею духа. Да, да, чувства питают сознание и усиливают пульсацию жизни. Поэтому с полным сознанием можно назвать любовь жизнедателем. Сокровенность этого чувства и отношения требует очень бережного. Ведь это есть плод многовековых накоплений. Сокровенное охраним всею силою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636.</w:t>
      </w:r>
      <w:r w:rsidR="000D6386" w:rsidRPr="000D6386">
        <w:t xml:space="preserve"> </w:t>
      </w:r>
      <w:r w:rsidR="00451AC2" w:rsidRPr="00451AC2">
        <w:rPr>
          <w:b/>
        </w:rPr>
        <w:t>(Гуру).</w:t>
      </w:r>
      <w:r w:rsidR="000D6386" w:rsidRPr="000D6386">
        <w:t xml:space="preserve"> Все поступления, как извне, так и изнутри, покроем равновесием духа. Этим путем можно установить их настоящую ценность. Каждое явление, введенное в фокус равновесия, утратит свою силу влиять на сознание отрицательно, если природа его такова. Равновесием можно защититься от неустойчивых колебаний мыслей людских.</w:t>
      </w:r>
    </w:p>
    <w:p w:rsidR="000D6386" w:rsidRPr="000D6386" w:rsidRDefault="000D6386" w:rsidP="000D6386">
      <w:r w:rsidRPr="000D6386">
        <w:t>(Утром, со сна). А К.Х. пока тоже здесь.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637.</w:t>
      </w:r>
      <w:r w:rsidR="000D6386" w:rsidRPr="000D6386">
        <w:t xml:space="preserve"> </w:t>
      </w:r>
      <w:r w:rsidR="00451AC2" w:rsidRPr="00451AC2">
        <w:rPr>
          <w:b/>
        </w:rPr>
        <w:t>(Сент. 21).</w:t>
      </w:r>
      <w:r w:rsidR="000D6386" w:rsidRPr="000D6386">
        <w:t xml:space="preserve"> (Со сна). Полагаю целесообразным привязывать сознание к явлениям, не преходящим во времени. Для этого и дается Образ Ведущего. Не Престанет Владыка. Я Есмь с вами всегда, во все дни до скончания века. На пути почитания </w:t>
      </w:r>
      <w:r w:rsidR="000D6386" w:rsidRPr="000D6386">
        <w:lastRenderedPageBreak/>
        <w:t>Высшего Облика даже мировые катастрофы не будут препятствием разделяющим. Я Порог духу. Я ключ, от дверей тайного Знания. Я Луч Света в пространстве всех измерений. Я Дающий и дары Принимающий. Я Фокус средоточия огненной мощи для вашей Земли. И Я вам открывающий Путь в Беспредельность.</w:t>
      </w:r>
    </w:p>
    <w:p w:rsidR="000D6386" w:rsidRPr="000D6386" w:rsidRDefault="000D6386" w:rsidP="000D6386">
      <w:r w:rsidRPr="000D6386">
        <w:t>3 или 4 письма видел, что получил, видел картинки писем. Через час получил два письма.</w:t>
      </w:r>
    </w:p>
    <w:p w:rsidR="000D6386" w:rsidRPr="000D6386" w:rsidRDefault="000D6386" w:rsidP="000D6386">
      <w:r w:rsidRPr="000D6386">
        <w:t xml:space="preserve">Я лучше тебя Знаю, когда и что надо дать. 2-я </w:t>
      </w:r>
      <w:r w:rsidR="00C515BC" w:rsidRPr="00507837">
        <w:t>4.</w:t>
      </w:r>
    </w:p>
    <w:p w:rsidR="000D6386" w:rsidRPr="000D6386" w:rsidRDefault="000D6386" w:rsidP="000D6386">
      <w:r w:rsidRPr="000D6386">
        <w:t>Сына ли Лишу наследства?</w:t>
      </w:r>
    </w:p>
    <w:p w:rsidR="000D6386" w:rsidRPr="000D6386" w:rsidRDefault="000D6386" w:rsidP="000D6386">
      <w:r w:rsidRPr="000D6386">
        <w:t>Мы Поддержим Н.В.</w:t>
      </w:r>
    </w:p>
    <w:p w:rsidR="000D6386" w:rsidRPr="000D6386" w:rsidRDefault="000D6386" w:rsidP="000D6386">
      <w:r w:rsidRPr="000D6386">
        <w:t>Поворотный момент. В России много осталось лучших и просто хороших (людей). Лучшие соберутся, чтобы помочь Мне.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638.</w:t>
      </w:r>
      <w:r w:rsidR="000D6386" w:rsidRPr="000D6386">
        <w:t xml:space="preserve"> (406). Часто недоумевают, какие такие опасности кроет в себе запрещенное Знание или насильственное раскрытие центров без соответствующей подготовки и очищения. Пробуждение центров сопровождается обострением восприимчивости и возможностей соприкасаться с энергиями различных слоев пространства. При подготовленности, очищении материи проводников и достаточной степени овладения ими нет опасности вовлечения в общение с низшими стратами астрала и неизбежности ответствовать на их воздействия в созвучии с ними. Подготовленность означает и наличие Руководителя</w:t>
      </w:r>
      <w:r w:rsidR="000D6386">
        <w:t xml:space="preserve"> — </w:t>
      </w:r>
      <w:r w:rsidR="000D6386" w:rsidRPr="000D6386">
        <w:t xml:space="preserve">Иерарха, который Ведет, и связь с Иерархией Света через Него. Это будет защитой от темных, которые всегда наготове и зорко следят, чтобы овладеть неподготовленным сознанием, не утвердившимся на Иерархии. И тогда нет защиты от темных воздействий, нет возможности различить, насколько пагубны подбрасываемые темными мысли, и даже просто понять, откуда идут эти воздействия и насколько губительны они. Жертве темных влияний даже некому открыть глаза на происходящее и помочь. Помочь Могут только Иерархия Света и те, кто работает с нею совместно. Много книг вредных, толкающих на всевозможные оккультные упражнения, обещающие достижения власти над скрытыми силами человека и многое другое. Все это без Учителя и Иерархии будет ловушкой для духа, ибо неопытное сознание, не имеющее Руководителя, не в состоянии будет распознать или даже признать, что ему что-то и кто-то угрожает, как из Тонкого Мира, так и со стороны воплощенных в теле служителей тьмы и их многочисленных помощников. Лучше совсем не знать ничего, чем касаться всех этих явлений оккультного характера неочищенным и неподготовленным сознанием. Как распознать прельщение, обольщение и наваждение под их внешне приукрашенными и влекущими формами, когда обольщенному ими сознанию даже и мысль не приходит на ум, что все это тщательно продумано и изысканно приготовлено темными, чтобы отвратить его от путей Света. Ученик тоже подвергается испытаниям, и тоже на время дугпам дается свобода его обольщать. Но на страже Учитель, </w:t>
      </w:r>
      <w:r w:rsidR="000D6386" w:rsidRPr="000D6386">
        <w:lastRenderedPageBreak/>
        <w:t>чтобы вовремя подать нужный совет и оберечь от непоправимых ошибок. Но во всех случаях воля человека остается свободной, чтобы свободно выбрать путь Света или путь тьмы. Вот почему овладение своими огнями является первейшим условием допущения к тайнам природы. Прежде чем изжить нежелательные свойства или качества духа, надо овладеть теми огнями, которые их приводят в движение и дают им жизнь. И тогда даже неизжитое качество уже не столь опасно, ибо им владеет воля, которая может направить огни этого качества в диаметрально противоположную, то есть положительную, сторону, то есть во благо, ибо психическая энергия сама по себе не является ни доброй, ни злой. Все зависит от направления, даваемого ей волей. В этом отношении овладение огнем Кундалини имеет особое значение, ибо огонь, прорвавшийся в низшие центры и не обузданный волей, может послужить причиной тягчайших проступков. Но кто же, кроме Учителя, может научить овладению огнями. Без Него человек может стать безвольною жертвой тех самых огней, которые он столь неосмотрительно вызвал к преждевременному проявлению в своем организме.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639.</w:t>
      </w:r>
      <w:r w:rsidR="000D6386" w:rsidRPr="000D6386">
        <w:t xml:space="preserve"> (407). </w:t>
      </w:r>
      <w:r w:rsidR="00451AC2" w:rsidRPr="00451AC2">
        <w:rPr>
          <w:b/>
        </w:rPr>
        <w:t>(М.А.Й.).</w:t>
      </w:r>
      <w:r w:rsidR="000D6386" w:rsidRPr="000D6386">
        <w:t xml:space="preserve"> Таинство любви между духом и духом, иерархически стоящими на разных ступенях Лестницы Света, объяснено еще мало. Дух, посылающий вибрации Света по каналу любви, и дух, получающий их, являют собою полюсность различных напряжений активного и пассивного начала. Но так как полнота созвучия происходит только при взаимообмене энергий, то и сознание, стоящее на Лестнице ниже, в свою очередь тоже становится активным, посылая от себя эманации того высокого чувства, которое называем духовной любовью. В сущности говоря, оно является основным условием иерархических связей. Нельзя заменить его каким-либо другим чувством, даже таким, как преданность, ибо преданность без любви</w:t>
      </w:r>
      <w:r w:rsidR="000D6386">
        <w:t xml:space="preserve"> — </w:t>
      </w:r>
      <w:r w:rsidR="000D6386" w:rsidRPr="000D6386">
        <w:t>это все равно что луч Солнца, лишенный тепла. Велика магнитная сила чувства любви к Иерарху. Если хотите иерархически преуспеть, преуспевайте любовью.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640.</w:t>
      </w:r>
      <w:r w:rsidR="000D6386" w:rsidRPr="000D6386">
        <w:t xml:space="preserve"> (408). </w:t>
      </w:r>
      <w:r w:rsidR="00451AC2" w:rsidRPr="00451AC2">
        <w:rPr>
          <w:b/>
        </w:rPr>
        <w:t>(Гуру).</w:t>
      </w:r>
      <w:r w:rsidR="000D6386" w:rsidRPr="000D6386">
        <w:t xml:space="preserve"> Когда встретимся, спрошу, что же сделано за время разлуки. Подведем итоги всему</w:t>
      </w:r>
      <w:r w:rsidR="000D6386">
        <w:t xml:space="preserve"> — </w:t>
      </w:r>
      <w:r w:rsidR="000D6386" w:rsidRPr="000D6386">
        <w:t>и хорошему, и плохому. И взвесим все на весах. Хорошее все отберем, чтобы взять дальше с собою. Плохое огню предадим. Хорошо, если уже и теперь чаще начать думать о том, чтобы к встрече принести как можно больше хорошего. Худое кому же нужно? Так вот и пойдем через жизнь, собирая только то, что хорошо безусловно.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641.</w:t>
      </w:r>
      <w:r w:rsidR="000D6386" w:rsidRPr="000D6386">
        <w:t xml:space="preserve"> (409). </w:t>
      </w:r>
      <w:r w:rsidR="00451AC2" w:rsidRPr="00451AC2">
        <w:rPr>
          <w:b/>
        </w:rPr>
        <w:t>(Сент. 22).</w:t>
      </w:r>
      <w:r w:rsidR="000D6386" w:rsidRPr="000D6386">
        <w:t xml:space="preserve"> Мысль, ждущая у Порога, после освобождения от тела будет, если она не от Света, магнитом для темных приближений и посредником, через который темные будут воздействовать на ее породителя. Мысль не покинет своего </w:t>
      </w:r>
      <w:r w:rsidR="000D6386" w:rsidRPr="000D6386">
        <w:lastRenderedPageBreak/>
        <w:t>создателя, пока не исчерпает на нем своего энергетического заряда. Она служит как бы наводчиком для бесов, то есть развоплощенных низших духов, чтобы они безошибочно знали уязвимые места того, на кого они нападают. Поэтому контроль над мыслью необходим безусловно, если хочет себя породитель мысли бессмертной обезопасить от весьма тяжких следствий. Но мысль светлая, ясносияющая окажется верным другом, увлекая своего творца в созвучные ей сферы и привлекая к нему духов высоких. Склонность человека к тому или иному порядку мыслей, и упорство навязчивых мыслей, и вольное или невольное погружение в них показывают, что мысль</w:t>
      </w:r>
      <w:r w:rsidR="000D6386">
        <w:t xml:space="preserve"> — </w:t>
      </w:r>
      <w:r w:rsidR="000D6386" w:rsidRPr="000D6386">
        <w:t>это реальная сущность, могущая заменять собою внешнюю очевидность и всецело захватывать сознание даже ей вопреки. Когда читательница плачет над страницами чувствительного романа, не над бумагой и типографскими знаками, то есть буквами, плачет она, но над образами мысли, созданными писателем и передаваемыми с помощью символов-букв и символов-слов. Таково воздействие образов мысли на сознание человека</w:t>
      </w:r>
      <w:r w:rsidR="000D6386">
        <w:t xml:space="preserve"> — </w:t>
      </w:r>
      <w:r w:rsidR="000D6386" w:rsidRPr="000D6386">
        <w:t>и свое, и чужое. Конечно, мыслью надо владеть. Овладение мыслью заключается не только в том, чтобы не допускать мыслей негодных, но и в том, чтобы уметь удерживать те, на которых воля хочет сосредоточить сознание. И удерживать мысли, и освобождаться от них одинаково трудно. Упражнения в этом очень нужны и очень полезны. Страх есть воздействие мысли страха на психику человека. Отбросить мысль</w:t>
      </w:r>
      <w:r w:rsidR="000D6386">
        <w:t xml:space="preserve"> — </w:t>
      </w:r>
      <w:r w:rsidR="000D6386" w:rsidRPr="000D6386">
        <w:t>и страха не будет. Качествам духа соответствуют мысли, и контроль над мыслью означает и власть над этими качествами. Мыслью можно и породить, и уничтожить страх. Мыслью можно умалить или усилить преданность или любовь. Мыслью можно вызывать к жизни и утверждать любое качество духа для фактического проявления его в жизни. Таким образом, мысль становится орудием совершенствования человека или его инволюции. Кристаллы энергий мыслей, отложенных в Чаше, при достаточном накоплении дадут силу огням действия. Мысль есть огонь пространства, отлитый в форму той или иной степени стойкости и длительности. Создать сильную, яркую мысль и забыть о ней совершенно</w:t>
      </w:r>
      <w:r w:rsidR="000D6386">
        <w:t xml:space="preserve"> — </w:t>
      </w:r>
      <w:r w:rsidR="000D6386" w:rsidRPr="000D6386">
        <w:t>не значит ее уничтожить. Она снова появится во времени и предъявит свой счет своему породителю. Следует привыкать учиться мыслить ясносияюще, чтобы ни</w:t>
      </w:r>
      <w:r w:rsidR="00507837">
        <w:t xml:space="preserve"> </w:t>
      </w:r>
      <w:r w:rsidR="000D6386" w:rsidRPr="000D6386">
        <w:t>перед кем и перед пространством не устыдиться ни одной своей мысли.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642.</w:t>
      </w:r>
      <w:r w:rsidR="000D6386" w:rsidRPr="000D6386">
        <w:t xml:space="preserve"> (410). </w:t>
      </w:r>
      <w:r w:rsidR="00451AC2" w:rsidRPr="00451AC2">
        <w:rPr>
          <w:b/>
        </w:rPr>
        <w:t>(М.А.Й.).</w:t>
      </w:r>
      <w:r w:rsidR="000D6386" w:rsidRPr="000D6386">
        <w:t xml:space="preserve"> Алкоголь пробуждает низшие инстинкты и служит для темных каналом, по которому они легко подбрасывают свои злоумышления. Контроль сознания над мыслью ослабевает, и оно отемняется теми, кто так яро следит за каждой возможностью нанести вред. Если бы люди знали, сколько опасностей подстерегает их на каждом шагу, и особенно под влиянием алкоголя, явили бы они воздержание. Пьянство можно назвать бедствием текущего времени. Опасность в том, что оно яро и </w:t>
      </w:r>
      <w:r w:rsidR="000D6386" w:rsidRPr="000D6386">
        <w:lastRenderedPageBreak/>
        <w:t>бешено раздувается темными с целью хотя бы этим путем задержать эволюцию и помешать Новой Стране в исполнении ее планетной миссии. Пространственно алкоголизм особенно вреден, ибо захватывает мысли людей, их насыщая эманациями всевозможных пороков и вожделений и ими наполняя и заражая пространство. Можно опасаться явлений повального пьянства.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643.</w:t>
      </w:r>
      <w:r w:rsidR="000D6386" w:rsidRPr="000D6386">
        <w:t xml:space="preserve"> (411). </w:t>
      </w:r>
      <w:r w:rsidR="00451AC2" w:rsidRPr="00451AC2">
        <w:rPr>
          <w:b/>
        </w:rPr>
        <w:t>(Гуру).</w:t>
      </w:r>
      <w:r w:rsidR="000D6386" w:rsidRPr="000D6386">
        <w:t xml:space="preserve"> Слабый человек, споткнувшись и попав в лужу, долго барахтается в ней, сокрушаясь о происшедшем. Сильный идет, не смущаясь ничем. Упал</w:t>
      </w:r>
      <w:r w:rsidR="000D6386">
        <w:t xml:space="preserve"> — </w:t>
      </w:r>
      <w:r w:rsidR="000D6386" w:rsidRPr="000D6386">
        <w:t>поднимается тотчас и снова к цели идет, не думая о падении. А так как совершенных людей нет на Земле, то подобный образ действия является единственно правильным и разумным. Тем более ученик не должен обессиливать себя убивающими устремление мыслями о допущенных ошибках. Учитель Сказал, что даже ошибки Обратит Он на пользу. И ученику надо идти, только идти, только вперед, им вопреки и всему, что мешает и задерживает его на Пути.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644.</w:t>
      </w:r>
      <w:r w:rsidR="000D6386" w:rsidRPr="000D6386">
        <w:t xml:space="preserve"> </w:t>
      </w:r>
      <w:r w:rsidR="00451AC2" w:rsidRPr="00451AC2">
        <w:rPr>
          <w:b/>
        </w:rPr>
        <w:t>(Сент. 23).</w:t>
      </w:r>
      <w:r w:rsidR="000D6386" w:rsidRPr="000D6386">
        <w:t xml:space="preserve"> Усталость от людей получается от несогласованности их излучений. Их аура сама по себе состоит из несогласованных между собою энергий, и плюс вдобавок к этому различие между вашими аурами и их. Именно это различие особенно действует утомительно. По закону сообщающихся сосудов энергии стремятся уравновеситься, и потеря становится неизбежной. В этом сущность постоянного даяния духов высоких, которое происходит помимо сознательного усилия воли. Когда к нему добавляется сознательное, трата излучений возрастает в соответствии со степенью сознательного желания дать. Известная степень молчаливости и сдержанности нужна потому, что это в некоторой мере задерживает бессознательную отдачу. Если ее не контролировать и не сдерживать, опустошение сокровищницы неизбежно. Энергия, накопленная бесконечным трудом и устремлением, нуждается в бережном к ней отношении. Разбазаривание и расточение ее недопустимо. Мера даяния пусть будет мерою мудрости.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645.</w:t>
      </w:r>
      <w:r w:rsidR="000D6386" w:rsidRPr="000D6386">
        <w:t xml:space="preserve"> (412). </w:t>
      </w:r>
      <w:r w:rsidR="00451AC2" w:rsidRPr="00451AC2">
        <w:rPr>
          <w:b/>
        </w:rPr>
        <w:t>(М.А.Й.).</w:t>
      </w:r>
      <w:r w:rsidR="000D6386" w:rsidRPr="000D6386">
        <w:t xml:space="preserve"> Настраивать сознание можно на волне преданности, мужества, любви, устремления или любого другого качества. Настраивание бывает сознательным и бессознательным, волевым и безвольным, под контролем своим или под силой сторонних воздействий. При Общении настроенность сознания на должной волне необходима. Эта настроенность дает созвучие. Без него нет контакта. Настроенность можно доводить до высшей степени напряжения, которое не должно быть насильственным или вымученным. Тональность излучений поднимается естественно и свободно в огнях устремленного сердца. Только прежние накопления могут дать желаемый эффект, то есть </w:t>
      </w:r>
      <w:r w:rsidR="000D6386" w:rsidRPr="000D6386">
        <w:lastRenderedPageBreak/>
        <w:t>надо принести что-то, прежде чем добиться того, чтобы созвучие состоялось. Прилагающий усилие восхищает 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646.</w:t>
      </w:r>
      <w:r w:rsidR="000D6386" w:rsidRPr="000D6386">
        <w:t xml:space="preserve"> </w:t>
      </w:r>
      <w:r w:rsidR="00451AC2" w:rsidRPr="00451AC2">
        <w:rPr>
          <w:b/>
        </w:rPr>
        <w:t>(Гуру).</w:t>
      </w:r>
      <w:r w:rsidR="000D6386" w:rsidRPr="000D6386">
        <w:t xml:space="preserve"> Наблюдательность</w:t>
      </w:r>
      <w:r w:rsidR="000D6386">
        <w:t xml:space="preserve"> — </w:t>
      </w:r>
      <w:r w:rsidR="000D6386" w:rsidRPr="000D6386">
        <w:t>качество нужное. Наблюдательность сочетается с умением делать выводы из получаемых впечатлений. Правильно было подмечено, что коллективная энергия толпы возрастает во много раз больше суммы энергии ее участников, взятой отдельно, когда они вне толпы. Происходит это усиление стихийно, подчиняясь закону возрастания мощи объединяемых сил. Задачей будущего является превратить стихийное объединение в сознательное, находящееся под контролем и направляемое к выполнению совершенно определенных решений. В настоящее время эти энергии коллективов не упорядочены и разрозненны. Знаете разрушительную силу энергий обезумевшей толпы. Можно творить чудеса организованной силой психической энергии целых народов.</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647.</w:t>
      </w:r>
      <w:r w:rsidR="000D6386" w:rsidRPr="000D6386">
        <w:t xml:space="preserve"> </w:t>
      </w:r>
      <w:r w:rsidR="00451AC2" w:rsidRPr="00451AC2">
        <w:rPr>
          <w:b/>
        </w:rPr>
        <w:t>(Сент. 24).</w:t>
      </w:r>
      <w:r w:rsidR="000D6386" w:rsidRPr="000D6386">
        <w:t xml:space="preserve"> (В 3 часа ночи). Нет ничего более тяжкого, нежели вести за собою шатающееся «я». Приму меры, чтобы зло не коснулось вас, но не беспокойства и отягощения духа. Луч есть выявление сущности Духа Владыки. А вы в Луче, то есть в орбите энергий Моего Духа. Сократи тропинки потворства импульсам внешнего человека в тебе и углуби</w:t>
      </w:r>
      <w:r w:rsidR="000D6386">
        <w:t xml:space="preserve"> — </w:t>
      </w:r>
      <w:r w:rsidR="000D6386" w:rsidRPr="000D6386">
        <w:t>внутреннего, высшее «Я». Ты нужен Мне для будущего. Ты мыслью Моей заполнил Тетради свои, насытив пространство. Энергии Луча, отлитые твоим сознанием в формы мыслей пространства, становятся твоими самоисходящими, предвестниками самоисходящих лучей. Имею Отца</w:t>
      </w:r>
      <w:r w:rsidR="000D6386">
        <w:t xml:space="preserve"> — </w:t>
      </w:r>
      <w:r w:rsidR="000D6386" w:rsidRPr="000D6386">
        <w:t>Тайна. Имеешь Отца</w:t>
      </w:r>
      <w:r w:rsidR="000D6386">
        <w:t xml:space="preserve"> — </w:t>
      </w:r>
      <w:r w:rsidR="000D6386" w:rsidRPr="000D6386">
        <w:t>Тайна. Как вверху, так и внизу на всех ступенях Лестницы Света. Мистерии слияния в духе соответствует чувство торжественности. Тайна слияния велика есть.</w:t>
      </w:r>
    </w:p>
    <w:p w:rsidR="000D6386" w:rsidRPr="000D6386" w:rsidRDefault="000D6386" w:rsidP="006C25DF">
      <w:pPr>
        <w:pStyle w:val="Quote"/>
      </w:pPr>
      <w:r w:rsidRPr="000D6386">
        <w:t>Очень болит низ позвоночника до талии.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648.</w:t>
      </w:r>
      <w:r w:rsidR="000D6386" w:rsidRPr="000D6386">
        <w:t xml:space="preserve"> (413). </w:t>
      </w:r>
      <w:r w:rsidR="00451AC2" w:rsidRPr="00451AC2">
        <w:rPr>
          <w:b/>
        </w:rPr>
        <w:t>(Сент. 24).</w:t>
      </w:r>
      <w:r w:rsidR="000D6386" w:rsidRPr="000D6386">
        <w:t xml:space="preserve"> Высшее</w:t>
      </w:r>
      <w:r w:rsidR="000D6386">
        <w:t xml:space="preserve"> — </w:t>
      </w:r>
      <w:r w:rsidR="000D6386" w:rsidRPr="000D6386">
        <w:t>высшему, от высшего</w:t>
      </w:r>
      <w:r w:rsidR="000D6386">
        <w:t xml:space="preserve"> — </w:t>
      </w:r>
      <w:r w:rsidR="000D6386" w:rsidRPr="000D6386">
        <w:t>высшее и к высшему</w:t>
      </w:r>
      <w:r w:rsidR="000D6386">
        <w:t xml:space="preserve"> — </w:t>
      </w:r>
      <w:r w:rsidR="000D6386" w:rsidRPr="000D6386">
        <w:t>высшее. Таким образом высокое обращение к Наивысшему получает ответ по соответствию. Если рассматривать получаемые из пространства мысли в аспекте закона созвучия, то можно убедиться в том, как зов и отклик, обращение и ответ находятся между собою в соответствии. Вывод отсюда таков, что сознание, устремляющееся к Свету, должно зажечь собственные огни, чтобы привлечь к себе огни пространства. О пространственном огне думают мало даже те, кто устремлен к Свету. А между тем только этот огонь может оплодотворить сознание новыми нахождениями. Чем же и как привлечь к себе огненную стихию? Снова приходим к Великому Агни, проявления которого столь многообразны. В человеке он явно выражен в форме психической энергии, в том или ином виде и количестве находящейся в обладании каждого человека. Психическая энергия</w:t>
      </w:r>
      <w:r w:rsidR="000D6386">
        <w:t xml:space="preserve"> — </w:t>
      </w:r>
      <w:r w:rsidR="000D6386" w:rsidRPr="000D6386">
        <w:t xml:space="preserve">одна из форм проявления </w:t>
      </w:r>
      <w:r w:rsidR="000D6386" w:rsidRPr="000D6386">
        <w:lastRenderedPageBreak/>
        <w:t>Агни. Даже в человеческом организме огонь выражается во множестве форм. Следующей ступенью эволюции человека будет огонь центров его микрокосма. Средоточием огня, его синтезом является сердце. Сердце трансмутирует огни организма согласно степени своего развития и утонченности. На престоле сердца любые огни можно очистить и претворить в светлый Агни. Сердце примем как трансмутатор огненных энергий, как пространственных, так и энергий своего микрокосма. Сердце</w:t>
      </w:r>
      <w:r w:rsidR="000D6386">
        <w:t xml:space="preserve"> — </w:t>
      </w:r>
      <w:r w:rsidR="000D6386" w:rsidRPr="000D6386">
        <w:t>средоточие, солнце организма и трансформатор его огненного насыщения. Огненная стихия, насыщающая микрокосм человека, нуждается в овладении ею и подчинении ее духу. Неподчиненная, она может разрушить организм, разнеся его по частицам. Овладение огненной мощью заключается прежде всего в овладении своими мыслями, чувствами и действиями. До какой-то степени человек ими уже владеет. Но даже животные тоже владеют своими движениями. Говорю не о животной стороне человека, но о высшем овладении и самообладании. Энергии духа, находящиеся под полным контролем воли, будут верно служить своему владыке на созидание и строительство его будущего. Упражняться в овладении собственной мощью можно всегда и на всем, и особенно на обуздании собственного астрала. Все чувства подлежат подчинению воле, а главное</w:t>
      </w:r>
      <w:r w:rsidR="000D6386">
        <w:t xml:space="preserve"> — </w:t>
      </w:r>
      <w:r w:rsidR="000D6386" w:rsidRPr="000D6386">
        <w:t>мысли. С мыслью труднее всего. Овладение собою не придет, если не обуздана мысль. Обычно мысли и чувства владеют людьми, а должно быть наоборот. Будем учиться на малых делах, на малых мыслях, и чувствах, и ощущениях тела. Упорство и настойчивость много дадут в этой борьбе со своими оболочками, ибо огни действуют через них. Качества сдержанности, самообладания, молчаливости, спокойствия, равновесия и другие есть формы уявления огней, которыми человек овладел в своем микрокосме.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649.</w:t>
      </w:r>
      <w:r w:rsidR="000D6386" w:rsidRPr="000D6386">
        <w:t xml:space="preserve"> </w:t>
      </w:r>
      <w:r w:rsidR="00451AC2" w:rsidRPr="00451AC2">
        <w:rPr>
          <w:b/>
        </w:rPr>
        <w:t>(М.А.Й.).</w:t>
      </w:r>
      <w:r w:rsidR="000D6386" w:rsidRPr="000D6386">
        <w:t xml:space="preserve"> Если каждая светлая мысль о нас с нами сближает, то что же можно сказать о волнах мысли ритмичных и постоянных? Не будут ли они ручательством сближения навсегда? Не укрепят ли они незримые связи так, что незримость прочнее очевидности станет и сделает союз наш не расторжимым ничем: ни временем, ни расстоянием, ни разлукой, ни смертью, ни жизнью. Мы мысли и чувства, устремленные к нам, чуем, если от сердца они. Пусть несомненное войдет в жизнь поверх плотной видимости и преходящего мира трехмерных теней.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650.</w:t>
      </w:r>
      <w:r w:rsidR="000D6386" w:rsidRPr="000D6386">
        <w:t xml:space="preserve"> (414). </w:t>
      </w:r>
      <w:r w:rsidR="00451AC2" w:rsidRPr="00451AC2">
        <w:rPr>
          <w:b/>
        </w:rPr>
        <w:t>(Гуру).</w:t>
      </w:r>
      <w:r w:rsidR="000D6386" w:rsidRPr="000D6386">
        <w:t xml:space="preserve"> Будьте сильными и в несчастье и счастье, в болезни и здоровье, в бедности и богатстве, в одиночестве и окруженные людьми, словом</w:t>
      </w:r>
      <w:r w:rsidR="000D6386">
        <w:t xml:space="preserve"> — </w:t>
      </w:r>
      <w:r w:rsidR="000D6386" w:rsidRPr="000D6386">
        <w:t xml:space="preserve">всегда, во всех условиях жизни. Вознесенный толпой человек чувствует себя сильным. Но разве это его сила? Облеченный властью земною чувствует сильным себя человек. Но разве это его сила? Вознесенный богатством, почетом и славой силу свою заимствует временно от чего-то вне себя. Это не </w:t>
      </w:r>
      <w:r w:rsidR="000D6386" w:rsidRPr="000D6386">
        <w:lastRenderedPageBreak/>
        <w:t>сила. Но лишенный всего и силу свою осознавший и удержавший ее как свое огненное сокровище мощи, такой человек действительно силен. Признаком действительной силы служит ее неотъемлемость ничем и независимость ее наличия от внешних условий.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651.</w:t>
      </w:r>
      <w:r w:rsidR="000D6386" w:rsidRPr="000D6386">
        <w:t xml:space="preserve"> </w:t>
      </w:r>
      <w:r w:rsidR="00451AC2" w:rsidRPr="00451AC2">
        <w:rPr>
          <w:b/>
        </w:rPr>
        <w:t>(Сент. 25).</w:t>
      </w:r>
      <w:r w:rsidR="000D6386" w:rsidRPr="000D6386">
        <w:t xml:space="preserve"> Энергия Агни, накопленная путем долгих трудов, борьбы и усилий, требует и бережного к себе отношения в смысле ее осмотрительного и целесообразного расходования со стороны Агни Йога. Ученик, получивший Луч Учителя, обязан проявить сознательное отношение к этой драгоценной силе. Но бывает и так, что энергия эта, посланная неосмотрительному и несдержанному сознанию, расходуется далеко не по назначению. Взаимные ссоры, ущемления, несогласия и раздоры приобретают особую напряженность именно благодаря тому, что посылаемые энергии используются невеждами на разрушение, вместо того чтобы применить их во благо. Знаете случаи, когда для утверждения творчества посланная сила была направлена на вожделения и устремления к творчеству растворились в попустительстве неизжитым слабостям духа. Знаем много явлений подобного характера. Знаем, как светлый Агни становился темным и дымным. Может ли Учитель Посылать свою энергию или Луч в негодное вместилище, когда Он Знает, что драгоценная мощь, напитав организм силой, будет обращена в направлении, противоположном предназначенному. Агни Учитель всегда Посылает во благо, и когда его используют во зло и упорствуют в делании, посылки прекращаются. Огни устремления и касание к Сокровенному Знанию пробуждают вначале все скрытые свойства в ученике, и хорошие, и плохие. Ему посылается помощь. Но когда пройдены первые ступени, и произошло утверждение на Пути, и достигнута ступень, когда посылается Луч, ученик обязан быть особенно осмотрителен в том, как и на что расходует он силу Агни. Небрежение в хранении и расходовании сокровища может оказаться фатальным. Одна вспышка необузданных чувств или страстей выжигает фосфорную ткань духа, заградительная сеть поникает, и незадачливый хранитель сокровища оказывается опустошенным. Накапливать драгоценную мощь, чтобы в один прекрасный момент оказаться у разбитого корыта, нелепо и нецелесообразно. Агни накапливать можно, но должно научиться его неусыпно беречь и охранять.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652.</w:t>
      </w:r>
      <w:r w:rsidR="000D6386" w:rsidRPr="000D6386">
        <w:t xml:space="preserve"> (415). </w:t>
      </w:r>
      <w:r w:rsidR="00451AC2" w:rsidRPr="00451AC2">
        <w:rPr>
          <w:b/>
        </w:rPr>
        <w:t>(М.А.Й.).</w:t>
      </w:r>
      <w:r w:rsidR="000D6386" w:rsidRPr="000D6386">
        <w:t xml:space="preserve"> Можно пересмотреть прошлое и отметить, когда психическая энергия была расходуема не во благо. При контакте с Учителем сила Его наполняет микрокосм устремленного к Нему духа, и тогда не имеет ученик права не владеть своей огненной силой. Овладение собою становится обязательством духа, ибо иначе дальнейшие поступления не могут продолжаться. Таким образом, овладение своими чувствами, или дисциплина духа, будет тем условием, без которого продвижение </w:t>
      </w:r>
      <w:r w:rsidR="000D6386" w:rsidRPr="000D6386">
        <w:lastRenderedPageBreak/>
        <w:t>ученика останавливается автоматически. Необузданный Агни может натворить бед</w:t>
      </w:r>
      <w:r w:rsidR="000D6386">
        <w:t xml:space="preserve"> — </w:t>
      </w:r>
      <w:r w:rsidR="000D6386" w:rsidRPr="000D6386">
        <w:t>это причина вторая, почему утверждение власти над собою является неизбежной ступенью. Можно при этом увидеть, как сама жизнь ведет неуклонно к тому, чтобы самоовладение состоялось. Жизнь</w:t>
      </w:r>
      <w:r w:rsidR="000D6386">
        <w:t xml:space="preserve"> — </w:t>
      </w:r>
      <w:r w:rsidR="000D6386" w:rsidRPr="000D6386">
        <w:t>это школа, и в ней Учитель</w:t>
      </w:r>
      <w:r w:rsidR="000D6386">
        <w:t xml:space="preserve"> — </w:t>
      </w:r>
      <w:r w:rsidR="000D6386" w:rsidRPr="000D6386">
        <w:t>......</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653.</w:t>
      </w:r>
      <w:r w:rsidR="000D6386" w:rsidRPr="000D6386">
        <w:t xml:space="preserve"> (416). </w:t>
      </w:r>
      <w:r w:rsidR="00451AC2" w:rsidRPr="00451AC2">
        <w:rPr>
          <w:b/>
        </w:rPr>
        <w:t>(Гуру).</w:t>
      </w:r>
      <w:r w:rsidR="000D6386" w:rsidRPr="000D6386">
        <w:t xml:space="preserve"> Нельзя допустить, чтобы неприятности, трудности, огорчения и удары, получаемые от жизни земной, нарушали равновесие духа. Назовем проходимую ступень борьбою за утверждение равновесия. Лучше подвергнуться самым тяжким испытаниям, но сохранить равновесие, чем потерять его в одури благополучия. Жизнь беспечальная не утвердит равновесия. Оно выковывается в борьбе и преодолении. Что бы ни творилось вокруг, дух нерушим и неуязвим ничем, вне происходящим, если воля на страже. И не с внешними явлениями надо бороться, а с собою самим, не допуская, чтобы они могли нарушить равновесие духа, не могущего быть уязвленным ничем, что вовне.</w:t>
      </w:r>
    </w:p>
    <w:p w:rsidR="000D6386" w:rsidRPr="000D6386" w:rsidRDefault="000D6386" w:rsidP="006C25DF">
      <w:pPr>
        <w:pStyle w:val="Quote"/>
      </w:pPr>
      <w:r w:rsidRPr="000D6386">
        <w:t>Внешняя жизнь складывается так, что нет ни тишины, ни покоя, ни возможности изолироваться ни от шума машин и крика ни ночью ни днем.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654.</w:t>
      </w:r>
      <w:r w:rsidR="000D6386" w:rsidRPr="000D6386">
        <w:t xml:space="preserve"> </w:t>
      </w:r>
      <w:r w:rsidR="00451AC2" w:rsidRPr="00451AC2">
        <w:rPr>
          <w:b/>
        </w:rPr>
        <w:t>(Сент. 26).</w:t>
      </w:r>
      <w:r w:rsidR="000D6386" w:rsidRPr="000D6386">
        <w:t xml:space="preserve"> Ты ей скажи: Мы Можем помочь, когда есть желание принять Нашу помощь и точно следовать даваемым указаниям, не предпосылая мыслей о том, что именно и как должно быть Нами сделано. Главная причина бессонницы в допущенных ранее мыслях, которые сейчас овладели сознанием и терзают его. Не так уж все плохо, как это кажется расстроенному воображению, которое болезненно усиливает каждое впечатление до крайности. В этом все дело. Мыслью надо отвлечься от себя и своих переживаний, так как кроме них еще существует мир, и другие люди, и будущее. Нельзя же все время жить только своими переживаниями и неприятностями, забывая, что мир существует вне их. Очень могли бы помочь обтирания мятной водой, даже временами и мятной настойкой, не разведенной в воде, прогревание несильное ног в теплой воде, массаж позвоночника легкий и, конечно, негативный заряд после дыхания минут через </w:t>
      </w:r>
      <w:r w:rsidR="00C515BC" w:rsidRPr="006414B3">
        <w:t>20.</w:t>
      </w:r>
      <w:r w:rsidR="000D6386" w:rsidRPr="000D6386">
        <w:t xml:space="preserve"> Беспрерывные жалобы и недовольство усиливают фокус притяжения нежелательных и противных условий. Они представляют собою явно видимую мишень для темных сущностей, по которым те и бьют беспрестанно. Ничего не добиться, если не направить психику по другому пути, если даже создать желаемые условия. Сознание снова в какой-то форме вызовет то, от чего отвращается. Если научиться сохранять равновесие при получаемых ударах судьбы, они прекратятся. Но бессильны слова там, где дух упорствует в своем отношении к окружающему. Недовольство, протест и жалобы создают те условия, о стену которых разбивается Наша помощь.</w:t>
      </w:r>
    </w:p>
    <w:p w:rsidR="00D8779F" w:rsidRDefault="00D8779F" w:rsidP="000D6386"/>
    <w:p w:rsidR="000D6386" w:rsidRPr="000D6386" w:rsidRDefault="000C1121" w:rsidP="000D6386">
      <w:r w:rsidRPr="000C1121">
        <w:rPr>
          <w:b/>
        </w:rPr>
        <w:lastRenderedPageBreak/>
        <w:t>1</w:t>
      </w:r>
      <w:r>
        <w:rPr>
          <w:b/>
          <w:lang w:val="en-US"/>
        </w:rPr>
        <w:t>965</w:t>
      </w:r>
      <w:r>
        <w:rPr>
          <w:b/>
        </w:rPr>
        <w:t xml:space="preserve"> г. </w:t>
      </w:r>
      <w:r w:rsidR="00C515BC" w:rsidRPr="00C515BC">
        <w:rPr>
          <w:b/>
        </w:rPr>
        <w:t>655.</w:t>
      </w:r>
      <w:r w:rsidR="000D6386" w:rsidRPr="000D6386">
        <w:t xml:space="preserve"> </w:t>
      </w:r>
      <w:r w:rsidR="00451AC2" w:rsidRPr="00451AC2">
        <w:rPr>
          <w:b/>
        </w:rPr>
        <w:t>(М.А.Й.).</w:t>
      </w:r>
      <w:r w:rsidR="000D6386" w:rsidRPr="000D6386">
        <w:t xml:space="preserve"> Вы хотите получить помощь, мы хотим вам помочь</w:t>
      </w:r>
      <w:r w:rsidR="000D6386">
        <w:t xml:space="preserve"> — </w:t>
      </w:r>
      <w:r w:rsidR="000D6386" w:rsidRPr="000D6386">
        <w:t>соблюдите условия. Только ложно направленное воображение может допустить мысль, что выход лишь в том, чтобы согласиться безвольно умирать. Даже сама формулировка подобного рода по существу уже отрицает и Учителя, и Учение, и все, что вам писалось и говорилось о помощи нашей. Почему хотите получить ее во внешних формах, но не в духе, где скрыто решение всего? Надо пересмотреть свое отношение к происходящему с вами.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656.</w:t>
      </w:r>
      <w:r w:rsidR="000D6386" w:rsidRPr="000D6386">
        <w:t xml:space="preserve"> </w:t>
      </w:r>
      <w:r w:rsidR="00451AC2" w:rsidRPr="00451AC2">
        <w:rPr>
          <w:b/>
        </w:rPr>
        <w:t>(Гуру).</w:t>
      </w:r>
      <w:r w:rsidR="000D6386" w:rsidRPr="000D6386">
        <w:t xml:space="preserve"> Если бы мы, в течение полугода находясь на высокогорном плато в холоде и голоде, допустили бы хоть на время мысли, подобные вашим, весь смысл нашей жизни и путешествия был бы сведен на нет, а испытания трудностями и противными условиями оказались бы не выдержанными. Сопоставьте с жизнью своей и поразмыслите над тем, что приходится испытывать вам, и сравните свое отношение с нашим.</w:t>
      </w:r>
    </w:p>
    <w:p w:rsidR="000D6386" w:rsidRPr="000D6386" w:rsidRDefault="000D6386" w:rsidP="006C25DF">
      <w:pPr>
        <w:pStyle w:val="Quote"/>
      </w:pPr>
      <w:r w:rsidRPr="000D6386">
        <w:t>Эти три параграфа (654, 655 и 656) записаны в ответ на просьбу больной помочь ей и сказать, что ей делать.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657.</w:t>
      </w:r>
      <w:r w:rsidR="000D6386" w:rsidRPr="000D6386">
        <w:t xml:space="preserve"> (417). </w:t>
      </w:r>
      <w:r w:rsidR="00451AC2" w:rsidRPr="00451AC2">
        <w:rPr>
          <w:b/>
        </w:rPr>
        <w:t>(Сент. 27).</w:t>
      </w:r>
      <w:r w:rsidR="000D6386" w:rsidRPr="000D6386">
        <w:t xml:space="preserve"> Состояние сознания требует того, чтобы снова вернуться к Основам. Дух не преходит вовеки. Но все, что вокруг совершено, уйдет из поля зрения, как ушло всё прошлое воплощение, как уходит и забывается даже то, что происходило и в этом. Воспоминания, как бы ни были они ярки, не могут заменить настоящего, а настоящее отмечено знаком конечности и преходимости. Следовательно, опереться на внешнее нельзя ни на что или к чему</w:t>
      </w:r>
      <w:r w:rsidR="007634C9">
        <w:t>-</w:t>
      </w:r>
      <w:r w:rsidR="000D6386" w:rsidRPr="000D6386">
        <w:t>либо привязывать сознание, кроме Иерархии и Учителя. Потому и Сказал, что Я с вами всегда, чтобы подчеркнуть, что все прочее с вами</w:t>
      </w:r>
      <w:r w:rsidR="000D6386">
        <w:t xml:space="preserve"> — </w:t>
      </w:r>
      <w:r w:rsidR="000D6386" w:rsidRPr="000D6386">
        <w:t>на время. Новый аспект этих слов, которые в прежнем понимании знали в течение десятилетий, постарайтесь глубже и прочнее внедрить в сознании. Я с вами всегда</w:t>
      </w:r>
      <w:r w:rsidR="000D6386">
        <w:t xml:space="preserve"> — </w:t>
      </w:r>
      <w:r w:rsidR="000D6386" w:rsidRPr="000D6386">
        <w:t>все остальное, все, что вас окружает и кажется таким устойчивым и постоянным, все это временно только, чтобы замениться другим и постоянно меняться в потоке быстро текущих явлений плотного мира. Во всех срочных мирах помните формулу эту, ибо свойство срочных миров</w:t>
      </w:r>
      <w:r w:rsidR="000D6386">
        <w:t xml:space="preserve"> — </w:t>
      </w:r>
      <w:r w:rsidR="000D6386" w:rsidRPr="000D6386">
        <w:t>их преходимость. Только Огненный Мир постоянен, но не постоянно пребывание ваше в нем, пока не достигли Нирваны. И всякий раз, когда обращаетесь мыслью ко Мне, утверждаете сознание свое на непреходящем, ибо Я с вами всегда, во все дни до скончания века. Под «скончанием века» будем понимать конец пребывания в мире преходящего, переход в Мир Огненный и слияние со Мной воедино, не разделенное уже более условиями плотного мира.</w:t>
      </w:r>
      <w:r w:rsidR="006414B3">
        <w:t xml:space="preserve"> </w:t>
      </w:r>
      <w:r w:rsidR="000D6386" w:rsidRPr="000D6386">
        <w:t xml:space="preserve">Все это относится уже к Основам, которых не может затемнить пыль плотных слоев и обольщения Майи. Тьма внешняя, где плач и скрежет зубовный, конечна, как и весь внешний мир. Духу же суждена Беспредельность и нескончаемость жизни в мирах в формах все </w:t>
      </w:r>
      <w:r w:rsidR="000D6386" w:rsidRPr="000D6386">
        <w:lastRenderedPageBreak/>
        <w:t>более новых и новых, в формах все высших и высших на постоянно поднимающихся в Вечность ступенях Лестницы Эволюции Сущего.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658.</w:t>
      </w:r>
      <w:r w:rsidR="000D6386" w:rsidRPr="000D6386">
        <w:t xml:space="preserve"> (418). </w:t>
      </w:r>
      <w:r w:rsidR="00451AC2" w:rsidRPr="00451AC2">
        <w:rPr>
          <w:b/>
        </w:rPr>
        <w:t>(М.А.Й.).</w:t>
      </w:r>
      <w:r w:rsidR="000D6386" w:rsidRPr="000D6386">
        <w:t xml:space="preserve"> Для сознания, коснувшегося Вершин, нет и не может быть обычного счастья земного и удовлетворения земными радостями, лишенными духа. Сознание будет постоянно в неудовлетворенности и тоске по Высшему Миру, которого не заменят ему никакие земные условия. Ошибочно думать, что, если бы последние изменились, человек обрел бы на Земле свое счастье. Счастье земное столь призрачно, столь неустойчиво, столь непостоянно, что обрести в нем опору для духа нельзя. Там, где все обречено на конечность, вы счастья себе не ищите даже в устремлениях и мыслях своих. Это будет только напрасной тратой ваших энергий. Счастье в духе, счастье в области духа, и этому счастью сопутствует радость, та самая радость, которая (Сам Владыка Сказал) есть особая мудрость. В радости о непреходящем, в радости о неотъемлемом, в радости о том, что Он с нами всегда и Пребудет, все наше счастье. Ибо это единственно то, что не зависит от происходящего с нами вовне.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659.</w:t>
      </w:r>
      <w:r w:rsidR="000D6386" w:rsidRPr="000D6386">
        <w:t xml:space="preserve"> (419). </w:t>
      </w:r>
      <w:r w:rsidR="00451AC2" w:rsidRPr="00451AC2">
        <w:rPr>
          <w:b/>
        </w:rPr>
        <w:t>(Гуру).</w:t>
      </w:r>
      <w:r w:rsidR="000D6386" w:rsidRPr="000D6386">
        <w:t xml:space="preserve"> Как тяжко и трудно бывает порою, но Он с нами. Как иногда темно и беспросветно вокруг, но Он с нами. Как жестоки подчас люди и как больно ранят они, но Он с нами. Как громоздятся препятствия одно над другим и кажутся неодолимыми, но Он с нами. Как одиноко среди людей и непонимания, но Он с нами. Как велики невежество и грубость последышей уходящего мира, но с нами Владыка всегда, во все дни, до скончания века. Аум.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660.</w:t>
      </w:r>
      <w:r w:rsidR="000D6386" w:rsidRPr="000D6386">
        <w:t xml:space="preserve"> (420). Я Есмь Камень Вечного Основания Жизни. Меня утверждая в сердце своем, утверждаете вечное начало в себе. Лик Мой, в сердце введенный и утвержденный в третьем глазу, будет постоянным соприкосновением с непреходящим и постоянным напоминанием о том, что Я с вами всегда. Он непоколебим, непреложен и прочен, как гранитный утес среди бурных волн стремящегося мимо потока. Памятуя непрестанно обо Мне, непреходящее и бессмертное в себе утверждаете над всем, что, подобно реке, проносится мимо. Со Мной вас связывает только серебряная нить сердца. Кроме нити сердца нет ничего. (Теперь понимаешь?!)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661.</w:t>
      </w:r>
      <w:r w:rsidR="000D6386" w:rsidRPr="000D6386">
        <w:t xml:space="preserve"> </w:t>
      </w:r>
      <w:r w:rsidR="00451AC2" w:rsidRPr="00451AC2">
        <w:rPr>
          <w:b/>
        </w:rPr>
        <w:t>(Сент. 28).</w:t>
      </w:r>
      <w:r w:rsidR="000D6386" w:rsidRPr="000D6386">
        <w:t xml:space="preserve"> Когда дается право действовать Моей силою, предполагаются действия, совместно ведущиеся. При этом требуется неукоснительно выполнение некоторых условий. Первым из них будет равновесие. Совместные действия возможны только в полном равновесии. Иначе энергии Мои будут раздроблены и монолит действия не будет осуществлен. Когда говорилось о качестве действия, имелось в виду, помимо основных положений, </w:t>
      </w:r>
      <w:r w:rsidR="000D6386" w:rsidRPr="000D6386">
        <w:lastRenderedPageBreak/>
        <w:t>еще и другое, а именно наличие симфонии качеств. Равновесие будет основою, но прочие качества духа цементом, скрепляющим монолит. Действие в страхе, неуверенности, сомнении или подозрении, обращенными ко Мне, парализуют эффект. Антиподом преданности будет предательство. Без преданности о каких же совместных действиях можно вообще говорить. Таким образом, действовать Моим Лучом можно, лишь соблюдая данные Указания. Доступ к сокровищу силы Моей доступен тому, кто со Мною всегда. Мое утверждение «Я с вами всегда» для полного его понимания требует, чтобы и вы всегда были вместе со Мною в сознании и в духе. Лучше научиться со Мной быть в сознании и в духе, чем</w:t>
      </w:r>
      <w:r w:rsidR="000D6386">
        <w:t xml:space="preserve"> — </w:t>
      </w:r>
      <w:r w:rsidR="000D6386" w:rsidRPr="000D6386">
        <w:t>вблизи Моей физической оболочки, не осознав Меня в духе, ибо телесная близость ничего не дает без осознания и понимания духовного. И, конечно, действовать силой Моей можно только во благо. По природе своей Свет Мой не может действовать во зло. И если он вызывает злобу и злые чувства в двуногих, происходит это потому, что Свет освещает тьму и все темные закоулки низких сознаний и вызывает к проявлению всё, что было дотоле скрываемо тьмою. Энергии ваши действуют на людей, хотя и в степени меньшей, совершенно подобным же образом. Поэтому нет безразличного отношения к вам и быть не может. Лучи Мои, принятые вами, вызывают в тех, кто приближается к вам, аналогичные следствия, поднимая из глубины души хорошее или плохое, скрытое в ней. Это ваша карма. Потому приближайтесь к другим осторожно. Часто приходится проходить мимо людей с закрытым забралом, чтобы избежать ненужных ударов. Потому молчаливость и сдержанность предписываются ученику как закон. Иначе не избежать того, что на него обратят внимание гуляки и стража. Каждое действие становится целесообразным, особенно слова. Перечитайте о действии книгу вторую.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662.</w:t>
      </w:r>
      <w:r w:rsidR="000D6386" w:rsidRPr="000D6386">
        <w:t xml:space="preserve"> Ключ от Сокровищницы Моей силы Даю, и нужно его всегда держать при себе, и нужно, входя в Сокровищницу, точно соблюдать Мои Указания. Там, где токи высоких напряжений, там требуется особая осторожность и осмотрительность. Когда причина приведена в действие и колесо закона пущено в ход, следствий уже не избежать, каковы бы они ни были. Потому Говорю, что используема она должна быть осмотрительно, бережно, осторожно и... мудро.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663.</w:t>
      </w:r>
      <w:r w:rsidR="000D6386" w:rsidRPr="000D6386">
        <w:t xml:space="preserve"> (421). </w:t>
      </w:r>
      <w:r w:rsidR="00451AC2" w:rsidRPr="00451AC2">
        <w:rPr>
          <w:b/>
        </w:rPr>
        <w:t>(М.А.Й.).</w:t>
      </w:r>
      <w:r w:rsidR="000D6386" w:rsidRPr="000D6386">
        <w:t xml:space="preserve"> Принцип неповторяемости следует понимать как одно из условий проявленного мира. По отношению к людям, имеющим для вас особое значение, он будет основанием преданности, любви и понимания. То, что неповторимо и при утрате нельзя найти уже вновь и заменить кем-либо другим, ценится особо высоко. И преданность, и любовь, и дружба становятся тогда постоянными, ибо ясно тогда, что любимых никогда, и нигде, и никто </w:t>
      </w:r>
      <w:r w:rsidR="000D6386" w:rsidRPr="000D6386">
        <w:lastRenderedPageBreak/>
        <w:t>не заменит, и некого на их место поставить, даже если весь мир обойти. И это понятно</w:t>
      </w:r>
      <w:r w:rsidR="000D6386">
        <w:t xml:space="preserve"> — </w:t>
      </w:r>
      <w:r w:rsidR="000D6386" w:rsidRPr="000D6386">
        <w:t>ведь Близость устанавливается по Лучу и Звенья Иерархической Цепи незаменимы. И нет таких денег, за которые можно было бы нанять других Руководителей. Однолюбы в жизни встречаются нечасто. Однолюбие</w:t>
      </w:r>
      <w:r w:rsidR="000D6386">
        <w:t xml:space="preserve"> — </w:t>
      </w:r>
      <w:r w:rsidR="000D6386" w:rsidRPr="000D6386">
        <w:t>принцип, который надо понять. Можно и должно любить всех, стоящих на Лестнице Света. Но любовь по Лучу относится к области сокровеннейших чувств. И там, где сердцем надо понять и почуять то, что сокровенно, излишни слова.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664.</w:t>
      </w:r>
      <w:r w:rsidR="000D6386" w:rsidRPr="000D6386">
        <w:t xml:space="preserve"> (422). </w:t>
      </w:r>
      <w:r w:rsidR="00451AC2" w:rsidRPr="00451AC2">
        <w:rPr>
          <w:b/>
        </w:rPr>
        <w:t>(Гуру).</w:t>
      </w:r>
      <w:r w:rsidR="000D6386" w:rsidRPr="000D6386">
        <w:t xml:space="preserve"> Когда сердце преисполняется чувством любви к своей Иерархии, тогда все они, прилежащие к ней, становятся особенно близки. Слова «своя Иерархия» упомянуты не случайно. Под ними будем подразумевать те ближайшие звенья, с которыми связаны кармою многих жизней. Эта связь прочнее всех связей земных, и распределение связей по Лучам есть условие, которое бережно и тщательно оберегается по всей Иерархии, на всех ступенях. Потому нельзя иметь нескольких Гуру или разных Учителей. И ищущий или подошедший, утративший ближайшее звено, не сможет найти заменителя или произвольно на его место поставить другого. Поиски возможны до тех пор, пока не состоялся контакт через звено, сужденное кармой и предуказанное Учителем Света. После этого новые поиски новых, якобы более знающих, сознаний будут ошибкой.</w:t>
      </w:r>
    </w:p>
    <w:p w:rsidR="00D8779F" w:rsidRDefault="00D8779F" w:rsidP="000D6386"/>
    <w:p w:rsidR="000D6386" w:rsidRPr="000D6386" w:rsidRDefault="000D6386" w:rsidP="004A75AF">
      <w:pPr>
        <w:pStyle w:val="Quote"/>
      </w:pPr>
      <w:r w:rsidRPr="000D6386">
        <w:t>Видел свое лицо.</w:t>
      </w:r>
    </w:p>
    <w:p w:rsidR="000D6386" w:rsidRPr="000D6386" w:rsidRDefault="000C1121" w:rsidP="000D6386">
      <w:r w:rsidRPr="000C1121">
        <w:rPr>
          <w:b/>
        </w:rPr>
        <w:t>1</w:t>
      </w:r>
      <w:r>
        <w:rPr>
          <w:b/>
          <w:lang w:val="en-US"/>
        </w:rPr>
        <w:t>965</w:t>
      </w:r>
      <w:r>
        <w:rPr>
          <w:b/>
        </w:rPr>
        <w:t xml:space="preserve"> г. </w:t>
      </w:r>
      <w:r w:rsidR="00C515BC" w:rsidRPr="00C515BC">
        <w:rPr>
          <w:b/>
        </w:rPr>
        <w:t>665.</w:t>
      </w:r>
      <w:r w:rsidR="000D6386" w:rsidRPr="000D6386">
        <w:t xml:space="preserve"> (423). </w:t>
      </w:r>
      <w:r w:rsidR="00451AC2" w:rsidRPr="00451AC2">
        <w:rPr>
          <w:b/>
        </w:rPr>
        <w:t>(Сент. 29).</w:t>
      </w:r>
      <w:r w:rsidR="000D6386" w:rsidRPr="000D6386">
        <w:t xml:space="preserve"> Качества духа, как уже Говорилось раньше, есть формы утвержденных в организме огней. Рассмотрим это условие более подробно. Каждая мысль человека, каждое его настроение и чувство тотчас же отражаются на его излучениях. Излучения эти выражаются в светах, цветах или огнях, явно видимых для тонкого зрения. Упадок духа и омраченное состояние понижают светимость, аура тускнеет и становится серой. Прилив мужества дает яркие, светлые вспышки или более или менее длительное горение. Так как человек</w:t>
      </w:r>
      <w:r w:rsidR="000D6386">
        <w:t xml:space="preserve"> — </w:t>
      </w:r>
      <w:r w:rsidR="000D6386" w:rsidRPr="000D6386">
        <w:t>существо огненное, то и все процессы, происходящие в нем, сопровождаются той или иной степенью светимости. Ауры человеческие светятся и играют оттенками всевозможных красок и расцветок. Чистые, прекрасные мысли и чувства вызывают соответствующие окраски; темные, низкие вожделения, переживания и страсти</w:t>
      </w:r>
      <w:r w:rsidR="000D6386">
        <w:t xml:space="preserve"> — </w:t>
      </w:r>
      <w:r w:rsidR="000D6386" w:rsidRPr="000D6386">
        <w:t xml:space="preserve">темные, дымные, мутные, безобразные формы низких огней. Владение своими чувствами и мыслями означает овладение своими огнями, или своими излучениями. Эти излучения вступают во взаимодействие с пространственным огнем, и получается фабрика добра или зла, светлых или темных эманаций, которые усиливаются или ослабляются в зависимости от напряжения этого взаимодействия. Омрачителем или осветителем пространства может быть назван </w:t>
      </w:r>
      <w:r w:rsidR="000D6386" w:rsidRPr="000D6386">
        <w:lastRenderedPageBreak/>
        <w:t>человек. Целебно прикосновение руки человека со светлыми излучениями, и ядоносно</w:t>
      </w:r>
      <w:r w:rsidR="000D6386">
        <w:t xml:space="preserve"> — </w:t>
      </w:r>
      <w:r w:rsidR="000D6386" w:rsidRPr="000D6386">
        <w:t>с темными. В ауре своей несет человек для окружающего здоровье, радость и свет или болезни, горе, страдания и тьму. Вопрос о человеческих излучениях важен необычайно. Изобретение супругов Кирлиан является величайшим открытием века. Потому и восстает против него тьма и препятствует его применению и широкому распространению. Именно по этому замалчиванию явно нужного и полезного для самых широких областей жизни изобретения можно судить о его великой значимости. Не говоря уже о технике или сельском хозяйстве, в медицине оно может быть применено с пользой великой. Диагностика болезней на самых начальных стадиях заболеваний будет безошибочной, особенно рака. На благо всего человечества Дано людям это открытие, и преступно и нелепо замалчивать то, что научно неопровержимо. Несомненное опрокинет все противодействия тьмы, и в этом процессе ведущая роль принадлежит науке. Не мистика, не фантазии, не суеверия, но научные факты разрушат нагромождения невежества. Снимки ауры будут лучшим удостоверением личности и пригодности ее для выполнения служебных и общественных обязанностей.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666.</w:t>
      </w:r>
      <w:r w:rsidR="000D6386" w:rsidRPr="000D6386">
        <w:t xml:space="preserve"> (424). </w:t>
      </w:r>
      <w:r w:rsidR="00451AC2" w:rsidRPr="00451AC2">
        <w:rPr>
          <w:b/>
        </w:rPr>
        <w:t>(М.А.Й.).</w:t>
      </w:r>
      <w:r w:rsidR="000D6386" w:rsidRPr="000D6386">
        <w:t xml:space="preserve"> Только подумайте, насколько сложен организм человека в своем видимом и невидимом строении. Все виды материи разных степеней разрежения и огненности входят в него. Все это находится в самом тесном взаимодействии и согласованности. Ею, согласованностью, и держится эта материя воедино. Все оболочки, или тела человека, состоя из различных видов материи, облекают его в порядке их уплотненности и завершают это плотной его оболочкой. И хотя плотная, астральная и ментальная оболочки и состоят соответственно из плотной, астральной и ментальной материи, тем не менее физическое тело пьяницы, развратника, зараженного всевозможными болезнями и разлагающегося заживо, резко отличается от физического тела святого или подвижника. Столь же резко различаются, как Свет и тьма, и остальные тела и оболочки, ибо градации материи всех планов бытия семеричны. Дело науки будущего осветить эти явления путем чисто научных методов и сделать их достоянием всех.</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667.</w:t>
      </w:r>
      <w:r w:rsidR="000D6386" w:rsidRPr="000D6386">
        <w:t xml:space="preserve"> (425). </w:t>
      </w:r>
      <w:r w:rsidR="00451AC2" w:rsidRPr="00451AC2">
        <w:rPr>
          <w:b/>
        </w:rPr>
        <w:t>(Гуру).</w:t>
      </w:r>
      <w:r w:rsidR="000D6386" w:rsidRPr="000D6386">
        <w:t xml:space="preserve"> Конечно, одному не устоять. Устоять можно</w:t>
      </w:r>
      <w:r w:rsidR="000D6386">
        <w:t xml:space="preserve"> — </w:t>
      </w:r>
      <w:r w:rsidR="000D6386" w:rsidRPr="000D6386">
        <w:t>только когда вместе. О совместном с нами предстоянии перед Ликом Великим и будем думать, когда расстройство окружающих условий превышает возможности противления тьме. Хаос и неуравновесия прорываются всюду. Как в большом, так и в малом. Оборонимся Владыкой.</w:t>
      </w:r>
    </w:p>
    <w:p w:rsidR="00451AC2" w:rsidRDefault="00451AC2" w:rsidP="000D6386"/>
    <w:p w:rsidR="000D6386" w:rsidRPr="000D6386" w:rsidRDefault="000D6386" w:rsidP="003B7A13">
      <w:pPr>
        <w:pStyle w:val="Quote"/>
      </w:pPr>
      <w:r w:rsidRPr="000D6386">
        <w:t xml:space="preserve">Видел во сне Светика. Сказал он мне, что во время событий не надо очень стремиться туда или сюда, карма сама </w:t>
      </w:r>
      <w:r w:rsidRPr="000D6386">
        <w:lastRenderedPageBreak/>
        <w:t>приведет в желаемое место, иначе же получится наоборот. Он почему-то командовал батареей. Потом видел во сне Юшу, говорил, что очень соскучился о</w:t>
      </w:r>
      <w:r w:rsidR="00C67354" w:rsidRPr="00C67354">
        <w:t xml:space="preserve"> </w:t>
      </w:r>
      <w:r w:rsidRPr="000D6386">
        <w:t>них. Потом видел Юшу и Деду</w:t>
      </w:r>
      <w:r w:rsidR="00C67354">
        <w:rPr>
          <w:rStyle w:val="FootnoteReference"/>
        </w:rPr>
        <w:footnoteReference w:id="26"/>
      </w:r>
      <w:r w:rsidRPr="000D6386">
        <w:t>. Они приехали ко мне, но я не позаботился, чтобы их покормить. Деда был большой и очень старый, но с короткой бородой, только глаза были его. Сказал, что будет пить чай в час дня, и я хотел им приготовить и купить, чтобы поесть. Гладил руку Юши. Страшно был им рад. Проснулся после Юши, а потом заснул и снова их видел. Деда помогал мне переставить стулья к столу. Видел их долго и очень переживал и радовался.</w:t>
      </w:r>
    </w:p>
    <w:p w:rsidR="000D6386" w:rsidRPr="000D6386" w:rsidRDefault="000C1121" w:rsidP="000D6386">
      <w:r w:rsidRPr="000C1121">
        <w:rPr>
          <w:b/>
        </w:rPr>
        <w:t>1</w:t>
      </w:r>
      <w:r>
        <w:rPr>
          <w:b/>
          <w:lang w:val="en-US"/>
        </w:rPr>
        <w:t>965</w:t>
      </w:r>
      <w:r>
        <w:rPr>
          <w:b/>
        </w:rPr>
        <w:t xml:space="preserve"> г. </w:t>
      </w:r>
      <w:r w:rsidR="00C515BC" w:rsidRPr="00C515BC">
        <w:rPr>
          <w:b/>
        </w:rPr>
        <w:t>668.</w:t>
      </w:r>
      <w:r w:rsidR="000D6386" w:rsidRPr="000D6386">
        <w:t xml:space="preserve"> </w:t>
      </w:r>
      <w:r w:rsidR="00451AC2" w:rsidRPr="00451AC2">
        <w:rPr>
          <w:b/>
        </w:rPr>
        <w:t>(Сент. 30).</w:t>
      </w:r>
      <w:r w:rsidR="000D6386" w:rsidRPr="000D6386">
        <w:t xml:space="preserve"> (Со сна). Пиши. События надвигаются, как океанский вал. Затронут всех. Сон в руку.</w:t>
      </w:r>
    </w:p>
    <w:p w:rsidR="000D6386" w:rsidRPr="000D6386" w:rsidRDefault="000D6386" w:rsidP="000D6386">
      <w:r w:rsidRPr="000D6386">
        <w:t>Сужденного от вас не отнять. Мы с вами, любимые, тоже. Меч Гессер Хана в действии в их руках, сыновей. События поспешают под Лучами Владык: одни во благо, другие разрушаются.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669.</w:t>
      </w:r>
      <w:r w:rsidR="000D6386" w:rsidRPr="000D6386">
        <w:t xml:space="preserve"> Воздействие Лика дает свои следствия. Время усилить еще даваемые возможности через Лик. Сознание напряжено в ожидании. Ощущение грядущего верно. Чем ближе оно, тем станем ближе и Мы, ибо те, кто суждены срокам, от сроков зависят и связаны с ними. Нужно спокойствие и равновесие. Даже воспринимать и вести записи без них невозможно. Не надо позволять себе ничего переживать слишком. Астрал стремится и тут себя уявить. Он только мешает, нарушая стройность восприятий и даже совершенно их пресекая. Спокойствие будет нужно и при встрече. Будет печально, если радость ее растворится в безудержном волнении и разбросанности чувств. Надо и на этот случай вооружиться спокойствием, чего бы это ни стоило. И тогда польза будет полнострунной. Мысленно можно представить себе эти встречи в полном спокойствии, равновесии и радости. Сдержанная спокойная радость углубляет силу чувств и переживаний, но отнюдь их не ослабляет. В переизбытке волнений человек не видит и не слышит половины того, что воспринял бы в спокойствии, и занят не идущими впечатлениями, а тем, что переживает внутри. Утрату спокойствия ничем нельзя оправдать. И на Нас это действует отрицательно. Напряженность и сила чувств не должна выражаться в необузданности астральных переживаний, ибо не эта оболочка является вместилищем привязанностей и чувств непреходящих. Все, что происходит в астрале, с астралом умрет, любовь же переживает все оболочки, любовь, которая сильнее смерти. Кроме того, сдерживаемое чувство сильнее несдерживаемого, ибо даже сила пара для действия нуждается в давлении, то есть сдерживании. О сдержанности придется еще и еще говорить. Мало применяется это качество, столь хорошо накапливающее Агни, и плохо </w:t>
      </w:r>
      <w:r w:rsidR="000D6386" w:rsidRPr="000D6386">
        <w:lastRenderedPageBreak/>
        <w:t>воспитывается. Когда будет понята его ценность, качество сдержанности получит признание. Сила и сознательная сдержанность</w:t>
      </w:r>
      <w:r w:rsidR="000D6386">
        <w:t xml:space="preserve"> — </w:t>
      </w:r>
      <w:r w:rsidR="000D6386" w:rsidRPr="000D6386">
        <w:t>понятия почти равнозначащие. Нельзя приносить ее в жертву никому и ничему. И тогда останется она с вами, в то время как условия, требующие того, чтобы ей поступиться, пройдут. Вообще в утверждении качеств нельзя поступаться ничем. В угоду воображаемой необходимости жертвуют часто и сдержанностью, и молчаливостью, и многими другими качествами духа. Особенно вредны праздные разговоры или болтовня ради так называемой вежливости. Нет ничего более вредного и нелепого, нежели светские условности. Многое в отношениях человеческих следует пересмотреть заново. Пьяные излияния того же порядка. Но хуже всего пересуды. Сдержанность слов есть следствие сдержанности мыслей, то есть контроля над ними.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670.</w:t>
      </w:r>
      <w:r w:rsidR="000D6386" w:rsidRPr="000D6386">
        <w:t xml:space="preserve"> (426). </w:t>
      </w:r>
      <w:r w:rsidR="00451AC2" w:rsidRPr="00451AC2">
        <w:rPr>
          <w:b/>
        </w:rPr>
        <w:t>(М.А.Й.).</w:t>
      </w:r>
      <w:r w:rsidR="000D6386" w:rsidRPr="000D6386">
        <w:t xml:space="preserve"> Ученик учится всегда, и жизнь</w:t>
      </w:r>
      <w:r w:rsidR="000D6386">
        <w:t xml:space="preserve"> — </w:t>
      </w:r>
      <w:r w:rsidR="000D6386" w:rsidRPr="000D6386">
        <w:t>его школа. Состояние сознания, настроенного на ключе ученичества, позволяет извлекать уроки из всевозможных сочетаний внешних условий. Плодоносно такое состояние. Опыт нарастает, и накопления Чаши приумножаются. Ничто другое не может дать таких результатов, как школа жизни при сознательном к ней отношении. Тогда даже легкий намек Учителя не остается незамеченным. Мы радуемся, когда достигнута эта ступень понимания жизни.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671.</w:t>
      </w:r>
      <w:r w:rsidR="000D6386" w:rsidRPr="000D6386">
        <w:t xml:space="preserve"> (427). </w:t>
      </w:r>
      <w:r w:rsidR="00451AC2" w:rsidRPr="00451AC2">
        <w:rPr>
          <w:b/>
        </w:rPr>
        <w:t>(Гуру).</w:t>
      </w:r>
      <w:r w:rsidR="000D6386" w:rsidRPr="000D6386">
        <w:t xml:space="preserve"> Недаром терзает вас жизнь и готовит к тому, чтобы встретить будущее во всеоружии опыта и знания сердец человеческих. Сами видите, как редки нужные люди. Много хороших людей, но одной хорошести мало. Преданность навсегда мало знакома современному человеку. В лучшем случае</w:t>
      </w:r>
      <w:r w:rsidR="000D6386">
        <w:t xml:space="preserve"> — </w:t>
      </w:r>
      <w:r w:rsidR="000D6386" w:rsidRPr="000D6386">
        <w:t>только до гроба. А мы, если приходим или уходим, то навсегда. И потому преданность навсегда очень ценится нами.</w:t>
      </w:r>
    </w:p>
    <w:p w:rsidR="00451AC2" w:rsidRDefault="00451AC2" w:rsidP="000D6386"/>
    <w:p w:rsidR="000D6386" w:rsidRPr="000D6386" w:rsidRDefault="000D6386" w:rsidP="00CF78FD">
      <w:pPr>
        <w:pStyle w:val="Quote"/>
      </w:pPr>
      <w:r w:rsidRPr="000D6386">
        <w:t>Вчера хворал, так как таскал картошку и дрова и перетрудил организм: озноб, жар и все признаки заболевания. Это случалось и раньше от физического переутомления или от людей.</w:t>
      </w:r>
    </w:p>
    <w:p w:rsidR="000D6386" w:rsidRPr="000D6386" w:rsidRDefault="000C1121" w:rsidP="000D6386">
      <w:r w:rsidRPr="000C1121">
        <w:rPr>
          <w:b/>
        </w:rPr>
        <w:t>1</w:t>
      </w:r>
      <w:r>
        <w:rPr>
          <w:b/>
          <w:lang w:val="en-US"/>
        </w:rPr>
        <w:t>965</w:t>
      </w:r>
      <w:r>
        <w:rPr>
          <w:b/>
        </w:rPr>
        <w:t xml:space="preserve"> г. </w:t>
      </w:r>
      <w:r w:rsidR="00C515BC" w:rsidRPr="00C515BC">
        <w:rPr>
          <w:b/>
        </w:rPr>
        <w:t>672.</w:t>
      </w:r>
      <w:r w:rsidR="000D6386" w:rsidRPr="000D6386">
        <w:t xml:space="preserve"> (Со сна). Безопасности Луч охраняющий.</w:t>
      </w:r>
    </w:p>
    <w:p w:rsidR="000D6386" w:rsidRPr="000D6386" w:rsidRDefault="000D6386" w:rsidP="000D6386">
      <w:r w:rsidRPr="000D6386">
        <w:t xml:space="preserve">Каждый человек в той или иной мере обладает психической энергией, которую расходует по своему разумению. Луч эту энергию усиливает, давая ей добавочное напряжение. Если ученик начнет расходовать ее так, как расходуют обычные люди, то есть по недопустимому, как это у них часто бывает, направлению, то посылка Луча теряет свой смысл. Не Станет Учитель посылать Агни для того, чтобы был он растрачен не по назначению. Энергию Луча надо беречь, и действия ученика должны быть очень осмотрительны и осторожны. Можно неосмотрительными поступками потерять право на Луч. Лучевое право не входит в кодексы законов человеческих, но, </w:t>
      </w:r>
      <w:r w:rsidRPr="000D6386">
        <w:lastRenderedPageBreak/>
        <w:t>тем не менее, законы его нерушимы. Когда Луч послан и действие его сознательно усилено через вибрации Лика, эту энергию можно направлять по желанию на выполнение того или иного задания, на утверждение определенного качества в себе или близких, на помощь, на лечение других или себя. Энергия Луча используется только во</w:t>
      </w:r>
      <w:r w:rsidR="004F4656">
        <w:t xml:space="preserve"> </w:t>
      </w:r>
      <w:r w:rsidRPr="000D6386">
        <w:t>благо при условии соблюдения равновесия. При разновесии: раздражении, страхе, злобе, унынии, вожделении и всех прочих отрицательных качествах</w:t>
      </w:r>
      <w:r>
        <w:t xml:space="preserve"> — </w:t>
      </w:r>
      <w:r w:rsidRPr="000D6386">
        <w:t>бесценная энергия Агни расходуется во зло. Не Может посылать Луч Учитель при разновесии. Поэтому удерживать равновесие является обязанностью ученика, получившего Луч. С течением времени следствием посланного Луча будет явление лучей самоисходящих, и тогда обязанность и необходимость хранить равновесие усиливается в несколько раз, ибо Учитель Может убрать Свой Луч, но когда у ученика родились самоисходящие лучи, их потушить уже не так просто. При разновесии они породят темный Агни, то есть психическая энергия будет расходуема во зло, светлый Агни становится темным, а ученик</w:t>
      </w:r>
      <w:r>
        <w:t xml:space="preserve"> — </w:t>
      </w:r>
      <w:r w:rsidRPr="000D6386">
        <w:t>породителем тьмы. В этом опасность растущих огней. Потому очищение микрокосма ученика от вековых нагромождений становится его неотложной обязанностью. Когда стрела светлого Агни устремляется по назначению, она достигает цели лишь только тогда, когда послана в равновесии полном. Лук, дрожащий в нетвердой руке, не сможет послать стрелу верно. Так же и приказ воли отдается в спокойствии полном, причем все мешающие чувства и мысли, вроде сомнений, колебаний, неуверенности и так далее, исключаются совершенно. Пусть ни первая, ни вторая, ни N-я неудача не уничтожат уверенности, что результатов не может не быть, если соблюдены все условия. Законы психической энергии точны и определенны. Можно с уверенностью сказать, что при бесновании астрала и вообще при всяких несдержанных переживаниях и горе никакие приказы и никакие задания, даваемые психической энергии, обычно не выполняются</w:t>
      </w:r>
      <w:r>
        <w:t xml:space="preserve"> — </w:t>
      </w:r>
      <w:r w:rsidRPr="000D6386">
        <w:t>нужна известная степень сдержанности и самоконтроля. Проще назвать это дозором. На Великом Дозоре Стоят Великие Духи, храня Великое Равновесие. Учитесь у Них, у Великих, как хранить нерушимое равновесие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673.</w:t>
      </w:r>
      <w:r w:rsidR="000D6386" w:rsidRPr="000D6386">
        <w:t xml:space="preserve"> </w:t>
      </w:r>
      <w:r w:rsidR="00451AC2" w:rsidRPr="00451AC2">
        <w:rPr>
          <w:b/>
        </w:rPr>
        <w:t>(М.А.Й.).</w:t>
      </w:r>
      <w:r w:rsidR="000D6386" w:rsidRPr="000D6386">
        <w:t xml:space="preserve"> Душа меру знает. Тем более следует знать меру физических сил своего организма и никогда ее не преступать. Опыт показал, что нарушение этого условия вызывает сильные болезненные симптомы и губительно действует на здоровье. Так же надо знать и меру расходования своей психической энергии. Для этого указуется сдержанность в движениях, действиях и словах и контролирование мыслей. В хорошем хозяйстве ведется учет всему. Такой же учет своих сил ведет и ученик в своем микрокосме.</w:t>
      </w:r>
    </w:p>
    <w:p w:rsidR="000D6386" w:rsidRPr="000D6386" w:rsidRDefault="000D6386" w:rsidP="000D6386">
      <w:r w:rsidRPr="000D6386">
        <w:t xml:space="preserve">Вот птица мысли задела крылом сознание, но певунью не задержал и не выслушал ее песни. Она улетела, и осталось только воспоминание о касании, но не сама мысль. В другой раз следует </w:t>
      </w:r>
      <w:r w:rsidRPr="000D6386">
        <w:lastRenderedPageBreak/>
        <w:t>задержать мысль настолько, чтобы она осталась в сознании хотя бы частично, и тогда ее можно восстановить. А теперь приходится гадать, то ли вернется, то ли нет.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674.</w:t>
      </w:r>
      <w:r w:rsidR="000D6386" w:rsidRPr="000D6386">
        <w:t xml:space="preserve"> (428). </w:t>
      </w:r>
      <w:r w:rsidR="00451AC2" w:rsidRPr="00451AC2">
        <w:rPr>
          <w:b/>
        </w:rPr>
        <w:t>(Гуру).</w:t>
      </w:r>
      <w:r w:rsidR="000D6386" w:rsidRPr="000D6386">
        <w:t xml:space="preserve"> События мира текут своей чередой, и события собственной жизни мимо проходят, но внутри идет своя жизнь, жизнь духа, подчиняясь не тем внешним, но своим неписаным законам духа и своему ритму. Эта жизнь, устремленная в будущее, знает о действительности больше, чем о ней говорят события внешнего мира. Поэтому эта жизнь более реальна для духа, чем жизнь внешняя. Она дает тот огонь, который столь нужен сознанию. Правильно обосновывать сознание на явлениях внутренней жизни, ибо, когда внешнее закончится все со смертью тела, для духа останется с ним все богатство внутреннего мира и все накопления.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675.</w:t>
      </w:r>
      <w:r w:rsidR="000D6386" w:rsidRPr="000D6386">
        <w:t xml:space="preserve"> (429). Два полюса вещи единой при их понимании позволяют объединить в сознании явления противоположных начал и увидеть их единство. Осознать единство противоположностей, их связь и нераздельность будет уже знанием биполярным, то есть синтетическим, объединяющим противоположности в одно единое целое. Умение объединить противоположные явления в единство их понимания и будет той нейтрализацией бинеров, о которой когда</w:t>
      </w:r>
      <w:r w:rsidR="007634C9">
        <w:t>-</w:t>
      </w:r>
      <w:r w:rsidR="000D6386" w:rsidRPr="000D6386">
        <w:t>то говорили те, кто знал Основы Сокровенного Знания.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676.</w:t>
      </w:r>
      <w:r w:rsidR="000D6386" w:rsidRPr="000D6386">
        <w:t xml:space="preserve"> Ну вот, улетевшая мысль и вспомнилась. Каждый раз, когда в третьем глазу вызывается яркий и, главное, стойкий образ того или иного человека, с ним устанавливается незримый контакт и создаются условия воздействия или же передачи мыслей. Чем стойче изображение и чем оно более четко, тем легче передача и тем легче воздействие. Свобода воли человека священна, но защищаться право дано.</w:t>
      </w:r>
    </w:p>
    <w:p w:rsidR="00451AC2" w:rsidRDefault="00451AC2" w:rsidP="000D6386"/>
    <w:p w:rsidR="000D6386" w:rsidRPr="000D6386" w:rsidRDefault="000D6386" w:rsidP="00DE3FF2">
      <w:pPr>
        <w:pStyle w:val="Quote"/>
      </w:pPr>
      <w:r w:rsidRPr="000D6386">
        <w:t>Утром, снова заснувши, видел крепкого серого бычка с сильными и острыми рогами. Он шел мимо, и я не знал, захочет броситься на меня или нет, и проснулся.</w:t>
      </w:r>
    </w:p>
    <w:p w:rsidR="000D6386" w:rsidRPr="000D6386" w:rsidRDefault="000C1121" w:rsidP="000D6386">
      <w:r w:rsidRPr="000C1121">
        <w:rPr>
          <w:b/>
        </w:rPr>
        <w:t>1</w:t>
      </w:r>
      <w:r>
        <w:rPr>
          <w:b/>
          <w:lang w:val="en-US"/>
        </w:rPr>
        <w:t>965</w:t>
      </w:r>
      <w:r>
        <w:rPr>
          <w:b/>
        </w:rPr>
        <w:t xml:space="preserve"> г. </w:t>
      </w:r>
      <w:r w:rsidR="00C515BC" w:rsidRPr="00C515BC">
        <w:rPr>
          <w:b/>
        </w:rPr>
        <w:t>677.</w:t>
      </w:r>
      <w:r w:rsidR="000D6386" w:rsidRPr="000D6386">
        <w:t xml:space="preserve"> </w:t>
      </w:r>
      <w:r w:rsidR="00451AC2" w:rsidRPr="00451AC2">
        <w:rPr>
          <w:b/>
        </w:rPr>
        <w:t>(Окт. 3).</w:t>
      </w:r>
      <w:r w:rsidR="000D6386" w:rsidRPr="000D6386">
        <w:t xml:space="preserve"> Все вещи и предметы так или иначе воздействуют на человека, и особенно при сосредоточении на них. Некоторые предметы называют священными, предполагая, что они окружены благой аурой. А так как все имеет свою противоположность, то необходимо допустить, что имеются предметы нечистые, злые, темные, обладающие темной аурой и насыщенные темными излучениями. Говорят о роковых камнях, ожерельях и прочих предметах. К естественной светимости тел добавляется насыщение их светлыми или темными излучениями человека. Каждое прикосновение его к вещам оставляет на них свой след. Особенно насыщены белье и одежды, постель и все, с чем прикосновение тесно и постоянно. Если к этому насыщению </w:t>
      </w:r>
      <w:r w:rsidR="000D6386" w:rsidRPr="000D6386">
        <w:lastRenderedPageBreak/>
        <w:t>предмета бессознательными излучениями человека добавить сознательные и волевые, сопровождаемыми определенным ритмическим приказом, то заклятия, охраняющие некоторые древние гробницы, станут вполне понятными. Конечно, есть вещи, несущие с собою радость или горе. Очень тлетворны эманации уныния, распространяемые некоторыми людьми, наполняющие их вещи, одежду и стены, обстановку и всю окружающую их атмосферу. Ценны люди со здоровыми излучениями и вредонос</w:t>
      </w:r>
      <w:r w:rsidR="007634C9">
        <w:t>н</w:t>
      </w:r>
      <w:r w:rsidR="000D6386" w:rsidRPr="000D6386">
        <w:t>ы с больными. Под больными излучениями в данном случае имеются в виду не столько излучения заболевшего организма, сколько излучения нездоровой психики, ибо у светлых духов даже при заболеваниях излучения не становятся темными и ядоносными, хотя они и болезненны. Многие подвижники и высокие духи часто болели, сохраняя светоносную ауру. Но здоровый физически организм темного духа имеет ядовитые излучения тьмы. Вопрос об излучениях человека важен необычайно, ибо ими определяется его сущность и его ценность для эволюции. Излучения эти не есть его личное дело, но дело общественнопространственное, так как распространяются они далеко и широко, затрагивая все, с чем он соприкасается и где он бывает. Для оздоровления целой местности и ликвидации угрозы землетрясений и прочих бедствий Учителя Света Посылают своих учеников, чтобы светоносные излучения их ауры нейтрализовали надвигающуюся тьму. Очень пагубны омраченные настроения, распространители психической заразы. По распространению паники или страха среди толпы или армии можно судить о силе этой заразительности. Когда-то все же придется признать, что не только цветы, деревья, листья и Солнце, но даже люди имеют излучения, и, признав, подумать, какие выводы из этого следует сделать.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678.</w:t>
      </w:r>
      <w:r w:rsidR="000D6386" w:rsidRPr="000D6386">
        <w:t xml:space="preserve"> (430). </w:t>
      </w:r>
      <w:r w:rsidR="00451AC2" w:rsidRPr="00451AC2">
        <w:rPr>
          <w:b/>
        </w:rPr>
        <w:t>(М.А.Й.).</w:t>
      </w:r>
      <w:r w:rsidR="000D6386" w:rsidRPr="000D6386">
        <w:t xml:space="preserve"> Надо мужественно, не теряя бодрости духа, нести свою карму, как бы тяжела она ни была</w:t>
      </w:r>
      <w:r w:rsidR="000D6386">
        <w:t xml:space="preserve"> — </w:t>
      </w:r>
      <w:r w:rsidR="000D6386" w:rsidRPr="000D6386">
        <w:t>так и скажи своему другу.</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679.</w:t>
      </w:r>
      <w:r w:rsidR="000D6386" w:rsidRPr="000D6386">
        <w:t xml:space="preserve"> (431). </w:t>
      </w:r>
      <w:r w:rsidR="00451AC2" w:rsidRPr="00451AC2">
        <w:rPr>
          <w:b/>
        </w:rPr>
        <w:t>(Гуру).</w:t>
      </w:r>
      <w:r w:rsidR="000D6386" w:rsidRPr="000D6386">
        <w:t xml:space="preserve"> Мы не судьи, и ты не судья, каждый имеет в себе судию. Каждый осудится или оправдается своим собственным судом. И хорошо, когда внутренний судья бодрствует постоянно, оценивая каждое действие и каждый поступок.</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680.</w:t>
      </w:r>
      <w:r w:rsidR="000D6386" w:rsidRPr="000D6386">
        <w:t xml:space="preserve"> (434). Другу скажи: самое главное</w:t>
      </w:r>
      <w:r w:rsidR="000D6386">
        <w:t xml:space="preserve"> — </w:t>
      </w:r>
      <w:r w:rsidR="000D6386" w:rsidRPr="000D6386">
        <w:t>это понять нужность свою для будущего. Место в будущем</w:t>
      </w:r>
      <w:r w:rsidR="000D6386">
        <w:t xml:space="preserve"> — </w:t>
      </w:r>
      <w:r w:rsidR="000D6386" w:rsidRPr="000D6386">
        <w:t>через преодоление самого себя. Когда очень трудно, можно идти, ибо из легкости не рождается сила. Нужны сильные люди. Идите победно. Победа над собой</w:t>
      </w:r>
      <w:r w:rsidR="000D6386">
        <w:t xml:space="preserve"> — </w:t>
      </w:r>
      <w:r w:rsidR="000D6386" w:rsidRPr="000D6386">
        <w:t>наинужнейшая. Она означает власть над собою. Ноша земная свет порождает в ауре, если путь прям. Впереди</w:t>
      </w:r>
      <w:r w:rsidR="000D6386">
        <w:t xml:space="preserve"> — </w:t>
      </w:r>
      <w:r w:rsidR="000D6386" w:rsidRPr="000D6386">
        <w:t>Свет. Этот Свет, Свет будущего, сольется со светом того, кто к Нам идет неуклонно. Личные дела, личная карма, личные переживания не должны отвлекать. Учитель превыше дел личных! А Дело Его</w:t>
      </w:r>
      <w:r w:rsidR="000D6386">
        <w:t xml:space="preserve"> — </w:t>
      </w:r>
      <w:r w:rsidR="000D6386" w:rsidRPr="000D6386">
        <w:lastRenderedPageBreak/>
        <w:t>превыше всего остального. Ему ты скажи: не надо мудрить перед Нами. Он весь на ладони. Видим и Знаем, и, зная, Ведем.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681.</w:t>
      </w:r>
      <w:r w:rsidR="000D6386" w:rsidRPr="000D6386">
        <w:t xml:space="preserve"> (435). </w:t>
      </w:r>
      <w:r w:rsidR="00451AC2" w:rsidRPr="00451AC2">
        <w:rPr>
          <w:b/>
        </w:rPr>
        <w:t>(М.А.Й.).</w:t>
      </w:r>
      <w:r w:rsidR="000D6386" w:rsidRPr="000D6386">
        <w:t xml:space="preserve"> (Ему же). Наше доброе отношение не может освободить его от порожденной им кармы, но может дать силы выдержать всё до конца, чтобы прийти к нам свободным. Место около нас утверждается делами и мыслями каждого дня. Чем полнее они отданы нам, тем ближе подход.</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682.</w:t>
      </w:r>
      <w:r w:rsidR="000D6386" w:rsidRPr="000D6386">
        <w:t xml:space="preserve"> </w:t>
      </w:r>
      <w:r w:rsidR="00451AC2" w:rsidRPr="00451AC2">
        <w:rPr>
          <w:b/>
        </w:rPr>
        <w:t>(Гуру).</w:t>
      </w:r>
      <w:r w:rsidR="000D6386" w:rsidRPr="000D6386">
        <w:t xml:space="preserve"> (Ему же). Кто говорил, что будет легко и беспечально? Вы в трудностях приближайтесь. Пусть каждый готовит себя к тому, чтобы еще более тесно быть с нами в сердечном полном единении, не слишком обременяясь личными переживаниями. Пусть представит себе всю глубину трагедии, всю пустоту жизни, если останется с личными переживаниями, но без нас. И пусть представит себе всю радость быть с нами без всех личных переживаний (самости), которые так тяжко терзают его. Что предпочтет?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683.</w:t>
      </w:r>
      <w:r w:rsidR="000D6386" w:rsidRPr="000D6386">
        <w:t xml:space="preserve"> (432). </w:t>
      </w:r>
      <w:r w:rsidR="00451AC2" w:rsidRPr="00451AC2">
        <w:rPr>
          <w:b/>
        </w:rPr>
        <w:t>(Окт. 4).</w:t>
      </w:r>
      <w:r w:rsidR="000D6386" w:rsidRPr="000D6386">
        <w:t xml:space="preserve"> Не могут двое, в чем-то несогласных между собой человека, быть совершенно правы, каждый в своем, или совершенно неправы. Обычно ищут ошибки у другого, вместо того чтобы искать их в себе. Решение в том, чтобы найти свои собственные ошибки и их устранить. Только это дает право на то, чтобы быть справедливым в оценке ошибок другого и иметь право их ему указать не в упреках и ожесточении, но в духе полного доброжелательства и приязни. Всякий другой подход только усилит расхождение. Зачем искать ошибки в другом, когда в самом себе их достаточно много для немедленного их устранения.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684.</w:t>
      </w:r>
      <w:r w:rsidR="000D6386" w:rsidRPr="000D6386">
        <w:t xml:space="preserve"> Друг Мой, одного желания писать мало, нужна сонастроенность. Мало думают о том, какие условия необходимы для этой сонастроенности. Привести сознание в созвучие с Нашим нелегко потому, что слишком уж велика разница между вибрациями окружающей вас среды и психической атмосферой Твердыни. Значит, свои вибрации, или светоносность собственной ауры, надо поднять до созвучия с Нашей. На время Общения это возможно до какой-то степени. Но, возвращаясь к обычности, приходится остро ощущать это различие. Ощущение тяжко. И тогда обычность уже не в состоянии удовлетворить дух, коснувшийся Наших вибраций. Для уравновешивания посылается Луч. Как в бурю корабль держится на якоре, так и сознание должно крепко держаться в Луче, не выходя из него. Луч и охраняет, и силы дает, и устремление возжигает, и ведет неуклонно. Луч маяка ведет корабль в гавань в непроглядную ночь. Луч Мой</w:t>
      </w:r>
      <w:r w:rsidR="000D6386">
        <w:t xml:space="preserve"> — </w:t>
      </w:r>
      <w:r w:rsidR="000D6386" w:rsidRPr="000D6386">
        <w:t xml:space="preserve">ученика к цели. Чем ярче представление себя в Луче посылаемом, тем воздействие его сильнее. Все зависит от осознания. Осознание есть почти уже овладение. Овладение энергиями Луча и умение пользоваться ими представляет собою одну </w:t>
      </w:r>
      <w:r w:rsidR="000D6386" w:rsidRPr="000D6386">
        <w:lastRenderedPageBreak/>
        <w:t>из сложнейших задач, которые Ставит Учитель перед идущими за Ним. Не всем посылается Луч. Из Башни протянуты Руки и льются Лучи. Но сила их раскрывается по мере их осознания и ассимиляции. Ассимиляция Лучей</w:t>
      </w:r>
      <w:r w:rsidR="000D6386">
        <w:t xml:space="preserve"> — </w:t>
      </w:r>
      <w:r w:rsidR="000D6386" w:rsidRPr="000D6386">
        <w:t>процесс длительный, сложный и даже мучительный, ибо организм человека приучается к напряжению их постепенно и медленно. Всякая поспешность может перенапрячь нервы и даже вызвать перегорание. Если бы воздействию Наших Лучей и тому напряжению, которому подвергаетесь и которое выдерживаете вы, подвергнуть обычного человека, результатом было бы разрушение и дезинтеграция физической оболочки. Вспомните, как восприятия и записи начинались с двух-трех слов и сколько лет понадобилось, чтобы быть в состоянии записывать целые страницы, не теряя равновесия и не нанося ущерба здоровью. Все думают, что все всем доступно, но тренируют и конькобежцев, и машинистов, и космонавтов, и всех тонких специалистов, не говоря уже о музыкантах или певцах. Приближение к Огню требует еще более длительной и тщательной подготовки. Стихия Огня очень опасна. Пламя сжигает того, кто им не может управить. Владыка огненной мощи</w:t>
      </w:r>
      <w:r w:rsidR="000D6386">
        <w:t xml:space="preserve"> — </w:t>
      </w:r>
      <w:r w:rsidR="000D6386" w:rsidRPr="000D6386">
        <w:t>это дух, победивший себя, то есть приведший к повиновению своей воле все огни своего микрокосма. Нужно еще глубже, еще полнее и шире понять изречение «Тот побеждает все, кто самого себя сумеет победить».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685.</w:t>
      </w:r>
      <w:r w:rsidR="000D6386" w:rsidRPr="000D6386">
        <w:t xml:space="preserve"> (433). Испытания и трудности духу даются только для того, чтобы он утвердил свою власть, свое превосходство, свою победу над ними. Причем вовсе не требуется что-то изменять, или сокрушать, или побеждать вне себя, но требуется овладеть собственными реакциями на волны, идущие извне. Каждая реакция есть вспышка огней микрокосма. Овладевая реакцией, человек овладевает вспышками пламени, или огненной стихией в себе. Не может быть речи об овладении стихиями, если они не подчинены своему микрокосму. Путь к могуществу духа лежит через овладение ими. Требуется суровый контроль над мыслями, чувствами и настроениями, словом, над всем, что исходит от человека. Без этого самоконтроля, или дисциплины духа, путь Огненной Йоги недоступен.</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686.</w:t>
      </w:r>
      <w:r w:rsidR="000D6386" w:rsidRPr="000D6386">
        <w:t xml:space="preserve"> </w:t>
      </w:r>
      <w:r w:rsidR="00451AC2" w:rsidRPr="00451AC2">
        <w:rPr>
          <w:b/>
        </w:rPr>
        <w:t>(М.А.Й.).</w:t>
      </w:r>
      <w:r w:rsidR="000D6386" w:rsidRPr="000D6386">
        <w:t xml:space="preserve"> Хочу видеть его сильным, стойким, непоколебимым, побеждающим все, что препятствует ему стать к нам еще ближе.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687.</w:t>
      </w:r>
      <w:r w:rsidR="000D6386" w:rsidRPr="000D6386">
        <w:t xml:space="preserve"> </w:t>
      </w:r>
      <w:r w:rsidR="00451AC2" w:rsidRPr="00451AC2">
        <w:rPr>
          <w:b/>
        </w:rPr>
        <w:t>(Гуру).</w:t>
      </w:r>
      <w:r w:rsidR="000D6386" w:rsidRPr="000D6386">
        <w:t xml:space="preserve"> Зачтена каждая крупица энергии, приложенная к утверждению имени нашего.</w:t>
      </w:r>
    </w:p>
    <w:p w:rsidR="00451AC2" w:rsidRDefault="00451AC2" w:rsidP="000D6386"/>
    <w:p w:rsidR="000D6386" w:rsidRPr="000D6386" w:rsidRDefault="000D6386" w:rsidP="00C6305C">
      <w:pPr>
        <w:pStyle w:val="Quote"/>
      </w:pPr>
      <w:r w:rsidRPr="000D6386">
        <w:t>Скорбная дата ухода Е[лены] И[вановны].</w:t>
      </w:r>
    </w:p>
    <w:p w:rsidR="000D6386" w:rsidRPr="000D6386" w:rsidRDefault="000C1121" w:rsidP="000D6386">
      <w:r w:rsidRPr="000C1121">
        <w:rPr>
          <w:b/>
        </w:rPr>
        <w:t>1</w:t>
      </w:r>
      <w:r>
        <w:rPr>
          <w:b/>
          <w:lang w:val="en-US"/>
        </w:rPr>
        <w:t>965</w:t>
      </w:r>
      <w:r>
        <w:rPr>
          <w:b/>
        </w:rPr>
        <w:t xml:space="preserve"> г. </w:t>
      </w:r>
      <w:r w:rsidR="00C515BC" w:rsidRPr="00C515BC">
        <w:rPr>
          <w:b/>
        </w:rPr>
        <w:t>688.</w:t>
      </w:r>
      <w:r w:rsidR="000D6386" w:rsidRPr="000D6386">
        <w:t xml:space="preserve"> (436). </w:t>
      </w:r>
      <w:r w:rsidR="00451AC2" w:rsidRPr="00451AC2">
        <w:rPr>
          <w:b/>
        </w:rPr>
        <w:t>(Окт. 5).</w:t>
      </w:r>
      <w:r w:rsidR="000D6386" w:rsidRPr="000D6386">
        <w:t xml:space="preserve"> Посвятим эти строки Ей, себя беззаветно отдавшей на служение Свету. Бесполезно сейчас миру поведать о Ней</w:t>
      </w:r>
      <w:r w:rsidR="000D6386">
        <w:t xml:space="preserve"> — </w:t>
      </w:r>
      <w:r w:rsidR="000D6386" w:rsidRPr="000D6386">
        <w:t xml:space="preserve">не поймут, не оценят и предадут побитию камнями. </w:t>
      </w:r>
      <w:r w:rsidR="000D6386" w:rsidRPr="000D6386">
        <w:lastRenderedPageBreak/>
        <w:t>Только принятие Учения Жизни будет тем условием, которое приведет к пониманию миссии жизни этого Высокого Духа. Она заключалась в том, чтобы быть приемником и передатчицей Нашего Учения Миру и явить на себе и в своем организме пройти огненные ступени трансмутации центров и возжжения их в условиях жизни земной, не удаляясь от жизни. В этом заключалась особая трудность и сложность этого небывалого опыта. Агни Йогу надо было явить среди жизни для свидетельства о ней людям. Этот подвиг, Ею совершенный, велик тем, что пришлось проходить через острый и мучительный процесс огненного преображения организма. Так, при открытии центра легких боли были таковы, что невозможно было повернуться и только прямое положение позвоночника допускало как-то выдерживать эту невыносимую боль, усиливавшуюся от каждого неосторожного и даже легкого движения. Воздержание в пище и очень строгая диета, что раньше именовалось суровым постом, были необходимым условием этого процесса. И, несмотря на все это и частые недомогания, ибо телу было тяжко выдерживать необычайное огненное напряжение, Она продолжала неустанно работать, выполняя различные задания, переводила книги (например, Т[айную] Д[октрину]), писала новые, корректировала различные труды, воспринимала и записывала даваемые книги Учения Живой Этики и тщательно и подробно вела записи о всем опыте Агни-йогических процессов, через которые Она проходила практически и жизненно. Это было не отвлеченное знание, но личный, собственный опыт, пройденный и утвержденный рукой и ногой человеческой и запечатленный тяжким и трудным подвигом всей Ее жизни. Думают о могуществе духа, говорят о всевозможных достижениях и чудесных способностях, пишут о том, чего не достигли сами, всевозможные книги, забывая при этом, что только ценою страданий и болей, ценою полного самоотвержения, ценою собственного опыта, ценою беспредельной преданности Владыкам и самозабвенным и бескорыстным служением Свету и людям утверждаются огненные ступени Великого Учения Жизни, и Агни Йога становится практическим, живым, жизненным утверждением несомненного. Она являла собою Истину Учения Живой Этики. Легко и просто говорить об Истине, как это и делают те, кто воображает, что знают ее. Но являть собою Провозглашаемое Владыками Учение, являть собою Истину</w:t>
      </w:r>
      <w:r w:rsidR="000D6386">
        <w:t xml:space="preserve"> — </w:t>
      </w:r>
      <w:r w:rsidR="000D6386" w:rsidRPr="000D6386">
        <w:t xml:space="preserve">нечто столь трудное и столь необычное, что не найти даже слов, чтобы выразить это. Ведь то, что Говорится в Учении об огненных центрах и их раскрытии и возжжении, было Ею практически пройдено ступень за ступенью и оставлены записи людям, дабы знали, что то, что было достигнуто Ею, будет когда-то открытым для достижения всех, кто устремится к Свету тропою, Ею пройденной. Она явила собою ту высокую ступень достижений человеческого духа, которая в грядущих веках намечена Эволюцией и Владыками для будущего человечества шестой расы в лице ее лучших представителей. Потому по Решению Нашему названа Она Матерью </w:t>
      </w:r>
      <w:r w:rsidR="000D6386" w:rsidRPr="000D6386">
        <w:lastRenderedPageBreak/>
        <w:t>Агни Йоги. Она утвердила Йогу Огня жизнью своею и оставила человечеству бесценные сокровища опытных накоплений, тщательно и подробно запечатленные в оставленных Ею записях. Память Матери Огненной Йоги почтим пониманием величия Подвига, совершенного Ею во имя продвижения человечества на следующую ступень эволюции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689.</w:t>
      </w:r>
      <w:r w:rsidR="000D6386" w:rsidRPr="000D6386">
        <w:t xml:space="preserve"> (437). </w:t>
      </w:r>
      <w:r w:rsidR="00451AC2" w:rsidRPr="00451AC2">
        <w:rPr>
          <w:b/>
        </w:rPr>
        <w:t>(М.А.Й.).</w:t>
      </w:r>
      <w:r w:rsidR="000D6386" w:rsidRPr="000D6386">
        <w:t xml:space="preserve"> Р[одной] м[ой], чую мысли, ко мне устремляемые. Вижу их светлые нити, сплетающие чудесный узор, и радуюсь духа победе над призрачной жизнью земной. Нити Света связуют духов Света в одно единое целое. По вибрациям нитей мысли доходят, и сеть Света планеты крепнет и вибрирует новыми сочетаниями. Мне радостно чуять, что помнят меня, что время, разрушитель непрочных земных взаимоотношений, лишь укрепляет светоносную связь между духом и духом и что ограничения смерти попраны огненной любовью, не умирающей даже в веках. Мне радостно чуять, что кто-то меня вспоминает, что кто-то мыслит меня живой, не умершей и ушедшей от них, как другие. Мне не нужно мертвое почитание. Почитание умершими и почитание умерших нелепо. Почитание живыми и утверждение этого почитания мыслями, словом и делом радостно моему сердцу. Мы помним, мы любим, мы с теми, кто в сердце своем, живыми нас почитая, не забывает о нас никогда. Мы шлем им нашу любовь и теплоту нашего сердца. Мы с ними. С тобой, м[ой] л[юбимый], всегда.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690.</w:t>
      </w:r>
      <w:r w:rsidR="000D6386" w:rsidRPr="000D6386">
        <w:t xml:space="preserve"> (438). </w:t>
      </w:r>
      <w:r w:rsidR="00451AC2" w:rsidRPr="00451AC2">
        <w:rPr>
          <w:b/>
        </w:rPr>
        <w:t>(Гуру).</w:t>
      </w:r>
      <w:r w:rsidR="000D6386" w:rsidRPr="000D6386">
        <w:t xml:space="preserve"> День Матери Огненной Йоги почтим памятованием о Ней углубленным. В глубине понимания Ее миссии жизни кроется возможность еще большего сближения с Нею. А ведь через Нее</w:t>
      </w:r>
      <w:r w:rsidR="000D6386">
        <w:t xml:space="preserve"> — </w:t>
      </w:r>
      <w:r w:rsidR="000D6386" w:rsidRPr="000D6386">
        <w:t>доступ в Орбиту Энергий Семи Держателей Света. Путь к Свету Того, Кто Свет Свой на Землю Приносит, путь к Свету ближайший, Ею открыт и через Нее. Вы знаете это. Вам благо. Можно считать Ее объединительницей к Свету стремящихся духов. К бессмертным можно причислить Ее, ибо ступень непрерываемого сознания достигнута Ею. Пусть радость ваша о Ней будет неумирающей и совершенной.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691.</w:t>
      </w:r>
      <w:r w:rsidR="000D6386" w:rsidRPr="000D6386">
        <w:t xml:space="preserve"> (439). (Утром, до рассвета). Мы Рассчитываем только на тех, кто по сущности своих излучений несет миру Свет. Мы Знаем и Видим этих светоносцев. Степень светимости дает право на признание Наше и допуск их к Нам. Степень светимости определяет ступень духа на Лестнице Иерархии. Каждый несет в себе нестираемый фотосинтез светотени своей сущности, которая выражается в исходящих от человека излучениях.</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692.</w:t>
      </w:r>
      <w:r w:rsidR="000D6386" w:rsidRPr="000D6386">
        <w:t xml:space="preserve"> (440). </w:t>
      </w:r>
      <w:r w:rsidR="00451AC2" w:rsidRPr="00451AC2">
        <w:rPr>
          <w:b/>
        </w:rPr>
        <w:t>(Окт. 6).</w:t>
      </w:r>
      <w:r w:rsidR="000D6386" w:rsidRPr="000D6386">
        <w:t xml:space="preserve"> § 448, Сердце.</w:t>
      </w:r>
    </w:p>
    <w:p w:rsidR="000D6386" w:rsidRPr="000D6386" w:rsidRDefault="000D6386" w:rsidP="000D6386">
      <w:r w:rsidRPr="000D6386">
        <w:t>(Со сна). Если состояние нашего сознания зависит от чего-то, силою воли эту зависимость надо пресечь.</w:t>
      </w:r>
    </w:p>
    <w:p w:rsidR="000D6386" w:rsidRPr="000D6386" w:rsidRDefault="000D6386" w:rsidP="000D6386">
      <w:r w:rsidRPr="000D6386">
        <w:lastRenderedPageBreak/>
        <w:t>Личное пусть не будет мерилом вашего счастья.</w:t>
      </w:r>
    </w:p>
    <w:p w:rsidR="000D6386" w:rsidRPr="000D6386" w:rsidRDefault="000D6386" w:rsidP="000D6386">
      <w:r w:rsidRPr="000D6386">
        <w:t>Иерархически Решил вам предоставить просимые условия.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693.</w:t>
      </w:r>
      <w:r w:rsidR="000D6386" w:rsidRPr="000D6386">
        <w:t xml:space="preserve"> При ярком горении сердца огнями его освещается все, что вокруг человека. И тогда окружающее перестает воздействовать на него, полностью утратив свою власть над ним. Это</w:t>
      </w:r>
      <w:r w:rsidR="000D6386">
        <w:t xml:space="preserve"> — </w:t>
      </w:r>
      <w:r w:rsidR="000D6386" w:rsidRPr="000D6386">
        <w:t>освобождение от тягости плотных условий. Огни сердца тогда озаряют мрак материального мира и светоч духа горит негасимым огнем. Только слабое сердце может сломиться под тяжестью внешней среды или под давлением токов пространства. Тот, кто не видит вещей, которыми владеет, и, не имея личных желаний, не хочет ничего для себя, тот уже в духе свободен, и дух его знает и радость, и счастье, и мир, которые не от мира сего. Только счастья земного не ищет и не знает горящее сердце. Не там ищут его люди, где оно есть. Оно в духе, и оно в сердце, оно, это счастье, внутри. А ищут его где угодно, но только не там, где его можно и возможно единственно только найти. Отказавшийся от всего личного и не имеющий ничего имеет все, имеет право на все и всем может владеть, ибо не имеет ничего своего. Так, лишенный всего может быть обладателем Сокровища Мира. Это Сокровище</w:t>
      </w:r>
      <w:r w:rsidR="000D6386">
        <w:t xml:space="preserve"> — </w:t>
      </w:r>
      <w:r w:rsidR="000D6386" w:rsidRPr="000D6386">
        <w:t>Огненный Камень, носимый в груди Носителем Света. Сгущенный Свет кристаллических отложений огненной энергии в Чаше поистине являет вид Камня, ибо сияет огнями невиданной Красоты. О силе сияния Камня можно судить по редчайшему явлению Преображения, свидетелями которого были некоторые люди. Когда Огненная мощь Сокровища выявляется во всей своей силе, пронизывая и преображая и тело земное, глаза человеческие не в состоянии выдержать ослепительного сияния Надземных Огней. Каждый имеет в себе Сокровище Камня, хотя бы и было оно завалено сором и закрыто темными</w:t>
      </w:r>
      <w:r w:rsidR="00A11737">
        <w:t xml:space="preserve"> </w:t>
      </w:r>
      <w:r w:rsidR="000D6386" w:rsidRPr="000D6386">
        <w:t>нагромождениями и хотя бы своими размерами был мал этот Камень. Но Сокровище каждый имеет, и таланты даны, чтобы его возрастить и умножить и силу усилить его. Сокровище Камня</w:t>
      </w:r>
      <w:r w:rsidR="000D6386">
        <w:t xml:space="preserve"> — </w:t>
      </w:r>
      <w:r w:rsidR="000D6386" w:rsidRPr="000D6386">
        <w:t>это высшее и наиценнейшее, что имеет и может иметь человек на Земле. Сорок девять центров и сорок девять огней, но синтез их</w:t>
      </w:r>
      <w:r w:rsidR="000D6386">
        <w:t xml:space="preserve"> — </w:t>
      </w:r>
      <w:r w:rsidR="000D6386" w:rsidRPr="000D6386">
        <w:t>в Сердце, а Чаша</w:t>
      </w:r>
      <w:r w:rsidR="000D6386">
        <w:t xml:space="preserve"> — </w:t>
      </w:r>
      <w:r w:rsidR="000D6386" w:rsidRPr="000D6386">
        <w:t>хранитель накопленного Сокровища. Хранителем сокровенного пламени отлагаемых в Чаше кристаллов огня можно назвать человека. Истинно, является он носителем Камня, в котором Свет мира.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694.</w:t>
      </w:r>
      <w:r w:rsidR="000D6386" w:rsidRPr="000D6386">
        <w:t xml:space="preserve"> (441). </w:t>
      </w:r>
      <w:r w:rsidR="00451AC2" w:rsidRPr="00451AC2">
        <w:rPr>
          <w:b/>
        </w:rPr>
        <w:t>(М.А.Й.).</w:t>
      </w:r>
      <w:r w:rsidR="000D6386" w:rsidRPr="000D6386">
        <w:t xml:space="preserve"> Избранных нет, но званые</w:t>
      </w:r>
      <w:r w:rsidR="000D6386">
        <w:t xml:space="preserve"> — </w:t>
      </w:r>
      <w:r w:rsidR="000D6386" w:rsidRPr="000D6386">
        <w:t xml:space="preserve">все. Каждый несет в микрокосме своем в потенциале все возможности, всё, что когда-либо было достигнуто на Земле человеком. Не обделен никто, и никто не лишен права на достижения. Избранными становятся после многовековой напряженной работы и усилий осуществить и достичь того, что не признаётся и отрицается большинством. Но они достигают и становятся теми, кто приближен к Владыке. Таким образом, избранничество силою берется, ибо </w:t>
      </w:r>
      <w:r w:rsidR="000D6386" w:rsidRPr="000D6386">
        <w:lastRenderedPageBreak/>
        <w:t>достигается устремлением духа. А званые</w:t>
      </w:r>
      <w:r w:rsidR="000D6386">
        <w:t xml:space="preserve"> — </w:t>
      </w:r>
      <w:r w:rsidR="000D6386" w:rsidRPr="000D6386">
        <w:t>все. И Учение Жизни</w:t>
      </w:r>
      <w:r w:rsidR="000D6386">
        <w:t xml:space="preserve"> — </w:t>
      </w:r>
      <w:r w:rsidR="000D6386" w:rsidRPr="000D6386">
        <w:t>для всех. Всё всем открыто. Каждый может прийти и взять полною мерой. Подходящие сами подходят. Учение Жизни</w:t>
      </w:r>
      <w:r w:rsidR="000D6386">
        <w:t xml:space="preserve"> — </w:t>
      </w:r>
      <w:r w:rsidR="000D6386" w:rsidRPr="000D6386">
        <w:t>для всех.</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695.</w:t>
      </w:r>
      <w:r w:rsidR="000D6386" w:rsidRPr="000D6386">
        <w:t xml:space="preserve"> (442). </w:t>
      </w:r>
      <w:r w:rsidR="00451AC2" w:rsidRPr="00451AC2">
        <w:rPr>
          <w:b/>
        </w:rPr>
        <w:t>(Гуру).</w:t>
      </w:r>
      <w:r w:rsidR="000D6386" w:rsidRPr="000D6386">
        <w:t xml:space="preserve"> Воинов духа видеть хочу в тех, кто приближается к Свету. Вы слышали о воинствующей тьме. Но думали ли о воинствующем Свете, который противопоставляется ей в борьбе за утверждение Эры Майтрейи. Воинство Света собирается под знамена Владык не для спокоя и мира, но для того, чтобы тьму уничтожить и с планеты смести всех воинов тьмы, всех служителей темных, все зло, порожденное ими. Нам воины Света нужны. Ни умилениями, ни восторженностью, ни песнопениями, ни молениями не достичь желанной победы. В битве за победу Света воинственность духа нужна. Приветствую воинов духа, в чьих сердцах горит священный огонь мужества.</w:t>
      </w:r>
    </w:p>
    <w:p w:rsidR="00451AC2" w:rsidRDefault="00451AC2" w:rsidP="000D6386"/>
    <w:p w:rsidR="000D6386" w:rsidRPr="000D6386" w:rsidRDefault="000D6386" w:rsidP="00A11737">
      <w:pPr>
        <w:pStyle w:val="Quote"/>
      </w:pPr>
      <w:r w:rsidRPr="000D6386">
        <w:t>Видел во сне, что выгнал из квартиры большую черную свинью.</w:t>
      </w:r>
    </w:p>
    <w:p w:rsidR="000D6386" w:rsidRPr="000D6386" w:rsidRDefault="000D6386" w:rsidP="00A11737">
      <w:pPr>
        <w:pStyle w:val="Quote"/>
      </w:pPr>
      <w:r w:rsidRPr="000D6386">
        <w:t>День вчера был тяжкий, давящий.</w:t>
      </w:r>
    </w:p>
    <w:p w:rsidR="000D6386" w:rsidRPr="000D6386" w:rsidRDefault="000C1121" w:rsidP="000D6386">
      <w:r w:rsidRPr="000C1121">
        <w:rPr>
          <w:b/>
        </w:rPr>
        <w:t>1</w:t>
      </w:r>
      <w:r>
        <w:rPr>
          <w:b/>
          <w:lang w:val="en-US"/>
        </w:rPr>
        <w:t>965</w:t>
      </w:r>
      <w:r>
        <w:rPr>
          <w:b/>
        </w:rPr>
        <w:t xml:space="preserve"> г. </w:t>
      </w:r>
      <w:r w:rsidR="00C515BC" w:rsidRPr="00C515BC">
        <w:rPr>
          <w:b/>
        </w:rPr>
        <w:t>696.</w:t>
      </w:r>
      <w:r w:rsidR="000D6386" w:rsidRPr="000D6386">
        <w:t xml:space="preserve"> (443). </w:t>
      </w:r>
      <w:r w:rsidR="00451AC2" w:rsidRPr="00451AC2">
        <w:rPr>
          <w:b/>
        </w:rPr>
        <w:t>(Окт. 8).</w:t>
      </w:r>
      <w:r w:rsidR="000D6386" w:rsidRPr="000D6386">
        <w:t xml:space="preserve"> Бессильны слова, если сознание не готово. Невосприимчив тогда человек к самым убедительным доводам. Чувствознание может указать, когда бесполезно говорить. Свою куриную правоту, основанную на куриной очевидности, живущие в личном курятнике отстаивают особенно яро. И тогда видите невозможность помочь. В этих случаях лучше оставить, предоставив человека течению его собственной кармы. Вообще без обращения или просьбы ни советов, ни наставлений давать не нужно. Все пройдет мимо ушей. Должна быть какая-то степень приемлемости, без которой энергия прольется напрасно. Глухи уши людские, и слепы глаза. Ошибочно думать, что когда-то было иначе. За немногими исключениями Несущего Свет встречали стеной непонимания, отрицаний, сомнений и подозрительности. За ними следовали явная враждебность, преследования и гонения. В большом или малом масштабе сущность отношения остается все той же. И так же готовы встретить и ныне Меня, как встречали когда-то.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697.</w:t>
      </w:r>
      <w:r w:rsidR="000D6386" w:rsidRPr="000D6386">
        <w:t xml:space="preserve"> (444). </w:t>
      </w:r>
      <w:r w:rsidR="00451AC2" w:rsidRPr="00451AC2">
        <w:rPr>
          <w:b/>
        </w:rPr>
        <w:t>(М.А.Й.).</w:t>
      </w:r>
      <w:r w:rsidR="000D6386" w:rsidRPr="000D6386">
        <w:t xml:space="preserve"> Тяжкую полосу пространственного нагнетения надо переждать, вобрав свои энергии внутрь и не проявляя активности. В молчании лучше всего проходят эти дни.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698.</w:t>
      </w:r>
      <w:r w:rsidR="000D6386" w:rsidRPr="000D6386">
        <w:t xml:space="preserve"> </w:t>
      </w:r>
      <w:r w:rsidR="00451AC2" w:rsidRPr="00451AC2">
        <w:rPr>
          <w:b/>
        </w:rPr>
        <w:t>(Гуру).</w:t>
      </w:r>
      <w:r w:rsidR="000D6386" w:rsidRPr="000D6386">
        <w:t xml:space="preserve"> Когда человек отправляется в далекое путешествие, чтобы достичь определенной цели и места, то не имеет значения, если достигнута цель, в каких настроениях он был во время передвижения, и какие трудности встретил, и как переживал неудачи. Достижением цели покрывается всё. Поэтому неважно, легко на душе или тяжко, тяжелые дни или полные Света, тепло или холодно, сытно или голодно, так или эдак. Не важно до тех пор, пока </w:t>
      </w:r>
      <w:r w:rsidR="000D6386" w:rsidRPr="000D6386">
        <w:lastRenderedPageBreak/>
        <w:t>продвижение к цели не прерывается ничем. В постоянстве</w:t>
      </w:r>
      <w:r w:rsidR="00584775">
        <w:t xml:space="preserve"> </w:t>
      </w:r>
      <w:r w:rsidR="000D6386" w:rsidRPr="000D6386">
        <w:t>движения к цели смысл и оправдание жизни, если оно совершается, несмотря ни на что.</w:t>
      </w:r>
    </w:p>
    <w:p w:rsidR="00D8779F" w:rsidRDefault="00D8779F" w:rsidP="000D6386"/>
    <w:p w:rsidR="000D6386" w:rsidRPr="000D6386" w:rsidRDefault="000D6386" w:rsidP="00584775">
      <w:pPr>
        <w:pStyle w:val="Quote"/>
      </w:pPr>
      <w:r w:rsidRPr="000D6386">
        <w:t>День памятный.</w:t>
      </w:r>
    </w:p>
    <w:p w:rsidR="000D6386" w:rsidRPr="000D6386" w:rsidRDefault="000C1121" w:rsidP="000D6386">
      <w:r w:rsidRPr="000C1121">
        <w:rPr>
          <w:b/>
        </w:rPr>
        <w:t>1</w:t>
      </w:r>
      <w:r>
        <w:rPr>
          <w:b/>
          <w:lang w:val="en-US"/>
        </w:rPr>
        <w:t>965</w:t>
      </w:r>
      <w:r>
        <w:rPr>
          <w:b/>
        </w:rPr>
        <w:t xml:space="preserve"> г. </w:t>
      </w:r>
      <w:r w:rsidR="00C515BC" w:rsidRPr="00C515BC">
        <w:rPr>
          <w:b/>
        </w:rPr>
        <w:t>699.</w:t>
      </w:r>
      <w:r w:rsidR="000D6386" w:rsidRPr="000D6386">
        <w:t xml:space="preserve"> (445). </w:t>
      </w:r>
      <w:r w:rsidR="00451AC2" w:rsidRPr="00451AC2">
        <w:rPr>
          <w:b/>
        </w:rPr>
        <w:t>(Окт. 9).</w:t>
      </w:r>
      <w:r w:rsidR="000D6386" w:rsidRPr="000D6386">
        <w:t xml:space="preserve"> Люди, принявшие Учение Живой Этики, не перестают вследствие этого быть такими, какими они были раньше, ибо за короткое время нельзя изменить в себе то, что складывалось в течение долгих тысячелетий. Даже наоборот</w:t>
      </w:r>
      <w:r w:rsidR="000D6386">
        <w:t xml:space="preserve"> — </w:t>
      </w:r>
      <w:r w:rsidR="000D6386" w:rsidRPr="000D6386">
        <w:t>Свет вызывает к видимости и проявлению то, что раньше лежало скрытым в тайниках души. Поэтому будет ошибкой ожидать от друзей только хорошести. Но и нехорошесть людская пусть вызывает не осуждение, но понимание. Надо просто знать, не придавая словам никакого значения, ибо слова часто скрывают то, что человек хочет скрыть. Много соли надо съесть вместе, чтобы узнать хорошо характер другого. Только чувствознание может помочь, но оно развито у очень немногих.</w:t>
      </w:r>
    </w:p>
    <w:p w:rsidR="00451AC2" w:rsidRDefault="00451AC2" w:rsidP="000D6386"/>
    <w:p w:rsidR="000D6386" w:rsidRPr="000D6386" w:rsidRDefault="000D6386" w:rsidP="00584775">
      <w:pPr>
        <w:pStyle w:val="Quote"/>
      </w:pPr>
      <w:r w:rsidRPr="000D6386">
        <w:t>День тяжкий. Утром писать мешало радио за стеной.</w:t>
      </w:r>
    </w:p>
    <w:p w:rsidR="000D6386" w:rsidRPr="000D6386" w:rsidRDefault="000C1121" w:rsidP="000D6386">
      <w:r w:rsidRPr="000C1121">
        <w:rPr>
          <w:b/>
        </w:rPr>
        <w:t>1</w:t>
      </w:r>
      <w:r>
        <w:rPr>
          <w:b/>
          <w:lang w:val="en-US"/>
        </w:rPr>
        <w:t>965</w:t>
      </w:r>
      <w:r>
        <w:rPr>
          <w:b/>
        </w:rPr>
        <w:t xml:space="preserve"> г. </w:t>
      </w:r>
      <w:r w:rsidR="00C515BC" w:rsidRPr="00C515BC">
        <w:rPr>
          <w:b/>
        </w:rPr>
        <w:t>700.</w:t>
      </w:r>
      <w:r w:rsidR="000D6386" w:rsidRPr="000D6386">
        <w:t xml:space="preserve"> Друг Мой, Учитель Озабочен течением мировых событий. Всё самое низкое, самое темное, самое ярое и безответственное становится явно и вызывающе под черные знамена. Перекрещивающиеся токи усиливают пространственный Хаос. Очень темно. Наши Лучи напряжены. Каждый дух, утвердившийся в Свете, служит тараном против взбесившейся тьмы. Тяжко встречать волны противных воздействий. Всем нелегко.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701.</w:t>
      </w:r>
      <w:r w:rsidR="000D6386" w:rsidRPr="000D6386">
        <w:t xml:space="preserve"> </w:t>
      </w:r>
      <w:r w:rsidR="00451AC2" w:rsidRPr="00451AC2">
        <w:rPr>
          <w:b/>
        </w:rPr>
        <w:t>(М.А.Й.).</w:t>
      </w:r>
      <w:r w:rsidR="000D6386" w:rsidRPr="000D6386">
        <w:t xml:space="preserve"> Подведем итоги после недавней разлуки. Правильно сделал, что писем не дал, ибо друг был нелоялен, и продолжает им быть, и неискренен. И не пожелал пойти навстречу в том, в чем бы мог. По-прежнему умиляешься тем, чего нет, и представляешь людей в розовых красках. Надо верить не словам, но делам и поступкам. Хорошо их припомнить, чтобы сделать анализ и выводы. Забота</w:t>
      </w:r>
      <w:r w:rsidR="00271432">
        <w:t xml:space="preserve"> </w:t>
      </w:r>
      <w:r w:rsidR="000D6386" w:rsidRPr="000D6386">
        <w:t>течет о себе, о вас же</w:t>
      </w:r>
      <w:r w:rsidR="000D6386">
        <w:t xml:space="preserve"> — </w:t>
      </w:r>
      <w:r w:rsidR="000D6386" w:rsidRPr="000D6386">
        <w:t>во внешнем и пустяках, и внешне. И нет ни любви, ни преданности, ни теплоты сердца, и заняты только своим. Печальный вид дружбы. Не осуждать надо, но брать человека таким, каков он есть. К нам доброе отношение и желание есть что-то делать. И мы это ценим.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702.</w:t>
      </w:r>
      <w:r w:rsidR="000D6386" w:rsidRPr="000D6386">
        <w:t xml:space="preserve"> (446). </w:t>
      </w:r>
      <w:r w:rsidR="00451AC2" w:rsidRPr="00451AC2">
        <w:rPr>
          <w:b/>
        </w:rPr>
        <w:t>(Гуру).</w:t>
      </w:r>
      <w:r w:rsidR="000D6386" w:rsidRPr="000D6386">
        <w:t xml:space="preserve"> Конечно, людей надо знать, сняв маску с внешнего человека. Но, зная, нельзя осуждать, ибо мерка одна</w:t>
      </w:r>
      <w:r w:rsidR="000D6386">
        <w:t xml:space="preserve"> — </w:t>
      </w:r>
      <w:r w:rsidR="000D6386" w:rsidRPr="000D6386">
        <w:t>пригодность к Эволюции. Если данная мерка подходит и к Эволюции годен, надо помочь и помогать по мере целесообразности. Если нет</w:t>
      </w:r>
      <w:r w:rsidR="000D6386">
        <w:t xml:space="preserve"> — </w:t>
      </w:r>
      <w:r w:rsidR="000D6386" w:rsidRPr="000D6386">
        <w:t>то конец. Знание неприкрашенной сущности человека не помешает оказывать ему помощь, но уже без личной заинтересованности, и личных переживаний, и личного отношения. Так будем учиться безличному подходу даже к друзьям.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703.</w:t>
      </w:r>
      <w:r w:rsidR="000D6386" w:rsidRPr="000D6386">
        <w:t xml:space="preserve"> </w:t>
      </w:r>
      <w:r w:rsidR="00451AC2" w:rsidRPr="00451AC2">
        <w:rPr>
          <w:b/>
        </w:rPr>
        <w:t>(Окт. 10).</w:t>
      </w:r>
      <w:r w:rsidR="000D6386" w:rsidRPr="000D6386">
        <w:t xml:space="preserve"> Труп собаки в огородном колодце оказался там благодаря стараниям темных. Тьма усиливает себя через флюиды разложения.</w:t>
      </w:r>
    </w:p>
    <w:p w:rsidR="000D6386" w:rsidRPr="000D6386" w:rsidRDefault="000D6386" w:rsidP="000C1D3C">
      <w:pPr>
        <w:pStyle w:val="Quote"/>
      </w:pPr>
      <w:r w:rsidRPr="000D6386">
        <w:t>За стеной радио с утра до вечера не дает покоя ни мне, ни Нине. Все мои усилия ни к чему не ведут.</w:t>
      </w:r>
    </w:p>
    <w:p w:rsidR="000D6386" w:rsidRPr="000D6386" w:rsidRDefault="000D6386" w:rsidP="000D6386"/>
    <w:p w:rsidR="000D6386" w:rsidRPr="000D6386" w:rsidRDefault="000D6386" w:rsidP="000C1D3C">
      <w:pPr>
        <w:pStyle w:val="Quote"/>
      </w:pPr>
      <w:r w:rsidRPr="000D6386">
        <w:t>Радио подняло еще до 6 часов. Пишу под звуки радио над ухом. Очень утомительно.</w:t>
      </w:r>
    </w:p>
    <w:p w:rsidR="000D6386" w:rsidRPr="000D6386" w:rsidRDefault="000C1121" w:rsidP="000D6386">
      <w:r w:rsidRPr="000C1121">
        <w:rPr>
          <w:b/>
        </w:rPr>
        <w:t>1</w:t>
      </w:r>
      <w:r>
        <w:rPr>
          <w:b/>
          <w:lang w:val="en-US"/>
        </w:rPr>
        <w:t>965</w:t>
      </w:r>
      <w:r>
        <w:rPr>
          <w:b/>
        </w:rPr>
        <w:t xml:space="preserve"> г. </w:t>
      </w:r>
      <w:r w:rsidR="00C515BC" w:rsidRPr="00C515BC">
        <w:rPr>
          <w:b/>
        </w:rPr>
        <w:t>704.</w:t>
      </w:r>
      <w:r w:rsidR="000D6386" w:rsidRPr="000D6386">
        <w:t xml:space="preserve"> </w:t>
      </w:r>
      <w:r w:rsidR="00451AC2" w:rsidRPr="00451AC2">
        <w:rPr>
          <w:b/>
        </w:rPr>
        <w:t>(Окт. 11).</w:t>
      </w:r>
      <w:r w:rsidR="000D6386" w:rsidRPr="000D6386">
        <w:t xml:space="preserve"> Хочу научить вас Общению при яром противодействии окружающих условий, и притом действовать в полном равновесии, без огорчений, жалоб и недовольства. Формула «Да будет воля Твоя» требует спокойного и непротестующего отношения к этим ярым противодействиям. И если Я не Спешу их уничтожить, ибо не Нахожу нужным, то что же можете сделать вы, когда нет Моего решения освободить вас от очередного отягощения обстоятельствами? То, что приходится переживать вам в данном случае, не есть сознательное желание ваших мучителей терзать вас, как это было до переезда. Просто тупое и грубое непонимание неразвитых сознаний, которыми пользуется тьма уже для преднамеренного вредительства. Вы скажете, не все ли равно, мучают так или эдак. Разница есть. Окружение чище, и легче приостановить вредительство, когда наступит срок окончания ваших испытаний. Пока же Указую спокойствие и равновесие как единственный способ защиты.</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705.</w:t>
      </w:r>
      <w:r w:rsidR="000D6386" w:rsidRPr="000D6386">
        <w:t xml:space="preserve"> </w:t>
      </w:r>
      <w:r w:rsidR="00451AC2" w:rsidRPr="00451AC2">
        <w:rPr>
          <w:b/>
        </w:rPr>
        <w:t>(М.А.Й.).</w:t>
      </w:r>
      <w:r w:rsidR="000D6386" w:rsidRPr="000D6386">
        <w:t xml:space="preserve"> По осатанелости тьмы можете судить о том, что неистовствует она, чуя конец. Именно перед концом исчезают все сдерживающие начала. Ужасы распущенной тьмы только сердца огнями можно бестрепетно встретить и выдержать натиск. Опасность лишь в том, что огонь не всегда горит. И тогда терпение, веру и стойкость имейте, чтобы выдержать все до конца. Только претерпевшие до конца спасутся. Претерпевание заключается вовсе не в том, чтобы не страдать, а в том, чтобы, несмотря на страдания, стоять непоколебимо, не теряя веры в мощь Иерархии Света и уверенность, что без воли Владыки и волос не упадет с головы. Как же тогда примирить беспомощность вашу умерить разнузданность тьмы с уверенностью в силе совместных действий с Учителем? Сила духа не в способности его сокрушать внешние условия, особенно, если они кармически неизбежны, а в том, чтобы, сознавая его нерушимость и неуязвим</w:t>
      </w:r>
      <w:r w:rsidR="00CA0E04">
        <w:t>о</w:t>
      </w:r>
      <w:r w:rsidR="000D6386" w:rsidRPr="000D6386">
        <w:t xml:space="preserve">сть, именно в духе выдержать непомерное нагнетение. Именно надо очувствовать, что страдания физического тела, даже костер и пытки, не могут причинить духу вреда, что он не уязвим ничем внешним, что все внешнее может поразить и разрушить оболочки, но не дух, который вне их воздействий. Истязатели тела путем власяниц, самобичеваний, вериг и поста стремились привести к подчинению тело, противопоставляя ему дух, </w:t>
      </w:r>
      <w:r w:rsidR="000D6386" w:rsidRPr="000D6386">
        <w:lastRenderedPageBreak/>
        <w:t>который над ним. Но не нужны теперь самоистязания, ибо жизнь истязает без них, и лишь для того, чтобы утвердить нерушимость и неуязвимость духа ничем. Пусть тело мучается и страдает, встаньте от него в стороне и смотрите, стараясь понять, что страдает оно, но не дух, не «Я», которое является выразителем духа. Можно воспользоваться обременительностью внешних условий и мучительством их, чтобы утвердить нечто в себе, над чем ничто, идущее со стороны, не будет уже иметь власти. И чем хуже, тем лучше, то есть тем скорее можно освободиться от власти всех этих тяжких воздействий на дух, который поверх явлений низшего мира.</w:t>
      </w:r>
    </w:p>
    <w:p w:rsidR="00D8779F" w:rsidRDefault="00D8779F" w:rsidP="000D6386"/>
    <w:p w:rsidR="000D6386" w:rsidRPr="000D6386" w:rsidRDefault="000C1121" w:rsidP="000D6386">
      <w:r w:rsidRPr="000C1121">
        <w:rPr>
          <w:b/>
        </w:rPr>
        <w:t>1965</w:t>
      </w:r>
      <w:r>
        <w:rPr>
          <w:b/>
        </w:rPr>
        <w:t xml:space="preserve"> г. </w:t>
      </w:r>
      <w:r w:rsidR="00C515BC" w:rsidRPr="00C515BC">
        <w:rPr>
          <w:b/>
        </w:rPr>
        <w:t>706.</w:t>
      </w:r>
      <w:r w:rsidR="000D6386" w:rsidRPr="000D6386">
        <w:t xml:space="preserve"> (447). </w:t>
      </w:r>
      <w:r w:rsidR="00451AC2" w:rsidRPr="00451AC2">
        <w:rPr>
          <w:b/>
        </w:rPr>
        <w:t>(Гуру).</w:t>
      </w:r>
      <w:r w:rsidR="000D6386" w:rsidRPr="000D6386">
        <w:t xml:space="preserve"> Ступень утверждения примата духа надо пройти. Отсюда неизбежность страданий, выше которых сознание должно подняться в область духа. Несокрушимость духа надо понять как основу, утвердив это понимание рукой и ногой человеческой в жизни земной. Подвижники духа на страдания и мучения шли добровольно и сознательно, вызывая превосходство духа и победу его над немощью плоти. И они побеждали.</w:t>
      </w:r>
    </w:p>
    <w:p w:rsidR="00D8779F" w:rsidRDefault="00D8779F" w:rsidP="000D6386"/>
    <w:p w:rsidR="000D6386" w:rsidRPr="000D6386" w:rsidRDefault="000C1121" w:rsidP="000D6386">
      <w:r w:rsidRPr="000C1121">
        <w:rPr>
          <w:b/>
        </w:rPr>
        <w:t>1965</w:t>
      </w:r>
      <w:r>
        <w:rPr>
          <w:b/>
        </w:rPr>
        <w:t xml:space="preserve"> г. </w:t>
      </w:r>
      <w:r w:rsidR="00C515BC" w:rsidRPr="00C515BC">
        <w:rPr>
          <w:b/>
        </w:rPr>
        <w:t>707.</w:t>
      </w:r>
      <w:r w:rsidR="000D6386" w:rsidRPr="000D6386">
        <w:t xml:space="preserve"> (448). </w:t>
      </w:r>
      <w:r w:rsidR="00451AC2" w:rsidRPr="00451AC2">
        <w:rPr>
          <w:b/>
        </w:rPr>
        <w:t>(Окт. 12).</w:t>
      </w:r>
      <w:r w:rsidR="000D6386" w:rsidRPr="000D6386">
        <w:t xml:space="preserve"> На днях были со сна слова: «Увидишь простыми глазами».</w:t>
      </w:r>
    </w:p>
    <w:p w:rsidR="000D6386" w:rsidRPr="000D6386" w:rsidRDefault="000D6386" w:rsidP="000D6386">
      <w:r w:rsidRPr="000D6386">
        <w:t>Тебе суждено стать свидетелем необычного и оставить записи обо всем. Например, такую, как: «Сегодня видел Владыку и беседовал с Ним». Этого еще нет, но будет. Будет, будет, будет. И придется объяснять, как, где, в каком теле и какие центры действовали в это время. Видения прошлого не объяснялись, их просто относили к области чудесного. Но чудес нет, всё объясняется научно. Сверхъестественного в природе не существует, зато есть много того, чего не знают и о чем не подозревают люди. Перед Ликом Беспредельности отрицания неуместны. Если свет от далекой звезды идет миллионы световых лет, то о какой же исчерпанности знания можно говорить? Всюду жизнь. Малая мошка чует погоду. Ее организм снабжен природою соответствующей аппаратурой. Не ум мошки проявлен в устройстве тончайших чувствительных аппаратов этого малого организма. Не ошибетесь, считая разумность неотъемлемым свойством всего, что проявлено в мире. Пространственное Сознание Высших Форм светоносной материи не чудо, но свойство Света. Пространственные Огни в виде цветовых образований, звезд, искр и пятен могут вести свою беседу с человеком с приоткрытыми центрами. Язык цветных звезд очень выразителен. Созвучие сознания с Пространственным Огнем родит понимание Пространственной Жизни. Много Тайн в Космосе, но отсутствует чудо. Феноменальная сторона необычности зависит от ступени развития сознания и степени раскрытия центров. Слово «чудо» исключено из Нашего словаря. Могут спросить: «Почему?» Отвечу: понимание чуда и слепая вера очень близки от суеверия, то есть невежества. Огненная вера и суеверие</w:t>
      </w:r>
      <w:r>
        <w:t xml:space="preserve"> — </w:t>
      </w:r>
      <w:r w:rsidRPr="000D6386">
        <w:t xml:space="preserve">антиподы. Веру не </w:t>
      </w:r>
      <w:r w:rsidRPr="000D6386">
        <w:lastRenderedPageBreak/>
        <w:t>Отрицаем, если она не слепая. Уверенность и доверие к Учителю и вера в существование несомненного относятся к области верознания и близки уже к чувствознанию, то есть предвосхищению огненного знания несомненного, когда Тайна снимает свои покровы один за другим. Вера</w:t>
      </w:r>
      <w:r>
        <w:t xml:space="preserve"> — </w:t>
      </w:r>
      <w:r w:rsidRPr="000D6386">
        <w:t>двигатель сознания. Когда-то спрашивали: «Веруешь ли?» Вера необходима для осуществления того, чего хочет или решил достичь человек. Говоря о личной карме и возможности ее изменения, Имею всегда в виду необходимость наличия веры тому, что Говорю, и уверенность в том, что сказанное исполнится. Без этой веры Мост Помощи действовать не может. Если хотите, чтобы все, что Говорится вам, неукоснительно исполнялось, веру имейте. Много Мостов Помощи Нашей было разрушено сомнениями и недоверием. Прежний древний вопрос «Веруешь ли?» остается по-прежнему в силе. Итак, веру определим как предвосхищение, или ощущение, знания несомненного, или того, чему непреложно суждено быть. Огненная вера двигает горами, или громадами материи. На верознании основана огненная сила духа в беспредельные возможности роста его могущества. Вера есть неосознанное знание того, чем суждено стать со временем человеку.</w:t>
      </w:r>
    </w:p>
    <w:p w:rsidR="00D8779F" w:rsidRDefault="00D8779F" w:rsidP="000D6386"/>
    <w:p w:rsidR="000D6386" w:rsidRPr="000D6386" w:rsidRDefault="000C1121" w:rsidP="000D6386">
      <w:r w:rsidRPr="000C1121">
        <w:rPr>
          <w:b/>
        </w:rPr>
        <w:t>1965</w:t>
      </w:r>
      <w:r>
        <w:rPr>
          <w:b/>
        </w:rPr>
        <w:t xml:space="preserve"> г. </w:t>
      </w:r>
      <w:r w:rsidR="00C515BC" w:rsidRPr="00C515BC">
        <w:rPr>
          <w:b/>
        </w:rPr>
        <w:t>708.</w:t>
      </w:r>
      <w:r w:rsidR="000D6386" w:rsidRPr="000D6386">
        <w:t xml:space="preserve"> (449). </w:t>
      </w:r>
      <w:r w:rsidR="00451AC2" w:rsidRPr="00451AC2">
        <w:rPr>
          <w:b/>
        </w:rPr>
        <w:t>(М.А.Й.).</w:t>
      </w:r>
      <w:r w:rsidR="000D6386" w:rsidRPr="000D6386">
        <w:t xml:space="preserve"> Даже мечтою всегда движет вера в возможность ее осуществления. Во времени все достижимо. Примем эту формулу как основу успеха во всем. В аспекте далекого будущего, когда будет достаточно разрежено земное тело человека, а вместе с ним и тело Земли, пластичность материи усилится, и она все легче и легче будет поддаваться воздействию мысли. Идя далее, можно представить себе время, когда мысль человека будет безраздельно властвовать над материей, и тогда формула «Все достижимо» будет уже огненной действительностью бытия человека на Земле и в Мирах.</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709.</w:t>
      </w:r>
      <w:r w:rsidR="000D6386" w:rsidRPr="000D6386">
        <w:t xml:space="preserve"> (450). </w:t>
      </w:r>
      <w:r w:rsidR="00451AC2" w:rsidRPr="00451AC2">
        <w:rPr>
          <w:b/>
        </w:rPr>
        <w:t>(Гуру).</w:t>
      </w:r>
      <w:r w:rsidR="000D6386" w:rsidRPr="000D6386">
        <w:t xml:space="preserve"> Когда вы были около нас, то очень реально и сильно ощущали вибрации того будущего, о котором мы говорили, и оно становилось близким и для вас и ощущаемым вами. Это происходило потому, что мы знали и огненно верили в непреложность того, что суждено человечеству Владыками Света. Этой несокрушимою верой мы шли через жизнь. Она нам крылья давала, и ею мы зажигали сердца человеческие. Мы не говорили о ней, но жили и действовали ею. Вера</w:t>
      </w:r>
      <w:r w:rsidR="000D6386">
        <w:t xml:space="preserve"> — </w:t>
      </w:r>
      <w:r w:rsidR="000D6386" w:rsidRPr="000D6386">
        <w:t>это огонь, в сердце горящий и силу дающий осознавать реальность далекого или близкого будущего, как бы погружаясь в него, как бы его ощущая, как бы низводя на Землю то, что уже существует в огненном горниле Незримого Мира.</w:t>
      </w:r>
    </w:p>
    <w:p w:rsidR="00451AC2" w:rsidRDefault="00451AC2" w:rsidP="000D6386"/>
    <w:p w:rsidR="000D6386" w:rsidRPr="000D6386" w:rsidRDefault="000D6386" w:rsidP="00B52ED1">
      <w:pPr>
        <w:pStyle w:val="Quote"/>
      </w:pPr>
      <w:r w:rsidRPr="000D6386">
        <w:t xml:space="preserve">Во сне писал экз[аменационную] работу. Какая-то молодая женщина, очень симпатичная, была около. Работу закончить </w:t>
      </w:r>
      <w:r w:rsidRPr="000D6386">
        <w:lastRenderedPageBreak/>
        <w:t>не дала. Оказалась дрянью. Когда схватил ее за руку, чтобы отбросить, рука в запястье сломалась как тряпка.</w:t>
      </w:r>
    </w:p>
    <w:p w:rsidR="000D6386" w:rsidRPr="000D6386" w:rsidRDefault="000C1121" w:rsidP="000D6386">
      <w:r w:rsidRPr="000C1121">
        <w:rPr>
          <w:b/>
        </w:rPr>
        <w:t>1</w:t>
      </w:r>
      <w:r>
        <w:rPr>
          <w:b/>
          <w:lang w:val="en-US"/>
        </w:rPr>
        <w:t>965</w:t>
      </w:r>
      <w:r>
        <w:rPr>
          <w:b/>
        </w:rPr>
        <w:t xml:space="preserve"> г. </w:t>
      </w:r>
      <w:r w:rsidR="00C515BC" w:rsidRPr="00C515BC">
        <w:rPr>
          <w:b/>
        </w:rPr>
        <w:t>710.</w:t>
      </w:r>
      <w:r w:rsidR="000D6386" w:rsidRPr="000D6386">
        <w:t xml:space="preserve"> (451). </w:t>
      </w:r>
      <w:r w:rsidR="00451AC2" w:rsidRPr="00451AC2">
        <w:rPr>
          <w:b/>
        </w:rPr>
        <w:t>(Окт. 13).</w:t>
      </w:r>
      <w:r w:rsidR="000D6386" w:rsidRPr="000D6386">
        <w:t xml:space="preserve"> (Со сна слова). Лиходеи.</w:t>
      </w:r>
    </w:p>
    <w:p w:rsidR="000D6386" w:rsidRPr="000D6386" w:rsidRDefault="000D6386" w:rsidP="000D6386">
      <w:r w:rsidRPr="000D6386">
        <w:t>336 лет тому назад.</w:t>
      </w:r>
    </w:p>
    <w:p w:rsidR="000D6386" w:rsidRPr="000D6386" w:rsidRDefault="000D6386" w:rsidP="000D6386">
      <w:r w:rsidRPr="000D6386">
        <w:t>Мешали, мешают и будут мешать Общению темные твари, используя все возможности. Бояться не будем. Не будем им уделять слишком много внимания</w:t>
      </w:r>
      <w:r>
        <w:t xml:space="preserve"> — </w:t>
      </w:r>
      <w:r w:rsidRPr="000D6386">
        <w:t>не стоят того. Внимание лучше уделять Нам и чаще мысли о Нас порождать в сознании. Каждая мысль о Нас как луч Света во тьме. Когда очень темно, надо быть с Нами. Остановленные по одному каналу воздействия, лиходеи тотчас же отыскивают другой и действуют по нему. Если не усмотреть, омрачение неизбежно. С этим неприятно бороться, так как уколы и удары очень уж мелки и трудно все усмотреть и учесть, но надо. Не примирятся никогда, чтобы свет ваш светил людям. Потому и стараются. Пространственные условия для них очень благоприятны, ибо тьма окутала Землю и Хаос в движении. Невыносимо тяжкое зрелище или ощущение, когда можно видеть, как массы организованной материи превращаются в Хаос. Происходит разложение материи. Это нечто настолько противоестественное и далекое от сознания человека, что действует оно убийственно и яро отягчающе на того, чьи центры открыты. Обычным же людям просто становится тяжко невыносимо, когда продукты разложения материи, волны коричневого газа, усиливаются, омертвляя районы своего воздействия. Разлагающиеся сознания привлекают и усиливают эти волны. Темные вызывают к проявлению силы Хаоса, но управить ими не могут. Разрушители вызывают к действию космические силы разрушения, или разновесие стихий. Стихии, выведенные из равновесия темными деяниями иерархии тьмы и ее приспешников, разрушили Атлантиду. И ныне положение планеты угрожающе. Снова приводятся в действие мощные энергии разрушения. Огненная гибель угрожает Земле. Ядерная война будет началом самоистребления человечества и всех его достижений. Нарушенное равновесие стихий может вызвать космическую катастрофу. В погоне за рынками, прибылями, жизненным пространством и мировым господством, ослепленные темными, люди могут приблизить конец.</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711.</w:t>
      </w:r>
      <w:r w:rsidR="000D6386" w:rsidRPr="000D6386">
        <w:t xml:space="preserve"> (452). </w:t>
      </w:r>
      <w:r w:rsidR="00451AC2" w:rsidRPr="00451AC2">
        <w:rPr>
          <w:b/>
        </w:rPr>
        <w:t>(М.А.Й.).</w:t>
      </w:r>
      <w:r w:rsidR="000D6386" w:rsidRPr="000D6386">
        <w:t xml:space="preserve"> В борьбе с темными необходимо достичь иммунитета духа. Он устанавливается тем же осознанием его неуязвимости и нерушимости. Внешне тьма может торжествовать и злорадствовать, но, если дух устоял и не сломился, кажущаяся победа тьмы оборачивается ее поражением. Знаете много примеров, когда внешняя видимая победа темных оказывается в конечном итоге победою Света. Сколько запруд и противодействий ставили они законному течению эволюции, и все же не они, но эволюция побеждала. Силы Света на стороне эволюции, и потому победа всегда остается за ними. Формула «Свет побеждает тьму»</w:t>
      </w:r>
      <w:r w:rsidR="000D6386">
        <w:t xml:space="preserve"> — </w:t>
      </w:r>
      <w:r w:rsidR="000D6386" w:rsidRPr="000D6386">
        <w:t xml:space="preserve">основная, то есть относится к незыблемым основам жизни. Этою </w:t>
      </w:r>
      <w:r w:rsidR="000D6386" w:rsidRPr="000D6386">
        <w:lastRenderedPageBreak/>
        <w:t>формулой Идут все Носители Света и ей Побеждают. Распяли и убили Христа темные силы и думали, что победили Свет, но просчитались жестоко. Убийство вызвало следствия, яро противоположные тем, которых они ожидали. Так было и будет всегда, то есть победою Света будут заканчиваться, вернее, завершаться, все темные попытки потушить Свет Иерархии или сломить Ее воинство. Зная, что за спиной Братство, можно непоколебимо стоять.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712.</w:t>
      </w:r>
      <w:r w:rsidR="000D6386" w:rsidRPr="000D6386">
        <w:t xml:space="preserve"> (453). </w:t>
      </w:r>
      <w:r w:rsidR="00451AC2" w:rsidRPr="00451AC2">
        <w:rPr>
          <w:b/>
        </w:rPr>
        <w:t>(Гуру).</w:t>
      </w:r>
      <w:r w:rsidR="000D6386" w:rsidRPr="000D6386">
        <w:t xml:space="preserve"> Напомню слова Владыки: «Тот, кто с Нами, имеет иногда час борьбы, но знает, что он всегда победитель». Потому и называетесь воинами, что сражение с адовыми полчищами неизбежно; но зато суждена и победа. Крепко, и плотно, и близко будем стоять в этой битве со тьмою. Нераздельная слиянность сознания с Иерархией Света будет залогом победы. Радуемся, когда видим, что равновесие уже не нарушается тем, чем недавно еще нарушалось. Ведь за всеми нарушителями его стоят темные твари. Борясь за удержание равновесия, боремся с тьмою и тьму побеждаем действиями и поступками, которые, казалось бы, не имеют никакого отношения к злоухищрениям лиходеев.</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713.</w:t>
      </w:r>
      <w:r w:rsidR="000D6386" w:rsidRPr="000D6386">
        <w:t xml:space="preserve"> (454). </w:t>
      </w:r>
      <w:r w:rsidR="00451AC2" w:rsidRPr="00451AC2">
        <w:rPr>
          <w:b/>
        </w:rPr>
        <w:t>(Окт. 14).</w:t>
      </w:r>
      <w:r w:rsidR="000D6386" w:rsidRPr="000D6386">
        <w:t xml:space="preserve"> Оторваться мысленно от Фокуса Света означает поражение. Именно ухватившись за Меня, надо держаться изо всех сил. Говорю потому, что иначе не устоять. Чуете яро, что творится вокруг и в пространстве. Воинами стали не для того, чтобы лежать на печи. Напряжение Сфер Высшего Мира столь велико, что без длительной и суровой подготовки через последовательно возрастающие ступени напряжения и успешного прохождения их подъем по огненной лестнице невозможен. Иммунитет духа нужен для защиты от воздействия эманаций низших слоев, а закалка огненная</w:t>
      </w:r>
      <w:r w:rsidR="000D6386">
        <w:t xml:space="preserve"> — </w:t>
      </w:r>
      <w:r w:rsidR="000D6386" w:rsidRPr="000D6386">
        <w:t>для Огненного Мира. От яда земного огненный доспех начинает сиять, а от ударов-двигателей крепнет броня духа. Много хороших людей стремится в Нашу Твердыню. А Нам нужны сильные духи. Мы силу устремившихся к Нам Укрепляем, ибо одной хорошести далеко не достаточно. Что пользы Общему Благу от того, что человек хорош, если он шатается, теряет равновесие и падает от каждого вражеского удара. Воинов крепких и стойких Хочу Я Собрать под Знамена Владык. Потому и бьет вас жизнь так жестоко, что закалка нужна. Не смущайтесь ничем, и пусть ничто не нарушает вашей связи со Мною. Я с вами всегда. Но не ощущается это, когда среди шума и сутолки жизни забываете вы обо Мне. И столько помощников злобных, чтобы вам помогать оторваться от Нас. Держитесь, родные, всею силою духа и нить сердца держите всегда. Суровое время, и тяжко сверх сил.</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714.</w:t>
      </w:r>
      <w:r w:rsidR="000D6386" w:rsidRPr="000D6386">
        <w:t xml:space="preserve"> В настоящем и подробностях жизни текущей утешения не пытайтесь найти. Всё непрочно, и неустойчиво всё. За </w:t>
      </w:r>
      <w:r w:rsidR="000D6386" w:rsidRPr="000D6386">
        <w:lastRenderedPageBreak/>
        <w:t>что бы ни ухватились, уходит из рук и рассыпается прахом. Когда шатается все и все под угрозой, непоколебима лишь Лестница Иерархии. На ее ступенях только и можно стоять, на любой, от верха до низа. Лестницей Света Называем ее. Она сияла в веках, сияет и ныне, и будет в грядущем сиять ступенями беспредельных возможностей духа. Что из того, что испытания стали столь тяжки, будущего вашего ничто от вас не в силах отнять. Только будьте со Мною.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715.</w:t>
      </w:r>
      <w:r w:rsidR="000D6386" w:rsidRPr="000D6386">
        <w:t xml:space="preserve"> </w:t>
      </w:r>
      <w:r w:rsidR="00451AC2" w:rsidRPr="00451AC2">
        <w:rPr>
          <w:b/>
        </w:rPr>
        <w:t>(М.А.Й.).</w:t>
      </w:r>
      <w:r w:rsidR="000D6386" w:rsidRPr="000D6386">
        <w:t xml:space="preserve"> Чего не хотим, чего боимся, от чего отвращаемся особенно яро, прилипает к нам особенно крепко и упорно следует за нами. Отрицательный магнит действует притяжением. Освобождение в духе. Это значит, что в сознании своем отвращение к явлениям этого порядка надо убить и заменить его бесстрастием, неответностью, или равновесием духа, когда эти явления уже перестают уязвлять и омрачать настроение. Там, где кожа ладоней часто соприкасается с грубыми или твердыми предметами, нарастают мозоли, или кожа твердеет для защиты подкожных покровов. Точно так же укрепляются и оболочки духа, становясь невосприимчивыми к тому, что раньше причиняло невыносимые страдания. Страдания становятся выносимыми. Иммунитет духа крепнет. Могли бы поместить вас в условия легкие и неотягощающие. Но приблизить к себе тогда не смогли бы. Хотим, чтобы жизнь подготовила вас и закалила для еще более полного сотрудничества с Владыкой и нами. Внимание Иерархии часто сопровождается усугублением окружающих условий, а не наоборот, как это думают незнающие. Помните, как Владыка Сказал: «Сие Говорю вам, дабы вы имели во Мне мир. В мире будете иметь скорбь, но мужайтесь, Я Победил мир». Мужайтесь, родные мои, ибо суждена вам победа.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716.</w:t>
      </w:r>
      <w:r w:rsidR="000D6386" w:rsidRPr="000D6386">
        <w:t xml:space="preserve"> </w:t>
      </w:r>
      <w:r w:rsidR="00451AC2" w:rsidRPr="00451AC2">
        <w:rPr>
          <w:b/>
        </w:rPr>
        <w:t>(Гуру).</w:t>
      </w:r>
      <w:r w:rsidR="000D6386" w:rsidRPr="000D6386">
        <w:t xml:space="preserve"> Это ли не победа, когда темная свора пыталась погасить огни сердца и прекратить Записи и не преуспела. Записи состоялись, и каждое слово пылает огнем, вложенным в него силою духа. Порадуемся победе. Хочу, чтобы ничто и никто уже не был бы в состоянии нарушить ритм записей и Общения. Это будет блестящей победой над тьмою, которая уже столько лет упорно старается уничтожить столь неприятное для нее явление. Но крепнет связь, и Помощи льются Лучи. Не горюйте о феноменальной стороне явлений</w:t>
      </w:r>
      <w:r w:rsidR="000D6386">
        <w:t xml:space="preserve"> — </w:t>
      </w:r>
      <w:r w:rsidR="000D6386" w:rsidRPr="000D6386">
        <w:t>они придут в свое время. Сейчас многое было бы просто опасным ввиду сильного заражения атмосферы. Не феноменами, а силою духа надо держаться сейчас. А мы с вами, готовые тотчас же ответствовать вам по устремлениям вашего духа. Подчеркиваю: «по устремлениям», ибо без устремления к нам ответствовать не можем</w:t>
      </w:r>
      <w:r w:rsidR="000D6386">
        <w:t xml:space="preserve"> — </w:t>
      </w:r>
      <w:r w:rsidR="000D6386" w:rsidRPr="000D6386">
        <w:t xml:space="preserve">не позволяет закон. Но когда чуем ваши мысли, обращенные к нам, отвечаем всегда. На зов, слабый или отемненный огорчениями жизни текущего дня, и ответ по созвучию слабый. Силу зова усильте, </w:t>
      </w:r>
      <w:r w:rsidR="000D6386" w:rsidRPr="000D6386">
        <w:lastRenderedPageBreak/>
        <w:t>и ярок будет ответ. Закон созвучия мощен. Он управляет жизнями духов, стремящихся к Свету или во тьму.</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717.</w:t>
      </w:r>
      <w:r w:rsidR="000D6386" w:rsidRPr="000D6386">
        <w:t xml:space="preserve"> (455). </w:t>
      </w:r>
      <w:r w:rsidR="00451AC2" w:rsidRPr="00451AC2">
        <w:rPr>
          <w:b/>
        </w:rPr>
        <w:t>(Окт. 15).</w:t>
      </w:r>
      <w:r w:rsidR="000D6386" w:rsidRPr="000D6386">
        <w:t xml:space="preserve"> Допускаем противные и враждебные воздействия потому, что они вызывают из глубины духа энергии, противодействующие им, и умножают силы носителя света. Если действие равно противодействию, то должно быть понятным, как растут силы духа на всем, что пытается их сокрушить. Конечно, при этом нужно понимание психотехники этого процесса и соответствующее отношение. Слабость устрашается и раскисает от каждого враждебного акта, но сила собирает в фокус все свои энергии и становится непобедимой. Собирание в фокус энергий сознания необходимо, когда появляются волны и бушуют в океане пространства. Земное</w:t>
      </w:r>
      <w:r w:rsidR="000D6386">
        <w:t xml:space="preserve"> — </w:t>
      </w:r>
      <w:r w:rsidR="000D6386" w:rsidRPr="000D6386">
        <w:t>лишь отражение Надземного и видимое</w:t>
      </w:r>
      <w:r w:rsidR="000D6386">
        <w:t xml:space="preserve"> — </w:t>
      </w:r>
      <w:r w:rsidR="000D6386" w:rsidRPr="000D6386">
        <w:t>невидимого. Объединение в сознании двух миров помогает пониманию происходящего.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718.</w:t>
      </w:r>
      <w:r w:rsidR="000D6386" w:rsidRPr="000D6386">
        <w:t xml:space="preserve"> </w:t>
      </w:r>
      <w:r w:rsidR="00451AC2" w:rsidRPr="00451AC2">
        <w:rPr>
          <w:b/>
        </w:rPr>
        <w:t>(М.А.Й.).</w:t>
      </w:r>
      <w:r w:rsidR="000D6386" w:rsidRPr="000D6386">
        <w:t xml:space="preserve"> Свет особенно видим ярко во тьме. Чем сгущеннее тьма, тем более заметен светильник. Тьма гниет для цветов Света, и все темные злоухищрения будем рассматривать как аккомпанемент победной песне духа. Таким сознанием и будем проходить через всё, что преподносит и дает школа жизни. На фоне трудностей и сложности жизни особенно ярко расцветают цветы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719.</w:t>
      </w:r>
      <w:r w:rsidR="000D6386" w:rsidRPr="000D6386">
        <w:t xml:space="preserve"> (456). </w:t>
      </w:r>
      <w:r w:rsidR="00451AC2" w:rsidRPr="00451AC2">
        <w:rPr>
          <w:b/>
        </w:rPr>
        <w:t>(Гуру).</w:t>
      </w:r>
      <w:r w:rsidR="000D6386" w:rsidRPr="000D6386">
        <w:t xml:space="preserve"> Если упрекнут в том, что Записи эти как будто говорят все время об одном и том же, скажите: цель эволюции духа остается все той же, а именно</w:t>
      </w:r>
      <w:r w:rsidR="000D6386">
        <w:t xml:space="preserve"> — </w:t>
      </w:r>
      <w:r w:rsidR="000D6386" w:rsidRPr="000D6386">
        <w:t>преодолеть в себе свое низшее «я» и перенести сознание в сферу Бессмертной своей Индивидуальности. Пока это не достигнуто, и Высшая Триада не засияла огнями утверждения, и жизнь не сосредоточилась в ней, придется твердить только о том, как достичь этой высокой ступени, освещая вопрос со всех возможных точек зрения и углубляя понимание цели. Хлеб едим каждый день и не утомляемся, что он все такой же. Неужели преутомимся пищей для духа, которая столь же необходима, как и пища для тела.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720.</w:t>
      </w:r>
      <w:r w:rsidR="000D6386" w:rsidRPr="000D6386">
        <w:t xml:space="preserve"> </w:t>
      </w:r>
      <w:r w:rsidR="00451AC2" w:rsidRPr="00451AC2">
        <w:rPr>
          <w:b/>
        </w:rPr>
        <w:t>(Окт. 16).</w:t>
      </w:r>
      <w:r w:rsidR="000D6386" w:rsidRPr="000D6386">
        <w:t xml:space="preserve"> (Со сна, ночью). Сегодня День Великого Торжества.</w:t>
      </w:r>
    </w:p>
    <w:p w:rsidR="000D6386" w:rsidRPr="000D6386" w:rsidRDefault="000D6386" w:rsidP="000D6386">
      <w:r w:rsidRPr="000D6386">
        <w:t>Родные Мои, Соберу вас по полезности и преданности.</w:t>
      </w:r>
    </w:p>
    <w:p w:rsidR="000D6386" w:rsidRPr="000D6386" w:rsidRDefault="000D6386" w:rsidP="000D6386">
      <w:r w:rsidRPr="000D6386">
        <w:t>Явление исключительного значения.</w:t>
      </w:r>
    </w:p>
    <w:p w:rsidR="000D6386" w:rsidRPr="000D6386" w:rsidRDefault="000D6386" w:rsidP="000D6386">
      <w:r w:rsidRPr="000D6386">
        <w:t>Пришло время Мое.</w:t>
      </w:r>
    </w:p>
    <w:p w:rsidR="000D6386" w:rsidRPr="000D6386" w:rsidRDefault="000D6386" w:rsidP="000D6386">
      <w:r w:rsidRPr="000D6386">
        <w:t>Пока лицом к лицу не встретимся с уявлением обещанного будущего, уверенности в том, что оно наступило, не будет. Это и понятно</w:t>
      </w:r>
      <w:r>
        <w:t xml:space="preserve"> — </w:t>
      </w:r>
      <w:r w:rsidRPr="000D6386">
        <w:t xml:space="preserve">слишком уж много было ожиданий, когда, казалось бы, близкие сроки, приближаясь, снова уходили обратно. Это происходило потому, что утончался покров, отделяющий от Тонкого </w:t>
      </w:r>
      <w:r w:rsidRPr="000D6386">
        <w:lastRenderedPageBreak/>
        <w:t>Мира, и явление, готовое опуститься на Землю, снова скрывалось от осознания. Чередование волн уходящей и наступающей Эпохи будет продолжаться до тех пор, пока новое не утвердится уже окончательно и уходящие энергии отзвучат уже навсегда. Перемежающиеся волны болезненны тем, что уходящие тяжко действуют на сознание, но радуют и озаряют</w:t>
      </w:r>
      <w:r>
        <w:t xml:space="preserve"> — </w:t>
      </w:r>
      <w:r w:rsidRPr="000D6386">
        <w:t>идущие вновь. Этим трудно переходное время. Упрямо и крепко цепляются последыши уходящей расы за прежнее место под Солнцем. Но места не будет ни в сем веке, ни в будущем. Космические законы с железной непреложностью утверждают поступь Эволюции мира. Свет победителем будет.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721.</w:t>
      </w:r>
      <w:r w:rsidR="000D6386" w:rsidRPr="000D6386">
        <w:t xml:space="preserve"> </w:t>
      </w:r>
      <w:r w:rsidR="00451AC2" w:rsidRPr="00451AC2">
        <w:rPr>
          <w:b/>
        </w:rPr>
        <w:t>(М.А.Й.).</w:t>
      </w:r>
      <w:r w:rsidR="000D6386" w:rsidRPr="000D6386">
        <w:t xml:space="preserve"> Хорошо встретить будущее в равновесии. Неуравновесие даже восторга или радости изнашивает оболочки и нарушает равновесие пространства. И готовность нужна, насыщенная спокойствием. Уже предупреждены об опасности шока от неожиданной необычности встречи. Надо настроить сознание свое так, чтобы будущее встретить в спокойствии духа. Для этого можно представить себе всю необычность сужденного и себя, спокойно входящим в него и принимающим участие в нем. Сколько ценнейшей энергии прольется напрасно, вызывая нежелательные следствия, если заранее не принять мер. Тонкие энергии требуют бережного и осторожного обращения с ними. При неуравновесии могут они пережечь провода.</w:t>
      </w:r>
    </w:p>
    <w:p w:rsidR="00D8779F" w:rsidRDefault="00D8779F" w:rsidP="000D6386"/>
    <w:p w:rsidR="000D6386" w:rsidRPr="000D6386" w:rsidRDefault="000C1121" w:rsidP="000D6386">
      <w:r w:rsidRPr="000C1121">
        <w:rPr>
          <w:b/>
        </w:rPr>
        <w:t>1965</w:t>
      </w:r>
      <w:r>
        <w:rPr>
          <w:b/>
        </w:rPr>
        <w:t xml:space="preserve"> г. </w:t>
      </w:r>
      <w:r w:rsidR="00C515BC" w:rsidRPr="00C515BC">
        <w:rPr>
          <w:b/>
        </w:rPr>
        <w:t>722.</w:t>
      </w:r>
      <w:r w:rsidR="000D6386" w:rsidRPr="000D6386">
        <w:t xml:space="preserve"> </w:t>
      </w:r>
      <w:r w:rsidR="00451AC2" w:rsidRPr="00451AC2">
        <w:rPr>
          <w:b/>
        </w:rPr>
        <w:t>(Гуру).</w:t>
      </w:r>
      <w:r w:rsidR="000D6386" w:rsidRPr="000D6386">
        <w:t xml:space="preserve"> Неожиданность пусть превратится в долгожданную ожиданность, и тогда опасности нет. Ждать нежданно тоже надо уметь, не нарушая ритмичного течения жизни. Неумеренными восторгами и бурными движениями астрала можно лишить себя многого. Самая великая радость должна уявиться в рамках полного спокойствия и равновесия, иначе не выдержит организм.</w:t>
      </w:r>
    </w:p>
    <w:p w:rsidR="00451AC2" w:rsidRDefault="00451AC2" w:rsidP="000D6386"/>
    <w:p w:rsidR="000D6386" w:rsidRPr="000D6386" w:rsidRDefault="000D6386" w:rsidP="004426D1">
      <w:pPr>
        <w:pStyle w:val="Quote"/>
      </w:pPr>
      <w:r w:rsidRPr="000D6386">
        <w:t>За стеной целый день, от 6 утра до 12 ночи, орет радио.</w:t>
      </w:r>
    </w:p>
    <w:p w:rsidR="000D6386" w:rsidRPr="000D6386" w:rsidRDefault="000C1121" w:rsidP="000D6386">
      <w:r w:rsidRPr="000C1121">
        <w:rPr>
          <w:b/>
        </w:rPr>
        <w:t>1965</w:t>
      </w:r>
      <w:r>
        <w:rPr>
          <w:b/>
        </w:rPr>
        <w:t xml:space="preserve"> г. </w:t>
      </w:r>
      <w:r w:rsidR="00C515BC" w:rsidRPr="00C515BC">
        <w:rPr>
          <w:b/>
        </w:rPr>
        <w:t>723.</w:t>
      </w:r>
      <w:r w:rsidR="000D6386" w:rsidRPr="000D6386">
        <w:t xml:space="preserve"> (457). </w:t>
      </w:r>
      <w:r w:rsidR="00451AC2" w:rsidRPr="00451AC2">
        <w:rPr>
          <w:b/>
        </w:rPr>
        <w:t>(Окт. 17).</w:t>
      </w:r>
      <w:r w:rsidR="000D6386" w:rsidRPr="000D6386">
        <w:t xml:space="preserve"> Трудно оторваться от Земли, оставивши тело, если сознание вросло в земное благополучие. Поэтому все, что способствует отрыву, следовало бы приветствовать, хотя оно и отягощает дух. Жить может быть так плохо, что уже ничто не удерживает мысли на условиях непосредственного окружения. Тогда отрыв безболезненен и протекает естественно. И Земля уже не притягивает тонкое тело. Плата за легкость отрыва нелегка, но длительность жизни земной несоизмерима с временем надземного пребывания, ибо последнее продолжительнее земного во много раз. Каждое отягощение можно рассматривать как порывание той или иной нити земных притяжений и радоваться дающейся свободе. И тогда доступны полеты. Но не летать познавшим сладость Земли.</w:t>
      </w:r>
    </w:p>
    <w:p w:rsidR="00D8779F" w:rsidRDefault="00D8779F" w:rsidP="000D6386"/>
    <w:p w:rsidR="000D6386" w:rsidRPr="000D6386" w:rsidRDefault="000C1121" w:rsidP="000D6386">
      <w:r w:rsidRPr="000C1121">
        <w:rPr>
          <w:b/>
        </w:rPr>
        <w:t>1965</w:t>
      </w:r>
      <w:r>
        <w:rPr>
          <w:b/>
        </w:rPr>
        <w:t xml:space="preserve"> г. </w:t>
      </w:r>
      <w:r w:rsidR="00C515BC" w:rsidRPr="00C515BC">
        <w:rPr>
          <w:b/>
        </w:rPr>
        <w:t>724.</w:t>
      </w:r>
      <w:r w:rsidR="000D6386" w:rsidRPr="000D6386">
        <w:t xml:space="preserve"> </w:t>
      </w:r>
      <w:r w:rsidR="00451AC2" w:rsidRPr="00451AC2">
        <w:rPr>
          <w:b/>
        </w:rPr>
        <w:t>(М.А.Й.).</w:t>
      </w:r>
      <w:r w:rsidR="000D6386" w:rsidRPr="000D6386">
        <w:t xml:space="preserve"> Родные, держитесь! Если не удержаться, то что же тогда?</w:t>
      </w:r>
    </w:p>
    <w:p w:rsidR="00451AC2" w:rsidRDefault="00451AC2" w:rsidP="000D6386"/>
    <w:p w:rsidR="000D6386" w:rsidRPr="000D6386" w:rsidRDefault="000D6386" w:rsidP="004426D1">
      <w:pPr>
        <w:pStyle w:val="Quote"/>
      </w:pPr>
      <w:r w:rsidRPr="000D6386">
        <w:t>С вечера думал о будущем и о том, что вдохновило Альфу</w:t>
      </w:r>
      <w:r w:rsidR="00C67354">
        <w:rPr>
          <w:rStyle w:val="FootnoteReference"/>
        </w:rPr>
        <w:footnoteReference w:id="27"/>
      </w:r>
      <w:r w:rsidRPr="000D6386">
        <w:t>, утром записал параграф.</w:t>
      </w:r>
    </w:p>
    <w:p w:rsidR="000D6386" w:rsidRPr="000D6386" w:rsidRDefault="000C1121" w:rsidP="000D6386">
      <w:r w:rsidRPr="000C1121">
        <w:rPr>
          <w:b/>
        </w:rPr>
        <w:t>1965</w:t>
      </w:r>
      <w:r>
        <w:rPr>
          <w:b/>
        </w:rPr>
        <w:t xml:space="preserve"> г. </w:t>
      </w:r>
      <w:r w:rsidR="00C515BC" w:rsidRPr="00C515BC">
        <w:rPr>
          <w:b/>
        </w:rPr>
        <w:t>725.</w:t>
      </w:r>
      <w:r w:rsidR="000D6386" w:rsidRPr="000D6386">
        <w:t xml:space="preserve"> </w:t>
      </w:r>
      <w:r w:rsidR="00451AC2" w:rsidRPr="00451AC2">
        <w:rPr>
          <w:b/>
        </w:rPr>
        <w:t>(Окт. 18).</w:t>
      </w:r>
      <w:r w:rsidR="000D6386" w:rsidRPr="000D6386">
        <w:t xml:space="preserve"> (Со сна). Мне нужно ...... человек. Будем строить Общину. Условия Дам. Друг Мой, это осуществимо. Первая Община. Будет дано свое предприятие и хозяйство. Придется поработать. Все свое, и школа тоже, и учителя. Во главе Я, невидимо-видимый. Заложен магнит раньше. Обретет плоть и кровь. Прежде</w:t>
      </w:r>
      <w:r w:rsidR="000D6386">
        <w:t xml:space="preserve"> — </w:t>
      </w:r>
      <w:r w:rsidR="000D6386" w:rsidRPr="000D6386">
        <w:t>Обитель, теперь коллектив</w:t>
      </w:r>
      <w:r w:rsidR="000D6386">
        <w:t xml:space="preserve"> — </w:t>
      </w:r>
      <w:r w:rsidR="000D6386" w:rsidRPr="000D6386">
        <w:t>Община. Соберу тех же, прежних. Это будет начало будущего города Знания. Он будет построен. Зачинатели вы. Там маленький домик ждет вас. Дам власть-жертву. Пошлю исполнителей (через тебя) Моих указаний. Будет трудно, но чудно. Когда? Знаки ловите. Их Дам. Не промедлите в исполнении. Вот сущность того, чем вдохновился Альфа.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726.</w:t>
      </w:r>
      <w:r w:rsidR="000D6386" w:rsidRPr="000D6386">
        <w:t xml:space="preserve"> Может быть, теперь поймете, почему Подготовляю так сурово и почему испытания-подготовки столь тяжелы. Ведь будет еще труднее. Не на легкость и не на отдых Зову, но на подвиг утверждения ступеней нового строительства. Много острых углов придется сглаживать. Опыт недавний и знание человека очень пригодятся. Руководство будет теснее и ближе. И будет природа вокруг</w:t>
      </w:r>
      <w:r w:rsidR="000D6386">
        <w:t xml:space="preserve"> — </w:t>
      </w:r>
      <w:r w:rsidR="000D6386" w:rsidRPr="000D6386">
        <w:t>суровая и не запятнанная скопищами людскими. Облегчение в том, что в Надземном все уже закончено во всех подробностях</w:t>
      </w:r>
      <w:r w:rsidR="000D6386">
        <w:t xml:space="preserve"> — </w:t>
      </w:r>
      <w:r w:rsidR="000D6386" w:rsidRPr="000D6386">
        <w:t>надо незримое облечь в форму. Кооперация двух миров получится полная. Для осуществления личного своего</w:t>
      </w:r>
      <w:r w:rsidR="000D6386">
        <w:t xml:space="preserve"> — </w:t>
      </w:r>
      <w:r w:rsidR="000D6386" w:rsidRPr="000D6386">
        <w:t>условия одни, для выполнения Наших предначертаний</w:t>
      </w:r>
      <w:r w:rsidR="000D6386">
        <w:t xml:space="preserve"> — </w:t>
      </w:r>
      <w:r w:rsidR="000D6386" w:rsidRPr="000D6386">
        <w:t>совершенно иные. Там, где Лучи Твердыни очертили орбиту осуществления высших предначертаний, там они выполняются неукоснительно. Не колдуны, не волшебники, не чудодеи, но просто исполнители воли Владык. Сужденному будущему начало Положим в форме, указанной Мною.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727.</w:t>
      </w:r>
      <w:r w:rsidR="000D6386" w:rsidRPr="000D6386">
        <w:t xml:space="preserve"> </w:t>
      </w:r>
      <w:r w:rsidR="00451AC2" w:rsidRPr="00451AC2">
        <w:rPr>
          <w:b/>
        </w:rPr>
        <w:t>(М.А.Й.).</w:t>
      </w:r>
      <w:r w:rsidR="000D6386" w:rsidRPr="000D6386">
        <w:t xml:space="preserve"> Хотели узнать, чем вдохновляется друг? Теперь знаете. Позднее проверите правильность своих восприятий и будете иметь доказательства. Теперь же сознание надо настроить на созвучной Указу волне в ожидании предоставляемых возможностей. И все это надо встретить совершенно спокойно как нечто, ожидаемое давно. Мысли посланы будут. Сказанное подтвердим еще многократно. Завесу между незримым и зримым, возможным и невозможным еще приподнимем. Радостными хотим встретить вас у порога новой ступени идущих изменений, намеченных нами в вашей жизни.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728.</w:t>
      </w:r>
      <w:r w:rsidR="000D6386" w:rsidRPr="000D6386">
        <w:t xml:space="preserve"> </w:t>
      </w:r>
      <w:r w:rsidR="00451AC2" w:rsidRPr="00451AC2">
        <w:rPr>
          <w:b/>
        </w:rPr>
        <w:t>(Гуру).</w:t>
      </w:r>
      <w:r w:rsidR="000D6386" w:rsidRPr="000D6386">
        <w:t xml:space="preserve"> Кто утопает в благополучии жизни счастливой земной, тот промедлит с ответом на Зов. А вы не промедлите, ибо не жаль ничего, что придется оставить. Теперь станет понятным, почему условия вашей жизни таковы, что оторваться от них будет счастьем. Стоит ли сетовать на то, что вас так яро толкает в будущее. Скоро последует Зов, и тогда не задержитесь. Ответивший вовремя преуспеет во всем. Промедливший упустит возможности. Счастливые вы!</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729.</w:t>
      </w:r>
      <w:r w:rsidR="000D6386" w:rsidRPr="000D6386">
        <w:t xml:space="preserve"> </w:t>
      </w:r>
      <w:r w:rsidR="00451AC2" w:rsidRPr="00451AC2">
        <w:rPr>
          <w:b/>
        </w:rPr>
        <w:t>(Окт. 19).</w:t>
      </w:r>
      <w:r w:rsidR="000D6386" w:rsidRPr="000D6386">
        <w:t xml:space="preserve"> (Со сна). Настал час исполнения ваших мечтаний, час радости, час победы, час завершения кармы прошлого.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730.</w:t>
      </w:r>
      <w:r w:rsidR="000D6386" w:rsidRPr="000D6386">
        <w:t xml:space="preserve"> (458). Исполнение мысленного приказа зависит от степени астральной заинтересованности отдающего приказ. Чем она сильнее, тем приказ менее действителен. Эмоциональная личная заинтересованность и связанные с нею переживания низводят приказ в область низших вибраций и чистый огонь делают дымным и колеблющимся, лишая его силы. Человек, обуреваемый эмоциональными, бурными и отчаянными переживаниями нетерпения, страха, неуверенности, ожидания и так далее, особенно слаб и бессилен. О каких приказах можно тут говорить, когда самим собою не в силах управить такое слабое и неуравновешенное сознание. Первое условие мысленного приказа</w:t>
      </w:r>
      <w:r w:rsidR="000D6386">
        <w:t xml:space="preserve"> — </w:t>
      </w:r>
      <w:r w:rsidR="000D6386" w:rsidRPr="000D6386">
        <w:t>полное спокойствие и равновесие и почти равнодушное и, во всяком случае, бесстрастное, отношение к тому, будет он выполнен или нет. Вот именно такое состояние и порождает огонь чистой мысли, не окрашенной движениями астрала и не ослабленной таким образом участием низшей оболочки. Как слабы вообще люди, не владеющие собой. И чем больше они переживают, тем более ослабляют себя. Равновесие, дающее духу несломимую силу, тушит переживания и неистовство астрала. Самость и ее уявления не есть признак силы, но слабости. Как часто ярые служители самости, кажущиеся сильными, оказывались растерянными, жалкими трусами и ничтожествами в минуту действительной опасности или трудности. Не может самость вооружиться равновесием, ибо ее опора и вместилище</w:t>
      </w:r>
      <w:r w:rsidR="000D6386">
        <w:t xml:space="preserve"> — </w:t>
      </w:r>
      <w:r w:rsidR="000D6386" w:rsidRPr="000D6386">
        <w:t>астральная оболочка, которая по самой своей сущности не знает ни спокойствия, ни равновесия и вынуждена всегда что-то переживать, из-за чего-то волноваться и чем-то и как</w:t>
      </w:r>
      <w:r w:rsidR="007634C9">
        <w:t>-</w:t>
      </w:r>
      <w:r w:rsidR="000D6386" w:rsidRPr="000D6386">
        <w:t>то себя ублажать, то есть жить, так как в этом и заключается ее жизнь. Мы не Знаем неуравновесий. Удерживая равновесие и соблюдая его, Мы Требуем того же от близ Нас стоящих или хотящих приблизиться к Нам.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731.</w:t>
      </w:r>
      <w:r w:rsidR="000D6386" w:rsidRPr="000D6386">
        <w:t xml:space="preserve"> </w:t>
      </w:r>
      <w:r w:rsidR="00451AC2" w:rsidRPr="00451AC2">
        <w:rPr>
          <w:b/>
        </w:rPr>
        <w:t>(М.А.Й.).</w:t>
      </w:r>
      <w:r w:rsidR="000D6386" w:rsidRPr="000D6386">
        <w:t xml:space="preserve"> Когда лицом к лицу, стараетесь явить образец всяческих совершенств и достоинств, когда вдалеке и наедине, поступаете совершенно иначе. А вы, когда кончится </w:t>
      </w:r>
      <w:r w:rsidR="000D6386" w:rsidRPr="000D6386">
        <w:lastRenderedPageBreak/>
        <w:t>одиночество ваше и снова окажетесь среди близких друзей, старайтесь тогда не перед нами, а перед ними явить лучший аспект своей сущности, как будто бы вы были перед лицом Самого Владыки или как будто бы вы ощущали Его невидимое Присутствие. Такое поведение покажет знание основ и даст право на действительное приближение и заслуженную Близость. При тесном общении с близкими часто выявляются весьма отрицательные стороны характера. Много самообладания и самоотверженности надо явить, чтобы общинножитие состоялось.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732.</w:t>
      </w:r>
      <w:r w:rsidR="000D6386" w:rsidRPr="000D6386">
        <w:t xml:space="preserve"> </w:t>
      </w:r>
      <w:r w:rsidR="00451AC2" w:rsidRPr="00451AC2">
        <w:rPr>
          <w:b/>
        </w:rPr>
        <w:t>(Гуру).</w:t>
      </w:r>
      <w:r w:rsidR="000D6386" w:rsidRPr="000D6386">
        <w:t xml:space="preserve"> Вспомните как далеки от истинного дружелюбия были взаимоотношения между друзьями. Это было давно. Многое ли изменилось с тех пор, если бы повторилась возможность быть снова вместе? Можно об этом подумать и примерить сознание свое к новым условиям. Со старыми навыками к новому не подойти. Самость замолкнуть должна там, где жизнь будет строиться Именем Учителя.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733.</w:t>
      </w:r>
      <w:r w:rsidR="000D6386" w:rsidRPr="000D6386">
        <w:t xml:space="preserve"> </w:t>
      </w:r>
      <w:r w:rsidR="00451AC2" w:rsidRPr="00451AC2">
        <w:rPr>
          <w:b/>
        </w:rPr>
        <w:t>(Окт. 20).</w:t>
      </w:r>
      <w:r w:rsidR="000D6386" w:rsidRPr="000D6386">
        <w:t xml:space="preserve"> Друг Мой, со временем придется вести запись при всяких условиях</w:t>
      </w:r>
      <w:r w:rsidR="000D6386">
        <w:t xml:space="preserve"> — </w:t>
      </w:r>
      <w:r w:rsidR="000D6386" w:rsidRPr="000D6386">
        <w:t>ничто не будет уже в состоянии помешать этому. Сейчас еще действуют близкие звуки и под чужой громкоговоритель трудно сосредоточиться. Но потом будет преодолено все. Сознание и умение сосредоточиваться победят. Главное, не следует огорчаться вторжением мешающих обстоятельств и браться за перо, каковы бы они ни были. Расчленение внимания на различных предметах в одно и то же время имело уже место в прошлых веках. Придется следовать этому принципу и в данном случае, не смущаясь и не останавливаясь ничем. Раньше Общения искали в тишине и уединении, теперь будем устанавливать его тогда, когда хотим, вопреки течению жизни обычной. Можно не видеть и не слышать ничего, если воля достаточно натренирована, во всяком случае, можно сделать так, чтобы потоку мыслей уже не могли препятствовать никакие условия, даже самые невозможные.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734.</w:t>
      </w:r>
      <w:r w:rsidR="000D6386" w:rsidRPr="000D6386">
        <w:t xml:space="preserve"> (459). </w:t>
      </w:r>
      <w:r w:rsidR="00451AC2" w:rsidRPr="00451AC2">
        <w:rPr>
          <w:b/>
        </w:rPr>
        <w:t>(М.А.Й.).</w:t>
      </w:r>
      <w:r w:rsidR="000D6386" w:rsidRPr="000D6386">
        <w:t xml:space="preserve"> Когда жизнь складывается так, что радоваться уже положительно нечему, радость найдем в мыслях о будущем. Магнит будущего мощен. Утверждая мысли на нем, вовлекаемся в поле его притяжения. Смерть, то есть освобождение от тела и плотного мира, от нас никто не отнимет. А в Надземном жизнь</w:t>
      </w:r>
      <w:r w:rsidR="000D6386">
        <w:t xml:space="preserve"> — </w:t>
      </w:r>
      <w:r w:rsidR="000D6386" w:rsidRPr="000D6386">
        <w:t>по сознанию. Не осуществленное и не достигнутое здесь осуществимо и достижимо там. Устремив мысли в орбиту будущего, освобождаем сознание от власти над ним настоящего.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735.</w:t>
      </w:r>
      <w:r w:rsidR="000D6386" w:rsidRPr="000D6386">
        <w:t xml:space="preserve"> (460). </w:t>
      </w:r>
      <w:r w:rsidR="00451AC2" w:rsidRPr="00451AC2">
        <w:rPr>
          <w:b/>
        </w:rPr>
        <w:t>(Гуру).</w:t>
      </w:r>
      <w:r w:rsidR="000D6386" w:rsidRPr="000D6386">
        <w:t xml:space="preserve"> «А я все-таки дойду»</w:t>
      </w:r>
      <w:r w:rsidR="000D6386">
        <w:t xml:space="preserve"> — </w:t>
      </w:r>
      <w:r w:rsidR="000D6386" w:rsidRPr="000D6386">
        <w:t xml:space="preserve">формулу эту можно с собой взять в путь далекий и на всех перепутьях помнить о ней. Путники все, только пути-то различны. Наш путь к Свету. О нем </w:t>
      </w:r>
      <w:r w:rsidR="000D6386" w:rsidRPr="000D6386">
        <w:lastRenderedPageBreak/>
        <w:t>наши думы. Когда огонь сердца горит, не страшна тьма. Ведет к Свету горящее сердце. Лишь бы только его не угасли огни.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736.</w:t>
      </w:r>
      <w:r w:rsidR="000D6386" w:rsidRPr="000D6386">
        <w:t xml:space="preserve"> (461). </w:t>
      </w:r>
      <w:r w:rsidR="00451AC2" w:rsidRPr="00451AC2">
        <w:rPr>
          <w:b/>
        </w:rPr>
        <w:t>(Окт. 21).</w:t>
      </w:r>
      <w:r w:rsidR="000D6386" w:rsidRPr="000D6386">
        <w:t xml:space="preserve"> (Со сна). С[ердце]. </w:t>
      </w:r>
      <w:r w:rsidR="00C515BC" w:rsidRPr="004426D1">
        <w:t>416.</w:t>
      </w:r>
      <w:r w:rsidR="000D6386" w:rsidRPr="000D6386">
        <w:t xml:space="preserve"> Проблема времени</w:t>
      </w:r>
      <w:r w:rsidR="000D6386">
        <w:t xml:space="preserve"> — </w:t>
      </w:r>
      <w:r w:rsidR="000D6386" w:rsidRPr="000D6386">
        <w:t>одна из труднейших. Прошлое, канувшее в Лету, продолжает все же существовать в архивах природы, где оно может быть видимо вновь теми, кто имеет туда доступ. Следовательно, прошлое существует, хотя и в других измерениях, и бег времени на него распространяется только условно. Но в прошлом ничего уже нельзя изменить. Можно вызвать из прошлого в настоящее, то есть в сознание, те или иные картины, но они уже вне возможности воли их переделать. Будущее тоже, как и прошлое, существует в великом и вечном ныне. В чем же различие? Прошлое неизменяемо, в то время как будущее пластично. Провидцы прежних веков улавливали из пространства клише будущего, и даже очень далекого, как бы подтверждая этим, что оно в сферах каких-то уже существует в настоящем. Даже в настоящем уже нельзя ничего изменить, ибо оно есть результат неизменяемого прошлого. Каждое изменение устремлено и касается уже будущего и возможно только в будущем, хотя бы и очень близком и непосредственно связанном с текущим моментом. Переход из настоящего в порожденное Законом причинности неизбежное будущее как будто бы ставит пластичность его в зависимость от породивших его причин. Железный Закон причин и следствий не позволяет последним уклониться от неизбежного и этими причинами предначертанного курса. Таким образом, будущее как бы уже зафиксировано в настоящем порождающими или породившими его причинами. Для Нас будущее как следствие прошлых причин не скрыто от осознания. Мы Видим его, ибо в Высших Измерениях пространства оно является уже как бы прошлым, обусловленным тем, чем оно порождается, то есть совершенно определенными и конкретными причинами. Эти причины, будучи вполне реальными и явными в настоящем или прошедшем, порождают и должны породить такие же явные и неизбежные следствия. Решение проблемы времени следует искать в сфере незыблемости Закона причин и следствий. Их цепь непрерывна от начала и до конца и неизменяема. Пущенная в колесо действия причина обуславливает будущее как неизбежное ее следствие. Зная причины, можно знать будущее и по качеству и природе звеньев этой цепи предвидеть и даже видеть его. Поэтому можно, не уклоняясь от действительности, сказать, что будущее уже существует. Живем в мире причинности и строим будущее по Законам 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737.</w:t>
      </w:r>
      <w:r w:rsidR="000D6386" w:rsidRPr="000D6386">
        <w:t xml:space="preserve"> (462). </w:t>
      </w:r>
      <w:r w:rsidR="00451AC2" w:rsidRPr="00451AC2">
        <w:rPr>
          <w:b/>
        </w:rPr>
        <w:t>(М.А.Й.).</w:t>
      </w:r>
      <w:r w:rsidR="000D6386" w:rsidRPr="000D6386">
        <w:t xml:space="preserve"> Будущее</w:t>
      </w:r>
      <w:r w:rsidR="000D6386">
        <w:t xml:space="preserve"> — </w:t>
      </w:r>
      <w:r w:rsidR="000D6386" w:rsidRPr="000D6386">
        <w:t>и свое, индивидуальное, и общечеловеческое</w:t>
      </w:r>
      <w:r w:rsidR="000D6386">
        <w:t xml:space="preserve"> — </w:t>
      </w:r>
      <w:r w:rsidR="000D6386" w:rsidRPr="000D6386">
        <w:t xml:space="preserve">строится утверждением соответствующих начинаний, или причин, причем сознательное строительство идет в понимании и приложении Закона созвучия. Закон выражается просто: по природе зерна и всходы. Каждое зерно дает растение согласно </w:t>
      </w:r>
      <w:r w:rsidR="000D6386" w:rsidRPr="000D6386">
        <w:lastRenderedPageBreak/>
        <w:t>своему виду. Зерно пшеницы не породит овса. Это соответствие касается всех сторон человеческой жизни. Поэтому можно сказать, что Закон причин и следствий творит, или действует, по созвучию, или соответствию, следствия с породившей его причиной. Кармическое следствие уже никто и ничто не может исправить, пока оно не исчерпает себя до конца. Бережность к своим действиям, то есть творящим следствия причинам, необходимо явить сознательную и целеустремленную, ибо все дает свой плод. Будущее творится волей свободной, которая тотчас же теряет эту свободу, как только причина создана и пущена в колесо исполнения. Создавать карму свою во власти человека, но уже не во власти его ее, созданную им, уничтожить.</w:t>
      </w:r>
    </w:p>
    <w:p w:rsidR="00D8779F" w:rsidRDefault="00D8779F" w:rsidP="000D6386"/>
    <w:p w:rsidR="000D6386" w:rsidRPr="000D6386" w:rsidRDefault="000C1121" w:rsidP="000D6386">
      <w:r w:rsidRPr="000C1121">
        <w:rPr>
          <w:b/>
        </w:rPr>
        <w:t>1965</w:t>
      </w:r>
      <w:r>
        <w:rPr>
          <w:b/>
        </w:rPr>
        <w:t xml:space="preserve"> г. </w:t>
      </w:r>
      <w:r w:rsidR="00C515BC" w:rsidRPr="00C515BC">
        <w:rPr>
          <w:b/>
        </w:rPr>
        <w:t>738.</w:t>
      </w:r>
      <w:r w:rsidR="000D6386" w:rsidRPr="000D6386">
        <w:t xml:space="preserve"> (463). </w:t>
      </w:r>
      <w:r w:rsidR="00451AC2" w:rsidRPr="00451AC2">
        <w:rPr>
          <w:b/>
        </w:rPr>
        <w:t>(Гуру).</w:t>
      </w:r>
      <w:r w:rsidR="000D6386" w:rsidRPr="000D6386">
        <w:t xml:space="preserve"> Если Христос</w:t>
      </w:r>
      <w:r w:rsidR="000D6386">
        <w:t xml:space="preserve"> — </w:t>
      </w:r>
      <w:r w:rsidR="000D6386" w:rsidRPr="000D6386">
        <w:t>причина, то Майтрейя</w:t>
      </w:r>
      <w:r w:rsidR="000D6386">
        <w:t xml:space="preserve"> — </w:t>
      </w:r>
      <w:r w:rsidR="000D6386" w:rsidRPr="000D6386">
        <w:t>следствие. Цепь непрерывна, и будущее суждено. Непреложность его поймем как действие Закона кармической неизбежности. Каких бы Сфер Высших Измерений ни касалось будущее,</w:t>
      </w:r>
      <w:r w:rsidR="000D6386">
        <w:t xml:space="preserve"> — </w:t>
      </w:r>
      <w:r w:rsidR="000D6386" w:rsidRPr="000D6386">
        <w:t>оно существует, оно уже есть, и уничтожить сущее невозможно. Непреложность Плана Владык надо понять как нечто, не подлежащее отмене или изменению. Подвижность Плана касается деталей и методов его осуществления, но не Основ.</w:t>
      </w:r>
    </w:p>
    <w:p w:rsidR="00D8779F" w:rsidRDefault="00D8779F" w:rsidP="000D6386"/>
    <w:p w:rsidR="000D6386" w:rsidRPr="000D6386" w:rsidRDefault="000D6386" w:rsidP="004426D1">
      <w:pPr>
        <w:pStyle w:val="Quote"/>
      </w:pPr>
      <w:r w:rsidRPr="000D6386">
        <w:t>22 проспал и ничего не писал.</w:t>
      </w:r>
    </w:p>
    <w:p w:rsidR="000D6386" w:rsidRPr="000D6386" w:rsidRDefault="000C1121" w:rsidP="000D6386">
      <w:r w:rsidRPr="000C1121">
        <w:rPr>
          <w:b/>
        </w:rPr>
        <w:t>1965</w:t>
      </w:r>
      <w:r>
        <w:rPr>
          <w:b/>
        </w:rPr>
        <w:t xml:space="preserve"> г. </w:t>
      </w:r>
      <w:r w:rsidR="00C515BC" w:rsidRPr="00C515BC">
        <w:rPr>
          <w:b/>
        </w:rPr>
        <w:t>739.</w:t>
      </w:r>
      <w:r w:rsidR="000D6386" w:rsidRPr="000D6386">
        <w:t xml:space="preserve"> </w:t>
      </w:r>
      <w:r w:rsidR="00451AC2" w:rsidRPr="00451AC2">
        <w:rPr>
          <w:b/>
        </w:rPr>
        <w:t>(Окт. 23).</w:t>
      </w:r>
      <w:r w:rsidR="000D6386" w:rsidRPr="000D6386">
        <w:t xml:space="preserve"> (Со сна). ...... где она может жить в уединении, не будучи убиваема каждое мгновение.</w:t>
      </w:r>
    </w:p>
    <w:p w:rsidR="000D6386" w:rsidRPr="000D6386" w:rsidRDefault="000D6386" w:rsidP="000D6386">
      <w:r w:rsidRPr="000D6386">
        <w:t>Это, по-видимому, касалось Н[ины], уловил только конец фразы.</w:t>
      </w:r>
    </w:p>
    <w:p w:rsidR="000D6386" w:rsidRPr="000D6386" w:rsidRDefault="000D6386" w:rsidP="000D6386">
      <w:r w:rsidRPr="000D6386">
        <w:t>Перед нами столько времени еще впереди (для) совместной работы. Давайте попробуем так &lt;...&gt; Сын Мой, голову выше, поверх всего. «Допущен, не допущен...»</w:t>
      </w:r>
      <w:r>
        <w:t xml:space="preserve"> — </w:t>
      </w:r>
      <w:r w:rsidRPr="000D6386">
        <w:t>это пусть думают они, не утвердившиеся (на или) во Мне, но не ты, сын Мой,</w:t>
      </w:r>
      <w:r>
        <w:t xml:space="preserve"> — </w:t>
      </w:r>
      <w:r w:rsidRPr="000D6386">
        <w:t>плоть от плоти, кровь от крови и дух от Духа. Я в тебе</w:t>
      </w:r>
      <w:r>
        <w:t xml:space="preserve"> — </w:t>
      </w:r>
      <w:r w:rsidRPr="000D6386">
        <w:t>наивысшее. По Мне и равняйся. Тонкое одеяние твое соткано мыслью. Какова мысль, таково и оно. Глаз напрягается в видении Меня, и ухо</w:t>
      </w:r>
      <w:r>
        <w:t xml:space="preserve"> — </w:t>
      </w:r>
      <w:r w:rsidRPr="000D6386">
        <w:t>в слышании. Увидеть и услышать</w:t>
      </w:r>
      <w:r>
        <w:t xml:space="preserve"> — </w:t>
      </w:r>
      <w:r w:rsidRPr="000D6386">
        <w:t>вот твоя цель и мечта, и ощутить Меня. Мечта</w:t>
      </w:r>
      <w:r>
        <w:t xml:space="preserve"> — </w:t>
      </w:r>
      <w:r w:rsidRPr="000D6386">
        <w:t>это дорога (путь, средство) осуществить ее в жизни. Зрение физическое</w:t>
      </w:r>
      <w:r>
        <w:t xml:space="preserve"> — </w:t>
      </w:r>
      <w:r w:rsidRPr="000D6386">
        <w:t>прообраз тонкого и огненного, и слух</w:t>
      </w:r>
      <w:r>
        <w:t xml:space="preserve"> — </w:t>
      </w:r>
      <w:r w:rsidRPr="000D6386">
        <w:t>тоже. Их утверждая сейчас, действительность утверждаешь, которая заменит собой очевидность. Ты Мною живи, но не собой</w:t>
      </w:r>
      <w:r>
        <w:t xml:space="preserve"> — </w:t>
      </w:r>
      <w:r w:rsidRPr="000D6386">
        <w:t>коротким, временным и преходящим. Ты во Мне. Будь во Мне постоянно, и тогда Я Пребуду в тебе. Почему по утрам только, а не в течение всего дня? К глазам и ушам добавь сознание и сердце. Сознание надо вложить в глаза, и уши, и в сердце, то есть сознание переносится в сердце, которое видит и слышит. Там, где сердце, там и все остальное, то есть там и они (уши и глаза). Глаза</w:t>
      </w:r>
      <w:r>
        <w:t xml:space="preserve"> — </w:t>
      </w:r>
      <w:r w:rsidRPr="000D6386">
        <w:t>в глаза, уши</w:t>
      </w:r>
      <w:r>
        <w:t xml:space="preserve"> — </w:t>
      </w:r>
      <w:r w:rsidRPr="000D6386">
        <w:t>в уши, сознание</w:t>
      </w:r>
      <w:r>
        <w:t xml:space="preserve"> — </w:t>
      </w:r>
      <w:r w:rsidRPr="000D6386">
        <w:t>в Сознание и сердце</w:t>
      </w:r>
      <w:r>
        <w:t xml:space="preserve"> — </w:t>
      </w:r>
      <w:r w:rsidRPr="000D6386">
        <w:t>в Сердце. Так достигается слияние, объединение, или единение в духе со Мною. Переносятся просто</w:t>
      </w:r>
      <w:r>
        <w:t xml:space="preserve"> — </w:t>
      </w:r>
      <w:r w:rsidRPr="000D6386">
        <w:t xml:space="preserve">любовью. Венчается дело концом, а </w:t>
      </w:r>
      <w:r w:rsidRPr="000D6386">
        <w:lastRenderedPageBreak/>
        <w:t>достижение</w:t>
      </w:r>
      <w:r>
        <w:t xml:space="preserve"> — </w:t>
      </w:r>
      <w:r w:rsidRPr="000D6386">
        <w:t>любовью. Любите Меня, и умножите достижения. Через любовь</w:t>
      </w:r>
      <w:r>
        <w:t xml:space="preserve"> — </w:t>
      </w:r>
      <w:r w:rsidRPr="000D6386">
        <w:t>к счастью слиянья со Мною. И (полное) сосредоточение достигается тоже любовью. Ею легко достижимо оно. Сильно любимое</w:t>
      </w:r>
      <w:r>
        <w:t xml:space="preserve"> — </w:t>
      </w:r>
      <w:r w:rsidRPr="000D6386">
        <w:t>мощный магнит, влекущая сила к себе. Избравший Меня Альфой и Омегой своих устремлений огненно преуспеет, ибо во Мне всё. Полагающий всё в чем-то другом его потеряет, даже если достигнет. Но полагая свое всё во Мне, строит дом своего духа на Камне Вечного Основания Жизни. Так Говорю Я, Шамбалы Владыка, тебе в преддверии Часа.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740.</w:t>
      </w:r>
      <w:r w:rsidR="000D6386" w:rsidRPr="000D6386">
        <w:t xml:space="preserve"> (464). Пусть они говорят, что хотят, они ничего не знают. Но знающий пусть говорит то, что Хочу Я. Знание Мое непреходяще. И через тысячу лет слово Мое сохранит свою силу, как сохранили ее зерна пшеницы, найденные в древних гробницах. В них сущность жизни</w:t>
      </w:r>
      <w:r w:rsidR="000D6386">
        <w:t xml:space="preserve"> — </w:t>
      </w:r>
      <w:r w:rsidR="000D6386" w:rsidRPr="000D6386">
        <w:t>Огонь. И слова Мои</w:t>
      </w:r>
      <w:r w:rsidR="000D6386">
        <w:t xml:space="preserve"> — </w:t>
      </w:r>
      <w:r w:rsidR="000D6386" w:rsidRPr="000D6386">
        <w:t>огненны тоже. Неумирающая сила слова зависит от качества, силы, степени и напряжения огня, вложенных в него. Та же сила и в слове печатном, если оно от огня. Много печатных листов с пустыми словами. Пустые оболочки порождают пустые слова. Но слово Мое</w:t>
      </w:r>
      <w:r w:rsidR="000D6386">
        <w:t xml:space="preserve"> — </w:t>
      </w:r>
      <w:r w:rsidR="000D6386" w:rsidRPr="000D6386">
        <w:t>огненно. Поэтому и Записи эти будут читать и почерпать от их огненности. Поэтому и воздействие их на сознание мощно. Оно загорается от этих слов, и дух питается ими. Ценность, смысл и значение слов</w:t>
      </w:r>
      <w:r w:rsidR="000D6386">
        <w:t xml:space="preserve"> — </w:t>
      </w:r>
      <w:r w:rsidR="000D6386" w:rsidRPr="000D6386">
        <w:t>в их огненности. Искры и вспышки огней рассеяны по страницам Великих Писаний. Не умирают во времени книги такие. В этом также кроется и отличие великих писателей и поэтов, художников и композиторов от невеликих. Огонь</w:t>
      </w:r>
      <w:r w:rsidR="000D6386">
        <w:t xml:space="preserve"> — </w:t>
      </w:r>
      <w:r w:rsidR="000D6386" w:rsidRPr="000D6386">
        <w:t>символ жизни. Живем и восходим Огнем.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741.</w:t>
      </w:r>
      <w:r w:rsidR="000D6386" w:rsidRPr="000D6386">
        <w:t xml:space="preserve"> (465). </w:t>
      </w:r>
      <w:r w:rsidR="00451AC2" w:rsidRPr="00451AC2">
        <w:rPr>
          <w:b/>
        </w:rPr>
        <w:t>(М.А.Й.).</w:t>
      </w:r>
      <w:r w:rsidR="000D6386" w:rsidRPr="000D6386">
        <w:t xml:space="preserve"> Р[одной] м[ой], как радостно ощущать токи сердца, устремленные к нам. Они порождают неизбежность ответности нашей. Происходит замыкание, и контакт, и взаимообмен тончайших энергий. Вся сила общения именно во взаимообмене.</w:t>
      </w:r>
      <w:r w:rsidR="007C2D79">
        <w:t xml:space="preserve"> </w:t>
      </w:r>
      <w:r w:rsidR="000D6386" w:rsidRPr="000D6386">
        <w:t>Обязательное условие</w:t>
      </w:r>
      <w:r w:rsidR="000D6386">
        <w:t xml:space="preserve"> — </w:t>
      </w:r>
      <w:r w:rsidR="000D6386" w:rsidRPr="000D6386">
        <w:t>это чтобы токи шли туда и обратно. При односторонности не получается замыкания и взаимообмен невозможен. Давно уже Говорилось, что для получения нужно что-то принести, хотя бы малое, что-то, во что можно было бы дать. Не принесший ничего не получает. Но зато как радостно и вдохновенно дающему, когда может он дать мерою полной в ответ на пламенное обращение сердца. Так мало и несовершенно понимается обращение. Получить хотят все, но не умеют и не знают, как обратиться. Отсюда столько пустых обращений, не приносящих никому ничего. Все дело в сердце. Обращение всем сердцем не может остаться без ответа. А для этого нужно, чтобы сердце было живым. У многих умерло сердце, хотя все еще бьется. Умершие сердцем обратиться не могут. Их лучше назвать «молчащие сердцем»</w:t>
      </w:r>
      <w:r w:rsidR="000D6386">
        <w:t xml:space="preserve"> — </w:t>
      </w:r>
      <w:r w:rsidR="000D6386" w:rsidRPr="000D6386">
        <w:t xml:space="preserve">понятнее будет. Умолкшие сердцем, молчащие сердцем, смердят. Зловоние смерти ужасно. Ужасно зловоние живого </w:t>
      </w:r>
      <w:r w:rsidR="000D6386" w:rsidRPr="000D6386">
        <w:lastRenderedPageBreak/>
        <w:t>тела, если умер в нем дух и сердце замолкло. Разные виды смерти бывают. Живые мертвецы</w:t>
      </w:r>
      <w:r w:rsidR="000D6386">
        <w:t xml:space="preserve"> — </w:t>
      </w:r>
      <w:r w:rsidR="000D6386" w:rsidRPr="000D6386">
        <w:t>самое ужасное явление века. Их много бродит по лику Земли, в духе и духом умерших.</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742.</w:t>
      </w:r>
      <w:r w:rsidR="000D6386" w:rsidRPr="000D6386">
        <w:t xml:space="preserve"> </w:t>
      </w:r>
      <w:r w:rsidR="00451AC2" w:rsidRPr="00451AC2">
        <w:rPr>
          <w:b/>
        </w:rPr>
        <w:t>(Гуру).</w:t>
      </w:r>
      <w:r w:rsidR="000D6386" w:rsidRPr="000D6386">
        <w:t xml:space="preserve"> Не всегда сознание настроено полнострунно. Причин этому много. Огорчаться не будем, ибо многие совершенно не зависят от нас. Но зато будем помнить крепко и постоянно, что за перерывом ярких и полных поступлений всегда будет следовать новый подъем. Это памятование об идущем подъеме пусть будет знаком уверенности в Учителе, в том, что неизменяем Ведущий. Тогда можно спокойно смотреть в будущее, зная, что Близость Его</w:t>
      </w:r>
      <w:r w:rsidR="000D6386">
        <w:t xml:space="preserve"> — </w:t>
      </w:r>
      <w:r w:rsidR="000D6386" w:rsidRPr="000D6386">
        <w:t>навсегда. Многих ли знаете среди позванных вами, о ком можете порадоваться сердцем? Так же и мы. Потому будьте уверены, что ответом на устремление, преданность, постоянство и любовь будут Помощь, Внимание и Забота.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743.</w:t>
      </w:r>
      <w:r w:rsidR="000D6386" w:rsidRPr="000D6386">
        <w:t xml:space="preserve"> (466). </w:t>
      </w:r>
      <w:r w:rsidR="00451AC2" w:rsidRPr="00451AC2">
        <w:rPr>
          <w:b/>
        </w:rPr>
        <w:t>(Окт. 24).</w:t>
      </w:r>
      <w:r w:rsidR="000D6386" w:rsidRPr="000D6386">
        <w:t xml:space="preserve"> Перенос сознания в той или иной степени совершается всякий раз, когда мысль</w:t>
      </w:r>
      <w:r w:rsidR="009818A8">
        <w:t xml:space="preserve"> </w:t>
      </w:r>
      <w:r w:rsidR="000D6386" w:rsidRPr="000D6386">
        <w:t>устремляется к избранному объекту. Тогда с ним устанавливается мост, или канал связи, и порождается ток тонкой энергии. Этими токами сознание связывает себя со всем, к чему направляется мысль. Мысль магнетична, и объект мысли заряжается магнетической силой. Это особенно ярко уявляется на предметах, которыми владеет человек, или вещах, находящихся в его обладании. Всякая собственность имеет в себе эту магнетическую силу притяжения. Скупец, сидящий над своими сокровищами, крепко окутан этими магнитными притяжениями вещей, которые он считает своими. Видов этих притяжений очень много, и они весьма разнообразны. Бутылка вина для пьяницы и карты для игрока имеют не меньше притяжения. Объекты, притягивающие к себе сознание, разделяются на невидимые и видимые. Притяжения к тем или другим формам мыслей, часто весьма невысокого свойства, имеют отношение к невидимым объектам притяжения. Эти притяжения могут быть необычайно сильными, и часто сознание не может бороться с ними, безвольно им подчиняясь. Архат свободен от земных притяжений всех видов, незримых и зримых. Незримые низшие притяжения тесно связаны с Землею. На него действуют и он подвержен и ответствует сознательно только притяжениям высшим, когда Фокус Иерархии Света становится единым объектом всех его устремлений. Ответствующий только на высшие притяжения свободен от власти Земли. Идущий ко Мне учится тонко разбираться в характере тех притяжений, на которые реагируют его оболочки. Каждое притяжение соответствует определенной сфере пространства, которая стремится вовлечь дух в свою орбиту. Пребывание в Тонком Мире</w:t>
      </w:r>
      <w:r w:rsidR="000D6386">
        <w:t xml:space="preserve"> — </w:t>
      </w:r>
      <w:r w:rsidR="000D6386" w:rsidRPr="000D6386">
        <w:t>по слоям, созвучным устремлениям человека и тем притяжениям, которые он породил на Земле.</w:t>
      </w:r>
    </w:p>
    <w:p w:rsidR="00D8779F" w:rsidRDefault="00D8779F" w:rsidP="000D6386"/>
    <w:p w:rsidR="000D6386" w:rsidRPr="000D6386" w:rsidRDefault="000C1121" w:rsidP="000D6386">
      <w:r w:rsidRPr="000C1121">
        <w:rPr>
          <w:b/>
        </w:rPr>
        <w:lastRenderedPageBreak/>
        <w:t>1</w:t>
      </w:r>
      <w:r>
        <w:rPr>
          <w:b/>
          <w:lang w:val="en-US"/>
        </w:rPr>
        <w:t>965</w:t>
      </w:r>
      <w:r>
        <w:rPr>
          <w:b/>
        </w:rPr>
        <w:t xml:space="preserve"> г. </w:t>
      </w:r>
      <w:r w:rsidR="00C515BC" w:rsidRPr="00C515BC">
        <w:rPr>
          <w:b/>
        </w:rPr>
        <w:t>744.</w:t>
      </w:r>
      <w:r w:rsidR="000D6386" w:rsidRPr="000D6386">
        <w:t xml:space="preserve"> (467). </w:t>
      </w:r>
      <w:r w:rsidR="00451AC2" w:rsidRPr="00451AC2">
        <w:rPr>
          <w:b/>
        </w:rPr>
        <w:t>(М.А.Й.).</w:t>
      </w:r>
      <w:r w:rsidR="000D6386" w:rsidRPr="000D6386">
        <w:t xml:space="preserve"> Притяжение к Высшему Миру устанавливается сознательно и усиливается принятым ритмом. Оно не от плотного мира и потому не прекращается и не исчезает со смертью плотного тела, но, наоборот, усиливается вследствие освобождения от грубой оболочки. Идущий к Владыке в теле земном, освободившись от него, получает крылья. Можно их получить еще на Земле, и тогда доступны полеты в теле Света. Много чудесного в жизни того, кто перешел черту, за которой назад уже нет возврата. Это те, кто путь свой решил навсегда. Половинчатая решимость не годится. Только когда все сознание, вся мысль, все сердце отдаются Владыке, можно считать, что черта перейдена.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745.</w:t>
      </w:r>
      <w:r w:rsidR="000D6386" w:rsidRPr="000D6386">
        <w:t xml:space="preserve"> (468). </w:t>
      </w:r>
      <w:r w:rsidR="00451AC2" w:rsidRPr="00451AC2">
        <w:rPr>
          <w:b/>
        </w:rPr>
        <w:t>(Гуру).</w:t>
      </w:r>
      <w:r w:rsidR="000D6386" w:rsidRPr="000D6386">
        <w:t xml:space="preserve"> Глаза или подобие глаз сохраняются в огненном теле. Это явление можно считать символом способности человека видеть. То же можно сказать и о других чувствах, хотя и не видимых, возможно, столь явно. Но глаза сохраняются. У Духов Великих они, вернее, выражение их, уже не меняется даже при смене тел, то есть при новом воплощении. Конечно, изменения происходят, так как Великие Духи тоже продолжают подниматься по Лестнице Света, но эти изменения не отражаются на сущности Лучей глаз, хотя они и возрастают в своей силе и мощи. Старайтесь запомнить глаза.</w:t>
      </w:r>
    </w:p>
    <w:p w:rsidR="00451AC2" w:rsidRDefault="00451AC2" w:rsidP="000D6386"/>
    <w:p w:rsidR="000D6386" w:rsidRPr="000D6386" w:rsidRDefault="000D6386" w:rsidP="00200EC7">
      <w:pPr>
        <w:pStyle w:val="Quote"/>
      </w:pPr>
      <w:r w:rsidRPr="000D6386">
        <w:t>Недели три тому назад в колодце нашего огорода оказался труп черной собаки. Когда вытаскивал и, оттащив в дальний угол, возвращался во двор, сосед, мне помогавший, ударил меня в ногу острием багра, которым освобождали и зацепляли уже надувшийся труп. Крови на ноге не оказалось и видимой ранки тоже. Дезинфицировал спиртом и марганцем. Думаю, что все было подстроено тьмою.</w:t>
      </w:r>
    </w:p>
    <w:p w:rsidR="000D6386" w:rsidRPr="000D6386" w:rsidRDefault="000D6386" w:rsidP="00200EC7">
      <w:pPr>
        <w:pStyle w:val="Quote"/>
      </w:pPr>
      <w:r w:rsidRPr="000D6386">
        <w:t>Вчера был жестоко выведен из равновесия собственной половиной. Ночь не спал из-за отравления организма. Ночью виделись слабые очертания массы разнополых лиц. Видел занавески и другие предметы с открытыми и закрытыми глазами. Разновесие очень мучительно, и был атакован неизжитыми мыслями.</w:t>
      </w:r>
    </w:p>
    <w:p w:rsidR="000D6386" w:rsidRPr="000D6386" w:rsidRDefault="000C1121" w:rsidP="000D6386">
      <w:r w:rsidRPr="000C1121">
        <w:rPr>
          <w:b/>
        </w:rPr>
        <w:t>1</w:t>
      </w:r>
      <w:r>
        <w:rPr>
          <w:b/>
          <w:lang w:val="en-US"/>
        </w:rPr>
        <w:t>965</w:t>
      </w:r>
      <w:r>
        <w:rPr>
          <w:b/>
        </w:rPr>
        <w:t xml:space="preserve"> г. </w:t>
      </w:r>
      <w:r w:rsidR="00C515BC" w:rsidRPr="00C515BC">
        <w:rPr>
          <w:b/>
        </w:rPr>
        <w:t>746.</w:t>
      </w:r>
      <w:r w:rsidR="000D6386" w:rsidRPr="000D6386">
        <w:t xml:space="preserve"> (469). </w:t>
      </w:r>
      <w:r w:rsidR="00451AC2" w:rsidRPr="00451AC2">
        <w:rPr>
          <w:b/>
        </w:rPr>
        <w:t>(Окт. 25).</w:t>
      </w:r>
      <w:r w:rsidR="000D6386" w:rsidRPr="000D6386">
        <w:t xml:space="preserve"> Потеря равновесия может быть очень опасна для организма. Вспышки неуравновесия прожигают заградительную сеть и делают внутреннюю сущность открытой для враждебных воздействий. Восстановить сожженную вспышкой фосфорную ткань мгновенно или быстро невозможно. И состояние незащищенности длится некоторое время. Вот этот-то период и представляет собою особенную опасность от нежелательных вторжений. Придется устанавливать на самом себе, появились ли тонкие облики неизвестных совершенно людей вследствие незащищенности организма или же благодаря данному Мною упражнению. Собственный опыт и наблюдательность полезнее </w:t>
      </w:r>
      <w:r w:rsidR="000D6386" w:rsidRPr="000D6386">
        <w:lastRenderedPageBreak/>
        <w:t>разъяснений со стороны. Должен Добавить: нет ничего в мире, ради чего стоило бы платить ценою утраты равновесия.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747.</w:t>
      </w:r>
      <w:r w:rsidR="000D6386" w:rsidRPr="000D6386">
        <w:t xml:space="preserve"> </w:t>
      </w:r>
      <w:r w:rsidR="00451AC2" w:rsidRPr="00451AC2">
        <w:rPr>
          <w:b/>
        </w:rPr>
        <w:t>(М.А.Й.).</w:t>
      </w:r>
      <w:r w:rsidR="000D6386" w:rsidRPr="000D6386">
        <w:t xml:space="preserve"> Испытания и кармические отягощения чаще всего идут через окружающих и, особенно, через близких. Если подсчитать, сколько тяжелых переживаний причинили друзья или сродственники, станет понятным, почему было Сказано, что «враги человеку домашние его». Полная открытость сознания недопустима ни с кем из людей. Полная открытость означает и полную незащищенность. Указано ясно: ларец быть должен закрытым.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748.</w:t>
      </w:r>
      <w:r w:rsidR="000D6386" w:rsidRPr="000D6386">
        <w:t xml:space="preserve"> (470). </w:t>
      </w:r>
      <w:r w:rsidR="00451AC2" w:rsidRPr="00451AC2">
        <w:rPr>
          <w:b/>
        </w:rPr>
        <w:t>(Гуру).</w:t>
      </w:r>
      <w:r w:rsidR="000D6386" w:rsidRPr="000D6386">
        <w:t xml:space="preserve"> Всегда надо быть начеку, готовым к тому, чтобы отразить любую попытку нарушить равновесие, откуда бы она ни шла. Удары преимущественно наносятся по слабым или незащищенным местам; и для нанесения их темные используют всех, кого могут. Раковина улитки</w:t>
      </w:r>
      <w:r w:rsidR="000D6386">
        <w:t xml:space="preserve"> — </w:t>
      </w:r>
      <w:r w:rsidR="000D6386" w:rsidRPr="000D6386">
        <w:t>хороший пример защищенности.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749.</w:t>
      </w:r>
      <w:r w:rsidR="000D6386" w:rsidRPr="000D6386">
        <w:t xml:space="preserve"> (471). </w:t>
      </w:r>
      <w:r w:rsidR="00451AC2" w:rsidRPr="00451AC2">
        <w:rPr>
          <w:b/>
        </w:rPr>
        <w:t>(Окт. 26).</w:t>
      </w:r>
      <w:r w:rsidR="000D6386" w:rsidRPr="000D6386">
        <w:t xml:space="preserve"> Когда все слова уже сказаны, остается действие. Перейти от слов к делу, от теории к практике когда-то все же придется во всей полноте приложения Учения в жизни каждого дня. Но сопротивление своего собственного внутреннего противодействия, того, что подлежит преодолению, будет возрастать по мере роста устремления. Чем сильнее устремление, тем сильнее и противодействие тех элементов в себе, которые должны быть изжиты. Только суровая дисциплина духа в состоянии разрешить эту проблему. Нужна очень большая решимость идти до конца и сильная воля. Кто уверен за волю свою, может войти.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750.</w:t>
      </w:r>
      <w:r w:rsidR="000D6386" w:rsidRPr="000D6386">
        <w:t xml:space="preserve"> (472). </w:t>
      </w:r>
      <w:r w:rsidR="00451AC2" w:rsidRPr="00451AC2">
        <w:rPr>
          <w:b/>
        </w:rPr>
        <w:t>(М.А.Й.).</w:t>
      </w:r>
      <w:r w:rsidR="000D6386" w:rsidRPr="000D6386">
        <w:t xml:space="preserve"> Самопроверка тоже нужна, чтобы видеть действительное состояние сознания. Вот считаем, что любим Учителя, а явить доказательства силы своего чувства поступками и действиями своими не можем. В чем же дело? Неужели воображаемая любовь так далека от настоящей, что не хватает решимости ее утверждать своей жизнью? Когда Говорилось о принципе «рукой и ногой человеческой», имелось в виду то условие, когда приложение Учения в жизни идет параллельно и неотрывно с его теоретическим усвоением. Ответственность возрастает по мере понимания Учения. Лучше не знать, чем знать и все же не делать и не поступать так, как диктует знание. Людей можно разделить на тех, кто не ведает, что творят, и кто ведает. Ведающие и все же творящие вопреки тому, что они знают, создают себе тяжкую карму, ибо оправдания не имеют.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751.</w:t>
      </w:r>
      <w:r w:rsidR="000D6386" w:rsidRPr="000D6386">
        <w:t xml:space="preserve"> (473). </w:t>
      </w:r>
      <w:r w:rsidR="00451AC2" w:rsidRPr="00451AC2">
        <w:rPr>
          <w:b/>
        </w:rPr>
        <w:t>(Гуру).</w:t>
      </w:r>
      <w:r w:rsidR="000D6386" w:rsidRPr="000D6386">
        <w:t xml:space="preserve"> Кто же может явить действия, кроме самого ученика, и именно в условиях самого ярого противодействия. Даже поверхностное знакомство с жизнеописанием великих людей </w:t>
      </w:r>
      <w:r w:rsidR="000D6386" w:rsidRPr="000D6386">
        <w:lastRenderedPageBreak/>
        <w:t>покажет, сколь тяжела была их личная жизнь, уже не говоря о тех, кто шел на костры и на муки. Крылья Алайи куются в огнях испытаний. Путь истинного ученика труден необычайно.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752.</w:t>
      </w:r>
      <w:r w:rsidR="000D6386" w:rsidRPr="000D6386">
        <w:t xml:space="preserve"> (474). </w:t>
      </w:r>
      <w:r w:rsidR="00451AC2" w:rsidRPr="00451AC2">
        <w:rPr>
          <w:b/>
        </w:rPr>
        <w:t>(Окт. 27).</w:t>
      </w:r>
      <w:r w:rsidR="000D6386" w:rsidRPr="000D6386">
        <w:t xml:space="preserve"> Когда что-то внешнее, идущее со стороны, явно мешает Общению, это внешнее преодолевается внутри, то есть сознание настраивается на такой волне, что мешающее уже не мешает, утрачивая свою власть над сознанием мешать. Это будет победой над внешним противодействием. Конечно, главное условие</w:t>
      </w:r>
      <w:r w:rsidR="000D6386">
        <w:t xml:space="preserve"> — </w:t>
      </w:r>
      <w:r w:rsidR="000D6386" w:rsidRPr="000D6386">
        <w:t>это сохранение полного равновесия. Мешали и раньше, только в степени меньшей. Лишь в самом начале Я Охранял от внешних вторжений, пока способности еще не окрепли. Но постепенно внешние противодействия усиливались, чтобы внутренняя сила противления росла и умножалась от них. И сейчас под ярые звуки радио тут же, рядом, за стеной, запись все же не прерывается. Это показывает на очень высокую степень способности преодоления воздействий внешней среды. Дух должен подготовиться к очень большим напряжениям во всех мирах и выработать в себе стойкость выдерживать их, не теряя равновесия. Равновесие удерживается сердцем. Иммунитет духа в сердце. Нелегко не дозволять, чтобы утонченное сердце не реагировало на грубость людей и на шершавость условий земных. Огненная воля становится на страже, и она допускает переживать или не переживать ярость нападок. Будем считать, что все, яро идущее против,</w:t>
      </w:r>
      <w:r w:rsidR="000D6386">
        <w:t xml:space="preserve"> — </w:t>
      </w:r>
      <w:r w:rsidR="000D6386" w:rsidRPr="000D6386">
        <w:t>от тьмы. А с тьмою борьба</w:t>
      </w:r>
      <w:r w:rsidR="000D6386">
        <w:t xml:space="preserve"> — </w:t>
      </w:r>
      <w:r w:rsidR="000D6386" w:rsidRPr="000D6386">
        <w:t>только светом, с тьмою вовне</w:t>
      </w:r>
      <w:r w:rsidR="000D6386">
        <w:t xml:space="preserve"> — </w:t>
      </w:r>
      <w:r w:rsidR="000D6386" w:rsidRPr="000D6386">
        <w:t>светом в себе.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753.</w:t>
      </w:r>
      <w:r w:rsidR="000D6386" w:rsidRPr="000D6386">
        <w:t xml:space="preserve"> (475). </w:t>
      </w:r>
      <w:r w:rsidR="00451AC2" w:rsidRPr="00451AC2">
        <w:rPr>
          <w:b/>
        </w:rPr>
        <w:t>(М.А.Й.).</w:t>
      </w:r>
      <w:r w:rsidR="000D6386" w:rsidRPr="000D6386">
        <w:t xml:space="preserve"> Омрачения только не допускайте, когда начинает неистовствовать тьма, ибо именно его-то и добиваются мучители ваши. Им надо вас сокрушить. Но, побеждая, их заставляете служить делу Света и достигаете результатов, противоположных тем, которые они замыслили. Тьма гниет для цветов Света. Тьма разлагается и отступает, когда встречает стойкое и непоколебимое сопротивление. Натиск тьмы надо выдержать до конца. Пусть терзают, лишь бы любою ценою и платой любою победы над тьмою достичь. Неуравновесия опасайтесь больше всего. Потерявшее равновесие сознание становится беззащитным.</w:t>
      </w:r>
    </w:p>
    <w:p w:rsidR="00D8779F" w:rsidRDefault="00D8779F" w:rsidP="000D6386"/>
    <w:p w:rsidR="000D6386" w:rsidRPr="000D6386" w:rsidRDefault="000C1121" w:rsidP="000D6386">
      <w:r w:rsidRPr="000C1121">
        <w:rPr>
          <w:b/>
        </w:rPr>
        <w:t>1965</w:t>
      </w:r>
      <w:r>
        <w:rPr>
          <w:b/>
        </w:rPr>
        <w:t xml:space="preserve"> г. </w:t>
      </w:r>
      <w:r w:rsidR="00C515BC" w:rsidRPr="00C515BC">
        <w:rPr>
          <w:b/>
        </w:rPr>
        <w:t>754.</w:t>
      </w:r>
      <w:r w:rsidR="000D6386" w:rsidRPr="000D6386">
        <w:t xml:space="preserve"> (476). </w:t>
      </w:r>
      <w:r w:rsidR="00451AC2" w:rsidRPr="00451AC2">
        <w:rPr>
          <w:b/>
        </w:rPr>
        <w:t>(Гуру).</w:t>
      </w:r>
      <w:r w:rsidR="000D6386" w:rsidRPr="000D6386">
        <w:t xml:space="preserve"> Сколько усилий тьма прилагает, чтобы потушить свет ваш. Злобно и внимательно наблюдают, не преуспели ли в этом. И злобно злорадствуют, когда видят, что поддаетесь злоухищрениям их. Не забывайте, что большинство людей находится под ярым воздействием темных, выполняя их внушения и наущения. Усмотрите за всяким вредительством со стороны окружающих вас людей происки и старания темных, для которых посредники окружающие служат лишь ширмой. Удар наносите не по ним, но по темным. Свет для них невыносим и нетерпим ими. Светом стремитесь облечь и наполнить очаги внешних противодействий. В </w:t>
      </w:r>
      <w:r w:rsidR="000D6386" w:rsidRPr="000D6386">
        <w:lastRenderedPageBreak/>
        <w:t>вибрациях Света тьма долго не выдержит своего пребывания. Светом, Светом всегда защищайтесь от тьмы. Если омрачение уже захватило сознание, защищаться тогда невозможно. Только Светом в себе тьму вовне победите.</w:t>
      </w:r>
    </w:p>
    <w:p w:rsidR="00D8779F" w:rsidRDefault="00D8779F" w:rsidP="000D6386"/>
    <w:p w:rsidR="000D6386" w:rsidRPr="000D6386" w:rsidRDefault="000C1121" w:rsidP="000D6386">
      <w:r w:rsidRPr="000C1121">
        <w:rPr>
          <w:b/>
        </w:rPr>
        <w:t>1965</w:t>
      </w:r>
      <w:r>
        <w:rPr>
          <w:b/>
        </w:rPr>
        <w:t xml:space="preserve"> г. </w:t>
      </w:r>
      <w:r w:rsidR="00C515BC" w:rsidRPr="00C515BC">
        <w:rPr>
          <w:b/>
        </w:rPr>
        <w:t>755.</w:t>
      </w:r>
      <w:r w:rsidR="000D6386" w:rsidRPr="000D6386">
        <w:t xml:space="preserve"> (477). Ты знай, никогда не бывает, чтобы Владыка Оставил устремленного духом к Нему. Недостатки? Они есть у всех, тело носящих и пребывающих в теле землян. Не на них Смотрим Мы, но на Высшую Триаду воплощенного. Мы Видим ее и накопления Чаши и ей Помогаем использовать личность наиболее целесообразно и заставить эту личность послужить своему высшему «Я» с пользой. Далеко не всегда высшая польза и высшее благо согласуются с желаниями личности. И тогда происходит конфликт. Если высшее «Я» побеждает, дух поднимается выше, если низшее</w:t>
      </w:r>
      <w:r w:rsidR="000D6386">
        <w:t xml:space="preserve"> — </w:t>
      </w:r>
      <w:r w:rsidR="000D6386" w:rsidRPr="000D6386">
        <w:t>пятится вспять и спускается ниже. В этой постоянной борьбе между Высшей Дуадой и всем тем, что ниже ее, и совершается эволюция духа, если он приближается к Свету, и инволюция</w:t>
      </w:r>
      <w:r w:rsidR="000D6386">
        <w:t xml:space="preserve"> — </w:t>
      </w:r>
      <w:r w:rsidR="000D6386" w:rsidRPr="000D6386">
        <w:t>если ко тьме. Свет и тьма внутри человека, Свет и тьма вне его, и Светом или тьмою в себе соприкасается он постоянно со Светом или тьмою вовне.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756.</w:t>
      </w:r>
      <w:r w:rsidR="000D6386" w:rsidRPr="000D6386">
        <w:t xml:space="preserve"> (478). </w:t>
      </w:r>
      <w:r w:rsidR="00451AC2" w:rsidRPr="00451AC2">
        <w:rPr>
          <w:b/>
        </w:rPr>
        <w:t>(Окт. 28).</w:t>
      </w:r>
      <w:r w:rsidR="000D6386" w:rsidRPr="000D6386">
        <w:t xml:space="preserve"> Задача текущего дня в том, чтобы не допустить угашения огня сердца. Без него тьма. Предоставлены собственным силам на время.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757.</w:t>
      </w:r>
      <w:r w:rsidR="000D6386" w:rsidRPr="000D6386">
        <w:t xml:space="preserve"> </w:t>
      </w:r>
      <w:r w:rsidR="00451AC2" w:rsidRPr="00451AC2">
        <w:rPr>
          <w:b/>
        </w:rPr>
        <w:t>(М.А.Й.).</w:t>
      </w:r>
      <w:r w:rsidR="000D6386" w:rsidRPr="000D6386">
        <w:t xml:space="preserve"> Сколько же еще терпеть? До конца. А когда же конец? Умение претерпевать</w:t>
      </w:r>
      <w:r w:rsidR="000D6386">
        <w:t xml:space="preserve"> — </w:t>
      </w:r>
      <w:r w:rsidR="000D6386" w:rsidRPr="000D6386">
        <w:t>высокое качество духа. Взыскующие Светлого Града должны приобрести это качество.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758.</w:t>
      </w:r>
      <w:r w:rsidR="000D6386" w:rsidRPr="000D6386">
        <w:t xml:space="preserve"> (479). </w:t>
      </w:r>
      <w:r w:rsidR="00451AC2" w:rsidRPr="00451AC2">
        <w:rPr>
          <w:b/>
        </w:rPr>
        <w:t>(Гуру).</w:t>
      </w:r>
      <w:r w:rsidR="000D6386" w:rsidRPr="000D6386">
        <w:t xml:space="preserve"> Вы подходите к эволюции человечества с личною мерой. В этом ошибка. Эволюция уничтожает личность во времени. Поэтому личный подход никогда не оправдает себя, а также и смотрение в будущее через линзу личных настроений. Личному нет места в области Общего Блага. Все для людей, и ничего для себя, даже «тыквы с водою». Вечная правда сущего тяжка неготовому духу.</w:t>
      </w:r>
    </w:p>
    <w:p w:rsidR="00451AC2" w:rsidRDefault="00451AC2" w:rsidP="000D6386"/>
    <w:p w:rsidR="000D6386" w:rsidRPr="000D6386" w:rsidRDefault="000D6386" w:rsidP="00200EC7">
      <w:pPr>
        <w:pStyle w:val="Quote"/>
      </w:pPr>
      <w:r w:rsidRPr="000D6386">
        <w:t>Радио продолжает бубнить за стеной, и поэтому писать очень трудно. Дни пасмурногнилые и очень давящие и беспросветные.</w:t>
      </w:r>
    </w:p>
    <w:p w:rsidR="000D6386" w:rsidRPr="000D6386" w:rsidRDefault="000C1121" w:rsidP="000D6386">
      <w:r w:rsidRPr="000C1121">
        <w:rPr>
          <w:b/>
        </w:rPr>
        <w:t>1</w:t>
      </w:r>
      <w:r>
        <w:rPr>
          <w:b/>
          <w:lang w:val="en-US"/>
        </w:rPr>
        <w:t>965</w:t>
      </w:r>
      <w:r>
        <w:rPr>
          <w:b/>
        </w:rPr>
        <w:t xml:space="preserve"> г. </w:t>
      </w:r>
      <w:r w:rsidR="00C515BC" w:rsidRPr="00C515BC">
        <w:rPr>
          <w:b/>
        </w:rPr>
        <w:t>759.</w:t>
      </w:r>
      <w:r w:rsidR="000D6386" w:rsidRPr="000D6386">
        <w:t xml:space="preserve"> (480). </w:t>
      </w:r>
      <w:r w:rsidR="00451AC2" w:rsidRPr="00451AC2">
        <w:rPr>
          <w:b/>
        </w:rPr>
        <w:t>(Окт. 29).</w:t>
      </w:r>
      <w:r w:rsidR="000D6386" w:rsidRPr="000D6386">
        <w:t xml:space="preserve"> Отшельники прошлого тоже искали тишины и уединения, которых они не могли найти, живя вблизи людей. Они се находили в природе среди дремучих лесов или в горах. Теперь положение изменилось и тишину можно найти только в духе. Это непросто, ибо надо научиться не видеть и не слышать, несмотря на звуки и на то, что ярко стоит перед глазами. Такой степени сосредоточения достичь нелегко, но другого выхода нет. </w:t>
      </w:r>
      <w:r w:rsidR="000D6386" w:rsidRPr="000D6386">
        <w:lastRenderedPageBreak/>
        <w:t>Тишина ушла из городов и населенных пунктов, ее заменили звуки радио и громкоговорителей, шум работающих машин, и моторов, и самолетов. Все эти звуки неестественны, потому они и действуют диссонансом на утонченную нервную систему. Действуют они и на всех, только более медленно и незаметно. В конечном итоге</w:t>
      </w:r>
      <w:r w:rsidR="000D6386">
        <w:t xml:space="preserve"> — </w:t>
      </w:r>
      <w:r w:rsidR="000D6386" w:rsidRPr="000D6386">
        <w:t>нервные расстройства и новые виды болезней, ибо не знают, как защититься, и, вдобавок, не верят во вред этих шумов. Правда, сам организм вырабатывает защиту и стремится установить иммунитет, но и это достигается только во времени и не дается легко.</w:t>
      </w:r>
    </w:p>
    <w:p w:rsidR="00451AC2" w:rsidRDefault="00451AC2" w:rsidP="000D6386"/>
    <w:p w:rsidR="000D6386" w:rsidRPr="000D6386" w:rsidRDefault="000D6386" w:rsidP="00200EC7">
      <w:pPr>
        <w:pStyle w:val="Quote"/>
      </w:pPr>
      <w:r w:rsidRPr="000D6386">
        <w:t>Видел во сне одержимого, но не захотел даже на него смотреть, а он хотел заниматься совместно.</w:t>
      </w:r>
    </w:p>
    <w:p w:rsidR="000D6386" w:rsidRPr="000D6386" w:rsidRDefault="000C1121" w:rsidP="000D6386">
      <w:r w:rsidRPr="000C1121">
        <w:rPr>
          <w:b/>
        </w:rPr>
        <w:t>1</w:t>
      </w:r>
      <w:r>
        <w:rPr>
          <w:b/>
          <w:lang w:val="en-US"/>
        </w:rPr>
        <w:t>965</w:t>
      </w:r>
      <w:r>
        <w:rPr>
          <w:b/>
        </w:rPr>
        <w:t xml:space="preserve"> г. </w:t>
      </w:r>
      <w:r w:rsidR="00C515BC" w:rsidRPr="00C515BC">
        <w:rPr>
          <w:b/>
        </w:rPr>
        <w:t>760.</w:t>
      </w:r>
      <w:r w:rsidR="000D6386" w:rsidRPr="000D6386">
        <w:t xml:space="preserve"> (481). </w:t>
      </w:r>
      <w:r w:rsidR="00451AC2" w:rsidRPr="00451AC2">
        <w:rPr>
          <w:b/>
        </w:rPr>
        <w:t>(Окт. 30).</w:t>
      </w:r>
      <w:r w:rsidR="000D6386" w:rsidRPr="000D6386">
        <w:t xml:space="preserve"> В Тонком Мире можно оказаться около весьма нежелательного подбора соседей, привлеченных однако сходными переживаниями или недостатками. Как от них ни сторониться, сходные качества являют свои притяжения. Избавиться можно, только их изживая и освобождаясь от них. В этом сближении принимают участие и темные шептуны и яро злорадствуют, когда падение состоялось. Ведь оно всегда происходит под внушением после многих последовательных усилий с их стороны. Они толкают на действия и поступки, несовместимые с достигнутой ступенью, и радуются, когда преуспевают в этом. У Нас светлый дозор, у них темная стража над каждым носителем Света, над каждым зажженным сердцем.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761.</w:t>
      </w:r>
      <w:r w:rsidR="000D6386" w:rsidRPr="000D6386">
        <w:t xml:space="preserve"> (482). </w:t>
      </w:r>
      <w:r w:rsidR="00451AC2" w:rsidRPr="00451AC2">
        <w:rPr>
          <w:b/>
        </w:rPr>
        <w:t>(М.А.Й.).</w:t>
      </w:r>
      <w:r w:rsidR="000D6386" w:rsidRPr="000D6386">
        <w:t xml:space="preserve"> Когда хочется Близости еще большей, стражи Порога</w:t>
      </w:r>
      <w:r w:rsidR="000D6386">
        <w:t xml:space="preserve"> — </w:t>
      </w:r>
      <w:r w:rsidR="000D6386" w:rsidRPr="000D6386">
        <w:t>недостатки и слабости духа, облеченные в тонкие формы, становятся препятствием на пути сближения. Они как бы показывают все, что еще не изжито и что служит преградой к более близкому подходу. Они, быть может, и не проявили бы себя, если бы импульс устремления к Свету и внутренний свет не осветил бы их, и не обнаружил, и не заставил бы сознание сделать выбор: либо отбросить их, либо войти в сочетание с ними. Это как бы автоматическая проверка сущности и силы нового устремления. Через стражей Порога пройти нелегко, если что-то еще не изжито. Знание размеров того, что подлежит сжиганию на огнях устремления и что еще не изжито, поможет сознательно освобождаться от этих оков.</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762.</w:t>
      </w:r>
      <w:r w:rsidR="000D6386" w:rsidRPr="000D6386">
        <w:t xml:space="preserve"> </w:t>
      </w:r>
      <w:r w:rsidR="00451AC2" w:rsidRPr="00451AC2">
        <w:rPr>
          <w:b/>
        </w:rPr>
        <w:t>(Гуру).</w:t>
      </w:r>
      <w:r w:rsidR="000D6386" w:rsidRPr="000D6386">
        <w:t xml:space="preserve"> Пройдет темная полоса омрачения, и снова силы найдутся бороться и преодолевать. Натиск тьмы временен, но постоянен Луч. Волны чередований пространственных токов</w:t>
      </w:r>
      <w:r w:rsidR="000D6386">
        <w:t xml:space="preserve"> — </w:t>
      </w:r>
      <w:r w:rsidR="000D6386" w:rsidRPr="000D6386">
        <w:t>неизбежное условие жизни. Нужно светлых токов дождаться, чтобы с новою силою двинуться дальше.</w:t>
      </w:r>
    </w:p>
    <w:p w:rsidR="00451AC2" w:rsidRDefault="00451AC2" w:rsidP="000D6386"/>
    <w:p w:rsidR="000D6386" w:rsidRPr="000D6386" w:rsidRDefault="000D6386" w:rsidP="00200EC7">
      <w:pPr>
        <w:pStyle w:val="Quote"/>
      </w:pPr>
      <w:r w:rsidRPr="000D6386">
        <w:t xml:space="preserve">Видел во сне, что заблудился и не знал, где север, где юг, а солнца не было. Потом нашел правильное направление сам, </w:t>
      </w:r>
      <w:r w:rsidRPr="000D6386">
        <w:lastRenderedPageBreak/>
        <w:t>и в деревне люди подтвердили. Потом оказался в небольшом автобусе, который мчал меня сквозь камни и в гору, почти отвесную. Нинка спала на полу, я стоял и видел двух ребят. Один влез в тамбур. Я его нашлепал. Ребята не мои, малявки.</w:t>
      </w:r>
    </w:p>
    <w:p w:rsidR="000D6386" w:rsidRPr="000D6386" w:rsidRDefault="000C1121" w:rsidP="000D6386">
      <w:r w:rsidRPr="000C1121">
        <w:rPr>
          <w:b/>
        </w:rPr>
        <w:t>1</w:t>
      </w:r>
      <w:r>
        <w:rPr>
          <w:b/>
          <w:lang w:val="en-US"/>
        </w:rPr>
        <w:t>965</w:t>
      </w:r>
      <w:r>
        <w:rPr>
          <w:b/>
        </w:rPr>
        <w:t xml:space="preserve"> г. </w:t>
      </w:r>
      <w:r w:rsidR="00C515BC" w:rsidRPr="00C515BC">
        <w:rPr>
          <w:b/>
        </w:rPr>
        <w:t>763.</w:t>
      </w:r>
      <w:r w:rsidR="000D6386" w:rsidRPr="000D6386">
        <w:t xml:space="preserve"> (483). </w:t>
      </w:r>
      <w:r w:rsidR="00451AC2" w:rsidRPr="00451AC2">
        <w:rPr>
          <w:b/>
        </w:rPr>
        <w:t>(Окт. 31).</w:t>
      </w:r>
      <w:r w:rsidR="000D6386" w:rsidRPr="000D6386">
        <w:t xml:space="preserve"> Имеешь подтверждение, как в Тонком Мире известный порядок мыслей привлекает людей сходного мышления против желания того, кто допускает эти мысли. Мысли служат мостом, соединяющим одинаково мыслящих людей. Это касается любых мыслей. Стоит изменить мышление</w:t>
      </w:r>
      <w:r w:rsidR="000D6386">
        <w:t xml:space="preserve"> — </w:t>
      </w:r>
      <w:r w:rsidR="000D6386" w:rsidRPr="000D6386">
        <w:t>и нежелательные соседи исчезнут. Но если мысли привычны и въелись глубоко, то это не так легко сделать, как кажется. И тогда окружение остается, пока остаются мысли. На Земле изменить мысли легче, чем в Мире Надземном, где их притягательная сила и яркость видимых глазом образов делают их магнетизм почти непреодолимым. Мысли порождаются здесь, а следствия, неизбежные и неотвратимые следствия их продолжаются там, в мире следствий. Потому озаботиться тем, каких соседей привлекут наши мысли текущего дня, следует задолго до перехода за порог смерти.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764.</w:t>
      </w:r>
      <w:r w:rsidR="000D6386" w:rsidRPr="000D6386">
        <w:t xml:space="preserve"> </w:t>
      </w:r>
      <w:r w:rsidR="00451AC2" w:rsidRPr="00451AC2">
        <w:rPr>
          <w:b/>
        </w:rPr>
        <w:t>(М.А.Й.).</w:t>
      </w:r>
      <w:r w:rsidR="000D6386" w:rsidRPr="000D6386">
        <w:t xml:space="preserve"> И все же для успешности контакта и полноты Общения надо освободить сознание от всяких мыслей. Как же может влиться в него мысль высшая, если оно до краев переполнено мыслями своими. Необходимо отойти от себя хотя бы на время.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765.</w:t>
      </w:r>
      <w:r w:rsidR="000D6386" w:rsidRPr="000D6386">
        <w:t xml:space="preserve"> </w:t>
      </w:r>
      <w:r w:rsidR="00451AC2" w:rsidRPr="00451AC2">
        <w:rPr>
          <w:b/>
        </w:rPr>
        <w:t>(Гуру).</w:t>
      </w:r>
      <w:r w:rsidR="000D6386" w:rsidRPr="000D6386">
        <w:t xml:space="preserve"> Вот захотелось углубить и усилить контакт, и вскоре же усилилось и сопротивление среды этому начинанию. Если его не преодолеть, усилить Общение не удастся. Каждое усиленное устремление вызывает усиливающееся сопротивление препятствующих условий. Это закон. Его нарушить нельзя, но победить противодействие можно, удвоив постоянство усилий и не отступая назад.</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766.</w:t>
      </w:r>
      <w:r w:rsidR="000D6386" w:rsidRPr="000D6386">
        <w:t xml:space="preserve"> </w:t>
      </w:r>
      <w:r w:rsidR="00451AC2" w:rsidRPr="00451AC2">
        <w:rPr>
          <w:b/>
        </w:rPr>
        <w:t>(Нояб. 1).</w:t>
      </w:r>
      <w:r w:rsidR="000D6386" w:rsidRPr="000D6386">
        <w:t xml:space="preserve"> (Со сна). Сигналы об опасности.</w:t>
      </w:r>
    </w:p>
    <w:p w:rsidR="000D6386" w:rsidRPr="000D6386" w:rsidRDefault="000D6386" w:rsidP="000D6386">
      <w:r w:rsidRPr="000D6386">
        <w:t>Ждали ор...</w:t>
      </w:r>
    </w:p>
    <w:p w:rsidR="000D6386" w:rsidRPr="000D6386" w:rsidRDefault="000D6386" w:rsidP="000D6386">
      <w:r w:rsidRPr="000D6386">
        <w:t xml:space="preserve">Вчерашнее явление следует отметить. В темноте иногда можно видеть, как свет собственной ауры рассеивает тьму. Поднимая кверху глаза, можно было увидеть, что кверху переносится и пучок света глаз. Правда, все это было еще в степени слабой, но вот уже два раза был заметен свет собственной растущей ауры во тьме. При ее усилении и росте будут освещаться и окружающие предметы. Со временем свет этот зальет темноту и в темноте тьмы не будет, ее рассеет внутренний свет. Тогда станет понятен возглас подвижника: «Господи, не вижу тьмы». Почитаемый вами святой читал при свете своих излучений, когда потухали свечи, а других не было. Рост светимости ауры идет очень медленно. Ему способствует </w:t>
      </w:r>
      <w:r w:rsidRPr="000D6386">
        <w:lastRenderedPageBreak/>
        <w:t>отягощение обстоятельствами. Когда сознание стойко выдерживает ужасные пространственные давления, аура быстро растет.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767.</w:t>
      </w:r>
      <w:r w:rsidR="000D6386" w:rsidRPr="000D6386">
        <w:t xml:space="preserve"> </w:t>
      </w:r>
      <w:r w:rsidR="00451AC2" w:rsidRPr="00451AC2">
        <w:rPr>
          <w:b/>
        </w:rPr>
        <w:t>(М.А.Й.).</w:t>
      </w:r>
      <w:r w:rsidR="000D6386" w:rsidRPr="000D6386">
        <w:t xml:space="preserve"> Апофеозом преодоления материи можно считать явление, когда на костре, объятые пламенем, люди настолько восхищались духом, что во вдохновенном огненном подъеме уже не ощущали болей. Случаи редкие, но в прошлом они были отмечены. Сжигаемые заживо люди пели гимны, и их лица сияли восторгом надземного счастья. Иммунитет духа к личным страданиям достигается ценою опыта жизни. Он приобретается и растет постепенно, укрепляясь во времени. Но необходимо при этом одно условие</w:t>
      </w:r>
      <w:r w:rsidR="000D6386">
        <w:t xml:space="preserve"> — </w:t>
      </w:r>
      <w:r w:rsidR="000D6386" w:rsidRPr="000D6386">
        <w:t>это отягощение обстоятельствами. Очень трудно примириться с тем, что они служат ступенями подъема. Но это, действительно, так.</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768.</w:t>
      </w:r>
      <w:r w:rsidR="000D6386" w:rsidRPr="000D6386">
        <w:t xml:space="preserve"> </w:t>
      </w:r>
      <w:r w:rsidR="00451AC2" w:rsidRPr="00451AC2">
        <w:rPr>
          <w:b/>
        </w:rPr>
        <w:t>(Гуру).</w:t>
      </w:r>
      <w:r w:rsidR="000D6386" w:rsidRPr="000D6386">
        <w:t xml:space="preserve"> Чем лучше пресс и чем сильнее давление, тем больше сока или масла можно получить из плодов. Пример весьма убедительный. Сок опыта получается только при давлении внешних условий на сознание. В этом польза страданий и отягощений. Если хотим двигаться дальше, тягость креста жизни надо принять как единственную возможность восхождения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769.</w:t>
      </w:r>
      <w:r w:rsidR="000D6386" w:rsidRPr="000D6386">
        <w:t xml:space="preserve"> </w:t>
      </w:r>
      <w:r w:rsidR="00451AC2" w:rsidRPr="00451AC2">
        <w:rPr>
          <w:b/>
        </w:rPr>
        <w:t>(Нояб. 2).</w:t>
      </w:r>
      <w:r w:rsidR="000D6386" w:rsidRPr="000D6386">
        <w:t xml:space="preserve"> Как просто и легко совершается все, когда наступает время тем или иным переменам. Клубок кармы сворачивается, и старое замещается новым. И не надо прилагать вымученных стараний. Надо просто уловить момент и настроить сознание на волне приемлемости идущих изменений. И надо уметь ждать. Пассивное и недейственное ожидание порождает яд разложения. Активное ожидание, наоборот, умножает огни. Активность сознания может быть многосторонней. Самодеятельность приветствуется всегда. Результаты такого состояния могут выявиться совсем в других измерениях, но следствия будут благотворны. Только застой инертности и безразличия вредоносен безусловно. Работать всегда хорошо.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770.</w:t>
      </w:r>
      <w:r w:rsidR="000D6386" w:rsidRPr="000D6386">
        <w:t xml:space="preserve"> (484). </w:t>
      </w:r>
      <w:r w:rsidR="00451AC2" w:rsidRPr="00451AC2">
        <w:rPr>
          <w:b/>
        </w:rPr>
        <w:t>(М.А.Й.).</w:t>
      </w:r>
      <w:r w:rsidR="000D6386" w:rsidRPr="000D6386">
        <w:t xml:space="preserve"> Путь к Свету труден. По нему можно только идти, но не стоять. Не может орел остановиться в полете</w:t>
      </w:r>
      <w:r w:rsidR="000D6386">
        <w:t xml:space="preserve"> — </w:t>
      </w:r>
      <w:r w:rsidR="000D6386" w:rsidRPr="000D6386">
        <w:t>падение неизбежно. Только движение и только вперед. Ведь всегда можно найти нечто, хотя бы малое, на чем возможно усовершенствование. Всегда какое-то качество звучит наиболее близко. Из множества качеств выбираете самое звучащее, и на нем сознание утверждает себя. Такое действие будет безусловно полезным. Двигаться, двигаться можно всегда.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771.</w:t>
      </w:r>
      <w:r w:rsidR="000D6386" w:rsidRPr="000D6386">
        <w:t xml:space="preserve"> </w:t>
      </w:r>
      <w:r w:rsidR="00451AC2" w:rsidRPr="00451AC2">
        <w:rPr>
          <w:b/>
        </w:rPr>
        <w:t>(Гуру).</w:t>
      </w:r>
      <w:r w:rsidR="000D6386" w:rsidRPr="000D6386">
        <w:t xml:space="preserve"> Отделение в духе от своих оболочек приносит чувство независимости от них. Отделение от всего, что связано с ними и с чем связывают они, возможно. В этом отделении</w:t>
      </w:r>
      <w:r w:rsidR="000D6386">
        <w:t xml:space="preserve"> </w:t>
      </w:r>
      <w:r w:rsidR="000D6386">
        <w:lastRenderedPageBreak/>
        <w:t xml:space="preserve">— </w:t>
      </w:r>
      <w:r w:rsidR="000D6386" w:rsidRPr="000D6386">
        <w:t>освобождение от их власти. Так в духе возможно всегда стать близко к Владыке.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772.</w:t>
      </w:r>
      <w:r w:rsidR="000D6386" w:rsidRPr="000D6386">
        <w:t xml:space="preserve"> (485). </w:t>
      </w:r>
      <w:r w:rsidR="00451AC2" w:rsidRPr="00451AC2">
        <w:rPr>
          <w:b/>
        </w:rPr>
        <w:t>(Нояб. 3).</w:t>
      </w:r>
      <w:r w:rsidR="000D6386" w:rsidRPr="000D6386">
        <w:t xml:space="preserve"> Друг Мой, всякое знание оккультных законов налагает ответственность на познающего их. Усиливаются мощь мысли и ее способность воздействовать на своего носителя и на окружающих, усиливаются и следствия. Все это порождает причины, длительность действия которых продолжается и в Мире Надземном. Поэтому Мы не Спешим вооружать знаниями неочистившихся учеников. Период очищения долог. Лучше ничего не знать, чем, зная, злоупотребить знанием. Всякое злоупотребление его прежде всего отражается на злоупотребившем. В этом состоит ответственность Руководителя. Малоопытное сознание стремится раздать все, что знает. Но опытный наставник старается дать не больше того, что может вместить получающий, не причиняя себе вреда. Отсюда и неизбежность испытаний. Получить хотят все, совершенно не считаясь с тем, что неподготовленный дух станет жертвой того, что познал. «Во многом знании не только многие печали», но и много опасности. Четкость мысленных представлений является одной из задач ученика. Но если эта задача выполнена и четкость мыслеобразов достигнута, то какова же опасность, если нечисты они.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773.</w:t>
      </w:r>
      <w:r w:rsidR="000D6386" w:rsidRPr="000D6386">
        <w:t xml:space="preserve"> (486). </w:t>
      </w:r>
      <w:r w:rsidR="00451AC2" w:rsidRPr="00451AC2">
        <w:rPr>
          <w:b/>
        </w:rPr>
        <w:t>(М.А.Й.).</w:t>
      </w:r>
      <w:r w:rsidR="000D6386" w:rsidRPr="000D6386">
        <w:t xml:space="preserve"> Падение многих продвинувшихся духов часто происходило именно вследствие того, что, пробудив в себе некоторые силы и вызвав их к действию, они не были в состоянии управить ими и становились жертвами их. Поэтому очищение является основным условием продвижения. Нужно не подавление неизжитых свойств, но именно освобождение от них при условии их полного изживания. Подавленные, они рано или поздно все равно поднимут свои головы и, усиленные растущими огнями, окажутся еще более непреодолимыми, чем раньше. Ведь при росте духа в нем растут все огни и все свойства. Будем радоваться испытаниям, ибо они проявляют в нас то, что еще не изжито, но что, вопреки действительному положению вещей, человек может считать обузданным и изжитым и от власти чего он полагает себя свободным. Нет ничего хуже воображаемых достижений и воображаемых качеств.</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774.</w:t>
      </w:r>
      <w:r w:rsidR="000D6386" w:rsidRPr="000D6386">
        <w:t xml:space="preserve"> (487). </w:t>
      </w:r>
      <w:r w:rsidR="00451AC2" w:rsidRPr="00451AC2">
        <w:rPr>
          <w:b/>
        </w:rPr>
        <w:t>(Гуру).</w:t>
      </w:r>
      <w:r w:rsidR="000D6386" w:rsidRPr="000D6386">
        <w:t xml:space="preserve"> Учитель берет себе ученика таковым, каков он есть</w:t>
      </w:r>
      <w:r w:rsidR="000D6386">
        <w:t xml:space="preserve"> — </w:t>
      </w:r>
      <w:r w:rsidR="000D6386" w:rsidRPr="000D6386">
        <w:t>со всеми его недостатками и достоинствами. Поэтому каким бы слабым, недостойным или неочистившимся ни считал себя ученик, не может это служить причиною отдаления или отделения от Учителя. Того или иного качества надо достичь, но, достигнуто оно или нет, Учитель недостигшего не покинет.</w:t>
      </w:r>
    </w:p>
    <w:p w:rsidR="00D8779F" w:rsidRDefault="00D8779F" w:rsidP="000D6386"/>
    <w:p w:rsidR="000D6386" w:rsidRPr="000D6386" w:rsidRDefault="000C1121" w:rsidP="000D6386">
      <w:r w:rsidRPr="000C1121">
        <w:rPr>
          <w:b/>
        </w:rPr>
        <w:lastRenderedPageBreak/>
        <w:t>1</w:t>
      </w:r>
      <w:r>
        <w:rPr>
          <w:b/>
          <w:lang w:val="en-US"/>
        </w:rPr>
        <w:t>965</w:t>
      </w:r>
      <w:r>
        <w:rPr>
          <w:b/>
        </w:rPr>
        <w:t xml:space="preserve"> г. </w:t>
      </w:r>
      <w:r w:rsidR="00C515BC" w:rsidRPr="00C515BC">
        <w:rPr>
          <w:b/>
        </w:rPr>
        <w:t>775.</w:t>
      </w:r>
      <w:r w:rsidR="000D6386" w:rsidRPr="000D6386">
        <w:t xml:space="preserve"> (488). </w:t>
      </w:r>
      <w:r w:rsidR="00451AC2" w:rsidRPr="00451AC2">
        <w:rPr>
          <w:b/>
        </w:rPr>
        <w:t>(Нояб. 4).</w:t>
      </w:r>
      <w:r w:rsidR="000D6386" w:rsidRPr="000D6386">
        <w:t xml:space="preserve"> Синтез можно рассматривать как принцип объединения противоположных начал. Сознание, обладающее синтезом, объединяет в своем понимании все явления жизни и находит место всему, что творится под Солнцем. Кстати, и Солнце тоже светит и над добрыми, и над злыми. Диалектика противоположностей их включает в себе. Всему есть свое место и место каждой вещи под Солнцем. Предметы различаются по светотени и благодаря светотени. Без противоположения тонов художник не напишет картины. Синтез соединяет следствие и причину. А молнию можно считать апофеозом синтеза. Химия синтетическая в основе своих целей имеет творчество. Синтез и творчество связаны прямой нитью, ибо именно в творчестве проявляется синтез. Творчество и есть синтезирование входящих в него элементов. Понимание полюсности, или крайностей человеческих сознаний, невозможно без синтеза. Биполярное постижение явлений и есть постижение синтетическое. Точно так же и утверждение будущего в настоящем немыслимо без объединения их в сознании. Время делится на прошедшее, настоящее и будущее. Но провидцы прошлого видели будущее, устраняя границы времени и объединяя его три аспекта в один, в синтез прозрения огненного, когда исполнялось пророчество Ангела о том, что времени уже не будет. Дальность и близость, то есть преодоление пространства и расстояний, подчинено этому же принципу.</w:t>
      </w:r>
      <w:r w:rsidR="004F13B8">
        <w:t xml:space="preserve"> </w:t>
      </w:r>
      <w:r w:rsidR="000D6386" w:rsidRPr="000D6386">
        <w:t>Объединитель</w:t>
      </w:r>
      <w:r w:rsidR="000D6386">
        <w:t xml:space="preserve"> — </w:t>
      </w:r>
      <w:r w:rsidR="000D6386" w:rsidRPr="000D6386">
        <w:t>огонь. Следовательно, синтез есть понятие огненное и обозначает огненное состояние сознания. Степени этой огненности различны, равно как и ступени синтетического сознания. Сказавший: «Я в вас, вы во Мне, Я в Отце, и Мы едины»</w:t>
      </w:r>
      <w:r w:rsidR="000D6386">
        <w:t xml:space="preserve"> — </w:t>
      </w:r>
      <w:r w:rsidR="000D6386" w:rsidRPr="000D6386">
        <w:t>Дал свидетельство Высшей ступени синтетического сознания. Другой же синтетик добавил: «Всяческая и во всех Христос», то есть Свет высший. Так, объединяя в своем понимании явления противоположных начал, утверждаем в себе сознание синтетическое.</w:t>
      </w:r>
    </w:p>
    <w:p w:rsidR="00D8779F" w:rsidRDefault="00D8779F" w:rsidP="000D6386"/>
    <w:p w:rsidR="000D6386" w:rsidRPr="000D6386" w:rsidRDefault="000C1121" w:rsidP="000D6386">
      <w:r w:rsidRPr="000C1121">
        <w:rPr>
          <w:b/>
        </w:rPr>
        <w:t>1965</w:t>
      </w:r>
      <w:r>
        <w:rPr>
          <w:b/>
        </w:rPr>
        <w:t xml:space="preserve"> г. </w:t>
      </w:r>
      <w:r w:rsidR="00C515BC" w:rsidRPr="00C515BC">
        <w:rPr>
          <w:b/>
        </w:rPr>
        <w:t>776.</w:t>
      </w:r>
      <w:r w:rsidR="000D6386" w:rsidRPr="000D6386">
        <w:t xml:space="preserve"> (489). </w:t>
      </w:r>
      <w:r w:rsidR="00451AC2" w:rsidRPr="00451AC2">
        <w:rPr>
          <w:b/>
        </w:rPr>
        <w:t>(М.А.Й.).</w:t>
      </w:r>
      <w:r w:rsidR="000D6386" w:rsidRPr="000D6386">
        <w:t xml:space="preserve"> Надо сердцем понять и принять неизбежность чередования подъемов и пралайи сознания и не сетовать очень, когда наступает пралайя. Ведь это Закон жизни. Ведь именно это условие и служит трамплином для нового взлета. Ритм, или чередование явлений, является основою сущего. И сознание, особенно растущее сознание, подчинено своему ритму. На ритмичном движении зиждется Космос. Ночь сменяется днем, а зима</w:t>
      </w:r>
      <w:r w:rsidR="000D6386">
        <w:t xml:space="preserve"> — </w:t>
      </w:r>
      <w:r w:rsidR="000D6386" w:rsidRPr="000D6386">
        <w:t>летом. Силы духа найдем спокойно, уверенно и радостно ждать уявлений Великого Закона.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777.</w:t>
      </w:r>
      <w:r w:rsidR="000D6386" w:rsidRPr="000D6386">
        <w:t xml:space="preserve"> (490). </w:t>
      </w:r>
      <w:r w:rsidR="00451AC2" w:rsidRPr="00451AC2">
        <w:rPr>
          <w:b/>
        </w:rPr>
        <w:t>(Гуру).</w:t>
      </w:r>
      <w:r w:rsidR="000D6386" w:rsidRPr="000D6386">
        <w:t xml:space="preserve"> Уверенность родится от знания непреложности действия Закона. Мы знали о неизбежности наступления сроков и о приближении сужденного времени. Великая битва, мы знаем, имеет противоположение в явлении Светлого Града. Глубоко захоронен град Китеж, но звоны его колоколов уже </w:t>
      </w:r>
      <w:r w:rsidR="000D6386" w:rsidRPr="000D6386">
        <w:lastRenderedPageBreak/>
        <w:t>достигают чуткого уха. Имейте терпение большее, нежели желание увидеть его или устремление в будущее. Все придет в свое время, и надо, чтобы терпение не иссякло.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778.</w:t>
      </w:r>
      <w:r w:rsidR="000D6386" w:rsidRPr="000D6386">
        <w:t xml:space="preserve"> (491). </w:t>
      </w:r>
      <w:r w:rsidR="00451AC2" w:rsidRPr="00451AC2">
        <w:rPr>
          <w:b/>
        </w:rPr>
        <w:t>(Нояб. 5).</w:t>
      </w:r>
      <w:r w:rsidR="000D6386" w:rsidRPr="000D6386">
        <w:t xml:space="preserve"> Можно ли двигаться вперед, пятясь назад, то есть совершая такие поступки, которые не возвышают, а унижают сознание? Координация действий и мыслей с устремлением к Свету необходима как непременнейшее условие продвижения. Это можно назвать соответствием, или согласованностью. Человек смотрит вперед, и надежды его сосредоточены на будущем, а ноги ступают назад</w:t>
      </w:r>
      <w:r w:rsidR="000D6386">
        <w:t xml:space="preserve"> — </w:t>
      </w:r>
      <w:r w:rsidR="000D6386" w:rsidRPr="000D6386">
        <w:t>это ли согласованность? Никакие обстоятельства не могут служить оправданием отступления. Формула «Векую оставил еси Мя» дана не для отступления, а для того, чтобы знали, что при достижении критического момента бывает особенно темно и беспросветно, и кажется, что Оставил Владыка и что впереди</w:t>
      </w:r>
      <w:r w:rsidR="000D6386">
        <w:t xml:space="preserve"> — </w:t>
      </w:r>
      <w:r w:rsidR="000D6386" w:rsidRPr="000D6386">
        <w:t>ничего. И через это трудное испытание тоже надо пройти. Не Может оставить Владыка, хотя бы все очевидности говорили против этого. И тьма сменится Светом, надо лишь силы найти выдержать, то есть претерпеть до конца. Через это все проходили идущие к Свету.</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779.</w:t>
      </w:r>
      <w:r w:rsidR="000D6386" w:rsidRPr="000D6386">
        <w:t xml:space="preserve"> </w:t>
      </w:r>
      <w:r w:rsidR="00451AC2" w:rsidRPr="00451AC2">
        <w:rPr>
          <w:b/>
        </w:rPr>
        <w:t>(М.А.Й.).</w:t>
      </w:r>
      <w:r w:rsidR="000D6386" w:rsidRPr="000D6386">
        <w:t xml:space="preserve"> Значит, что все ожидания и надежды личного порядка основаны на иллюзиях? Да, это действительно так. Первые христиане тоже шли личными иллюзиями и построениями Майи, надеясь на скорый Приход Учителя, который должен был, по их убеждению, совершиться еще при их земной жизни. Они очень надеялись на скорый Приход. Это была Майя. Но она вдохновляла и двигала их. Мечта для продвижения не обязательно должна быть осуществимой. Важно двигаться, и любой двигатель приемлем. Если бы знали они, сколько крови, страданий, несчастий и бед переживет человечество до второго Пришествия, у них у первых бы опустились руки и поникли огни сердца. Лучше не знать, чем, зная, потухнуть. Так же и вы, если бы знали, что вас ожидает вместо розовых и радужных ожиданий в оставшейся вам жизни на Земле, ожиданий, которыми вы продвигались вперед и продвинулись много, остались бы вы топтаться на месте или двинулись вспять. Ожидание в личных мерах несостоятельно. Сказано: «Ожидайте Эволюции мира». Но сверхличное ожидание Блага для всех самость заменяет личными иллюзиями. Но ведь личность умрет вместе с телом или короткое время спустя. Потому на конечном и смертном нельзя строить бессмертное и на личном</w:t>
      </w:r>
      <w:r w:rsidR="000D6386">
        <w:t xml:space="preserve"> — </w:t>
      </w:r>
      <w:r w:rsidR="000D6386" w:rsidRPr="000D6386">
        <w:t>непреходящее. Самость исчезнуть должна во всех построениях</w:t>
      </w:r>
      <w:r w:rsidR="004F13B8">
        <w:t xml:space="preserve"> </w:t>
      </w:r>
      <w:r w:rsidR="000D6386" w:rsidRPr="000D6386">
        <w:t xml:space="preserve">Света. Что-то вам говорили, и что-то мы обещали. Но ведь детям игрушки и сказки нужны. Первые ступени полны розовых надежд и мечтаний и яро поддерживаются и раздуваются нами. Вновь подошедший идет факелом. Суровые испытания начинаются после. И чем дальше, тем труднее они. И личные сны и мечтания самости должны уступить место безличному </w:t>
      </w:r>
      <w:r w:rsidR="000D6386" w:rsidRPr="000D6386">
        <w:lastRenderedPageBreak/>
        <w:t>подвигу жизни без всяких надежд для себя, для личности, малой и смертной, и короткой такой своей жизнью земною.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780.</w:t>
      </w:r>
      <w:r w:rsidR="000D6386" w:rsidRPr="000D6386">
        <w:t xml:space="preserve"> </w:t>
      </w:r>
      <w:r w:rsidR="00451AC2" w:rsidRPr="00451AC2">
        <w:rPr>
          <w:b/>
        </w:rPr>
        <w:t>(Гуру).</w:t>
      </w:r>
      <w:r w:rsidR="000D6386" w:rsidRPr="000D6386">
        <w:t xml:space="preserve"> Что же это, обман? Нет, просто младенцам нужно молочко, а взрослым</w:t>
      </w:r>
      <w:r w:rsidR="000D6386">
        <w:t xml:space="preserve"> — </w:t>
      </w:r>
      <w:r w:rsidR="000D6386" w:rsidRPr="000D6386">
        <w:t>твердая пища. Младенчество духа, подошедшего к Свету, нуждается в особых условиях и требует особой заботы, ласки, внимания и бережности, пока он не вырос, не окреп и не закалилась достаточно броня его духа, чтобы выдержать удары волн жизни. Вот и оберегается каждый по мере беспомощности своей и неопытности. Но вот вырос дух, и закалилась броня, и доспехи готовы. Условия, столь нужные при младенчестве, заменяются действительностью. Сурова она и порой жестока. Но глаза должны быть открыты. Много силы и мужества надо, чтобы смотреть в глаза неприкрашенной действительности плотного мира. Недаром Сказал Соломон, что «Во многом знании много печали». Слабость не выдерживает столкновения с действительностью. Но Владыке нужны сильные духи. И выдержать нужно. Ведь, кроме как к Владыке, идти уже некуда. Он Ждет победителей духа.</w:t>
      </w:r>
    </w:p>
    <w:p w:rsidR="00451AC2" w:rsidRDefault="00451AC2" w:rsidP="000D6386"/>
    <w:p w:rsidR="000D6386" w:rsidRPr="000D6386" w:rsidRDefault="000D6386" w:rsidP="006B6727">
      <w:pPr>
        <w:pStyle w:val="Quote"/>
      </w:pPr>
      <w:r w:rsidRPr="000D6386">
        <w:t>Во сне сознавал и говорил собеседнику, что я во сне и сознаю, что все вижу во сне. Но меня не понимал. Видел Нину и говорил ей, что мы во сне, она этого не осознавала. Тогда я увеличил свой нос и сказал: «Смотри». Потом показал руку и сказал, что на ней шесть пальцев. Она сосчитала шесть. Это я доказывал, что мы в Тонком Мире и что можно там творить волей. Потом видел Татьяну и Лелю, но с лицами другого воплощения. Леля светлая, и брови, и ресницы. Лицо много проще и некрасивое. Татьяна тоже светлая и еще краше, нос меньше. Потом хотел лететь под водой, но не смог и до половины погрузился в воду и так свободно двигался. Со многими разговаривал, что-то для меня делали. Отношение всех хорошее, невраждебное. Слой из обитаний средний. Потом летел или двигался по лесу, видел цветы и думал, а все это не захватывает и тоже довольно неинтересно. Татьяна сказала: «А вот Боря». Вначале Нина тоже была немного другая на лицо.</w:t>
      </w:r>
    </w:p>
    <w:p w:rsidR="000D6386" w:rsidRPr="000D6386" w:rsidRDefault="000D6386" w:rsidP="006B6727">
      <w:pPr>
        <w:pStyle w:val="Quote"/>
      </w:pPr>
      <w:r w:rsidRPr="000D6386">
        <w:t>&lt;...&gt; видел другой сон, что летал, но с трудом и очень низко над землей, перелетал канавы неглубокие.</w:t>
      </w:r>
    </w:p>
    <w:p w:rsidR="000D6386" w:rsidRPr="000D6386" w:rsidRDefault="000C1121" w:rsidP="000D6386">
      <w:r w:rsidRPr="000C1121">
        <w:rPr>
          <w:b/>
        </w:rPr>
        <w:t>1</w:t>
      </w:r>
      <w:r>
        <w:rPr>
          <w:b/>
          <w:lang w:val="en-US"/>
        </w:rPr>
        <w:t>965</w:t>
      </w:r>
      <w:r>
        <w:rPr>
          <w:b/>
        </w:rPr>
        <w:t xml:space="preserve"> г. </w:t>
      </w:r>
      <w:r w:rsidR="00C515BC" w:rsidRPr="00C515BC">
        <w:rPr>
          <w:b/>
        </w:rPr>
        <w:t>781.</w:t>
      </w:r>
      <w:r w:rsidR="000D6386" w:rsidRPr="000D6386">
        <w:t xml:space="preserve"> </w:t>
      </w:r>
      <w:r w:rsidR="00451AC2" w:rsidRPr="00451AC2">
        <w:rPr>
          <w:b/>
        </w:rPr>
        <w:t>(Нояб. 6).</w:t>
      </w:r>
      <w:r w:rsidR="000D6386" w:rsidRPr="000D6386">
        <w:t xml:space="preserve"> Факт осознания во сне своего состояния и осознание себя в Тонком Мире указывает уже на известную ступень развития. Это как бы преддверие сознательного перехода в Мир Тонкий. К этим знакам следует относиться очень внимательно и укреплять новую способность. Отсюда следующий шаг до сознательной помощи людям и работы в тонком теле. Но осознать себя, что это происходит во сне и что тело спит, трудно черезвычайно и требует большой подготовки. Лики прежних воплощений тоже можно увидеть и известных ранее лиц. При этом </w:t>
      </w:r>
      <w:r w:rsidR="000D6386" w:rsidRPr="000D6386">
        <w:lastRenderedPageBreak/>
        <w:t>интересно отметить разницу в выражении лиц и очертаний лица. Знакомства не прекращаются во времени. Опыт ночи следует хорошо осмыслить и углубить его понимание. Это нужно для будущего. Виденные слои недалеки от Земли, и схожести много. Но знание дает возможность действовать там поверх привычных земных действий, применяя знание условий Тонкого Мира. Без приобретенных ранее знаний человек действует и поступает так же, как он действовал на Земле. Там можно лишь продолжать начатое на Земле, но трудно что-либо начинать заново. Для этого нужен Учитель.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782.</w:t>
      </w:r>
      <w:r w:rsidR="000D6386" w:rsidRPr="000D6386">
        <w:t xml:space="preserve"> </w:t>
      </w:r>
      <w:r w:rsidR="00451AC2" w:rsidRPr="00451AC2">
        <w:rPr>
          <w:b/>
        </w:rPr>
        <w:t>(М.А.Й.).</w:t>
      </w:r>
      <w:r w:rsidR="000D6386" w:rsidRPr="000D6386">
        <w:t xml:space="preserve"> Ты просил дать отдушину. Имел опыт сознательного пребывания во сне. Опыт редкий и ценный. Его надо использовать полностью и крепко запомнить. Среди навязчивых и тяжких условий жизни земной хорошо всегда помнить о присутствии Тонкого Мира и его возможностей, ибо в него переходим после освобождения от плотного тела. С ним лучше освоиться заранее, чтобы войти сознательно и знакомо. Реальность высших миров ускользает от внимания смертных. И только те, кому суждено бессмертие, законно и по праву могут естественно и без вреда для себя соприкасаться с ним. Медиумы тоже соприкасаются, но о вреде психичности и медиумизма уже знаете, потому и говорю «естественно», то есть законно, то есть в порядке роста и развития сознания и без опасности для себя. Плата за достижение нелегка, но зато по плате и получение.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783.</w:t>
      </w:r>
      <w:r w:rsidR="000D6386" w:rsidRPr="000D6386">
        <w:t xml:space="preserve"> </w:t>
      </w:r>
      <w:r w:rsidR="00451AC2" w:rsidRPr="00451AC2">
        <w:rPr>
          <w:b/>
        </w:rPr>
        <w:t>(Гуру).</w:t>
      </w:r>
      <w:r w:rsidR="000D6386" w:rsidRPr="000D6386">
        <w:t xml:space="preserve"> Правильно делаете, если каждое заболевание пытаетесь лечить своей психической энергией. Она будет расти на этих упражнениях. Можно утверждать, что психической энергией можно облегчать любое заболевание. Но только лишь собственный опыт даст нужную уверенность и знание. До многих органов или внутренних тканей внешне невозможно коснуться. Но сознанием, вооруженным активным Агни</w:t>
      </w:r>
      <w:r w:rsidR="000D6386">
        <w:t xml:space="preserve"> — </w:t>
      </w:r>
      <w:r w:rsidR="000D6386" w:rsidRPr="000D6386">
        <w:t>возможно. Многие лекарства весьма неопределенны по своим воздействиям на именно нужные места, сигнализирующие о заболевании болью. И тогда психическая энергия может оказать действительную помощь. Учение продолжается на жизни и приложимо везде и всегда.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784.</w:t>
      </w:r>
      <w:r w:rsidR="000D6386" w:rsidRPr="000D6386">
        <w:t xml:space="preserve"> </w:t>
      </w:r>
      <w:r w:rsidR="00451AC2" w:rsidRPr="00451AC2">
        <w:rPr>
          <w:b/>
        </w:rPr>
        <w:t>(Нояб. 7).</w:t>
      </w:r>
      <w:r w:rsidR="000D6386" w:rsidRPr="000D6386">
        <w:t xml:space="preserve"> Друг Мой, жизнь течет, приближая явление сроков. Неизбежность течения времени нельзя отрицать. А во времени все проходит и все забывается, что измеряется личными мерами сознания. Только меры общечеловеческие и сверхличные остаются на памяти потомков. Этими мерами определяется жизнь Духов Великих. И хотя «каждый кулик хвалит свое болото» и свою куликовую жизнь, мировое пространственное течение планетных явлений идет вне болот и личных курятников ограниченного невежества. К богатству и Свету пространственной жизни Хочу приобщить устремившихся духов. В их устремлениях должны </w:t>
      </w:r>
      <w:r w:rsidR="000D6386" w:rsidRPr="000D6386">
        <w:lastRenderedPageBreak/>
        <w:t>перегореть нагромождения лохмотьев лживой обычности, дабы освободить сознание от сора. Зная Путь, невозможно примириться с оградою самости. Борьба неизбежна. Ручательство победы Даю. Идущий со Мною победитель всегда. Утверждаю победу перед лицом тьмы и в шуме и вихрях борьбы за счастье победы.</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785.</w:t>
      </w:r>
      <w:r w:rsidR="000D6386" w:rsidRPr="000D6386">
        <w:t xml:space="preserve"> (492). </w:t>
      </w:r>
      <w:r w:rsidR="00451AC2" w:rsidRPr="00451AC2">
        <w:rPr>
          <w:b/>
        </w:rPr>
        <w:t>(М.А.Й.).</w:t>
      </w:r>
      <w:r w:rsidR="000D6386" w:rsidRPr="000D6386">
        <w:t xml:space="preserve"> День приходит, и день уходит, но Свет пребывает вовеки. И когда этот Свет зажигается в сердце, он продолжается в нем поверх оболочек и времени их проявления. Вечный Свет дает вечную жизнь. Он зажигается именно в сердце. И зажигается потому, что сердце никогда не умирает, даже тогда, когда земное, смертное сознание потухает. Бессмертие</w:t>
      </w:r>
      <w:r w:rsidR="000D6386">
        <w:t xml:space="preserve"> — </w:t>
      </w:r>
      <w:r w:rsidR="000D6386" w:rsidRPr="000D6386">
        <w:t>в сердце. Новую Эпоху Огня можно назвать Эпохою Сердца. Когда возгорится Оно, приблизится достижение Бессмертия. Эпоху Сердца назовем Эпохою Бессмертия. Ибо сознание, перенесенное в сердце, приблизит возможность непрерываемого сознания, то есть достижение фактического Бессмертия. Кто-то хочет продлить долголетие, кто-то надеется найти Бессмертие в других оболочках и соответствующих им сферах пространства, но истинное Бессмертие, не прерываемое циклами воплощений, можно достигнуть лишь сердцем и в Огненном Теле, которое служит его бессменным носителем. Так через сердце и к Свету дойдем, который пребывает вовеки.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786.</w:t>
      </w:r>
      <w:r w:rsidR="000D6386" w:rsidRPr="000D6386">
        <w:t xml:space="preserve"> (493). </w:t>
      </w:r>
      <w:r w:rsidR="00451AC2" w:rsidRPr="00451AC2">
        <w:rPr>
          <w:b/>
        </w:rPr>
        <w:t>(Гуру).</w:t>
      </w:r>
      <w:r w:rsidR="000D6386" w:rsidRPr="000D6386">
        <w:t xml:space="preserve"> Следует обратить внимание на то, что наши установки во времени не меняются. Потому их можно спокойно принять на вооружение сознания. Меняются взгляды людей, их мнение, отношение к жизни, научные теории, убеждения и все, что составляет психический багаж человека, но положения жизни, выдвинутые нами и насыщенные Учением Живой Этики, столь же прочны и надежны и столь же неизменны в своих Основах, как и само Учение Жизни. Можно порадоваться этой устойчивости непреходящей среди мелькающих, как в калейдоскопе, явлений жизни обычных людей, их мыслей и их увлечений явлениями текущего дня. Основы непреходящего, которые люди найдут в наших книгах и творчестве нашем, в наших полотнах, и в том, что оставили мы после себя, могут быть твердой опорою в жизни для тех, кто следовать хочет нашим путем. Ради них и для них жили мы, ради них и трудились и ради них оставили мы на Земле то, что создано было нашими руками и нашею кистью.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787.</w:t>
      </w:r>
      <w:r w:rsidR="000D6386" w:rsidRPr="000D6386">
        <w:t xml:space="preserve"> </w:t>
      </w:r>
      <w:r w:rsidR="00451AC2" w:rsidRPr="00451AC2">
        <w:rPr>
          <w:b/>
        </w:rPr>
        <w:t>(Нояб. 8).</w:t>
      </w:r>
      <w:r w:rsidR="000D6386" w:rsidRPr="000D6386">
        <w:t xml:space="preserve"> Если упорство и настойчивость достаточно сильны, любое заболевание преодолевается ими. Но обычно терпения не хватает довести лечение психической энергией до конца. Проходит день, два, три, и повторять сосредоточение сознания на больном органе или месте надоедает. Уверенность в успехе исчезает, и начатое лечение прекращается. Но его надо довести до конца, то есть до полного выздоровления. Ткани, мускулы и кости не </w:t>
      </w:r>
      <w:r w:rsidR="000D6386" w:rsidRPr="000D6386">
        <w:lastRenderedPageBreak/>
        <w:t>могут долго сопротивляться воздействию Агни и в конце концов уступают и подчиняются приказу воли, причем клеточки, пораженные болезнью, восстанавливают свое электрическое равновесие и становятся здоровыми. Казалось бы, как можно лечить зубы, если зуб поврежден и нерв начал уже разлагаться, вызывая боли и воспаление. Но постоянный и упорный прилив психической энергии останавливает разложение, а отмерший ствол нерва мумифицируется, и дезинтеграция нервной ткани прекращается. Опухоль исчезает, и боль уже больше не беспокоит. В начале на это лечение уходит очень много времени и настойчивости. Навык и уверенность со временем сокращают сроки. При сосредоточении на заболевшем месте следует упорно и цепко удерживать все ощущения, получаемые оттуда, с тем чтобы вызвать прилив энергии и вследствие этого</w:t>
      </w:r>
      <w:r w:rsidR="000D6386">
        <w:t xml:space="preserve"> — </w:t>
      </w:r>
      <w:r w:rsidR="000D6386" w:rsidRPr="000D6386">
        <w:t>тепло. Именно ощущение тепла очень важно, ибо оно означает прилив психической энергии и проникновение сознания в заболевший орган и его ткани. В омертвелом, парализованном или замерзшем члене тела нельзя осознать ощущений, сознание проникнуть не может в его ткани. Проникновение сознания в нужный орган необходимо для сосредоточения там психической энергии. Когда пульсация чувствуется явно, ее можно усиливать, посылая в пораженное место потоки энергии. Можно при этом делать глубокое дыхание, чтобы в моменты задержки особенно усиливать прилив Агни. Можно прикладывать три пальца (большой, средний и указательный) правой руки. Можно с другой стороны прилагать те же пальцы левой руки, чтобы создать электромагнитное поле и усиленное течение от положительного полюса правой руки к отрицательному</w:t>
      </w:r>
      <w:r w:rsidR="000D6386">
        <w:t xml:space="preserve"> — </w:t>
      </w:r>
      <w:r w:rsidR="000D6386" w:rsidRPr="000D6386">
        <w:t>левой. Так дается и усиливается положительный полюс Агни. Надо твердо запомнить, что даже и без усиленного дыхания и без приложения рук одно только твердое и сильное сосредоточение сознания на пораженных тканях вызывает прилив к ним крови и приток психической энергии. Каждому надо учиться лечить себя, прежде чем обращаться к врачам, за исключением случаев, требующих только хирургического вмешательства. Но и то не всегда. Например, воспаление аппендикса можно остановить психической энергией.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788.</w:t>
      </w:r>
      <w:r w:rsidR="000D6386" w:rsidRPr="000D6386">
        <w:t xml:space="preserve"> </w:t>
      </w:r>
      <w:r w:rsidR="00451AC2" w:rsidRPr="00451AC2">
        <w:rPr>
          <w:b/>
        </w:rPr>
        <w:t>(М.А.Й.).</w:t>
      </w:r>
      <w:r w:rsidR="000D6386" w:rsidRPr="000D6386">
        <w:t xml:space="preserve"> Матерей было много, и много их будет, отцов было много, и много их будет, но Космическая Матерь</w:t>
      </w:r>
      <w:r w:rsidR="000D6386">
        <w:t xml:space="preserve"> — </w:t>
      </w:r>
      <w:r w:rsidR="000D6386" w:rsidRPr="000D6386">
        <w:t>одна, но Космический Отец</w:t>
      </w:r>
      <w:r w:rsidR="000D6386">
        <w:t xml:space="preserve"> — </w:t>
      </w:r>
      <w:r w:rsidR="000D6386" w:rsidRPr="000D6386">
        <w:t>только один. Так поймем родство земное и родство надземное, или родство космическое. О родстве кровном и родстве духовном уже говорилось. Высшею степенью родства будет родство Космическое. Связь с космическими родителями не прерывается никогда, независимо от того, осознается она или нет. Притча о блудном сыне иллюстрирует явление космического родства и осознание его духом, забывшем о нем.</w:t>
      </w:r>
    </w:p>
    <w:p w:rsidR="00D8779F" w:rsidRDefault="00D8779F" w:rsidP="000D6386"/>
    <w:p w:rsidR="000D6386" w:rsidRPr="000D6386" w:rsidRDefault="000C1121" w:rsidP="000D6386">
      <w:r w:rsidRPr="000C1121">
        <w:rPr>
          <w:b/>
        </w:rPr>
        <w:lastRenderedPageBreak/>
        <w:t>1</w:t>
      </w:r>
      <w:r>
        <w:rPr>
          <w:b/>
          <w:lang w:val="en-US"/>
        </w:rPr>
        <w:t>965</w:t>
      </w:r>
      <w:r>
        <w:rPr>
          <w:b/>
        </w:rPr>
        <w:t xml:space="preserve"> г. </w:t>
      </w:r>
      <w:r w:rsidR="00C515BC" w:rsidRPr="00C515BC">
        <w:rPr>
          <w:b/>
        </w:rPr>
        <w:t>789.</w:t>
      </w:r>
      <w:r w:rsidR="000D6386" w:rsidRPr="000D6386">
        <w:t xml:space="preserve"> (494). </w:t>
      </w:r>
      <w:r w:rsidR="00451AC2" w:rsidRPr="00451AC2">
        <w:rPr>
          <w:b/>
        </w:rPr>
        <w:t>(Гуру).</w:t>
      </w:r>
      <w:r w:rsidR="000D6386" w:rsidRPr="000D6386">
        <w:t xml:space="preserve"> Сегодня скажу: не настроения, не колебания, не ужимки астрала, но упорство несломимого постоянства устремления приводит к Учителю Света, когда дух не останавливается ни перед чем и ничто уже не в силах его остановить.</w:t>
      </w:r>
    </w:p>
    <w:p w:rsidR="000D6386" w:rsidRPr="000D6386" w:rsidRDefault="000D6386" w:rsidP="002C2A2C">
      <w:pPr>
        <w:pStyle w:val="Quote"/>
      </w:pPr>
      <w:r w:rsidRPr="000D6386">
        <w:t>Во сне видел Ольку. Сидела и смотрела задумчиво куда-то. Я стоял против шагах в 5 от нее и пристально, улыбаясь, смотрел на нее, зная, что она, наконец, почувствует мой взгляд и увидит меня.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790.</w:t>
      </w:r>
      <w:r w:rsidR="000D6386" w:rsidRPr="000D6386">
        <w:t xml:space="preserve"> (495). </w:t>
      </w:r>
      <w:r w:rsidR="00451AC2" w:rsidRPr="00451AC2">
        <w:rPr>
          <w:b/>
        </w:rPr>
        <w:t>(Нояб. 9).</w:t>
      </w:r>
      <w:r w:rsidR="000D6386" w:rsidRPr="000D6386">
        <w:t xml:space="preserve"> (Со сна). Все сделают возможное, чтобы меня охранить.</w:t>
      </w:r>
    </w:p>
    <w:p w:rsidR="000D6386" w:rsidRPr="000D6386" w:rsidRDefault="000D6386" w:rsidP="000D6386">
      <w:r w:rsidRPr="000D6386">
        <w:t>Будешь передающим Волю Мою и мысли Мои людям.</w:t>
      </w:r>
    </w:p>
    <w:p w:rsidR="000D6386" w:rsidRPr="000D6386" w:rsidRDefault="000D6386" w:rsidP="000D6386">
      <w:r w:rsidRPr="000D6386">
        <w:t>Как же достичь полноты отрешения от себя? Полнотою наполнения сознания Мною. Но преходящие пустяковые мысли оказываются очень сильными, сильнее того, что нужнее всего. В чем же секрет этой власти пустяков суетливости над наинужнейшим? Не в том ли, что оболочки привыкли вибрировать, отвечая на воздействия непосредственного плотного окружения? Оно окажется сильнее пространственной действительности, ибо допущено в сознание без контроля. Именно нужен контроль над всем, что вторгается бесконтрольно в сферу сознания. Полезно припомнить, как при условии заранее проведенного контроля и защиты удалось оберечься от воздействия шума и суеты огромного города и сохранить иммунитет, следовательно, слово «заранее» будет залогом успеха. Поздно оберегаться, когда вторжение суеты уже состоялось и равновесие нарушено ею. Именно заранее, скажем, с утра, определяется линия защиты от внешних вторжений. Заранее устанавливается, чему дается власть и что лишается власти влиять на сознание, нарушая охрану заградительной сети. От неожиданностей избавиться невозможно, значит, и неожиданности надо сделать бессильными нарушать равновесие. Значит, ко всему ожиданному и неожиданному придется установить отношение активного, противодействующего бесстрастия, или равновесия. Пусть это будет проявляться в форме безразличия или равнодушия, лишь бы только оболочки остались спокойными и заградительная сеть не была бы прободаема воздействиями извне. Они преходящи. Их было так много в прошлом. Они все прошли, чтобы замениться новыми и пытаться снова нарушить мир духа. Зная их преходимость и помня о ней, можно достичь того, чтобы от них оборониться бронею равновесия духа, не нарушаемого уж больше ничем.</w:t>
      </w:r>
    </w:p>
    <w:p w:rsidR="00D8779F" w:rsidRDefault="00D8779F" w:rsidP="000D6386"/>
    <w:p w:rsidR="000D6386" w:rsidRPr="000D6386" w:rsidRDefault="000C1121" w:rsidP="000D6386">
      <w:r w:rsidRPr="000C1121">
        <w:rPr>
          <w:b/>
        </w:rPr>
        <w:t>1965</w:t>
      </w:r>
      <w:r>
        <w:rPr>
          <w:b/>
        </w:rPr>
        <w:t xml:space="preserve"> г. </w:t>
      </w:r>
      <w:r w:rsidR="00C515BC" w:rsidRPr="00C515BC">
        <w:rPr>
          <w:b/>
        </w:rPr>
        <w:t>791.</w:t>
      </w:r>
      <w:r w:rsidR="000D6386" w:rsidRPr="000D6386">
        <w:t xml:space="preserve"> (496). </w:t>
      </w:r>
      <w:r w:rsidR="00451AC2" w:rsidRPr="00451AC2">
        <w:rPr>
          <w:b/>
        </w:rPr>
        <w:t>(М.А.Й.).</w:t>
      </w:r>
      <w:r w:rsidR="000D6386" w:rsidRPr="000D6386">
        <w:t xml:space="preserve"> Волны житейские яро стремятся сокрушить гранитную скалу духа. Но устоим. Их ярость не будем считать достаточно сильной, чтобы одолеть Камень. Камень устоит. Помните это, родные. Камень Вечного Основания Жизни, на котором строите дом вашего духа, не может разрушиться яростью волн. </w:t>
      </w:r>
      <w:r w:rsidR="000D6386" w:rsidRPr="000D6386">
        <w:lastRenderedPageBreak/>
        <w:t>Стихии воды не одолеть Камня, ибо Камень</w:t>
      </w:r>
      <w:r w:rsidR="000D6386">
        <w:t xml:space="preserve"> — </w:t>
      </w:r>
      <w:r w:rsidR="000D6386" w:rsidRPr="000D6386">
        <w:t>это Огонь, собранный духом и кристаллизованный в Чаше на протяжении долгих тысячелетий борьбы, трудов и усилий его утвердить. Волны приходят, и волны уходят, но гранитная духа скала остается стоять, ибо скала духа</w:t>
      </w:r>
      <w:r w:rsidR="000D6386">
        <w:t xml:space="preserve"> — </w:t>
      </w:r>
      <w:r w:rsidR="000D6386" w:rsidRPr="000D6386">
        <w:t>это Камень</w:t>
      </w:r>
      <w:r w:rsidR="000D6386">
        <w:t xml:space="preserve"> — </w:t>
      </w:r>
      <w:r w:rsidR="000D6386" w:rsidRPr="000D6386">
        <w:t>Огонь</w:t>
      </w:r>
      <w:r w:rsidR="000D6386">
        <w:t xml:space="preserve"> — </w:t>
      </w:r>
      <w:r w:rsidR="000D6386" w:rsidRPr="000D6386">
        <w:t>Алатырь. Камень вечной жизни чудесный, не сокрушимый ничем.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792.</w:t>
      </w:r>
      <w:r w:rsidR="000D6386" w:rsidRPr="000D6386">
        <w:t xml:space="preserve"> </w:t>
      </w:r>
      <w:r w:rsidR="00451AC2" w:rsidRPr="00451AC2">
        <w:rPr>
          <w:b/>
        </w:rPr>
        <w:t>(Гуру).</w:t>
      </w:r>
      <w:r w:rsidR="000D6386" w:rsidRPr="000D6386">
        <w:t xml:space="preserve"> Ты мыслей моих, устремляясь, воспринимаешь огонь и отливаешь их в форму. Форма твоя, но мысль послана мною. Претворение мыслей пространственных в форму является процессом, который осваивается учеником все более и более полно и совершенно. Трансформатором является сердце, а также служит оно и мостом, соединяющим фокусы сознаний</w:t>
      </w:r>
      <w:r w:rsidR="000D6386">
        <w:t xml:space="preserve"> — </w:t>
      </w:r>
      <w:r w:rsidR="000D6386" w:rsidRPr="000D6386">
        <w:t>передающего и воспринимающего. Воспринять легче, чем оформить. Многие, бессознательно или даже сознательно воспринимающие, все же оформить не могут. И тогда мысли проносятся мимо, оставляя в сознании только лишь след. Оформленные же и запечатленные, они остаются и служат пищею тем, кто нуждается в них. В мире много сознаний, страдающих голодом духа</w:t>
      </w:r>
      <w:r w:rsidR="000D6386">
        <w:t xml:space="preserve"> — </w:t>
      </w:r>
      <w:r w:rsidR="000D6386" w:rsidRPr="000D6386">
        <w:t>их надо насытить.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793.</w:t>
      </w:r>
      <w:r w:rsidR="000D6386" w:rsidRPr="000D6386">
        <w:t xml:space="preserve"> (497). </w:t>
      </w:r>
      <w:r w:rsidR="00451AC2" w:rsidRPr="00451AC2">
        <w:rPr>
          <w:b/>
        </w:rPr>
        <w:t>(Нояб. 10).</w:t>
      </w:r>
      <w:r w:rsidR="000D6386" w:rsidRPr="000D6386">
        <w:t xml:space="preserve"> Если мысли свои нехороши, их полностью можно заменить мыслями Моими. Моих мыслей Дано без конца. Взяв мысль любую, можно ее развивать и обдумывать всесторонне. Это будет занятием более достойным, нежели допущение негодных мыслей. Их порождают не тяжкие условия жизни, но то, что еще не изжито из старых нагромождений. Было бы только желание от них освободиться, и победа над ними придет.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794.</w:t>
      </w:r>
      <w:r w:rsidR="000D6386" w:rsidRPr="000D6386">
        <w:t xml:space="preserve"> (498). </w:t>
      </w:r>
      <w:r w:rsidR="00451AC2" w:rsidRPr="00451AC2">
        <w:rPr>
          <w:b/>
        </w:rPr>
        <w:t>(М.А.Й.).</w:t>
      </w:r>
      <w:r w:rsidR="000D6386" w:rsidRPr="000D6386">
        <w:t xml:space="preserve"> Что принесешь мне сегодня? Жалобы, недовольство, сетования или радостную устремленность духа и огненную решимость идти до конца, не смущаясь ничем, не останавливаясь ни перед чем и ничего не ставя выше желания быть еще ближе к Позвавшему? Что принесешь мне, сын мой, сегодня? Могу ли порадоваться вместе с тобой несломимой стойкости твоего духа или же буду огорчена тем, чего преодолеть в себе ты не в силах? Нет ничего, чего не могла бы преодолеть воля духа, хотящего Света! Надо только хотеть захотеть. Приноси мне желания и устремления твои для утверждения их в силе, и я утвержу их. Надо лишь, чтобы были они достойны любимого сына. Утвержу, утвержу, утвержу.</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795.</w:t>
      </w:r>
      <w:r w:rsidR="000D6386" w:rsidRPr="000D6386">
        <w:t xml:space="preserve"> (499). </w:t>
      </w:r>
      <w:r w:rsidR="00451AC2" w:rsidRPr="00451AC2">
        <w:rPr>
          <w:b/>
        </w:rPr>
        <w:t>(Гуру).</w:t>
      </w:r>
      <w:r w:rsidR="000D6386" w:rsidRPr="000D6386">
        <w:t xml:space="preserve"> Движение духа в будущее не может остановиться. В движении этом дух растет в добре или во зле, во тьме или в Свете. Как быть, если одновременно с добрыми всходами растут и недобрые? Если сил недостаточно в данный момент вырвать с корнем недобрые всходы, надо немного повременить, </w:t>
      </w:r>
      <w:r w:rsidR="000D6386" w:rsidRPr="000D6386">
        <w:lastRenderedPageBreak/>
        <w:t>собирая силы и накапливая решимость для нового мощного усилия вырвать корни вековых порождений. Сперва собрать силы, а потом и рвануть, да так, чтобы от них ничего не осталось. Вспомним, как сказано: найди в себе корень зла и вырви его.</w:t>
      </w:r>
    </w:p>
    <w:p w:rsidR="000D6386" w:rsidRPr="000D6386" w:rsidRDefault="000D6386" w:rsidP="002C2A2C">
      <w:pPr>
        <w:pStyle w:val="Quote"/>
      </w:pPr>
      <w:r w:rsidRPr="000D6386">
        <w:t>Во сне видел себя в сочетании с одной из продуманных ранее мысленных форм, хотя и не думал об этом.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796.</w:t>
      </w:r>
      <w:r w:rsidR="000D6386" w:rsidRPr="000D6386">
        <w:t xml:space="preserve"> (Ночью). Преданность навсегда</w:t>
      </w:r>
      <w:r w:rsidR="000D6386">
        <w:t xml:space="preserve"> — </w:t>
      </w:r>
      <w:r w:rsidR="000D6386" w:rsidRPr="000D6386">
        <w:t>редчайшее качество в людях. Не надо награждать, или оделять, друзей качествами, которых у них нет, хотя они и говорят или думают, что их имеют. Только испытания выявляют то, чем они обладают в действительности. Испытуйте друзей, чтобы не умиляться масками. Умиляется только неопытность, но многоопытность знает. Путь познания человека горек. Мудрость проходит его без сетований и жалоб. Своеобразие индивидуальных накоплений неповторимо.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797.</w:t>
      </w:r>
      <w:r w:rsidR="000D6386" w:rsidRPr="000D6386">
        <w:t xml:space="preserve"> (500). Многие предстояния не помогут, если не очищено сердце. Попугаем слов чужой мудрости становится не применяющий Учение в жизни.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798.</w:t>
      </w:r>
      <w:r w:rsidR="000D6386" w:rsidRPr="000D6386">
        <w:t xml:space="preserve"> (501). </w:t>
      </w:r>
      <w:r w:rsidR="00451AC2" w:rsidRPr="00451AC2">
        <w:rPr>
          <w:b/>
        </w:rPr>
        <w:t>(Нояб. 11).</w:t>
      </w:r>
      <w:r w:rsidR="000D6386" w:rsidRPr="000D6386">
        <w:t xml:space="preserve"> Осознай нужность и неизбежность победы и ужас поражения, который ожидает идущего во тьму. Майя обольщения и прельщения драматична тем, что за нею, за всеми влекущими и обольщающими мыслеобразами, от Света нет ничего. Человек магнитно влечется, или гоняется, или тянется за призраками, за внешним, кажущимся привлекательным обличьем которых скрыты ужасные лики служителей тьмы и ужас падения в бездну</w:t>
      </w:r>
      <w:r w:rsidR="000D6386">
        <w:t xml:space="preserve"> — </w:t>
      </w:r>
      <w:r w:rsidR="000D6386" w:rsidRPr="000D6386">
        <w:t>за каждой прельщающей формою мысли. Испытание на прельщение мыслеобразами</w:t>
      </w:r>
      <w:r w:rsidR="000D6386">
        <w:t xml:space="preserve"> — </w:t>
      </w:r>
      <w:r w:rsidR="000D6386" w:rsidRPr="000D6386">
        <w:t>одно из труднейших. Испытание святого Антония</w:t>
      </w:r>
      <w:r w:rsidR="000D6386">
        <w:t xml:space="preserve"> — </w:t>
      </w:r>
      <w:r w:rsidR="000D6386" w:rsidRPr="000D6386">
        <w:t>яркий пример реальности прельщения Майи (Майей). Пусть каждая мысль мрака и прельщающая форма ее будет побудительной причиной ярого утверждения сознания на Мне и мыслях Моих, посланных Мною и посылаемых ныне. И Мой Лик и Свет мыслей Моих Победят. Основы, основание</w:t>
      </w:r>
      <w:r w:rsidR="000D6386">
        <w:t xml:space="preserve"> — </w:t>
      </w:r>
      <w:r w:rsidR="000D6386" w:rsidRPr="000D6386">
        <w:t>скала духа</w:t>
      </w:r>
      <w:r w:rsidR="000D6386">
        <w:t xml:space="preserve"> — </w:t>
      </w:r>
      <w:r w:rsidR="000D6386" w:rsidRPr="000D6386">
        <w:t>на них опереться сознание должно в час битвы во имя победы. Борьба, и победа, и счастье победы над тьмою в себе и вовне! Именно самая безвыходность положения, когда другого решения, кроме победы, нет и не может быть, увенчает чело победителя огненным знаком преодоления духом своих (подлежащих изъятию) накоплений. Не в том дело, есть они или нет, они есть у всех, а в том, чтобы не быть побеждаемым ими и ничем, что так яро, упорно и явно стремится отделить от Меня. Неужели не ясно еще, что весь заговор темных и все злоухищрения их направлены только на это. Сперва отвлечь мыслеобразами прельщения, потом отделить от Меня, потом затопить желаниями, а когда отрыв состоится и серебряная нить окажется порванной, тогда... Но не будем говорить об этом, ибо нам суждена победа</w:t>
      </w:r>
      <w:r w:rsidR="000D6386">
        <w:t xml:space="preserve"> — </w:t>
      </w:r>
      <w:r w:rsidR="000D6386" w:rsidRPr="000D6386">
        <w:t xml:space="preserve">тебе и Мне, который в тебе и кто борется вместе с </w:t>
      </w:r>
      <w:r w:rsidR="000D6386" w:rsidRPr="000D6386">
        <w:lastRenderedPageBreak/>
        <w:t>тобою за победу и счастье твое. Мощь тьмы Являем победителям ее. Именно по краю бездны приходится проходить, ощущая весь ужас поражения, и неизбежность и счастье победы. Сын Мой и сын Света не может сделать иного выбора, кроме Пути Света. А Мы Следим, чтобы обольщение и прельщение не коснулись слабых. Но сильный должен их встретить лицом к лицу и победить. Насколько же сильный и победивший сильнее того, кто не знает ни борьбы, ни победы, как бы он ни был хорош. Потому пусть смущение не войдет в орлиное сердце. Пусть не остановит сужденного победителя уже больше ничто. Враги бодрствуют и ночью и днем. И твой пусть дозор будет всегда постоянен, и особенно ночью. Спящему куда легче подбросить вред, если заградительная сеть не напряжена его отразить. Перед погружением в сон ее надо осмотреть особенно тщательно, чтобы все лазейки были закрыты от проникновения тьмы ночью. Контроль над мыслями дня надо усилить, ибо темная свора следит за каждою мыслью, прилепляясь цепко к созвучным. Близость Моя поверх всего, и потому не рушима ничем. Но устои серебряного моста утверждаются на обоих берегах. Устои свои берегите и охраняйте каждый из них всем помышлением, всем устремлением и всеми огнями восставшего духа.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799.</w:t>
      </w:r>
      <w:r w:rsidR="000D6386" w:rsidRPr="000D6386">
        <w:t xml:space="preserve"> (502).</w:t>
      </w:r>
      <w:r w:rsidR="000D6386" w:rsidRPr="00BF2C2C">
        <w:rPr>
          <w:b/>
        </w:rPr>
        <w:t xml:space="preserve"> (М.А.Й</w:t>
      </w:r>
      <w:r w:rsidR="002C2A2C" w:rsidRPr="00BF2C2C">
        <w:rPr>
          <w:b/>
        </w:rPr>
        <w:t>.</w:t>
      </w:r>
      <w:r w:rsidR="000D6386" w:rsidRPr="00BF2C2C">
        <w:rPr>
          <w:b/>
        </w:rPr>
        <w:t>).</w:t>
      </w:r>
      <w:r w:rsidR="000D6386" w:rsidRPr="000D6386">
        <w:t xml:space="preserve"> Образ Владыки, ведущий мысль за собою к вершинам познания, не потускнеет в ритме каждодневных к Нему обращений. Но ритм должен идти accelerando. Усиление противодействующих окружающих обстоятельств будем рассматривать как необходимое условие для возрастания и усиления этого ритма. Как же иначе усилить его, как ни противодействиями, все время растущими. Они создают ступени Лестницы Света для восходящего сознания. На них растет дух и силы свои умножает. Явим понимание всему происходящему с нами, зная, что без Воли Владыки и волос не упадет с головы.</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800.</w:t>
      </w:r>
      <w:r w:rsidR="000D6386" w:rsidRPr="000D6386">
        <w:t xml:space="preserve"> (503). </w:t>
      </w:r>
      <w:r w:rsidR="00451AC2" w:rsidRPr="00451AC2">
        <w:rPr>
          <w:b/>
        </w:rPr>
        <w:t>(Гуру).</w:t>
      </w:r>
      <w:r w:rsidR="000D6386" w:rsidRPr="000D6386">
        <w:t xml:space="preserve"> Почему искать где-то вовне и в чем-то стороннем, когда все в духе: и счастье, и достижение, и мир, который выше человеческого разумения. Когда все, что вовне, являет свою несостоятельность и невозможность на него опереться, тогда обратимся к глубинам духа. Именно дух будет основанием жизни, на котором можно строить, не боясь, что строите вихрю на разрушение. Строители на сегодня забыли о духе. Оттого столь непрочны и столь временны и недолговечны построения их. Мы строим прочно. Основание непоколебимо. Времени не боится. Строителей Храма Вечной Жизни Владыка Зовет на Постройку. Отзовитесь, имеющие уши, чтобы не пропустить Зова.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801.</w:t>
      </w:r>
      <w:r w:rsidR="000D6386" w:rsidRPr="000D6386">
        <w:t xml:space="preserve"> </w:t>
      </w:r>
      <w:r w:rsidR="00451AC2" w:rsidRPr="00451AC2">
        <w:rPr>
          <w:b/>
        </w:rPr>
        <w:t>(Нояб. 12).</w:t>
      </w:r>
      <w:r w:rsidR="000D6386" w:rsidRPr="000D6386">
        <w:t xml:space="preserve"> (Со сна). Указан §17, Сердце.</w:t>
      </w:r>
    </w:p>
    <w:p w:rsidR="000D6386" w:rsidRPr="000D6386" w:rsidRDefault="000D6386" w:rsidP="000D6386">
      <w:r w:rsidRPr="000D6386">
        <w:t>Сын Мой, ночное сообщение от Матери</w:t>
      </w:r>
      <w:r>
        <w:t xml:space="preserve"> — </w:t>
      </w:r>
      <w:r w:rsidRPr="000D6386">
        <w:t xml:space="preserve">начало еще более углубленного контакта и близости большей. Начало дано, но </w:t>
      </w:r>
      <w:r w:rsidRPr="000D6386">
        <w:lastRenderedPageBreak/>
        <w:t>остальное в значительной степени будет зависеть от тебя. Возможности не упусти.</w:t>
      </w:r>
    </w:p>
    <w:p w:rsidR="000D6386" w:rsidRPr="000D6386" w:rsidRDefault="000D6386" w:rsidP="000D6386">
      <w:r w:rsidRPr="000D6386">
        <w:t>Когда заканчивается очередная пралайя сознания, все достигнутое ранее возвращается с новою силой, углубленное и расширившееся в процессе нарастания. Следует знать, что во время пралайи накопления Чаши растут, хотя и кажется проходящему через нее сознанию, что утеряно многое и прежний подъем духа не повторится. Об этом не будем забывать в период пралайи, то есть явление пралайи законно и обуславливается оно процессом роста духа. Состояние озарения требует большого напряжения, и если его продолжить за его законные пределы, сознание не выдержит. Потому чередование ритма необходимо. На смене времен года можно увидеть то же чередование ритмов природы, обуславливающее ее жизнь и развитие. Ритмы природы и ритмы Космоса неотделимы от Эволюции Сущего. Эпоха Майтрейи в ритмах эволюции планеты тоже идет на смену веку Кали Юги. Кали Юга, Сатия Юга и Юги другие сменяют друг друга. Ритм Манвантары Великой и малой подчинен тому же Закону. Итак, от биения пульса атома или сердца до биения пульса Солнца и пульсации Циклов Великих всё подчиняется ритму. Понимая действие великого закона, можно использовать ритмы сознания целеустремленно и мудро. Зимою не совершают посевов. Всему свое время. Так же и во время периода пралайи сознания трудно насытить его новыми поступлениями и новыми нахождениями, но зато когда кончится оно, в новую волну подъема можно бросить как можно больше пространственных зерен озаренной мысли. Посев психических зерен тоже совершается во благовремении. Знающий о законе может применить это знание наиболее плодоносно. Посев в урочное время даст богатые результаты огненных следствий.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802.</w:t>
      </w:r>
      <w:r w:rsidR="000D6386" w:rsidRPr="000D6386">
        <w:t xml:space="preserve"> (504). </w:t>
      </w:r>
      <w:r w:rsidR="00451AC2" w:rsidRPr="00451AC2">
        <w:rPr>
          <w:b/>
        </w:rPr>
        <w:t>(М.А.Й.).</w:t>
      </w:r>
      <w:r w:rsidR="000D6386" w:rsidRPr="000D6386">
        <w:t xml:space="preserve"> (Со сна). § 213, Сердце.</w:t>
      </w:r>
    </w:p>
    <w:p w:rsidR="000D6386" w:rsidRPr="000D6386" w:rsidRDefault="000D6386" w:rsidP="000D6386">
      <w:r w:rsidRPr="000D6386">
        <w:t>Очень пристально и внимательно наблюдайте тех, с кем приходится сталкиваться в жизни. Не поражайтесь среди них количеству одержимых. Не все одержимые одержимы темными духами, есть одержание и средних степеней. Злобные исчадия не могут найти достаточно злобы в среднем сознании. Есть и светловато-сероватые степени. Но и от них полезности мало, ибо и при них в сознание насильственно вторгается более сильная воля. На Лестнице Света одержания нет и не может быть. Оно заменяется слиянием сознаний и воль, устремленных к Свету. Нет подчинения, нет порабощения, дисциплина духа добровольна и свободна. Нет насилия над волей другого. Подчинение заменяется объединением сознаний и огненным желанием и устремлением духа к выполнению Воли Владык. При полном слиянии сознаний, при палории, общение может стать постоянным и восприятие также.</w:t>
      </w:r>
    </w:p>
    <w:p w:rsidR="00D8779F" w:rsidRDefault="00D8779F" w:rsidP="000D6386"/>
    <w:p w:rsidR="000D6386" w:rsidRPr="000D6386" w:rsidRDefault="000C1121" w:rsidP="000D6386">
      <w:r w:rsidRPr="000C1121">
        <w:rPr>
          <w:b/>
        </w:rPr>
        <w:lastRenderedPageBreak/>
        <w:t>1</w:t>
      </w:r>
      <w:r w:rsidRPr="00BF2C2C">
        <w:rPr>
          <w:b/>
        </w:rPr>
        <w:t>965</w:t>
      </w:r>
      <w:r>
        <w:rPr>
          <w:b/>
        </w:rPr>
        <w:t xml:space="preserve"> г. </w:t>
      </w:r>
      <w:r w:rsidR="00C515BC" w:rsidRPr="00C515BC">
        <w:rPr>
          <w:b/>
        </w:rPr>
        <w:t>803.</w:t>
      </w:r>
      <w:r w:rsidR="000D6386" w:rsidRPr="000D6386">
        <w:t xml:space="preserve"> (505). </w:t>
      </w:r>
      <w:r w:rsidR="00451AC2" w:rsidRPr="00451AC2">
        <w:rPr>
          <w:b/>
        </w:rPr>
        <w:t>(Гуру).</w:t>
      </w:r>
      <w:r w:rsidR="000D6386" w:rsidRPr="000D6386">
        <w:t xml:space="preserve"> Победительное состояние сознания важно необычайно, ибо магнитные токи, излучаемые таким сознанием, пространственно устанавливают очень полезные связи. Арфа духа, настроенная на победном ключе, привлекает в орбиту свою излучения духов той же тональности. И тогда в пространстве звучит хор согласных сознаний на победной волне. Закон созвучия, применяемый сознательно, может очень продвинуть как самого применяющего, так и многих других, ибо даже созвучие двух согласованных аур несказанно усиливает потенциал духа обоих. Надо обратить особое внимание именно на взаимность воздействия высших энергий. Этот взаимообмен и взаимоусиление энергий участников может достигать очень высокого напряжения и быть истинным благословением для окружающих и пространства.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804.</w:t>
      </w:r>
      <w:r w:rsidR="000D6386" w:rsidRPr="000D6386">
        <w:t xml:space="preserve"> </w:t>
      </w:r>
      <w:r w:rsidR="00451AC2" w:rsidRPr="00451AC2">
        <w:rPr>
          <w:b/>
        </w:rPr>
        <w:t>(М.А.Й.).</w:t>
      </w:r>
      <w:r w:rsidR="000D6386" w:rsidRPr="000D6386">
        <w:t xml:space="preserve"> (Со сна, ночью). А Имя запомни как счастье быть вместе. Среди известных имен отметь тебе особо звучащее. Принесет счастье победа и вера до конца, вопреки очевидности и несмотря на нее. Хочешь быть ближе, освободи ум от всего, что не нужно. Сор у порога близости нашей мешает и отделяет тебя от меня. Каждая победа есть шаг ближе ко мне. Звезда далекая моего надземного счастья</w:t>
      </w:r>
      <w:r w:rsidR="000D6386">
        <w:t xml:space="preserve"> — </w:t>
      </w:r>
      <w:r w:rsidR="000D6386" w:rsidRPr="000D6386">
        <w:t>единственная на всем небосклоне, ибо неповторима.</w:t>
      </w:r>
    </w:p>
    <w:p w:rsidR="000D6386" w:rsidRPr="000D6386" w:rsidRDefault="000D6386" w:rsidP="000D6386">
      <w:r w:rsidRPr="000D6386">
        <w:t>Сокровенное свойство слюны насыщено эманациями огненной энергии духа, энергией сердца.</w:t>
      </w:r>
    </w:p>
    <w:p w:rsidR="000D6386" w:rsidRPr="000D6386" w:rsidRDefault="000D6386" w:rsidP="000D6386">
      <w:r w:rsidRPr="000D6386">
        <w:t>Можно не видеть и можно не слышать, но ощущать можно близость. Ощущение близости запомним. Близость моя и Близость Владыки</w:t>
      </w:r>
      <w:r>
        <w:t xml:space="preserve"> — </w:t>
      </w:r>
      <w:r w:rsidRPr="000D6386">
        <w:t>счастье твое. Близость достигается победами и утверждается ими. Сегодня победа, а завтра сближение больше еще.</w:t>
      </w:r>
    </w:p>
    <w:p w:rsidR="000D6386" w:rsidRPr="000D6386" w:rsidRDefault="000D6386" w:rsidP="000D6386">
      <w:r w:rsidRPr="000D6386">
        <w:t>Ты Р-...</w:t>
      </w:r>
      <w:r>
        <w:t xml:space="preserve"> — </w:t>
      </w:r>
      <w:r w:rsidRPr="000D6386">
        <w:t>птичке всегда помогай. Ей трудно.</w:t>
      </w:r>
    </w:p>
    <w:p w:rsidR="000D6386" w:rsidRPr="000D6386" w:rsidRDefault="000D6386" w:rsidP="000D6386">
      <w:r w:rsidRPr="000D6386">
        <w:t>И я тоже очень люблю и жду победителя яро, не побеждаемого уже больше ничем. Р[одной] м[ой], л[юбимый], столь близкий мне духом и кровью, свет твой и мой Свет</w:t>
      </w:r>
      <w:r>
        <w:t xml:space="preserve"> — </w:t>
      </w:r>
      <w:r w:rsidRPr="000D6386">
        <w:t>едины, и когда он ярко сияет в тебе, и все ярче и ярче с каждой новой победой, наша близость тогда тобой утверждается явно. Р[одной] м[ой], разве не вижу, как трудно тебе в этой жизни. Но я с тобою всегда, только ненужное видеть это мешает и ощущать. Глаза я ...... твои, чтобы видели ясно. Уже чуешь в них перемену</w:t>
      </w:r>
      <w:r>
        <w:t xml:space="preserve"> — </w:t>
      </w:r>
      <w:r w:rsidRPr="000D6386">
        <w:t>это преддверие ясности зренья другого (второго). Ухо ко мне напрягай, чтобы слышать, ухо другое, внутри. Держи слух обостренным и в ожидании. Глаз, напряженный ко мне, и слух обострят восприятие. Будешь видеть и слышать. Ненужное и мешающее убери. Напрягаются глаз и слух сердцем и сердца любовью. Как рыцари прошлого верность хранили любимой своей, так и ты верен Матери будь чистотою помыслов, устремлением и яростью противления тьме и постоянством победы над нею. Когда я в тебе говорю и ты явно меня ощущаешь и близость мою, тогда свет твой сливается в свете со мною, со Светом моим, и мы сливаемся в Свете. Свет мой да будет тебе путеводной звездою.</w:t>
      </w:r>
    </w:p>
    <w:p w:rsidR="000D6386" w:rsidRPr="000D6386" w:rsidRDefault="000D6386" w:rsidP="000D6386">
      <w:r w:rsidRPr="000D6386">
        <w:lastRenderedPageBreak/>
        <w:t>А ей (Р.) ты скажи: окончится доля земная, будет с нами опять. Пусть не считает слишком реальным всё, что ее окружает. Все это пройдет, словно сон, и будем снова мы вместе, как были. Буду ей иногда посылать малые вести. Но для этого нужен более тесный сердечный контакт между вами. Духовные сердечные связи сильнее земных.</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805.</w:t>
      </w:r>
      <w:r w:rsidR="000D6386" w:rsidRPr="000D6386">
        <w:t xml:space="preserve"> (506). </w:t>
      </w:r>
      <w:r w:rsidR="00451AC2" w:rsidRPr="00451AC2">
        <w:rPr>
          <w:b/>
        </w:rPr>
        <w:t>(Нояб. 13).</w:t>
      </w:r>
      <w:r w:rsidR="000D6386" w:rsidRPr="000D6386">
        <w:t xml:space="preserve"> Личность есть форма проявления Индивидуальности. Но Природа не считается с формами жизни, обрекая каждую на уничтожение, для того чтобы жизнь могла продолжаться. Преемственность форм образует цепь звеньев жизни. Звенья меняются, цепь непрерывна. Личность есть орудие Индивидуальности, служащая для того, чтобы Индивидуальность могла с ее помощью расти, развиваться и умножать свои накопления. Для блага и роста Индивидуальности не имеет значения, страдает или наслаждается счастьем та личность, которая служит ее высшим целям. Ей, то есть Индивидуальности, надо, чтобы она могла собрать через посредство личности все разнообразие человеческого опыта, которое дает и может дать жизнь. Для этой цели она вынуждена облекаться в форму личности, дабы через нее соприкасаться с земным планом и всем тем, что может он дать в смысле опыта и знания духу. Надо в себе отделить преходящую смертную личность, имеющую право прожить на Земле определенное количество лет, от своей Бессмертной перевоплощающейся Индивидуальности, чтобы, расчленив смертное от бессмертного, перенести сознание в сферы непреходящего и достичь этим путем состояния непрерываемого сознания, то есть фактического Бессмертия. Личность будет очень упорно сопротивляться этому расчленению, ибо она полагает в себе, в своем существовании, в своих интересах, устремлениях и мыслях весь смысл своей жизни, в то время как в ней самой нет и не может быть самодовлеющей цели существования хотя бы только потому, что это существование ограничено несколькими десятками лет, которые завершаются смертью и уничтожением этой самой личности. Личность, и самость, и астрал связаны тесно. Все они смертны. Смерти подлежит не только физическая оболочка, но и тонкое, и ментальное тело. Бессмертна только Индивидуальность. Если сознание переносится в ее сферу и прочно утверждается в ней, то и личность, и все прочие оболочки как бы пронизываются высшим сознанием, когда оно отождествляет себя уже не с ними, но с высшим началом в себе, со своей Индивидуальностью, со своим высшим «Я». Огненной чертою надо пронести через земное сознание это понимание непреходящего, бессмертного, вечного начала в себе, памятуя о нем непрестанно и зная, что Безмолвный Рекордер в себе, Вечно Смотрящий,</w:t>
      </w:r>
      <w:r w:rsidR="000D6386">
        <w:t xml:space="preserve"> — </w:t>
      </w:r>
      <w:r w:rsidR="000D6386" w:rsidRPr="000D6386">
        <w:t>бессмертен и что Он и есть истинное «Я» человека, а остальное, вся жизнь на Земле</w:t>
      </w:r>
      <w:r w:rsidR="000D6386">
        <w:t xml:space="preserve"> — </w:t>
      </w:r>
      <w:r w:rsidR="000D6386" w:rsidRPr="000D6386">
        <w:t xml:space="preserve">сон преходящий, не оставляющий после себя ничего, что мог бы взять Он с собою, за исключением знания и опыта, приобретаемого в плотном мире и </w:t>
      </w:r>
      <w:r w:rsidR="000D6386" w:rsidRPr="000D6386">
        <w:lastRenderedPageBreak/>
        <w:t>других преходящих мирах через те временные оболочки, в которые Он облекает себя для достижения этой цели, включая сюда и смертные личности своих бесчисленных воплощений.</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806.</w:t>
      </w:r>
      <w:r w:rsidR="000D6386" w:rsidRPr="000D6386">
        <w:t xml:space="preserve"> </w:t>
      </w:r>
      <w:r w:rsidR="00451AC2" w:rsidRPr="00451AC2">
        <w:rPr>
          <w:b/>
        </w:rPr>
        <w:t>(М.А.Й.).</w:t>
      </w:r>
      <w:r w:rsidR="000D6386" w:rsidRPr="000D6386">
        <w:t xml:space="preserve"> Сокровенное оставим себе, ибо оглашению не подлежит, а людям</w:t>
      </w:r>
      <w:r w:rsidR="000D6386">
        <w:t xml:space="preserve"> — </w:t>
      </w:r>
      <w:r w:rsidR="000D6386" w:rsidRPr="000D6386">
        <w:t>те мысли и свет, которые общение приносит. В процессе откладывания в Чаше элементов бессмертия необходимо научиться быстро расчленять эти последние от всего того, что не относится к ним. Когда говорю о мешающем и ненужном, имею в виду те подробности жизни земной, которые сами по себе не имеют никакого значения, но являются лишь условием для более плодоносного накопления элементов непреходящего. Все, что вокруг человека, важно не само по себе, не как самоцель, но только лишь как средство для достижения цели более высокой. О ней обычно не думают люди, лишая тем все поступки и действия свои, и даже всю жизнь, ее конечного значения и смысла. Для чего что-то изучать, накапливать знания и опыт, обострять способности, мучиться и страдать, если все это закончится пресловутым «лопухом» над могилой. При таком понимании жизни она теряет всякий смысл, и тогда нет и не может быть импульса для совершенствования. Совершенствоваться для того, чтобы все это в конечном итоге закончилось ничем и превратилось в ничто</w:t>
      </w:r>
      <w:r w:rsidR="000D6386">
        <w:t xml:space="preserve"> — </w:t>
      </w:r>
      <w:r w:rsidR="000D6386" w:rsidRPr="000D6386">
        <w:t>нелепо. Смысл жизни в бессмертии, в сознательном его достижении.</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807.</w:t>
      </w:r>
      <w:r w:rsidR="000D6386" w:rsidRPr="000D6386">
        <w:t xml:space="preserve"> (507). </w:t>
      </w:r>
      <w:r w:rsidR="00451AC2" w:rsidRPr="00451AC2">
        <w:rPr>
          <w:b/>
        </w:rPr>
        <w:t>(Гуру).</w:t>
      </w:r>
      <w:r w:rsidR="000D6386" w:rsidRPr="000D6386">
        <w:t xml:space="preserve"> Радость преодоления себя сопутствует каждой победе. Во имя достижения сознательного Бессмертия духа совершается это преодоление. Намеренно говорю о сознательном Бессмертии, ибо какое же Бессмертие без сознания. Значит, дело все в том, чтобы сознание продолжать за пределы преходящего. Возможно ли это, если оно всецело сосредоточено на преходящем, на том окружении, в котором обычно живет человек? Нет, невозможно, ибо все преходящее смертно. Следовательно, только перенос сознания в сферы непреходящего и сосредоточение в них всего, ради чего стоит жить, и будет решением верным.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808.</w:t>
      </w:r>
      <w:r w:rsidR="000D6386" w:rsidRPr="000D6386">
        <w:t xml:space="preserve"> (508). </w:t>
      </w:r>
      <w:r w:rsidR="00451AC2" w:rsidRPr="00451AC2">
        <w:rPr>
          <w:b/>
        </w:rPr>
        <w:t>(Нояб. 14).</w:t>
      </w:r>
      <w:r w:rsidR="000D6386" w:rsidRPr="000D6386">
        <w:t xml:space="preserve"> С одной стороны, бессмыслица суеты, краткость земного существования и смерть личности, с другой</w:t>
      </w:r>
      <w:r w:rsidR="000D6386">
        <w:t xml:space="preserve"> — </w:t>
      </w:r>
      <w:r w:rsidR="000D6386" w:rsidRPr="000D6386">
        <w:t>глубокое значение и ценность земных воплощений и накопление через них опыта и знания, столь нужных для развития и роста Индивидуальности. Эти противоположности необходимо понять и уравновесить в сознании. Ценно каждое мгновение жизни земной, если оно целеустремленно и в соответствии с тем, ради чего дух воплощен на Земле. Сами по себе, как самоцель, все земные дела человека лишены смысла. Но как необходимое и неизбежное условие эволюции духа они оправданы, нужны и ценны необычайно. Жизнь</w:t>
      </w:r>
      <w:r w:rsidR="000D6386">
        <w:t xml:space="preserve"> — </w:t>
      </w:r>
      <w:r w:rsidR="000D6386" w:rsidRPr="000D6386">
        <w:t xml:space="preserve">это школа. Каждое мгновение ее может быть использовано весьма плодотворно. Нет действий бездумных, или бесцельных, или </w:t>
      </w:r>
      <w:r w:rsidR="000D6386" w:rsidRPr="000D6386">
        <w:lastRenderedPageBreak/>
        <w:t>следствий не приносящих. Когда каждый шаг человека осмыслен целью, к которой он продвигается, тогда правилен путь. Путником Великого Пути Мы Называем человека. И где бы он ни был и в какие бы условия ни поставила его жизнь и (прошлая) карма прошлого, цель всегда перед ним и возможно всегда двигаться неуклонно к этой цели как в большом, так и в малом, то есть во всех своих действиях. Перенос целеустремленности жизни с обычных ее установок на необычные, то есть на устремление к постижению сокровенного смысла бытия человека на Земле и в мирах и во всех своих оболочках, и будет единственным правильным решением проблемы существования человека в мире земном и Надземном.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809.</w:t>
      </w:r>
      <w:r w:rsidR="000D6386" w:rsidRPr="000D6386">
        <w:t xml:space="preserve"> (509). </w:t>
      </w:r>
      <w:r w:rsidR="00451AC2" w:rsidRPr="00451AC2">
        <w:rPr>
          <w:b/>
        </w:rPr>
        <w:t>(М.А.Й.).</w:t>
      </w:r>
      <w:r w:rsidR="000D6386" w:rsidRPr="000D6386">
        <w:t xml:space="preserve"> Люди часто сетуют и горько жалуются на свою судьбу. Много кажущихся бессмысленными действий приходится им совершать. И в то время, когда можно было бы заниматься самыми возвышенными предметами, вынуждены они выполнять скучную, неинтересную и нудную или грязную работу и делать то, чего им не хочется делать, и жить в условиях, которые претят их устремлениям и чувствам. Но все это не так. Карма всегда ставит человека в наилучшие для его роста условия, и все дела, которые приходится ему совершать, при правильном к ним отношении и понимании скрытой в них цели ничего, кроме пользы и возрастания духа, не могут ему принести. Следует только осмыслить значение каждого действия, которое вынужден он выполнять. Может быть, оно должно выработать в нем терпение, или настойчивость, или мужество, или познание человека, или интуицию, или смекалку, или умение владеть своими мускулами и овладеть координацией центров, или приобрести опыт в той области, в которой он еще мал, или углубить мысль, или вынести испытание одиночеством, или... или утвердить те мысли и нужные качества духа, которые еще в нем развиты слабо. Словом, надо пытаться понять, чему именно вынуждает сама жизнь его научиться, что углубить, и улучшить, и утвердить, и какой именно опыт извлечь из кармически сложившихся условий или условий, утвержденных Учителем. И тогда ропот, сетования и недовольства исчезнут. Они заменятся пониманием и стремлением использовать именно эти условия наиболее целесообразно. В этом смысле надо задуматься над каждой мелочью и всеми подробностями обихода, от которого кармически пока невозможно освободиться. Именно понимание освобождает от бессмысленности кажущихся ненужными или отягощающими условий жизни. Покроем их пониманием и осознанием скрытого в них смысла.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810.</w:t>
      </w:r>
      <w:r w:rsidR="000D6386" w:rsidRPr="000D6386">
        <w:t xml:space="preserve"> (510). </w:t>
      </w:r>
      <w:r w:rsidR="00451AC2" w:rsidRPr="00451AC2">
        <w:rPr>
          <w:b/>
        </w:rPr>
        <w:t>(Гуру).</w:t>
      </w:r>
      <w:r w:rsidR="000D6386" w:rsidRPr="000D6386">
        <w:t xml:space="preserve"> Если жизнь упорно заставляет через что-то пройти, надо пройти и надо выдержать все и духом не сломиться. Ведь, в сущности говоря, все испытания совершаются и выдерживаются духом и в духе. И устоять в духе против всего, стремящегося его сокрушить, необходимо, ибо другого выхода нет. </w:t>
      </w:r>
      <w:r w:rsidR="000D6386" w:rsidRPr="000D6386">
        <w:lastRenderedPageBreak/>
        <w:t>Несокрушим дух, хотя и немощно тело. Не телом, но духом можно выдержать все. Сокрушить можно кости, но нет ничего, что могло бы сокрушить человека, осознавшего неуязвимость и нерушимость своего духа.</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811.</w:t>
      </w:r>
      <w:r w:rsidR="000D6386" w:rsidRPr="000D6386">
        <w:t xml:space="preserve"> (511). </w:t>
      </w:r>
      <w:r w:rsidR="00451AC2" w:rsidRPr="00451AC2">
        <w:rPr>
          <w:b/>
        </w:rPr>
        <w:t>(Нояб. 15).</w:t>
      </w:r>
      <w:r w:rsidR="000D6386" w:rsidRPr="000D6386">
        <w:t xml:space="preserve"> Анализируя прошлое, необходимо в корне пересмотреть и изменить нежелательное отношение к некоторым людям. Неизмененное, оно останется таким, каким было, и последует за своим обладателем в Мир Тонкий. Процесс трансмутации вредных наслоений касается и этой стороны жизни. Любовь или ненависть, не будучи видоизменены, будут сопровождать дух и за порогом земного существования. Есть чувства возвышающие, дающие радость и Свет, а есть и совершенно противоположные этим. Они-то и подлежат пересмотру и перерождению. Там, где все только продолжается, там трудно изменить цепь неизбежности, но на Земле это легко и возможно, а главное</w:t>
      </w:r>
      <w:r w:rsidR="000D6386">
        <w:t xml:space="preserve"> — </w:t>
      </w:r>
      <w:r w:rsidR="000D6386" w:rsidRPr="000D6386">
        <w:t>должно. Виденный сон показал, как прочно укореняется то, что подлежит изживанию и трансмутации. Встреча состоялась на прежнем уровне, ибо забота к изменению взаимоотношений проявлена не была. Реакция от встречи выразилась в том, что организм совершенно обессилел, как будто бы не человек, а вампир высосал психическую энергию. На самом деле это так и есть. Выросшее сознание, опускаясь до того, что было когда-то допустимо и что недопустимо сейчас, теряет свою светоносность, ощущая при этом большую потерю сил. От прошлого тоже надо уметь защищаться сознательно, если оно не на высоте.</w:t>
      </w:r>
    </w:p>
    <w:p w:rsidR="00D8779F" w:rsidRDefault="00D8779F" w:rsidP="000D6386"/>
    <w:p w:rsidR="000D6386" w:rsidRPr="000D6386" w:rsidRDefault="000C1121" w:rsidP="000D6386">
      <w:r w:rsidRPr="000C1121">
        <w:rPr>
          <w:b/>
        </w:rPr>
        <w:t>1965</w:t>
      </w:r>
      <w:r>
        <w:rPr>
          <w:b/>
        </w:rPr>
        <w:t xml:space="preserve"> г. </w:t>
      </w:r>
      <w:r w:rsidR="00C515BC" w:rsidRPr="00C515BC">
        <w:rPr>
          <w:b/>
        </w:rPr>
        <w:t>812.</w:t>
      </w:r>
      <w:r w:rsidR="000D6386" w:rsidRPr="000D6386">
        <w:t xml:space="preserve"> </w:t>
      </w:r>
      <w:r w:rsidR="00451AC2" w:rsidRPr="00451AC2">
        <w:rPr>
          <w:b/>
        </w:rPr>
        <w:t>(М.А.Й.).</w:t>
      </w:r>
      <w:r w:rsidR="000D6386" w:rsidRPr="000D6386">
        <w:t xml:space="preserve"> Светоносные следствия встречи со мною во сне были нейтрализованы последующей встречей, тоже во сне, но на уровне низшем, насыщенном тем, что еще не изжито. Пусть это послужит уроком тому, как продуманно и осмотрительно приходится относиться ко всему, что накоплено в памяти, и сколь крепка печать окончательного решения, или отношения, на всех наслоениях прошлого. Все следует пересмотреть с высоты той ступени, которой сейчас достиг дух. Иначе не избежать рецидивов. Состояние сна служит порою прекрасным показателем того, что еще не преодолено, хотя и кажется побежденным. Беда была бы не столь велика, если бы неизжитое так яро не мешало нужным контактам.</w:t>
      </w:r>
    </w:p>
    <w:p w:rsidR="000D6386" w:rsidRPr="000D6386" w:rsidRDefault="000D6386" w:rsidP="001414EF">
      <w:pPr>
        <w:pStyle w:val="Quote"/>
      </w:pPr>
      <w:r w:rsidRPr="000D6386">
        <w:t>Видел во сне Матерь и долго был с Нею. Встрече мешали какие-то люди, но все же удалось побыть вместе. Потом проснулся, хотел что-либо услышать, но снова заснул и видел Гин., был около нас брат, что помешало нам очень. Во сне же после этого почувствовал полный упадок сил.</w:t>
      </w:r>
    </w:p>
    <w:p w:rsidR="00D8779F" w:rsidRDefault="00D8779F" w:rsidP="000D6386"/>
    <w:p w:rsidR="000D6386" w:rsidRPr="000D6386" w:rsidRDefault="000C1121" w:rsidP="000D6386">
      <w:r w:rsidRPr="000C1121">
        <w:rPr>
          <w:b/>
        </w:rPr>
        <w:t>1965</w:t>
      </w:r>
      <w:r>
        <w:rPr>
          <w:b/>
        </w:rPr>
        <w:t xml:space="preserve"> г. </w:t>
      </w:r>
      <w:r w:rsidR="00C515BC" w:rsidRPr="00C515BC">
        <w:rPr>
          <w:b/>
        </w:rPr>
        <w:t>813.</w:t>
      </w:r>
      <w:r w:rsidR="000D6386" w:rsidRPr="000D6386">
        <w:t xml:space="preserve"> </w:t>
      </w:r>
      <w:r w:rsidR="00451AC2" w:rsidRPr="00451AC2">
        <w:rPr>
          <w:b/>
        </w:rPr>
        <w:t>(Гуру).</w:t>
      </w:r>
      <w:r w:rsidR="000D6386" w:rsidRPr="000D6386">
        <w:t xml:space="preserve"> Правильно, что вспомнил Тургеневские «Призраки». Там очень красочно передана сущность обессиливающих и размагничивающих сонных видений. Уже </w:t>
      </w:r>
      <w:r w:rsidR="000D6386" w:rsidRPr="000D6386">
        <w:lastRenderedPageBreak/>
        <w:t>говорилось, что дозор нужен и днем, и особенно ночью. Много желающих из Тонкого Мира воспользоваться пассивным состоянием организма, если не в порядке защитная сеть. Перед сном следует ее осмотреть и принять меры охраны. После нежелательных снов на будущее можно положить печать последнего, окончательного решения воли на то, что подлежит пересмотру и видоизменению.</w:t>
      </w:r>
    </w:p>
    <w:p w:rsidR="00D8779F" w:rsidRDefault="00D8779F" w:rsidP="000D6386"/>
    <w:p w:rsidR="000D6386" w:rsidRPr="000D6386" w:rsidRDefault="000C1121" w:rsidP="000D6386">
      <w:r w:rsidRPr="000C1121">
        <w:rPr>
          <w:b/>
        </w:rPr>
        <w:t>1965</w:t>
      </w:r>
      <w:r>
        <w:rPr>
          <w:b/>
        </w:rPr>
        <w:t xml:space="preserve"> г. </w:t>
      </w:r>
      <w:r w:rsidR="00C515BC" w:rsidRPr="00C515BC">
        <w:rPr>
          <w:b/>
        </w:rPr>
        <w:t>814.</w:t>
      </w:r>
      <w:r w:rsidR="000D6386" w:rsidRPr="000D6386">
        <w:t xml:space="preserve"> </w:t>
      </w:r>
      <w:r w:rsidR="00451AC2" w:rsidRPr="00451AC2">
        <w:rPr>
          <w:b/>
        </w:rPr>
        <w:t>(Нояб. 16).</w:t>
      </w:r>
      <w:r w:rsidR="000D6386" w:rsidRPr="000D6386">
        <w:t xml:space="preserve"> (Затемно). Проницаемость материи Тонкого Мира идет наряду с другим ее свойством</w:t>
      </w:r>
      <w:r w:rsidR="000D6386">
        <w:t xml:space="preserve"> — </w:t>
      </w:r>
      <w:r w:rsidR="000D6386" w:rsidRPr="000D6386">
        <w:t>пластичностью. Надо поупражняться в этом. Нелегко отвыкать от свойств материи плотной. Но поучиться надо. Постепенно состояние сна перейдет в сознательное пребывание в Тонком Мире. Дух есть свет. И просто его свет сливается со Светом Моим. В свете своем Свет Мой осознаётся. В Свете Моем осознаётся и растет свет свой. Свойства Света есть свойства духа. Дух есть Свет. Лоно Авраамово есть пространство Света. Лоно Отца всего Сущего есть пространство Света. Свет утверждая в себе, сливаемся духом со Светом. Стоит претерпеть все невзгоды земные, чтобы слиться со Светом. А они приближают его. Отягощение ими есть путь овладения светоносностью духа. Светом надо мыслить себя, но не телом или оболочками: оставить можно глаза как символ способности видеть и чувства другие. Дух-Свет сохраняет их все. Всемогущество (духа) означает всевидение, всеслышание, всезнание и все способности духа. Каждое качество духа в потенциале своем беспредельно, но требует осознания, а затем развития. Упражнения в Тонком Мире в свойствах духа полезны. Чем выше сфера, тем свободнее дух и тем больше и сильнее проявляются его эти свойства. Но они требуют осознания. Осознание есть почти уже овладение. В сферах Света дух действует мыслью. Надо раскрепостить мысль, чтобы сделать ее готовой к действию. Престол мысли</w:t>
      </w:r>
      <w:r w:rsidR="000D6386">
        <w:t xml:space="preserve"> — </w:t>
      </w:r>
      <w:r w:rsidR="000D6386" w:rsidRPr="000D6386">
        <w:t>сердце. Надо действовать сердцем, ибо смертны все прочие оболочки. Сердце есть (несменяемое) тело духа. Оно никогда не умирает. Оно вечно. Беспределен рост могущества духа. Свобода действия мыслью в мыслях и воображении есть преддверие надземной свободы. Так много надо еще узнать, усвоить и утвердить, пока еще на Земле, ибо утвержденное и принятое здесь утверждено будет там. Потому Говорю, что дойти до Нас надо по Земле, утвердив путь ногой и рукой человеческой. Сольемся зрением, сольемся слухом, сольемся обонянием и осязанием, и всем существом, и всем сердцем со Мною. Говорю: даже малая победа оявится нахождением (чего</w:t>
      </w:r>
      <w:r w:rsidR="007634C9">
        <w:t>-</w:t>
      </w:r>
      <w:r w:rsidR="000D6386" w:rsidRPr="000D6386">
        <w:t>то), малая</w:t>
      </w:r>
      <w:r w:rsidR="000D6386">
        <w:t xml:space="preserve"> — </w:t>
      </w:r>
      <w:r w:rsidR="000D6386" w:rsidRPr="000D6386">
        <w:t>малым, большая</w:t>
      </w:r>
      <w:r w:rsidR="000D6386">
        <w:t xml:space="preserve"> — </w:t>
      </w:r>
      <w:r w:rsidR="000D6386" w:rsidRPr="000D6386">
        <w:t>большим. Тело Света рождается в муках, равно как и тело земное. В одном случае страдает мать, в другом</w:t>
      </w:r>
      <w:r w:rsidR="000D6386">
        <w:t xml:space="preserve"> — </w:t>
      </w:r>
      <w:r w:rsidR="000D6386" w:rsidRPr="000D6386">
        <w:t xml:space="preserve">личность. Зерно умирает, чтобы дать растению жизнь. Личность растворяется и исчезает, чтобы стать бессмертной, познающей себя Индивидуальностью. Сын Света, от Света рожденный и в Свете рождающийся вновь, воистину становится дваждырожденным. Новое, не личное, сознание рождается в тоске и страданиях, ибо старое </w:t>
      </w:r>
      <w:r w:rsidR="000D6386" w:rsidRPr="000D6386">
        <w:lastRenderedPageBreak/>
        <w:t>должно умереть. Кокон личности старой должен быть сброшен, иначе не взмахнуть новыми крыльями и не полететь, и не победить в полетах пространства.</w:t>
      </w:r>
    </w:p>
    <w:p w:rsidR="000D6386" w:rsidRPr="000D6386" w:rsidRDefault="000D6386" w:rsidP="000D6386">
      <w:r w:rsidRPr="000D6386">
        <w:t>Прими посвящение Новой Ступени. Называем ее Светоносной, а вступившего на нее</w:t>
      </w:r>
      <w:r>
        <w:t xml:space="preserve"> — </w:t>
      </w:r>
      <w:r w:rsidRPr="000D6386">
        <w:t>светоносцем.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815.</w:t>
      </w:r>
      <w:r w:rsidR="000D6386" w:rsidRPr="000D6386">
        <w:t xml:space="preserve"> (512). Так и разделим школу жизни на дневную и ночную. Ночью, во время сна, можно так же прекрасно учиться и учить, как и днем. Сегодняшняя ночь была в этом отношении весьма поучительной. Снова проходил через стены, закрытые двери и окна, проходил легко и свободно, и много раз. Людям, которых видел, показывал свое искусство. Они не могли, ибо не знали, что это возможно. Правильно сделал, что мальчугану сказал: могущество духа растет беспредельно, и велел это запомнить. Правильно другому сказал: «Запомни (имя) Р[ерих] и слова «Агни Йога». Так учим во сне и учимся сами. Сон смерти подобен, то есть и во сне, и в смерти не кончается ничего, но все продолжается по линиям устремления сознания. Именно во сне проявляется то, что еще не изжито и что подлежит контролю и искоренению. Да! Да! Даже во сне контролировать можно импульсы низшей природы соответствующим настраиванием сознания перед моментом отхода ко сну. Этим путем расширяется понятие школы жизни. Сознательные промежутки во время сна и сознательная деятельность будут все время увеличиваться и углубляться. У Нас нет сна в вашем понимании этого слова, ибо непрерываемость сознания позволяет бодрствовать и днем и ночью, ночью</w:t>
      </w:r>
      <w:r w:rsidR="000D6386">
        <w:t xml:space="preserve"> — </w:t>
      </w:r>
      <w:r w:rsidR="000D6386" w:rsidRPr="000D6386">
        <w:t>на планах внеплотного мира. Уже знаете, что лишение в одном всегда означает приобретение, нахождение и возможности в чем-то другом. Просто одно, то есть то, чего лишаемся, заменяется другим, тем, что его компенсирует, и обычно с избытком. Разве можно временность земного благополучия, и неустойчивость и неверность его [не] променять на возможности духа и достижений, которые лишенный обретает взамен?! Для иллюстрации можно вспомнить, что один из Наших Братьев назывался «лишенным наследства». Утеря земного наследства дала право на вход к Нам. Говорю для того, чтобы земное неблагополучие рассматривалось как ступень приближения к Нам, когда земное и обычное Мы Хотим заменить Надземным и необычным. Потому будем считать земные утраты, лишения и тягости благом. Обремененные благами земными к Нам не войдут. Зачем им Мы и знания Наши, когда они переполнены до краев тем, что имеют, и что считают своим, и чем наслаждаются яро, забывши о духе?! Но ты</w:t>
      </w:r>
      <w:r w:rsidR="000D6386">
        <w:t xml:space="preserve"> — </w:t>
      </w:r>
      <w:r w:rsidR="000D6386" w:rsidRPr="000D6386">
        <w:t>Наш. А Наши должны проходить через всё, через что Мы Проходили, путь к Свету указуя идущим.</w:t>
      </w:r>
    </w:p>
    <w:p w:rsidR="00D8779F" w:rsidRDefault="00D8779F" w:rsidP="000D6386"/>
    <w:p w:rsidR="000D6386" w:rsidRPr="000D6386" w:rsidRDefault="000C1121" w:rsidP="000D6386">
      <w:r w:rsidRPr="000C1121">
        <w:rPr>
          <w:b/>
        </w:rPr>
        <w:t>1</w:t>
      </w:r>
      <w:r w:rsidRPr="00BF2C2C">
        <w:rPr>
          <w:b/>
        </w:rPr>
        <w:t>965</w:t>
      </w:r>
      <w:r>
        <w:rPr>
          <w:b/>
        </w:rPr>
        <w:t xml:space="preserve"> г. </w:t>
      </w:r>
      <w:r w:rsidR="00C515BC" w:rsidRPr="00C515BC">
        <w:rPr>
          <w:b/>
        </w:rPr>
        <w:t>816.</w:t>
      </w:r>
      <w:r w:rsidR="000D6386" w:rsidRPr="000D6386">
        <w:t xml:space="preserve"> (513). </w:t>
      </w:r>
      <w:r w:rsidR="00451AC2" w:rsidRPr="00451AC2">
        <w:rPr>
          <w:b/>
        </w:rPr>
        <w:t>(М.А.Й.).</w:t>
      </w:r>
      <w:r w:rsidR="000D6386" w:rsidRPr="000D6386">
        <w:t xml:space="preserve"> Р[одной] м[ой], мы заняты очень. Потому и видишь меня в окружении людей. Так же, как на Земле, приходится и помогать, и лечить, и охранять, и вести. И даже еще </w:t>
      </w:r>
      <w:r w:rsidR="000D6386" w:rsidRPr="000D6386">
        <w:lastRenderedPageBreak/>
        <w:t>больше, ибо земное ничто уже не мешает. И если не всегда удается уделять время даже ближайшим</w:t>
      </w:r>
      <w:r w:rsidR="000D6386">
        <w:t xml:space="preserve"> — </w:t>
      </w:r>
      <w:r w:rsidR="000D6386" w:rsidRPr="000D6386">
        <w:t>значит, условия планетные особенно напряжены и от нас требуется работа особенно напряженная. Это следует знать, чтобы постепенно приучаться быть нам помощниками. Поймем, что безделья или приятного времяпрепровождения в розовых снах нет для учеников Владыки. Но есть труд без конца, и ответственный очень. На подвиг Владыка Зовет земной и надземный. И трудно сказать, который труднее.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817.</w:t>
      </w:r>
      <w:r w:rsidR="000D6386" w:rsidRPr="000D6386">
        <w:t xml:space="preserve"> </w:t>
      </w:r>
      <w:r w:rsidR="00451AC2" w:rsidRPr="00451AC2">
        <w:rPr>
          <w:b/>
        </w:rPr>
        <w:t>(Гуру).</w:t>
      </w:r>
      <w:r w:rsidR="000D6386" w:rsidRPr="000D6386">
        <w:t xml:space="preserve"> Построение иерархического треугольника правильно. Вершину Занимает Владыка, а внизу, по бокам, мы. Треугольник</w:t>
      </w:r>
      <w:r w:rsidR="000D6386">
        <w:t xml:space="preserve"> — </w:t>
      </w:r>
      <w:r w:rsidR="000D6386" w:rsidRPr="000D6386">
        <w:t>символ Братства, огненный символ. Он очень мощен. Он будет могучим щитом в минуту опасности. Он охранит. И Свет Его будет вести по тернистым дорогам Земли к далекой Обители Горной.</w:t>
      </w:r>
    </w:p>
    <w:p w:rsidR="00D8779F" w:rsidRDefault="00D8779F" w:rsidP="000D6386"/>
    <w:p w:rsidR="000D6386" w:rsidRPr="00A10323" w:rsidRDefault="000C1121" w:rsidP="000D6386">
      <w:pPr>
        <w:rPr>
          <w:lang w:val="en-US"/>
        </w:rPr>
      </w:pPr>
      <w:r w:rsidRPr="000C1121">
        <w:rPr>
          <w:b/>
        </w:rPr>
        <w:t>1</w:t>
      </w:r>
      <w:r>
        <w:rPr>
          <w:b/>
          <w:lang w:val="en-US"/>
        </w:rPr>
        <w:t>965</w:t>
      </w:r>
      <w:r>
        <w:rPr>
          <w:b/>
        </w:rPr>
        <w:t xml:space="preserve"> г. </w:t>
      </w:r>
      <w:r w:rsidR="00C515BC" w:rsidRPr="00C515BC">
        <w:rPr>
          <w:b/>
        </w:rPr>
        <w:t>818.</w:t>
      </w:r>
      <w:r w:rsidR="000D6386" w:rsidRPr="000D6386">
        <w:t xml:space="preserve"> </w:t>
      </w:r>
      <w:r w:rsidR="00451AC2" w:rsidRPr="00451AC2">
        <w:rPr>
          <w:b/>
        </w:rPr>
        <w:t>(Нояб. 17).</w:t>
      </w:r>
      <w:r w:rsidR="000D6386" w:rsidRPr="000D6386">
        <w:t xml:space="preserve"> </w:t>
      </w:r>
      <w:r w:rsidR="00451AC2" w:rsidRPr="00451AC2">
        <w:rPr>
          <w:b/>
        </w:rPr>
        <w:t>(Гуру).</w:t>
      </w:r>
      <w:r w:rsidR="000D6386" w:rsidRPr="000D6386">
        <w:t xml:space="preserve"> (День Гуру). (Со сна). </w:t>
      </w:r>
      <w:r w:rsidR="000D6386" w:rsidRPr="00A10323">
        <w:rPr>
          <w:lang w:val="en-US"/>
        </w:rPr>
        <w:t>Unusual sadness of the heart</w:t>
      </w:r>
      <w:r w:rsidR="00C67354">
        <w:rPr>
          <w:rStyle w:val="FootnoteReference"/>
          <w:lang w:val="en-US"/>
        </w:rPr>
        <w:footnoteReference w:id="28"/>
      </w:r>
      <w:r w:rsidR="000D6386" w:rsidRPr="00A10323">
        <w:rPr>
          <w:lang w:val="en-US"/>
        </w:rPr>
        <w:t>.</w:t>
      </w:r>
    </w:p>
    <w:p w:rsidR="000D6386" w:rsidRPr="000D6386" w:rsidRDefault="000D6386" w:rsidP="000D6386">
      <w:r w:rsidRPr="000D6386">
        <w:t>Тотчас же вслед за очередным достижением возникают какие-то обстоятельства, стремящиеся его умалить или даже свести на нет. Поэтому в такие моменты усиливается дозор и охрана достигнутого. Кому-то очень не нравится каждое возрастание светоносности, и тушители Света спешат его угасить. Зная заранее повадки черной своры, можно принять соответствующие меры охраны. Нуждается Свет в том, чтобы его охраняли, ибо тьма велика и готова всегда нанести весь возможный вред там, где дозор недостаточно бдителен. Тьма отступает только тогда, когда после трудных и тяжких испытаний достигнута окончательная победа, да и то лишь на время.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819.</w:t>
      </w:r>
      <w:r w:rsidR="000D6386" w:rsidRPr="000D6386">
        <w:t xml:space="preserve"> (514). </w:t>
      </w:r>
      <w:r w:rsidR="00451AC2" w:rsidRPr="00451AC2">
        <w:rPr>
          <w:b/>
        </w:rPr>
        <w:t>(М.А.Й.).</w:t>
      </w:r>
      <w:r w:rsidR="000D6386" w:rsidRPr="000D6386">
        <w:t xml:space="preserve"> Упорство противодействия всем усилиям мысли создать нужное положение и защититься от нежелательных явлений, конечно, вдохновляется тьмою, имеющей близкий подход к людям, легко поддающимся ее внушениям. Разоблачение этой хитрой механики темных всегда до какой-то степени сдерживает их, ибо они очень не любят находиться под лучом мысли, предпочитая ставить под удар своих вольных и невольных посредников, за спинами которых они так тщательно и искусно прячутся. Разящий луч устремляется не на пособников, но на тех, кто за ними стоит, заботливо оберегаясь и избегая разоблачения.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820.</w:t>
      </w:r>
      <w:r w:rsidR="000D6386" w:rsidRPr="000D6386">
        <w:t xml:space="preserve"> (515). </w:t>
      </w:r>
      <w:r w:rsidR="00451AC2" w:rsidRPr="00451AC2">
        <w:rPr>
          <w:b/>
        </w:rPr>
        <w:t>(Гуру).</w:t>
      </w:r>
      <w:r w:rsidR="000D6386" w:rsidRPr="000D6386">
        <w:t xml:space="preserve"> Ничему личному нет места в Горной Обители, и ничто личное не допускается туда. И дойти до нее можно, оставив все личное внизу. Для допуска в Башню, хотя бы и временного, приходится освобождаться от всего, что связано с личностью малой и ее переживаниями. Вначале приходится </w:t>
      </w:r>
      <w:r w:rsidR="000D6386" w:rsidRPr="000D6386">
        <w:lastRenderedPageBreak/>
        <w:t>внимательно отделять личное начало в себе, чтобы не вносить в общение то, что так яро мешает ему. Личности в микрокосме своем следует отвести ей принадлежащее подслужебное место, чтобы не вторгалась она в ту область, где должны затихать эмоции и чувства личного «я». Ибо только «душу свою (то есть свое малое, личное «я») потерявший обретает ее» в своей Высшей Бессмертной Триаде.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821.</w:t>
      </w:r>
      <w:r w:rsidR="000D6386" w:rsidRPr="000D6386">
        <w:t xml:space="preserve"> (516). </w:t>
      </w:r>
      <w:r w:rsidR="00451AC2" w:rsidRPr="00451AC2">
        <w:rPr>
          <w:b/>
        </w:rPr>
        <w:t>(М.А.Й.).</w:t>
      </w:r>
      <w:r w:rsidR="000D6386" w:rsidRPr="000D6386">
        <w:t xml:space="preserve"> Победами над собою обозначаются ступени роста сознания и освобождения его от цепей личных пережитков. Происходит внутренняя трансмутация сознания, когда одно за другим сбрасываются наслоения, или наросты духа, накопленные в прошлом, далеком и близком. Духовность не имеет ничего общего с явлениями интеллекта. Даже блестящий интеллект, даже выдающегося ученого или философа может быть очень далек от духовности. Духовность и эгоизм личности</w:t>
      </w:r>
      <w:r w:rsidR="000D6386">
        <w:t xml:space="preserve"> — </w:t>
      </w:r>
      <w:r w:rsidR="000D6386" w:rsidRPr="000D6386">
        <w:t>явления, исключающие одно другое и не совместимые друг с другом. Духовность и личность можно противопоставить друг другу как высшее и низшее начало в человеке. Будем учиться в духе отделяться от всего личного в себе, зная, что личность умрет, но Высшее «Я» остается и может жить жизнью полной и яркой, если сознание перенесено в область высших принципов человека, может жить, повторяю, даже и не ощутив никакой утраты и никакого умаления своего «Я», потерявшего свою малую личность.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822.</w:t>
      </w:r>
      <w:r w:rsidR="000D6386" w:rsidRPr="000D6386">
        <w:t xml:space="preserve"> (517). </w:t>
      </w:r>
      <w:r w:rsidR="00451AC2" w:rsidRPr="00451AC2">
        <w:rPr>
          <w:b/>
        </w:rPr>
        <w:t>(Гуру).</w:t>
      </w:r>
      <w:r w:rsidR="000D6386" w:rsidRPr="000D6386">
        <w:t xml:space="preserve"> Не низшим, и личным, и малым в себе касаемся мы при Общении Духов Высоких, но высшим и лучшим, что имеем в себе. В путь дальний лучше брать только высшее, ибо все остальное может настолько затруднить и отяготить путь, что и двигаться будет почти невозможно. Но не двигающийся вперед неизбежно и неумолимо начинает пятиться назад, ибо неподвижности не существует. Человек либо поднимается, либо опускается. Стоячая вода загнивает, и начинается гниение и разложение. В самом топтании на месте или в кажущейся неподвижности или остановке уже заключаются элементы инволюции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823.</w:t>
      </w:r>
      <w:r w:rsidR="000D6386" w:rsidRPr="000D6386">
        <w:t xml:space="preserve"> (518). </w:t>
      </w:r>
      <w:r w:rsidR="00451AC2" w:rsidRPr="00451AC2">
        <w:rPr>
          <w:b/>
        </w:rPr>
        <w:t>(Нояб. 19).</w:t>
      </w:r>
      <w:r w:rsidR="000D6386" w:rsidRPr="000D6386">
        <w:t xml:space="preserve"> Несоответствие между тем, что человек делает, и его пониманием того, что он</w:t>
      </w:r>
      <w:r w:rsidR="001414EF">
        <w:t xml:space="preserve"> </w:t>
      </w:r>
      <w:r w:rsidR="000D6386" w:rsidRPr="000D6386">
        <w:t xml:space="preserve">должен или не должен делать, порождает в сознании его несогласованность. Чем она сильнее и глубже, тем более губительно отзывается она на росте и развитии духа, препятствуя его эволюции. Давно уже сказано, что лучше не знать, чем знать и не применять знание. Разрыв между высшим началом в человеке и его низшими проявлениями может привести к полному отделению высших принципов, и тогда целая страница целого воплощения вычеркивается из Книги Жизни. Даже малые несоответствия очень опасны, так как из них растут большие. Первым признаком несоответствия служит расхождение между </w:t>
      </w:r>
      <w:r w:rsidR="000D6386" w:rsidRPr="000D6386">
        <w:lastRenderedPageBreak/>
        <w:t>словом и делом. Даже в маломалейших делах, поступках и мыслях недопустима несогласованность с основной установкой сознания и целью пребывания на Земле человека. Трудно являть согласованность в тяжких условиях плотного мира, но дух должен победить. Зовем на бой с самим собой, ибо путь жизни есть путь преодоления низшей природы в себе.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824.</w:t>
      </w:r>
      <w:r w:rsidR="000D6386" w:rsidRPr="000D6386">
        <w:t xml:space="preserve"> </w:t>
      </w:r>
      <w:r w:rsidR="00451AC2" w:rsidRPr="00451AC2">
        <w:rPr>
          <w:b/>
        </w:rPr>
        <w:t>(М.А.Й.).</w:t>
      </w:r>
      <w:r w:rsidR="000D6386" w:rsidRPr="000D6386">
        <w:t xml:space="preserve"> Можно завести отдельную тетрадь для рационалистических предложений. Их легко будет обдумывать и углублять утром. Надо дать людям пример практической жизненной смекалки. Взлеты духа оправданы тогда, когда и Земля не забыта.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825.</w:t>
      </w:r>
      <w:r w:rsidR="000D6386" w:rsidRPr="000D6386">
        <w:t xml:space="preserve"> </w:t>
      </w:r>
      <w:r w:rsidR="00451AC2" w:rsidRPr="00451AC2">
        <w:rPr>
          <w:b/>
        </w:rPr>
        <w:t>(Гуру).</w:t>
      </w:r>
      <w:r w:rsidR="000D6386" w:rsidRPr="000D6386">
        <w:t xml:space="preserve"> Деловые практические предложения поддержим и приложим руку к тому, чтобы дать им ход. Соображения о применении пл&lt;...&gt; при строительстве дорог, каналов, зданий и плотин правильны. Надо эту мысль передать для ее осуществления на строительстве.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826.</w:t>
      </w:r>
      <w:r w:rsidR="000D6386" w:rsidRPr="000D6386">
        <w:t xml:space="preserve"> </w:t>
      </w:r>
      <w:r w:rsidR="00451AC2" w:rsidRPr="00451AC2">
        <w:rPr>
          <w:b/>
        </w:rPr>
        <w:t>(Нояб. 20).</w:t>
      </w:r>
      <w:r w:rsidR="000D6386" w:rsidRPr="000D6386">
        <w:t xml:space="preserve"> Состояние такое, что писать все тяжелее.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827.</w:t>
      </w:r>
      <w:r w:rsidR="000D6386" w:rsidRPr="000D6386">
        <w:t xml:space="preserve"> (519). </w:t>
      </w:r>
      <w:r w:rsidR="00451AC2" w:rsidRPr="00451AC2">
        <w:rPr>
          <w:b/>
        </w:rPr>
        <w:t>(Нояб. 21).</w:t>
      </w:r>
      <w:r w:rsidR="000D6386" w:rsidRPr="000D6386">
        <w:t xml:space="preserve"> Познание человека происходит так, что познающий смотрит со стороны, примеряя к себе или другим отношения людей. Точно так же можно оценивать и самого себя, встав от себя</w:t>
      </w:r>
      <w:r w:rsidR="001414EF">
        <w:t xml:space="preserve"> </w:t>
      </w:r>
      <w:r w:rsidR="000D6386" w:rsidRPr="000D6386">
        <w:t>в стороне и рассматривая себя, словно как бы постороннего человека. Много интересного и нового можно обнаружить в себе при такой установке, в особенности в отношениях своих к людям. Обычно человек совершенно различно смотрит на свои собственные недостатки и на такие же недостатки в других. К себе</w:t>
      </w:r>
      <w:r w:rsidR="000D6386">
        <w:t xml:space="preserve"> — </w:t>
      </w:r>
      <w:r w:rsidR="000D6386" w:rsidRPr="000D6386">
        <w:t>снисхождение и терпимость, к другим</w:t>
      </w:r>
      <w:r w:rsidR="000D6386">
        <w:t xml:space="preserve"> — </w:t>
      </w:r>
      <w:r w:rsidR="000D6386" w:rsidRPr="000D6386">
        <w:t>нетерпимость и осуждение. Равнодушие к чужим переживаниям допустимо, но равнодушие и бессердечие людей к своим собственным и болезненны, и подлежат осуждению. Так, анализируя со стороны достоинства свои и недостатки, можно получить более или менее правильную оценку своей личности. Отойти от нее и посмотреть на нее со стороны необычайно полезно, ибо помогает отделению сознания от нее и освобождению его от ее власти. Связанность сознания со своей личностью порождает в результате то, что называется личным сознанием, то есть сферою малой, ограниченной, неверной и всегда ложной в своем представлении о вещах и в своем понимании характера окружающих его людей. Для познавания человека недостаточно одних только уроков жизни, хотя бы очень суровых и горьких, нужно еще и умение познавать явления с точки зрения неличной. И тогда суждение не идет от себя к себе, образуя замкнутый круг эгоцентризма. Тогда станет возможным понимание того, что часто даже хороший человек может в личном своем отношении к нам проявить и безразличие или какие</w:t>
      </w:r>
      <w:r w:rsidR="007634C9">
        <w:t>-</w:t>
      </w:r>
      <w:r w:rsidR="000D6386" w:rsidRPr="000D6386">
        <w:t xml:space="preserve">либо другие нежелательные и неприятные для нас свойства. Особенно интересно </w:t>
      </w:r>
      <w:r w:rsidR="000D6386" w:rsidRPr="000D6386">
        <w:lastRenderedPageBreak/>
        <w:t>при этом отметить, как один и тот же поступок, совершенный нами самими и другим человеком, получает в наших глазах совершенно различную оценку. Пока не научимся мерить одинаковой меркой себя и других, от власти личного начала в себе, низшего «я», над сознанием не освободиться. Так можно начать пересматривать заново всю свою жизнь с самого начала, как бы со стороны, как бы жизнь постороннего человека, зорко отмечая все то, что подлежит осуждению и от чего следует освободиться.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828.</w:t>
      </w:r>
      <w:r w:rsidR="000D6386" w:rsidRPr="000D6386">
        <w:t xml:space="preserve"> </w:t>
      </w:r>
      <w:r w:rsidR="00451AC2" w:rsidRPr="00451AC2">
        <w:rPr>
          <w:b/>
        </w:rPr>
        <w:t>(М.А.Й.).</w:t>
      </w:r>
      <w:r w:rsidR="000D6386" w:rsidRPr="000D6386">
        <w:t xml:space="preserve"> Даже малая запись требует какой</w:t>
      </w:r>
      <w:r w:rsidR="007634C9">
        <w:t>-</w:t>
      </w:r>
      <w:r w:rsidR="000D6386" w:rsidRPr="000D6386">
        <w:t>то степени отрешенности от себя. Чем глубже и больше записываемое восприятие мыслей, тем большего самоотрешения, или самоотвержения, оно требует. Таким образом, личные переживания и наполнение ими будут ярым препятствием для полноты восприятия. Следует научиться отстранять от себя в эти моменты все личные мысли, эмоции и чувства и сосредоточиваться на стремлении уловить пространственные посылки. Личные переживания, страдания и горя никому не нужны, никому не интересны и места в будущем не имеют, в то время как пространственная мысль, записанная при полном забвении личных переживаний и отходе от них, может оказаться очень полезной и нужной для тех, кто устремляется к Свету. Таким образом, изъятие личных мыслей, настроений и переживаний</w:t>
      </w:r>
      <w:r w:rsidR="000D6386">
        <w:t xml:space="preserve"> — </w:t>
      </w:r>
      <w:r w:rsidR="000D6386" w:rsidRPr="000D6386">
        <w:t>явление безусловно полезное. Мысли Великих Духов питают человечество в течение долгих веков, ибо в них совершенно отсутствует личное начало и все то, что связано с личностью, малой, преходящей и смертной, своими переживаниями, эмоциями, чувствами и мыслями.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829.</w:t>
      </w:r>
      <w:r w:rsidR="000D6386" w:rsidRPr="000D6386">
        <w:t xml:space="preserve"> (520). </w:t>
      </w:r>
      <w:r w:rsidR="00451AC2" w:rsidRPr="00451AC2">
        <w:rPr>
          <w:b/>
        </w:rPr>
        <w:t>(Гуру).</w:t>
      </w:r>
      <w:r w:rsidR="000D6386" w:rsidRPr="000D6386">
        <w:t xml:space="preserve"> Только суровая школа жизни может научить понимать, насколько низшее «я», то есть личное начало в себе, личность, может мешать эволюции духа и приобретению Высшего сознания. Представьте себе, что было бы, если бы один из тех людей, кого человечество причисляет к сонму Великих, занялся бы исключительно только тем, чем занимаются обыватели, то есть собою и своими личными интересами. Он перестал бы быть Великим и ничего не оставил бы после себя людям, как не оставляют миллионы обывателей, уходя из жизни земной. Пусть это соображение послужит наглядным уроком того, сколь бесполезно и не нужно человечеству то, что связано с низшею природою человека. Учитель Указует идти по вершинам, когда низшее «я» уже невозможно влачить за собою.</w:t>
      </w:r>
    </w:p>
    <w:p w:rsidR="00D8779F" w:rsidRDefault="00D8779F" w:rsidP="000D6386"/>
    <w:p w:rsidR="000D6386" w:rsidRPr="000D6386" w:rsidRDefault="000C1121" w:rsidP="000D6386">
      <w:r w:rsidRPr="000C1121">
        <w:rPr>
          <w:b/>
        </w:rPr>
        <w:t>1965</w:t>
      </w:r>
      <w:r>
        <w:rPr>
          <w:b/>
        </w:rPr>
        <w:t xml:space="preserve"> г. </w:t>
      </w:r>
      <w:r w:rsidR="00C515BC" w:rsidRPr="00C515BC">
        <w:rPr>
          <w:b/>
        </w:rPr>
        <w:t>830.</w:t>
      </w:r>
      <w:r w:rsidR="000D6386" w:rsidRPr="000D6386">
        <w:t xml:space="preserve"> (521). </w:t>
      </w:r>
      <w:r w:rsidR="00451AC2" w:rsidRPr="00451AC2">
        <w:rPr>
          <w:b/>
        </w:rPr>
        <w:t>(Нояб. 22).</w:t>
      </w:r>
      <w:r w:rsidR="000D6386" w:rsidRPr="000D6386">
        <w:t xml:space="preserve"> Одни и те же внешние условия для одних могут служить причиной радости, а для других</w:t>
      </w:r>
      <w:r w:rsidR="000D6386">
        <w:t xml:space="preserve"> — </w:t>
      </w:r>
      <w:r w:rsidR="000D6386" w:rsidRPr="000D6386">
        <w:t xml:space="preserve">горя или недовольства. Не сам ли человек является причиной такого воздействия? Давно сказано, что человек есть мера вещей. Поэтому нельзя приписывать обстоятельствам и делам самодовлеющего </w:t>
      </w:r>
      <w:r w:rsidR="000D6386" w:rsidRPr="000D6386">
        <w:lastRenderedPageBreak/>
        <w:t>значения, ибо это значение определяется сознанием. И можно ли винить Учителя за то, что те или другие условия вызывают в ученике недовольство. Может быть, другой ученик только бы радовался, будучи в таком же положении. А так как радость, хотя и временами, все же посещает его, несмотря на трудность положения, то, следовательно, причина страдания не вовне, но в страдающем сознании. Ведь шли же герои на подвиг, на страдания, трудности и муки с просветленным лицом, наполненные восторгом духа.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831.</w:t>
      </w:r>
      <w:r w:rsidR="000D6386" w:rsidRPr="000D6386">
        <w:t xml:space="preserve"> (522). </w:t>
      </w:r>
      <w:r w:rsidR="00451AC2" w:rsidRPr="00451AC2">
        <w:rPr>
          <w:b/>
        </w:rPr>
        <w:t>(М.А.Й.).</w:t>
      </w:r>
      <w:r w:rsidR="000D6386" w:rsidRPr="000D6386">
        <w:t xml:space="preserve"> Постоянство и несломимость устремления, несмотря ни на что и вопреки всем обстоятельствам жизни, есть основное условие успеха в достижении полноты слияния сознания с Сознанием Великого Сердца. Невелика честь оказаться шатуном. Невелика честь сломиться духом под тяготой обременяющих условий. Невелика честь допустить поражение. Ведь и победа, и поражение в духе. Все внешнее тут ни при чем. Пусть будет, что будет, но дух непоколебим, нерушим и неуязвим ничем внешним, хотя бы сама очевидность яро утверждала обратное. Все в духе, от духа и духом. Духом, силою духа утверждается победа в себе, хотя бы весь мир шел против него. Вспомним слова Владыки: «Идет Князь мира сего, но не имеет во Мне ничего». Все темные силы зла обрушились на Победителя мира, но не сокрушили Его.</w:t>
      </w:r>
    </w:p>
    <w:p w:rsidR="00D8779F" w:rsidRDefault="00D8779F" w:rsidP="000D6386"/>
    <w:p w:rsidR="000D6386" w:rsidRPr="000D6386" w:rsidRDefault="000C1121" w:rsidP="000D6386">
      <w:r w:rsidRPr="000C1121">
        <w:rPr>
          <w:b/>
        </w:rPr>
        <w:t>1965</w:t>
      </w:r>
      <w:r>
        <w:rPr>
          <w:b/>
        </w:rPr>
        <w:t xml:space="preserve"> г. </w:t>
      </w:r>
      <w:r w:rsidR="00C515BC" w:rsidRPr="00C515BC">
        <w:rPr>
          <w:b/>
        </w:rPr>
        <w:t>832.</w:t>
      </w:r>
      <w:r w:rsidR="000D6386" w:rsidRPr="000D6386">
        <w:t xml:space="preserve"> (523). </w:t>
      </w:r>
      <w:r w:rsidR="00451AC2" w:rsidRPr="00451AC2">
        <w:rPr>
          <w:b/>
        </w:rPr>
        <w:t>(Гуру).</w:t>
      </w:r>
      <w:r w:rsidR="000D6386" w:rsidRPr="000D6386">
        <w:t xml:space="preserve"> Полотно «Сострадание» (Compassion) совершенно исчерпывающе и ясно выражает идею действительного сострадания и действительной помощи путем принятия на себя боли или тягости того, кому выражается сострадание или оказывается помощь. Скажите тем, кто говорит о помощи людям, что каждый имеет полную возможность помочь чужому горю, если его желание настолько искренне, что готов он взять на себя его тяжесть. И сразу увидите, насколько уменьшится число желающих помогать. Большинство болтающих и говорящих о помощи и служении человечеству думают это делать, не поступаясь ничем. Помощь действительной будет только тогда, когда разделяется тягость другого и на свои собственные плечи берет помогающий часть кармы того, кому оказывается помощь. Так Поступает Учитель, так поступают все те, чье сердце горит огнем сострадания.</w:t>
      </w:r>
    </w:p>
    <w:p w:rsidR="00D8779F" w:rsidRDefault="00D8779F" w:rsidP="000D6386"/>
    <w:p w:rsidR="000D6386" w:rsidRPr="000D6386" w:rsidRDefault="000C1121" w:rsidP="000D6386">
      <w:r w:rsidRPr="000C1121">
        <w:rPr>
          <w:b/>
        </w:rPr>
        <w:t>1965</w:t>
      </w:r>
      <w:r>
        <w:rPr>
          <w:b/>
        </w:rPr>
        <w:t xml:space="preserve"> г. </w:t>
      </w:r>
      <w:r w:rsidR="00C515BC" w:rsidRPr="00C515BC">
        <w:rPr>
          <w:b/>
        </w:rPr>
        <w:t>833.</w:t>
      </w:r>
      <w:r w:rsidR="000D6386" w:rsidRPr="000D6386">
        <w:t xml:space="preserve"> </w:t>
      </w:r>
      <w:r w:rsidR="00451AC2" w:rsidRPr="00451AC2">
        <w:rPr>
          <w:b/>
        </w:rPr>
        <w:t>(Нояб. 23).</w:t>
      </w:r>
      <w:r w:rsidR="000D6386" w:rsidRPr="000D6386">
        <w:t xml:space="preserve"> Монотонность убивает сознание. Потому, пока человек не вышел в океан пространственной жизни, приходится от времени до времени менять окружение. Изменим и ваше. Карму обычно изменить нельзя. Но вступивший на путь необычности с помощью Учителя побеждает светила, когда идет неотделимо. Идти слитым сердцем можно всегда, если сердце готово. Готовность ко всему будет признаком избранничества.</w:t>
      </w:r>
    </w:p>
    <w:p w:rsidR="00D8779F" w:rsidRDefault="00D8779F" w:rsidP="000D6386"/>
    <w:p w:rsidR="000D6386" w:rsidRPr="000D6386" w:rsidRDefault="000C1121" w:rsidP="000D6386">
      <w:r w:rsidRPr="000C1121">
        <w:rPr>
          <w:b/>
        </w:rPr>
        <w:lastRenderedPageBreak/>
        <w:t>1965</w:t>
      </w:r>
      <w:r>
        <w:rPr>
          <w:b/>
        </w:rPr>
        <w:t xml:space="preserve"> г. </w:t>
      </w:r>
      <w:r w:rsidR="00C515BC" w:rsidRPr="00C515BC">
        <w:rPr>
          <w:b/>
        </w:rPr>
        <w:t>834.</w:t>
      </w:r>
      <w:r w:rsidR="000D6386" w:rsidRPr="000D6386">
        <w:t xml:space="preserve"> (524). </w:t>
      </w:r>
      <w:r w:rsidR="00451AC2" w:rsidRPr="00451AC2">
        <w:rPr>
          <w:b/>
        </w:rPr>
        <w:t>(М.А.Й.).</w:t>
      </w:r>
      <w:r w:rsidR="000D6386" w:rsidRPr="000D6386">
        <w:t xml:space="preserve"> «Засвечусь ли?» Как засветиться, если элементы Света не собраны во время воплощения? Это невозможно. Следовательно, основная забота</w:t>
      </w:r>
      <w:r w:rsidR="000D6386">
        <w:t xml:space="preserve"> — </w:t>
      </w:r>
      <w:r w:rsidR="000D6386" w:rsidRPr="000D6386">
        <w:t>это собирание и накапливание наинужнейшего. Как собирать, если условия не позволяют? Нет и не может быть условий противных, ибо все начинает служить победителю. Когда одержана победа над собой, все начинает служить человеку. Дело не в условиях, но в себе самом.</w:t>
      </w:r>
    </w:p>
    <w:p w:rsidR="00D8779F" w:rsidRDefault="00D8779F" w:rsidP="000D6386"/>
    <w:p w:rsidR="000D6386" w:rsidRPr="000D6386" w:rsidRDefault="000C1121" w:rsidP="000D6386">
      <w:r w:rsidRPr="000C1121">
        <w:rPr>
          <w:b/>
        </w:rPr>
        <w:t>1965</w:t>
      </w:r>
      <w:r>
        <w:rPr>
          <w:b/>
        </w:rPr>
        <w:t xml:space="preserve"> г. </w:t>
      </w:r>
      <w:r w:rsidR="00C515BC" w:rsidRPr="00C515BC">
        <w:rPr>
          <w:b/>
        </w:rPr>
        <w:t>835.</w:t>
      </w:r>
      <w:r w:rsidR="000D6386" w:rsidRPr="000D6386">
        <w:t xml:space="preserve"> </w:t>
      </w:r>
      <w:r w:rsidR="00451AC2" w:rsidRPr="00451AC2">
        <w:rPr>
          <w:b/>
        </w:rPr>
        <w:t>(Гуру).</w:t>
      </w:r>
      <w:r w:rsidR="000D6386" w:rsidRPr="000D6386">
        <w:t xml:space="preserve"> Если ставить продвижение духа в зависимость от внешних условий, то всякое изменение и неустойчивость в них неизбежно отразятся на состоянии духа и его возможностях. Знаем много примеров, когда самые лучшие устремления были погашены ими. И, зная, все же говорим и жизнью своей утверждаем, что непобедим дух, когда признана его сила.</w:t>
      </w:r>
    </w:p>
    <w:p w:rsidR="00D8779F" w:rsidRDefault="00D8779F" w:rsidP="000D6386"/>
    <w:p w:rsidR="000D6386" w:rsidRPr="000D6386" w:rsidRDefault="000C1121" w:rsidP="000D6386">
      <w:r w:rsidRPr="000C1121">
        <w:rPr>
          <w:b/>
        </w:rPr>
        <w:t>1965</w:t>
      </w:r>
      <w:r>
        <w:rPr>
          <w:b/>
        </w:rPr>
        <w:t xml:space="preserve"> г. </w:t>
      </w:r>
      <w:r w:rsidR="00C515BC" w:rsidRPr="00C515BC">
        <w:rPr>
          <w:b/>
        </w:rPr>
        <w:t>836.</w:t>
      </w:r>
      <w:r w:rsidR="000D6386" w:rsidRPr="000D6386">
        <w:t xml:space="preserve"> (525). </w:t>
      </w:r>
      <w:r w:rsidR="00451AC2" w:rsidRPr="00451AC2">
        <w:rPr>
          <w:b/>
        </w:rPr>
        <w:t>(Нояб. 24).</w:t>
      </w:r>
      <w:r w:rsidR="000D6386" w:rsidRPr="000D6386">
        <w:t xml:space="preserve"> (Со сна). Надо слушать пространство и</w:t>
      </w:r>
      <w:r w:rsidR="000D6386">
        <w:t xml:space="preserve"> — </w:t>
      </w:r>
      <w:r w:rsidR="000D6386" w:rsidRPr="000D6386">
        <w:t>через Меня. Лик Мой как бы служит линзой, пропускающей вибрации определенного свойства и силу, и защиту, и помощь.</w:t>
      </w:r>
    </w:p>
    <w:p w:rsidR="000D6386" w:rsidRPr="000D6386" w:rsidRDefault="000D6386" w:rsidP="000D6386">
      <w:r w:rsidRPr="000D6386">
        <w:t>Пространство наполнено бесконечным разнообразием энергий от полюса Света до полюса тьмы. И поэтому необходим фокус преломления энергий, позволяющий делать выбор. Темные воздвигали статуи Бафомету, чтобы через этот фокус преломления получать вибрации, идущие от полюса тьмы. Иконопочитание в основе своей имеет в виду принцип обращения к различным Духам, стоящим на тех или иных ступенях Лестницы Света, заслуженных ими или же воображаемых. Обращение обычно связывает сознание обращающегося с теми, к кому оно обращается. Икона</w:t>
      </w:r>
      <w:r>
        <w:t xml:space="preserve"> — </w:t>
      </w:r>
      <w:r w:rsidRPr="000D6386">
        <w:t>изображение</w:t>
      </w:r>
      <w:r>
        <w:t xml:space="preserve"> — </w:t>
      </w:r>
      <w:r w:rsidRPr="000D6386">
        <w:t>является фокусом сосредоточения связующим. Не к иконе идет обращение, но к Тому, к Духу Того, Кто на ней изображен. Это не имеет никакого отношения к фетишизму, если только принцип понят правильно. Высшая форма обращения</w:t>
      </w:r>
      <w:r>
        <w:t xml:space="preserve"> — </w:t>
      </w:r>
      <w:r w:rsidRPr="000D6386">
        <w:t>в духе, без всяких посредствующих предметов. Священные изображения и священные предметы имеют под собою строго научное обоснование. Добавим к этому, что каждый предмет, побывавший в руках человека или обращавший на себя его мысли, насыщен соответствующими эманациями. Есть предметы добрые, наполненные Светом, и есть злые, насыщенные тьмою. Яд этих последних опаснее обычных ядов, ибо воздействует незримо, но сильно.</w:t>
      </w:r>
    </w:p>
    <w:p w:rsidR="00D8779F" w:rsidRDefault="00D8779F" w:rsidP="000D6386"/>
    <w:p w:rsidR="000D6386" w:rsidRPr="000D6386" w:rsidRDefault="000C1121" w:rsidP="000D6386">
      <w:r w:rsidRPr="000C1121">
        <w:rPr>
          <w:b/>
        </w:rPr>
        <w:t>1965</w:t>
      </w:r>
      <w:r>
        <w:rPr>
          <w:b/>
        </w:rPr>
        <w:t xml:space="preserve"> г. </w:t>
      </w:r>
      <w:r w:rsidR="00C515BC" w:rsidRPr="00C515BC">
        <w:rPr>
          <w:b/>
        </w:rPr>
        <w:t>837.</w:t>
      </w:r>
      <w:r w:rsidR="000D6386" w:rsidRPr="000D6386">
        <w:t xml:space="preserve"> </w:t>
      </w:r>
      <w:r w:rsidR="00451AC2" w:rsidRPr="00451AC2">
        <w:rPr>
          <w:b/>
        </w:rPr>
        <w:t>(М.А.Й.).</w:t>
      </w:r>
      <w:r w:rsidR="000D6386" w:rsidRPr="000D6386">
        <w:t xml:space="preserve"> Пространственные зовы нужно ловить во благовремении, то есть тогда, когда они начинают звучать. Упустить момент</w:t>
      </w:r>
      <w:r w:rsidR="000D6386">
        <w:t xml:space="preserve"> — </w:t>
      </w:r>
      <w:r w:rsidR="000D6386" w:rsidRPr="000D6386">
        <w:t>значит утерять возможность их восприятия. Упущенное не повторяется, ибо урочный момент срочен.</w:t>
      </w:r>
    </w:p>
    <w:p w:rsidR="00D8779F" w:rsidRDefault="00D8779F" w:rsidP="000D6386"/>
    <w:p w:rsidR="000D6386" w:rsidRPr="000D6386" w:rsidRDefault="000C1121" w:rsidP="000D6386">
      <w:r w:rsidRPr="000C1121">
        <w:rPr>
          <w:b/>
        </w:rPr>
        <w:t>1965</w:t>
      </w:r>
      <w:r>
        <w:rPr>
          <w:b/>
        </w:rPr>
        <w:t xml:space="preserve"> г. </w:t>
      </w:r>
      <w:r w:rsidR="00C515BC" w:rsidRPr="00C515BC">
        <w:rPr>
          <w:b/>
        </w:rPr>
        <w:t>838.</w:t>
      </w:r>
      <w:r w:rsidR="000D6386" w:rsidRPr="000D6386">
        <w:t xml:space="preserve"> </w:t>
      </w:r>
      <w:r w:rsidR="00451AC2" w:rsidRPr="00451AC2">
        <w:rPr>
          <w:b/>
        </w:rPr>
        <w:t>(Гуру).</w:t>
      </w:r>
      <w:r w:rsidR="000D6386" w:rsidRPr="000D6386">
        <w:t xml:space="preserve"> Отметили, как в цикле времени явление становится своей противоположностью. Оба полюса вещи единой </w:t>
      </w:r>
      <w:r w:rsidR="000D6386" w:rsidRPr="000D6386">
        <w:lastRenderedPageBreak/>
        <w:t>утверждаются в проявлении. Это основной закон диалектики Сущего. Поэтому, анализируя любое явление путем проекции его в будущее, можно увидеть его противоположный полюс. Прогноз может базироваться на знании этого закона. Изменить его человеческая воля не в силах, но знать и применять в жизни возможно всегда.</w:t>
      </w:r>
    </w:p>
    <w:p w:rsidR="000D6386" w:rsidRPr="000D6386" w:rsidRDefault="000D6386" w:rsidP="001414EF">
      <w:pPr>
        <w:pStyle w:val="Quote"/>
      </w:pPr>
      <w:r w:rsidRPr="000D6386">
        <w:t>Видел во сне Юшу, был около, шел с ним, что-то делали. Подробности забыл.</w:t>
      </w:r>
    </w:p>
    <w:p w:rsidR="000D6386" w:rsidRPr="000D6386" w:rsidRDefault="000D6386" w:rsidP="000D6386"/>
    <w:p w:rsidR="000D6386" w:rsidRPr="000D6386" w:rsidRDefault="000D6386" w:rsidP="001414EF">
      <w:pPr>
        <w:pStyle w:val="Quote"/>
      </w:pPr>
      <w:r w:rsidRPr="000D6386">
        <w:t>Во сне подвергся сильному нападению темных. Видел потом льва, прыгающего по ящикам. Меня и брата не тронул. Я забрался на самый высокий. Кажется, среди темных действовала Таля.</w:t>
      </w:r>
    </w:p>
    <w:p w:rsidR="000D6386" w:rsidRPr="000D6386" w:rsidRDefault="000C1121" w:rsidP="000D6386">
      <w:r w:rsidRPr="000C1121">
        <w:rPr>
          <w:b/>
        </w:rPr>
        <w:t>1</w:t>
      </w:r>
      <w:r>
        <w:rPr>
          <w:b/>
          <w:lang w:val="en-US"/>
        </w:rPr>
        <w:t>965</w:t>
      </w:r>
      <w:r>
        <w:rPr>
          <w:b/>
        </w:rPr>
        <w:t xml:space="preserve"> г. </w:t>
      </w:r>
      <w:r w:rsidR="00C515BC" w:rsidRPr="00C515BC">
        <w:rPr>
          <w:b/>
        </w:rPr>
        <w:t>839.</w:t>
      </w:r>
      <w:r w:rsidR="000D6386" w:rsidRPr="000D6386">
        <w:t xml:space="preserve"> (526). </w:t>
      </w:r>
      <w:r w:rsidR="00451AC2" w:rsidRPr="00451AC2">
        <w:rPr>
          <w:b/>
        </w:rPr>
        <w:t>(Нояб. 25).</w:t>
      </w:r>
      <w:r w:rsidR="000D6386" w:rsidRPr="000D6386">
        <w:t xml:space="preserve"> При всех состояниях сознания направление Эволюции в сторону духовности остается неизменным, так как это относится уже к Основам. Следует чаще о них вспоминать, когда колеблется все. Тонкое прочно прикрыто плотным. Но, несмотря на прикрытие, оно существует. Утверждаясь на Основах, утверждаемся на действительности. Майя, отступи. Можно отмечать, как по мере приближения к завершению цикла земного воплощения вещи и обстоятельства окружающие начинают утрачивать свое кажущееся самодовлеющее значение, заменяясь в этом процессе углублением явлений непреходящих. Призраки Майи земной в Надземном теряют свой смысл. Человек, способный мыслить, разрушает их мыслью. Так же подлежат разрушению и призраки Майи астрального мира. Они более легко поддаются воздействию мысли, чем земные на Земле. И тут, и там освобождение в мысли. Много упорства надо явить в борьбе с Майей всех видов и форм.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840.</w:t>
      </w:r>
      <w:r w:rsidR="000D6386" w:rsidRPr="000D6386">
        <w:t xml:space="preserve"> (527). </w:t>
      </w:r>
      <w:r w:rsidR="00451AC2" w:rsidRPr="00451AC2">
        <w:rPr>
          <w:b/>
        </w:rPr>
        <w:t>(М.А.Й.).</w:t>
      </w:r>
      <w:r w:rsidR="000D6386" w:rsidRPr="000D6386">
        <w:t xml:space="preserve"> Ошибкою будет считать, что когда-либо прекратится борьба духа с тем, через что он проходит, за то, чем должен он стать в будущем.</w:t>
      </w:r>
      <w:r w:rsidR="00AB5DEC">
        <w:t xml:space="preserve"> </w:t>
      </w:r>
      <w:r w:rsidR="000D6386" w:rsidRPr="000D6386">
        <w:t>Это будущее есть у каждого духа, на какой бы высокой ступени Лестницы Жизни он ни стоял. Утверждение будущего</w:t>
      </w:r>
      <w:r w:rsidR="000D6386">
        <w:t xml:space="preserve"> — </w:t>
      </w:r>
      <w:r w:rsidR="000D6386" w:rsidRPr="000D6386">
        <w:t>так можно назвать этот процесс. Наилучшим его осуществлением будет устремление в будущее и жизнь в нем, в этом будущем. Сознание Агни Йога настолько устремлено в будущее, настолько сжилось с ним и сделало его реальным, что мощные вибрации этого будущего яро ощущаются теми, кто приближается к такому сознанию Агни Йога и соприкасается с ним. Устремимся в будущее, начертанное Владыками, и сольемся с ним как его неотрывная часть. Только так можно победно пройти через трудности и препятствия настоящего.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841.</w:t>
      </w:r>
      <w:r w:rsidR="000D6386" w:rsidRPr="000D6386">
        <w:t xml:space="preserve"> (528). </w:t>
      </w:r>
      <w:r w:rsidR="00451AC2" w:rsidRPr="00451AC2">
        <w:rPr>
          <w:b/>
        </w:rPr>
        <w:t>(Гуру).</w:t>
      </w:r>
      <w:r w:rsidR="000D6386" w:rsidRPr="000D6386">
        <w:t xml:space="preserve"> Пассивное ожидание будущего не будет решением жизни. Строитель жизни не может быть пассивным или бездеятельным. И когда нельзя строить руками или деятельностью внешней, он будет строить мыслью. Уже замечали, </w:t>
      </w:r>
      <w:r w:rsidR="000D6386" w:rsidRPr="000D6386">
        <w:lastRenderedPageBreak/>
        <w:t>как осуществлялись в жизни ваши прошлые мысли. Вы думали ярко и законченно, проходило время</w:t>
      </w:r>
      <w:r w:rsidR="000D6386">
        <w:t xml:space="preserve"> — </w:t>
      </w:r>
      <w:r w:rsidR="000D6386" w:rsidRPr="000D6386">
        <w:t>и люди осуществляли ваши мысли. Пусть это послужит уроком того, сколь мысли реальны и какую силу имеют они, если созвучны явлению эволюции. Действовать мыслью много труднее, нежели руками, ибо не всякий владеет силой ее. Но знающий и владеющий ею обязан применять эту силу на деле. Мысль, устремленная в прошлое, недейственна, ибо в прошлом не может она проявиться. Называем такое мышление могильным, а мыслителей этого рода</w:t>
      </w:r>
      <w:r w:rsidR="000D6386">
        <w:t xml:space="preserve"> — </w:t>
      </w:r>
      <w:r w:rsidR="000D6386" w:rsidRPr="000D6386">
        <w:t>могильщиками. Только в будущем мысль настоящего может уявить свою мощь. Это следует знать. Это следует помнить и прилагать в применении. Не в прошлое, но в будущее следует уходить мыслью от порой невыносимой тягости текущего момента.</w:t>
      </w:r>
    </w:p>
    <w:p w:rsidR="000D6386" w:rsidRPr="000D6386" w:rsidRDefault="000D6386" w:rsidP="00AB5DEC">
      <w:pPr>
        <w:pStyle w:val="Quote"/>
      </w:pPr>
      <w:r w:rsidRPr="000D6386">
        <w:t>Ночью видел, что из глаз выходили как бы соломинки лучей.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842.</w:t>
      </w:r>
      <w:r w:rsidR="000D6386" w:rsidRPr="000D6386">
        <w:t xml:space="preserve"> (529). </w:t>
      </w:r>
      <w:r w:rsidR="00451AC2" w:rsidRPr="00451AC2">
        <w:rPr>
          <w:b/>
        </w:rPr>
        <w:t>(Нояб. 26).</w:t>
      </w:r>
      <w:r w:rsidR="000D6386" w:rsidRPr="000D6386">
        <w:t xml:space="preserve"> Друг Мой, лекарство непринятое или Совет непримененный пользы не приносят. Мало знать метод ближайшего подхода ко Мне или связи, нужно применить знание на деле. Неужели только темные нападения могут заставить перейти от теории к практике, то есть к сознательному устремлению удержать Мою Близость. Сейчас время такое, что в отдалении от Меня не устоять и не выдержать натиска тьмы. Устоять можно только лишь в единении яром со Мною. Темные стражу свою усиляют и пользуются каждым мгновением слабости или небрежения. Чаще поминайте Имя Мое и стремитесь удерживать избранное Изображение перед собою. Тяжких нагнетений не избежать, но проходить через них надо вместе со Мной. Сколько Сказано о Единении, о слиянии сознаний, о непрестанном дозоре, о страшной опасности при отделении мышления, и все же нет полнострунности жизненно-практического понимания этих условий. Но иного выхода нет, и сама жизнь заставляет держаться неотделимо. Ну что же? Чудища могут служить не только ножками Престола, но и толкачами к полюсу Света. Сознание, коснувшееся Света, при нападении тьмы будет яро стремиться к Фокусу Иерархии Света.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843.</w:t>
      </w:r>
      <w:r w:rsidR="000D6386" w:rsidRPr="000D6386">
        <w:t xml:space="preserve"> (530). </w:t>
      </w:r>
      <w:r w:rsidR="00451AC2" w:rsidRPr="00451AC2">
        <w:rPr>
          <w:b/>
        </w:rPr>
        <w:t>(М.А.Й.).</w:t>
      </w:r>
      <w:r w:rsidR="000D6386" w:rsidRPr="000D6386">
        <w:t xml:space="preserve"> В чем тайна успеха? В несломимой стойкости духа. Разве можно тогда не дойти, если при всех, даже самых невыносимых, условиях движение, пусть даже замедленное, идет только к Свету! При постоянстве устремления нельзя не дойти. Немногого стоит любовь непостоянная, временная, с перерывами, равно как и все прочие качества духа, не утвержденные постоянством и непоколебимостью. Ближайшими считаем тех, кто твердо стоит на ногах, не шатаясь, не колеблясь и не ведая страха.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844.</w:t>
      </w:r>
      <w:r w:rsidR="000D6386" w:rsidRPr="000D6386">
        <w:t xml:space="preserve"> (531). </w:t>
      </w:r>
      <w:r w:rsidR="00451AC2" w:rsidRPr="00451AC2">
        <w:rPr>
          <w:b/>
        </w:rPr>
        <w:t>(Гуру).</w:t>
      </w:r>
      <w:r w:rsidR="000D6386" w:rsidRPr="000D6386">
        <w:t xml:space="preserve"> Когда внутренний мир духа, созданный великим трудом многолетних усилий, неколеблем прибоем волн плотного мира или астральных течений, тогда можно сказать, что дом </w:t>
      </w:r>
      <w:r w:rsidR="000D6386" w:rsidRPr="000D6386">
        <w:lastRenderedPageBreak/>
        <w:t>духа воздвигнут на основании прочном. Основание зиждется на Основах. От Основ не уклоняйтесь ни на волосок, ибо</w:t>
      </w:r>
      <w:r w:rsidR="00AB5DEC">
        <w:t xml:space="preserve"> </w:t>
      </w:r>
      <w:r w:rsidR="000D6386" w:rsidRPr="000D6386">
        <w:t>Основы неотрицаемы и непоколебимы. Огненными словами утвердите и утверждайте их в духе, ибо на них держится мир.</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845.</w:t>
      </w:r>
      <w:r w:rsidR="000D6386" w:rsidRPr="000D6386">
        <w:t xml:space="preserve"> (532). </w:t>
      </w:r>
      <w:r w:rsidR="00451AC2" w:rsidRPr="00451AC2">
        <w:rPr>
          <w:b/>
        </w:rPr>
        <w:t>(Нояб. 27).</w:t>
      </w:r>
      <w:r w:rsidR="000D6386" w:rsidRPr="000D6386">
        <w:t xml:space="preserve"> Невозможно заменить Мир Мой миром своим, ибо крушение личного мира неминуемо. Мой Мир</w:t>
      </w:r>
      <w:r w:rsidR="000D6386">
        <w:t xml:space="preserve"> — </w:t>
      </w:r>
      <w:r w:rsidR="000D6386" w:rsidRPr="000D6386">
        <w:t>мир неумирающей правды, или действительности огненной. К нему приобщиться возможно и войти в орбиту его притяжения. Каждая Моя мысль с ним сближает и расширяет его. Коснувшись его, трудно уже удовлетворяться размерами и содержанием личного мира. Так, мир правды сверхличной не укладывается в личный мирок.</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846.</w:t>
      </w:r>
      <w:r w:rsidR="000D6386" w:rsidRPr="000D6386">
        <w:t xml:space="preserve"> </w:t>
      </w:r>
      <w:r w:rsidR="00451AC2" w:rsidRPr="00451AC2">
        <w:rPr>
          <w:b/>
        </w:rPr>
        <w:t>(М.А.Й.).</w:t>
      </w:r>
      <w:r w:rsidR="000D6386" w:rsidRPr="000D6386">
        <w:t xml:space="preserve"> Признак плохой, когда оскудевают поступления пространственной мысли. Значит, что-то мешает. Не самость ли заслоняет тогда доступ в сокровищницу? Причину надо найти и устранить. Пространственный провод должен быть чист.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847.</w:t>
      </w:r>
      <w:r w:rsidR="000D6386" w:rsidRPr="000D6386">
        <w:t xml:space="preserve"> (533). </w:t>
      </w:r>
      <w:r w:rsidR="00451AC2" w:rsidRPr="00451AC2">
        <w:rPr>
          <w:b/>
        </w:rPr>
        <w:t>(Гуру).</w:t>
      </w:r>
      <w:r w:rsidR="000D6386" w:rsidRPr="000D6386">
        <w:t xml:space="preserve"> Можно ли остановить бег времени? Следовательно, движение в будущее неостанавливаемо. И, следовательно, будущего от человека не может отнять ничто. Мыслями сегодняшнего дня строится завтра. Значит, и будущее человечества строится мыслью. Отсюда</w:t>
      </w:r>
      <w:r w:rsidR="000D6386">
        <w:t xml:space="preserve"> — </w:t>
      </w:r>
      <w:r w:rsidR="000D6386" w:rsidRPr="000D6386">
        <w:t>важность значения мыслей о будущем. Пластично оно в руках знающего.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848.</w:t>
      </w:r>
      <w:r w:rsidR="000D6386" w:rsidRPr="000D6386">
        <w:t xml:space="preserve"> (534). </w:t>
      </w:r>
      <w:r w:rsidR="00451AC2" w:rsidRPr="00451AC2">
        <w:rPr>
          <w:b/>
        </w:rPr>
        <w:t>(Нояб. 28).</w:t>
      </w:r>
      <w:r w:rsidR="000D6386" w:rsidRPr="000D6386">
        <w:t xml:space="preserve"> Мой Мир не сочетается с маленькими, личными мирками землян. Чтобы войти в него, необходимо из личного мирка выйти и оставить его, ибо два эти мира несоизмеримы. Мысль не нова. Давно уже Сказано было, что душу свою потерявший обретает ее, и о том, что для следования за Позвавшим, надо отвергнуться от себя. Таким образом, самость низшего «я» является той преградой, которую приходится преодолевать стремящимся к Свету. И это тоже не ново. Не ново и то, что знающие это условие все же о нем забывают всякий раз, когда погружаются в мир личных переживаний. Знание без применения</w:t>
      </w:r>
      <w:r w:rsidR="000D6386">
        <w:t xml:space="preserve"> — </w:t>
      </w:r>
      <w:r w:rsidR="000D6386" w:rsidRPr="000D6386">
        <w:t xml:space="preserve">капитал мертвый. Лучше знать мало, но применить это малое, чем много знать и не применить ничего. Импульс применения Учения Жизни на практике ценен только тогда, когда он является импульсом самоисходящим, но не навязанным со стороны. Всякое навязывание бесцельно и бесполезно, ибо в конечном итоге не приносит ничего, кроме вреда. Следует отучиться от навязывания даже несомненно хороших вещей. Когда сознание доходит само до нужности применения в жизни той или иной мысли и применяет ее, тогда достижение несомненно и прочно. По опыту знаете, как тяжко легло на вашу карму каждое навязывание, или зазывание на свой двор. Долго тянутся вредоносные следствия такого зазывания. Зазванные насильно с особой ненавистью, злобой или недоброжелательством </w:t>
      </w:r>
      <w:r w:rsidR="000D6386" w:rsidRPr="000D6386">
        <w:lastRenderedPageBreak/>
        <w:t>набрасываются на вас. Среди самых преданных вам нет ни одного зазванного. Наученные горьким опытом любят содружество с молчанием. Они знают, что вредно не только зазывание, но и переобременение другого сознания знанием. Подобно переполненному сверх меры желудку, оно не может воспринять поверх своей вместимости. В лучшем случае дары льются напрасно, в худшем вызывают осуждение, недовольство и противодействие. Также не рассчитывайте ни на признательность, ни на благодарность. Эти качества в людях очень редки. И не умиляйтесь, не обманывайтесь и не придавайте слишком большого значения моменту вмещения. Когда он проходит, человек становится таким, каким был раньше: огни потухают и обычность захватывает сознание. Дары духа даны для раздачи, но раздать надо мудро и соизмеримо.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849.</w:t>
      </w:r>
      <w:r w:rsidR="000D6386" w:rsidRPr="000D6386">
        <w:t xml:space="preserve"> (535). </w:t>
      </w:r>
      <w:r w:rsidR="00451AC2" w:rsidRPr="00451AC2">
        <w:rPr>
          <w:b/>
        </w:rPr>
        <w:t>(М.А.Й.).</w:t>
      </w:r>
      <w:r w:rsidR="000D6386" w:rsidRPr="000D6386">
        <w:t xml:space="preserve"> Огонь</w:t>
      </w:r>
      <w:r w:rsidR="000D6386">
        <w:t xml:space="preserve"> — </w:t>
      </w:r>
      <w:r w:rsidR="000D6386" w:rsidRPr="000D6386">
        <w:t>двигатель духа, без огня нет продвижения. Главная задача</w:t>
      </w:r>
      <w:r w:rsidR="000D6386">
        <w:t xml:space="preserve"> — </w:t>
      </w:r>
      <w:r w:rsidR="000D6386" w:rsidRPr="000D6386">
        <w:t>удержать в сердце огонь. Но столько тушителей вокруг, невольных и вольных, сознательных и бессознательных, темных, серых и даже светленьких. И даже близкие часто отемняют сознание и тяжко обременяют сердце. Обременение ползет отовсюду. Потому для защиты сердечных огней нужна круговая оборона. Только Владыка Один никогда не обременит огней сердца. Обращение к Нему будет всегда огнедательным. Поймем практически и жизненно, что мысль о Владыке есть соприкасание с Огнем-жизнедателем, то есть Светом. Круговую оборону сердца следует понять как готовность его к защите от всех потенциальных тушителей или обременяющих, и даже часто просто очень хороших людей, но могущих расхитить Сокровище. Ведь по закону сообщающихся сосудов от горящего сердца каждый берет. Много Духов Высоких были растерзаны не врагами, но своими почитателями, ибо давали без меры, сверх меры законной и допустили полное опустошение Сокровищницы.</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850.</w:t>
      </w:r>
      <w:r w:rsidR="000D6386" w:rsidRPr="000D6386">
        <w:t xml:space="preserve"> </w:t>
      </w:r>
      <w:r w:rsidR="00451AC2" w:rsidRPr="00451AC2">
        <w:rPr>
          <w:b/>
        </w:rPr>
        <w:t>(Гуру).</w:t>
      </w:r>
      <w:r w:rsidR="000D6386" w:rsidRPr="000D6386">
        <w:t xml:space="preserve"> Огненная лестница духа о трехстах шестидесяти шести ступенях. Каждый день позволяет вступать на новую ступень вновь идущего дня, принося новые мысли, новые импульсы и каждодневное обновление сознания после ночной пралайи. Надо только найти в себе силы хотя бы в минуты Общения отходить от себя, чтобы тем легче и свободнее могло наполняться сознание Светом Владыки. Луч постоянен, но нуждается в осознании. Не оставлены и не забыты, но постоянно в Луче. Забываете вы слишком часто о том, что всегда с вами Владыка.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851.</w:t>
      </w:r>
      <w:r w:rsidR="000D6386" w:rsidRPr="000D6386">
        <w:t xml:space="preserve"> (536). </w:t>
      </w:r>
      <w:r w:rsidR="00451AC2" w:rsidRPr="00451AC2">
        <w:rPr>
          <w:b/>
        </w:rPr>
        <w:t>(Нояб. 29).</w:t>
      </w:r>
      <w:r w:rsidR="000D6386" w:rsidRPr="000D6386">
        <w:t xml:space="preserve"> Даже неудачная попытка выполнить Указания полезна. Неудача сейчас</w:t>
      </w:r>
      <w:r w:rsidR="000D6386">
        <w:t xml:space="preserve"> — </w:t>
      </w:r>
      <w:r w:rsidR="000D6386" w:rsidRPr="000D6386">
        <w:t>при скрещении токов, удача</w:t>
      </w:r>
      <w:r w:rsidR="000D6386">
        <w:t xml:space="preserve"> — </w:t>
      </w:r>
      <w:r w:rsidR="000D6386" w:rsidRPr="000D6386">
        <w:t xml:space="preserve">когда токи изменятся. Многое, очень многое зависит от пространственных условий. Человеческий организм, являя собою часть целого, находится с ним в тесной взаимосвязи. Эолова арфа </w:t>
      </w:r>
      <w:r w:rsidR="000D6386" w:rsidRPr="000D6386">
        <w:lastRenderedPageBreak/>
        <w:t>духа реагирует и отзывается на все пространственные звучания. Это и есть пространственное созвучие. Трудно сейчас, в период великого переустройства мира, когда рушится старый мир в своем видимом и невидимом аспекте. Ведь и в Тонком Мире разрушение его закристаллизованных форм велико. Не может быть ни спокоя, ни умиротворения, пока не наступит завершение. Так же как беспокойны и неуравновешенны стихии, точно так же неуравновешенны и антагонистичны и пространственные токи. Не мудро преисполниться миром и спокоем, когда вся планета в огне напряженного переустройства. И как может это произойти, когда Мы в напряжении неимоверном Стараемся удержать равновесие и предотвратить взрыв. Трудное время, тяжкое время</w:t>
      </w:r>
      <w:r w:rsidR="000D6386">
        <w:t xml:space="preserve"> — </w:t>
      </w:r>
      <w:r w:rsidR="000D6386" w:rsidRPr="000D6386">
        <w:t>не могут чуткие духи не созвучать на него и преисполниться спокоем. По всей цепи Иерархии проносится эхо небывалого напряжения и небывало неожиданных смен противоположных явлений. События быстро следуют одно за другим, потрясая пространство на далекие расстояния. В орбиту планетного переустройства включены все. Нет теперь уголков на Земном шаре, где в счастливом неведении благополучия люди могли бы оградиться от Кармы планетной и не ответствовать на мировое переустройство. Эпоха огня приближается, и волны пространственного пламени касаются всех. Небывалое время. Все великое и все низкое выявляет себя для утверждения и жизни, для уничтожения и смерти. Победа суждена Свету и поражение</w:t>
      </w:r>
      <w:r w:rsidR="000D6386">
        <w:t xml:space="preserve"> — </w:t>
      </w:r>
      <w:r w:rsidR="000D6386" w:rsidRPr="000D6386">
        <w:t>тьме.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852.</w:t>
      </w:r>
      <w:r w:rsidR="000D6386" w:rsidRPr="000D6386">
        <w:t xml:space="preserve"> (537). </w:t>
      </w:r>
      <w:r w:rsidR="00451AC2" w:rsidRPr="00451AC2">
        <w:rPr>
          <w:b/>
        </w:rPr>
        <w:t>(М.А.Й.).</w:t>
      </w:r>
      <w:r w:rsidR="000D6386" w:rsidRPr="000D6386">
        <w:t xml:space="preserve"> Спасение</w:t>
      </w:r>
      <w:r w:rsidR="000D6386">
        <w:t xml:space="preserve"> — </w:t>
      </w:r>
      <w:r w:rsidR="000D6386" w:rsidRPr="000D6386">
        <w:t>в единении всех, кто от Света, вокруг Фокуса Иерархии. Другого выхода нет, другого решения нет. Чем темнее, неустойчивее, напряженнее вокруг, тем надо теснее сплотиться и стать ближе к Великому Сердцу. Единение с Ним и единение между собою. Трудно сказать, которое легче. Когда разъединяются все и всё, единение особенно осуществлять нелегко. Многие вместо единения, подобно улиткам, пытаются спрятаться в раковину самости. Но отделение от Фокуса Света не спасет никого. Ведь Сам Владыка Сказал: Утверждаю спасение всем, кто со Мною.</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853.</w:t>
      </w:r>
      <w:r w:rsidR="000D6386" w:rsidRPr="000D6386">
        <w:t xml:space="preserve"> (538). </w:t>
      </w:r>
      <w:r w:rsidR="00451AC2" w:rsidRPr="00451AC2">
        <w:rPr>
          <w:b/>
        </w:rPr>
        <w:t>(Гуру).</w:t>
      </w:r>
      <w:r w:rsidR="000D6386" w:rsidRPr="000D6386">
        <w:t xml:space="preserve"> Зовом момента пусть будет мысль</w:t>
      </w:r>
      <w:r w:rsidR="000D6386">
        <w:t xml:space="preserve"> — </w:t>
      </w:r>
      <w:r w:rsidR="000D6386" w:rsidRPr="000D6386">
        <w:t>в единении устоять, несмотря ни на что. Формула «Претерпевшие до конца спасены будут» остается по-прежнему в силе и, быть может, еще более актуальной сейчас, чем когда бы то ни было раньше. Уловить точно тональность пространственной ноты может только чуткое сердце. В пространстве нехорошо, и потому так невыносимо тяжко на сердце. Все мужество и стойкость надо собрать, чтобы выдержать натиск расстройства стихий.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854.</w:t>
      </w:r>
      <w:r w:rsidR="000D6386" w:rsidRPr="000D6386">
        <w:t xml:space="preserve"> (539). </w:t>
      </w:r>
      <w:r w:rsidR="00451AC2" w:rsidRPr="00451AC2">
        <w:rPr>
          <w:b/>
        </w:rPr>
        <w:t>(Нояб. 30).</w:t>
      </w:r>
      <w:r w:rsidR="000D6386" w:rsidRPr="000D6386">
        <w:t xml:space="preserve"> Требуется время, и притом немалое, чтобы достичь того состояния, когда личные дела уже более не окрашивают аурических излучений. И в этом случае качество самоотвержения имеет решающее значение. Отойти от </w:t>
      </w:r>
      <w:r w:rsidR="000D6386" w:rsidRPr="000D6386">
        <w:lastRenderedPageBreak/>
        <w:t>себя и своих переживаний непросто, так как они непосредственно касаются нас. Своя боль куда ощутительнее, чем боль соседа. Но все же порою боль, причиняемая близким людям, очень ранит ближайшее сердце. А оно должно утончиться до такой степени, чтобы на всякую боль окружающего ответствовать чутко. Чуткое сердце</w:t>
      </w:r>
      <w:r w:rsidR="000D6386">
        <w:t xml:space="preserve"> — </w:t>
      </w:r>
      <w:r w:rsidR="000D6386" w:rsidRPr="000D6386">
        <w:t>символ сострадания. Только оно может вместить боль мира. Велика ноша мирская сердца такого. Тягость мира сего. Ее несет на себе чуткое сердце. Страдания за близких и дальних, за людей, за весь мир несказанно обостряют восприимчивость сердца. Утончение лежит через страдание и сострадание. Жизнь часто ставит ученика именно в такие условия, чтобы сердце могло расти и восприимчивость его умножалась. В священном горниле страданий куются крылья Алайи.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855.</w:t>
      </w:r>
      <w:r w:rsidR="000D6386" w:rsidRPr="000D6386">
        <w:t xml:space="preserve"> </w:t>
      </w:r>
      <w:r w:rsidR="00AB5DEC" w:rsidRPr="00AB5DEC">
        <w:t>(</w:t>
      </w:r>
      <w:r w:rsidR="00C515BC" w:rsidRPr="00AB5DEC">
        <w:t>540</w:t>
      </w:r>
      <w:r w:rsidR="00AB5DEC" w:rsidRPr="00AB5DEC">
        <w:t>).</w:t>
      </w:r>
      <w:r w:rsidR="000D6386" w:rsidRPr="000D6386">
        <w:t xml:space="preserve"> </w:t>
      </w:r>
      <w:r w:rsidR="00451AC2" w:rsidRPr="00451AC2">
        <w:rPr>
          <w:b/>
        </w:rPr>
        <w:t>(М.А.Й.).</w:t>
      </w:r>
      <w:r w:rsidR="000D6386" w:rsidRPr="000D6386">
        <w:t xml:space="preserve"> Жестоковыйность людская</w:t>
      </w:r>
      <w:r w:rsidR="000D6386">
        <w:t xml:space="preserve"> — </w:t>
      </w:r>
      <w:r w:rsidR="000D6386" w:rsidRPr="000D6386">
        <w:t>признак конца Кали Юги. Все темное в человеке выявляется напряженно для трансмутации. Не выявленное, как может оно преобразиться? Соприкасание с людьми очень сложно и болезненно очень. Человечности не хотят люди явить и бережности к окружающим. С этим приходится сталкиваться, чтобы еще лучше и глубже понять человеческую природу. За знание надо платить, а за познавание человека</w:t>
      </w:r>
      <w:r w:rsidR="000D6386">
        <w:t xml:space="preserve"> — </w:t>
      </w:r>
      <w:r w:rsidR="000D6386" w:rsidRPr="000D6386">
        <w:t>особенно тяжко. Ценнейший опыт приобретается, и плата за него возрастает пропорционально его ценности.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856.</w:t>
      </w:r>
      <w:r w:rsidR="000D6386" w:rsidRPr="000D6386">
        <w:t xml:space="preserve"> (541). </w:t>
      </w:r>
      <w:r w:rsidR="00451AC2" w:rsidRPr="00451AC2">
        <w:rPr>
          <w:b/>
        </w:rPr>
        <w:t>(Гуру).</w:t>
      </w:r>
      <w:r w:rsidR="000D6386" w:rsidRPr="000D6386">
        <w:t xml:space="preserve"> Отойди от себя и сотворишь благо. В этом самоотрешении весь смысл эволюции духа. Личность дается ему как орудие сношения с окружающим миром. Личность сама по себе не самоцель, но средство для достижения цели. Все ее страдания и переживания нужны и ценны постольку, поскольку помогают они расширять понимание, чтобы через посредство этой временной личности, точнее</w:t>
      </w:r>
      <w:r w:rsidR="000D6386">
        <w:t xml:space="preserve"> — </w:t>
      </w:r>
      <w:r w:rsidR="000D6386" w:rsidRPr="000D6386">
        <w:t>через посредство этих многих личностей, в которых воплощается Бессмертная Индивидуальность, постичь ее сущность и сознательно слиться с ней воедино, то есть перенести сознание в ее сферу. Другого смысла и цели существования личности нет, ибо она умирает и родится взамен нее новая в каждом последующем воплощении. Только опыт, собранный ею, остается в Чаше Индивидуальности навсегда. Чаша не есть достояние личности, но Индивидуальности. Потому личность доступа к прошлому, сохраняемому в Чаше, не имеет. Только когда сознание переносится в Высшие Принципы, раскрываются накопления Чаши и можно читать свиток жизней прошедших, отложенных там.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857.</w:t>
      </w:r>
      <w:r w:rsidR="000D6386" w:rsidRPr="000D6386">
        <w:t xml:space="preserve"> (542). Преодоление в себе отрицательных и разрушительных вредных внешних воздействий на сознание будем рассматривать как победу. Не вовне, но в себе достигается и утверждается победа, и только тогда, когда она достигнута, можно уже воздействовать самому на эти внешние воздействия волей для </w:t>
      </w:r>
      <w:r w:rsidR="000D6386" w:rsidRPr="000D6386">
        <w:lastRenderedPageBreak/>
        <w:t>устранения их. Воздействовать ранее, чем достигнута победа над ними в себе, и трудно, и бесцельно, и результатов желанных не дает.</w:t>
      </w:r>
    </w:p>
    <w:p w:rsidR="000D6386" w:rsidRPr="000D6386" w:rsidRDefault="000D6386" w:rsidP="00757CB1">
      <w:pPr>
        <w:pStyle w:val="Quote"/>
      </w:pPr>
      <w:r w:rsidRPr="000D6386">
        <w:t>Запись началась под громкие звуки радио за стеной, закончилась при тишине. Но уши уже не слышали звуков, поглощенные восприятием и записью мыслей.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858.</w:t>
      </w:r>
      <w:r w:rsidR="000D6386" w:rsidRPr="000D6386">
        <w:t xml:space="preserve"> (543). </w:t>
      </w:r>
      <w:r w:rsidR="00451AC2" w:rsidRPr="00451AC2">
        <w:rPr>
          <w:b/>
        </w:rPr>
        <w:t>(Дек. 1).</w:t>
      </w:r>
      <w:r w:rsidR="000D6386" w:rsidRPr="000D6386">
        <w:t xml:space="preserve"> (Со сна). Северные события поспешают.</w:t>
      </w:r>
    </w:p>
    <w:p w:rsidR="000D6386" w:rsidRPr="000D6386" w:rsidRDefault="000D6386" w:rsidP="000D6386">
      <w:r w:rsidRPr="000D6386">
        <w:t>Хорошее знание человеческой природы не дает права на нехорошее отношение к человеку. Знать и</w:t>
      </w:r>
      <w:r w:rsidR="00757CB1">
        <w:t xml:space="preserve"> </w:t>
      </w:r>
      <w:r w:rsidRPr="000D6386">
        <w:t>все же являть дружелюбие и желание помощи будет уже свойством Архата. Владыки Знают и все же все силы Свои Отдают на служение людям, часто жертвуя даже жизнью. Таким образом, знание человеческой сущности не мешает любить человечество и отдавать ему все свои силы. Следуя в подражании за Учителем, явим такое же отношение к тем, с кем сталкивает нас жизнь. Знание и обсуждение очень далеки от критики и осуждения. Знать</w:t>
      </w:r>
      <w:r>
        <w:t xml:space="preserve"> — </w:t>
      </w:r>
      <w:r w:rsidRPr="000D6386">
        <w:t>не значит осуждать. Доброжелательный анализ с целью помочь допустим. Злопыхательное недоброжелательство осуждено. Нелегко, зная, сохранить добросердие, то есть светоносное состояние сердца. Нелегко помогать или делиться знанием, не ожидая ни признательности, ни благодарности, ни даже доброго отношения взамен. Многие получившие часто платят за это самой черной неблагодарностью и злобствованием. Но только предательство и оскорбление Иерархии непоправимо и лишает права на помощь и связь. Все прочее не может служить препятствием к тому, чтобы помощь им, неблагодарным, не прерывалась, даже несмотря на проявленное недружелюбие. Конечно, если по каналу к ним открытого сердца текут злоба, осуждение и недовольство в ответ на посылаемый Свет, то следует соблюдать целесообразность и «не метать бисера». Слова о попирающих жемчуг знания пятою невежества по-прежнему остаются в силе. И хорошо, когда получившие платят только равнодушием или забывчивостью, бывает и хуже. Несущие Знание людям пусть не рассчитывают на получение мзды даже в виде признательности и благодарности. Тем более будет ценно это редкое качество в немногих, свет получивших от вас.</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859.</w:t>
      </w:r>
      <w:r w:rsidR="000D6386" w:rsidRPr="000D6386">
        <w:t xml:space="preserve"> (544). </w:t>
      </w:r>
      <w:r w:rsidR="00451AC2" w:rsidRPr="00451AC2">
        <w:rPr>
          <w:b/>
        </w:rPr>
        <w:t>(М.А.Й.).</w:t>
      </w:r>
      <w:r w:rsidR="000D6386" w:rsidRPr="000D6386">
        <w:t xml:space="preserve"> Если Учителя Света не Отвергают к Ним приходящих, несмотря на все их недостатки и даже пороки, то и подходящим к Учению Жизни не следует недостатки и пороки считать условием, делающим их непригодными. Преодолимо все. И имеющий недостатки и преодолевающий их имеет более заслуг, чем не имеющий их и стоящий на месте. Отсюда вывод только один</w:t>
      </w:r>
      <w:r w:rsidR="000D6386">
        <w:t xml:space="preserve"> — </w:t>
      </w:r>
      <w:r w:rsidR="000D6386" w:rsidRPr="000D6386">
        <w:t>идущему и преодолевающему, то есть победителю, прощается всё.</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860.</w:t>
      </w:r>
      <w:r w:rsidR="000D6386" w:rsidRPr="000D6386">
        <w:t xml:space="preserve"> </w:t>
      </w:r>
      <w:r w:rsidR="00451AC2" w:rsidRPr="00451AC2">
        <w:rPr>
          <w:b/>
        </w:rPr>
        <w:t>(Гуру).</w:t>
      </w:r>
      <w:r w:rsidR="000D6386" w:rsidRPr="000D6386">
        <w:t xml:space="preserve"> Ускорению событий порадуемся. Неизбежности будущего поймем как наступление нового цикла. </w:t>
      </w:r>
      <w:r w:rsidR="000D6386" w:rsidRPr="000D6386">
        <w:lastRenderedPageBreak/>
        <w:t>Стихии и элементы, и вся в целом планета принимают самое близкое и деятельное участие в этом процессе. Тело планеты созвучит происходящему, тоже преображаясь под воздействием пространственных энергий. Мир есть единое целое, и человечество и Земля участвуют неотделимо в идущем переустройстве.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861.</w:t>
      </w:r>
      <w:r w:rsidR="000D6386" w:rsidRPr="000D6386">
        <w:t xml:space="preserve"> </w:t>
      </w:r>
      <w:r w:rsidR="00451AC2" w:rsidRPr="00451AC2">
        <w:rPr>
          <w:b/>
        </w:rPr>
        <w:t>(Дек. 2).</w:t>
      </w:r>
      <w:r w:rsidR="000D6386" w:rsidRPr="000D6386">
        <w:t xml:space="preserve"> Семеричность звуковой шкалы с ее семью основными и пятью дополнительными нотами повторяется в той же последовательности и в шкале цветовой, и в периодической шкале химических элементов. К ним можно еще добавить шкалу ароматов, шкалу вкусовую и так далее и далее. Каждому звуку соответствует цвет, вкус и аромат. Каждый элемент имеет свой цвет, или окраску. Цвета спектра захватывают его видимую и невидимую сферы. Лучи планет имеют определенный спектр. Карта гороскопа заключена в угловых соотношениях лучей в сущности новорожденного. Ею определяется состав крови и элементов, из которых строится физическое тело. Металлы и минералы, входящие в состав тела, находятся в точном соответствии со звездною картою человека. Болезнь и здоровье обуславливаются гармонией составных частей. Лечение состоит в том, что в организм вводятся недостающие элементы. Цвет и окраска ауры зависят от наличия определенного соотношения элементов. Цвет, звук, аромат и созвучные элементы, пополняя недостающие, уничтожают заболевания. Дать по соответствию и то, что недостает</w:t>
      </w:r>
      <w:r w:rsidR="000D6386">
        <w:t xml:space="preserve"> — </w:t>
      </w:r>
      <w:r w:rsidR="000D6386" w:rsidRPr="000D6386">
        <w:t>значит восстановить равновесие, или здоровье, организма. Тело, предпочитая некоторые виды пищи, ароматы и звуки, порой лучше доктора знает, чего ему недостает. Знают это даже собаки, находящие нужные им целебные травы и лечащие себя ими. Знают и дикие животные, стремящиеся на солончаки. Каждая целебная трава имеет свой особый минеральный состав, свой цвет, свою ауру, дополняя при приеме то, чего недостает в больном теле. По составу крови и элементов тела живые организмы можно делить на классы. Не только по стихиям земли, воды, воздуха и огня различаются люди, но и по цветовой, звуковой и ароматической гамме. Впрочем, эти деления распространяются много шире, чем это представляет себе самое богатое воображение. По шкале семеричности существует точное соответствие между химическими элементами, ароматом, звуком, цветом, лучами планет и всем тем, что проявлено в мире. Закон соответствий</w:t>
      </w:r>
      <w:r w:rsidR="000D6386">
        <w:t xml:space="preserve"> — </w:t>
      </w:r>
      <w:r w:rsidR="000D6386" w:rsidRPr="000D6386">
        <w:t xml:space="preserve">это область науки будущего, и притом одна из самых важных и увлекательных. Древние многое знали из этой области. Если медь можно определить по запаху и на вкус, то простая логика говорит о том, что и все прочие металлы и элементы обладают каждый своим запахом и ощутимы на вкус. При утонченности можно ощутить на вкус присутствие металла в Тонком Мире или в тонком его состоянии. Шкала проявленного многообразна и безгранична. Каждый элемент существует в семи состояниях, или аспектах. Вопрос о соответствии настолько широк и глубок, что не только в отдельной Записи, но даже и в целой книге </w:t>
      </w:r>
      <w:r w:rsidR="000D6386" w:rsidRPr="000D6386">
        <w:lastRenderedPageBreak/>
        <w:t>его невозможно исчерпать. Продолжение будет, если ему уделить должное время.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862.</w:t>
      </w:r>
      <w:r w:rsidR="000D6386" w:rsidRPr="000D6386">
        <w:t xml:space="preserve"> </w:t>
      </w:r>
      <w:r w:rsidR="00451AC2" w:rsidRPr="00451AC2">
        <w:rPr>
          <w:b/>
        </w:rPr>
        <w:t>(М.А.Й.).</w:t>
      </w:r>
      <w:r w:rsidR="000D6386" w:rsidRPr="000D6386">
        <w:t xml:space="preserve"> Область Сокровенного Знания настолько широка, что не только одной, но даже и многих жизней не хватит, чтобы ей овладеть. Трудность в том, что школа жизни есть «а school of learning by becoming</w:t>
      </w:r>
      <w:r w:rsidR="008833A8">
        <w:rPr>
          <w:rStyle w:val="FootnoteReference"/>
        </w:rPr>
        <w:footnoteReference w:id="29"/>
      </w:r>
      <w:r w:rsidR="000D6386" w:rsidRPr="000D6386">
        <w:t>», то есть изучение идет путем становления изучающего тем, или усвоением того, что он изучает, путем трансмутации своей сущности в соответствии с усвояемым знанием. Именно впитать в себя знание так, чтобы оно стало частью сущности изучающего, так, чтобы изучающий собой мог являть истинность изучаемого предмета, то есть являть собою Истину. О знании легко говорить, труднее его усваивать, но трудно невероятно являть собою Истину Сокровенного Знания, ибо утверждается оно рукой и ногой человеческой, то есть всей сущностью человека в его видимой и невидимой природе. Сказавший «Я Есмь Путь, Истина и Жизнь» Являл Собою эту Истину Сокровенного Знания. Те, кто стоит на Лестнице Иерархии Света, являют ее по степени той высоты, которой они достигли. Огненное стремление знать и изучать в признанном ученике сочетается со стремлением являть собою истину утверждаемых знаний. Знать и являть</w:t>
      </w:r>
      <w:r w:rsidR="000D6386">
        <w:t xml:space="preserve"> — </w:t>
      </w:r>
      <w:r w:rsidR="000D6386" w:rsidRPr="000D6386">
        <w:t>вот признак истинного ученичества. По нему узнаете тех, кто идет за Владыкой.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863.</w:t>
      </w:r>
      <w:r w:rsidR="000D6386" w:rsidRPr="000D6386">
        <w:t xml:space="preserve"> </w:t>
      </w:r>
      <w:r w:rsidR="00451AC2" w:rsidRPr="00451AC2">
        <w:rPr>
          <w:b/>
        </w:rPr>
        <w:t>(Гуру).</w:t>
      </w:r>
      <w:r w:rsidR="000D6386" w:rsidRPr="000D6386">
        <w:t xml:space="preserve"> Бывает так, что Учитель Насыщает эманациями Своей Ауры то помещение, где живет ученик. Учитель не Воздействует прямо на сознание или волю ученика, но, наполняя своим Лучом атмосферу вокруг, создает такие условия, когда ученик свободно черпает от них столько, сколько может вместить. Следуя примеру Учителя, лучше всего избегать прямых воздействий на волю окружающих, выбирая наилучший метод косвенного воздействия. Способ построения безлично воздействующего терафима правилен. Надо только его укреплять ритмом. Этот метод исключает неизбежность обратного удара, ибо личность не подвергается прямому воздействию и воля ее не подавляется.</w:t>
      </w:r>
    </w:p>
    <w:p w:rsidR="00D8779F" w:rsidRDefault="00D8779F" w:rsidP="000D6386"/>
    <w:p w:rsidR="000D6386" w:rsidRPr="000D6386" w:rsidRDefault="000C1121" w:rsidP="000D6386">
      <w:r w:rsidRPr="000C1121">
        <w:rPr>
          <w:b/>
        </w:rPr>
        <w:t>1965</w:t>
      </w:r>
      <w:r>
        <w:rPr>
          <w:b/>
        </w:rPr>
        <w:t xml:space="preserve"> г. </w:t>
      </w:r>
      <w:r w:rsidR="00C515BC" w:rsidRPr="00C515BC">
        <w:rPr>
          <w:b/>
        </w:rPr>
        <w:t>864.</w:t>
      </w:r>
      <w:r w:rsidR="000D6386" w:rsidRPr="000D6386">
        <w:t xml:space="preserve"> </w:t>
      </w:r>
      <w:r w:rsidR="00451AC2" w:rsidRPr="00451AC2">
        <w:rPr>
          <w:b/>
        </w:rPr>
        <w:t>(Дек. 3).</w:t>
      </w:r>
      <w:r w:rsidR="000D6386" w:rsidRPr="000D6386">
        <w:t xml:space="preserve"> Мысли приходят, и мысли уходят, но они образуют внутреннее содержание человека. Довольно абстракций. Мысль, мысленный образ представляет собою яркую и определенную картину, рождающуюся от восприятий окружающего и связывающую человека с тем местом, домом и обстановкой, в которой он живет. Сидя в своей комнате и закрыв глаза, он сознательно, подсознательно, бессознательно, вольно или невольно наполняет свое сознание картинами пола, потолка, стен, мебели и дома, в котором живет, дома, улицы, города и местности. Эти картины в общей сумме дают ему представление о том, что его </w:t>
      </w:r>
      <w:r w:rsidR="000D6386" w:rsidRPr="000D6386">
        <w:lastRenderedPageBreak/>
        <w:t>окружает. К этому добавляются ощущения тепла или холода, запахи и все прочие восприятия зрения, вкуса, обоняния, осязания, словом, всех чувств. Он очень крепко связан этими картинами и ощущениями со своим местожительством, ибо оно определяется ими, особенно зрительными представлениями. Если их изменить и ярко представить себя сидящим в комнате знакомого в другом конце города, то, если этот знакомый обладает ясновидением, он увидит, что в его комнате находится другой человек, но не в физическом теле. При опыте и тренировке перенесение сознания в другое место без передвижения тела возможно. Части духа в той или иной степени выделяются на расстояние. Выделение тонкого тела, сознательное и полное, следует тому же принципу. Сознание крепко связано с местом, где находится плотное тело, картинами подробностей данного места. Можно связать сознание картинами места, совершенно другого, исключив из него, то есть из сознания, картины непосредственного окружения. И тогда сознание освобождается от привязи к тому пункту, где пребывает плотное тело. Все дело в умении освободить сознание от мысленных картин одного порядка и заменить их другими, столь же яркими и убедительными. Не так уж трудно, сидя в идущем поезде, представить себе, что он двигается в обратном направлении. Не так уж трудно представить себя, находясь, скажем, в Крыму, сидящим где-нибудь на берегу северного моря. Этот перенос сознания облегчается тренировкой мысли. Мысленные полеты очень полезны, и хорошо при этом представлять себя в любой точке земного шара как действительно находящимся там, и, конечно, не в физическом теле. Дух вездесущ, то есть в духе можно быть где угодно, представляя себя в данном месте. Все дело в силе воображения и тренировке мысли. И, помогая больному далекому другу и посылая ему целительные вибрации, можно ярко представить себя сидящим около его изголовья, и друг может увидеть того, кто ему помогает. Мысль явно касается каждого предмета, человека или места, к которому устремлена. Замените мир образов окружающего вас места миром образов совершенно другой местности, и сознание коснется ее, а при выделении тонкого тела [сможет] воспринять целый ряд совершенно иных впечатлений, полученных из этой местности. Но трудно представить себя сидящим даже в соседней комнате или вне дома, если тело находится на месте. Опыт углубит восприятия, и перенос сознания станет возможным. В данном случае говорится не о выделениях астрала, но о возможностях сознания и о посылках частей духа. Выделения астрала</w:t>
      </w:r>
      <w:r w:rsidR="000D6386">
        <w:t xml:space="preserve"> — </w:t>
      </w:r>
      <w:r w:rsidR="000D6386" w:rsidRPr="000D6386">
        <w:t>это психизм, ненужный и вредный без Учителя, но посылки духа, и перенос сознания, и мысленные полеты есть подготовка к овладению новыми возможностями духа.</w:t>
      </w:r>
    </w:p>
    <w:p w:rsidR="00D8779F" w:rsidRDefault="00D8779F" w:rsidP="000D6386"/>
    <w:p w:rsidR="000D6386" w:rsidRPr="000D6386" w:rsidRDefault="000C1121" w:rsidP="000D6386">
      <w:r w:rsidRPr="000C1121">
        <w:rPr>
          <w:b/>
        </w:rPr>
        <w:t>1965</w:t>
      </w:r>
      <w:r>
        <w:rPr>
          <w:b/>
        </w:rPr>
        <w:t xml:space="preserve"> г. </w:t>
      </w:r>
      <w:r w:rsidR="00C515BC" w:rsidRPr="00C515BC">
        <w:rPr>
          <w:b/>
        </w:rPr>
        <w:t>865.</w:t>
      </w:r>
      <w:r w:rsidR="000D6386" w:rsidRPr="000D6386">
        <w:t xml:space="preserve"> (545). </w:t>
      </w:r>
      <w:r w:rsidR="00451AC2" w:rsidRPr="00451AC2">
        <w:rPr>
          <w:b/>
        </w:rPr>
        <w:t>(М.А.Й.).</w:t>
      </w:r>
      <w:r w:rsidR="000D6386" w:rsidRPr="000D6386">
        <w:t xml:space="preserve"> Сознание растет медленно. Только целый ряд многолетних усилий может дать результат. Упорство, труд и несломимое устремление облегчают задачу. Все в духе. И рост </w:t>
      </w:r>
      <w:r w:rsidR="000D6386" w:rsidRPr="000D6386">
        <w:lastRenderedPageBreak/>
        <w:t>сознания</w:t>
      </w:r>
      <w:r w:rsidR="000D6386">
        <w:t xml:space="preserve"> — </w:t>
      </w:r>
      <w:r w:rsidR="000D6386" w:rsidRPr="000D6386">
        <w:t>в духе. Осознание свойств духа расширяет сознание. Надо понять невозможность многих явлений на плане физическом и возможность их в духе. В воображении и мыслях возможно все и все достижимо. Мысль есть огонь духа в проявлении. Учитесь действовать мыслью. Решение в мысли.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866.</w:t>
      </w:r>
      <w:r w:rsidR="000D6386" w:rsidRPr="000D6386">
        <w:t xml:space="preserve"> (546). </w:t>
      </w:r>
      <w:r w:rsidR="00451AC2" w:rsidRPr="00451AC2">
        <w:rPr>
          <w:b/>
        </w:rPr>
        <w:t>(Гуру).</w:t>
      </w:r>
      <w:r w:rsidR="000D6386" w:rsidRPr="000D6386">
        <w:t xml:space="preserve"> Будем помнить, что в Мире Надземном действует мысль, действуем мыслью и мыслью живем. Мысль там связана только лишь нашим невежеством и освобождена знанием. Но и в невежестве, и в знании она действует в пределах, или границах, своей связанности или свободы. Указ Учителя</w:t>
      </w:r>
      <w:r w:rsidR="000D6386">
        <w:t xml:space="preserve"> — </w:t>
      </w:r>
      <w:r w:rsidR="000D6386" w:rsidRPr="000D6386">
        <w:t>раскрепостить, то есть освободить, мысль, и не когда-то где-то там, после, а именно здесь, на Земле, и сейчас.</w:t>
      </w:r>
    </w:p>
    <w:p w:rsidR="00451AC2" w:rsidRDefault="00451AC2" w:rsidP="000D6386"/>
    <w:p w:rsidR="000D6386" w:rsidRPr="000D6386" w:rsidRDefault="000D6386" w:rsidP="000B7526">
      <w:pPr>
        <w:pStyle w:val="Quote"/>
      </w:pPr>
      <w:r w:rsidRPr="000D6386">
        <w:t>Во сне много летал над залитыми водой тротуарами, над грязной дрогой, над лесом и в лесу, над рекой и через реку. Сперва легко и свободно, потом труднее. Летал невысоко. Видел Коку</w:t>
      </w:r>
      <w:r w:rsidR="008833A8">
        <w:rPr>
          <w:rStyle w:val="FootnoteReference"/>
        </w:rPr>
        <w:footnoteReference w:id="30"/>
      </w:r>
      <w:r w:rsidRPr="000D6386">
        <w:t>. Проходил сквозь стену. Вылетал в окно. Встречался с людьми. Накануне летал мысленно, перенося с собою сознание в то место, где летал.</w:t>
      </w:r>
    </w:p>
    <w:p w:rsidR="000D6386" w:rsidRPr="000D6386" w:rsidRDefault="000C1121" w:rsidP="000D6386">
      <w:r w:rsidRPr="000C1121">
        <w:rPr>
          <w:b/>
        </w:rPr>
        <w:t>1</w:t>
      </w:r>
      <w:r>
        <w:rPr>
          <w:b/>
          <w:lang w:val="en-US"/>
        </w:rPr>
        <w:t>965</w:t>
      </w:r>
      <w:r>
        <w:rPr>
          <w:b/>
        </w:rPr>
        <w:t xml:space="preserve"> г. </w:t>
      </w:r>
      <w:r w:rsidR="00C515BC" w:rsidRPr="00C515BC">
        <w:rPr>
          <w:b/>
        </w:rPr>
        <w:t>867.</w:t>
      </w:r>
      <w:r w:rsidR="000D6386" w:rsidRPr="000D6386">
        <w:t xml:space="preserve"> </w:t>
      </w:r>
      <w:r w:rsidR="00451AC2" w:rsidRPr="00451AC2">
        <w:rPr>
          <w:b/>
        </w:rPr>
        <w:t>(Дек. 4).</w:t>
      </w:r>
      <w:r w:rsidR="000D6386" w:rsidRPr="000D6386">
        <w:t xml:space="preserve"> После каждого нового достижения следует испытание как бы на его прочность, или на утверждение в нем, или на удержание завоевания.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868.</w:t>
      </w:r>
      <w:r w:rsidR="000D6386" w:rsidRPr="000D6386">
        <w:t xml:space="preserve"> Сын Мой, груз прошлого мешает более быстрому продвижению, равно как и феноменальной стороне явлений. Можно смотреть на это как на средство самозащиты сознания, ибо с ростом сознания растут и возможности в обоих направлениях, то есть в сторону добра и в сторону зла. Испытания необходимы для выяснения степени решимости духа не подчиняться своим накоплениям, то есть не быть побеждаемым ими. Каждая победа над ним служит ручательством дальнейших достижений. Когда осознана опасность сора на пороге каждой новой ступени, освобождение от него становится легче. Многие нежелательные свойства характера очень прилипчивы, словно отравленная жгущая одежда Геракла</w:t>
      </w:r>
      <w:r w:rsidR="000D6386">
        <w:t xml:space="preserve"> — </w:t>
      </w:r>
      <w:r w:rsidR="000D6386" w:rsidRPr="000D6386">
        <w:t>кажется и красивой, и привлекательной, но болезненно жжет, будучи одета. Но освободиться от них необходимо.</w:t>
      </w:r>
    </w:p>
    <w:p w:rsidR="00451AC2" w:rsidRDefault="00451AC2" w:rsidP="000D6386"/>
    <w:p w:rsidR="000D6386" w:rsidRPr="000D6386" w:rsidRDefault="000D6386" w:rsidP="000B7526">
      <w:pPr>
        <w:pStyle w:val="Quote"/>
      </w:pPr>
      <w:r w:rsidRPr="000D6386">
        <w:t>Очень тяжкие дни. Неизжитое поднимает голову, и темные наступают яро.</w:t>
      </w:r>
    </w:p>
    <w:p w:rsidR="000D6386" w:rsidRPr="000D6386" w:rsidRDefault="000C1121" w:rsidP="000D6386">
      <w:r w:rsidRPr="000C1121">
        <w:rPr>
          <w:b/>
        </w:rPr>
        <w:t>1</w:t>
      </w:r>
      <w:r>
        <w:rPr>
          <w:b/>
          <w:lang w:val="en-US"/>
        </w:rPr>
        <w:t>965</w:t>
      </w:r>
      <w:r>
        <w:rPr>
          <w:b/>
        </w:rPr>
        <w:t xml:space="preserve"> г. </w:t>
      </w:r>
      <w:r w:rsidR="00C515BC" w:rsidRPr="00C515BC">
        <w:rPr>
          <w:b/>
        </w:rPr>
        <w:t>869.</w:t>
      </w:r>
      <w:r w:rsidR="000D6386" w:rsidRPr="000D6386">
        <w:t xml:space="preserve"> (547). </w:t>
      </w:r>
      <w:r w:rsidR="00451AC2" w:rsidRPr="00451AC2">
        <w:rPr>
          <w:b/>
        </w:rPr>
        <w:t>(Дек. 5).</w:t>
      </w:r>
      <w:r w:rsidR="000D6386" w:rsidRPr="000D6386">
        <w:t xml:space="preserve"> В очень трудные дни, когда прошлые тяжкие токи тревожат, будем повторять Основы и утверждаться на них. Они непоколебимы, и от них никуда не уйти. И когда они твердо заложены в сознании и мысль около них, легко защититься от волн хаоса и темных нападений. Повторим их в себе: смерть тела </w:t>
      </w:r>
      <w:r w:rsidR="000D6386" w:rsidRPr="000D6386">
        <w:lastRenderedPageBreak/>
        <w:t>неизбежна, переход в Тонкий Мир</w:t>
      </w:r>
      <w:r w:rsidR="000D6386">
        <w:t xml:space="preserve"> — </w:t>
      </w:r>
      <w:r w:rsidR="000D6386" w:rsidRPr="000D6386">
        <w:t>тоже, перенос в этот мир всех своих накоплений и пребывание с ними</w:t>
      </w:r>
      <w:r w:rsidR="000D6386">
        <w:t xml:space="preserve"> — </w:t>
      </w:r>
      <w:r w:rsidR="000D6386" w:rsidRPr="000D6386">
        <w:t>тоже. Скала Иерархии Света и Учитель неотрицаемы, ибо жизнь на Земле дала в руки много знаков и свидетельств их существования. Так, сознание можно наполнить тем, что несомненно и что не от тьмы, но от Света. И выстоять можно в эти трудные дни.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870.</w:t>
      </w:r>
      <w:r w:rsidR="000D6386" w:rsidRPr="000D6386">
        <w:t xml:space="preserve"> (548). </w:t>
      </w:r>
      <w:r w:rsidR="00451AC2" w:rsidRPr="00451AC2">
        <w:rPr>
          <w:b/>
        </w:rPr>
        <w:t>(М.А.Й.).</w:t>
      </w:r>
      <w:r w:rsidR="000D6386" w:rsidRPr="000D6386">
        <w:t xml:space="preserve"> Два фокуса притяжения</w:t>
      </w:r>
      <w:r w:rsidR="000D6386">
        <w:t xml:space="preserve"> — </w:t>
      </w:r>
      <w:r w:rsidR="000D6386" w:rsidRPr="000D6386">
        <w:t>Фокус Света и фокус тьмы. Можно всегда дать себе ясный отчет, притяжение которого из них пересиливает, и, зная, пресекать вред в самом начале. Если промедлить, потом может оказаться слишком поздно и сил уже не хватит выбраться из черного омута.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871.</w:t>
      </w:r>
      <w:r w:rsidR="000D6386" w:rsidRPr="000D6386">
        <w:t xml:space="preserve"> (549). </w:t>
      </w:r>
      <w:r w:rsidR="00451AC2" w:rsidRPr="00451AC2">
        <w:rPr>
          <w:b/>
        </w:rPr>
        <w:t>(Гуру).</w:t>
      </w:r>
      <w:r w:rsidR="000D6386" w:rsidRPr="000D6386">
        <w:t xml:space="preserve"> Если мысль, какой бы хорошей и привлекательной она ни казалась, в конечном результате приводит к мыслям, явно непривлекательным и отемненным, значит, первоначальная мысль нехороша и ее следует выбросить из сознания. Много обманчивых и на поверхности безвредных мыслей кроют в себе вред. Нужно четкое распознавание.</w:t>
      </w:r>
    </w:p>
    <w:p w:rsidR="00D8779F" w:rsidRDefault="00D8779F" w:rsidP="000D6386"/>
    <w:p w:rsidR="000D6386" w:rsidRPr="000D6386" w:rsidRDefault="000D6386" w:rsidP="000B7526">
      <w:pPr>
        <w:pStyle w:val="Quote"/>
      </w:pPr>
      <w:r w:rsidRPr="000D6386">
        <w:t>Дни тяжкие необычайно.</w:t>
      </w:r>
    </w:p>
    <w:p w:rsidR="000D6386" w:rsidRPr="000D6386" w:rsidRDefault="000C1121" w:rsidP="000D6386">
      <w:r w:rsidRPr="000C1121">
        <w:rPr>
          <w:b/>
        </w:rPr>
        <w:t>1</w:t>
      </w:r>
      <w:r>
        <w:rPr>
          <w:b/>
          <w:lang w:val="en-US"/>
        </w:rPr>
        <w:t>965</w:t>
      </w:r>
      <w:r>
        <w:rPr>
          <w:b/>
        </w:rPr>
        <w:t xml:space="preserve"> г. </w:t>
      </w:r>
      <w:r w:rsidR="00C515BC" w:rsidRPr="00C515BC">
        <w:rPr>
          <w:b/>
        </w:rPr>
        <w:t>872.</w:t>
      </w:r>
      <w:r w:rsidR="000D6386" w:rsidRPr="000D6386">
        <w:t xml:space="preserve"> (550). </w:t>
      </w:r>
      <w:r w:rsidR="00451AC2" w:rsidRPr="00451AC2">
        <w:rPr>
          <w:b/>
        </w:rPr>
        <w:t>(Дек. 6).</w:t>
      </w:r>
      <w:r w:rsidR="000D6386" w:rsidRPr="000D6386">
        <w:t xml:space="preserve"> Когда свое становится тяжким невыносимо, лучше от него отойти, хотя бы на время, и погрузиться в Мое. Мир Мой и мир свой различаются по вибрациям и напряжению. Не надо их смешивать в одно. Атмосфера низин и в горах не одинакова. Если свое все оставить в низинах, атмосфера гор очистит и обновит сознание. Стены Башни можно считать очищающим фильтром. Перед стеною все свое оставляется, с тем чтобы сознание уподобилось чистому плату, который запечатлевает уже без искажения то, что идет от Нас. И тогда в Высшем Присутствии можно отказаться от личных попыток. В приемник сознания, переполненный своим личным содержанием, невозможно ничего влить и ничего добавить. Свое надо убрать и умерить, прежде чем воспринять от Меня. Остаются Основы как то, к чему можно добавить и во что можно вложить. Рождение вновь означает отвержение от всего, что было раньше, и принятие того, что заменяет его. Душу свою потерявший обретает ее. Душу поймем как вместилище низшего личного «я».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873.</w:t>
      </w:r>
      <w:r w:rsidR="000D6386" w:rsidRPr="000D6386">
        <w:t xml:space="preserve"> (551). (М.А.Й). Самозабвение, или самоотрешение, будет первым условием для полноты высших восприятий. Если свое доставляет радость и удовлетворение, не устремится дух к чему-то другому, но когда тяжесть личных переживаний становится уж слишком грузной, тогда хочется их сбросить и от них отойти. Может быть, тяжесть для того и дается, чтобы родилось неукротимое огненное стремление освободить дух от нее. Не найти освобождения в тех сферах, где родилась эта тягость. Надо выше подняться. </w:t>
      </w:r>
      <w:r w:rsidR="000D6386" w:rsidRPr="000D6386">
        <w:lastRenderedPageBreak/>
        <w:t>Трудно это возвышение духом над собою самим. Под собою самим подразумевается личное «я», мирок личных переживаний, мыслей, чувств и эмоций. Надо подняться над ним, просто отойдя от него, и, хотя бы на время, отбросив. Дух задыхается в темнице самости. Самоотвержение заключается в отрешении от нее.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874.</w:t>
      </w:r>
      <w:r w:rsidR="000D6386" w:rsidRPr="000D6386">
        <w:t xml:space="preserve"> (552). </w:t>
      </w:r>
      <w:r w:rsidR="00451AC2" w:rsidRPr="00451AC2">
        <w:rPr>
          <w:b/>
        </w:rPr>
        <w:t>(Гуру).</w:t>
      </w:r>
      <w:r w:rsidR="000D6386" w:rsidRPr="000D6386">
        <w:t xml:space="preserve"> Не странно ли то, что лохматые клубки мира личных пережитков мешают остроте и чистоте восприятия. Но это так. И в молитве, и в устремлении, и в работе на Общее Благо необходимо отойти от себя. Самость, это навязчивое и нудное чудище, упорно и всемерно мешает касаться Высшего Мира, сфер пространственной светящейся мысли мешает касаться. Самость</w:t>
      </w:r>
      <w:r w:rsidR="000D6386">
        <w:t xml:space="preserve"> — </w:t>
      </w:r>
      <w:r w:rsidR="000D6386" w:rsidRPr="000D6386">
        <w:t>враг номер один духу, идущему к Свету.</w:t>
      </w:r>
    </w:p>
    <w:p w:rsidR="00451AC2" w:rsidRDefault="00451AC2" w:rsidP="000D6386"/>
    <w:p w:rsidR="000D6386" w:rsidRPr="000D6386" w:rsidRDefault="000D6386" w:rsidP="000B7526">
      <w:pPr>
        <w:pStyle w:val="Quote"/>
      </w:pPr>
      <w:r w:rsidRPr="000D6386">
        <w:t>Во сне летал в саду, невысоко, на уровне крыши. Видел своего отца. За мной бегал Тобка и хватал за ноги.</w:t>
      </w:r>
    </w:p>
    <w:p w:rsidR="000D6386" w:rsidRPr="000D6386" w:rsidRDefault="000C1121" w:rsidP="000D6386">
      <w:r w:rsidRPr="000C1121">
        <w:rPr>
          <w:b/>
        </w:rPr>
        <w:t>1</w:t>
      </w:r>
      <w:r>
        <w:rPr>
          <w:b/>
          <w:lang w:val="en-US"/>
        </w:rPr>
        <w:t>965</w:t>
      </w:r>
      <w:r>
        <w:rPr>
          <w:b/>
        </w:rPr>
        <w:t xml:space="preserve"> г. </w:t>
      </w:r>
      <w:r w:rsidR="00C515BC" w:rsidRPr="00C515BC">
        <w:rPr>
          <w:b/>
        </w:rPr>
        <w:t>875.</w:t>
      </w:r>
      <w:r w:rsidR="000D6386" w:rsidRPr="000D6386">
        <w:t xml:space="preserve"> (553). </w:t>
      </w:r>
      <w:r w:rsidR="00451AC2" w:rsidRPr="00451AC2">
        <w:rPr>
          <w:b/>
        </w:rPr>
        <w:t>(Дек. 7).</w:t>
      </w:r>
      <w:r w:rsidR="000D6386" w:rsidRPr="000D6386">
        <w:t xml:space="preserve"> В Тонком Мире соблазнов, прельщений и всевозможных отвлекающих явлений бесконечно больше, чем в мире земном. Это и понятно, так как там безраздельно царствуют мысль и те образы мысли, которые близки созвучащими с ними сознанию. Сознание окружает ими себя по принципу сродства, притяжения и привычки и, сочетаясь с ними, погружается и живет в них. Трудно освобождаться от таких мыслей именно благодаря силе магнитного притяжения их к породившему их сознанию и тому, что они, в свою очередь, вовлекают его в сферы созвучных и родственных мыслей, порожденных и порождаемых другими сознаниями. Только сильное и упорное устремление к Учителю Света может преодолеть влекущую силу этих мыслеобразов. Представьте себе человека, вдруг получившего власть осуществлять все свои желания. Приблизительно в аналогичном положении оказывается в Тонком Мире дух, получивший творчество мыслей и могущий творить их в явных реальных формах, создающих для него окружающую его действительность. И каждый творит по направлениям мысли привычным, принятым и утвержденным еще на Земле. Хорошо, когда это направление устремлено к Свету, а если во тьму?!</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876.</w:t>
      </w:r>
      <w:r w:rsidR="000D6386" w:rsidRPr="000D6386">
        <w:t xml:space="preserve"> (554). </w:t>
      </w:r>
      <w:r w:rsidR="00451AC2" w:rsidRPr="00451AC2">
        <w:rPr>
          <w:b/>
        </w:rPr>
        <w:t>(М.А.Й.).</w:t>
      </w:r>
      <w:r w:rsidR="000D6386" w:rsidRPr="000D6386">
        <w:t xml:space="preserve"> Будем мыслить так, чтобы мыслями своими не устыдиться, когда станут видимы они явно. Учитель и так Видит мысленное творчество любимых учеников и Радуется, когда оно идет во имя Общего Блага. Когда мысль сверхлична, она лишена яда самости и не окрашена эмоциями личного характера. Мысль такая чиста. Поэтому лучший способ очищения мыслей</w:t>
      </w:r>
      <w:r w:rsidR="000D6386">
        <w:t xml:space="preserve"> — </w:t>
      </w:r>
      <w:r w:rsidR="000D6386" w:rsidRPr="000D6386">
        <w:t>это мысли о благе других, обо всем человечестве в целом, лишь бы только не были они о себе.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877.</w:t>
      </w:r>
      <w:r w:rsidR="000D6386" w:rsidRPr="000D6386">
        <w:t xml:space="preserve"> (555). </w:t>
      </w:r>
      <w:r w:rsidR="00451AC2" w:rsidRPr="00451AC2">
        <w:rPr>
          <w:b/>
        </w:rPr>
        <w:t>(Гуру).</w:t>
      </w:r>
      <w:r w:rsidR="000D6386" w:rsidRPr="000D6386">
        <w:t xml:space="preserve"> Самым точным и правильным изображением ада было бы воспроизведение тех образов мыслей, </w:t>
      </w:r>
      <w:r w:rsidR="000D6386" w:rsidRPr="000D6386">
        <w:lastRenderedPageBreak/>
        <w:t>которыми окружают себя умершие в теле люди, не изжившие своих страстей, и своих вожделений, и пороков. Все, что осуществлено на Земле, существует и в Мире Надземном или подземном. И люди, принимавшие участие на Земле в этих начинаниях, продолжают принимать в них участие и там. Только если на Земле есть какие-то преграды, то там кажущееся осуществление дается более легко с помощью мысли. Призрачность этих осуществлений не понимается низкими духами, и страдания от невозможности удовлетворить свои вожделения тяжки необычайно и превосходят всякое воображение. Каждый жнет то, что сеет.</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878.</w:t>
      </w:r>
      <w:r w:rsidR="000D6386" w:rsidRPr="000D6386">
        <w:t xml:space="preserve"> (556). </w:t>
      </w:r>
      <w:r w:rsidR="00451AC2" w:rsidRPr="00451AC2">
        <w:rPr>
          <w:b/>
        </w:rPr>
        <w:t>(Дек. 8).</w:t>
      </w:r>
      <w:r w:rsidR="000D6386" w:rsidRPr="000D6386">
        <w:t xml:space="preserve"> Часто приходится наблюдать, как самые пламенные устремления растворяются в серости обыденности. Как будто бы весь уклад жизни обычной обладает свойством тушить огни духа. Мы Указуем по этой причине обычность заменять необычным. Необычное разлито вокруг в тысячах незамечаемых явлений, окружающих нас. Все необычно, если глаз открыт, чтобы видеть. Умение усматривать нечто поверх серого покрывала обыденности свойственно открытому, расширенному сознанию. Разве звезды над головой</w:t>
      </w:r>
      <w:r w:rsidR="000D6386">
        <w:t xml:space="preserve"> — </w:t>
      </w:r>
      <w:r w:rsidR="000D6386" w:rsidRPr="000D6386">
        <w:t xml:space="preserve">обыденность? Но чтобы их лучи уловить, головы должны быть подняты кверху. Глаз видит то, на что устремлен. Устремление есть ключ от дверей тайного знания. Мысль, устремленная на нечто, выходящее за пределы обихода, растет и ширится в своем устремлении и обогащает сознание новыми нахождениями. Не феноменальная сторона решает вопрос о существовании Тонкого Мира, но умение наблюдать его проявления во всем, что вокруг. Невидимый Мир настолько тесно связан и переплетен с видимым, что границы разделяющей не существует. Мысль, например, невидима, но как ее отделить от видимого действия и где пограничная линия? Огонь нервного импульса, бегущий по каналу нерва, невидим, но как отделить его от движения рук или ног. Глаз, запечатлевая любой предмет, на который он смотрит, и молниеносно и автоматически отпечатанный на сетчатке образ передает в сознание, и предмет, таким образом сфотографированный глазом, становится мыслеобразом или картиною, картинным представлением уже не плотного, но Тонкого Мира. Примеров можно приводить множество. Было бы только желание мыслить в избранном направлении, а иллюстраций будет без конца, ибо все, что существует в плотном мире, тем самым существует и в Мире Тонком, и связь между этими двумя видами существования вещей и явлений нерасторжима и прочна. И даже тогда, когда предмет или явление перестают существовать в мире плотном, они продолжают свое бытие в Мире Тонком, ибо в природе не исчезает ничто и не может исчезнуть. Так существование видимого и Невидимого миров идет рядом, только в плоскостях разных, и идет неотделимо друг от друга. Сожгите любой предмет. Он исчез из поля зрения видимости, но продолжает существовать </w:t>
      </w:r>
      <w:r w:rsidR="000D6386" w:rsidRPr="000D6386">
        <w:lastRenderedPageBreak/>
        <w:t>даже в памяти человека. Но человеческая память есть только аспект, несовершенный и ограниченный, великой и неограниченной памяти природы, которая запечатлевает все и никогда ничего не забывает. Только направьте мысль в области необычного, и знание начнет притекать по каналам притяжения мысли.</w:t>
      </w:r>
    </w:p>
    <w:p w:rsidR="00D8779F" w:rsidRDefault="00D8779F" w:rsidP="000D6386"/>
    <w:p w:rsidR="000D6386" w:rsidRPr="000D6386" w:rsidRDefault="000C1121" w:rsidP="000D6386">
      <w:r w:rsidRPr="000C1121">
        <w:rPr>
          <w:b/>
        </w:rPr>
        <w:t>1965</w:t>
      </w:r>
      <w:r>
        <w:rPr>
          <w:b/>
        </w:rPr>
        <w:t xml:space="preserve"> г. </w:t>
      </w:r>
      <w:r w:rsidR="00C515BC" w:rsidRPr="00C515BC">
        <w:rPr>
          <w:b/>
        </w:rPr>
        <w:t>879.</w:t>
      </w:r>
      <w:r w:rsidR="000D6386" w:rsidRPr="000D6386">
        <w:t xml:space="preserve"> </w:t>
      </w:r>
      <w:r w:rsidR="00451AC2" w:rsidRPr="00451AC2">
        <w:rPr>
          <w:b/>
        </w:rPr>
        <w:t>(М.А.Й.).</w:t>
      </w:r>
      <w:r w:rsidR="000D6386" w:rsidRPr="000D6386">
        <w:t xml:space="preserve"> Правдивое изложение исторических фактов, конечно, всегда хорошо. Но если они искажают или подрывают основы, то какая уж тут правдивость. Начатая правда приводит тогда к неправде. Но кощунство на Высшие Облики недопустимо, какими бы фактами ни прикрывались подобные псевдорассуждения. Чтобы определить значение явления, нужно его понимать и уметь среди груды отбросов отобрать действительные жемчужины. Тот, кто отрицает Основы, не в состоянии этого сделать. Факты хороши и убийственны для тьмы в руках знающего. Но в руках невежды могут легко послужить тьме.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880.</w:t>
      </w:r>
      <w:r w:rsidR="000D6386" w:rsidRPr="000D6386">
        <w:t xml:space="preserve"> (557). </w:t>
      </w:r>
      <w:r w:rsidR="00451AC2" w:rsidRPr="00451AC2">
        <w:rPr>
          <w:b/>
        </w:rPr>
        <w:t>(Гуру).</w:t>
      </w:r>
      <w:r w:rsidR="000D6386" w:rsidRPr="000D6386">
        <w:t xml:space="preserve"> От Основ нельзя отходить, хотя бы колебался весь мир. Основы</w:t>
      </w:r>
      <w:r w:rsidR="000D6386">
        <w:t xml:space="preserve"> — </w:t>
      </w:r>
      <w:r w:rsidR="000D6386" w:rsidRPr="000D6386">
        <w:t>это рамки существования духа. Исходить в мышлении можно только от них. И тогда заблуждение невозможно. Основы служат как бы канвой, на которой ткется узор духа. Без Основы его не соткать.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881.</w:t>
      </w:r>
      <w:r w:rsidR="000D6386" w:rsidRPr="000D6386">
        <w:t xml:space="preserve"> (558). </w:t>
      </w:r>
      <w:r w:rsidR="00451AC2" w:rsidRPr="00451AC2">
        <w:rPr>
          <w:b/>
        </w:rPr>
        <w:t>(Дек. 9).</w:t>
      </w:r>
      <w:r w:rsidR="000D6386" w:rsidRPr="000D6386">
        <w:t xml:space="preserve"> Когда человек погружается в воспоминания о прошлом, о том, чего уже нет, не существует в плотном, видимом мире, он живет в эти минуты в Мире Невидимом, Тонком. Когда им всецело владеет какая-либо идея и он не видит и не слышит то, что происходит вокруг, он живет в Мире Незримом. Сознание человека находится постоянно в сфере обоих миров, погружаясь то в один, то в другой, то находясь как бы посреди, на границе обоих. А так как эта граница весьма условна, то человека можно считать обитателем двух миров. Их соединение происходит в сознании, которое является сферою их объединения. Происходит это бессознательно, ибо он не отдает себе отчета в сущности происходящего. Новая Эпоха идет под знаком объединения двух миров, и бессознательные процессы необходимо перевести в сознательные, в полном понимании их значения. От человека требуется осознание тех явлений, о которых он раньше не думал, хотя и сталкивался с ними постоянно. Тайна зерна до сих пор не раскрыта, хотя человек пользуется им в течение многих веков. И сам человек являет собою Великую Тайну, не постигая ее. И однако живет, и думает, и медленно, медленно раскрывает себя в процессе эволюции духа. История имеет дело с прошлым, с тем, чего нет, но что было. Нет, но было. Изучает то, чего нет. Нужно вдуматься в нелепость создавшегося положения, чтобы понять, что нельзя изучать то, чего нет. А если что-то все-таки изучается, значит, оно существует. Когда-то придется признать, что прошлое существует, </w:t>
      </w:r>
      <w:r w:rsidR="000D6386" w:rsidRPr="000D6386">
        <w:lastRenderedPageBreak/>
        <w:t>что существует оно в настоящем, но только не видимо для глаза земного. Мы доступ Имеем к свиткам Акаши и Можем сознательно в них погружаться, вызывая картины прошлого во всей их реальности. Другое тонкое состояние человека, именуемое сном, не менее интересно и поучительно. Сознание, земное сознание, прерывается, а человек продолжает жить. Перерыв сознания отнюдь не означает смерти человека. Если бы только помнить мог человек, что с ним происходит во время сна. Прорывы бывают в Мир Тонкий, но сравнительно редко, но к ним нет должного отношения и внимания. А где живет сознание загипнотизированного субъекта и почему для него кажущийся ему мир представляется более действительным, чем тот, который его окружает и который видим Мы, но не видит он, погруженный в Мир Тонкий? Опять тайна разных состояний сознания человека. Мы окружены тайнами, но к ним так привыкли, и они стали для нас столь обычными, что за покровом обычности скрылся лик тайны. Люди словно бы ослепли. И только немногие зрячие пытаются вывести их из этого искусственного и не замечаемого ими тупика. Мысль... новая тайна. Но думают все, у всех свои мысли. И мысль</w:t>
      </w:r>
      <w:r w:rsidR="000D6386">
        <w:t xml:space="preserve"> — </w:t>
      </w:r>
      <w:r w:rsidR="000D6386" w:rsidRPr="000D6386">
        <w:t>это чудо природы, этот апофеоз активности духа</w:t>
      </w:r>
      <w:r w:rsidR="000D6386">
        <w:t xml:space="preserve"> — </w:t>
      </w:r>
      <w:r w:rsidR="000D6386" w:rsidRPr="000D6386">
        <w:t>сведена на незамечаемую обычность, даже не подлежащую изучению официальной наукой. Да и сам аппарат человеческого тела со всей сложностью его нервной и психической организации находится в полном небрежении. Физиология не связывается с психофизиологией, а последняя</w:t>
      </w:r>
      <w:r w:rsidR="000D6386">
        <w:t xml:space="preserve"> — </w:t>
      </w:r>
      <w:r w:rsidR="000D6386" w:rsidRPr="000D6386">
        <w:t>с мыслью и сознанием, как будто бы болезнь</w:t>
      </w:r>
      <w:r w:rsidR="000D6386">
        <w:t xml:space="preserve"> — </w:t>
      </w:r>
      <w:r w:rsidR="000D6386" w:rsidRPr="000D6386">
        <w:t>это одно, а человек и сознание</w:t>
      </w:r>
      <w:r w:rsidR="000D6386">
        <w:t xml:space="preserve"> — </w:t>
      </w:r>
      <w:r w:rsidR="000D6386" w:rsidRPr="000D6386">
        <w:t>нечто совершенно другое. За болезнью не видят ни человека, ни сознания, ни мысли, которая весьма часто является причиной нарушения равновесия организма, то есть болезни. Жизнь поставит человечество лицом к лицу со всеми этими загадками, и их придется решать, ибо иного выхода не будет. И тогда начнется Великая Революция в области науки и Великая Революция в сознании человечества.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882.</w:t>
      </w:r>
      <w:r w:rsidR="000D6386" w:rsidRPr="000D6386">
        <w:t xml:space="preserve"> </w:t>
      </w:r>
      <w:r w:rsidR="00451AC2" w:rsidRPr="00451AC2">
        <w:rPr>
          <w:b/>
        </w:rPr>
        <w:t>(М.А.Й.).</w:t>
      </w:r>
      <w:r w:rsidR="000D6386" w:rsidRPr="000D6386">
        <w:t xml:space="preserve"> Реально ли это каждодневное обращение к Высшим и следующие за ними моменты Общения? Да, реально, но не в измерениях плотного мира, хотя страницы, заполненные Записями, дают уже и вполне осязаемые и видимые результаты этих общений. Сам процесс невидим, но следствия его явны. Так невидимость становится видимой реальностью. Процесс претворения невидимых мыслей в реальные плотные формы видимого мира можно проследить на строительстве любого промышленного объекта. Не в тонких бесплотных формах, но в виде заводов и фабрик, плотин, гидростанций, новых городов, каналов и прочих созданий человеческого духа и мысли утверждаются они на Земле. Но все зачинается мыслью и в мыслях. Мощь мысли надо понять. Как бы заново надо подойти к тому, что давно всем известно, но совершенно не понимается. И Солнце, и звезды видят и видели </w:t>
      </w:r>
      <w:r w:rsidR="000D6386" w:rsidRPr="000D6386">
        <w:lastRenderedPageBreak/>
        <w:t>люди, но сколь же различно было их восприятие и сколько споров и борьбы было вокруг несомненного.</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883.</w:t>
      </w:r>
      <w:r w:rsidR="000D6386" w:rsidRPr="000D6386">
        <w:t xml:space="preserve"> (559). </w:t>
      </w:r>
      <w:r w:rsidR="00451AC2" w:rsidRPr="00451AC2">
        <w:rPr>
          <w:b/>
        </w:rPr>
        <w:t>(Гуру).</w:t>
      </w:r>
      <w:r w:rsidR="000D6386" w:rsidRPr="000D6386">
        <w:t xml:space="preserve"> Зрительное ощущение усиливается звуковым и всеми прочими восприятиями, идущими через остальные органы чувств. Когда гамма их обладает полнотой всех органов чувств, то и восприятие становится полным и законченным. Восприятия физического мира требуют полноты участия всех физических органов чувств, восприятия тонкие</w:t>
      </w:r>
      <w:r w:rsidR="000D6386">
        <w:t xml:space="preserve"> — </w:t>
      </w:r>
      <w:r w:rsidR="000D6386" w:rsidRPr="000D6386">
        <w:t>чувств тонких. Так разделим шкалу восприятий на тонкую и плотную. Звуки плотного мира воспринимаются ухом. Но можно в сознании заставить прозвучать неслышно накануне слышанную мелодию. Можно вспомнить тембр голоса умершего друга. Много тонких звуков можно воспроизвести в сознании как бы мысленно. Великие композиторы слышали целые беззвучные пространственные симфонии и облекали их уже в звуки земные. Эти неслышные звуки порою явно слышимы тонким слухом. При засыпании часто слышны чьи-то голоса и мелькают незнакомые лица. Мир Тонкий уявляет себя в восприятиях явных, но отличных от обычных восприятий земных. Только будучи неотрицаем в сознании, начнет Тонкий Мир</w:t>
      </w:r>
      <w:r w:rsidR="000B7526">
        <w:t xml:space="preserve"> </w:t>
      </w:r>
      <w:r w:rsidR="000D6386" w:rsidRPr="000D6386">
        <w:t>проявляться. Неотрицание близко к приемлемости и осознанию, а осознание</w:t>
      </w:r>
      <w:r w:rsidR="000D6386">
        <w:t xml:space="preserve"> — </w:t>
      </w:r>
      <w:r w:rsidR="000D6386" w:rsidRPr="000D6386">
        <w:t>к овладению и близкому подходу.</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884.</w:t>
      </w:r>
      <w:r w:rsidR="000D6386" w:rsidRPr="000D6386">
        <w:t xml:space="preserve"> </w:t>
      </w:r>
      <w:r w:rsidR="00451AC2" w:rsidRPr="00451AC2">
        <w:rPr>
          <w:b/>
        </w:rPr>
        <w:t>(Дек. 10).</w:t>
      </w:r>
      <w:r w:rsidR="000D6386" w:rsidRPr="000D6386">
        <w:t xml:space="preserve"> &lt;... &gt; не кончилась и не кончится, пока дерущиеся не очистят место. Сами же</w:t>
      </w:r>
      <w:r w:rsidR="000D6386">
        <w:t xml:space="preserve"> — </w:t>
      </w:r>
      <w:r w:rsidR="000D6386" w:rsidRPr="000D6386">
        <w:t>мусорщики.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885.</w:t>
      </w:r>
      <w:r w:rsidR="000D6386" w:rsidRPr="000D6386">
        <w:t xml:space="preserve"> (560). </w:t>
      </w:r>
      <w:r w:rsidR="00451AC2" w:rsidRPr="00451AC2">
        <w:rPr>
          <w:b/>
        </w:rPr>
        <w:t>(Дек. 12).</w:t>
      </w:r>
      <w:r w:rsidR="000D6386" w:rsidRPr="000D6386">
        <w:t xml:space="preserve"> Каждый приблизившийся к Нам рано или поздно переходит черту, после которой назад уже нет возврата. Поясню одну из подробностей этого условия: предположим, что мышление перешедшего черту отделилось от Меня и его одолело неизжитое. Отходящий от Меня неизбежно попадает в объятия тьмы, которая постоянно наблюдает за каждым коснувшимся Света. По степени прельщения тьмою можно судить о глубине отделения от Меня. Это следует помнить каждому. Отойти можно, оторваться можно, и можно отвергнуть Меня, но тогда неизбежно погружение во тьму и предание себя тьме. Но кто же, коснувшийся Света, захочет предать себя темным?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886.</w:t>
      </w:r>
      <w:r w:rsidR="000D6386" w:rsidRPr="000D6386">
        <w:t xml:space="preserve"> (561). </w:t>
      </w:r>
      <w:r w:rsidR="00451AC2" w:rsidRPr="00451AC2">
        <w:rPr>
          <w:b/>
        </w:rPr>
        <w:t>(М.А.Й.).</w:t>
      </w:r>
      <w:r w:rsidR="000D6386" w:rsidRPr="000D6386">
        <w:t xml:space="preserve"> Даже дня одного без Владыки пробыть невозможно тому, кто установил с Ним каждодневный контакт. Без Него тьма. Не беда, коли есть недостатки. Не беда, если изжито не все. Лишь бы не отрываться от Него в сознании. В постоянном стремлении к Близости перемелется все, подлежащее очищению. Но все неизжитое усиливается тысячекратно при отдалении от Него. С Ним можно все победить, все преодолеть. Когда с Ним, замолкают голоса прошлого и утрачивают прелесть </w:t>
      </w:r>
      <w:r w:rsidR="000D6386" w:rsidRPr="000D6386">
        <w:lastRenderedPageBreak/>
        <w:t>свою и власть над сознанием. Но когда без Него, даже малое становится большим и кажется непреодолимым.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887.</w:t>
      </w:r>
      <w:r w:rsidR="000D6386" w:rsidRPr="000D6386">
        <w:t xml:space="preserve"> (562). </w:t>
      </w:r>
      <w:r w:rsidR="00451AC2" w:rsidRPr="00451AC2">
        <w:rPr>
          <w:b/>
        </w:rPr>
        <w:t>(Гуру).</w:t>
      </w:r>
      <w:r w:rsidR="000D6386" w:rsidRPr="000D6386">
        <w:t xml:space="preserve"> Силу тьмы познает к Свету идущий. Мощь тьмы Являет Учитель победившему ее. Понимать надо все злоухищрения, все уловки, все происки темных, охотящихся за каждым, кто хочет</w:t>
      </w:r>
      <w:r w:rsidR="000B7526">
        <w:t xml:space="preserve"> </w:t>
      </w:r>
      <w:r w:rsidR="000D6386" w:rsidRPr="000D6386">
        <w:t>идти против нее. Нужны дозор и способность распознавания того, что подбрасывается темными, всех ловушек ее, всех прельщений и всего, чем хочет она отвратить сознание от Единого Фокуса Света.</w:t>
      </w:r>
    </w:p>
    <w:p w:rsidR="000D6386" w:rsidRPr="000D6386" w:rsidRDefault="000D6386" w:rsidP="000B7526">
      <w:pPr>
        <w:pStyle w:val="Quote"/>
      </w:pPr>
      <w:r w:rsidRPr="000D6386">
        <w:t>Во сне кто-то пытался обессилить и повлиять на мышление. Видел много людей. Говорил о духовном. Потом начал с кем-то разговор о миссии В[ладимира] И[льича].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888.</w:t>
      </w:r>
      <w:r w:rsidR="000D6386" w:rsidRPr="000D6386">
        <w:t xml:space="preserve"> (563). </w:t>
      </w:r>
      <w:r w:rsidR="00451AC2" w:rsidRPr="00451AC2">
        <w:rPr>
          <w:b/>
        </w:rPr>
        <w:t>(Дек. 13).</w:t>
      </w:r>
      <w:r w:rsidR="000D6386" w:rsidRPr="000D6386">
        <w:t xml:space="preserve"> Сердце, 513.</w:t>
      </w:r>
    </w:p>
    <w:p w:rsidR="000D6386" w:rsidRPr="000D6386" w:rsidRDefault="000D6386" w:rsidP="000D6386">
      <w:r w:rsidRPr="000D6386">
        <w:t>Напрягается к Нам открытое сердце. Открытость означает приемлемость, то есть способность воспринимать. Конечно, все сторонние мысли мешают. Значение к Нам открытого сердца велико тем, что через него энергии Наши передаются в пространство, его окружающее. Нужен фокус принимающий, который служит передатчиком вибраций Света. Это условие требует осознания. Знать</w:t>
      </w:r>
      <w:r>
        <w:t xml:space="preserve"> — </w:t>
      </w:r>
      <w:r w:rsidRPr="000D6386">
        <w:t>еще не значит осознавать. Осознание означает почти овладение, то есть практическое применение знания. Мочь для этого надо. Знание без применения ни к чему. Готовность включает в себя способность и умение применять. Оружие духа должно быть в постоянной готовности его применить. Как же защититься, если нет готовности. Даже меч бесполезен за печкой или в чулане. Опасностей столько вокруг и столько темных злоделателей, что только во всеоружии, и полной готовности, и постоянном дозоре можно быть защищенным, и устоять в Свете, и в любую минуту дать должный отпор. Когда же читаемое будет переведено в жизнь и приложено к нуждам каждого дня? Неужели не понимаете, что творится вокруг, и в пространстве, и в мире. Единение нужно как спасение. Гоже ли сейчас погружаться в прошлое и услаждать мысли свои неизжитым? У Нас человеческая гибель стоит перед глазами. Все личные переживания самости не созвучны моменту. Только единение и торжественность могут оградить от ущерба. Надо быть вместе неотделимо. Небывалое время. Напряжение сфер велико.</w:t>
      </w:r>
    </w:p>
    <w:p w:rsidR="00D8779F" w:rsidRDefault="00D8779F" w:rsidP="000D6386"/>
    <w:p w:rsidR="000D6386" w:rsidRPr="000D6386" w:rsidRDefault="000C1121" w:rsidP="000D6386">
      <w:r w:rsidRPr="000C1121">
        <w:rPr>
          <w:b/>
        </w:rPr>
        <w:t>1965</w:t>
      </w:r>
      <w:r>
        <w:rPr>
          <w:b/>
        </w:rPr>
        <w:t xml:space="preserve"> г. </w:t>
      </w:r>
      <w:r w:rsidR="00C515BC" w:rsidRPr="00C515BC">
        <w:rPr>
          <w:b/>
        </w:rPr>
        <w:t>889.</w:t>
      </w:r>
      <w:r w:rsidR="000D6386" w:rsidRPr="000D6386">
        <w:t xml:space="preserve"> (564). </w:t>
      </w:r>
      <w:r w:rsidR="00451AC2" w:rsidRPr="00451AC2">
        <w:rPr>
          <w:b/>
        </w:rPr>
        <w:t>(Гуру).</w:t>
      </w:r>
      <w:r w:rsidR="000D6386" w:rsidRPr="000D6386">
        <w:t xml:space="preserve"> Проникнуться напряжением момента</w:t>
      </w:r>
      <w:r w:rsidR="000D6386">
        <w:t xml:space="preserve"> — </w:t>
      </w:r>
      <w:r w:rsidR="000D6386" w:rsidRPr="000D6386">
        <w:t>значит осознать происходящее. Пора уже понимать, что окружающее не может не созвучать с пространственными условиями. Природа и люди едины. Неблагополучие, наблюдаемое повсюду и в самых разнообразных формах и видах,</w:t>
      </w:r>
      <w:r w:rsidR="000D6386">
        <w:t xml:space="preserve"> — </w:t>
      </w:r>
      <w:r w:rsidR="000D6386" w:rsidRPr="000D6386">
        <w:t>только лишь отражение пространственного неуравновесия. Трясется Земля, наводнения, эпидемии, быстрые смены холода и жары, войны, психические заболевания и все прочие бедствия</w:t>
      </w:r>
      <w:r w:rsidR="000D6386">
        <w:t xml:space="preserve"> — </w:t>
      </w:r>
      <w:r w:rsidR="000D6386" w:rsidRPr="000D6386">
        <w:t xml:space="preserve">какие еще нужны </w:t>
      </w:r>
      <w:r w:rsidR="000D6386" w:rsidRPr="000D6386">
        <w:lastRenderedPageBreak/>
        <w:t>доказательства прорывов энергий хаоса. Планета в опасности, но глухи и слепы земляне к тому, что является следствием их собственных дел и помышлений.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890.</w:t>
      </w:r>
      <w:r w:rsidR="000D6386" w:rsidRPr="000D6386">
        <w:t xml:space="preserve"> </w:t>
      </w:r>
      <w:r w:rsidR="00451AC2" w:rsidRPr="00451AC2">
        <w:rPr>
          <w:b/>
        </w:rPr>
        <w:t>(М.А.Й.).</w:t>
      </w:r>
      <w:r w:rsidR="000D6386" w:rsidRPr="000D6386">
        <w:t xml:space="preserve"> «Наказ В.</w:t>
      </w:r>
      <w:r w:rsidR="008833A8">
        <w:rPr>
          <w:rStyle w:val="FootnoteReference"/>
        </w:rPr>
        <w:footnoteReference w:id="31"/>
      </w:r>
      <w:r w:rsidR="000D6386" w:rsidRPr="000D6386">
        <w:t>» был дан для применения его в жизни, когда сроки наступят. Из этого и следует исходить в мышлении о ближайшем будущем. Дух не умирает. Не кончается ничто, срок воплощений сужденного срокам духа в руках Владык. Делайте выводы сами. Посев совершенный должен дать всходы, и ко времени всходов Гуру снова придет. Ко времени Великого Прихода приурочивается и приход Гуру. Предтечей он будет Владыки. Все возможно сейчас, и особенно тогда, когда Иерархия Света утвердит свою Мощь.</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891.</w:t>
      </w:r>
      <w:r w:rsidR="000D6386" w:rsidRPr="000D6386">
        <w:t xml:space="preserve"> (565). </w:t>
      </w:r>
      <w:r w:rsidR="00451AC2" w:rsidRPr="00451AC2">
        <w:rPr>
          <w:b/>
        </w:rPr>
        <w:t>(Дек. 14).</w:t>
      </w:r>
      <w:r w:rsidR="000D6386" w:rsidRPr="000D6386">
        <w:t xml:space="preserve"> Время идет и уносит с собой мир старый. Этот процесс неостанавливаем. Во времени родятся и развиваются новые идеи. Постепенно они становятся достоянием всех</w:t>
      </w:r>
      <w:r w:rsidR="000D6386">
        <w:t xml:space="preserve"> — </w:t>
      </w:r>
      <w:r w:rsidR="000D6386" w:rsidRPr="000D6386">
        <w:t>как мысль о шарообразности Земли. А идеи преображают мир. Много еще пережитков старого мира гнездится в сознании человеческом. Но, как бы сильны они ни были, придет время и им уступить место новому. Время работает на него, ибо Мы на Дозоре. Стража мира не отвлеченность, но факт. Там, где Наши Лучи, новое зреет и развивается. Там, где их нет, старое разрушается и изживает себя. Бешенство тьмы и последышей уходящей расы не в силах остановить процесса преображения мира. В муках рождается он на развалинах старого. Не следует переоценивать его силы. Он, как бык картонный, страшен тем, кто не знает его бессилия и того, что он обречен. Но даже незнающим Мы силы Даем бороться с ним и побеждать. Каждая победа его кроет в себе поражение и обращается против него. То, что обречено Нами на уничтожение, не может жить и существовать не будет. Сразу не Можем разрушить, ибо пострадают невинные. Все связано слишком, и разрушение старого тяжко ложится на сознание множеств. Оттого и задержки, но течение процесса остановить нельзя. Мир старый будет разрушен до основания. Раненый тигр тоже бросается яро. Его смертельный прыжок быть может опасен. Но для него уже кончено всё.</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892.</w:t>
      </w:r>
      <w:r w:rsidR="000D6386" w:rsidRPr="000D6386">
        <w:t xml:space="preserve"> </w:t>
      </w:r>
      <w:r w:rsidR="00451AC2" w:rsidRPr="00451AC2">
        <w:rPr>
          <w:b/>
        </w:rPr>
        <w:t>(М.А.Й.).</w:t>
      </w:r>
      <w:r w:rsidR="000D6386" w:rsidRPr="000D6386">
        <w:t xml:space="preserve"> Летит корабль времени, и в окнах его мелькают свитки событий. Мудрый понимает их быстротекучесть и преходимость и не отождествляет сознания своего с ними. Их дело</w:t>
      </w:r>
      <w:r w:rsidR="000D6386">
        <w:t xml:space="preserve"> — </w:t>
      </w:r>
      <w:r w:rsidR="000D6386" w:rsidRPr="000D6386">
        <w:t xml:space="preserve">мимо нестись, не затрагивая нерушимости его духа. Это они несутся мимо сознания, но неподвижен и нерушим Смотрящий в своей огненной неуязвимости временем и тем, что совершается в нем. И когда внешнее, идущее мимо, слишком уж яро захватывает сознание, следует отойти от него и посмотреть со стороны, как </w:t>
      </w:r>
      <w:r w:rsidR="000D6386" w:rsidRPr="000D6386">
        <w:lastRenderedPageBreak/>
        <w:t>мчится мимо него поток внешних событий. Этот поток бесконечен. Так же яро и бурно он мчался и мчится века, только темпы его ускоряются в прогрессии геометрической. Если в него погрузиться и отождествить себя с ним, он оторвет сознание от ядра духа и поглотит его. Сознание распылится и утонет в нем. Но нерушим Безмолвный Смотрящий. Он только Свидетель, Рекордер того, что происходит вовне.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893.</w:t>
      </w:r>
      <w:r w:rsidR="000D6386" w:rsidRPr="000D6386">
        <w:t xml:space="preserve"> (566). </w:t>
      </w:r>
      <w:r w:rsidR="00451AC2" w:rsidRPr="00451AC2">
        <w:rPr>
          <w:b/>
        </w:rPr>
        <w:t>(Гуру).</w:t>
      </w:r>
      <w:r w:rsidR="000D6386" w:rsidRPr="000D6386">
        <w:t xml:space="preserve"> Мы живем в том же мире, что и все, но мир наш иной. Он обуславливается сознанием нашим. Какова же сила сознания, если оно может преображать мир! В сознании заключена Беспредельность. Понять возможности сознания, не ограниченные ничем,</w:t>
      </w:r>
      <w:r w:rsidR="000D6386">
        <w:t xml:space="preserve"> — </w:t>
      </w:r>
      <w:r w:rsidR="000D6386" w:rsidRPr="000D6386">
        <w:t>это значит войти в Беспредельность и коснуться ее. Она окружает нас и касается со всех сторон. Но касания эти требуют осознания. Беспредельность осознается. Беспредельность</w:t>
      </w:r>
      <w:r w:rsidR="000D6386">
        <w:t xml:space="preserve"> — </w:t>
      </w:r>
      <w:r w:rsidR="000D6386" w:rsidRPr="000D6386">
        <w:t>в сознании. То, что вовне, становится тем, что внутри. Ибо правильно сказано в древности было, что человек есть мера вещей. Этот процесс перехода того, что вовне, в то, что внутри, могущий беспредельно обогащать сознание и умножать накопления Чаши, не имеет конца и служит ручательством беспредельного роста могущества духа.</w:t>
      </w:r>
    </w:p>
    <w:p w:rsidR="00D8779F" w:rsidRDefault="00D8779F" w:rsidP="000D6386"/>
    <w:p w:rsidR="000D6386" w:rsidRPr="000D6386" w:rsidRDefault="000C1121" w:rsidP="000D6386">
      <w:r w:rsidRPr="000C1121">
        <w:rPr>
          <w:b/>
        </w:rPr>
        <w:t>1965</w:t>
      </w:r>
      <w:r>
        <w:rPr>
          <w:b/>
        </w:rPr>
        <w:t xml:space="preserve"> г. </w:t>
      </w:r>
      <w:r w:rsidR="00C515BC" w:rsidRPr="00C515BC">
        <w:rPr>
          <w:b/>
        </w:rPr>
        <w:t>894.</w:t>
      </w:r>
      <w:r w:rsidR="000D6386" w:rsidRPr="000D6386">
        <w:t xml:space="preserve"> </w:t>
      </w:r>
      <w:r w:rsidR="00451AC2" w:rsidRPr="00451AC2">
        <w:rPr>
          <w:b/>
        </w:rPr>
        <w:t>(Дек. 15).</w:t>
      </w:r>
      <w:r w:rsidR="000D6386" w:rsidRPr="000D6386">
        <w:t xml:space="preserve"> По мере роста сознания и обострения восприимчивости взаимосвязь двух миров, невидимого и видимого, будет делаться все более явной. Мысли, продуманные, а главное, прочувствованные днем, уявят воздействие свое ночью. Днем</w:t>
      </w:r>
      <w:r w:rsidR="000D6386">
        <w:t xml:space="preserve"> — </w:t>
      </w:r>
      <w:r w:rsidR="000D6386" w:rsidRPr="000D6386">
        <w:t>причина, ночью</w:t>
      </w:r>
      <w:r w:rsidR="000D6386">
        <w:t xml:space="preserve"> — </w:t>
      </w:r>
      <w:r w:rsidR="000D6386" w:rsidRPr="000D6386">
        <w:t>следствие. Координация усиленная. Контроль над мыслью при этом особенно нужен, ибо светлые мысли соединяют со Светом, а темные</w:t>
      </w:r>
      <w:r w:rsidR="000D6386">
        <w:t xml:space="preserve"> — </w:t>
      </w:r>
      <w:r w:rsidR="000D6386" w:rsidRPr="000D6386">
        <w:t>с тьмою. Посев мыслей дает свои всходы. То, что принято и утверждено в состоянии бодрствования, продолжается по принятому направлению ночью. Формулу «То, что свяжете на Земле, будет связано на небесах» следует понять просто и в применении практическом. То, что утвердили мыслями своими для себя в мире причин, утверждается в силу закона соответствия в мире следствий. Жизнь на Земле</w:t>
      </w:r>
      <w:r w:rsidR="000D6386">
        <w:t xml:space="preserve"> — </w:t>
      </w:r>
      <w:r w:rsidR="000D6386" w:rsidRPr="000D6386">
        <w:t>это жизнь в мире причин, жизнь после смерти в Мире Надземном</w:t>
      </w:r>
      <w:r w:rsidR="000D6386">
        <w:t xml:space="preserve"> — </w:t>
      </w:r>
      <w:r w:rsidR="000D6386" w:rsidRPr="000D6386">
        <w:t>это жизнь в мире следствий. Закон созвучия управляет цепью причинности.</w:t>
      </w:r>
    </w:p>
    <w:p w:rsidR="00D8779F" w:rsidRDefault="00D8779F" w:rsidP="000D6386"/>
    <w:p w:rsidR="000D6386" w:rsidRPr="000D6386" w:rsidRDefault="000C1121" w:rsidP="000D6386">
      <w:r w:rsidRPr="000C1121">
        <w:rPr>
          <w:b/>
        </w:rPr>
        <w:t>1965</w:t>
      </w:r>
      <w:r>
        <w:rPr>
          <w:b/>
        </w:rPr>
        <w:t xml:space="preserve"> г. </w:t>
      </w:r>
      <w:r w:rsidR="00C515BC" w:rsidRPr="00C515BC">
        <w:rPr>
          <w:b/>
        </w:rPr>
        <w:t>895.</w:t>
      </w:r>
      <w:r w:rsidR="000D6386" w:rsidRPr="000D6386">
        <w:t xml:space="preserve"> (567). </w:t>
      </w:r>
      <w:r w:rsidR="00451AC2" w:rsidRPr="00451AC2">
        <w:rPr>
          <w:b/>
        </w:rPr>
        <w:t>(М.А.Й.).</w:t>
      </w:r>
      <w:r w:rsidR="000D6386" w:rsidRPr="000D6386">
        <w:t xml:space="preserve"> Если поступки и мысли не соответствуют ступени расширенного сознания и мешают установлению с нами ближайшего контакта, следует их изменить, чтобы сохранить близость. Будем помнить, что эти поступки и мысли порождают далеко идущие следствия. Следствий уже нельзя избежать, если колесо причинности приведено в действие. Ничто не может остановить действие Закона. Управлять можно только причиной во время ее зарождения, но, если она совершилась, следствие неизбежно. Пока человек живет в мире причин, он </w:t>
      </w:r>
      <w:r w:rsidR="000D6386" w:rsidRPr="000D6386">
        <w:lastRenderedPageBreak/>
        <w:t>свободен их творить по своей воле, но в мире следствий он становится пожинателем следствий и волей своей изменить их не может. Карма тоже есть следствие прошлых причин.</w:t>
      </w:r>
    </w:p>
    <w:p w:rsidR="00D8779F" w:rsidRDefault="00D8779F" w:rsidP="000D6386"/>
    <w:p w:rsidR="000D6386" w:rsidRPr="000D6386" w:rsidRDefault="000C1121" w:rsidP="000D6386">
      <w:r w:rsidRPr="000C1121">
        <w:rPr>
          <w:b/>
        </w:rPr>
        <w:t>1965</w:t>
      </w:r>
      <w:r>
        <w:rPr>
          <w:b/>
        </w:rPr>
        <w:t xml:space="preserve"> г. </w:t>
      </w:r>
      <w:r w:rsidR="00C515BC" w:rsidRPr="00C515BC">
        <w:rPr>
          <w:b/>
        </w:rPr>
        <w:t>896.</w:t>
      </w:r>
      <w:r w:rsidR="000D6386" w:rsidRPr="000D6386">
        <w:t xml:space="preserve"> </w:t>
      </w:r>
      <w:r w:rsidR="00451AC2" w:rsidRPr="00451AC2">
        <w:rPr>
          <w:b/>
        </w:rPr>
        <w:t>(Гуру).</w:t>
      </w:r>
      <w:r w:rsidR="000D6386" w:rsidRPr="000D6386">
        <w:t xml:space="preserve"> Силы надо найти, чтобы в жизни земной творчество цепи причинности было в полном соответствии с Заветами Учителя. Развитое сознание отдает себе полный отчет, когда совершается нечто, идущее против принципов Живой Этики. Значит, и оправдания нет, что не ведали, что творили. Ответственность знающего духа велика перед собой и перед миром.</w:t>
      </w:r>
    </w:p>
    <w:p w:rsidR="00D8779F" w:rsidRDefault="00D8779F" w:rsidP="000D6386"/>
    <w:p w:rsidR="000D6386" w:rsidRPr="000D6386" w:rsidRDefault="000C1121" w:rsidP="000D6386">
      <w:r w:rsidRPr="000C1121">
        <w:rPr>
          <w:b/>
        </w:rPr>
        <w:t>1965</w:t>
      </w:r>
      <w:r>
        <w:rPr>
          <w:b/>
        </w:rPr>
        <w:t xml:space="preserve"> г. </w:t>
      </w:r>
      <w:r w:rsidR="00C515BC" w:rsidRPr="00C515BC">
        <w:rPr>
          <w:b/>
        </w:rPr>
        <w:t>897.</w:t>
      </w:r>
      <w:r w:rsidR="000D6386" w:rsidRPr="000D6386">
        <w:t xml:space="preserve"> </w:t>
      </w:r>
      <w:r w:rsidR="00451AC2" w:rsidRPr="00451AC2">
        <w:rPr>
          <w:b/>
        </w:rPr>
        <w:t>(Дек. 16).</w:t>
      </w:r>
      <w:r w:rsidR="000D6386" w:rsidRPr="000D6386">
        <w:t xml:space="preserve"> Представь себе на момент, что не Моим твое, но твоим Мое сознание и мир Мой стали бы наполняться. Мое и твое по содержанию своему столь различны по качеству светоносности, что не может Моё замениться твоим. Но твое Моим</w:t>
      </w:r>
      <w:r w:rsidR="000D6386">
        <w:t xml:space="preserve"> — </w:t>
      </w:r>
      <w:r w:rsidR="000D6386" w:rsidRPr="000D6386">
        <w:t>может, и с пользой великой для тебя и людей. Потому, обращаясь ко Мне, всё своё надо оставить внизу и в сознании, свободном от всего, что обычно его наполняет и чем оно живет, можно ко Мне обращаться за Светом, который и наполнит его по степени полноты обращения и способности отойти от себя. И если ответ не удовлетворяет, значит, обращение не было полным и самоотрешенным. Все это известно давно, но недостаточно хорошо применяется на деле</w:t>
      </w:r>
      <w:r w:rsidR="000D6386">
        <w:t xml:space="preserve"> — </w:t>
      </w:r>
      <w:r w:rsidR="000D6386" w:rsidRPr="000D6386">
        <w:t>оттого и результаты неудовлетворительны.</w:t>
      </w:r>
    </w:p>
    <w:p w:rsidR="00D8779F" w:rsidRDefault="00D8779F" w:rsidP="000D6386"/>
    <w:p w:rsidR="000D6386" w:rsidRPr="000D6386" w:rsidRDefault="000C1121" w:rsidP="000D6386">
      <w:r w:rsidRPr="000C1121">
        <w:rPr>
          <w:b/>
        </w:rPr>
        <w:t>1965</w:t>
      </w:r>
      <w:r>
        <w:rPr>
          <w:b/>
        </w:rPr>
        <w:t xml:space="preserve"> г. </w:t>
      </w:r>
      <w:r w:rsidR="00C515BC" w:rsidRPr="00C515BC">
        <w:rPr>
          <w:b/>
        </w:rPr>
        <w:t>898.</w:t>
      </w:r>
      <w:r w:rsidR="000D6386" w:rsidRPr="000D6386">
        <w:t xml:space="preserve"> </w:t>
      </w:r>
      <w:r w:rsidR="00451AC2" w:rsidRPr="00451AC2">
        <w:rPr>
          <w:b/>
        </w:rPr>
        <w:t>(М.А.Й.).</w:t>
      </w:r>
      <w:r w:rsidR="000D6386" w:rsidRPr="000D6386">
        <w:t xml:space="preserve"> Обычно сознание наполняется тем миром, который его непосредственно окружает. Непосредственное окружение заполняет сознание картинными образами, получаемыми из и от него. С каждой переменой места они меняются и меняется содержание сознания. Но если есть цель и понят смысл воплощения духа на Земле, то это содержание окрашивается вибрациями высшего порядка. И тогда, где бы ни проживал человек, местное уже не может затемнить собою и заслонить собою высшего, вокруг устойчивой оси которого вращается мир внешних и местных впечатлений. Местное и временное надо уметь отделять от высшего и вневременного в себе. Иначе местное и случайное будет в сознании превалировать.</w:t>
      </w:r>
    </w:p>
    <w:p w:rsidR="00D8779F" w:rsidRDefault="00D8779F" w:rsidP="000D6386"/>
    <w:p w:rsidR="000D6386" w:rsidRPr="000D6386" w:rsidRDefault="000C1121" w:rsidP="000D6386">
      <w:r w:rsidRPr="000C1121">
        <w:rPr>
          <w:b/>
        </w:rPr>
        <w:t>1965</w:t>
      </w:r>
      <w:r>
        <w:rPr>
          <w:b/>
        </w:rPr>
        <w:t xml:space="preserve"> г. </w:t>
      </w:r>
      <w:r w:rsidR="00C515BC" w:rsidRPr="00C515BC">
        <w:rPr>
          <w:b/>
        </w:rPr>
        <w:t>899.</w:t>
      </w:r>
      <w:r w:rsidR="000D6386" w:rsidRPr="000D6386">
        <w:t xml:space="preserve"> (568). </w:t>
      </w:r>
      <w:r w:rsidR="00451AC2" w:rsidRPr="00451AC2">
        <w:rPr>
          <w:b/>
        </w:rPr>
        <w:t>(Гуру).</w:t>
      </w:r>
      <w:r w:rsidR="000D6386" w:rsidRPr="000D6386">
        <w:t xml:space="preserve"> Помнящих</w:t>
      </w:r>
      <w:r w:rsidR="000D6386">
        <w:t xml:space="preserve"> — </w:t>
      </w:r>
      <w:r w:rsidR="000D6386" w:rsidRPr="000D6386">
        <w:t>немного, а памятующих о нас каждодневно</w:t>
      </w:r>
      <w:r w:rsidR="000D6386">
        <w:t xml:space="preserve"> — </w:t>
      </w:r>
      <w:r w:rsidR="000D6386" w:rsidRPr="000D6386">
        <w:t>единицы. Памятующих не можем забыть или оставить без внимания и заботы. Но при создавшемся тяжком положении планеты и забота проявляется не так свободно и явно, как этого бы хотелось. Но никто не забыт. Трудно дожидаться восхода, но он неминуем.</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900.</w:t>
      </w:r>
      <w:r w:rsidR="000D6386" w:rsidRPr="000D6386">
        <w:t xml:space="preserve"> </w:t>
      </w:r>
      <w:r w:rsidR="00451AC2" w:rsidRPr="00451AC2">
        <w:rPr>
          <w:b/>
        </w:rPr>
        <w:t>(Дек. 17).</w:t>
      </w:r>
      <w:r w:rsidR="000D6386" w:rsidRPr="000D6386">
        <w:t xml:space="preserve"> Каждодневные записи следует вести во всех состояниях духа: и тяжелых и легких, и радостных и печальных, в здоровье и болезни, словом, вне зависимости от преходящих </w:t>
      </w:r>
      <w:r w:rsidR="000D6386" w:rsidRPr="000D6386">
        <w:lastRenderedPageBreak/>
        <w:t>моментов сознания. Этим достигается непоколебимость целеустремленности, ибо с вами Я постоянно, несмотря на непостоянство и переменчивость ваших переживаний. Каждодневное утверждение духа на Мне или во Мне необходимо, так как прибой волн житейского моря стремится смыть в пучину жемчужины ваших достижений. Ритм каждодневных Обращений помогает их удержать. Мало Света коснуться, надо его еще и удержать. Записи в мире земном след оставляют от каждодневных Общений со Мною.</w:t>
      </w:r>
    </w:p>
    <w:p w:rsidR="00D8779F" w:rsidRDefault="00D8779F" w:rsidP="000D6386"/>
    <w:p w:rsidR="000D6386" w:rsidRPr="000D6386" w:rsidRDefault="000C1121" w:rsidP="000D6386">
      <w:r w:rsidRPr="000C1121">
        <w:rPr>
          <w:b/>
        </w:rPr>
        <w:t>1965</w:t>
      </w:r>
      <w:r>
        <w:rPr>
          <w:b/>
        </w:rPr>
        <w:t xml:space="preserve"> г. </w:t>
      </w:r>
      <w:r w:rsidR="00C515BC" w:rsidRPr="00C515BC">
        <w:rPr>
          <w:b/>
        </w:rPr>
        <w:t>901.</w:t>
      </w:r>
      <w:r w:rsidR="000D6386" w:rsidRPr="000D6386">
        <w:t xml:space="preserve"> </w:t>
      </w:r>
      <w:r w:rsidR="00451AC2" w:rsidRPr="00451AC2">
        <w:rPr>
          <w:b/>
        </w:rPr>
        <w:t>(Гуру).</w:t>
      </w:r>
      <w:r w:rsidR="000D6386" w:rsidRPr="000D6386">
        <w:t xml:space="preserve"> Все были растерзаны и умучены, на ком была огненная печать Света. Исключения редки. Можно ли удивляться, что терзают и вас всеми доступными мерами. Закон руководства не позволяет создать беспечальное и благополучное существование, ибо тепличные растения не годятся для жизни в обычных условиях. А ваша задача</w:t>
      </w:r>
      <w:r w:rsidR="000D6386">
        <w:t xml:space="preserve"> — </w:t>
      </w:r>
      <w:r w:rsidR="000D6386" w:rsidRPr="000D6386">
        <w:t>в жизни обычной утверждать необычность путем следования за Владыкой. Благополучие исключает явление Пути. Дело не в том, чтобы не быть терзаемым двуногими, а в том, чтобы, несмотря на терзания, устоять в Свете. Насколько это трудно, не мне говорить вам, ибо мы с вами знаем по тяжкому опыту жизни, насколько это непросто. Но утвердившийся в Свете в мире земном, утвердившийся, несмотря на все противодействия тьмы, несмотря на ярость и жестокость ее, утверждает себя в Свете и в Мире Надземном. Не утвердившийся попадает и там под воздействия темных. Таким образом, эта борьба имеет на Земле глубокий смысл и значение. Каждая победа и каждое преодоление зачтутся. Сколько яростных и злостных усилий было приложено к тому, чтобы Записи эти не состоялись. И разве не благодаря их стараниям терзают вас звуками, стремясь порвать нити Света, связующие вас с Иерархией? Но Записи продолжаются. Это победа. Порадуемся тому, что ее удалось нам достичь. Вместе идем, вместе и достигаем. И радость наша взаимна.</w:t>
      </w:r>
    </w:p>
    <w:p w:rsidR="00D8779F" w:rsidRDefault="00D8779F" w:rsidP="000D6386"/>
    <w:p w:rsidR="000D6386" w:rsidRPr="000D6386" w:rsidRDefault="000C1121" w:rsidP="000D6386">
      <w:r w:rsidRPr="000C1121">
        <w:rPr>
          <w:b/>
        </w:rPr>
        <w:t>1965</w:t>
      </w:r>
      <w:r>
        <w:rPr>
          <w:b/>
        </w:rPr>
        <w:t xml:space="preserve"> г. </w:t>
      </w:r>
      <w:r w:rsidR="00C515BC" w:rsidRPr="00C515BC">
        <w:rPr>
          <w:b/>
        </w:rPr>
        <w:t>902.</w:t>
      </w:r>
      <w:r w:rsidR="000D6386" w:rsidRPr="000D6386">
        <w:t xml:space="preserve"> (569). </w:t>
      </w:r>
      <w:r w:rsidR="00451AC2" w:rsidRPr="00451AC2">
        <w:rPr>
          <w:b/>
        </w:rPr>
        <w:t>(М.А.Й.).</w:t>
      </w:r>
      <w:r w:rsidR="000D6386" w:rsidRPr="000D6386">
        <w:t xml:space="preserve"> «...Среди жестоких и темных... среди исканий и скорби... Щит Мой над вами...»,</w:t>
      </w:r>
      <w:r w:rsidR="000D6386">
        <w:t xml:space="preserve"> — </w:t>
      </w:r>
      <w:r w:rsidR="000D6386" w:rsidRPr="000D6386">
        <w:t>эти слова даны для напутствия в жизни. Он, Давший их, Знает, что идущий за Ним неизбежно должен пройти через тернии жизни. Чтобы полюс Света увидеть и в сияние Света войти, надо пройти через тьму и тьмою не оскверниться, но победно пройти через нее. Жизнь земная тяжка для прозревшего духа. Ведь и крест свой надо через нее пронести, если идем за Владыкой. Ведь вместе с Ним нераздельно надо пройти через радость и горе.</w:t>
      </w:r>
    </w:p>
    <w:p w:rsidR="00D8779F" w:rsidRDefault="00D8779F" w:rsidP="000D6386"/>
    <w:p w:rsidR="000D6386" w:rsidRPr="000D6386" w:rsidRDefault="000C1121" w:rsidP="000D6386">
      <w:r w:rsidRPr="000C1121">
        <w:rPr>
          <w:b/>
        </w:rPr>
        <w:t>1965</w:t>
      </w:r>
      <w:r>
        <w:rPr>
          <w:b/>
        </w:rPr>
        <w:t xml:space="preserve"> г. </w:t>
      </w:r>
      <w:r w:rsidR="00C515BC" w:rsidRPr="00C515BC">
        <w:rPr>
          <w:b/>
        </w:rPr>
        <w:t>903.</w:t>
      </w:r>
      <w:r w:rsidR="000D6386" w:rsidRPr="000D6386">
        <w:t xml:space="preserve"> (570). </w:t>
      </w:r>
      <w:r w:rsidR="00451AC2" w:rsidRPr="00451AC2">
        <w:rPr>
          <w:b/>
        </w:rPr>
        <w:t>(Дек. 19).</w:t>
      </w:r>
      <w:r w:rsidR="000D6386" w:rsidRPr="000D6386">
        <w:t xml:space="preserve"> Желание не быть растерзанным или умученным вполне естественно и законно. И Мы тоже не Являем собою беззащитных овечек. Но все же Чаша яда не минует зажженного сердца. За порожденное зло ответственны все: и виновные, и невиновные. Носители Света неповинны в порождениях </w:t>
      </w:r>
      <w:r w:rsidR="000D6386" w:rsidRPr="000D6386">
        <w:lastRenderedPageBreak/>
        <w:t>и удушьях человеческих, но они все же несут на себе тягость мира сего. Каинова психология неответственности за своего брата есть наследие черного века. Но Сатия Юга несет с собою новое сознание единства всех и ответственность каждого за братьев своих, за все человечество.</w:t>
      </w:r>
    </w:p>
    <w:p w:rsidR="00D8779F" w:rsidRDefault="00D8779F" w:rsidP="000D6386"/>
    <w:p w:rsidR="000D6386" w:rsidRPr="000D6386" w:rsidRDefault="000C1121" w:rsidP="000D6386">
      <w:r w:rsidRPr="000C1121">
        <w:rPr>
          <w:b/>
        </w:rPr>
        <w:t>1965</w:t>
      </w:r>
      <w:r>
        <w:rPr>
          <w:b/>
        </w:rPr>
        <w:t xml:space="preserve"> г. </w:t>
      </w:r>
      <w:r w:rsidR="00C515BC" w:rsidRPr="00C515BC">
        <w:rPr>
          <w:b/>
        </w:rPr>
        <w:t>904.</w:t>
      </w:r>
      <w:r w:rsidR="000D6386" w:rsidRPr="000D6386">
        <w:t xml:space="preserve"> (571). </w:t>
      </w:r>
      <w:r w:rsidR="00451AC2" w:rsidRPr="00451AC2">
        <w:rPr>
          <w:b/>
        </w:rPr>
        <w:t>(М.А.Й.).</w:t>
      </w:r>
      <w:r w:rsidR="000D6386" w:rsidRPr="000D6386">
        <w:t xml:space="preserve"> В страшное время живем покушения тьмы на целость планеты и уничтожения плодов всех достижений людских и самого человечества.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905.</w:t>
      </w:r>
      <w:r w:rsidR="000D6386" w:rsidRPr="000D6386">
        <w:t xml:space="preserve"> (572). </w:t>
      </w:r>
      <w:r w:rsidR="00451AC2" w:rsidRPr="00451AC2">
        <w:rPr>
          <w:b/>
        </w:rPr>
        <w:t>(Гуру).</w:t>
      </w:r>
      <w:r w:rsidR="000D6386" w:rsidRPr="000D6386">
        <w:t xml:space="preserve"> Надо и через это тяжелое время пройти, сохранив непоколебимое доверие к Ведущей Руке.</w:t>
      </w:r>
    </w:p>
    <w:p w:rsidR="00D8779F" w:rsidRDefault="00D8779F" w:rsidP="000D6386"/>
    <w:p w:rsidR="000D6386" w:rsidRPr="000D6386" w:rsidRDefault="000C1121" w:rsidP="000D6386">
      <w:r w:rsidRPr="000C1121">
        <w:rPr>
          <w:b/>
        </w:rPr>
        <w:t>1965</w:t>
      </w:r>
      <w:r>
        <w:rPr>
          <w:b/>
        </w:rPr>
        <w:t xml:space="preserve"> г. </w:t>
      </w:r>
      <w:r w:rsidR="00C515BC" w:rsidRPr="00C515BC">
        <w:rPr>
          <w:b/>
        </w:rPr>
        <w:t>906.</w:t>
      </w:r>
      <w:r w:rsidR="000D6386" w:rsidRPr="000D6386">
        <w:t xml:space="preserve"> (573). </w:t>
      </w:r>
      <w:r w:rsidR="00451AC2" w:rsidRPr="00451AC2">
        <w:rPr>
          <w:b/>
        </w:rPr>
        <w:t>(Дек. 20).</w:t>
      </w:r>
      <w:r w:rsidR="000D6386" w:rsidRPr="000D6386">
        <w:t xml:space="preserve"> Формула «Бытие определяет сознание», то есть сознание определяется бытием, верна, но также верно и то, что сознанием определяется внутренний мир человека, и мысли, и поступки его. Решение в том, что сильные духи не подчиняются в той или иной мере окружающему, но подчиняют его, а слабые подчиняются. Ломоносов, Кампанелла, Петр Первый принадлежали к числу тех, кто сознанием своим переделывал окружающее и не подчинялся ему до известного предела. И в то же время знаете множество людей, плывущих не против, а по воле волн. Это рабы своей кармы. Победа</w:t>
      </w:r>
      <w:r w:rsidR="000D6386">
        <w:t xml:space="preserve"> — </w:t>
      </w:r>
      <w:r w:rsidR="000D6386" w:rsidRPr="000D6386">
        <w:t>в сознании. Одни являются слабой былинкой, гнущейся от каждого дуновения ветра, другие</w:t>
      </w:r>
      <w:r w:rsidR="000D6386">
        <w:t xml:space="preserve"> — </w:t>
      </w:r>
      <w:r w:rsidR="000D6386" w:rsidRPr="000D6386">
        <w:t>гранитным утесам подобны. Но, конечно, многое, очень многое определяется эпохой, народностью, семьей и прочими условиями жизни. Гений, рожденный среди дикарей или в семье высших представителей человечества, будет иметь разные возможности. При решении данного вопроса нельзя выбросить [ни] фактора сознания, ни фактора внешних условий. Из их равнодействующей образуется внутренний мир человека.</w:t>
      </w:r>
    </w:p>
    <w:p w:rsidR="00D8779F" w:rsidRDefault="00D8779F" w:rsidP="000D6386"/>
    <w:p w:rsidR="000D6386" w:rsidRPr="000D6386" w:rsidRDefault="000C1121" w:rsidP="000D6386">
      <w:r w:rsidRPr="000C1121">
        <w:rPr>
          <w:b/>
        </w:rPr>
        <w:t>1965</w:t>
      </w:r>
      <w:r>
        <w:rPr>
          <w:b/>
        </w:rPr>
        <w:t xml:space="preserve"> г. </w:t>
      </w:r>
      <w:r w:rsidR="00C515BC" w:rsidRPr="00C515BC">
        <w:rPr>
          <w:b/>
        </w:rPr>
        <w:t>907.</w:t>
      </w:r>
      <w:r w:rsidR="000D6386" w:rsidRPr="000D6386">
        <w:t xml:space="preserve"> (574). </w:t>
      </w:r>
      <w:r w:rsidR="00451AC2" w:rsidRPr="00451AC2">
        <w:rPr>
          <w:b/>
        </w:rPr>
        <w:t>(Дек. 21).</w:t>
      </w:r>
      <w:r w:rsidR="000D6386" w:rsidRPr="000D6386">
        <w:t xml:space="preserve"> Испытания нужны, чтобы точно определить меру преданности, любви и устремления. В моменты вмещения кажется, что все эти качества утверждены достаточно прочно. Но испытания показывают другое. Каждому необходимо знать степень, предел и силу своих качеств, действительных, но не воображаемых.</w:t>
      </w:r>
    </w:p>
    <w:p w:rsidR="00D8779F" w:rsidRDefault="00D8779F" w:rsidP="000D6386"/>
    <w:p w:rsidR="000D6386" w:rsidRPr="000D6386" w:rsidRDefault="000C1121" w:rsidP="000D6386">
      <w:r w:rsidRPr="000C1121">
        <w:rPr>
          <w:b/>
        </w:rPr>
        <w:t>1965</w:t>
      </w:r>
      <w:r>
        <w:rPr>
          <w:b/>
        </w:rPr>
        <w:t xml:space="preserve"> г. </w:t>
      </w:r>
      <w:r w:rsidR="00C515BC" w:rsidRPr="00C515BC">
        <w:rPr>
          <w:b/>
        </w:rPr>
        <w:t>908.</w:t>
      </w:r>
      <w:r w:rsidR="000D6386" w:rsidRPr="000D6386">
        <w:t xml:space="preserve"> Как же отличить, где свои и где мысли Учителя, где свои ошибки и где непоколебимость истины мыслей Позвавшего? Когда сознания слиты, расхождений нет. Степень ошибочности зависит от степени расхождения сознаний или от силы отделения мышления ученика от мышления Руководителя. Прежде чем достичь безошибочности восприятий, надо путь долгий пройти и иметь открытые центры. А пока заботливо и без огорчения собирать </w:t>
      </w:r>
      <w:r w:rsidR="000D6386" w:rsidRPr="000D6386">
        <w:lastRenderedPageBreak/>
        <w:t>доказательства возможности безошибочных восприятий и прозрений в будущее. Их было уже достаточно много.</w:t>
      </w:r>
    </w:p>
    <w:p w:rsidR="00D8779F" w:rsidRDefault="00D8779F" w:rsidP="000D6386"/>
    <w:p w:rsidR="000D6386" w:rsidRPr="000D6386" w:rsidRDefault="000C1121" w:rsidP="000D6386">
      <w:r w:rsidRPr="000C1121">
        <w:rPr>
          <w:b/>
        </w:rPr>
        <w:t>1965</w:t>
      </w:r>
      <w:r>
        <w:rPr>
          <w:b/>
        </w:rPr>
        <w:t xml:space="preserve"> г. </w:t>
      </w:r>
      <w:r w:rsidR="00C515BC" w:rsidRPr="00C515BC">
        <w:rPr>
          <w:b/>
        </w:rPr>
        <w:t>909.</w:t>
      </w:r>
      <w:r w:rsidR="000D6386" w:rsidRPr="000D6386">
        <w:t xml:space="preserve"> (575). </w:t>
      </w:r>
      <w:r w:rsidR="00451AC2" w:rsidRPr="00451AC2">
        <w:rPr>
          <w:b/>
        </w:rPr>
        <w:t>(Дек. 22).</w:t>
      </w:r>
      <w:r w:rsidR="000D6386" w:rsidRPr="000D6386">
        <w:t xml:space="preserve"> Личность есть временная оболочка духа. Она проживет положенное ей время и перестанет существовать, равно как и все то, чем она живет и чем наполнено личное сознание. Но дух остается, сохраняя в Чаше память о прошлом. То, что в сознании от личности, обречено на исчезновение, то, что от духа, смерти не подлежит. Первое</w:t>
      </w:r>
      <w:r w:rsidR="000D6386">
        <w:t xml:space="preserve"> — </w:t>
      </w:r>
      <w:r w:rsidR="000D6386" w:rsidRPr="000D6386">
        <w:t>конечно, второе</w:t>
      </w:r>
      <w:r w:rsidR="000D6386">
        <w:t xml:space="preserve"> — </w:t>
      </w:r>
      <w:r w:rsidR="000D6386" w:rsidRPr="000D6386">
        <w:t>беспредельно. Элементы конечного в сознании и элементы бессмертия борются за преобладание. Бессмертие может лишь тот обрести, кто, поняв смысл и значение смертной личности в себе, собирает и накапливает элементы бессмертия, перенеся бытие в мысль, а мысль сосредоточив не в личности своей преходящей, но в духе, и тем отойдя от себя и утвердив явление самоотрешения. Так древняя формула «Отвергнись от себя» служит основным и неизменным условием достижения бессмертия. Какие бы мысли и переживания ни загромождали личное сознание, Основы остаются непоколебимыми. Бессмертие духа и непрерываемое сознание строятся на них. Ужимки личности перестают влиять на человека, непоколебимо утвердившегося на Основах.</w:t>
      </w:r>
    </w:p>
    <w:p w:rsidR="000D6386" w:rsidRPr="000D6386" w:rsidRDefault="000D6386" w:rsidP="000D6386">
      <w:r w:rsidRPr="000D6386">
        <w:t>И хорошо, когда рушатся карточные домики личных построений, ведь за ними</w:t>
      </w:r>
      <w:r>
        <w:t xml:space="preserve"> — </w:t>
      </w:r>
      <w:r w:rsidRPr="000D6386">
        <w:t>огненная действительность Беспредельности.</w:t>
      </w:r>
    </w:p>
    <w:p w:rsidR="00D8779F" w:rsidRDefault="00D8779F" w:rsidP="000D6386"/>
    <w:p w:rsidR="000D6386" w:rsidRPr="000D6386" w:rsidRDefault="000C1121" w:rsidP="000D6386">
      <w:r w:rsidRPr="000C1121">
        <w:rPr>
          <w:b/>
        </w:rPr>
        <w:t>1965</w:t>
      </w:r>
      <w:r>
        <w:rPr>
          <w:b/>
        </w:rPr>
        <w:t xml:space="preserve"> г. </w:t>
      </w:r>
      <w:r w:rsidR="00C515BC" w:rsidRPr="00C515BC">
        <w:rPr>
          <w:b/>
        </w:rPr>
        <w:t>910.</w:t>
      </w:r>
      <w:r w:rsidR="000D6386" w:rsidRPr="000D6386">
        <w:t xml:space="preserve"> </w:t>
      </w:r>
      <w:r w:rsidR="00451AC2" w:rsidRPr="00451AC2">
        <w:rPr>
          <w:b/>
        </w:rPr>
        <w:t>(Дек. 23).</w:t>
      </w:r>
      <w:r w:rsidR="000D6386" w:rsidRPr="000D6386">
        <w:t xml:space="preserve"> При упражнениях настраивания сознания на желаемый лад полезно отметить, что чтение на сон грядущий Учения даст нужные результаты. В данном случае даже механические приемы помогают. Впечатления, поступающие по каналам обычности, настолько засоряют чистоту восприятия, что отвлечение их к первоисточнику создает и соответствующий канал, по которому идут новые поступления. Сейчас состояние низин настолько переполнено психическими отбросами, что сохранить канал восприятия чистым трудно необычайно. Не забудем о ритме, который поможет облегчить достижение. Продержаться необходимо до наступления более легких времен. Именно пространственные условия тяжки. Давление низших слоев невыносимо. Они потонули во мраке. Ужас яда распущенного уже не книжная отвлеченность, но тяжкая действительность.</w:t>
      </w:r>
    </w:p>
    <w:p w:rsidR="00D8779F" w:rsidRDefault="00D8779F" w:rsidP="000D6386"/>
    <w:p w:rsidR="000D6386" w:rsidRPr="000D6386" w:rsidRDefault="000C1121" w:rsidP="000D6386">
      <w:r w:rsidRPr="000C1121">
        <w:rPr>
          <w:b/>
        </w:rPr>
        <w:t>1965</w:t>
      </w:r>
      <w:r>
        <w:rPr>
          <w:b/>
        </w:rPr>
        <w:t xml:space="preserve"> г. </w:t>
      </w:r>
      <w:r w:rsidR="00C515BC" w:rsidRPr="00C515BC">
        <w:rPr>
          <w:b/>
        </w:rPr>
        <w:t>911.</w:t>
      </w:r>
      <w:r w:rsidR="000D6386" w:rsidRPr="000D6386">
        <w:t xml:space="preserve"> (576). </w:t>
      </w:r>
      <w:r w:rsidR="00451AC2" w:rsidRPr="00451AC2">
        <w:rPr>
          <w:b/>
        </w:rPr>
        <w:t>(Дек. 24).</w:t>
      </w:r>
      <w:r w:rsidR="000D6386" w:rsidRPr="000D6386">
        <w:t xml:space="preserve"> Как быть, когда кажется, что рушится все то, на созидание чего ушло столько энергии, мыслей и чувств? Стройность внутреннего мира создать нелегко, но допустить разрушение его невозможно. Как сохранить? Отбросив решительно и твердо все умствования, все сомнения, все данные очевидности. Что бы то ни было, Основы остаются непоколебимыми. Да, многое было Обещано. Но цель этих Обещаний была дать импульс к продвижению и расширению сознания. Цель достигнута. Импульс не нужен. </w:t>
      </w:r>
      <w:r w:rsidR="000D6386" w:rsidRPr="000D6386">
        <w:lastRenderedPageBreak/>
        <w:t>Ненужное остается позади. Сознание движется дальше. Важно устремить дух в будущее. Как же иначе устремить? На жертвы и самоотречение способны только немногие. Им не надо ничего для себя. Они живут идеей Общего Блага. Остальные нуждаются в мираже и личных иллюзиях. Поддерживаем энтузиазм во всех приемлемых формах. Он движет вперед. Не Разрушаем даже ошибочные построения и иллюзии восторга, если они светоносны. Разрушить мечту, даже неосуществимую, значит убить огни духа.</w:t>
      </w:r>
    </w:p>
    <w:p w:rsidR="00D8779F" w:rsidRDefault="00D8779F" w:rsidP="000D6386"/>
    <w:p w:rsidR="000D6386" w:rsidRPr="000D6386" w:rsidRDefault="000C1121" w:rsidP="000D6386">
      <w:r w:rsidRPr="000C1121">
        <w:rPr>
          <w:b/>
        </w:rPr>
        <w:t>1965</w:t>
      </w:r>
      <w:r>
        <w:rPr>
          <w:b/>
        </w:rPr>
        <w:t xml:space="preserve"> г. </w:t>
      </w:r>
      <w:r w:rsidR="00C515BC" w:rsidRPr="00C515BC">
        <w:rPr>
          <w:b/>
        </w:rPr>
        <w:t>912.</w:t>
      </w:r>
      <w:r w:rsidR="000D6386" w:rsidRPr="000D6386">
        <w:t xml:space="preserve"> (577). </w:t>
      </w:r>
      <w:r w:rsidR="00451AC2" w:rsidRPr="00451AC2">
        <w:rPr>
          <w:b/>
        </w:rPr>
        <w:t>(Дек. 25).</w:t>
      </w:r>
      <w:r w:rsidR="000D6386" w:rsidRPr="000D6386">
        <w:t xml:space="preserve"> «Потолок» духа определяет высоту его взлета. Но, в отличие от самолета, у каждого духа есть еще и его «пол», ниже которого он опуститься не может. Высоту своего «потолка» и уровень «пола» надо хорошо знать, особенно «пола», чтобы не позволить себе опуститься до такой степени и так низко, чтобы подняться было уже невозможно. «Заземление» этим опасно. Крылья даны для полетов. Ведь можно так крепко приземлиться и так повредить этим крылья, что больше уже не подняться. Опасно «заземление» для Тонкого Мира, ибо низшие сферы заразительны ужасно, и магнитная сила их притяжения настолько велика, что преодолевать ее бывает уже невозможно. И тогда... Но будем говорить лучше о полетах. Кто же захочет допустить сознательное падение в бездну, когда уже никакой «пол» не удержит!</w:t>
      </w:r>
    </w:p>
    <w:p w:rsidR="00D8779F" w:rsidRDefault="00D8779F" w:rsidP="000D6386"/>
    <w:p w:rsidR="000D6386" w:rsidRPr="000D6386" w:rsidRDefault="000C1121" w:rsidP="000D6386">
      <w:r w:rsidRPr="000C1121">
        <w:rPr>
          <w:b/>
        </w:rPr>
        <w:t>1965</w:t>
      </w:r>
      <w:r>
        <w:rPr>
          <w:b/>
        </w:rPr>
        <w:t xml:space="preserve"> г. </w:t>
      </w:r>
      <w:r w:rsidR="00C515BC" w:rsidRPr="00C515BC">
        <w:rPr>
          <w:b/>
        </w:rPr>
        <w:t>913.</w:t>
      </w:r>
      <w:r w:rsidR="000D6386" w:rsidRPr="000D6386">
        <w:t xml:space="preserve"> (578). </w:t>
      </w:r>
      <w:r w:rsidR="00451AC2" w:rsidRPr="00451AC2">
        <w:rPr>
          <w:b/>
        </w:rPr>
        <w:t>(Дек. 27).</w:t>
      </w:r>
      <w:r w:rsidR="000D6386" w:rsidRPr="000D6386">
        <w:t xml:space="preserve"> К периодам пралайи сознания следует относиться очень бережно, не допуская погружения в орбиту прошлых свершений ниже того, что было раньше. Именно удержаться на известном уровне необходимо, ибо неумением собою владеть можно утратить завоевания последних ступеней. Попустительство и потворство тому, что еще не изжито, не от Света. Нет и не может быть никаких оправданий, если идет отступление вспять. Если вернуться к тому, от чего началось продвижение, все пойдет насмарку и все начинать надо сначала. Много Сизифов, катающих камни.</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914.</w:t>
      </w:r>
      <w:r w:rsidR="000D6386" w:rsidRPr="000D6386">
        <w:t xml:space="preserve"> (579). </w:t>
      </w:r>
      <w:r w:rsidR="00451AC2" w:rsidRPr="00451AC2">
        <w:rPr>
          <w:b/>
        </w:rPr>
        <w:t>(М.А.Й.).</w:t>
      </w:r>
      <w:r w:rsidR="000D6386" w:rsidRPr="000D6386">
        <w:t xml:space="preserve"> Путь Света есть путь постоянной жертвы и самоотвержения, отрешения от своего личного «я». Другого не знаю пути.</w:t>
      </w:r>
    </w:p>
    <w:p w:rsidR="00D8779F" w:rsidRDefault="00D8779F" w:rsidP="000D6386"/>
    <w:p w:rsidR="000D6386" w:rsidRPr="000D6386" w:rsidRDefault="000C1121" w:rsidP="000D6386">
      <w:r w:rsidRPr="000C1121">
        <w:rPr>
          <w:b/>
        </w:rPr>
        <w:t>1965</w:t>
      </w:r>
      <w:r>
        <w:rPr>
          <w:b/>
        </w:rPr>
        <w:t xml:space="preserve"> г. </w:t>
      </w:r>
      <w:r w:rsidR="00C515BC" w:rsidRPr="00C515BC">
        <w:rPr>
          <w:b/>
        </w:rPr>
        <w:t>915.</w:t>
      </w:r>
      <w:r w:rsidR="000D6386" w:rsidRPr="000D6386">
        <w:t xml:space="preserve"> </w:t>
      </w:r>
      <w:r w:rsidR="00451AC2" w:rsidRPr="00451AC2">
        <w:rPr>
          <w:b/>
        </w:rPr>
        <w:t>(Гуру).</w:t>
      </w:r>
      <w:r w:rsidR="000D6386" w:rsidRPr="000D6386">
        <w:t xml:space="preserve"> Когда говорите себе, что «вот, я пойду снова вверх, если исполнится то-то и то-то или если условия окружающие переменятся к лучшему», когда, повторяю, так говорите, сами тем переводите себя в разряд условных учеников. «Если» становится знаком условности.</w:t>
      </w:r>
    </w:p>
    <w:p w:rsidR="00D8779F" w:rsidRDefault="00D8779F" w:rsidP="000D6386"/>
    <w:p w:rsidR="000D6386" w:rsidRPr="000D6386" w:rsidRDefault="000C1121" w:rsidP="000D6386">
      <w:r w:rsidRPr="000C1121">
        <w:rPr>
          <w:b/>
        </w:rPr>
        <w:t>1965</w:t>
      </w:r>
      <w:r>
        <w:rPr>
          <w:b/>
        </w:rPr>
        <w:t xml:space="preserve"> г. </w:t>
      </w:r>
      <w:r w:rsidR="00C515BC" w:rsidRPr="00C515BC">
        <w:rPr>
          <w:b/>
        </w:rPr>
        <w:t>916.</w:t>
      </w:r>
      <w:r w:rsidR="000D6386" w:rsidRPr="000D6386">
        <w:t xml:space="preserve"> (580). </w:t>
      </w:r>
      <w:r w:rsidR="00451AC2" w:rsidRPr="00451AC2">
        <w:rPr>
          <w:b/>
        </w:rPr>
        <w:t>(Дек. 28).</w:t>
      </w:r>
      <w:r w:rsidR="000D6386" w:rsidRPr="000D6386">
        <w:t xml:space="preserve"> И все же, несмотря на временность и преходимость окружающего, именно оно в значительной мере определяет содержание сознания и влияет на него. С этим нельзя не </w:t>
      </w:r>
      <w:r w:rsidR="000D6386" w:rsidRPr="000D6386">
        <w:lastRenderedPageBreak/>
        <w:t>считаться. Ведь и Мы Удалились в Твердыню не без причины. Задача ученика в миру в том, чтобы, вопреки окружающему, удерживать связь с Нами. Только опыт покажет, насколько это трудно, ибо огонь не всегда горит. Постоянное поддержание ровно горящего пламени сердца становится обязанностью ученика. Зажженные центры делают это возможным. Но с открытыми центрами в обычных условиях жить почти невыносимо</w:t>
      </w:r>
      <w:r w:rsidR="000D6386">
        <w:t xml:space="preserve"> — </w:t>
      </w:r>
      <w:r w:rsidR="000D6386" w:rsidRPr="000D6386">
        <w:t>слишком много яда разлито кругом. Поэтому Мы только приоткрываем один или два центра. Но даже и тогда трудно приходится благодаря обостренности восприятий. Много прекрасных духов перегорают от невозможности сочетать земное с небесным. Потому не удивляйтесь, что вам тяжело. Но выдержать надо, ибо закалка духа необходима. Напряжение высших сфер тоже велико, хотя и другого порядка. Необходима и к ним подготовка.</w:t>
      </w:r>
    </w:p>
    <w:p w:rsidR="00D8779F" w:rsidRDefault="00D8779F" w:rsidP="000D6386"/>
    <w:p w:rsidR="000D6386" w:rsidRPr="000D6386" w:rsidRDefault="000C1121" w:rsidP="000D6386">
      <w:r w:rsidRPr="000C1121">
        <w:rPr>
          <w:b/>
        </w:rPr>
        <w:t>1965</w:t>
      </w:r>
      <w:r>
        <w:rPr>
          <w:b/>
        </w:rPr>
        <w:t xml:space="preserve"> г. </w:t>
      </w:r>
      <w:r w:rsidR="00C515BC" w:rsidRPr="00C515BC">
        <w:rPr>
          <w:b/>
        </w:rPr>
        <w:t>917.</w:t>
      </w:r>
      <w:r w:rsidR="000D6386" w:rsidRPr="000D6386">
        <w:t xml:space="preserve"> </w:t>
      </w:r>
      <w:r w:rsidR="00451AC2" w:rsidRPr="00451AC2">
        <w:rPr>
          <w:b/>
        </w:rPr>
        <w:t>(М.А.Й.).</w:t>
      </w:r>
      <w:r w:rsidR="000D6386" w:rsidRPr="000D6386">
        <w:t xml:space="preserve"> Ясность лика любого человека в третьем глазу ставит нас в соприкосновение с ним, и он, и мы сами получаем воздействия, идущие друг от друга. Поэтому очень полезно отмечать их характер и степень. Незримые нити связуют этим путем не только людей, но и всё, на чем сосредоточивается сознание.</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918.</w:t>
      </w:r>
      <w:r w:rsidR="000D6386" w:rsidRPr="000D6386">
        <w:t xml:space="preserve"> (581). </w:t>
      </w:r>
      <w:r w:rsidR="00451AC2" w:rsidRPr="00451AC2">
        <w:rPr>
          <w:b/>
        </w:rPr>
        <w:t>(Гуру).</w:t>
      </w:r>
      <w:r w:rsidR="000D6386" w:rsidRPr="000D6386">
        <w:t xml:space="preserve"> С кем или с чем соприкоснешься, от того и наберешься</w:t>
      </w:r>
      <w:r w:rsidR="000D6386">
        <w:t xml:space="preserve"> — </w:t>
      </w:r>
      <w:r w:rsidR="000D6386" w:rsidRPr="000D6386">
        <w:t>так можно переиначить известную пословицу. Мысли и представления образуют каналы связи. Они усиливаются чувством. Об этих каналах, их природе и тональности следует думать. Если каналы светлые связывают духов со Светом, то темные</w:t>
      </w:r>
      <w:r w:rsidR="000D6386">
        <w:t xml:space="preserve"> — </w:t>
      </w:r>
      <w:r w:rsidR="000D6386" w:rsidRPr="000D6386">
        <w:t>с тьмою. Нужен дозор.</w:t>
      </w:r>
    </w:p>
    <w:p w:rsidR="000D6386" w:rsidRPr="000D6386" w:rsidRDefault="000D6386" w:rsidP="000D6386">
      <w:r w:rsidRPr="000D6386">
        <w:t>Пословица «С кем поведешься, от того и наберешься».</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919.</w:t>
      </w:r>
      <w:r w:rsidR="000D6386" w:rsidRPr="000D6386">
        <w:t xml:space="preserve"> (582). </w:t>
      </w:r>
      <w:r w:rsidR="00451AC2" w:rsidRPr="00451AC2">
        <w:rPr>
          <w:b/>
        </w:rPr>
        <w:t>(Дек. 29).</w:t>
      </w:r>
      <w:r w:rsidR="000D6386" w:rsidRPr="000D6386">
        <w:t xml:space="preserve"> Терпеливо и в доверии будем ждать подъема волны. Развитое сознание не остается без ритма. И если прошлое отмечено было подъемами сознания и высокой ступенью просветления, то и будущее по закону чередования и ритма принесет еще большие достижения. Трудность в том, чтобы в моменты пралайи сознания удержать то, что было достигнуто, и не опуститься ниже законной впадины набежавшей волны. Так строится путь восхождения духа. Чередование дней и ночей являет собою ритм природы. Ритму подчинено все</w:t>
      </w:r>
      <w:r w:rsidR="000D6386">
        <w:t xml:space="preserve"> — </w:t>
      </w:r>
      <w:r w:rsidR="000D6386" w:rsidRPr="000D6386">
        <w:t>от биения сердца человека и атома до пульсации Солнца и явления Великих Циклов. То, что есть, то уже было когда-то, и то, что будет, обусловлено прошлыми достижениями. Ничто в природе не исчезает и не рождается вновь, но все продолжается во времени, подчиняясь Космическому Закону ритма.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920.</w:t>
      </w:r>
      <w:r w:rsidR="000D6386" w:rsidRPr="000D6386">
        <w:t xml:space="preserve"> (583). </w:t>
      </w:r>
      <w:r w:rsidR="00451AC2" w:rsidRPr="00451AC2">
        <w:rPr>
          <w:b/>
        </w:rPr>
        <w:t>(М.А.Й.).</w:t>
      </w:r>
      <w:r w:rsidR="000D6386" w:rsidRPr="000D6386">
        <w:t xml:space="preserve"> Претерпеть до конца</w:t>
      </w:r>
      <w:r w:rsidR="000D6386">
        <w:t xml:space="preserve"> — </w:t>
      </w:r>
      <w:r w:rsidR="000D6386" w:rsidRPr="000D6386">
        <w:t xml:space="preserve">не значит ли это сохранить устремление и уверенность в незыблемости Оснований даже в период самого сильного нагнетения тьмы? Ибо </w:t>
      </w:r>
      <w:r w:rsidR="000D6386" w:rsidRPr="000D6386">
        <w:lastRenderedPageBreak/>
        <w:t>тогда магнит духа сохранит свою силу и удержит мощь притяжения к Единому Фокусу Света.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921.</w:t>
      </w:r>
      <w:r w:rsidR="000D6386" w:rsidRPr="000D6386">
        <w:t xml:space="preserve"> (584). </w:t>
      </w:r>
      <w:r w:rsidR="00451AC2" w:rsidRPr="00451AC2">
        <w:rPr>
          <w:b/>
        </w:rPr>
        <w:t>(Гуру).</w:t>
      </w:r>
      <w:r w:rsidR="000D6386" w:rsidRPr="000D6386">
        <w:t xml:space="preserve"> «А я все же дойду,</w:t>
      </w:r>
      <w:r w:rsidR="000D6386">
        <w:t xml:space="preserve"> — </w:t>
      </w:r>
      <w:r w:rsidR="000D6386" w:rsidRPr="000D6386">
        <w:t>говорит себе дух неукротимый,</w:t>
      </w:r>
      <w:r w:rsidR="000D6386">
        <w:t xml:space="preserve"> — </w:t>
      </w:r>
      <w:r w:rsidR="000D6386" w:rsidRPr="000D6386">
        <w:t>дойду, несмотря ни на что»,</w:t>
      </w:r>
      <w:r w:rsidR="000D6386">
        <w:t xml:space="preserve"> — </w:t>
      </w:r>
      <w:r w:rsidR="000D6386" w:rsidRPr="000D6386">
        <w:t>и в этой решимости находит новые силы и мощно идет через все.</w:t>
      </w:r>
    </w:p>
    <w:p w:rsidR="00451AC2" w:rsidRDefault="00451AC2" w:rsidP="000D6386"/>
    <w:p w:rsidR="000D6386" w:rsidRPr="000D6386" w:rsidRDefault="000D6386" w:rsidP="0072495D">
      <w:pPr>
        <w:pStyle w:val="Quote"/>
      </w:pPr>
      <w:r w:rsidRPr="000D6386">
        <w:t>За стенкой с раннего утра, еще затемно, долбит радио на полную мощность. А вечером до 12 ночи.</w:t>
      </w:r>
    </w:p>
    <w:p w:rsidR="000D6386" w:rsidRPr="000D6386" w:rsidRDefault="000C1121" w:rsidP="000D6386">
      <w:r w:rsidRPr="000C1121">
        <w:rPr>
          <w:b/>
        </w:rPr>
        <w:t>1</w:t>
      </w:r>
      <w:r>
        <w:rPr>
          <w:b/>
          <w:lang w:val="en-US"/>
        </w:rPr>
        <w:t>965</w:t>
      </w:r>
      <w:r>
        <w:rPr>
          <w:b/>
        </w:rPr>
        <w:t xml:space="preserve"> г. </w:t>
      </w:r>
      <w:r w:rsidR="00C515BC" w:rsidRPr="00C515BC">
        <w:rPr>
          <w:b/>
        </w:rPr>
        <w:t>922.</w:t>
      </w:r>
      <w:r w:rsidR="000D6386" w:rsidRPr="000D6386">
        <w:t xml:space="preserve"> </w:t>
      </w:r>
      <w:r w:rsidR="00451AC2" w:rsidRPr="00451AC2">
        <w:rPr>
          <w:b/>
        </w:rPr>
        <w:t>(Дек. 30).</w:t>
      </w:r>
      <w:r w:rsidR="000D6386" w:rsidRPr="000D6386">
        <w:t xml:space="preserve"> «Душа моя скорбит смертельно». Но скорбь, и страдания, и позорная смерть не поколебали ни на мгновение несломимую стойкость духа. Моим путем идут идущие за Мной. Путь очень суров и очень труден. Но все, идущие к Свету, следуют этим Путем. Сказал: «В мире будете иметь скорбь, но мужайтесь, Я Победил мир».</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923.</w:t>
      </w:r>
      <w:r w:rsidR="000D6386" w:rsidRPr="000D6386">
        <w:t xml:space="preserve"> (585). </w:t>
      </w:r>
      <w:r w:rsidR="00451AC2" w:rsidRPr="00451AC2">
        <w:rPr>
          <w:b/>
        </w:rPr>
        <w:t>(Дек. 31).</w:t>
      </w:r>
      <w:r w:rsidR="000D6386" w:rsidRPr="000D6386">
        <w:t xml:space="preserve"> История ярко свидетельствует о том, как чудовищно искажались Заветы Первоучителя и какие невероятные и страшные следствия проистекали от этого извращения. Многие отшатнулись от Заветов Учителей Знания ввиду того, что создаваемые вокруг них религии утрачивали сущность этих Заветов и заменяли их внешней формой. И не вина в том Учителей. Те же немногие, которые понимали происходящее и пытались вернуть мысли верующих к Первоисточнику, подвергались жестоким преследованиям и гонениям и кончали жизнь свою на костре или в заточении. Отсутствие распознавания приводило к нелепости и доверчивости к словам пустым, лживым и лицемерным. Религия стала орудием людей бесчестных и своекорыстных. Форма утратила содержание, а служители культа</w:t>
      </w:r>
      <w:r w:rsidR="000D6386">
        <w:t xml:space="preserve"> — </w:t>
      </w:r>
      <w:r w:rsidR="000D6386" w:rsidRPr="000D6386">
        <w:t>огонь духа. Вырождение культов стало закономерностью. Надо отбросить все и возвратиться к Первоисточникам, иначе будет потеряно и даже то малое, что где-то еще сохранилось. Там, где внешнее неверие, там незнание, но там, где есть внешнее знание, но полное отсутствие Света, там господствует тьма. Тьма под маскою Света страшна тем, что вовлекает невежественное сознание в орбиту воздействия тьмы. Только новое и только новые дадут возможность тем, в ком сохранилась искорка духа, войти во врата Нового Мира.</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924.</w:t>
      </w:r>
      <w:r w:rsidR="000D6386" w:rsidRPr="000D6386">
        <w:t xml:space="preserve"> (586). </w:t>
      </w:r>
      <w:r w:rsidR="00451AC2" w:rsidRPr="00451AC2">
        <w:rPr>
          <w:b/>
        </w:rPr>
        <w:t>(М.А.Й.).</w:t>
      </w:r>
      <w:r w:rsidR="000D6386" w:rsidRPr="000D6386">
        <w:t xml:space="preserve"> Новое</w:t>
      </w:r>
      <w:r w:rsidR="000D6386">
        <w:t xml:space="preserve"> — </w:t>
      </w:r>
      <w:r w:rsidR="000D6386" w:rsidRPr="000D6386">
        <w:t>значит очищенное от наслоений, и нагромождений, и извращений прошлого. Только очищенное сознание способно произвести эту чистку. И первое условие к тому</w:t>
      </w:r>
      <w:r w:rsidR="000D6386">
        <w:t xml:space="preserve"> — </w:t>
      </w:r>
      <w:r w:rsidR="000D6386" w:rsidRPr="000D6386">
        <w:t>самоочищение. Нельзя грязными руками браться за чистые вещи</w:t>
      </w:r>
      <w:r w:rsidR="000D6386">
        <w:t xml:space="preserve"> — </w:t>
      </w:r>
      <w:r w:rsidR="000D6386" w:rsidRPr="000D6386">
        <w:t>останутся пятна. Запятнаны нечистыми прикасаниями одеяния Первоучителей. Руки надо отмыть, прежде чем приступить к очищению Первооснов от вековых наслоений.</w:t>
      </w:r>
    </w:p>
    <w:p w:rsidR="00D8779F" w:rsidRDefault="00D8779F" w:rsidP="000D6386"/>
    <w:p w:rsidR="000D6386" w:rsidRPr="000D6386" w:rsidRDefault="000C1121" w:rsidP="000D6386">
      <w:r w:rsidRPr="000C1121">
        <w:rPr>
          <w:b/>
        </w:rPr>
        <w:t>1</w:t>
      </w:r>
      <w:r>
        <w:rPr>
          <w:b/>
          <w:lang w:val="en-US"/>
        </w:rPr>
        <w:t>965</w:t>
      </w:r>
      <w:r>
        <w:rPr>
          <w:b/>
        </w:rPr>
        <w:t xml:space="preserve"> г. </w:t>
      </w:r>
      <w:r w:rsidR="00C515BC" w:rsidRPr="00C515BC">
        <w:rPr>
          <w:b/>
        </w:rPr>
        <w:t>925.</w:t>
      </w:r>
      <w:r w:rsidR="000D6386" w:rsidRPr="000D6386">
        <w:t xml:space="preserve"> (587). </w:t>
      </w:r>
      <w:r w:rsidR="00451AC2" w:rsidRPr="00451AC2">
        <w:rPr>
          <w:b/>
        </w:rPr>
        <w:t>(Гуру).</w:t>
      </w:r>
      <w:r w:rsidR="000D6386" w:rsidRPr="000D6386">
        <w:t xml:space="preserve"> Идущий дойдет.</w:t>
      </w:r>
    </w:p>
    <w:p w:rsidR="000D6386" w:rsidRDefault="000D6386" w:rsidP="008833A8">
      <w:pPr>
        <w:rPr>
          <w:lang w:val="en-US"/>
        </w:rPr>
      </w:pPr>
      <w:r w:rsidRPr="000D6386">
        <w:lastRenderedPageBreak/>
        <w:t xml:space="preserve">Примечание. Там, где продолжение параграфа предшествует его началу, там начало записывалось с закрытыми глазами в тетрадку карандашом и потом уже, после всех утренних Записей, переписывалось чернилами в эти тетради. Записи без обозначения получались путем контакта с ...... при устремлении записать идущие и поступающие при этом в сознание мысли. Там, где стоит обозначение М.А.Й. и Гуру, записывались мысли, льющиеся в сознание при стремлении войти с ними в Общение. Все ошибки, все, подлежащее сомнению, всё, вызывающее критику и неудовлетворение, следует относить за счет записывающего, а всё прочее надо относить к тому источнику, откуда черпались мысли. Берясь за перо и обозначив дату и §, записывающий часто, вернее, почти всегда, не знал, о чем будет писать. Мысли реализовались в сознании одна за другой, и бывало так, что, начиная предложение, не знал, как и чем оно кончится. Повторение некоторых тем, по-видимому, вызывалось условиями сознания записывающего, причем каждое повторение представляет собою расширение того, что давалось раньше. Если где-либо будут найдены какие-нибудь расхождения с Учением Живой Этики, необходимо учесть, [что] кажущиеся противоречия обуславливаются наличием пары противоположностей во всем, что есть. Например, в одном месте Учения Живой Этики говорится: «Учитель Полагает Руку на того ученика», в другом: «Нет руки на плече». Это не противоречия, а противоположные аспекты вещи единой. Записывающий часто ощущал, что объяснить полностью всё, до конца, исчерпывающе невозможно ни одного явления. Поневоле оставались недоговоренности и неполнота изложения. Очень часто внешние условия яро мешали Записям: шум, крики, ссоры у соседей, музыка, радио, звуки моторов и машин, разговоры за окном и так далее и далее, и всё же записи велись, несмотря ни на что. Они замедлялись вовсе или уменьшались в объеме, когда испытания становились слишком тяжелыми, или приходилось уезжать на какое-то время. Последние годы записи при помощи астрального слуха стали совсем редки, разве только небольшие сообщения ночью или под утро. Мысли приходили легко и просто, но на эту легкость и простоту потребовалось несколько лет восприятий, начиная с небольших фраз и кончая целыми страницами при помощи астрального слуха. А потом уже прямым восприятием при полном бодрствовании прямой записью чернилами в Тетрадь. Запись при помощи астрального слуха велась обычно ночью или утром, еще затемно, с закрытыми глазами с помощью карандаша в небольшую тетрадочку, причем на то, чтобы разобрать такие записи, требовалось около трех часов времени. При этом приходилось пользоваться увеличительным стеклом. Некоторые фразы так и не удавалось восстановить. При астральном восприятии упущенное слово или часть фразы тотчас же забывались, если их тотчас же не записать или не повторить себе много раз. Передать точно записи на память никогда не удавалось. Часто </w:t>
      </w:r>
      <w:r w:rsidRPr="000D6386">
        <w:lastRenderedPageBreak/>
        <w:t>воспринятое казалось зафиксированным в памяти настолько прочно, что фраза не записывалась, и почти всегда на утро она полностью забывалась. Записывающий очень далек от того, чтобы утверждать, что все Указания Учителя были полностью применены в жизни. По-видимому, давались они не для него одного, но для многих, кому на глаза должны попасть эти Записи. Труд, которого потребовали эти Записи, настолько велик, что даже невозможно выразить словами, сколько энергии и времени ушло на него. Только соблюдение ритма позволило это все записать. Напряжение организма при ведении записи настолько велико, что только длительная подготовка организма, медленная и постепенная, позволила приучить систему к такому напряжению. Без такой подготовки организм, вероятно, очень бы быстро перегорел. Одну запись, касающуюся темных, они все же закончить не дали, так как вдохновили соседей подойти к двери и стучать и спрашивать о потерянной вещи, которая преспокойно лежала в боковом кармане вопрошателя. Но запись была нарушена, так как велась еще через посредство Астрального Слуха и восстановить или продолжить ее уже не удалось. Это было лет 13 тому назад.</w:t>
      </w:r>
    </w:p>
    <w:p w:rsidR="002D6C49" w:rsidRDefault="002D6C49" w:rsidP="008833A8">
      <w:pPr>
        <w:rPr>
          <w:lang w:val="en-US"/>
        </w:rPr>
      </w:pPr>
    </w:p>
    <w:p w:rsidR="002D6C49" w:rsidRDefault="002D6C49" w:rsidP="002D6C49">
      <w:pPr>
        <w:pStyle w:val="PlainText"/>
        <w:jc w:val="center"/>
        <w:rPr>
          <w:rFonts w:ascii="Arial" w:hAnsi="Arial"/>
          <w:i/>
          <w:sz w:val="28"/>
          <w:szCs w:val="28"/>
        </w:rPr>
      </w:pPr>
      <w:r>
        <w:rPr>
          <w:rFonts w:ascii="Arial" w:hAnsi="Arial"/>
          <w:i/>
          <w:sz w:val="28"/>
          <w:szCs w:val="28"/>
        </w:rPr>
        <w:t>Конец Записей 196</w:t>
      </w:r>
      <w:r>
        <w:rPr>
          <w:rFonts w:ascii="Arial" w:hAnsi="Arial"/>
          <w:i/>
          <w:sz w:val="28"/>
          <w:szCs w:val="28"/>
          <w:lang w:val="en-US"/>
        </w:rPr>
        <w:t>5</w:t>
      </w:r>
      <w:r>
        <w:rPr>
          <w:rFonts w:ascii="Arial" w:hAnsi="Arial"/>
          <w:i/>
          <w:sz w:val="28"/>
          <w:szCs w:val="28"/>
        </w:rPr>
        <w:t xml:space="preserve"> года.</w:t>
      </w:r>
    </w:p>
    <w:sectPr w:rsidR="002D6C49" w:rsidSect="00786790">
      <w:pgSz w:w="11906" w:h="16838"/>
      <w:pgMar w:top="850" w:right="1335" w:bottom="850" w:left="13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15C6" w:rsidRDefault="00B715C6" w:rsidP="00215323">
      <w:r>
        <w:separator/>
      </w:r>
    </w:p>
  </w:endnote>
  <w:endnote w:type="continuationSeparator" w:id="0">
    <w:p w:rsidR="00B715C6" w:rsidRDefault="00B715C6" w:rsidP="00215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15C6" w:rsidRDefault="00B715C6" w:rsidP="00215323">
      <w:r>
        <w:separator/>
      </w:r>
    </w:p>
  </w:footnote>
  <w:footnote w:type="continuationSeparator" w:id="0">
    <w:p w:rsidR="00B715C6" w:rsidRDefault="00B715C6" w:rsidP="00215323">
      <w:r>
        <w:continuationSeparator/>
      </w:r>
    </w:p>
  </w:footnote>
  <w:footnote w:id="1">
    <w:p w:rsidR="00B976C6" w:rsidRPr="009A731C" w:rsidRDefault="00B976C6">
      <w:pPr>
        <w:pStyle w:val="FootnoteText"/>
      </w:pPr>
      <w:r>
        <w:rPr>
          <w:rStyle w:val="FootnoteReference"/>
        </w:rPr>
        <w:footnoteRef/>
      </w:r>
      <w:r>
        <w:t xml:space="preserve"> </w:t>
      </w:r>
      <w:r w:rsidRPr="000D6386">
        <w:t>Беспр.</w:t>
      </w:r>
      <w:r>
        <w:t xml:space="preserve"> — </w:t>
      </w:r>
      <w:r w:rsidRPr="000D6386">
        <w:t>здесь и далее параграфы книги Живой Этики Беспредельность (или других книг Учения), указанные Учителем.</w:t>
      </w:r>
    </w:p>
  </w:footnote>
  <w:footnote w:id="2">
    <w:p w:rsidR="00B976C6" w:rsidRPr="00632850" w:rsidRDefault="00B976C6">
      <w:pPr>
        <w:pStyle w:val="FootnoteText"/>
      </w:pPr>
      <w:r>
        <w:rPr>
          <w:rStyle w:val="FootnoteReference"/>
        </w:rPr>
        <w:footnoteRef/>
      </w:r>
      <w:r>
        <w:t xml:space="preserve"> </w:t>
      </w:r>
      <w:r w:rsidRPr="000D6386">
        <w:t>Номер по первому изданию.</w:t>
      </w:r>
    </w:p>
  </w:footnote>
  <w:footnote w:id="3">
    <w:p w:rsidR="00B976C6" w:rsidRPr="006F5013" w:rsidRDefault="00B976C6">
      <w:pPr>
        <w:pStyle w:val="FootnoteText"/>
      </w:pPr>
      <w:r>
        <w:rPr>
          <w:rStyle w:val="FootnoteReference"/>
        </w:rPr>
        <w:footnoteRef/>
      </w:r>
      <w:r>
        <w:t xml:space="preserve"> </w:t>
      </w:r>
      <w:r w:rsidRPr="000D6386">
        <w:t>Юрий, Юша</w:t>
      </w:r>
      <w:r>
        <w:t xml:space="preserve"> — </w:t>
      </w:r>
      <w:r w:rsidRPr="000D6386">
        <w:t>Юрий Николаевич Рерих.</w:t>
      </w:r>
    </w:p>
  </w:footnote>
  <w:footnote w:id="4">
    <w:p w:rsidR="00B976C6" w:rsidRPr="00632850" w:rsidRDefault="00B976C6">
      <w:pPr>
        <w:pStyle w:val="FootnoteText"/>
      </w:pPr>
      <w:r>
        <w:rPr>
          <w:rStyle w:val="FootnoteReference"/>
        </w:rPr>
        <w:footnoteRef/>
      </w:r>
      <w:r>
        <w:t xml:space="preserve"> </w:t>
      </w:r>
      <w:r w:rsidRPr="000D6386">
        <w:t>Елена Ивановна Рерих.</w:t>
      </w:r>
    </w:p>
  </w:footnote>
  <w:footnote w:id="5">
    <w:p w:rsidR="00B976C6" w:rsidRPr="00A10323" w:rsidRDefault="00B976C6">
      <w:pPr>
        <w:pStyle w:val="FootnoteText"/>
      </w:pPr>
      <w:r>
        <w:rPr>
          <w:rStyle w:val="FootnoteReference"/>
        </w:rPr>
        <w:footnoteRef/>
      </w:r>
      <w:r>
        <w:t xml:space="preserve"> </w:t>
      </w:r>
      <w:r w:rsidRPr="000D6386">
        <w:t>Святослав Николаевич Рерих.</w:t>
      </w:r>
    </w:p>
  </w:footnote>
  <w:footnote w:id="6">
    <w:p w:rsidR="00B976C6" w:rsidRPr="00A10323" w:rsidRDefault="00B976C6">
      <w:pPr>
        <w:pStyle w:val="FootnoteText"/>
      </w:pPr>
      <w:r>
        <w:rPr>
          <w:rStyle w:val="FootnoteReference"/>
        </w:rPr>
        <w:footnoteRef/>
      </w:r>
      <w:r>
        <w:t xml:space="preserve"> </w:t>
      </w:r>
      <w:r w:rsidRPr="000D6386">
        <w:t>Нина Ивановна Абрамова, жена Б.Н. Абрамова.</w:t>
      </w:r>
    </w:p>
  </w:footnote>
  <w:footnote w:id="7">
    <w:p w:rsidR="00B976C6" w:rsidRPr="00A10323" w:rsidRDefault="00B976C6">
      <w:pPr>
        <w:pStyle w:val="FootnoteText"/>
      </w:pPr>
      <w:r>
        <w:rPr>
          <w:rStyle w:val="FootnoteReference"/>
        </w:rPr>
        <w:footnoteRef/>
      </w:r>
      <w:r w:rsidRPr="00A10323">
        <w:rPr>
          <w:lang w:val="en-US"/>
        </w:rPr>
        <w:t xml:space="preserve"> </w:t>
      </w:r>
      <w:r w:rsidRPr="000D6386">
        <w:rPr>
          <w:lang w:val="en-US"/>
        </w:rPr>
        <w:t xml:space="preserve">Be of good cheer for have overcome the world. </w:t>
      </w:r>
      <w:r w:rsidRPr="000D6386">
        <w:t>(англ.)</w:t>
      </w:r>
      <w:r>
        <w:t xml:space="preserve"> — </w:t>
      </w:r>
      <w:r w:rsidRPr="000D6386">
        <w:t>Радуйтесь, ибо вы преодолели мир.</w:t>
      </w:r>
    </w:p>
  </w:footnote>
  <w:footnote w:id="8">
    <w:p w:rsidR="00B976C6" w:rsidRPr="00A10323" w:rsidRDefault="00B976C6">
      <w:pPr>
        <w:pStyle w:val="FootnoteText"/>
      </w:pPr>
      <w:r>
        <w:rPr>
          <w:rStyle w:val="FootnoteReference"/>
        </w:rPr>
        <w:footnoteRef/>
      </w:r>
      <w:r>
        <w:t xml:space="preserve"> </w:t>
      </w:r>
      <w:r w:rsidRPr="000D6386">
        <w:t>Nosce animum tuum (лат.)</w:t>
      </w:r>
      <w:r>
        <w:t xml:space="preserve"> — </w:t>
      </w:r>
      <w:r w:rsidRPr="000D6386">
        <w:t>Познай свою душу.</w:t>
      </w:r>
    </w:p>
  </w:footnote>
  <w:footnote w:id="9">
    <w:p w:rsidR="00B976C6" w:rsidRPr="00A10323" w:rsidRDefault="00B976C6">
      <w:pPr>
        <w:pStyle w:val="FootnoteText"/>
      </w:pPr>
      <w:r>
        <w:rPr>
          <w:rStyle w:val="FootnoteReference"/>
        </w:rPr>
        <w:footnoteRef/>
      </w:r>
      <w:r>
        <w:t xml:space="preserve"> </w:t>
      </w:r>
      <w:r w:rsidRPr="000D6386">
        <w:t>Omnia mea mecum porto (лат.)</w:t>
      </w:r>
      <w:r>
        <w:t xml:space="preserve"> — </w:t>
      </w:r>
      <w:r w:rsidRPr="000D6386">
        <w:t>Все мое ношу с собою.</w:t>
      </w:r>
    </w:p>
  </w:footnote>
  <w:footnote w:id="10">
    <w:p w:rsidR="00B976C6" w:rsidRPr="00A10323" w:rsidRDefault="00B976C6">
      <w:pPr>
        <w:pStyle w:val="FootnoteText"/>
      </w:pPr>
      <w:r>
        <w:rPr>
          <w:rStyle w:val="FootnoteReference"/>
        </w:rPr>
        <w:footnoteRef/>
      </w:r>
      <w:r>
        <w:t xml:space="preserve"> </w:t>
      </w:r>
      <w:r w:rsidRPr="000D6386">
        <w:t>Ека</w:t>
      </w:r>
      <w:r>
        <w:t xml:space="preserve"> — </w:t>
      </w:r>
      <w:r w:rsidRPr="000D6386">
        <w:t>Екатерина Петровна Инге.</w:t>
      </w:r>
    </w:p>
  </w:footnote>
  <w:footnote w:id="11">
    <w:p w:rsidR="00B976C6" w:rsidRPr="00A10323" w:rsidRDefault="00B976C6">
      <w:pPr>
        <w:pStyle w:val="FootnoteText"/>
      </w:pPr>
      <w:r>
        <w:rPr>
          <w:rStyle w:val="FootnoteReference"/>
        </w:rPr>
        <w:footnoteRef/>
      </w:r>
      <w:r>
        <w:t xml:space="preserve"> </w:t>
      </w:r>
      <w:r w:rsidRPr="000D6386">
        <w:t xml:space="preserve">Журнал «Международная жизнь». 1965 г., № 1, стр. </w:t>
      </w:r>
      <w:r w:rsidRPr="00632850">
        <w:t>35.</w:t>
      </w:r>
    </w:p>
  </w:footnote>
  <w:footnote w:id="12">
    <w:p w:rsidR="00B976C6" w:rsidRPr="00A10323" w:rsidRDefault="00B976C6">
      <w:pPr>
        <w:pStyle w:val="FootnoteText"/>
      </w:pPr>
      <w:r>
        <w:rPr>
          <w:rStyle w:val="FootnoteReference"/>
        </w:rPr>
        <w:footnoteRef/>
      </w:r>
      <w:r>
        <w:t xml:space="preserve"> </w:t>
      </w:r>
      <w:r w:rsidRPr="000D6386">
        <w:t>Nosce animum tuum (лат.)</w:t>
      </w:r>
      <w:r>
        <w:t xml:space="preserve"> — </w:t>
      </w:r>
      <w:r w:rsidRPr="000D6386">
        <w:t>Познай свою душу.</w:t>
      </w:r>
    </w:p>
  </w:footnote>
  <w:footnote w:id="13">
    <w:p w:rsidR="00B976C6" w:rsidRPr="00A10323" w:rsidRDefault="00B976C6">
      <w:pPr>
        <w:pStyle w:val="FootnoteText"/>
      </w:pPr>
      <w:r>
        <w:rPr>
          <w:rStyle w:val="FootnoteReference"/>
        </w:rPr>
        <w:footnoteRef/>
      </w:r>
      <w:r>
        <w:t xml:space="preserve"> </w:t>
      </w:r>
      <w:r w:rsidRPr="000D6386">
        <w:t>Reduction ad absurdum (лат.)</w:t>
      </w:r>
      <w:r>
        <w:t xml:space="preserve"> — </w:t>
      </w:r>
      <w:r w:rsidRPr="000D6386">
        <w:t>приведение к абсурду, доведение до абсурда.</w:t>
      </w:r>
    </w:p>
  </w:footnote>
  <w:footnote w:id="14">
    <w:p w:rsidR="00B976C6" w:rsidRPr="00A10323" w:rsidRDefault="00B976C6">
      <w:pPr>
        <w:pStyle w:val="FootnoteText"/>
      </w:pPr>
      <w:r>
        <w:rPr>
          <w:rStyle w:val="FootnoteReference"/>
        </w:rPr>
        <w:footnoteRef/>
      </w:r>
      <w:r>
        <w:t xml:space="preserve"> </w:t>
      </w:r>
      <w:r w:rsidRPr="000D6386">
        <w:t>Могий вместити да вместит</w:t>
      </w:r>
      <w:r>
        <w:t xml:space="preserve"> — </w:t>
      </w:r>
      <w:r w:rsidRPr="000D6386">
        <w:t>Евангелие от Матфея.</w:t>
      </w:r>
    </w:p>
  </w:footnote>
  <w:footnote w:id="15">
    <w:p w:rsidR="00B976C6" w:rsidRPr="00A10323" w:rsidRDefault="00B976C6">
      <w:pPr>
        <w:pStyle w:val="FootnoteText"/>
      </w:pPr>
      <w:r>
        <w:rPr>
          <w:rStyle w:val="FootnoteReference"/>
        </w:rPr>
        <w:footnoteRef/>
      </w:r>
      <w:r>
        <w:t xml:space="preserve"> </w:t>
      </w:r>
      <w:r w:rsidRPr="000D6386">
        <w:t>......</w:t>
      </w:r>
      <w:r>
        <w:t xml:space="preserve"> — </w:t>
      </w:r>
      <w:r w:rsidRPr="000D6386">
        <w:t>здесь и далее</w:t>
      </w:r>
      <w:r>
        <w:t xml:space="preserve"> — </w:t>
      </w:r>
      <w:r w:rsidRPr="000D6386">
        <w:t>пропуск в рукописи.</w:t>
      </w:r>
    </w:p>
  </w:footnote>
  <w:footnote w:id="16">
    <w:p w:rsidR="00B976C6" w:rsidRPr="00A10323" w:rsidRDefault="00B976C6">
      <w:pPr>
        <w:pStyle w:val="FootnoteText"/>
      </w:pPr>
      <w:r>
        <w:rPr>
          <w:rStyle w:val="FootnoteReference"/>
        </w:rPr>
        <w:footnoteRef/>
      </w:r>
      <w:r>
        <w:t xml:space="preserve"> </w:t>
      </w:r>
      <w:r w:rsidRPr="000D6386">
        <w:t>Птичка</w:t>
      </w:r>
      <w:r>
        <w:t xml:space="preserve"> — </w:t>
      </w:r>
      <w:r w:rsidRPr="000D6386">
        <w:t>так Елена Ивановна и Николай Константинович называли Нину Ивановну Абрамову.</w:t>
      </w:r>
    </w:p>
  </w:footnote>
  <w:footnote w:id="17">
    <w:p w:rsidR="00B976C6" w:rsidRPr="00632850" w:rsidRDefault="00B976C6" w:rsidP="00C67354">
      <w:r w:rsidRPr="00451AC2">
        <w:rPr>
          <w:rStyle w:val="a"/>
          <w:rFonts w:eastAsiaTheme="minorHAnsi"/>
        </w:rPr>
        <w:footnoteRef/>
      </w:r>
      <w:r w:rsidRPr="00451AC2">
        <w:rPr>
          <w:rStyle w:val="a"/>
          <w:rFonts w:eastAsiaTheme="minorHAnsi"/>
        </w:rPr>
        <w:t xml:space="preserve"> Смерть</w:t>
      </w:r>
      <w:r w:rsidRPr="00C67354">
        <w:rPr>
          <w:rStyle w:val="a"/>
          <w:rFonts w:eastAsiaTheme="minorHAnsi"/>
        </w:rPr>
        <w:t>. Юрий Соколов. Все в жизни неверно, а смерть лишь одна Верна — неизменно верна! Все канет, минует, забудет, пройдет — Она не минует, найдет. Покинутых, скорбных, последних из нас, До мошки, незримой для глаз. Она не забудет, придет, приголубит, Обнимет, навеки полюбит, И брачный свой тяжкий наденет венец... И жизненной сказке — конец...</w:t>
      </w:r>
    </w:p>
  </w:footnote>
  <w:footnote w:id="18">
    <w:p w:rsidR="00B976C6" w:rsidRPr="00C67354" w:rsidRDefault="00B976C6">
      <w:pPr>
        <w:pStyle w:val="FootnoteText"/>
      </w:pPr>
      <w:r>
        <w:rPr>
          <w:rStyle w:val="FootnoteReference"/>
        </w:rPr>
        <w:footnoteRef/>
      </w:r>
      <w:r>
        <w:t xml:space="preserve"> </w:t>
      </w:r>
      <w:r w:rsidRPr="000D6386">
        <w:t>Influx (англ.)</w:t>
      </w:r>
      <w:r>
        <w:t xml:space="preserve"> — </w:t>
      </w:r>
      <w:r w:rsidRPr="000D6386">
        <w:t>Поступление, поток, устремление.</w:t>
      </w:r>
    </w:p>
  </w:footnote>
  <w:footnote w:id="19">
    <w:p w:rsidR="00B976C6" w:rsidRPr="00C67354" w:rsidRDefault="00B976C6">
      <w:pPr>
        <w:pStyle w:val="FootnoteText"/>
      </w:pPr>
      <w:r>
        <w:rPr>
          <w:rStyle w:val="FootnoteReference"/>
        </w:rPr>
        <w:footnoteRef/>
      </w:r>
      <w:r>
        <w:t xml:space="preserve"> </w:t>
      </w:r>
      <w:r w:rsidRPr="000D6386">
        <w:t>Сензар</w:t>
      </w:r>
      <w:r>
        <w:t xml:space="preserve"> — </w:t>
      </w:r>
      <w:r w:rsidRPr="000D6386">
        <w:t>древний священный язык, существовавший задолго до ведического санскрита.</w:t>
      </w:r>
    </w:p>
  </w:footnote>
  <w:footnote w:id="20">
    <w:p w:rsidR="00B976C6" w:rsidRPr="00C67354" w:rsidRDefault="00B976C6">
      <w:pPr>
        <w:pStyle w:val="FootnoteText"/>
      </w:pPr>
      <w:r>
        <w:rPr>
          <w:rStyle w:val="FootnoteReference"/>
        </w:rPr>
        <w:footnoteRef/>
      </w:r>
      <w:r>
        <w:t xml:space="preserve"> </w:t>
      </w:r>
      <w:r w:rsidRPr="000D6386">
        <w:t>&lt;...&gt;</w:t>
      </w:r>
      <w:r>
        <w:t xml:space="preserve"> — </w:t>
      </w:r>
      <w:r w:rsidRPr="000D6386">
        <w:t>Здесь и далее</w:t>
      </w:r>
      <w:r>
        <w:t xml:space="preserve"> — </w:t>
      </w:r>
      <w:r w:rsidRPr="000D6386">
        <w:t>слово неразборчиво.</w:t>
      </w:r>
    </w:p>
  </w:footnote>
  <w:footnote w:id="21">
    <w:p w:rsidR="00B976C6" w:rsidRPr="00632850" w:rsidRDefault="00B976C6">
      <w:pPr>
        <w:pStyle w:val="FootnoteText"/>
      </w:pPr>
      <w:r>
        <w:rPr>
          <w:rStyle w:val="FootnoteReference"/>
        </w:rPr>
        <w:footnoteRef/>
      </w:r>
      <w:r>
        <w:t xml:space="preserve"> </w:t>
      </w:r>
      <w:r w:rsidRPr="000D6386">
        <w:t>Так в рукописи.</w:t>
      </w:r>
    </w:p>
  </w:footnote>
  <w:footnote w:id="22">
    <w:p w:rsidR="00B976C6" w:rsidRPr="00C67354" w:rsidRDefault="00B976C6">
      <w:pPr>
        <w:pStyle w:val="FootnoteText"/>
      </w:pPr>
      <w:r>
        <w:rPr>
          <w:rStyle w:val="FootnoteReference"/>
        </w:rPr>
        <w:footnoteRef/>
      </w:r>
      <w:r>
        <w:t xml:space="preserve"> </w:t>
      </w:r>
      <w:r w:rsidRPr="000D6386">
        <w:t>Лупанарий (также лупанар, лат. lupanar или lupanarium)</w:t>
      </w:r>
      <w:r>
        <w:t xml:space="preserve"> — </w:t>
      </w:r>
      <w:r w:rsidRPr="000D6386">
        <w:t>публичный дом в Древнем Риме.</w:t>
      </w:r>
    </w:p>
  </w:footnote>
  <w:footnote w:id="23">
    <w:p w:rsidR="00B976C6" w:rsidRPr="00C67354" w:rsidRDefault="00B976C6">
      <w:pPr>
        <w:pStyle w:val="FootnoteText"/>
      </w:pPr>
      <w:r>
        <w:rPr>
          <w:rStyle w:val="FootnoteReference"/>
        </w:rPr>
        <w:footnoteRef/>
      </w:r>
      <w:r>
        <w:t xml:space="preserve"> </w:t>
      </w:r>
      <w:r w:rsidRPr="000D6386">
        <w:t>Ю.Н.</w:t>
      </w:r>
      <w:r>
        <w:t xml:space="preserve"> — </w:t>
      </w:r>
      <w:r w:rsidRPr="000D6386">
        <w:t>Юрий Николаевич Рерих.</w:t>
      </w:r>
    </w:p>
  </w:footnote>
  <w:footnote w:id="24">
    <w:p w:rsidR="00B976C6" w:rsidRPr="00632850" w:rsidRDefault="00B976C6">
      <w:pPr>
        <w:pStyle w:val="FootnoteText"/>
      </w:pPr>
      <w:r>
        <w:rPr>
          <w:rStyle w:val="FootnoteReference"/>
        </w:rPr>
        <w:footnoteRef/>
      </w:r>
      <w:r>
        <w:t xml:space="preserve"> </w:t>
      </w:r>
      <w:r w:rsidRPr="000D6386">
        <w:t>Gestation (англ.)</w:t>
      </w:r>
      <w:r>
        <w:t xml:space="preserve"> — </w:t>
      </w:r>
      <w:r w:rsidRPr="000D6386">
        <w:t>Созревание.</w:t>
      </w:r>
    </w:p>
  </w:footnote>
  <w:footnote w:id="25">
    <w:p w:rsidR="00B976C6" w:rsidRPr="00632850" w:rsidRDefault="00B976C6">
      <w:pPr>
        <w:pStyle w:val="FootnoteText"/>
      </w:pPr>
      <w:r>
        <w:rPr>
          <w:rStyle w:val="FootnoteReference"/>
        </w:rPr>
        <w:footnoteRef/>
      </w:r>
      <w:r>
        <w:t xml:space="preserve"> </w:t>
      </w:r>
      <w:r w:rsidRPr="000D6386">
        <w:t>Shell (англ.)</w:t>
      </w:r>
      <w:r>
        <w:t xml:space="preserve"> — </w:t>
      </w:r>
      <w:r w:rsidRPr="000D6386">
        <w:t>Оболочка.</w:t>
      </w:r>
    </w:p>
  </w:footnote>
  <w:footnote w:id="26">
    <w:p w:rsidR="00B976C6" w:rsidRPr="00632850" w:rsidRDefault="00B976C6">
      <w:pPr>
        <w:pStyle w:val="FootnoteText"/>
      </w:pPr>
      <w:r>
        <w:rPr>
          <w:rStyle w:val="FootnoteReference"/>
        </w:rPr>
        <w:footnoteRef/>
      </w:r>
      <w:r>
        <w:t xml:space="preserve"> </w:t>
      </w:r>
      <w:r w:rsidRPr="000D6386">
        <w:t>Деда</w:t>
      </w:r>
      <w:r>
        <w:t xml:space="preserve"> — </w:t>
      </w:r>
      <w:r w:rsidRPr="000D6386">
        <w:t>Н.К. Рерих.</w:t>
      </w:r>
    </w:p>
  </w:footnote>
  <w:footnote w:id="27">
    <w:p w:rsidR="00B976C6" w:rsidRPr="00632850" w:rsidRDefault="00B976C6">
      <w:pPr>
        <w:pStyle w:val="FootnoteText"/>
      </w:pPr>
      <w:r>
        <w:rPr>
          <w:rStyle w:val="FootnoteReference"/>
        </w:rPr>
        <w:footnoteRef/>
      </w:r>
      <w:r>
        <w:t xml:space="preserve"> </w:t>
      </w:r>
      <w:r w:rsidRPr="000D6386">
        <w:t>Альфа</w:t>
      </w:r>
      <w:r>
        <w:t xml:space="preserve"> — </w:t>
      </w:r>
      <w:r w:rsidRPr="000D6386">
        <w:t>Альфред Петрович Хейдок (?).</w:t>
      </w:r>
    </w:p>
  </w:footnote>
  <w:footnote w:id="28">
    <w:p w:rsidR="00B976C6" w:rsidRPr="00632850" w:rsidRDefault="00B976C6">
      <w:pPr>
        <w:pStyle w:val="FootnoteText"/>
      </w:pPr>
      <w:r>
        <w:rPr>
          <w:rStyle w:val="FootnoteReference"/>
        </w:rPr>
        <w:footnoteRef/>
      </w:r>
      <w:r w:rsidRPr="00C67354">
        <w:rPr>
          <w:lang w:val="en-US"/>
        </w:rPr>
        <w:t xml:space="preserve"> </w:t>
      </w:r>
      <w:r w:rsidRPr="000D6386">
        <w:rPr>
          <w:lang w:val="en-US"/>
        </w:rPr>
        <w:t xml:space="preserve">Unusual sadness of the heart. </w:t>
      </w:r>
      <w:r w:rsidRPr="000D6386">
        <w:t>(англ.)</w:t>
      </w:r>
      <w:r>
        <w:t xml:space="preserve"> — </w:t>
      </w:r>
      <w:r w:rsidRPr="000D6386">
        <w:t>Необычайная печаль сердца.</w:t>
      </w:r>
    </w:p>
  </w:footnote>
  <w:footnote w:id="29">
    <w:p w:rsidR="00B976C6" w:rsidRPr="00632850" w:rsidRDefault="00B976C6">
      <w:pPr>
        <w:pStyle w:val="FootnoteText"/>
      </w:pPr>
      <w:r>
        <w:rPr>
          <w:rStyle w:val="FootnoteReference"/>
        </w:rPr>
        <w:footnoteRef/>
      </w:r>
      <w:r w:rsidRPr="00632850">
        <w:t xml:space="preserve"> </w:t>
      </w:r>
      <w:r w:rsidRPr="00C67354">
        <w:rPr>
          <w:lang w:val="en-US"/>
        </w:rPr>
        <w:t>A</w:t>
      </w:r>
      <w:r w:rsidRPr="00632850">
        <w:t xml:space="preserve"> </w:t>
      </w:r>
      <w:r w:rsidRPr="00C67354">
        <w:rPr>
          <w:lang w:val="en-US"/>
        </w:rPr>
        <w:t>school</w:t>
      </w:r>
      <w:r w:rsidRPr="00632850">
        <w:t xml:space="preserve"> </w:t>
      </w:r>
      <w:r w:rsidRPr="00C67354">
        <w:rPr>
          <w:lang w:val="en-US"/>
        </w:rPr>
        <w:t>of</w:t>
      </w:r>
      <w:r w:rsidRPr="00632850">
        <w:t xml:space="preserve"> </w:t>
      </w:r>
      <w:r w:rsidRPr="00C67354">
        <w:rPr>
          <w:lang w:val="en-US"/>
        </w:rPr>
        <w:t>learning</w:t>
      </w:r>
      <w:r w:rsidRPr="00632850">
        <w:t xml:space="preserve"> </w:t>
      </w:r>
      <w:r w:rsidRPr="00C67354">
        <w:rPr>
          <w:lang w:val="en-US"/>
        </w:rPr>
        <w:t>by</w:t>
      </w:r>
      <w:r w:rsidRPr="00632850">
        <w:t xml:space="preserve"> </w:t>
      </w:r>
      <w:r w:rsidRPr="00C67354">
        <w:rPr>
          <w:lang w:val="en-US"/>
        </w:rPr>
        <w:t>becoming</w:t>
      </w:r>
      <w:r w:rsidRPr="00632850">
        <w:t xml:space="preserve"> (</w:t>
      </w:r>
      <w:r w:rsidRPr="000D6386">
        <w:t>англ</w:t>
      </w:r>
      <w:r w:rsidRPr="00632850">
        <w:t xml:space="preserve">.). — </w:t>
      </w:r>
      <w:r w:rsidRPr="000D6386">
        <w:t>Становится</w:t>
      </w:r>
      <w:r w:rsidRPr="00632850">
        <w:t xml:space="preserve"> </w:t>
      </w:r>
      <w:r w:rsidRPr="000D6386">
        <w:t>обучающей</w:t>
      </w:r>
      <w:r w:rsidRPr="00632850">
        <w:t xml:space="preserve"> </w:t>
      </w:r>
      <w:r w:rsidRPr="000D6386">
        <w:t>школой</w:t>
      </w:r>
      <w:r w:rsidRPr="00632850">
        <w:t>.</w:t>
      </w:r>
    </w:p>
  </w:footnote>
  <w:footnote w:id="30">
    <w:p w:rsidR="00B976C6" w:rsidRPr="00632850" w:rsidRDefault="00B976C6">
      <w:pPr>
        <w:pStyle w:val="FootnoteText"/>
      </w:pPr>
      <w:r>
        <w:rPr>
          <w:rStyle w:val="FootnoteReference"/>
        </w:rPr>
        <w:footnoteRef/>
      </w:r>
      <w:r>
        <w:t xml:space="preserve"> </w:t>
      </w:r>
      <w:r w:rsidRPr="000D6386">
        <w:t>Кока</w:t>
      </w:r>
      <w:r>
        <w:t xml:space="preserve"> — </w:t>
      </w:r>
      <w:r w:rsidRPr="000D6386">
        <w:t>Н.А. Зубчинский (?).</w:t>
      </w:r>
    </w:p>
  </w:footnote>
  <w:footnote w:id="31">
    <w:p w:rsidR="00B976C6" w:rsidRPr="008833A8" w:rsidRDefault="00B976C6">
      <w:pPr>
        <w:pStyle w:val="FootnoteText"/>
      </w:pPr>
      <w:r>
        <w:rPr>
          <w:rStyle w:val="FootnoteReference"/>
        </w:rPr>
        <w:footnoteRef/>
      </w:r>
      <w:r>
        <w:t xml:space="preserve"> </w:t>
      </w:r>
      <w:r w:rsidRPr="000D6386">
        <w:t>«Напутствие Вождю» (?) Книга была собрана Е.И. Рерих и издана в 1930-е годы.</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GrammaticalErrors/>
  <w:attachedTemplate r:id="rId1"/>
  <w:defaultTabStop w:val="708"/>
  <w:hyphenationZone w:val="425"/>
  <w:characterSpacingControl w:val="doNotCompress"/>
  <w:footnotePr>
    <w:footnote w:id="-1"/>
    <w:footnote w:id="0"/>
  </w:footnotePr>
  <w:endnotePr>
    <w:endnote w:id="-1"/>
    <w:endnote w:id="0"/>
  </w:endnotePr>
  <w:compat/>
  <w:rsids>
    <w:rsidRoot w:val="00581CFC"/>
    <w:rsid w:val="000015C2"/>
    <w:rsid w:val="00002B24"/>
    <w:rsid w:val="00004C42"/>
    <w:rsid w:val="00014302"/>
    <w:rsid w:val="00014CD0"/>
    <w:rsid w:val="00015725"/>
    <w:rsid w:val="00025AAA"/>
    <w:rsid w:val="00026442"/>
    <w:rsid w:val="000442EF"/>
    <w:rsid w:val="000442F7"/>
    <w:rsid w:val="00044A85"/>
    <w:rsid w:val="00064938"/>
    <w:rsid w:val="000A0421"/>
    <w:rsid w:val="000A675F"/>
    <w:rsid w:val="000A6E46"/>
    <w:rsid w:val="000B66EF"/>
    <w:rsid w:val="000B7526"/>
    <w:rsid w:val="000C056B"/>
    <w:rsid w:val="000C1121"/>
    <w:rsid w:val="000C1D3C"/>
    <w:rsid w:val="000C75E3"/>
    <w:rsid w:val="000C76DB"/>
    <w:rsid w:val="000D1DFE"/>
    <w:rsid w:val="000D3077"/>
    <w:rsid w:val="000D6386"/>
    <w:rsid w:val="000F580B"/>
    <w:rsid w:val="00107016"/>
    <w:rsid w:val="0011083D"/>
    <w:rsid w:val="00112882"/>
    <w:rsid w:val="00116F6C"/>
    <w:rsid w:val="001316E6"/>
    <w:rsid w:val="00140158"/>
    <w:rsid w:val="00141403"/>
    <w:rsid w:val="001414EF"/>
    <w:rsid w:val="001428C7"/>
    <w:rsid w:val="0015299D"/>
    <w:rsid w:val="001538CE"/>
    <w:rsid w:val="00157B97"/>
    <w:rsid w:val="00160193"/>
    <w:rsid w:val="00165491"/>
    <w:rsid w:val="00182C92"/>
    <w:rsid w:val="00183CF8"/>
    <w:rsid w:val="001A3FA0"/>
    <w:rsid w:val="001A5468"/>
    <w:rsid w:val="001B68D4"/>
    <w:rsid w:val="001C0B01"/>
    <w:rsid w:val="001C20CA"/>
    <w:rsid w:val="001C386A"/>
    <w:rsid w:val="001F6B6C"/>
    <w:rsid w:val="00200EC7"/>
    <w:rsid w:val="00205B1F"/>
    <w:rsid w:val="00214BF1"/>
    <w:rsid w:val="00215323"/>
    <w:rsid w:val="002223BC"/>
    <w:rsid w:val="00224B54"/>
    <w:rsid w:val="0024288B"/>
    <w:rsid w:val="002452D5"/>
    <w:rsid w:val="0024591A"/>
    <w:rsid w:val="002467F0"/>
    <w:rsid w:val="00250B89"/>
    <w:rsid w:val="00264775"/>
    <w:rsid w:val="00271432"/>
    <w:rsid w:val="00273CD2"/>
    <w:rsid w:val="002748B1"/>
    <w:rsid w:val="0027568F"/>
    <w:rsid w:val="002801AF"/>
    <w:rsid w:val="002870A9"/>
    <w:rsid w:val="0029124F"/>
    <w:rsid w:val="002A1DBC"/>
    <w:rsid w:val="002A670A"/>
    <w:rsid w:val="002B0A89"/>
    <w:rsid w:val="002B5C2F"/>
    <w:rsid w:val="002C2A2C"/>
    <w:rsid w:val="002C3F42"/>
    <w:rsid w:val="002C50D6"/>
    <w:rsid w:val="002D6C49"/>
    <w:rsid w:val="002E4654"/>
    <w:rsid w:val="002E712B"/>
    <w:rsid w:val="002E76B6"/>
    <w:rsid w:val="002F003F"/>
    <w:rsid w:val="003019C1"/>
    <w:rsid w:val="00322C04"/>
    <w:rsid w:val="00323CBB"/>
    <w:rsid w:val="0032486A"/>
    <w:rsid w:val="00332F81"/>
    <w:rsid w:val="00341885"/>
    <w:rsid w:val="0036298A"/>
    <w:rsid w:val="003850A7"/>
    <w:rsid w:val="003852FC"/>
    <w:rsid w:val="003A61E4"/>
    <w:rsid w:val="003B30D5"/>
    <w:rsid w:val="003B7A13"/>
    <w:rsid w:val="003C02E9"/>
    <w:rsid w:val="003C7C70"/>
    <w:rsid w:val="003E2EE2"/>
    <w:rsid w:val="003E4C5B"/>
    <w:rsid w:val="004100D5"/>
    <w:rsid w:val="00414CD1"/>
    <w:rsid w:val="004159E3"/>
    <w:rsid w:val="0042601C"/>
    <w:rsid w:val="00427A76"/>
    <w:rsid w:val="004426D1"/>
    <w:rsid w:val="00451AC2"/>
    <w:rsid w:val="00451CE0"/>
    <w:rsid w:val="00457359"/>
    <w:rsid w:val="00460E1A"/>
    <w:rsid w:val="00470D6E"/>
    <w:rsid w:val="00475F49"/>
    <w:rsid w:val="00485B24"/>
    <w:rsid w:val="004A12F6"/>
    <w:rsid w:val="004A6CD8"/>
    <w:rsid w:val="004A75AF"/>
    <w:rsid w:val="004B222A"/>
    <w:rsid w:val="004C752E"/>
    <w:rsid w:val="004E3800"/>
    <w:rsid w:val="004F0F25"/>
    <w:rsid w:val="004F13B8"/>
    <w:rsid w:val="004F3BFD"/>
    <w:rsid w:val="004F4656"/>
    <w:rsid w:val="004F48FC"/>
    <w:rsid w:val="00503DFE"/>
    <w:rsid w:val="00507837"/>
    <w:rsid w:val="005115B9"/>
    <w:rsid w:val="00513089"/>
    <w:rsid w:val="00521B7A"/>
    <w:rsid w:val="00543DCA"/>
    <w:rsid w:val="00554C2F"/>
    <w:rsid w:val="005705A8"/>
    <w:rsid w:val="00574731"/>
    <w:rsid w:val="0057782C"/>
    <w:rsid w:val="005809AF"/>
    <w:rsid w:val="00581CFC"/>
    <w:rsid w:val="00582456"/>
    <w:rsid w:val="00584775"/>
    <w:rsid w:val="00587E9F"/>
    <w:rsid w:val="005A44E0"/>
    <w:rsid w:val="005A47E8"/>
    <w:rsid w:val="005A4FEA"/>
    <w:rsid w:val="005B051C"/>
    <w:rsid w:val="005C1DD5"/>
    <w:rsid w:val="005C73ED"/>
    <w:rsid w:val="005C7841"/>
    <w:rsid w:val="005D72DB"/>
    <w:rsid w:val="005F4F2E"/>
    <w:rsid w:val="00602FF5"/>
    <w:rsid w:val="00610D42"/>
    <w:rsid w:val="00613544"/>
    <w:rsid w:val="00625542"/>
    <w:rsid w:val="00632850"/>
    <w:rsid w:val="00637D09"/>
    <w:rsid w:val="006414B3"/>
    <w:rsid w:val="00646094"/>
    <w:rsid w:val="00646228"/>
    <w:rsid w:val="006548EF"/>
    <w:rsid w:val="00655C01"/>
    <w:rsid w:val="00657A8B"/>
    <w:rsid w:val="00660E0D"/>
    <w:rsid w:val="00662359"/>
    <w:rsid w:val="00670B7C"/>
    <w:rsid w:val="00673546"/>
    <w:rsid w:val="0067441A"/>
    <w:rsid w:val="00675218"/>
    <w:rsid w:val="00691532"/>
    <w:rsid w:val="00691DCA"/>
    <w:rsid w:val="0069201B"/>
    <w:rsid w:val="00692721"/>
    <w:rsid w:val="006967D9"/>
    <w:rsid w:val="00696E05"/>
    <w:rsid w:val="006A4874"/>
    <w:rsid w:val="006B6727"/>
    <w:rsid w:val="006B7642"/>
    <w:rsid w:val="006C25DF"/>
    <w:rsid w:val="006C5259"/>
    <w:rsid w:val="006D6B52"/>
    <w:rsid w:val="006F06B0"/>
    <w:rsid w:val="006F1878"/>
    <w:rsid w:val="006F5013"/>
    <w:rsid w:val="006F580E"/>
    <w:rsid w:val="007021E2"/>
    <w:rsid w:val="0072495D"/>
    <w:rsid w:val="007270B5"/>
    <w:rsid w:val="007528D5"/>
    <w:rsid w:val="007574B0"/>
    <w:rsid w:val="00757CB1"/>
    <w:rsid w:val="00761785"/>
    <w:rsid w:val="007634C9"/>
    <w:rsid w:val="0076701A"/>
    <w:rsid w:val="0077539F"/>
    <w:rsid w:val="00786790"/>
    <w:rsid w:val="007946B8"/>
    <w:rsid w:val="00795F8A"/>
    <w:rsid w:val="007C0EEC"/>
    <w:rsid w:val="007C2D79"/>
    <w:rsid w:val="007E0C8D"/>
    <w:rsid w:val="007F1AF7"/>
    <w:rsid w:val="007F39E6"/>
    <w:rsid w:val="007F7E49"/>
    <w:rsid w:val="00802841"/>
    <w:rsid w:val="00817273"/>
    <w:rsid w:val="00822F91"/>
    <w:rsid w:val="008443FF"/>
    <w:rsid w:val="008509F6"/>
    <w:rsid w:val="00853622"/>
    <w:rsid w:val="0085591A"/>
    <w:rsid w:val="00856A25"/>
    <w:rsid w:val="00865BD5"/>
    <w:rsid w:val="00866400"/>
    <w:rsid w:val="00873743"/>
    <w:rsid w:val="008833A8"/>
    <w:rsid w:val="00891E0C"/>
    <w:rsid w:val="008A58B2"/>
    <w:rsid w:val="008A71D4"/>
    <w:rsid w:val="008A770B"/>
    <w:rsid w:val="008C19DB"/>
    <w:rsid w:val="008C1FE6"/>
    <w:rsid w:val="008C5346"/>
    <w:rsid w:val="008E069C"/>
    <w:rsid w:val="008E09EF"/>
    <w:rsid w:val="008E7CE8"/>
    <w:rsid w:val="008F6858"/>
    <w:rsid w:val="009028F4"/>
    <w:rsid w:val="009070AE"/>
    <w:rsid w:val="00907DD8"/>
    <w:rsid w:val="009168F1"/>
    <w:rsid w:val="009228EA"/>
    <w:rsid w:val="00923E8F"/>
    <w:rsid w:val="00925BE8"/>
    <w:rsid w:val="0093671F"/>
    <w:rsid w:val="00936A10"/>
    <w:rsid w:val="00953EEA"/>
    <w:rsid w:val="0097625E"/>
    <w:rsid w:val="00980DD3"/>
    <w:rsid w:val="009818A8"/>
    <w:rsid w:val="00986447"/>
    <w:rsid w:val="009905FC"/>
    <w:rsid w:val="009A731C"/>
    <w:rsid w:val="009C1896"/>
    <w:rsid w:val="009C75AF"/>
    <w:rsid w:val="009D097C"/>
    <w:rsid w:val="009D5324"/>
    <w:rsid w:val="009F2AE8"/>
    <w:rsid w:val="00A0003D"/>
    <w:rsid w:val="00A10323"/>
    <w:rsid w:val="00A11737"/>
    <w:rsid w:val="00A15846"/>
    <w:rsid w:val="00A167B6"/>
    <w:rsid w:val="00A21C31"/>
    <w:rsid w:val="00A32153"/>
    <w:rsid w:val="00A371BD"/>
    <w:rsid w:val="00A5360C"/>
    <w:rsid w:val="00A53BE3"/>
    <w:rsid w:val="00A57AD6"/>
    <w:rsid w:val="00A759BD"/>
    <w:rsid w:val="00A837F1"/>
    <w:rsid w:val="00AB06E4"/>
    <w:rsid w:val="00AB0819"/>
    <w:rsid w:val="00AB26F7"/>
    <w:rsid w:val="00AB278F"/>
    <w:rsid w:val="00AB2970"/>
    <w:rsid w:val="00AB5DEC"/>
    <w:rsid w:val="00AC05CC"/>
    <w:rsid w:val="00AC07E7"/>
    <w:rsid w:val="00AD20D7"/>
    <w:rsid w:val="00AE6273"/>
    <w:rsid w:val="00AE7011"/>
    <w:rsid w:val="00AF3569"/>
    <w:rsid w:val="00B05D43"/>
    <w:rsid w:val="00B23B68"/>
    <w:rsid w:val="00B2735B"/>
    <w:rsid w:val="00B276F7"/>
    <w:rsid w:val="00B455E2"/>
    <w:rsid w:val="00B52ED1"/>
    <w:rsid w:val="00B675EC"/>
    <w:rsid w:val="00B715C6"/>
    <w:rsid w:val="00B71E1C"/>
    <w:rsid w:val="00B81A0E"/>
    <w:rsid w:val="00B9418B"/>
    <w:rsid w:val="00B94951"/>
    <w:rsid w:val="00B9664D"/>
    <w:rsid w:val="00B976C6"/>
    <w:rsid w:val="00BA06A0"/>
    <w:rsid w:val="00BA0F58"/>
    <w:rsid w:val="00BA3AD6"/>
    <w:rsid w:val="00BB448F"/>
    <w:rsid w:val="00BB6A5D"/>
    <w:rsid w:val="00BB7A87"/>
    <w:rsid w:val="00BC4845"/>
    <w:rsid w:val="00BD5FD2"/>
    <w:rsid w:val="00BF2C2C"/>
    <w:rsid w:val="00BF419A"/>
    <w:rsid w:val="00C076E4"/>
    <w:rsid w:val="00C16453"/>
    <w:rsid w:val="00C200A9"/>
    <w:rsid w:val="00C22D84"/>
    <w:rsid w:val="00C27BBD"/>
    <w:rsid w:val="00C337F5"/>
    <w:rsid w:val="00C46DF5"/>
    <w:rsid w:val="00C515BC"/>
    <w:rsid w:val="00C6145E"/>
    <w:rsid w:val="00C6305C"/>
    <w:rsid w:val="00C67354"/>
    <w:rsid w:val="00C70BEE"/>
    <w:rsid w:val="00C71FD1"/>
    <w:rsid w:val="00CA0E04"/>
    <w:rsid w:val="00CA1010"/>
    <w:rsid w:val="00CA4094"/>
    <w:rsid w:val="00CB16DD"/>
    <w:rsid w:val="00CB2676"/>
    <w:rsid w:val="00CB614D"/>
    <w:rsid w:val="00CC269B"/>
    <w:rsid w:val="00CE19B5"/>
    <w:rsid w:val="00CF14EE"/>
    <w:rsid w:val="00CF78FD"/>
    <w:rsid w:val="00D11759"/>
    <w:rsid w:val="00D13FEB"/>
    <w:rsid w:val="00D22763"/>
    <w:rsid w:val="00D236B1"/>
    <w:rsid w:val="00D247B0"/>
    <w:rsid w:val="00D275A6"/>
    <w:rsid w:val="00D30EF3"/>
    <w:rsid w:val="00D43F85"/>
    <w:rsid w:val="00D60E9B"/>
    <w:rsid w:val="00D60F5E"/>
    <w:rsid w:val="00D65160"/>
    <w:rsid w:val="00D74A86"/>
    <w:rsid w:val="00D84108"/>
    <w:rsid w:val="00D86032"/>
    <w:rsid w:val="00D8779F"/>
    <w:rsid w:val="00D9598E"/>
    <w:rsid w:val="00D9785C"/>
    <w:rsid w:val="00DA3604"/>
    <w:rsid w:val="00DC20BB"/>
    <w:rsid w:val="00DD11D7"/>
    <w:rsid w:val="00DE3815"/>
    <w:rsid w:val="00DE3FF2"/>
    <w:rsid w:val="00DF4E63"/>
    <w:rsid w:val="00DF5A1A"/>
    <w:rsid w:val="00E05CD6"/>
    <w:rsid w:val="00E21472"/>
    <w:rsid w:val="00E2566A"/>
    <w:rsid w:val="00E367EB"/>
    <w:rsid w:val="00E373CD"/>
    <w:rsid w:val="00E455A4"/>
    <w:rsid w:val="00E50AC3"/>
    <w:rsid w:val="00E51640"/>
    <w:rsid w:val="00E53521"/>
    <w:rsid w:val="00E662AD"/>
    <w:rsid w:val="00E93598"/>
    <w:rsid w:val="00EA49C4"/>
    <w:rsid w:val="00EB6DFB"/>
    <w:rsid w:val="00EC1385"/>
    <w:rsid w:val="00EC37B9"/>
    <w:rsid w:val="00EC7252"/>
    <w:rsid w:val="00EE491B"/>
    <w:rsid w:val="00EE76C4"/>
    <w:rsid w:val="00EF4C11"/>
    <w:rsid w:val="00F00E1A"/>
    <w:rsid w:val="00F070E4"/>
    <w:rsid w:val="00F10E30"/>
    <w:rsid w:val="00F14843"/>
    <w:rsid w:val="00F1602C"/>
    <w:rsid w:val="00F2363E"/>
    <w:rsid w:val="00F7720C"/>
    <w:rsid w:val="00F82173"/>
    <w:rsid w:val="00F84350"/>
    <w:rsid w:val="00F90247"/>
    <w:rsid w:val="00FA0EA0"/>
    <w:rsid w:val="00FD073F"/>
    <w:rsid w:val="00FD0855"/>
    <w:rsid w:val="00FD0A28"/>
    <w:rsid w:val="00FD407C"/>
    <w:rsid w:val="00FD75C5"/>
    <w:rsid w:val="00FE0751"/>
    <w:rsid w:val="00FE3FC5"/>
    <w:rsid w:val="00FE49C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E3815"/>
    <w:pPr>
      <w:spacing w:after="0" w:line="240" w:lineRule="auto"/>
      <w:ind w:firstLine="567"/>
      <w:jc w:val="both"/>
    </w:pPr>
    <w:rPr>
      <w:rFonts w:ascii="Arial" w:hAnsi="Arial"/>
      <w:sz w:val="28"/>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A5259"/>
    <w:rPr>
      <w:rFonts w:ascii="Consolas" w:hAnsi="Consolas"/>
      <w:sz w:val="21"/>
      <w:szCs w:val="21"/>
    </w:rPr>
  </w:style>
  <w:style w:type="character" w:customStyle="1" w:styleId="PlainTextChar">
    <w:name w:val="Plain Text Char"/>
    <w:basedOn w:val="DefaultParagraphFont"/>
    <w:link w:val="PlainText"/>
    <w:uiPriority w:val="99"/>
    <w:rsid w:val="008A5259"/>
    <w:rPr>
      <w:rFonts w:ascii="Consolas" w:hAnsi="Consolas"/>
      <w:sz w:val="21"/>
      <w:szCs w:val="21"/>
      <w:lang w:val="ru-RU"/>
    </w:rPr>
  </w:style>
  <w:style w:type="paragraph" w:styleId="FootnoteText">
    <w:name w:val="footnote text"/>
    <w:basedOn w:val="Normal"/>
    <w:link w:val="FootnoteTextChar"/>
    <w:uiPriority w:val="99"/>
    <w:semiHidden/>
    <w:unhideWhenUsed/>
    <w:rsid w:val="00215323"/>
    <w:rPr>
      <w:sz w:val="20"/>
      <w:szCs w:val="20"/>
    </w:rPr>
  </w:style>
  <w:style w:type="character" w:customStyle="1" w:styleId="FootnoteTextChar">
    <w:name w:val="Footnote Text Char"/>
    <w:basedOn w:val="DefaultParagraphFont"/>
    <w:link w:val="FootnoteText"/>
    <w:uiPriority w:val="99"/>
    <w:semiHidden/>
    <w:rsid w:val="00215323"/>
    <w:rPr>
      <w:sz w:val="20"/>
      <w:szCs w:val="20"/>
      <w:lang w:val="ru-RU"/>
    </w:rPr>
  </w:style>
  <w:style w:type="character" w:styleId="FootnoteReference">
    <w:name w:val="footnote reference"/>
    <w:basedOn w:val="DefaultParagraphFont"/>
    <w:uiPriority w:val="99"/>
    <w:semiHidden/>
    <w:unhideWhenUsed/>
    <w:rsid w:val="00215323"/>
    <w:rPr>
      <w:vertAlign w:val="superscript"/>
    </w:rPr>
  </w:style>
  <w:style w:type="character" w:customStyle="1" w:styleId="a">
    <w:name w:val="Сноска_"/>
    <w:basedOn w:val="DefaultParagraphFont"/>
    <w:link w:val="a0"/>
    <w:rsid w:val="00DE3815"/>
    <w:rPr>
      <w:rFonts w:ascii="Arial" w:eastAsia="Times New Roman" w:hAnsi="Arial" w:cs="Times New Roman"/>
      <w:sz w:val="20"/>
      <w:szCs w:val="18"/>
      <w:lang w:val="ru-RU"/>
    </w:rPr>
  </w:style>
  <w:style w:type="paragraph" w:customStyle="1" w:styleId="a0">
    <w:name w:val="Сноска"/>
    <w:basedOn w:val="Normal"/>
    <w:link w:val="a"/>
    <w:qFormat/>
    <w:rsid w:val="00DE3815"/>
    <w:pPr>
      <w:widowControl w:val="0"/>
      <w:ind w:firstLine="380"/>
    </w:pPr>
    <w:rPr>
      <w:rFonts w:eastAsia="Times New Roman" w:cs="Times New Roman"/>
      <w:sz w:val="20"/>
      <w:szCs w:val="18"/>
    </w:rPr>
  </w:style>
  <w:style w:type="paragraph" w:styleId="Quote">
    <w:name w:val="Quote"/>
    <w:basedOn w:val="Normal"/>
    <w:next w:val="Normal"/>
    <w:link w:val="QuoteChar"/>
    <w:uiPriority w:val="29"/>
    <w:qFormat/>
    <w:rsid w:val="008443FF"/>
    <w:pPr>
      <w:ind w:left="1134" w:firstLine="0"/>
    </w:pPr>
    <w:rPr>
      <w:iCs/>
    </w:rPr>
  </w:style>
  <w:style w:type="character" w:customStyle="1" w:styleId="QuoteChar">
    <w:name w:val="Quote Char"/>
    <w:basedOn w:val="DefaultParagraphFont"/>
    <w:link w:val="Quote"/>
    <w:uiPriority w:val="29"/>
    <w:rsid w:val="008443FF"/>
    <w:rPr>
      <w:rFonts w:ascii="Arial" w:hAnsi="Arial"/>
      <w:iCs/>
      <w:sz w:val="28"/>
      <w:lang w:val="ru-RU"/>
    </w:rPr>
  </w:style>
</w:styles>
</file>

<file path=word/webSettings.xml><?xml version="1.0" encoding="utf-8"?>
<w:webSettings xmlns:r="http://schemas.openxmlformats.org/officeDocument/2006/relationships" xmlns:w="http://schemas.openxmlformats.org/wordprocessingml/2006/main">
  <w:divs>
    <w:div w:id="1955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G:\www-output-source\Grani-1965-second-editi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16ACB-F176-4EEB-BC10-49CA6FC5D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1011</TotalTime>
  <Pages>364</Pages>
  <Words>608039</Words>
  <Characters>346583</Characters>
  <Application>Microsoft Office Word</Application>
  <DocSecurity>0</DocSecurity>
  <Lines>2888</Lines>
  <Paragraphs>1905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165</cp:revision>
  <dcterms:created xsi:type="dcterms:W3CDTF">2022-06-29T14:49:00Z</dcterms:created>
  <dcterms:modified xsi:type="dcterms:W3CDTF">2022-07-27T19:25:00Z</dcterms:modified>
</cp:coreProperties>
</file>